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6077C4C5" w:rsidR="007615D6" w:rsidRPr="00626633" w:rsidRDefault="00732703" w:rsidP="00CD0D6B">
      <w:pPr>
        <w:tabs>
          <w:tab w:val="right" w:pos="9639"/>
        </w:tabs>
        <w:spacing w:after="0"/>
        <w:rPr>
          <w:rFonts w:cs="Arial"/>
          <w:b/>
          <w:bCs/>
          <w:sz w:val="24"/>
          <w:szCs w:val="24"/>
        </w:rPr>
      </w:pPr>
      <w:r>
        <w:rPr>
          <w:rFonts w:cs="Arial"/>
          <w:b/>
          <w:bCs/>
          <w:sz w:val="24"/>
          <w:szCs w:val="24"/>
        </w:rPr>
        <w:t>TSG SA</w:t>
      </w:r>
      <w:r w:rsidR="007615D6" w:rsidRPr="00626633">
        <w:rPr>
          <w:rFonts w:cs="Arial"/>
          <w:b/>
          <w:bCs/>
          <w:sz w:val="24"/>
          <w:szCs w:val="24"/>
        </w:rPr>
        <w:t xml:space="preserve"> Meeting #</w:t>
      </w:r>
      <w:r w:rsidR="007615D6">
        <w:rPr>
          <w:rFonts w:cs="Arial"/>
          <w:b/>
          <w:bCs/>
          <w:sz w:val="24"/>
          <w:szCs w:val="24"/>
        </w:rPr>
        <w:t>SP-101</w:t>
      </w:r>
      <w:r w:rsidR="007615D6" w:rsidRPr="00626633">
        <w:rPr>
          <w:rFonts w:cs="Arial"/>
          <w:b/>
          <w:bCs/>
          <w:sz w:val="24"/>
          <w:szCs w:val="24"/>
        </w:rPr>
        <w:tab/>
      </w:r>
      <w:r w:rsidR="00476B62">
        <w:rPr>
          <w:rFonts w:cs="Arial"/>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11 - 15 September 2023</w:t>
      </w:r>
      <w:r w:rsidRPr="00626633">
        <w:rPr>
          <w:rFonts w:cs="Arial"/>
          <w:b/>
          <w:bCs/>
          <w:sz w:val="24"/>
          <w:szCs w:val="24"/>
        </w:rPr>
        <w:t xml:space="preserve">, </w:t>
      </w:r>
      <w:r>
        <w:rPr>
          <w:rFonts w:cs="Arial"/>
          <w:b/>
          <w:bCs/>
          <w:sz w:val="24"/>
          <w:szCs w:val="24"/>
        </w:rPr>
        <w:t>Bangalore, India</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472A8319" w:rsidR="007615D6" w:rsidRDefault="007615D6" w:rsidP="007615D6">
      <w:pPr>
        <w:jc w:val="center"/>
        <w:rPr>
          <w:rFonts w:cs="Arial"/>
          <w:b/>
          <w:sz w:val="32"/>
        </w:rPr>
      </w:pPr>
      <w:r>
        <w:rPr>
          <w:rFonts w:cs="Arial"/>
          <w:b/>
          <w:sz w:val="32"/>
        </w:rPr>
        <w:br/>
        <w:t xml:space="preserve">Meeting Report for </w:t>
      </w:r>
      <w:r w:rsidR="00732703">
        <w:rPr>
          <w:rFonts w:cs="Arial"/>
          <w:b/>
          <w:sz w:val="32"/>
        </w:rPr>
        <w:t>TSG SA</w:t>
      </w:r>
      <w:r>
        <w:rPr>
          <w:rFonts w:cs="Arial"/>
          <w:b/>
          <w:sz w:val="32"/>
        </w:rPr>
        <w:t xml:space="preserve"> meeting: #SP-101</w:t>
      </w:r>
    </w:p>
    <w:p w14:paraId="52E7D91D" w14:textId="77777777" w:rsidR="007615D6" w:rsidRDefault="007615D6" w:rsidP="007615D6">
      <w:pPr>
        <w:jc w:val="center"/>
        <w:rPr>
          <w:rFonts w:cs="Arial"/>
          <w:b/>
          <w:sz w:val="32"/>
        </w:rPr>
      </w:pPr>
      <w:r>
        <w:rPr>
          <w:rFonts w:cs="Arial"/>
          <w:b/>
          <w:sz w:val="32"/>
        </w:rPr>
        <w:t>Ordinary meeting</w:t>
      </w:r>
    </w:p>
    <w:p w14:paraId="23811790" w14:textId="77777777" w:rsidR="007615D6" w:rsidRDefault="007615D6" w:rsidP="007615D6"/>
    <w:p w14:paraId="2A71A39D" w14:textId="46591AEA" w:rsidR="007615D6" w:rsidRPr="00483B4A" w:rsidRDefault="007615D6" w:rsidP="007615D6">
      <w:pPr>
        <w:ind w:left="1418" w:hanging="1418"/>
        <w:rPr>
          <w:b/>
          <w:bCs/>
        </w:rPr>
      </w:pPr>
      <w:r w:rsidRPr="00483B4A">
        <w:rPr>
          <w:b/>
          <w:bCs/>
        </w:rPr>
        <w:t>Version:</w:t>
      </w:r>
      <w:r w:rsidRPr="00483B4A">
        <w:rPr>
          <w:b/>
          <w:bCs/>
        </w:rPr>
        <w:tab/>
      </w:r>
      <w:r w:rsidR="00732703">
        <w:rPr>
          <w:b/>
          <w:bCs/>
        </w:rPr>
        <w:t>1.0.0</w:t>
      </w:r>
    </w:p>
    <w:p w14:paraId="649E8FA1" w14:textId="1E1BFAEC" w:rsidR="007615D6" w:rsidRPr="00483B4A" w:rsidRDefault="007615D6" w:rsidP="007615D6">
      <w:pPr>
        <w:ind w:left="1418" w:hanging="1418"/>
        <w:rPr>
          <w:b/>
          <w:bCs/>
        </w:rPr>
      </w:pPr>
      <w:r w:rsidRPr="00483B4A">
        <w:rPr>
          <w:b/>
          <w:bCs/>
        </w:rPr>
        <w:t>Status:</w:t>
      </w:r>
      <w:r w:rsidRPr="00483B4A">
        <w:rPr>
          <w:b/>
          <w:bCs/>
        </w:rPr>
        <w:tab/>
      </w:r>
      <w:r w:rsidR="00732703">
        <w:rPr>
          <w:b/>
          <w:bCs/>
        </w:rPr>
        <w:t>Approved at TSG SA meeting #SP#-102</w:t>
      </w:r>
    </w:p>
    <w:p w14:paraId="31F90C46" w14:textId="77777777" w:rsidR="007615D6" w:rsidRDefault="007615D6" w:rsidP="00CD0D6B"/>
    <w:p w14:paraId="6EB23E33" w14:textId="77777777" w:rsidR="007615D6" w:rsidRDefault="00000000" w:rsidP="00457484">
      <w:pPr>
        <w:pStyle w:val="TT"/>
      </w:pPr>
      <w:r>
        <w:t>Contents:</w:t>
      </w:r>
    </w:p>
    <w:p w14:paraId="39E0255A" w14:textId="70079B5F" w:rsidR="003332A5" w:rsidRDefault="00000000">
      <w:pPr>
        <w:pStyle w:val="TOC3"/>
        <w:rPr>
          <w:rFonts w:asciiTheme="minorHAnsi" w:eastAsiaTheme="minorEastAsia" w:hAnsiTheme="minorHAnsi" w:cstheme="minorBidi"/>
          <w:kern w:val="2"/>
          <w:sz w:val="22"/>
          <w:szCs w:val="22"/>
          <w:lang w:eastAsia="en-GB"/>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3332A5">
        <w:t>IPR call reminder:</w:t>
      </w:r>
      <w:r w:rsidR="003332A5">
        <w:tab/>
      </w:r>
      <w:r w:rsidR="003332A5">
        <w:fldChar w:fldCharType="begin"/>
      </w:r>
      <w:r w:rsidR="003332A5">
        <w:instrText xml:space="preserve"> PAGEREF _Toc145733734 \h </w:instrText>
      </w:r>
      <w:r w:rsidR="003332A5">
        <w:fldChar w:fldCharType="separate"/>
      </w:r>
      <w:r w:rsidR="00732703">
        <w:t>5</w:t>
      </w:r>
      <w:r w:rsidR="003332A5">
        <w:fldChar w:fldCharType="end"/>
      </w:r>
    </w:p>
    <w:p w14:paraId="6705C669" w14:textId="36D2C370" w:rsidR="003332A5" w:rsidRDefault="003332A5">
      <w:pPr>
        <w:pStyle w:val="TOC3"/>
        <w:rPr>
          <w:rFonts w:asciiTheme="minorHAnsi" w:eastAsiaTheme="minorEastAsia" w:hAnsiTheme="minorHAnsi" w:cstheme="minorBidi"/>
          <w:kern w:val="2"/>
          <w:sz w:val="22"/>
          <w:szCs w:val="22"/>
          <w:lang w:eastAsia="en-GB"/>
          <w14:ligatures w14:val="standardContextual"/>
        </w:rPr>
      </w:pPr>
      <w:r>
        <w:t>Antitrust policy Reminder:</w:t>
      </w:r>
      <w:r>
        <w:tab/>
      </w:r>
      <w:r>
        <w:fldChar w:fldCharType="begin"/>
      </w:r>
      <w:r>
        <w:instrText xml:space="preserve"> PAGEREF _Toc145733735 \h </w:instrText>
      </w:r>
      <w:r>
        <w:fldChar w:fldCharType="separate"/>
      </w:r>
      <w:r w:rsidR="00732703">
        <w:t>5</w:t>
      </w:r>
      <w:r>
        <w:fldChar w:fldCharType="end"/>
      </w:r>
    </w:p>
    <w:p w14:paraId="63998661" w14:textId="79862E33" w:rsidR="003332A5" w:rsidRDefault="003332A5">
      <w:pPr>
        <w:pStyle w:val="TOC2"/>
        <w:rPr>
          <w:rFonts w:asciiTheme="minorHAnsi" w:eastAsiaTheme="minorEastAsia" w:hAnsiTheme="minorHAnsi" w:cstheme="minorBidi"/>
          <w:kern w:val="2"/>
          <w:sz w:val="22"/>
          <w:szCs w:val="22"/>
          <w:lang w:eastAsia="en-GB"/>
          <w14:ligatures w14:val="standardContextual"/>
        </w:rPr>
      </w:pPr>
      <w:r>
        <w:t>0.1</w:t>
      </w:r>
      <w:r>
        <w:rPr>
          <w:rFonts w:asciiTheme="minorHAnsi" w:eastAsiaTheme="minorEastAsia" w:hAnsiTheme="minorHAnsi" w:cstheme="minorBidi"/>
          <w:kern w:val="2"/>
          <w:sz w:val="22"/>
          <w:szCs w:val="22"/>
          <w:lang w:eastAsia="en-GB"/>
          <w14:ligatures w14:val="standardContextual"/>
        </w:rPr>
        <w:tab/>
      </w:r>
      <w:r>
        <w:t>Executive Summary</w:t>
      </w:r>
      <w:r>
        <w:tab/>
      </w:r>
      <w:r>
        <w:fldChar w:fldCharType="begin"/>
      </w:r>
      <w:r>
        <w:instrText xml:space="preserve"> PAGEREF _Toc145733736 \h </w:instrText>
      </w:r>
      <w:r>
        <w:fldChar w:fldCharType="separate"/>
      </w:r>
      <w:r w:rsidR="00732703">
        <w:t>6</w:t>
      </w:r>
      <w:r>
        <w:fldChar w:fldCharType="end"/>
      </w:r>
    </w:p>
    <w:p w14:paraId="13C52815" w14:textId="4DFA4D8F" w:rsidR="003332A5" w:rsidRDefault="003332A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Opening of the Meeting</w:t>
      </w:r>
      <w:r>
        <w:tab/>
      </w:r>
      <w:r>
        <w:fldChar w:fldCharType="begin"/>
      </w:r>
      <w:r>
        <w:instrText xml:space="preserve"> PAGEREF _Toc145733737 \h </w:instrText>
      </w:r>
      <w:r>
        <w:fldChar w:fldCharType="separate"/>
      </w:r>
      <w:r w:rsidR="00732703">
        <w:t>6</w:t>
      </w:r>
      <w:r>
        <w:fldChar w:fldCharType="end"/>
      </w:r>
    </w:p>
    <w:p w14:paraId="0D9F763D" w14:textId="06CA1D10" w:rsidR="003332A5" w:rsidRDefault="003332A5">
      <w:pPr>
        <w:pStyle w:val="TOC2"/>
        <w:rPr>
          <w:rFonts w:asciiTheme="minorHAnsi" w:eastAsiaTheme="minorEastAsia" w:hAnsiTheme="minorHAnsi" w:cstheme="minorBidi"/>
          <w:kern w:val="2"/>
          <w:sz w:val="22"/>
          <w:szCs w:val="22"/>
          <w:lang w:eastAsia="en-GB"/>
          <w14:ligatures w14:val="standardContextual"/>
        </w:rPr>
      </w:pPr>
      <w:r>
        <w:t>1.1</w:t>
      </w:r>
      <w:r>
        <w:rPr>
          <w:rFonts w:asciiTheme="minorHAnsi" w:eastAsiaTheme="minorEastAsia" w:hAnsiTheme="minorHAnsi" w:cstheme="minorBidi"/>
          <w:kern w:val="2"/>
          <w:sz w:val="22"/>
          <w:szCs w:val="22"/>
          <w:lang w:eastAsia="en-GB"/>
          <w14:ligatures w14:val="standardContextual"/>
        </w:rPr>
        <w:tab/>
      </w:r>
      <w:r>
        <w:t>Welcome Speech</w:t>
      </w:r>
      <w:r>
        <w:tab/>
      </w:r>
      <w:r>
        <w:fldChar w:fldCharType="begin"/>
      </w:r>
      <w:r>
        <w:instrText xml:space="preserve"> PAGEREF _Toc145733738 \h </w:instrText>
      </w:r>
      <w:r>
        <w:fldChar w:fldCharType="separate"/>
      </w:r>
      <w:r w:rsidR="00732703">
        <w:t>6</w:t>
      </w:r>
      <w:r>
        <w:fldChar w:fldCharType="end"/>
      </w:r>
    </w:p>
    <w:p w14:paraId="3987B603" w14:textId="5EAB484D" w:rsidR="003332A5" w:rsidRDefault="003332A5">
      <w:pPr>
        <w:pStyle w:val="TOC2"/>
        <w:rPr>
          <w:rFonts w:asciiTheme="minorHAnsi" w:eastAsiaTheme="minorEastAsia" w:hAnsiTheme="minorHAnsi" w:cstheme="minorBidi"/>
          <w:kern w:val="2"/>
          <w:sz w:val="22"/>
          <w:szCs w:val="22"/>
          <w:lang w:eastAsia="en-GB"/>
          <w14:ligatures w14:val="standardContextual"/>
        </w:rPr>
      </w:pPr>
      <w:r>
        <w:t>1.2</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_Toc145733739 \h </w:instrText>
      </w:r>
      <w:r>
        <w:fldChar w:fldCharType="separate"/>
      </w:r>
      <w:r w:rsidR="00732703">
        <w:t>6</w:t>
      </w:r>
      <w:r>
        <w:fldChar w:fldCharType="end"/>
      </w:r>
    </w:p>
    <w:p w14:paraId="265E5F3E" w14:textId="1368D036" w:rsidR="003332A5" w:rsidRDefault="003332A5">
      <w:pPr>
        <w:pStyle w:val="TOC2"/>
        <w:rPr>
          <w:rFonts w:asciiTheme="minorHAnsi" w:eastAsiaTheme="minorEastAsia" w:hAnsiTheme="minorHAnsi" w:cstheme="minorBidi"/>
          <w:kern w:val="2"/>
          <w:sz w:val="22"/>
          <w:szCs w:val="22"/>
          <w:lang w:eastAsia="en-GB"/>
          <w14:ligatures w14:val="standardContextual"/>
        </w:rPr>
      </w:pPr>
      <w:r>
        <w:t>1.3</w:t>
      </w:r>
      <w:r>
        <w:rPr>
          <w:rFonts w:asciiTheme="minorHAnsi" w:eastAsiaTheme="minorEastAsia" w:hAnsiTheme="minorHAnsi" w:cstheme="minorBidi"/>
          <w:kern w:val="2"/>
          <w:sz w:val="22"/>
          <w:szCs w:val="22"/>
          <w:lang w:eastAsia="en-GB"/>
          <w14:ligatures w14:val="standardContextual"/>
        </w:rPr>
        <w:tab/>
      </w:r>
      <w:r>
        <w:t>IPR &amp; Antitrust reminders</w:t>
      </w:r>
      <w:r>
        <w:tab/>
      </w:r>
      <w:r>
        <w:fldChar w:fldCharType="begin"/>
      </w:r>
      <w:r>
        <w:instrText xml:space="preserve"> PAGEREF _Toc145733740 \h </w:instrText>
      </w:r>
      <w:r>
        <w:fldChar w:fldCharType="separate"/>
      </w:r>
      <w:r w:rsidR="00732703">
        <w:t>6</w:t>
      </w:r>
      <w:r>
        <w:fldChar w:fldCharType="end"/>
      </w:r>
    </w:p>
    <w:p w14:paraId="0D789250" w14:textId="569B7964" w:rsidR="003332A5" w:rsidRDefault="003332A5">
      <w:pPr>
        <w:pStyle w:val="TOC2"/>
        <w:rPr>
          <w:rFonts w:asciiTheme="minorHAnsi" w:eastAsiaTheme="minorEastAsia" w:hAnsiTheme="minorHAnsi" w:cstheme="minorBidi"/>
          <w:kern w:val="2"/>
          <w:sz w:val="22"/>
          <w:szCs w:val="22"/>
          <w:lang w:eastAsia="en-GB"/>
          <w14:ligatures w14:val="standardContextual"/>
        </w:rPr>
      </w:pPr>
      <w:r>
        <w:t>1.4</w:t>
      </w:r>
      <w:r>
        <w:rPr>
          <w:rFonts w:asciiTheme="minorHAnsi" w:eastAsiaTheme="minorEastAsia" w:hAnsiTheme="minorHAnsi" w:cstheme="minorBidi"/>
          <w:kern w:val="2"/>
          <w:sz w:val="22"/>
          <w:szCs w:val="22"/>
          <w:lang w:eastAsia="en-GB"/>
          <w14:ligatures w14:val="standardContextual"/>
        </w:rPr>
        <w:tab/>
      </w:r>
      <w:r>
        <w:t>Approval of Agenda</w:t>
      </w:r>
      <w:r>
        <w:tab/>
      </w:r>
      <w:r>
        <w:fldChar w:fldCharType="begin"/>
      </w:r>
      <w:r>
        <w:instrText xml:space="preserve"> PAGEREF _Toc145733741 \h </w:instrText>
      </w:r>
      <w:r>
        <w:fldChar w:fldCharType="separate"/>
      </w:r>
      <w:r w:rsidR="00732703">
        <w:t>6</w:t>
      </w:r>
      <w:r>
        <w:fldChar w:fldCharType="end"/>
      </w:r>
    </w:p>
    <w:p w14:paraId="6591B0CC" w14:textId="2549C312" w:rsidR="003332A5" w:rsidRDefault="003332A5">
      <w:pPr>
        <w:pStyle w:val="TOC2"/>
        <w:rPr>
          <w:rFonts w:asciiTheme="minorHAnsi" w:eastAsiaTheme="minorEastAsia" w:hAnsiTheme="minorHAnsi" w:cstheme="minorBidi"/>
          <w:kern w:val="2"/>
          <w:sz w:val="22"/>
          <w:szCs w:val="22"/>
          <w:lang w:eastAsia="en-GB"/>
          <w14:ligatures w14:val="standardContextual"/>
        </w:rPr>
      </w:pPr>
      <w:r>
        <w:t>1.5</w:t>
      </w:r>
      <w:r>
        <w:rPr>
          <w:rFonts w:asciiTheme="minorHAnsi" w:eastAsiaTheme="minorEastAsia" w:hAnsiTheme="minorHAnsi" w:cstheme="minorBidi"/>
          <w:kern w:val="2"/>
          <w:sz w:val="22"/>
          <w:szCs w:val="22"/>
          <w:lang w:eastAsia="en-GB"/>
          <w14:ligatures w14:val="standardContextual"/>
        </w:rPr>
        <w:tab/>
      </w:r>
      <w:r>
        <w:t>Report from previous TSG SA meetings</w:t>
      </w:r>
      <w:r>
        <w:tab/>
      </w:r>
      <w:r>
        <w:fldChar w:fldCharType="begin"/>
      </w:r>
      <w:r>
        <w:instrText xml:space="preserve"> PAGEREF _Toc145733742 \h </w:instrText>
      </w:r>
      <w:r>
        <w:fldChar w:fldCharType="separate"/>
      </w:r>
      <w:r w:rsidR="00732703">
        <w:t>7</w:t>
      </w:r>
      <w:r>
        <w:fldChar w:fldCharType="end"/>
      </w:r>
    </w:p>
    <w:p w14:paraId="2138629F" w14:textId="754DEA38" w:rsidR="003332A5" w:rsidRDefault="003332A5">
      <w:pPr>
        <w:pStyle w:val="TOC2"/>
        <w:rPr>
          <w:rFonts w:asciiTheme="minorHAnsi" w:eastAsiaTheme="minorEastAsia" w:hAnsiTheme="minorHAnsi" w:cstheme="minorBidi"/>
          <w:kern w:val="2"/>
          <w:sz w:val="22"/>
          <w:szCs w:val="22"/>
          <w:lang w:eastAsia="en-GB"/>
          <w14:ligatures w14:val="standardContextual"/>
        </w:rPr>
      </w:pPr>
      <w:r>
        <w:t>1.6</w:t>
      </w:r>
      <w:r>
        <w:rPr>
          <w:rFonts w:asciiTheme="minorHAnsi" w:eastAsiaTheme="minorEastAsia" w:hAnsiTheme="minorHAnsi" w:cstheme="minorBidi"/>
          <w:kern w:val="2"/>
          <w:sz w:val="22"/>
          <w:szCs w:val="22"/>
          <w:lang w:eastAsia="en-GB"/>
          <w14:ligatures w14:val="standardContextual"/>
        </w:rPr>
        <w:tab/>
      </w:r>
      <w:r>
        <w:t>Reports from TSG SA ad-hoc meetings and workshops</w:t>
      </w:r>
      <w:r>
        <w:tab/>
      </w:r>
      <w:r>
        <w:fldChar w:fldCharType="begin"/>
      </w:r>
      <w:r>
        <w:instrText xml:space="preserve"> PAGEREF _Toc145733743 \h </w:instrText>
      </w:r>
      <w:r>
        <w:fldChar w:fldCharType="separate"/>
      </w:r>
      <w:r w:rsidR="00732703">
        <w:t>7</w:t>
      </w:r>
      <w:r>
        <w:fldChar w:fldCharType="end"/>
      </w:r>
    </w:p>
    <w:p w14:paraId="0B2C1F71" w14:textId="55BC0E73" w:rsidR="003332A5" w:rsidRDefault="003332A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Liaisons Statements</w:t>
      </w:r>
      <w:r>
        <w:tab/>
      </w:r>
      <w:r>
        <w:fldChar w:fldCharType="begin"/>
      </w:r>
      <w:r>
        <w:instrText xml:space="preserve"> PAGEREF _Toc145733744 \h </w:instrText>
      </w:r>
      <w:r>
        <w:fldChar w:fldCharType="separate"/>
      </w:r>
      <w:r w:rsidR="00732703">
        <w:t>7</w:t>
      </w:r>
      <w:r>
        <w:fldChar w:fldCharType="end"/>
      </w:r>
    </w:p>
    <w:p w14:paraId="36BEF5F0" w14:textId="0597794A" w:rsidR="003332A5" w:rsidRDefault="003332A5">
      <w:pPr>
        <w:pStyle w:val="TOC2"/>
        <w:rPr>
          <w:rFonts w:asciiTheme="minorHAnsi" w:eastAsiaTheme="minorEastAsia" w:hAnsiTheme="minorHAnsi" w:cstheme="minorBidi"/>
          <w:kern w:val="2"/>
          <w:sz w:val="22"/>
          <w:szCs w:val="22"/>
          <w:lang w:eastAsia="en-GB"/>
          <w14:ligatures w14:val="standardContextual"/>
        </w:rPr>
      </w:pPr>
      <w:r>
        <w:t>2.1</w:t>
      </w:r>
      <w:r>
        <w:rPr>
          <w:rFonts w:asciiTheme="minorHAnsi" w:eastAsiaTheme="minorEastAsia" w:hAnsiTheme="minorHAnsi" w:cstheme="minorBidi"/>
          <w:kern w:val="2"/>
          <w:sz w:val="22"/>
          <w:szCs w:val="22"/>
          <w:lang w:eastAsia="en-GB"/>
          <w14:ligatures w14:val="standardContextual"/>
        </w:rPr>
        <w:tab/>
      </w:r>
      <w:r>
        <w:t>Incoming LSs - proposed to note</w:t>
      </w:r>
      <w:r>
        <w:tab/>
      </w:r>
      <w:r>
        <w:fldChar w:fldCharType="begin"/>
      </w:r>
      <w:r>
        <w:instrText xml:space="preserve"> PAGEREF _Toc145733745 \h </w:instrText>
      </w:r>
      <w:r>
        <w:fldChar w:fldCharType="separate"/>
      </w:r>
      <w:r w:rsidR="00732703">
        <w:t>7</w:t>
      </w:r>
      <w:r>
        <w:fldChar w:fldCharType="end"/>
      </w:r>
    </w:p>
    <w:p w14:paraId="56EDC164" w14:textId="7A121D2F" w:rsidR="003332A5" w:rsidRDefault="003332A5">
      <w:pPr>
        <w:pStyle w:val="TOC2"/>
        <w:rPr>
          <w:rFonts w:asciiTheme="minorHAnsi" w:eastAsiaTheme="minorEastAsia" w:hAnsiTheme="minorHAnsi" w:cstheme="minorBidi"/>
          <w:kern w:val="2"/>
          <w:sz w:val="22"/>
          <w:szCs w:val="22"/>
          <w:lang w:eastAsia="en-GB"/>
          <w14:ligatures w14:val="standardContextual"/>
        </w:rPr>
      </w:pPr>
      <w:r>
        <w:t>2.2</w:t>
      </w:r>
      <w:r>
        <w:rPr>
          <w:rFonts w:asciiTheme="minorHAnsi" w:eastAsiaTheme="minorEastAsia" w:hAnsiTheme="minorHAnsi" w:cstheme="minorBidi"/>
          <w:kern w:val="2"/>
          <w:sz w:val="22"/>
          <w:szCs w:val="22"/>
          <w:lang w:eastAsia="en-GB"/>
          <w14:ligatures w14:val="standardContextual"/>
        </w:rPr>
        <w:tab/>
      </w:r>
      <w:r>
        <w:t>Incoming LSs which need an outgoing LS</w:t>
      </w:r>
      <w:r>
        <w:tab/>
      </w:r>
      <w:r>
        <w:fldChar w:fldCharType="begin"/>
      </w:r>
      <w:r>
        <w:instrText xml:space="preserve"> PAGEREF _Toc145733746 \h </w:instrText>
      </w:r>
      <w:r>
        <w:fldChar w:fldCharType="separate"/>
      </w:r>
      <w:r w:rsidR="00732703">
        <w:t>12</w:t>
      </w:r>
      <w:r>
        <w:fldChar w:fldCharType="end"/>
      </w:r>
    </w:p>
    <w:p w14:paraId="7A2104EC" w14:textId="46FF09D1" w:rsidR="003332A5" w:rsidRDefault="003332A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Items for early consideration</w:t>
      </w:r>
      <w:r>
        <w:tab/>
      </w:r>
      <w:r>
        <w:fldChar w:fldCharType="begin"/>
      </w:r>
      <w:r>
        <w:instrText xml:space="preserve"> PAGEREF _Toc145733747 \h </w:instrText>
      </w:r>
      <w:r>
        <w:fldChar w:fldCharType="separate"/>
      </w:r>
      <w:r w:rsidR="00732703">
        <w:t>15</w:t>
      </w:r>
      <w:r>
        <w:fldChar w:fldCharType="end"/>
      </w:r>
    </w:p>
    <w:p w14:paraId="5FC6CBA4" w14:textId="476C8185" w:rsidR="003332A5" w:rsidRDefault="003332A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Challenges to working agreements, technical votes</w:t>
      </w:r>
      <w:r>
        <w:tab/>
      </w:r>
      <w:r>
        <w:fldChar w:fldCharType="begin"/>
      </w:r>
      <w:r>
        <w:instrText xml:space="preserve"> PAGEREF _Toc145733748 \h </w:instrText>
      </w:r>
      <w:r>
        <w:fldChar w:fldCharType="separate"/>
      </w:r>
      <w:r w:rsidR="00732703">
        <w:t>15</w:t>
      </w:r>
      <w:r>
        <w:fldChar w:fldCharType="end"/>
      </w:r>
    </w:p>
    <w:p w14:paraId="687F40CC" w14:textId="451EFE6A" w:rsidR="003332A5" w:rsidRDefault="003332A5">
      <w:pPr>
        <w:pStyle w:val="TOC3"/>
        <w:rPr>
          <w:rFonts w:asciiTheme="minorHAnsi" w:eastAsiaTheme="minorEastAsia" w:hAnsiTheme="minorHAnsi" w:cstheme="minorBidi"/>
          <w:kern w:val="2"/>
          <w:sz w:val="22"/>
          <w:szCs w:val="22"/>
          <w:lang w:eastAsia="en-GB"/>
          <w14:ligatures w14:val="standardContextual"/>
        </w:rPr>
      </w:pPr>
      <w:r>
        <w:t>Results of WA#56 Vote:</w:t>
      </w:r>
      <w:r>
        <w:tab/>
      </w:r>
      <w:r>
        <w:fldChar w:fldCharType="begin"/>
      </w:r>
      <w:r>
        <w:instrText xml:space="preserve"> PAGEREF _Toc145733749 \h </w:instrText>
      </w:r>
      <w:r>
        <w:fldChar w:fldCharType="separate"/>
      </w:r>
      <w:r w:rsidR="00732703">
        <w:t>16</w:t>
      </w:r>
      <w:r>
        <w:fldChar w:fldCharType="end"/>
      </w:r>
    </w:p>
    <w:p w14:paraId="74E5B35D" w14:textId="61D4FBEC" w:rsidR="003332A5" w:rsidRDefault="003332A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Issues highlighted for early treatment</w:t>
      </w:r>
      <w:r>
        <w:tab/>
      </w:r>
      <w:r>
        <w:fldChar w:fldCharType="begin"/>
      </w:r>
      <w:r>
        <w:instrText xml:space="preserve"> PAGEREF _Toc145733750 \h </w:instrText>
      </w:r>
      <w:r>
        <w:fldChar w:fldCharType="separate"/>
      </w:r>
      <w:r w:rsidR="00732703">
        <w:t>18</w:t>
      </w:r>
      <w:r>
        <w:fldChar w:fldCharType="end"/>
      </w:r>
    </w:p>
    <w:p w14:paraId="2B1EEE26" w14:textId="7BBF88DD" w:rsidR="003332A5" w:rsidRDefault="003332A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Discussion papers on work in Rel-17 and earlier</w:t>
      </w:r>
      <w:r>
        <w:tab/>
      </w:r>
      <w:r>
        <w:fldChar w:fldCharType="begin"/>
      </w:r>
      <w:r>
        <w:instrText xml:space="preserve"> PAGEREF _Toc145733751 \h </w:instrText>
      </w:r>
      <w:r>
        <w:fldChar w:fldCharType="separate"/>
      </w:r>
      <w:r w:rsidR="00732703">
        <w:t>26</w:t>
      </w:r>
      <w:r>
        <w:fldChar w:fldCharType="end"/>
      </w:r>
    </w:p>
    <w:p w14:paraId="5CA2E8EA" w14:textId="5DF2C626" w:rsidR="003332A5" w:rsidRDefault="003332A5">
      <w:pPr>
        <w:pStyle w:val="TOC2"/>
        <w:rPr>
          <w:rFonts w:asciiTheme="minorHAnsi" w:eastAsiaTheme="minorEastAsia" w:hAnsiTheme="minorHAnsi" w:cstheme="minorBidi"/>
          <w:kern w:val="2"/>
          <w:sz w:val="22"/>
          <w:szCs w:val="22"/>
          <w:lang w:eastAsia="en-GB"/>
          <w14:ligatures w14:val="standardContextual"/>
        </w:rPr>
      </w:pPr>
      <w:r>
        <w:t>3.4</w:t>
      </w:r>
      <w:r>
        <w:rPr>
          <w:rFonts w:asciiTheme="minorHAnsi" w:eastAsiaTheme="minorEastAsia" w:hAnsiTheme="minorHAnsi" w:cstheme="minorBidi"/>
          <w:kern w:val="2"/>
          <w:sz w:val="22"/>
          <w:szCs w:val="22"/>
          <w:lang w:eastAsia="en-GB"/>
          <w14:ligatures w14:val="standardContextual"/>
        </w:rPr>
        <w:tab/>
      </w:r>
      <w:r>
        <w:t>Discussion papers on work in Rel-18</w:t>
      </w:r>
      <w:r>
        <w:tab/>
      </w:r>
      <w:r>
        <w:fldChar w:fldCharType="begin"/>
      </w:r>
      <w:r>
        <w:instrText xml:space="preserve"> PAGEREF _Toc145733752 \h </w:instrText>
      </w:r>
      <w:r>
        <w:fldChar w:fldCharType="separate"/>
      </w:r>
      <w:r w:rsidR="00732703">
        <w:t>26</w:t>
      </w:r>
      <w:r>
        <w:fldChar w:fldCharType="end"/>
      </w:r>
    </w:p>
    <w:p w14:paraId="70CE534A" w14:textId="702948BE" w:rsidR="003332A5" w:rsidRDefault="003332A5">
      <w:pPr>
        <w:pStyle w:val="TOC2"/>
        <w:rPr>
          <w:rFonts w:asciiTheme="minorHAnsi" w:eastAsiaTheme="minorEastAsia" w:hAnsiTheme="minorHAnsi" w:cstheme="minorBidi"/>
          <w:kern w:val="2"/>
          <w:sz w:val="22"/>
          <w:szCs w:val="22"/>
          <w:lang w:eastAsia="en-GB"/>
          <w14:ligatures w14:val="standardContextual"/>
        </w:rPr>
      </w:pPr>
      <w:r>
        <w:t>3.5</w:t>
      </w:r>
      <w:r>
        <w:rPr>
          <w:rFonts w:asciiTheme="minorHAnsi" w:eastAsiaTheme="minorEastAsia" w:hAnsiTheme="minorHAnsi" w:cstheme="minorBidi"/>
          <w:kern w:val="2"/>
          <w:sz w:val="22"/>
          <w:szCs w:val="22"/>
          <w:lang w:eastAsia="en-GB"/>
          <w14:ligatures w14:val="standardContextual"/>
        </w:rPr>
        <w:tab/>
      </w:r>
      <w:r>
        <w:t>Discussion papers on work in Rel-19 and later</w:t>
      </w:r>
      <w:r>
        <w:tab/>
      </w:r>
      <w:r>
        <w:fldChar w:fldCharType="begin"/>
      </w:r>
      <w:r>
        <w:instrText xml:space="preserve"> PAGEREF _Toc145733753 \h </w:instrText>
      </w:r>
      <w:r>
        <w:fldChar w:fldCharType="separate"/>
      </w:r>
      <w:r w:rsidR="00732703">
        <w:t>27</w:t>
      </w:r>
      <w:r>
        <w:fldChar w:fldCharType="end"/>
      </w:r>
    </w:p>
    <w:p w14:paraId="365E2882" w14:textId="6146DB7E" w:rsidR="003332A5" w:rsidRDefault="003332A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Reporting from SA Working Groups, other TSGs, and Others</w:t>
      </w:r>
      <w:r>
        <w:tab/>
      </w:r>
      <w:r>
        <w:fldChar w:fldCharType="begin"/>
      </w:r>
      <w:r>
        <w:instrText xml:space="preserve"> PAGEREF _Toc145733754 \h </w:instrText>
      </w:r>
      <w:r>
        <w:fldChar w:fldCharType="separate"/>
      </w:r>
      <w:r w:rsidR="00732703">
        <w:t>29</w:t>
      </w:r>
      <w:r>
        <w:fldChar w:fldCharType="end"/>
      </w:r>
    </w:p>
    <w:p w14:paraId="5544C8FC" w14:textId="41A9F01A" w:rsidR="003332A5" w:rsidRDefault="003332A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SA WG1 reporting</w:t>
      </w:r>
      <w:r>
        <w:tab/>
      </w:r>
      <w:r>
        <w:fldChar w:fldCharType="begin"/>
      </w:r>
      <w:r>
        <w:instrText xml:space="preserve"> PAGEREF _Toc145733755 \h </w:instrText>
      </w:r>
      <w:r>
        <w:fldChar w:fldCharType="separate"/>
      </w:r>
      <w:r w:rsidR="00732703">
        <w:t>29</w:t>
      </w:r>
      <w:r>
        <w:fldChar w:fldCharType="end"/>
      </w:r>
    </w:p>
    <w:p w14:paraId="4ADF4982" w14:textId="022D094C" w:rsidR="003332A5" w:rsidRDefault="003332A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SA WG2 reporting</w:t>
      </w:r>
      <w:r>
        <w:tab/>
      </w:r>
      <w:r>
        <w:fldChar w:fldCharType="begin"/>
      </w:r>
      <w:r>
        <w:instrText xml:space="preserve"> PAGEREF _Toc145733756 \h </w:instrText>
      </w:r>
      <w:r>
        <w:fldChar w:fldCharType="separate"/>
      </w:r>
      <w:r w:rsidR="00732703">
        <w:t>29</w:t>
      </w:r>
      <w:r>
        <w:fldChar w:fldCharType="end"/>
      </w:r>
    </w:p>
    <w:p w14:paraId="7313D185" w14:textId="32D6C2AF" w:rsidR="003332A5" w:rsidRDefault="003332A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SA WG3 reporting</w:t>
      </w:r>
      <w:r>
        <w:tab/>
      </w:r>
      <w:r>
        <w:fldChar w:fldCharType="begin"/>
      </w:r>
      <w:r>
        <w:instrText xml:space="preserve"> PAGEREF _Toc145733757 \h </w:instrText>
      </w:r>
      <w:r>
        <w:fldChar w:fldCharType="separate"/>
      </w:r>
      <w:r w:rsidR="00732703">
        <w:t>30</w:t>
      </w:r>
      <w:r>
        <w:fldChar w:fldCharType="end"/>
      </w:r>
    </w:p>
    <w:p w14:paraId="5A59DE97" w14:textId="79BF9B46" w:rsidR="003332A5" w:rsidRDefault="003332A5">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SA WG4 reporting</w:t>
      </w:r>
      <w:r>
        <w:tab/>
      </w:r>
      <w:r>
        <w:fldChar w:fldCharType="begin"/>
      </w:r>
      <w:r>
        <w:instrText xml:space="preserve"> PAGEREF _Toc145733758 \h </w:instrText>
      </w:r>
      <w:r>
        <w:fldChar w:fldCharType="separate"/>
      </w:r>
      <w:r w:rsidR="00732703">
        <w:t>31</w:t>
      </w:r>
      <w:r>
        <w:fldChar w:fldCharType="end"/>
      </w:r>
    </w:p>
    <w:p w14:paraId="44BD29B0" w14:textId="1F608884" w:rsidR="003332A5" w:rsidRDefault="003332A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SA WG5 reporting</w:t>
      </w:r>
      <w:r>
        <w:tab/>
      </w:r>
      <w:r>
        <w:fldChar w:fldCharType="begin"/>
      </w:r>
      <w:r>
        <w:instrText xml:space="preserve"> PAGEREF _Toc145733759 \h </w:instrText>
      </w:r>
      <w:r>
        <w:fldChar w:fldCharType="separate"/>
      </w:r>
      <w:r w:rsidR="00732703">
        <w:t>32</w:t>
      </w:r>
      <w:r>
        <w:fldChar w:fldCharType="end"/>
      </w:r>
    </w:p>
    <w:p w14:paraId="27F50ED2" w14:textId="2B77F56E" w:rsidR="003332A5" w:rsidRDefault="003332A5">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SA WG6 reporting</w:t>
      </w:r>
      <w:r>
        <w:tab/>
      </w:r>
      <w:r>
        <w:fldChar w:fldCharType="begin"/>
      </w:r>
      <w:r>
        <w:instrText xml:space="preserve"> PAGEREF _Toc145733760 \h </w:instrText>
      </w:r>
      <w:r>
        <w:fldChar w:fldCharType="separate"/>
      </w:r>
      <w:r w:rsidR="00732703">
        <w:t>33</w:t>
      </w:r>
      <w:r>
        <w:fldChar w:fldCharType="end"/>
      </w:r>
    </w:p>
    <w:p w14:paraId="7F464582" w14:textId="4A3CF6C2" w:rsidR="003332A5" w:rsidRDefault="003332A5">
      <w:pPr>
        <w:pStyle w:val="TOC2"/>
        <w:rPr>
          <w:rFonts w:asciiTheme="minorHAnsi" w:eastAsiaTheme="minorEastAsia" w:hAnsiTheme="minorHAnsi" w:cstheme="minorBidi"/>
          <w:kern w:val="2"/>
          <w:sz w:val="22"/>
          <w:szCs w:val="22"/>
          <w:lang w:eastAsia="en-GB"/>
          <w14:ligatures w14:val="standardContextual"/>
        </w:rPr>
      </w:pPr>
      <w:r>
        <w:t>4.7</w:t>
      </w:r>
      <w:r>
        <w:rPr>
          <w:rFonts w:asciiTheme="minorHAnsi" w:eastAsiaTheme="minorEastAsia" w:hAnsiTheme="minorHAnsi" w:cstheme="minorBidi"/>
          <w:kern w:val="2"/>
          <w:sz w:val="22"/>
          <w:szCs w:val="22"/>
          <w:lang w:eastAsia="en-GB"/>
          <w14:ligatures w14:val="standardContextual"/>
        </w:rPr>
        <w:tab/>
      </w:r>
      <w:r>
        <w:t>TSG RAN reporting and RAN ITU-R Ad Hoc Matters</w:t>
      </w:r>
      <w:r>
        <w:tab/>
      </w:r>
      <w:r>
        <w:fldChar w:fldCharType="begin"/>
      </w:r>
      <w:r>
        <w:instrText xml:space="preserve"> PAGEREF _Toc145733761 \h </w:instrText>
      </w:r>
      <w:r>
        <w:fldChar w:fldCharType="separate"/>
      </w:r>
      <w:r w:rsidR="00732703">
        <w:t>35</w:t>
      </w:r>
      <w:r>
        <w:fldChar w:fldCharType="end"/>
      </w:r>
    </w:p>
    <w:p w14:paraId="45E58769" w14:textId="0891AEB2" w:rsidR="003332A5" w:rsidRDefault="003332A5">
      <w:pPr>
        <w:pStyle w:val="TOC2"/>
        <w:rPr>
          <w:rFonts w:asciiTheme="minorHAnsi" w:eastAsiaTheme="minorEastAsia" w:hAnsiTheme="minorHAnsi" w:cstheme="minorBidi"/>
          <w:kern w:val="2"/>
          <w:sz w:val="22"/>
          <w:szCs w:val="22"/>
          <w:lang w:eastAsia="en-GB"/>
          <w14:ligatures w14:val="standardContextual"/>
        </w:rPr>
      </w:pPr>
      <w:r>
        <w:t>4.8</w:t>
      </w:r>
      <w:r>
        <w:rPr>
          <w:rFonts w:asciiTheme="minorHAnsi" w:eastAsiaTheme="minorEastAsia" w:hAnsiTheme="minorHAnsi" w:cstheme="minorBidi"/>
          <w:kern w:val="2"/>
          <w:sz w:val="22"/>
          <w:szCs w:val="22"/>
          <w:lang w:eastAsia="en-GB"/>
          <w14:ligatures w14:val="standardContextual"/>
        </w:rPr>
        <w:tab/>
      </w:r>
      <w:r>
        <w:t>TSG CT reporting</w:t>
      </w:r>
      <w:r>
        <w:tab/>
      </w:r>
      <w:r>
        <w:fldChar w:fldCharType="begin"/>
      </w:r>
      <w:r>
        <w:instrText xml:space="preserve"> PAGEREF _Toc145733762 \h </w:instrText>
      </w:r>
      <w:r>
        <w:fldChar w:fldCharType="separate"/>
      </w:r>
      <w:r w:rsidR="00732703">
        <w:t>37</w:t>
      </w:r>
      <w:r>
        <w:fldChar w:fldCharType="end"/>
      </w:r>
    </w:p>
    <w:p w14:paraId="1188924D" w14:textId="6A80545C" w:rsidR="003332A5" w:rsidRDefault="003332A5">
      <w:pPr>
        <w:pStyle w:val="TOC2"/>
        <w:rPr>
          <w:rFonts w:asciiTheme="minorHAnsi" w:eastAsiaTheme="minorEastAsia" w:hAnsiTheme="minorHAnsi" w:cstheme="minorBidi"/>
          <w:kern w:val="2"/>
          <w:sz w:val="22"/>
          <w:szCs w:val="22"/>
          <w:lang w:eastAsia="en-GB"/>
          <w14:ligatures w14:val="standardContextual"/>
        </w:rPr>
      </w:pPr>
      <w:r>
        <w:t>4.9</w:t>
      </w:r>
      <w:r>
        <w:rPr>
          <w:rFonts w:asciiTheme="minorHAnsi" w:eastAsiaTheme="minorEastAsia" w:hAnsiTheme="minorHAnsi" w:cstheme="minorBidi"/>
          <w:kern w:val="2"/>
          <w:sz w:val="22"/>
          <w:szCs w:val="22"/>
          <w:lang w:eastAsia="en-GB"/>
          <w14:ligatures w14:val="standardContextual"/>
        </w:rPr>
        <w:tab/>
      </w:r>
      <w:r>
        <w:t>Reports from external bodies (provided by Liaison persons)</w:t>
      </w:r>
      <w:r>
        <w:tab/>
      </w:r>
      <w:r>
        <w:fldChar w:fldCharType="begin"/>
      </w:r>
      <w:r>
        <w:instrText xml:space="preserve"> PAGEREF _Toc145733763 \h </w:instrText>
      </w:r>
      <w:r>
        <w:fldChar w:fldCharType="separate"/>
      </w:r>
      <w:r w:rsidR="00732703">
        <w:t>40</w:t>
      </w:r>
      <w:r>
        <w:fldChar w:fldCharType="end"/>
      </w:r>
    </w:p>
    <w:p w14:paraId="3F614E91" w14:textId="74903AE9"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4.10</w:t>
      </w:r>
      <w:r>
        <w:rPr>
          <w:rFonts w:asciiTheme="minorHAnsi" w:eastAsiaTheme="minorEastAsia" w:hAnsiTheme="minorHAnsi" w:cstheme="minorBidi"/>
          <w:kern w:val="2"/>
          <w:sz w:val="22"/>
          <w:szCs w:val="22"/>
          <w:lang w:eastAsia="en-GB"/>
          <w14:ligatures w14:val="standardContextual"/>
        </w:rPr>
        <w:tab/>
      </w:r>
      <w:r>
        <w:t>Other reports</w:t>
      </w:r>
      <w:r>
        <w:tab/>
      </w:r>
      <w:r>
        <w:fldChar w:fldCharType="begin"/>
      </w:r>
      <w:r>
        <w:instrText xml:space="preserve"> PAGEREF _Toc145733764 \h </w:instrText>
      </w:r>
      <w:r>
        <w:fldChar w:fldCharType="separate"/>
      </w:r>
      <w:r w:rsidR="00732703">
        <w:t>40</w:t>
      </w:r>
      <w:r>
        <w:fldChar w:fldCharType="end"/>
      </w:r>
    </w:p>
    <w:p w14:paraId="130FEC2B" w14:textId="5AAF2D33" w:rsidR="003332A5" w:rsidRDefault="003332A5">
      <w:pPr>
        <w:pStyle w:val="TOC1"/>
        <w:rPr>
          <w:rFonts w:asciiTheme="minorHAnsi" w:eastAsiaTheme="minorEastAsia" w:hAnsiTheme="minorHAnsi" w:cstheme="minorBidi"/>
          <w:kern w:val="2"/>
          <w:szCs w:val="22"/>
          <w:lang w:eastAsia="en-GB"/>
          <w14:ligatures w14:val="standardContextual"/>
        </w:rPr>
      </w:pPr>
      <w:r>
        <w:lastRenderedPageBreak/>
        <w:t>5</w:t>
      </w:r>
      <w:r>
        <w:rPr>
          <w:rFonts w:asciiTheme="minorHAnsi" w:eastAsiaTheme="minorEastAsia" w:hAnsiTheme="minorHAnsi" w:cstheme="minorBidi"/>
          <w:kern w:val="2"/>
          <w:szCs w:val="22"/>
          <w:lang w:eastAsia="en-GB"/>
          <w14:ligatures w14:val="standardContextual"/>
        </w:rPr>
        <w:tab/>
      </w:r>
      <w:r>
        <w:t>Cross TSG Coordination</w:t>
      </w:r>
      <w:r>
        <w:tab/>
      </w:r>
      <w:r>
        <w:fldChar w:fldCharType="begin"/>
      </w:r>
      <w:r>
        <w:instrText xml:space="preserve"> PAGEREF _Toc145733765 \h </w:instrText>
      </w:r>
      <w:r>
        <w:fldChar w:fldCharType="separate"/>
      </w:r>
      <w:r w:rsidR="00732703">
        <w:t>40</w:t>
      </w:r>
      <w:r>
        <w:fldChar w:fldCharType="end"/>
      </w:r>
    </w:p>
    <w:p w14:paraId="64E3D8C7" w14:textId="1B0074EA" w:rsidR="003332A5" w:rsidRDefault="003332A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Cross TSG Coordination</w:t>
      </w:r>
      <w:r>
        <w:tab/>
      </w:r>
      <w:r>
        <w:fldChar w:fldCharType="begin"/>
      </w:r>
      <w:r>
        <w:instrText xml:space="preserve"> PAGEREF _Toc145733766 \h </w:instrText>
      </w:r>
      <w:r>
        <w:fldChar w:fldCharType="separate"/>
      </w:r>
      <w:r w:rsidR="00732703">
        <w:t>40</w:t>
      </w:r>
      <w:r>
        <w:fldChar w:fldCharType="end"/>
      </w:r>
    </w:p>
    <w:p w14:paraId="14003C1D" w14:textId="26B9186C" w:rsidR="003332A5" w:rsidRDefault="003332A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Rel-18 Focus Areas Status Reports &amp; Issues</w:t>
      </w:r>
      <w:r>
        <w:tab/>
      </w:r>
      <w:r>
        <w:fldChar w:fldCharType="begin"/>
      </w:r>
      <w:r>
        <w:instrText xml:space="preserve"> PAGEREF _Toc145733767 \h </w:instrText>
      </w:r>
      <w:r>
        <w:fldChar w:fldCharType="separate"/>
      </w:r>
      <w:r w:rsidR="00732703">
        <w:t>40</w:t>
      </w:r>
      <w:r>
        <w:fldChar w:fldCharType="end"/>
      </w:r>
    </w:p>
    <w:p w14:paraId="680ED4A3" w14:textId="348306B0" w:rsidR="003332A5" w:rsidRDefault="003332A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Input to Joint RAN/SA meeting</w:t>
      </w:r>
      <w:r>
        <w:tab/>
      </w:r>
      <w:r>
        <w:fldChar w:fldCharType="begin"/>
      </w:r>
      <w:r>
        <w:instrText xml:space="preserve"> PAGEREF _Toc145733768 \h </w:instrText>
      </w:r>
      <w:r>
        <w:fldChar w:fldCharType="separate"/>
      </w:r>
      <w:r w:rsidR="00732703">
        <w:t>40</w:t>
      </w:r>
      <w:r>
        <w:fldChar w:fldCharType="end"/>
      </w:r>
    </w:p>
    <w:p w14:paraId="1C006295" w14:textId="37C9F606" w:rsidR="003332A5" w:rsidRDefault="003332A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Work Item Descriptions, Study Item Descriptions, Specifications</w:t>
      </w:r>
      <w:r>
        <w:tab/>
      </w:r>
      <w:r>
        <w:fldChar w:fldCharType="begin"/>
      </w:r>
      <w:r>
        <w:instrText xml:space="preserve"> PAGEREF _Toc145733769 \h </w:instrText>
      </w:r>
      <w:r>
        <w:fldChar w:fldCharType="separate"/>
      </w:r>
      <w:r w:rsidR="00732703">
        <w:t>41</w:t>
      </w:r>
      <w:r>
        <w:fldChar w:fldCharType="end"/>
      </w:r>
    </w:p>
    <w:p w14:paraId="55D2C126" w14:textId="68751D40" w:rsidR="003332A5" w:rsidRDefault="003332A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New Release 18 Study Item Descriptions</w:t>
      </w:r>
      <w:r>
        <w:tab/>
      </w:r>
      <w:r>
        <w:fldChar w:fldCharType="begin"/>
      </w:r>
      <w:r>
        <w:instrText xml:space="preserve"> PAGEREF _Toc145733770 \h </w:instrText>
      </w:r>
      <w:r>
        <w:fldChar w:fldCharType="separate"/>
      </w:r>
      <w:r w:rsidR="00732703">
        <w:t>41</w:t>
      </w:r>
      <w:r>
        <w:fldChar w:fldCharType="end"/>
      </w:r>
    </w:p>
    <w:p w14:paraId="1148B28A" w14:textId="66653E7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SA WG1 New Release 18 Study Item Descriptions</w:t>
      </w:r>
      <w:r>
        <w:tab/>
      </w:r>
      <w:r>
        <w:fldChar w:fldCharType="begin"/>
      </w:r>
      <w:r>
        <w:instrText xml:space="preserve"> PAGEREF _Toc145733771 \h </w:instrText>
      </w:r>
      <w:r>
        <w:fldChar w:fldCharType="separate"/>
      </w:r>
      <w:r w:rsidR="00732703">
        <w:t>41</w:t>
      </w:r>
      <w:r>
        <w:fldChar w:fldCharType="end"/>
      </w:r>
    </w:p>
    <w:p w14:paraId="2CF6028B" w14:textId="0E751AF5"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SA WG2 New Release 18 Study Item Descriptions</w:t>
      </w:r>
      <w:r>
        <w:tab/>
      </w:r>
      <w:r>
        <w:fldChar w:fldCharType="begin"/>
      </w:r>
      <w:r>
        <w:instrText xml:space="preserve"> PAGEREF _Toc145733772 \h </w:instrText>
      </w:r>
      <w:r>
        <w:fldChar w:fldCharType="separate"/>
      </w:r>
      <w:r w:rsidR="00732703">
        <w:t>41</w:t>
      </w:r>
      <w:r>
        <w:fldChar w:fldCharType="end"/>
      </w:r>
    </w:p>
    <w:p w14:paraId="74CC60FD" w14:textId="0584F146"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SA WG3 and SA WG3 LI New Release 18 Study Item Descriptions</w:t>
      </w:r>
      <w:r>
        <w:tab/>
      </w:r>
      <w:r>
        <w:fldChar w:fldCharType="begin"/>
      </w:r>
      <w:r>
        <w:instrText xml:space="preserve"> PAGEREF _Toc145733773 \h </w:instrText>
      </w:r>
      <w:r>
        <w:fldChar w:fldCharType="separate"/>
      </w:r>
      <w:r w:rsidR="00732703">
        <w:t>41</w:t>
      </w:r>
      <w:r>
        <w:fldChar w:fldCharType="end"/>
      </w:r>
    </w:p>
    <w:p w14:paraId="5FB1C996" w14:textId="2E71BA4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SA WG4 New Release 18 Study Item Descriptions</w:t>
      </w:r>
      <w:r>
        <w:tab/>
      </w:r>
      <w:r>
        <w:fldChar w:fldCharType="begin"/>
      </w:r>
      <w:r>
        <w:instrText xml:space="preserve"> PAGEREF _Toc145733774 \h </w:instrText>
      </w:r>
      <w:r>
        <w:fldChar w:fldCharType="separate"/>
      </w:r>
      <w:r w:rsidR="00732703">
        <w:t>41</w:t>
      </w:r>
      <w:r>
        <w:fldChar w:fldCharType="end"/>
      </w:r>
    </w:p>
    <w:p w14:paraId="428F6D1D" w14:textId="4049786E"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SA WG5 New Release 18 Study Item Descriptions</w:t>
      </w:r>
      <w:r>
        <w:tab/>
      </w:r>
      <w:r>
        <w:fldChar w:fldCharType="begin"/>
      </w:r>
      <w:r>
        <w:instrText xml:space="preserve"> PAGEREF _Toc145733775 \h </w:instrText>
      </w:r>
      <w:r>
        <w:fldChar w:fldCharType="separate"/>
      </w:r>
      <w:r w:rsidR="00732703">
        <w:t>41</w:t>
      </w:r>
      <w:r>
        <w:fldChar w:fldCharType="end"/>
      </w:r>
    </w:p>
    <w:p w14:paraId="1359C169" w14:textId="109B8D6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SA WG6 New Release 18 Study Item Descriptions</w:t>
      </w:r>
      <w:r>
        <w:tab/>
      </w:r>
      <w:r>
        <w:fldChar w:fldCharType="begin"/>
      </w:r>
      <w:r>
        <w:instrText xml:space="preserve"> PAGEREF _Toc145733776 \h </w:instrText>
      </w:r>
      <w:r>
        <w:fldChar w:fldCharType="separate"/>
      </w:r>
      <w:r w:rsidR="00732703">
        <w:t>41</w:t>
      </w:r>
      <w:r>
        <w:fldChar w:fldCharType="end"/>
      </w:r>
    </w:p>
    <w:p w14:paraId="755DA4BF" w14:textId="5216AAAB" w:rsidR="003332A5" w:rsidRDefault="003332A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New Release 18 Work Item Descriptions</w:t>
      </w:r>
      <w:r>
        <w:tab/>
      </w:r>
      <w:r>
        <w:fldChar w:fldCharType="begin"/>
      </w:r>
      <w:r>
        <w:instrText xml:space="preserve"> PAGEREF _Toc145733777 \h </w:instrText>
      </w:r>
      <w:r>
        <w:fldChar w:fldCharType="separate"/>
      </w:r>
      <w:r w:rsidR="00732703">
        <w:t>41</w:t>
      </w:r>
      <w:r>
        <w:fldChar w:fldCharType="end"/>
      </w:r>
    </w:p>
    <w:p w14:paraId="248617CB" w14:textId="34A59013"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SA WG1 New Release 18 Work Item Descriptions</w:t>
      </w:r>
      <w:r>
        <w:tab/>
      </w:r>
      <w:r>
        <w:fldChar w:fldCharType="begin"/>
      </w:r>
      <w:r>
        <w:instrText xml:space="preserve"> PAGEREF _Toc145733778 \h </w:instrText>
      </w:r>
      <w:r>
        <w:fldChar w:fldCharType="separate"/>
      </w:r>
      <w:r w:rsidR="00732703">
        <w:t>41</w:t>
      </w:r>
      <w:r>
        <w:fldChar w:fldCharType="end"/>
      </w:r>
    </w:p>
    <w:p w14:paraId="474B8982" w14:textId="42106D4E"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SA WG2 New Release 18 Work Item Descriptions</w:t>
      </w:r>
      <w:r>
        <w:tab/>
      </w:r>
      <w:r>
        <w:fldChar w:fldCharType="begin"/>
      </w:r>
      <w:r>
        <w:instrText xml:space="preserve"> PAGEREF _Toc145733779 \h </w:instrText>
      </w:r>
      <w:r>
        <w:fldChar w:fldCharType="separate"/>
      </w:r>
      <w:r w:rsidR="00732703">
        <w:t>41</w:t>
      </w:r>
      <w:r>
        <w:fldChar w:fldCharType="end"/>
      </w:r>
    </w:p>
    <w:p w14:paraId="37E713FF" w14:textId="683A59A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SA WG3 and SA WG3 LI New Release 18 Work Item Descriptions</w:t>
      </w:r>
      <w:r>
        <w:tab/>
      </w:r>
      <w:r>
        <w:fldChar w:fldCharType="begin"/>
      </w:r>
      <w:r>
        <w:instrText xml:space="preserve"> PAGEREF _Toc145733780 \h </w:instrText>
      </w:r>
      <w:r>
        <w:fldChar w:fldCharType="separate"/>
      </w:r>
      <w:r w:rsidR="00732703">
        <w:t>42</w:t>
      </w:r>
      <w:r>
        <w:fldChar w:fldCharType="end"/>
      </w:r>
    </w:p>
    <w:p w14:paraId="36F6FA53" w14:textId="5908F648"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SA WG4 New Release 18 Work Item Descriptions</w:t>
      </w:r>
      <w:r>
        <w:tab/>
      </w:r>
      <w:r>
        <w:fldChar w:fldCharType="begin"/>
      </w:r>
      <w:r>
        <w:instrText xml:space="preserve"> PAGEREF _Toc145733781 \h </w:instrText>
      </w:r>
      <w:r>
        <w:fldChar w:fldCharType="separate"/>
      </w:r>
      <w:r w:rsidR="00732703">
        <w:t>42</w:t>
      </w:r>
      <w:r>
        <w:fldChar w:fldCharType="end"/>
      </w:r>
    </w:p>
    <w:p w14:paraId="3BEE1014" w14:textId="03C7EF2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SA WG5 New Release 18 Work Item Descriptions</w:t>
      </w:r>
      <w:r>
        <w:tab/>
      </w:r>
      <w:r>
        <w:fldChar w:fldCharType="begin"/>
      </w:r>
      <w:r>
        <w:instrText xml:space="preserve"> PAGEREF _Toc145733782 \h </w:instrText>
      </w:r>
      <w:r>
        <w:fldChar w:fldCharType="separate"/>
      </w:r>
      <w:r w:rsidR="00732703">
        <w:t>42</w:t>
      </w:r>
      <w:r>
        <w:fldChar w:fldCharType="end"/>
      </w:r>
    </w:p>
    <w:p w14:paraId="36EBA582" w14:textId="0592AE2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6.2.6</w:t>
      </w:r>
      <w:r>
        <w:rPr>
          <w:rFonts w:asciiTheme="minorHAnsi" w:eastAsiaTheme="minorEastAsia" w:hAnsiTheme="minorHAnsi" w:cstheme="minorBidi"/>
          <w:kern w:val="2"/>
          <w:sz w:val="22"/>
          <w:szCs w:val="22"/>
          <w:lang w:eastAsia="en-GB"/>
          <w14:ligatures w14:val="standardContextual"/>
        </w:rPr>
        <w:tab/>
      </w:r>
      <w:r>
        <w:t>SA WG6 New Release 18 Work Item Descriptions</w:t>
      </w:r>
      <w:r>
        <w:tab/>
      </w:r>
      <w:r>
        <w:fldChar w:fldCharType="begin"/>
      </w:r>
      <w:r>
        <w:instrText xml:space="preserve"> PAGEREF _Toc145733783 \h </w:instrText>
      </w:r>
      <w:r>
        <w:fldChar w:fldCharType="separate"/>
      </w:r>
      <w:r w:rsidR="00732703">
        <w:t>44</w:t>
      </w:r>
      <w:r>
        <w:fldChar w:fldCharType="end"/>
      </w:r>
    </w:p>
    <w:p w14:paraId="093948B1" w14:textId="4E643530" w:rsidR="003332A5" w:rsidRDefault="003332A5">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Revised Release 18 Study Item Descriptions and Work Item Descriptions</w:t>
      </w:r>
      <w:r>
        <w:tab/>
      </w:r>
      <w:r>
        <w:fldChar w:fldCharType="begin"/>
      </w:r>
      <w:r>
        <w:instrText xml:space="preserve"> PAGEREF _Toc145733784 \h </w:instrText>
      </w:r>
      <w:r>
        <w:fldChar w:fldCharType="separate"/>
      </w:r>
      <w:r w:rsidR="00732703">
        <w:t>44</w:t>
      </w:r>
      <w:r>
        <w:fldChar w:fldCharType="end"/>
      </w:r>
    </w:p>
    <w:p w14:paraId="75A66751" w14:textId="0087B22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SA WG1 Revised Release 18 Study Item Descriptions and Work Item Descriptions</w:t>
      </w:r>
      <w:r>
        <w:tab/>
      </w:r>
      <w:r>
        <w:fldChar w:fldCharType="begin"/>
      </w:r>
      <w:r>
        <w:instrText xml:space="preserve"> PAGEREF _Toc145733785 \h </w:instrText>
      </w:r>
      <w:r>
        <w:fldChar w:fldCharType="separate"/>
      </w:r>
      <w:r w:rsidR="00732703">
        <w:t>44</w:t>
      </w:r>
      <w:r>
        <w:fldChar w:fldCharType="end"/>
      </w:r>
    </w:p>
    <w:p w14:paraId="0BD69766" w14:textId="352C020F"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SA WG2 Revised Release 18 Study Item Descriptions and Work Item Descriptions</w:t>
      </w:r>
      <w:r>
        <w:tab/>
      </w:r>
      <w:r>
        <w:fldChar w:fldCharType="begin"/>
      </w:r>
      <w:r>
        <w:instrText xml:space="preserve"> PAGEREF _Toc145733786 \h </w:instrText>
      </w:r>
      <w:r>
        <w:fldChar w:fldCharType="separate"/>
      </w:r>
      <w:r w:rsidR="00732703">
        <w:t>44</w:t>
      </w:r>
      <w:r>
        <w:fldChar w:fldCharType="end"/>
      </w:r>
    </w:p>
    <w:p w14:paraId="427AD907" w14:textId="66B3A22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SA WG3 and SA WG3 LI Revised Release 18 Study Item Descriptions and Work Item Descriptions</w:t>
      </w:r>
      <w:r>
        <w:tab/>
      </w:r>
      <w:r>
        <w:fldChar w:fldCharType="begin"/>
      </w:r>
      <w:r>
        <w:instrText xml:space="preserve"> PAGEREF _Toc145733787 \h </w:instrText>
      </w:r>
      <w:r>
        <w:fldChar w:fldCharType="separate"/>
      </w:r>
      <w:r w:rsidR="00732703">
        <w:t>44</w:t>
      </w:r>
      <w:r>
        <w:fldChar w:fldCharType="end"/>
      </w:r>
    </w:p>
    <w:p w14:paraId="7DE4CB7D" w14:textId="7C0CCE96"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SA WG4 Revised Release 18 Study Item Descriptions and Work Item Descriptions</w:t>
      </w:r>
      <w:r>
        <w:tab/>
      </w:r>
      <w:r>
        <w:fldChar w:fldCharType="begin"/>
      </w:r>
      <w:r>
        <w:instrText xml:space="preserve"> PAGEREF _Toc145733788 \h </w:instrText>
      </w:r>
      <w:r>
        <w:fldChar w:fldCharType="separate"/>
      </w:r>
      <w:r w:rsidR="00732703">
        <w:t>44</w:t>
      </w:r>
      <w:r>
        <w:fldChar w:fldCharType="end"/>
      </w:r>
    </w:p>
    <w:p w14:paraId="4D5F7478" w14:textId="4533E677"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SA WG5 Revised Release 18 Study Item Descriptions and Work Item Descriptions</w:t>
      </w:r>
      <w:r>
        <w:tab/>
      </w:r>
      <w:r>
        <w:fldChar w:fldCharType="begin"/>
      </w:r>
      <w:r>
        <w:instrText xml:space="preserve"> PAGEREF _Toc145733789 \h </w:instrText>
      </w:r>
      <w:r>
        <w:fldChar w:fldCharType="separate"/>
      </w:r>
      <w:r w:rsidR="00732703">
        <w:t>45</w:t>
      </w:r>
      <w:r>
        <w:fldChar w:fldCharType="end"/>
      </w:r>
    </w:p>
    <w:p w14:paraId="6203F563" w14:textId="449A0341"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6.3.6</w:t>
      </w:r>
      <w:r>
        <w:rPr>
          <w:rFonts w:asciiTheme="minorHAnsi" w:eastAsiaTheme="minorEastAsia" w:hAnsiTheme="minorHAnsi" w:cstheme="minorBidi"/>
          <w:kern w:val="2"/>
          <w:sz w:val="22"/>
          <w:szCs w:val="22"/>
          <w:lang w:eastAsia="en-GB"/>
          <w14:ligatures w14:val="standardContextual"/>
        </w:rPr>
        <w:tab/>
      </w:r>
      <w:r>
        <w:t>SA WG6 Revised Release 18 Study Item Descriptions and Work Item Descriptions</w:t>
      </w:r>
      <w:r>
        <w:tab/>
      </w:r>
      <w:r>
        <w:fldChar w:fldCharType="begin"/>
      </w:r>
      <w:r>
        <w:instrText xml:space="preserve"> PAGEREF _Toc145733790 \h </w:instrText>
      </w:r>
      <w:r>
        <w:fldChar w:fldCharType="separate"/>
      </w:r>
      <w:r w:rsidR="00732703">
        <w:t>45</w:t>
      </w:r>
      <w:r>
        <w:fldChar w:fldCharType="end"/>
      </w:r>
    </w:p>
    <w:p w14:paraId="4CE9AFFB" w14:textId="19427C70" w:rsidR="003332A5" w:rsidRDefault="003332A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New Release 19 Study Item Descriptions</w:t>
      </w:r>
      <w:r>
        <w:tab/>
      </w:r>
      <w:r>
        <w:fldChar w:fldCharType="begin"/>
      </w:r>
      <w:r>
        <w:instrText xml:space="preserve"> PAGEREF _Toc145733791 \h </w:instrText>
      </w:r>
      <w:r>
        <w:fldChar w:fldCharType="separate"/>
      </w:r>
      <w:r w:rsidR="00732703">
        <w:t>45</w:t>
      </w:r>
      <w:r>
        <w:fldChar w:fldCharType="end"/>
      </w:r>
    </w:p>
    <w:p w14:paraId="3C1101EE" w14:textId="469126AB"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SA WG1 New Release 19 Study Item Descriptions</w:t>
      </w:r>
      <w:r>
        <w:tab/>
      </w:r>
      <w:r>
        <w:fldChar w:fldCharType="begin"/>
      </w:r>
      <w:r>
        <w:instrText xml:space="preserve"> PAGEREF _Toc145733792 \h </w:instrText>
      </w:r>
      <w:r>
        <w:fldChar w:fldCharType="separate"/>
      </w:r>
      <w:r w:rsidR="00732703">
        <w:t>45</w:t>
      </w:r>
      <w:r>
        <w:fldChar w:fldCharType="end"/>
      </w:r>
    </w:p>
    <w:p w14:paraId="7383E7D1" w14:textId="184C03DF"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SA WG2 New Release 19 Study Item Descriptions</w:t>
      </w:r>
      <w:r>
        <w:tab/>
      </w:r>
      <w:r>
        <w:fldChar w:fldCharType="begin"/>
      </w:r>
      <w:r>
        <w:instrText xml:space="preserve"> PAGEREF _Toc145733793 \h </w:instrText>
      </w:r>
      <w:r>
        <w:fldChar w:fldCharType="separate"/>
      </w:r>
      <w:r w:rsidR="00732703">
        <w:t>45</w:t>
      </w:r>
      <w:r>
        <w:fldChar w:fldCharType="end"/>
      </w:r>
    </w:p>
    <w:p w14:paraId="26612D65" w14:textId="431A03FF"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6.4.3</w:t>
      </w:r>
      <w:r>
        <w:rPr>
          <w:rFonts w:asciiTheme="minorHAnsi" w:eastAsiaTheme="minorEastAsia" w:hAnsiTheme="minorHAnsi" w:cstheme="minorBidi"/>
          <w:kern w:val="2"/>
          <w:sz w:val="22"/>
          <w:szCs w:val="22"/>
          <w:lang w:eastAsia="en-GB"/>
          <w14:ligatures w14:val="standardContextual"/>
        </w:rPr>
        <w:tab/>
      </w:r>
      <w:r>
        <w:t>SA WG3 and SA WG3 LI New Release 19 Study Item Descriptions</w:t>
      </w:r>
      <w:r>
        <w:tab/>
      </w:r>
      <w:r>
        <w:fldChar w:fldCharType="begin"/>
      </w:r>
      <w:r>
        <w:instrText xml:space="preserve"> PAGEREF _Toc145733794 \h </w:instrText>
      </w:r>
      <w:r>
        <w:fldChar w:fldCharType="separate"/>
      </w:r>
      <w:r w:rsidR="00732703">
        <w:t>45</w:t>
      </w:r>
      <w:r>
        <w:fldChar w:fldCharType="end"/>
      </w:r>
    </w:p>
    <w:p w14:paraId="791747E4" w14:textId="2F705ED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6.4.4</w:t>
      </w:r>
      <w:r>
        <w:rPr>
          <w:rFonts w:asciiTheme="minorHAnsi" w:eastAsiaTheme="minorEastAsia" w:hAnsiTheme="minorHAnsi" w:cstheme="minorBidi"/>
          <w:kern w:val="2"/>
          <w:sz w:val="22"/>
          <w:szCs w:val="22"/>
          <w:lang w:eastAsia="en-GB"/>
          <w14:ligatures w14:val="standardContextual"/>
        </w:rPr>
        <w:tab/>
      </w:r>
      <w:r>
        <w:t>SA WG4 New Release 19 Study Item Descriptions</w:t>
      </w:r>
      <w:r>
        <w:tab/>
      </w:r>
      <w:r>
        <w:fldChar w:fldCharType="begin"/>
      </w:r>
      <w:r>
        <w:instrText xml:space="preserve"> PAGEREF _Toc145733795 \h </w:instrText>
      </w:r>
      <w:r>
        <w:fldChar w:fldCharType="separate"/>
      </w:r>
      <w:r w:rsidR="00732703">
        <w:t>45</w:t>
      </w:r>
      <w:r>
        <w:fldChar w:fldCharType="end"/>
      </w:r>
    </w:p>
    <w:p w14:paraId="0D2DEB9E" w14:textId="1B6CA86F"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6.4.5</w:t>
      </w:r>
      <w:r>
        <w:rPr>
          <w:rFonts w:asciiTheme="minorHAnsi" w:eastAsiaTheme="minorEastAsia" w:hAnsiTheme="minorHAnsi" w:cstheme="minorBidi"/>
          <w:kern w:val="2"/>
          <w:sz w:val="22"/>
          <w:szCs w:val="22"/>
          <w:lang w:eastAsia="en-GB"/>
          <w14:ligatures w14:val="standardContextual"/>
        </w:rPr>
        <w:tab/>
      </w:r>
      <w:r>
        <w:t>SA WG5 New Release 19 Study Item Descriptions</w:t>
      </w:r>
      <w:r>
        <w:tab/>
      </w:r>
      <w:r>
        <w:fldChar w:fldCharType="begin"/>
      </w:r>
      <w:r>
        <w:instrText xml:space="preserve"> PAGEREF _Toc145733796 \h </w:instrText>
      </w:r>
      <w:r>
        <w:fldChar w:fldCharType="separate"/>
      </w:r>
      <w:r w:rsidR="00732703">
        <w:t>45</w:t>
      </w:r>
      <w:r>
        <w:fldChar w:fldCharType="end"/>
      </w:r>
    </w:p>
    <w:p w14:paraId="35B4D48E" w14:textId="67BDD3A9"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6.4.6</w:t>
      </w:r>
      <w:r>
        <w:rPr>
          <w:rFonts w:asciiTheme="minorHAnsi" w:eastAsiaTheme="minorEastAsia" w:hAnsiTheme="minorHAnsi" w:cstheme="minorBidi"/>
          <w:kern w:val="2"/>
          <w:sz w:val="22"/>
          <w:szCs w:val="22"/>
          <w:lang w:eastAsia="en-GB"/>
          <w14:ligatures w14:val="standardContextual"/>
        </w:rPr>
        <w:tab/>
      </w:r>
      <w:r>
        <w:t>SA WG6 New Release 19 Study Item Descriptions</w:t>
      </w:r>
      <w:r>
        <w:tab/>
      </w:r>
      <w:r>
        <w:fldChar w:fldCharType="begin"/>
      </w:r>
      <w:r>
        <w:instrText xml:space="preserve"> PAGEREF _Toc145733797 \h </w:instrText>
      </w:r>
      <w:r>
        <w:fldChar w:fldCharType="separate"/>
      </w:r>
      <w:r w:rsidR="00732703">
        <w:t>46</w:t>
      </w:r>
      <w:r>
        <w:fldChar w:fldCharType="end"/>
      </w:r>
    </w:p>
    <w:p w14:paraId="754B225A" w14:textId="2ADAF7CB" w:rsidR="003332A5" w:rsidRDefault="003332A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New Release 19 Work Item Descriptions</w:t>
      </w:r>
      <w:r>
        <w:tab/>
      </w:r>
      <w:r>
        <w:fldChar w:fldCharType="begin"/>
      </w:r>
      <w:r>
        <w:instrText xml:space="preserve"> PAGEREF _Toc145733798 \h </w:instrText>
      </w:r>
      <w:r>
        <w:fldChar w:fldCharType="separate"/>
      </w:r>
      <w:r w:rsidR="00732703">
        <w:t>46</w:t>
      </w:r>
      <w:r>
        <w:fldChar w:fldCharType="end"/>
      </w:r>
    </w:p>
    <w:p w14:paraId="5E71BD92" w14:textId="7D604C29"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SA WG1 New Release 19 Work Item Descriptions</w:t>
      </w:r>
      <w:r>
        <w:tab/>
      </w:r>
      <w:r>
        <w:fldChar w:fldCharType="begin"/>
      </w:r>
      <w:r>
        <w:instrText xml:space="preserve"> PAGEREF _Toc145733799 \h </w:instrText>
      </w:r>
      <w:r>
        <w:fldChar w:fldCharType="separate"/>
      </w:r>
      <w:r w:rsidR="00732703">
        <w:t>46</w:t>
      </w:r>
      <w:r>
        <w:fldChar w:fldCharType="end"/>
      </w:r>
    </w:p>
    <w:p w14:paraId="4C827303" w14:textId="05296E9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SA WG2 New Release 19 Work Item Descriptions</w:t>
      </w:r>
      <w:r>
        <w:tab/>
      </w:r>
      <w:r>
        <w:fldChar w:fldCharType="begin"/>
      </w:r>
      <w:r>
        <w:instrText xml:space="preserve"> PAGEREF _Toc145733800 \h </w:instrText>
      </w:r>
      <w:r>
        <w:fldChar w:fldCharType="separate"/>
      </w:r>
      <w:r w:rsidR="00732703">
        <w:t>48</w:t>
      </w:r>
      <w:r>
        <w:fldChar w:fldCharType="end"/>
      </w:r>
    </w:p>
    <w:p w14:paraId="43832649" w14:textId="06D4F1A3"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SA WG3 and SA WG3 LI New Release 19 Work Item Descriptions</w:t>
      </w:r>
      <w:r>
        <w:tab/>
      </w:r>
      <w:r>
        <w:fldChar w:fldCharType="begin"/>
      </w:r>
      <w:r>
        <w:instrText xml:space="preserve"> PAGEREF _Toc145733801 \h </w:instrText>
      </w:r>
      <w:r>
        <w:fldChar w:fldCharType="separate"/>
      </w:r>
      <w:r w:rsidR="00732703">
        <w:t>48</w:t>
      </w:r>
      <w:r>
        <w:fldChar w:fldCharType="end"/>
      </w:r>
    </w:p>
    <w:p w14:paraId="1960A373" w14:textId="5D00AB48"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SA WG4 New Release 19 Work Item Descriptions</w:t>
      </w:r>
      <w:r>
        <w:tab/>
      </w:r>
      <w:r>
        <w:fldChar w:fldCharType="begin"/>
      </w:r>
      <w:r>
        <w:instrText xml:space="preserve"> PAGEREF _Toc145733802 \h </w:instrText>
      </w:r>
      <w:r>
        <w:fldChar w:fldCharType="separate"/>
      </w:r>
      <w:r w:rsidR="00732703">
        <w:t>49</w:t>
      </w:r>
      <w:r>
        <w:fldChar w:fldCharType="end"/>
      </w:r>
    </w:p>
    <w:p w14:paraId="2B6B3FF4" w14:textId="0F41B0FB"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6.5.5</w:t>
      </w:r>
      <w:r>
        <w:rPr>
          <w:rFonts w:asciiTheme="minorHAnsi" w:eastAsiaTheme="minorEastAsia" w:hAnsiTheme="minorHAnsi" w:cstheme="minorBidi"/>
          <w:kern w:val="2"/>
          <w:sz w:val="22"/>
          <w:szCs w:val="22"/>
          <w:lang w:eastAsia="en-GB"/>
          <w14:ligatures w14:val="standardContextual"/>
        </w:rPr>
        <w:tab/>
      </w:r>
      <w:r>
        <w:t>SA WG5 New Release 19 Work Item Descriptions</w:t>
      </w:r>
      <w:r>
        <w:tab/>
      </w:r>
      <w:r>
        <w:fldChar w:fldCharType="begin"/>
      </w:r>
      <w:r>
        <w:instrText xml:space="preserve"> PAGEREF _Toc145733803 \h </w:instrText>
      </w:r>
      <w:r>
        <w:fldChar w:fldCharType="separate"/>
      </w:r>
      <w:r w:rsidR="00732703">
        <w:t>49</w:t>
      </w:r>
      <w:r>
        <w:fldChar w:fldCharType="end"/>
      </w:r>
    </w:p>
    <w:p w14:paraId="4C8150ED" w14:textId="413A3DC0"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6.5.6</w:t>
      </w:r>
      <w:r>
        <w:rPr>
          <w:rFonts w:asciiTheme="minorHAnsi" w:eastAsiaTheme="minorEastAsia" w:hAnsiTheme="minorHAnsi" w:cstheme="minorBidi"/>
          <w:kern w:val="2"/>
          <w:sz w:val="22"/>
          <w:szCs w:val="22"/>
          <w:lang w:eastAsia="en-GB"/>
          <w14:ligatures w14:val="standardContextual"/>
        </w:rPr>
        <w:tab/>
      </w:r>
      <w:r>
        <w:t>SA WG6 New Release 19 Work Item Descriptions</w:t>
      </w:r>
      <w:r>
        <w:tab/>
      </w:r>
      <w:r>
        <w:fldChar w:fldCharType="begin"/>
      </w:r>
      <w:r>
        <w:instrText xml:space="preserve"> PAGEREF _Toc145733804 \h </w:instrText>
      </w:r>
      <w:r>
        <w:fldChar w:fldCharType="separate"/>
      </w:r>
      <w:r w:rsidR="00732703">
        <w:t>50</w:t>
      </w:r>
      <w:r>
        <w:fldChar w:fldCharType="end"/>
      </w:r>
    </w:p>
    <w:p w14:paraId="180A7369" w14:textId="6187C48A" w:rsidR="003332A5" w:rsidRDefault="003332A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Revised Release 19 Study Item and Work Item Descriptions</w:t>
      </w:r>
      <w:r>
        <w:tab/>
      </w:r>
      <w:r>
        <w:fldChar w:fldCharType="begin"/>
      </w:r>
      <w:r>
        <w:instrText xml:space="preserve"> PAGEREF _Toc145733805 \h </w:instrText>
      </w:r>
      <w:r>
        <w:fldChar w:fldCharType="separate"/>
      </w:r>
      <w:r w:rsidR="00732703">
        <w:t>51</w:t>
      </w:r>
      <w:r>
        <w:fldChar w:fldCharType="end"/>
      </w:r>
    </w:p>
    <w:p w14:paraId="63FA386B" w14:textId="7FE4610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SA WG1 Revised Release 19 Work Item Descriptions</w:t>
      </w:r>
      <w:r>
        <w:tab/>
      </w:r>
      <w:r>
        <w:fldChar w:fldCharType="begin"/>
      </w:r>
      <w:r>
        <w:instrText xml:space="preserve"> PAGEREF _Toc145733806 \h </w:instrText>
      </w:r>
      <w:r>
        <w:fldChar w:fldCharType="separate"/>
      </w:r>
      <w:r w:rsidR="00732703">
        <w:t>51</w:t>
      </w:r>
      <w:r>
        <w:fldChar w:fldCharType="end"/>
      </w:r>
    </w:p>
    <w:p w14:paraId="11534055" w14:textId="58E1FAF7"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SA WG2 Revised Release 19 Work Item Descriptions</w:t>
      </w:r>
      <w:r>
        <w:tab/>
      </w:r>
      <w:r>
        <w:fldChar w:fldCharType="begin"/>
      </w:r>
      <w:r>
        <w:instrText xml:space="preserve"> PAGEREF _Toc145733807 \h </w:instrText>
      </w:r>
      <w:r>
        <w:fldChar w:fldCharType="separate"/>
      </w:r>
      <w:r w:rsidR="00732703">
        <w:t>51</w:t>
      </w:r>
      <w:r>
        <w:fldChar w:fldCharType="end"/>
      </w:r>
    </w:p>
    <w:p w14:paraId="41D7C017" w14:textId="0BE4597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SA WG3 and SA WG3 LI Revised Release 19 Work Item Descriptions</w:t>
      </w:r>
      <w:r>
        <w:tab/>
      </w:r>
      <w:r>
        <w:fldChar w:fldCharType="begin"/>
      </w:r>
      <w:r>
        <w:instrText xml:space="preserve"> PAGEREF _Toc145733808 \h </w:instrText>
      </w:r>
      <w:r>
        <w:fldChar w:fldCharType="separate"/>
      </w:r>
      <w:r w:rsidR="00732703">
        <w:t>51</w:t>
      </w:r>
      <w:r>
        <w:fldChar w:fldCharType="end"/>
      </w:r>
    </w:p>
    <w:p w14:paraId="0CF10993" w14:textId="6E9CDEC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6.6.4</w:t>
      </w:r>
      <w:r>
        <w:rPr>
          <w:rFonts w:asciiTheme="minorHAnsi" w:eastAsiaTheme="minorEastAsia" w:hAnsiTheme="minorHAnsi" w:cstheme="minorBidi"/>
          <w:kern w:val="2"/>
          <w:sz w:val="22"/>
          <w:szCs w:val="22"/>
          <w:lang w:eastAsia="en-GB"/>
          <w14:ligatures w14:val="standardContextual"/>
        </w:rPr>
        <w:tab/>
      </w:r>
      <w:r>
        <w:t>SA WG4 Revised Release 19 Work Item Descriptions</w:t>
      </w:r>
      <w:r>
        <w:tab/>
      </w:r>
      <w:r>
        <w:fldChar w:fldCharType="begin"/>
      </w:r>
      <w:r>
        <w:instrText xml:space="preserve"> PAGEREF _Toc145733809 \h </w:instrText>
      </w:r>
      <w:r>
        <w:fldChar w:fldCharType="separate"/>
      </w:r>
      <w:r w:rsidR="00732703">
        <w:t>51</w:t>
      </w:r>
      <w:r>
        <w:fldChar w:fldCharType="end"/>
      </w:r>
    </w:p>
    <w:p w14:paraId="1609105D" w14:textId="3848193F"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6.6.5</w:t>
      </w:r>
      <w:r>
        <w:rPr>
          <w:rFonts w:asciiTheme="minorHAnsi" w:eastAsiaTheme="minorEastAsia" w:hAnsiTheme="minorHAnsi" w:cstheme="minorBidi"/>
          <w:kern w:val="2"/>
          <w:sz w:val="22"/>
          <w:szCs w:val="22"/>
          <w:lang w:eastAsia="en-GB"/>
          <w14:ligatures w14:val="standardContextual"/>
        </w:rPr>
        <w:tab/>
      </w:r>
      <w:r>
        <w:t>SA WG5 Revised Release 19 Work Item Descriptions</w:t>
      </w:r>
      <w:r>
        <w:tab/>
      </w:r>
      <w:r>
        <w:fldChar w:fldCharType="begin"/>
      </w:r>
      <w:r>
        <w:instrText xml:space="preserve"> PAGEREF _Toc145733810 \h </w:instrText>
      </w:r>
      <w:r>
        <w:fldChar w:fldCharType="separate"/>
      </w:r>
      <w:r w:rsidR="00732703">
        <w:t>52</w:t>
      </w:r>
      <w:r>
        <w:fldChar w:fldCharType="end"/>
      </w:r>
    </w:p>
    <w:p w14:paraId="74C58FF5" w14:textId="53AD0FF9"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6.6.6</w:t>
      </w:r>
      <w:r>
        <w:rPr>
          <w:rFonts w:asciiTheme="minorHAnsi" w:eastAsiaTheme="minorEastAsia" w:hAnsiTheme="minorHAnsi" w:cstheme="minorBidi"/>
          <w:kern w:val="2"/>
          <w:sz w:val="22"/>
          <w:szCs w:val="22"/>
          <w:lang w:eastAsia="en-GB"/>
          <w14:ligatures w14:val="standardContextual"/>
        </w:rPr>
        <w:tab/>
      </w:r>
      <w:r>
        <w:t>SA WG6 Revised Release 19 Work Item Descriptions</w:t>
      </w:r>
      <w:r>
        <w:tab/>
      </w:r>
      <w:r>
        <w:fldChar w:fldCharType="begin"/>
      </w:r>
      <w:r>
        <w:instrText xml:space="preserve"> PAGEREF _Toc145733811 \h </w:instrText>
      </w:r>
      <w:r>
        <w:fldChar w:fldCharType="separate"/>
      </w:r>
      <w:r w:rsidR="00732703">
        <w:t>52</w:t>
      </w:r>
      <w:r>
        <w:fldChar w:fldCharType="end"/>
      </w:r>
    </w:p>
    <w:p w14:paraId="5A30917B" w14:textId="190DC0ED" w:rsidR="003332A5" w:rsidRDefault="003332A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Specifications for Information</w:t>
      </w:r>
      <w:r>
        <w:tab/>
      </w:r>
      <w:r>
        <w:fldChar w:fldCharType="begin"/>
      </w:r>
      <w:r>
        <w:instrText xml:space="preserve"> PAGEREF _Toc145733812 \h </w:instrText>
      </w:r>
      <w:r>
        <w:fldChar w:fldCharType="separate"/>
      </w:r>
      <w:r w:rsidR="00732703">
        <w:t>52</w:t>
      </w:r>
      <w:r>
        <w:fldChar w:fldCharType="end"/>
      </w:r>
    </w:p>
    <w:p w14:paraId="1449EFAE" w14:textId="39D4CC1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6.7.1</w:t>
      </w:r>
      <w:r>
        <w:rPr>
          <w:rFonts w:asciiTheme="minorHAnsi" w:eastAsiaTheme="minorEastAsia" w:hAnsiTheme="minorHAnsi" w:cstheme="minorBidi"/>
          <w:kern w:val="2"/>
          <w:sz w:val="22"/>
          <w:szCs w:val="22"/>
          <w:lang w:eastAsia="en-GB"/>
          <w14:ligatures w14:val="standardContextual"/>
        </w:rPr>
        <w:tab/>
      </w:r>
      <w:r>
        <w:t>SA WG1 Specifications for Information</w:t>
      </w:r>
      <w:r>
        <w:tab/>
      </w:r>
      <w:r>
        <w:fldChar w:fldCharType="begin"/>
      </w:r>
      <w:r>
        <w:instrText xml:space="preserve"> PAGEREF _Toc145733813 \h </w:instrText>
      </w:r>
      <w:r>
        <w:fldChar w:fldCharType="separate"/>
      </w:r>
      <w:r w:rsidR="00732703">
        <w:t>52</w:t>
      </w:r>
      <w:r>
        <w:fldChar w:fldCharType="end"/>
      </w:r>
    </w:p>
    <w:p w14:paraId="737CB170" w14:textId="3348B821"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6.7.2</w:t>
      </w:r>
      <w:r>
        <w:rPr>
          <w:rFonts w:asciiTheme="minorHAnsi" w:eastAsiaTheme="minorEastAsia" w:hAnsiTheme="minorHAnsi" w:cstheme="minorBidi"/>
          <w:kern w:val="2"/>
          <w:sz w:val="22"/>
          <w:szCs w:val="22"/>
          <w:lang w:eastAsia="en-GB"/>
          <w14:ligatures w14:val="standardContextual"/>
        </w:rPr>
        <w:tab/>
      </w:r>
      <w:r>
        <w:t>SA WG2 Specifications for Information</w:t>
      </w:r>
      <w:r>
        <w:tab/>
      </w:r>
      <w:r>
        <w:fldChar w:fldCharType="begin"/>
      </w:r>
      <w:r>
        <w:instrText xml:space="preserve"> PAGEREF _Toc145733814 \h </w:instrText>
      </w:r>
      <w:r>
        <w:fldChar w:fldCharType="separate"/>
      </w:r>
      <w:r w:rsidR="00732703">
        <w:t>52</w:t>
      </w:r>
      <w:r>
        <w:fldChar w:fldCharType="end"/>
      </w:r>
    </w:p>
    <w:p w14:paraId="11AFFD9E" w14:textId="4C7FDE2F"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6.7.3</w:t>
      </w:r>
      <w:r>
        <w:rPr>
          <w:rFonts w:asciiTheme="minorHAnsi" w:eastAsiaTheme="minorEastAsia" w:hAnsiTheme="minorHAnsi" w:cstheme="minorBidi"/>
          <w:kern w:val="2"/>
          <w:sz w:val="22"/>
          <w:szCs w:val="22"/>
          <w:lang w:eastAsia="en-GB"/>
          <w14:ligatures w14:val="standardContextual"/>
        </w:rPr>
        <w:tab/>
      </w:r>
      <w:r>
        <w:t>SA WG3 and SA WG3 LI Specifications for Information</w:t>
      </w:r>
      <w:r>
        <w:tab/>
      </w:r>
      <w:r>
        <w:fldChar w:fldCharType="begin"/>
      </w:r>
      <w:r>
        <w:instrText xml:space="preserve"> PAGEREF _Toc145733815 \h </w:instrText>
      </w:r>
      <w:r>
        <w:fldChar w:fldCharType="separate"/>
      </w:r>
      <w:r w:rsidR="00732703">
        <w:t>53</w:t>
      </w:r>
      <w:r>
        <w:fldChar w:fldCharType="end"/>
      </w:r>
    </w:p>
    <w:p w14:paraId="27A1477A" w14:textId="001C92B5"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6.7.4</w:t>
      </w:r>
      <w:r>
        <w:rPr>
          <w:rFonts w:asciiTheme="minorHAnsi" w:eastAsiaTheme="minorEastAsia" w:hAnsiTheme="minorHAnsi" w:cstheme="minorBidi"/>
          <w:kern w:val="2"/>
          <w:sz w:val="22"/>
          <w:szCs w:val="22"/>
          <w:lang w:eastAsia="en-GB"/>
          <w14:ligatures w14:val="standardContextual"/>
        </w:rPr>
        <w:tab/>
      </w:r>
      <w:r>
        <w:t>SA WG4 Specifications for Information</w:t>
      </w:r>
      <w:r>
        <w:tab/>
      </w:r>
      <w:r>
        <w:fldChar w:fldCharType="begin"/>
      </w:r>
      <w:r>
        <w:instrText xml:space="preserve"> PAGEREF _Toc145733816 \h </w:instrText>
      </w:r>
      <w:r>
        <w:fldChar w:fldCharType="separate"/>
      </w:r>
      <w:r w:rsidR="00732703">
        <w:t>53</w:t>
      </w:r>
      <w:r>
        <w:fldChar w:fldCharType="end"/>
      </w:r>
    </w:p>
    <w:p w14:paraId="713FEC2F" w14:textId="7E6B4E5A"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6.7.5</w:t>
      </w:r>
      <w:r>
        <w:rPr>
          <w:rFonts w:asciiTheme="minorHAnsi" w:eastAsiaTheme="minorEastAsia" w:hAnsiTheme="minorHAnsi" w:cstheme="minorBidi"/>
          <w:kern w:val="2"/>
          <w:sz w:val="22"/>
          <w:szCs w:val="22"/>
          <w:lang w:eastAsia="en-GB"/>
          <w14:ligatures w14:val="standardContextual"/>
        </w:rPr>
        <w:tab/>
      </w:r>
      <w:r>
        <w:t>SA WG5 Specifications for Information</w:t>
      </w:r>
      <w:r>
        <w:tab/>
      </w:r>
      <w:r>
        <w:fldChar w:fldCharType="begin"/>
      </w:r>
      <w:r>
        <w:instrText xml:space="preserve"> PAGEREF _Toc145733817 \h </w:instrText>
      </w:r>
      <w:r>
        <w:fldChar w:fldCharType="separate"/>
      </w:r>
      <w:r w:rsidR="00732703">
        <w:t>54</w:t>
      </w:r>
      <w:r>
        <w:fldChar w:fldCharType="end"/>
      </w:r>
    </w:p>
    <w:p w14:paraId="3C54B140" w14:textId="1079A2F5"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6.7.6</w:t>
      </w:r>
      <w:r>
        <w:rPr>
          <w:rFonts w:asciiTheme="minorHAnsi" w:eastAsiaTheme="minorEastAsia" w:hAnsiTheme="minorHAnsi" w:cstheme="minorBidi"/>
          <w:kern w:val="2"/>
          <w:sz w:val="22"/>
          <w:szCs w:val="22"/>
          <w:lang w:eastAsia="en-GB"/>
          <w14:ligatures w14:val="standardContextual"/>
        </w:rPr>
        <w:tab/>
      </w:r>
      <w:r>
        <w:t>SA WG6 Specifications for Information</w:t>
      </w:r>
      <w:r>
        <w:tab/>
      </w:r>
      <w:r>
        <w:fldChar w:fldCharType="begin"/>
      </w:r>
      <w:r>
        <w:instrText xml:space="preserve"> PAGEREF _Toc145733818 \h </w:instrText>
      </w:r>
      <w:r>
        <w:fldChar w:fldCharType="separate"/>
      </w:r>
      <w:r w:rsidR="00732703">
        <w:t>54</w:t>
      </w:r>
      <w:r>
        <w:fldChar w:fldCharType="end"/>
      </w:r>
    </w:p>
    <w:p w14:paraId="1820A690" w14:textId="6A3F877E" w:rsidR="003332A5" w:rsidRDefault="003332A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Specifications for Approval / for Information and Approval</w:t>
      </w:r>
      <w:r>
        <w:tab/>
      </w:r>
      <w:r>
        <w:fldChar w:fldCharType="begin"/>
      </w:r>
      <w:r>
        <w:instrText xml:space="preserve"> PAGEREF _Toc145733819 \h </w:instrText>
      </w:r>
      <w:r>
        <w:fldChar w:fldCharType="separate"/>
      </w:r>
      <w:r w:rsidR="00732703">
        <w:t>55</w:t>
      </w:r>
      <w:r>
        <w:fldChar w:fldCharType="end"/>
      </w:r>
    </w:p>
    <w:p w14:paraId="37A2B2A3" w14:textId="3C124BFE"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6.8.1</w:t>
      </w:r>
      <w:r>
        <w:rPr>
          <w:rFonts w:asciiTheme="minorHAnsi" w:eastAsiaTheme="minorEastAsia" w:hAnsiTheme="minorHAnsi" w:cstheme="minorBidi"/>
          <w:kern w:val="2"/>
          <w:sz w:val="22"/>
          <w:szCs w:val="22"/>
          <w:lang w:eastAsia="en-GB"/>
          <w14:ligatures w14:val="standardContextual"/>
        </w:rPr>
        <w:tab/>
      </w:r>
      <w:r>
        <w:t>SA WG1 Specifications for Approval / for Information and Approval</w:t>
      </w:r>
      <w:r>
        <w:tab/>
      </w:r>
      <w:r>
        <w:fldChar w:fldCharType="begin"/>
      </w:r>
      <w:r>
        <w:instrText xml:space="preserve"> PAGEREF _Toc145733820 \h </w:instrText>
      </w:r>
      <w:r>
        <w:fldChar w:fldCharType="separate"/>
      </w:r>
      <w:r w:rsidR="00732703">
        <w:t>55</w:t>
      </w:r>
      <w:r>
        <w:fldChar w:fldCharType="end"/>
      </w:r>
    </w:p>
    <w:p w14:paraId="77ABE643" w14:textId="2D4A00B9"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6.8.2</w:t>
      </w:r>
      <w:r>
        <w:rPr>
          <w:rFonts w:asciiTheme="minorHAnsi" w:eastAsiaTheme="minorEastAsia" w:hAnsiTheme="minorHAnsi" w:cstheme="minorBidi"/>
          <w:kern w:val="2"/>
          <w:sz w:val="22"/>
          <w:szCs w:val="22"/>
          <w:lang w:eastAsia="en-GB"/>
          <w14:ligatures w14:val="standardContextual"/>
        </w:rPr>
        <w:tab/>
      </w:r>
      <w:r>
        <w:t>SA WG2 Specifications for Approval / for Information and Approval</w:t>
      </w:r>
      <w:r>
        <w:tab/>
      </w:r>
      <w:r>
        <w:fldChar w:fldCharType="begin"/>
      </w:r>
      <w:r>
        <w:instrText xml:space="preserve"> PAGEREF _Toc145733821 \h </w:instrText>
      </w:r>
      <w:r>
        <w:fldChar w:fldCharType="separate"/>
      </w:r>
      <w:r w:rsidR="00732703">
        <w:t>55</w:t>
      </w:r>
      <w:r>
        <w:fldChar w:fldCharType="end"/>
      </w:r>
    </w:p>
    <w:p w14:paraId="18AD8A62" w14:textId="2F78C7E1"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6.8.3</w:t>
      </w:r>
      <w:r>
        <w:rPr>
          <w:rFonts w:asciiTheme="minorHAnsi" w:eastAsiaTheme="minorEastAsia" w:hAnsiTheme="minorHAnsi" w:cstheme="minorBidi"/>
          <w:kern w:val="2"/>
          <w:sz w:val="22"/>
          <w:szCs w:val="22"/>
          <w:lang w:eastAsia="en-GB"/>
          <w14:ligatures w14:val="standardContextual"/>
        </w:rPr>
        <w:tab/>
      </w:r>
      <w:r>
        <w:t>SA WG3 and SA WG3-LI Specifications for Approval / for Information and Approval</w:t>
      </w:r>
      <w:r>
        <w:tab/>
      </w:r>
      <w:r>
        <w:fldChar w:fldCharType="begin"/>
      </w:r>
      <w:r>
        <w:instrText xml:space="preserve"> PAGEREF _Toc145733822 \h </w:instrText>
      </w:r>
      <w:r>
        <w:fldChar w:fldCharType="separate"/>
      </w:r>
      <w:r w:rsidR="00732703">
        <w:t>56</w:t>
      </w:r>
      <w:r>
        <w:fldChar w:fldCharType="end"/>
      </w:r>
    </w:p>
    <w:p w14:paraId="54A296C2" w14:textId="4A989660"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6.8.4</w:t>
      </w:r>
      <w:r>
        <w:rPr>
          <w:rFonts w:asciiTheme="minorHAnsi" w:eastAsiaTheme="minorEastAsia" w:hAnsiTheme="minorHAnsi" w:cstheme="minorBidi"/>
          <w:kern w:val="2"/>
          <w:sz w:val="22"/>
          <w:szCs w:val="22"/>
          <w:lang w:eastAsia="en-GB"/>
          <w14:ligatures w14:val="standardContextual"/>
        </w:rPr>
        <w:tab/>
      </w:r>
      <w:r>
        <w:t>SA WG4 Specifications for Approval / for Information and Approval</w:t>
      </w:r>
      <w:r>
        <w:tab/>
      </w:r>
      <w:r>
        <w:fldChar w:fldCharType="begin"/>
      </w:r>
      <w:r>
        <w:instrText xml:space="preserve"> PAGEREF _Toc145733823 \h </w:instrText>
      </w:r>
      <w:r>
        <w:fldChar w:fldCharType="separate"/>
      </w:r>
      <w:r w:rsidR="00732703">
        <w:t>57</w:t>
      </w:r>
      <w:r>
        <w:fldChar w:fldCharType="end"/>
      </w:r>
    </w:p>
    <w:p w14:paraId="7C7E836A" w14:textId="1F81272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6.8.5</w:t>
      </w:r>
      <w:r>
        <w:rPr>
          <w:rFonts w:asciiTheme="minorHAnsi" w:eastAsiaTheme="minorEastAsia" w:hAnsiTheme="minorHAnsi" w:cstheme="minorBidi"/>
          <w:kern w:val="2"/>
          <w:sz w:val="22"/>
          <w:szCs w:val="22"/>
          <w:lang w:eastAsia="en-GB"/>
          <w14:ligatures w14:val="standardContextual"/>
        </w:rPr>
        <w:tab/>
      </w:r>
      <w:r>
        <w:t>SA WG5 Specifications for Approval / for Information and Approval</w:t>
      </w:r>
      <w:r>
        <w:tab/>
      </w:r>
      <w:r>
        <w:fldChar w:fldCharType="begin"/>
      </w:r>
      <w:r>
        <w:instrText xml:space="preserve"> PAGEREF _Toc145733824 \h </w:instrText>
      </w:r>
      <w:r>
        <w:fldChar w:fldCharType="separate"/>
      </w:r>
      <w:r w:rsidR="00732703">
        <w:t>58</w:t>
      </w:r>
      <w:r>
        <w:fldChar w:fldCharType="end"/>
      </w:r>
    </w:p>
    <w:p w14:paraId="1C846BC7" w14:textId="03D61516"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6.8.6</w:t>
      </w:r>
      <w:r>
        <w:rPr>
          <w:rFonts w:asciiTheme="minorHAnsi" w:eastAsiaTheme="minorEastAsia" w:hAnsiTheme="minorHAnsi" w:cstheme="minorBidi"/>
          <w:kern w:val="2"/>
          <w:sz w:val="22"/>
          <w:szCs w:val="22"/>
          <w:lang w:eastAsia="en-GB"/>
          <w14:ligatures w14:val="standardContextual"/>
        </w:rPr>
        <w:tab/>
      </w:r>
      <w:r>
        <w:t>SA WG6 Specifications for Approval / for Information and Approval</w:t>
      </w:r>
      <w:r>
        <w:tab/>
      </w:r>
      <w:r>
        <w:fldChar w:fldCharType="begin"/>
      </w:r>
      <w:r>
        <w:instrText xml:space="preserve"> PAGEREF _Toc145733825 \h </w:instrText>
      </w:r>
      <w:r>
        <w:fldChar w:fldCharType="separate"/>
      </w:r>
      <w:r w:rsidR="00732703">
        <w:t>59</w:t>
      </w:r>
      <w:r>
        <w:fldChar w:fldCharType="end"/>
      </w:r>
    </w:p>
    <w:p w14:paraId="1F2764EC" w14:textId="0B37AF14" w:rsidR="003332A5" w:rsidRDefault="003332A5">
      <w:pPr>
        <w:pStyle w:val="TOC1"/>
        <w:rPr>
          <w:rFonts w:asciiTheme="minorHAnsi" w:eastAsiaTheme="minorEastAsia" w:hAnsiTheme="minorHAnsi" w:cstheme="minorBidi"/>
          <w:kern w:val="2"/>
          <w:szCs w:val="22"/>
          <w:lang w:eastAsia="en-GB"/>
          <w14:ligatures w14:val="standardContextual"/>
        </w:rPr>
      </w:pPr>
      <w:r>
        <w:lastRenderedPageBreak/>
        <w:t>7</w:t>
      </w:r>
      <w:r>
        <w:rPr>
          <w:rFonts w:asciiTheme="minorHAnsi" w:eastAsiaTheme="minorEastAsia" w:hAnsiTheme="minorHAnsi" w:cstheme="minorBidi"/>
          <w:kern w:val="2"/>
          <w:szCs w:val="22"/>
          <w:lang w:eastAsia="en-GB"/>
          <w14:ligatures w14:val="standardContextual"/>
        </w:rPr>
        <w:tab/>
      </w:r>
      <w:r>
        <w:t>Release Planning</w:t>
      </w:r>
      <w:r>
        <w:tab/>
      </w:r>
      <w:r>
        <w:fldChar w:fldCharType="begin"/>
      </w:r>
      <w:r>
        <w:instrText xml:space="preserve"> PAGEREF _Toc145733826 \h </w:instrText>
      </w:r>
      <w:r>
        <w:fldChar w:fldCharType="separate"/>
      </w:r>
      <w:r w:rsidR="00732703">
        <w:t>59</w:t>
      </w:r>
      <w:r>
        <w:fldChar w:fldCharType="end"/>
      </w:r>
    </w:p>
    <w:p w14:paraId="45576AFB" w14:textId="4308BB1B" w:rsidR="003332A5" w:rsidRDefault="003332A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 Release Planning issues</w:t>
      </w:r>
      <w:r>
        <w:tab/>
      </w:r>
      <w:r>
        <w:fldChar w:fldCharType="begin"/>
      </w:r>
      <w:r>
        <w:instrText xml:space="preserve"> PAGEREF _Toc145733827 \h </w:instrText>
      </w:r>
      <w:r>
        <w:fldChar w:fldCharType="separate"/>
      </w:r>
      <w:r w:rsidR="00732703">
        <w:t>59</w:t>
      </w:r>
      <w:r>
        <w:fldChar w:fldCharType="end"/>
      </w:r>
    </w:p>
    <w:p w14:paraId="45AFF055" w14:textId="0ABDBB27" w:rsidR="003332A5" w:rsidRDefault="003332A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Issues related to Release 17 and earlier planning (nothing expected here)</w:t>
      </w:r>
      <w:r>
        <w:tab/>
      </w:r>
      <w:r>
        <w:fldChar w:fldCharType="begin"/>
      </w:r>
      <w:r>
        <w:instrText xml:space="preserve"> PAGEREF _Toc145733828 \h </w:instrText>
      </w:r>
      <w:r>
        <w:fldChar w:fldCharType="separate"/>
      </w:r>
      <w:r w:rsidR="00732703">
        <w:t>59</w:t>
      </w:r>
      <w:r>
        <w:fldChar w:fldCharType="end"/>
      </w:r>
    </w:p>
    <w:p w14:paraId="09A3BBDB" w14:textId="3A2E8ABB" w:rsidR="003332A5" w:rsidRDefault="003332A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Release 18 Planning (schedule, prioritization, etc.)</w:t>
      </w:r>
      <w:r>
        <w:tab/>
      </w:r>
      <w:r>
        <w:fldChar w:fldCharType="begin"/>
      </w:r>
      <w:r>
        <w:instrText xml:space="preserve"> PAGEREF _Toc145733829 \h </w:instrText>
      </w:r>
      <w:r>
        <w:fldChar w:fldCharType="separate"/>
      </w:r>
      <w:r w:rsidR="00732703">
        <w:t>60</w:t>
      </w:r>
      <w:r>
        <w:fldChar w:fldCharType="end"/>
      </w:r>
    </w:p>
    <w:p w14:paraId="696A8544" w14:textId="0C4A466E" w:rsidR="003332A5" w:rsidRDefault="003332A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Release 19 Planning (schedule, prioritization, etc.)</w:t>
      </w:r>
      <w:r>
        <w:tab/>
      </w:r>
      <w:r>
        <w:fldChar w:fldCharType="begin"/>
      </w:r>
      <w:r>
        <w:instrText xml:space="preserve"> PAGEREF _Toc145733830 \h </w:instrText>
      </w:r>
      <w:r>
        <w:fldChar w:fldCharType="separate"/>
      </w:r>
      <w:r w:rsidR="00732703">
        <w:t>60</w:t>
      </w:r>
      <w:r>
        <w:fldChar w:fldCharType="end"/>
      </w:r>
    </w:p>
    <w:p w14:paraId="36877133" w14:textId="0103D41A" w:rsidR="003332A5" w:rsidRDefault="003332A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Rel-8 CRs</w:t>
      </w:r>
      <w:r>
        <w:tab/>
      </w:r>
      <w:r>
        <w:fldChar w:fldCharType="begin"/>
      </w:r>
      <w:r>
        <w:instrText xml:space="preserve"> PAGEREF _Toc145733831 \h </w:instrText>
      </w:r>
      <w:r>
        <w:fldChar w:fldCharType="separate"/>
      </w:r>
      <w:r w:rsidR="00732703">
        <w:t>73</w:t>
      </w:r>
      <w:r>
        <w:fldChar w:fldCharType="end"/>
      </w:r>
    </w:p>
    <w:p w14:paraId="050E6FCC" w14:textId="3418C6B7" w:rsidR="003332A5" w:rsidRDefault="003332A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Rel-9 CRs</w:t>
      </w:r>
      <w:r>
        <w:tab/>
      </w:r>
      <w:r>
        <w:fldChar w:fldCharType="begin"/>
      </w:r>
      <w:r>
        <w:instrText xml:space="preserve"> PAGEREF _Toc145733832 \h </w:instrText>
      </w:r>
      <w:r>
        <w:fldChar w:fldCharType="separate"/>
      </w:r>
      <w:r w:rsidR="00732703">
        <w:t>73</w:t>
      </w:r>
      <w:r>
        <w:fldChar w:fldCharType="end"/>
      </w:r>
    </w:p>
    <w:p w14:paraId="15E3966A" w14:textId="5F5408CD" w:rsidR="003332A5" w:rsidRDefault="003332A5">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Rel-10 CRs</w:t>
      </w:r>
      <w:r>
        <w:tab/>
      </w:r>
      <w:r>
        <w:fldChar w:fldCharType="begin"/>
      </w:r>
      <w:r>
        <w:instrText xml:space="preserve"> PAGEREF _Toc145733833 \h </w:instrText>
      </w:r>
      <w:r>
        <w:fldChar w:fldCharType="separate"/>
      </w:r>
      <w:r w:rsidR="00732703">
        <w:t>73</w:t>
      </w:r>
      <w:r>
        <w:fldChar w:fldCharType="end"/>
      </w:r>
    </w:p>
    <w:p w14:paraId="570E27EA" w14:textId="4C3903B5" w:rsidR="003332A5" w:rsidRDefault="003332A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Rel-11 CRs</w:t>
      </w:r>
      <w:r>
        <w:tab/>
      </w:r>
      <w:r>
        <w:fldChar w:fldCharType="begin"/>
      </w:r>
      <w:r>
        <w:instrText xml:space="preserve"> PAGEREF _Toc145733834 \h </w:instrText>
      </w:r>
      <w:r>
        <w:fldChar w:fldCharType="separate"/>
      </w:r>
      <w:r w:rsidR="00732703">
        <w:t>73</w:t>
      </w:r>
      <w:r>
        <w:fldChar w:fldCharType="end"/>
      </w:r>
    </w:p>
    <w:p w14:paraId="551E19D1" w14:textId="173CEA80" w:rsidR="003332A5" w:rsidRDefault="003332A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Rel-12 CRs</w:t>
      </w:r>
      <w:r>
        <w:tab/>
      </w:r>
      <w:r>
        <w:fldChar w:fldCharType="begin"/>
      </w:r>
      <w:r>
        <w:instrText xml:space="preserve"> PAGEREF _Toc145733835 \h </w:instrText>
      </w:r>
      <w:r>
        <w:fldChar w:fldCharType="separate"/>
      </w:r>
      <w:r w:rsidR="00732703">
        <w:t>73</w:t>
      </w:r>
      <w:r>
        <w:fldChar w:fldCharType="end"/>
      </w:r>
    </w:p>
    <w:p w14:paraId="7ED150A5" w14:textId="0309EE39" w:rsidR="003332A5" w:rsidRDefault="003332A5">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Rel-13 CRs</w:t>
      </w:r>
      <w:r>
        <w:tab/>
      </w:r>
      <w:r>
        <w:fldChar w:fldCharType="begin"/>
      </w:r>
      <w:r>
        <w:instrText xml:space="preserve"> PAGEREF _Toc145733836 \h </w:instrText>
      </w:r>
      <w:r>
        <w:fldChar w:fldCharType="separate"/>
      </w:r>
      <w:r w:rsidR="00732703">
        <w:t>73</w:t>
      </w:r>
      <w:r>
        <w:fldChar w:fldCharType="end"/>
      </w:r>
    </w:p>
    <w:p w14:paraId="3F0FD575" w14:textId="62DA5CBD" w:rsidR="003332A5" w:rsidRDefault="003332A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Rel-14 CRs</w:t>
      </w:r>
      <w:r>
        <w:tab/>
      </w:r>
      <w:r>
        <w:fldChar w:fldCharType="begin"/>
      </w:r>
      <w:r>
        <w:instrText xml:space="preserve"> PAGEREF _Toc145733837 \h </w:instrText>
      </w:r>
      <w:r>
        <w:fldChar w:fldCharType="separate"/>
      </w:r>
      <w:r w:rsidR="00732703">
        <w:t>73</w:t>
      </w:r>
      <w:r>
        <w:fldChar w:fldCharType="end"/>
      </w:r>
    </w:p>
    <w:p w14:paraId="5D7CCBBC" w14:textId="0E76A71B" w:rsidR="003332A5" w:rsidRDefault="003332A5">
      <w:pPr>
        <w:pStyle w:val="TOC1"/>
        <w:rPr>
          <w:rFonts w:asciiTheme="minorHAnsi" w:eastAsiaTheme="minorEastAsia" w:hAnsiTheme="minorHAnsi" w:cstheme="minorBidi"/>
          <w:kern w:val="2"/>
          <w:szCs w:val="22"/>
          <w:lang w:eastAsia="en-GB"/>
          <w14:ligatures w14:val="standardContextual"/>
        </w:rPr>
      </w:pPr>
      <w:r>
        <w:t>15</w:t>
      </w:r>
      <w:r>
        <w:rPr>
          <w:rFonts w:asciiTheme="minorHAnsi" w:eastAsiaTheme="minorEastAsia" w:hAnsiTheme="minorHAnsi" w:cstheme="minorBidi"/>
          <w:kern w:val="2"/>
          <w:szCs w:val="22"/>
          <w:lang w:eastAsia="en-GB"/>
          <w14:ligatures w14:val="standardContextual"/>
        </w:rPr>
        <w:tab/>
      </w:r>
      <w:r>
        <w:t>Rel-15 CRs</w:t>
      </w:r>
      <w:r>
        <w:tab/>
      </w:r>
      <w:r>
        <w:fldChar w:fldCharType="begin"/>
      </w:r>
      <w:r>
        <w:instrText xml:space="preserve"> PAGEREF _Toc145733838 \h </w:instrText>
      </w:r>
      <w:r>
        <w:fldChar w:fldCharType="separate"/>
      </w:r>
      <w:r w:rsidR="00732703">
        <w:t>73</w:t>
      </w:r>
      <w:r>
        <w:fldChar w:fldCharType="end"/>
      </w:r>
    </w:p>
    <w:p w14:paraId="17A0CA29" w14:textId="78E7509B" w:rsidR="003332A5" w:rsidRDefault="003332A5">
      <w:pPr>
        <w:pStyle w:val="TOC1"/>
        <w:rPr>
          <w:rFonts w:asciiTheme="minorHAnsi" w:eastAsiaTheme="minorEastAsia" w:hAnsiTheme="minorHAnsi" w:cstheme="minorBidi"/>
          <w:kern w:val="2"/>
          <w:szCs w:val="22"/>
          <w:lang w:eastAsia="en-GB"/>
          <w14:ligatures w14:val="standardContextual"/>
        </w:rPr>
      </w:pPr>
      <w:r>
        <w:t>16</w:t>
      </w:r>
      <w:r>
        <w:rPr>
          <w:rFonts w:asciiTheme="minorHAnsi" w:eastAsiaTheme="minorEastAsia" w:hAnsiTheme="minorHAnsi" w:cstheme="minorBidi"/>
          <w:kern w:val="2"/>
          <w:szCs w:val="22"/>
          <w:lang w:eastAsia="en-GB"/>
          <w14:ligatures w14:val="standardContextual"/>
        </w:rPr>
        <w:tab/>
      </w:r>
      <w:r>
        <w:t>Rel-16 CRs</w:t>
      </w:r>
      <w:r>
        <w:tab/>
      </w:r>
      <w:r>
        <w:fldChar w:fldCharType="begin"/>
      </w:r>
      <w:r>
        <w:instrText xml:space="preserve"> PAGEREF _Toc145733839 \h </w:instrText>
      </w:r>
      <w:r>
        <w:fldChar w:fldCharType="separate"/>
      </w:r>
      <w:r w:rsidR="00732703">
        <w:t>74</w:t>
      </w:r>
      <w:r>
        <w:fldChar w:fldCharType="end"/>
      </w:r>
    </w:p>
    <w:p w14:paraId="0E7838BA" w14:textId="37940361" w:rsidR="003332A5" w:rsidRDefault="003332A5">
      <w:pPr>
        <w:pStyle w:val="TOC1"/>
        <w:rPr>
          <w:rFonts w:asciiTheme="minorHAnsi" w:eastAsiaTheme="minorEastAsia" w:hAnsiTheme="minorHAnsi" w:cstheme="minorBidi"/>
          <w:kern w:val="2"/>
          <w:szCs w:val="22"/>
          <w:lang w:eastAsia="en-GB"/>
          <w14:ligatures w14:val="standardContextual"/>
        </w:rPr>
      </w:pPr>
      <w:r>
        <w:t>17</w:t>
      </w:r>
      <w:r>
        <w:rPr>
          <w:rFonts w:asciiTheme="minorHAnsi" w:eastAsiaTheme="minorEastAsia" w:hAnsiTheme="minorHAnsi" w:cstheme="minorBidi"/>
          <w:kern w:val="2"/>
          <w:szCs w:val="22"/>
          <w:lang w:eastAsia="en-GB"/>
          <w14:ligatures w14:val="standardContextual"/>
        </w:rPr>
        <w:tab/>
      </w:r>
      <w:r>
        <w:t>Rel-17 CRs</w:t>
      </w:r>
      <w:r>
        <w:tab/>
      </w:r>
      <w:r>
        <w:fldChar w:fldCharType="begin"/>
      </w:r>
      <w:r>
        <w:instrText xml:space="preserve"> PAGEREF _Toc145733840 \h </w:instrText>
      </w:r>
      <w:r>
        <w:fldChar w:fldCharType="separate"/>
      </w:r>
      <w:r w:rsidR="00732703">
        <w:t>76</w:t>
      </w:r>
      <w:r>
        <w:fldChar w:fldCharType="end"/>
      </w:r>
    </w:p>
    <w:p w14:paraId="3524E308" w14:textId="27C0E9DE" w:rsidR="003332A5" w:rsidRDefault="003332A5">
      <w:pPr>
        <w:pStyle w:val="TOC1"/>
        <w:rPr>
          <w:rFonts w:asciiTheme="minorHAnsi" w:eastAsiaTheme="minorEastAsia" w:hAnsiTheme="minorHAnsi" w:cstheme="minorBidi"/>
          <w:kern w:val="2"/>
          <w:szCs w:val="22"/>
          <w:lang w:eastAsia="en-GB"/>
          <w14:ligatures w14:val="standardContextual"/>
        </w:rPr>
      </w:pPr>
      <w:r>
        <w:t>18</w:t>
      </w:r>
      <w:r>
        <w:rPr>
          <w:rFonts w:asciiTheme="minorHAnsi" w:eastAsiaTheme="minorEastAsia" w:hAnsiTheme="minorHAnsi" w:cstheme="minorBidi"/>
          <w:kern w:val="2"/>
          <w:szCs w:val="22"/>
          <w:lang w:eastAsia="en-GB"/>
          <w14:ligatures w14:val="standardContextual"/>
        </w:rPr>
        <w:tab/>
      </w:r>
      <w:r>
        <w:t>Rel-18 CRs</w:t>
      </w:r>
      <w:r>
        <w:tab/>
      </w:r>
      <w:r>
        <w:fldChar w:fldCharType="begin"/>
      </w:r>
      <w:r>
        <w:instrText xml:space="preserve"> PAGEREF _Toc145733841 \h </w:instrText>
      </w:r>
      <w:r>
        <w:fldChar w:fldCharType="separate"/>
      </w:r>
      <w:r w:rsidR="00732703">
        <w:t>82</w:t>
      </w:r>
      <w:r>
        <w:fldChar w:fldCharType="end"/>
      </w:r>
    </w:p>
    <w:p w14:paraId="63266ADE" w14:textId="48EAF0F5"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18.1</w:t>
      </w:r>
      <w:r>
        <w:rPr>
          <w:rFonts w:asciiTheme="minorHAnsi" w:eastAsiaTheme="minorEastAsia" w:hAnsiTheme="minorHAnsi" w:cstheme="minorBidi"/>
          <w:kern w:val="2"/>
          <w:sz w:val="22"/>
          <w:szCs w:val="22"/>
          <w:lang w:eastAsia="en-GB"/>
          <w14:ligatures w14:val="standardContextual"/>
        </w:rPr>
        <w:tab/>
      </w:r>
      <w:r>
        <w:t>SA WG1 Rel-18 CRs</w:t>
      </w:r>
      <w:r>
        <w:tab/>
      </w:r>
      <w:r>
        <w:fldChar w:fldCharType="begin"/>
      </w:r>
      <w:r>
        <w:instrText xml:space="preserve"> PAGEREF _Toc145733842 \h </w:instrText>
      </w:r>
      <w:r>
        <w:fldChar w:fldCharType="separate"/>
      </w:r>
      <w:r w:rsidR="00732703">
        <w:t>82</w:t>
      </w:r>
      <w:r>
        <w:fldChar w:fldCharType="end"/>
      </w:r>
    </w:p>
    <w:p w14:paraId="53DEB2FE" w14:textId="1CB8FEAF"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18.2</w:t>
      </w:r>
      <w:r>
        <w:rPr>
          <w:rFonts w:asciiTheme="minorHAnsi" w:eastAsiaTheme="minorEastAsia" w:hAnsiTheme="minorHAnsi" w:cstheme="minorBidi"/>
          <w:kern w:val="2"/>
          <w:sz w:val="22"/>
          <w:szCs w:val="22"/>
          <w:lang w:eastAsia="en-GB"/>
          <w14:ligatures w14:val="standardContextual"/>
        </w:rPr>
        <w:tab/>
      </w:r>
      <w:r>
        <w:t>SA WG2 Rel-18 CRs</w:t>
      </w:r>
      <w:r>
        <w:tab/>
      </w:r>
      <w:r>
        <w:fldChar w:fldCharType="begin"/>
      </w:r>
      <w:r>
        <w:instrText xml:space="preserve"> PAGEREF _Toc145733843 \h </w:instrText>
      </w:r>
      <w:r>
        <w:fldChar w:fldCharType="separate"/>
      </w:r>
      <w:r w:rsidR="00732703">
        <w:t>82</w:t>
      </w:r>
      <w:r>
        <w:fldChar w:fldCharType="end"/>
      </w:r>
    </w:p>
    <w:p w14:paraId="2185AD24" w14:textId="64F4EB10"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18.3</w:t>
      </w:r>
      <w:r>
        <w:rPr>
          <w:rFonts w:asciiTheme="minorHAnsi" w:eastAsiaTheme="minorEastAsia" w:hAnsiTheme="minorHAnsi" w:cstheme="minorBidi"/>
          <w:kern w:val="2"/>
          <w:sz w:val="22"/>
          <w:szCs w:val="22"/>
          <w:lang w:eastAsia="en-GB"/>
          <w14:ligatures w14:val="standardContextual"/>
        </w:rPr>
        <w:tab/>
      </w:r>
      <w:r>
        <w:t>SA WG3 and SA WG3 LI Rel-18 CRs</w:t>
      </w:r>
      <w:r>
        <w:tab/>
      </w:r>
      <w:r>
        <w:fldChar w:fldCharType="begin"/>
      </w:r>
      <w:r>
        <w:instrText xml:space="preserve"> PAGEREF _Toc145733844 \h </w:instrText>
      </w:r>
      <w:r>
        <w:fldChar w:fldCharType="separate"/>
      </w:r>
      <w:r w:rsidR="00732703">
        <w:t>86</w:t>
      </w:r>
      <w:r>
        <w:fldChar w:fldCharType="end"/>
      </w:r>
    </w:p>
    <w:p w14:paraId="20500304" w14:textId="1E98C32F"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18.4</w:t>
      </w:r>
      <w:r>
        <w:rPr>
          <w:rFonts w:asciiTheme="minorHAnsi" w:eastAsiaTheme="minorEastAsia" w:hAnsiTheme="minorHAnsi" w:cstheme="minorBidi"/>
          <w:kern w:val="2"/>
          <w:sz w:val="22"/>
          <w:szCs w:val="22"/>
          <w:lang w:eastAsia="en-GB"/>
          <w14:ligatures w14:val="standardContextual"/>
        </w:rPr>
        <w:tab/>
      </w:r>
      <w:r>
        <w:t>SA WG4 Rel-18 CRs</w:t>
      </w:r>
      <w:r>
        <w:tab/>
      </w:r>
      <w:r>
        <w:fldChar w:fldCharType="begin"/>
      </w:r>
      <w:r>
        <w:instrText xml:space="preserve"> PAGEREF _Toc145733845 \h </w:instrText>
      </w:r>
      <w:r>
        <w:fldChar w:fldCharType="separate"/>
      </w:r>
      <w:r w:rsidR="00732703">
        <w:t>91</w:t>
      </w:r>
      <w:r>
        <w:fldChar w:fldCharType="end"/>
      </w:r>
    </w:p>
    <w:p w14:paraId="38906820" w14:textId="2EAE62C1"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18.5</w:t>
      </w:r>
      <w:r>
        <w:rPr>
          <w:rFonts w:asciiTheme="minorHAnsi" w:eastAsiaTheme="minorEastAsia" w:hAnsiTheme="minorHAnsi" w:cstheme="minorBidi"/>
          <w:kern w:val="2"/>
          <w:sz w:val="22"/>
          <w:szCs w:val="22"/>
          <w:lang w:eastAsia="en-GB"/>
          <w14:ligatures w14:val="standardContextual"/>
        </w:rPr>
        <w:tab/>
      </w:r>
      <w:r>
        <w:t>SA WG5 Rel-18 CRs</w:t>
      </w:r>
      <w:r>
        <w:tab/>
      </w:r>
      <w:r>
        <w:fldChar w:fldCharType="begin"/>
      </w:r>
      <w:r>
        <w:instrText xml:space="preserve"> PAGEREF _Toc145733846 \h </w:instrText>
      </w:r>
      <w:r>
        <w:fldChar w:fldCharType="separate"/>
      </w:r>
      <w:r w:rsidR="00732703">
        <w:t>92</w:t>
      </w:r>
      <w:r>
        <w:fldChar w:fldCharType="end"/>
      </w:r>
    </w:p>
    <w:p w14:paraId="16F76BE5" w14:textId="2B185C68"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18.6</w:t>
      </w:r>
      <w:r>
        <w:rPr>
          <w:rFonts w:asciiTheme="minorHAnsi" w:eastAsiaTheme="minorEastAsia" w:hAnsiTheme="minorHAnsi" w:cstheme="minorBidi"/>
          <w:kern w:val="2"/>
          <w:sz w:val="22"/>
          <w:szCs w:val="22"/>
          <w:lang w:eastAsia="en-GB"/>
          <w14:ligatures w14:val="standardContextual"/>
        </w:rPr>
        <w:tab/>
      </w:r>
      <w:r>
        <w:t>SA WG6 Rel-18 CRs</w:t>
      </w:r>
      <w:r>
        <w:tab/>
      </w:r>
      <w:r>
        <w:fldChar w:fldCharType="begin"/>
      </w:r>
      <w:r>
        <w:instrText xml:space="preserve"> PAGEREF _Toc145733847 \h </w:instrText>
      </w:r>
      <w:r>
        <w:fldChar w:fldCharType="separate"/>
      </w:r>
      <w:r w:rsidR="00732703">
        <w:t>96</w:t>
      </w:r>
      <w:r>
        <w:fldChar w:fldCharType="end"/>
      </w:r>
    </w:p>
    <w:p w14:paraId="2CF2E29F" w14:textId="218F44FD" w:rsidR="003332A5" w:rsidRDefault="003332A5">
      <w:pPr>
        <w:pStyle w:val="TOC1"/>
        <w:rPr>
          <w:rFonts w:asciiTheme="minorHAnsi" w:eastAsiaTheme="minorEastAsia" w:hAnsiTheme="minorHAnsi" w:cstheme="minorBidi"/>
          <w:kern w:val="2"/>
          <w:szCs w:val="22"/>
          <w:lang w:eastAsia="en-GB"/>
          <w14:ligatures w14:val="standardContextual"/>
        </w:rPr>
      </w:pPr>
      <w:r>
        <w:t>19</w:t>
      </w:r>
      <w:r>
        <w:rPr>
          <w:rFonts w:asciiTheme="minorHAnsi" w:eastAsiaTheme="minorEastAsia" w:hAnsiTheme="minorHAnsi" w:cstheme="minorBidi"/>
          <w:kern w:val="2"/>
          <w:szCs w:val="22"/>
          <w:lang w:eastAsia="en-GB"/>
          <w14:ligatures w14:val="standardContextual"/>
        </w:rPr>
        <w:tab/>
      </w:r>
      <w:r>
        <w:t>Rel-19 CRs</w:t>
      </w:r>
      <w:r>
        <w:tab/>
      </w:r>
      <w:r>
        <w:fldChar w:fldCharType="begin"/>
      </w:r>
      <w:r>
        <w:instrText xml:space="preserve"> PAGEREF _Toc145733848 \h </w:instrText>
      </w:r>
      <w:r>
        <w:fldChar w:fldCharType="separate"/>
      </w:r>
      <w:r w:rsidR="00732703">
        <w:t>98</w:t>
      </w:r>
      <w:r>
        <w:fldChar w:fldCharType="end"/>
      </w:r>
    </w:p>
    <w:p w14:paraId="7CECAA9A" w14:textId="5EBBA3C0"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19.1</w:t>
      </w:r>
      <w:r>
        <w:rPr>
          <w:rFonts w:asciiTheme="minorHAnsi" w:eastAsiaTheme="minorEastAsia" w:hAnsiTheme="minorHAnsi" w:cstheme="minorBidi"/>
          <w:kern w:val="2"/>
          <w:sz w:val="22"/>
          <w:szCs w:val="22"/>
          <w:lang w:eastAsia="en-GB"/>
          <w14:ligatures w14:val="standardContextual"/>
        </w:rPr>
        <w:tab/>
      </w:r>
      <w:r>
        <w:t>SA WG1 Rel-19 CRs</w:t>
      </w:r>
      <w:r>
        <w:tab/>
      </w:r>
      <w:r>
        <w:fldChar w:fldCharType="begin"/>
      </w:r>
      <w:r>
        <w:instrText xml:space="preserve"> PAGEREF _Toc145733849 \h </w:instrText>
      </w:r>
      <w:r>
        <w:fldChar w:fldCharType="separate"/>
      </w:r>
      <w:r w:rsidR="00732703">
        <w:t>98</w:t>
      </w:r>
      <w:r>
        <w:fldChar w:fldCharType="end"/>
      </w:r>
    </w:p>
    <w:p w14:paraId="1E59C2AB" w14:textId="2EB9972E"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19.2</w:t>
      </w:r>
      <w:r>
        <w:rPr>
          <w:rFonts w:asciiTheme="minorHAnsi" w:eastAsiaTheme="minorEastAsia" w:hAnsiTheme="minorHAnsi" w:cstheme="minorBidi"/>
          <w:kern w:val="2"/>
          <w:sz w:val="22"/>
          <w:szCs w:val="22"/>
          <w:lang w:eastAsia="en-GB"/>
          <w14:ligatures w14:val="standardContextual"/>
        </w:rPr>
        <w:tab/>
      </w:r>
      <w:r>
        <w:t>SA WG2 Rel-19 CRs</w:t>
      </w:r>
      <w:r>
        <w:tab/>
      </w:r>
      <w:r>
        <w:fldChar w:fldCharType="begin"/>
      </w:r>
      <w:r>
        <w:instrText xml:space="preserve"> PAGEREF _Toc145733850 \h </w:instrText>
      </w:r>
      <w:r>
        <w:fldChar w:fldCharType="separate"/>
      </w:r>
      <w:r w:rsidR="00732703">
        <w:t>101</w:t>
      </w:r>
      <w:r>
        <w:fldChar w:fldCharType="end"/>
      </w:r>
    </w:p>
    <w:p w14:paraId="748DE32C" w14:textId="3C52CC4B"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19.3</w:t>
      </w:r>
      <w:r>
        <w:rPr>
          <w:rFonts w:asciiTheme="minorHAnsi" w:eastAsiaTheme="minorEastAsia" w:hAnsiTheme="minorHAnsi" w:cstheme="minorBidi"/>
          <w:kern w:val="2"/>
          <w:sz w:val="22"/>
          <w:szCs w:val="22"/>
          <w:lang w:eastAsia="en-GB"/>
          <w14:ligatures w14:val="standardContextual"/>
        </w:rPr>
        <w:tab/>
      </w:r>
      <w:r>
        <w:t>SA WG3 and SA WG3 LI Rel-19 CRs</w:t>
      </w:r>
      <w:r>
        <w:tab/>
      </w:r>
      <w:r>
        <w:fldChar w:fldCharType="begin"/>
      </w:r>
      <w:r>
        <w:instrText xml:space="preserve"> PAGEREF _Toc145733851 \h </w:instrText>
      </w:r>
      <w:r>
        <w:fldChar w:fldCharType="separate"/>
      </w:r>
      <w:r w:rsidR="00732703">
        <w:t>101</w:t>
      </w:r>
      <w:r>
        <w:fldChar w:fldCharType="end"/>
      </w:r>
    </w:p>
    <w:p w14:paraId="02511303" w14:textId="35C7BC76"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19.4</w:t>
      </w:r>
      <w:r>
        <w:rPr>
          <w:rFonts w:asciiTheme="minorHAnsi" w:eastAsiaTheme="minorEastAsia" w:hAnsiTheme="minorHAnsi" w:cstheme="minorBidi"/>
          <w:kern w:val="2"/>
          <w:sz w:val="22"/>
          <w:szCs w:val="22"/>
          <w:lang w:eastAsia="en-GB"/>
          <w14:ligatures w14:val="standardContextual"/>
        </w:rPr>
        <w:tab/>
      </w:r>
      <w:r>
        <w:t>SA WG4 Rel-19 CRs</w:t>
      </w:r>
      <w:r>
        <w:tab/>
      </w:r>
      <w:r>
        <w:fldChar w:fldCharType="begin"/>
      </w:r>
      <w:r>
        <w:instrText xml:space="preserve"> PAGEREF _Toc145733852 \h </w:instrText>
      </w:r>
      <w:r>
        <w:fldChar w:fldCharType="separate"/>
      </w:r>
      <w:r w:rsidR="00732703">
        <w:t>101</w:t>
      </w:r>
      <w:r>
        <w:fldChar w:fldCharType="end"/>
      </w:r>
    </w:p>
    <w:p w14:paraId="7B530FA9" w14:textId="6FA3C5B8"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19.5</w:t>
      </w:r>
      <w:r>
        <w:rPr>
          <w:rFonts w:asciiTheme="minorHAnsi" w:eastAsiaTheme="minorEastAsia" w:hAnsiTheme="minorHAnsi" w:cstheme="minorBidi"/>
          <w:kern w:val="2"/>
          <w:sz w:val="22"/>
          <w:szCs w:val="22"/>
          <w:lang w:eastAsia="en-GB"/>
          <w14:ligatures w14:val="standardContextual"/>
        </w:rPr>
        <w:tab/>
      </w:r>
      <w:r>
        <w:t>SA WG5 Rel-19 CRs</w:t>
      </w:r>
      <w:r>
        <w:tab/>
      </w:r>
      <w:r>
        <w:fldChar w:fldCharType="begin"/>
      </w:r>
      <w:r>
        <w:instrText xml:space="preserve"> PAGEREF _Toc145733853 \h </w:instrText>
      </w:r>
      <w:r>
        <w:fldChar w:fldCharType="separate"/>
      </w:r>
      <w:r w:rsidR="00732703">
        <w:t>101</w:t>
      </w:r>
      <w:r>
        <w:fldChar w:fldCharType="end"/>
      </w:r>
    </w:p>
    <w:p w14:paraId="3C8CC1BB" w14:textId="06E751AA"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19.6</w:t>
      </w:r>
      <w:r>
        <w:rPr>
          <w:rFonts w:asciiTheme="minorHAnsi" w:eastAsiaTheme="minorEastAsia" w:hAnsiTheme="minorHAnsi" w:cstheme="minorBidi"/>
          <w:kern w:val="2"/>
          <w:sz w:val="22"/>
          <w:szCs w:val="22"/>
          <w:lang w:eastAsia="en-GB"/>
          <w14:ligatures w14:val="standardContextual"/>
        </w:rPr>
        <w:tab/>
      </w:r>
      <w:r>
        <w:t>SA WG6 Rel-19 CRs</w:t>
      </w:r>
      <w:r>
        <w:tab/>
      </w:r>
      <w:r>
        <w:fldChar w:fldCharType="begin"/>
      </w:r>
      <w:r>
        <w:instrText xml:space="preserve"> PAGEREF _Toc145733854 \h </w:instrText>
      </w:r>
      <w:r>
        <w:fldChar w:fldCharType="separate"/>
      </w:r>
      <w:r w:rsidR="00732703">
        <w:t>102</w:t>
      </w:r>
      <w:r>
        <w:fldChar w:fldCharType="end"/>
      </w:r>
    </w:p>
    <w:p w14:paraId="7EF0ECBC" w14:textId="4641281F" w:rsidR="003332A5" w:rsidRDefault="003332A5">
      <w:pPr>
        <w:pStyle w:val="TOC1"/>
        <w:rPr>
          <w:rFonts w:asciiTheme="minorHAnsi" w:eastAsiaTheme="minorEastAsia" w:hAnsiTheme="minorHAnsi" w:cstheme="minorBidi"/>
          <w:kern w:val="2"/>
          <w:szCs w:val="22"/>
          <w:lang w:eastAsia="en-GB"/>
          <w14:ligatures w14:val="standardContextual"/>
        </w:rPr>
      </w:pPr>
      <w:r>
        <w:t>20</w:t>
      </w:r>
      <w:r>
        <w:rPr>
          <w:rFonts w:asciiTheme="minorHAnsi" w:eastAsiaTheme="minorEastAsia" w:hAnsiTheme="minorHAnsi" w:cstheme="minorBidi"/>
          <w:kern w:val="2"/>
          <w:szCs w:val="22"/>
          <w:lang w:eastAsia="en-GB"/>
          <w14:ligatures w14:val="standardContextual"/>
        </w:rPr>
        <w:tab/>
      </w:r>
      <w:r>
        <w:t>CR’s related to Study Items</w:t>
      </w:r>
      <w:r>
        <w:tab/>
      </w:r>
      <w:r>
        <w:fldChar w:fldCharType="begin"/>
      </w:r>
      <w:r>
        <w:instrText xml:space="preserve"> PAGEREF _Toc145733855 \h </w:instrText>
      </w:r>
      <w:r>
        <w:fldChar w:fldCharType="separate"/>
      </w:r>
      <w:r w:rsidR="00732703">
        <w:t>102</w:t>
      </w:r>
      <w:r>
        <w:fldChar w:fldCharType="end"/>
      </w:r>
    </w:p>
    <w:p w14:paraId="7BB6E546" w14:textId="249A4642" w:rsidR="003332A5" w:rsidRDefault="003332A5">
      <w:pPr>
        <w:pStyle w:val="TOC1"/>
        <w:rPr>
          <w:rFonts w:asciiTheme="minorHAnsi" w:eastAsiaTheme="minorEastAsia" w:hAnsiTheme="minorHAnsi" w:cstheme="minorBidi"/>
          <w:kern w:val="2"/>
          <w:szCs w:val="22"/>
          <w:lang w:eastAsia="en-GB"/>
          <w14:ligatures w14:val="standardContextual"/>
        </w:rPr>
      </w:pPr>
      <w:r>
        <w:t>21</w:t>
      </w:r>
      <w:r>
        <w:rPr>
          <w:rFonts w:asciiTheme="minorHAnsi" w:eastAsiaTheme="minorEastAsia" w:hAnsiTheme="minorHAnsi" w:cstheme="minorBidi"/>
          <w:kern w:val="2"/>
          <w:szCs w:val="22"/>
          <w:lang w:eastAsia="en-GB"/>
          <w14:ligatures w14:val="standardContextual"/>
        </w:rPr>
        <w:tab/>
      </w:r>
      <w:r>
        <w:t>Project Management &amp; TSG SA owned specifications</w:t>
      </w:r>
      <w:r>
        <w:tab/>
      </w:r>
      <w:r>
        <w:fldChar w:fldCharType="begin"/>
      </w:r>
      <w:r>
        <w:instrText xml:space="preserve"> PAGEREF _Toc145733856 \h </w:instrText>
      </w:r>
      <w:r>
        <w:fldChar w:fldCharType="separate"/>
      </w:r>
      <w:r w:rsidR="00732703">
        <w:t>103</w:t>
      </w:r>
      <w:r>
        <w:fldChar w:fldCharType="end"/>
      </w:r>
    </w:p>
    <w:p w14:paraId="3286ADBC" w14:textId="2BFEA89F"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21.1</w:t>
      </w:r>
      <w:r>
        <w:rPr>
          <w:rFonts w:asciiTheme="minorHAnsi" w:eastAsiaTheme="minorEastAsia" w:hAnsiTheme="minorHAnsi" w:cstheme="minorBidi"/>
          <w:kern w:val="2"/>
          <w:sz w:val="22"/>
          <w:szCs w:val="22"/>
          <w:lang w:eastAsia="en-GB"/>
          <w14:ligatures w14:val="standardContextual"/>
        </w:rPr>
        <w:tab/>
      </w:r>
      <w:r>
        <w:t>General project management issues</w:t>
      </w:r>
      <w:r>
        <w:tab/>
      </w:r>
      <w:r>
        <w:fldChar w:fldCharType="begin"/>
      </w:r>
      <w:r>
        <w:instrText xml:space="preserve"> PAGEREF _Toc145733857 \h </w:instrText>
      </w:r>
      <w:r>
        <w:fldChar w:fldCharType="separate"/>
      </w:r>
      <w:r w:rsidR="00732703">
        <w:t>103</w:t>
      </w:r>
      <w:r>
        <w:fldChar w:fldCharType="end"/>
      </w:r>
    </w:p>
    <w:p w14:paraId="73C3D026" w14:textId="4BA64312"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21.2</w:t>
      </w:r>
      <w:r>
        <w:rPr>
          <w:rFonts w:asciiTheme="minorHAnsi" w:eastAsiaTheme="minorEastAsia" w:hAnsiTheme="minorHAnsi" w:cstheme="minorBidi"/>
          <w:kern w:val="2"/>
          <w:sz w:val="22"/>
          <w:szCs w:val="22"/>
          <w:lang w:eastAsia="en-GB"/>
          <w14:ligatures w14:val="standardContextual"/>
        </w:rPr>
        <w:tab/>
      </w:r>
      <w:r>
        <w:t>E-Meeting Procedures (TSG SA, SA WGs)</w:t>
      </w:r>
      <w:r>
        <w:tab/>
      </w:r>
      <w:r>
        <w:fldChar w:fldCharType="begin"/>
      </w:r>
      <w:r>
        <w:instrText xml:space="preserve"> PAGEREF _Toc145733858 \h </w:instrText>
      </w:r>
      <w:r>
        <w:fldChar w:fldCharType="separate"/>
      </w:r>
      <w:r w:rsidR="00732703">
        <w:t>103</w:t>
      </w:r>
      <w:r>
        <w:fldChar w:fldCharType="end"/>
      </w:r>
    </w:p>
    <w:p w14:paraId="3A152D41" w14:textId="5E5D2AFF"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21.3</w:t>
      </w:r>
      <w:r>
        <w:rPr>
          <w:rFonts w:asciiTheme="minorHAnsi" w:eastAsiaTheme="minorEastAsia" w:hAnsiTheme="minorHAnsi" w:cstheme="minorBidi"/>
          <w:kern w:val="2"/>
          <w:sz w:val="22"/>
          <w:szCs w:val="22"/>
          <w:lang w:eastAsia="en-GB"/>
          <w14:ligatures w14:val="standardContextual"/>
        </w:rPr>
        <w:tab/>
      </w:r>
      <w:r>
        <w:t>Review of the work plan</w:t>
      </w:r>
      <w:r>
        <w:tab/>
      </w:r>
      <w:r>
        <w:fldChar w:fldCharType="begin"/>
      </w:r>
      <w:r>
        <w:instrText xml:space="preserve"> PAGEREF _Toc145733859 \h </w:instrText>
      </w:r>
      <w:r>
        <w:fldChar w:fldCharType="separate"/>
      </w:r>
      <w:r w:rsidR="00732703">
        <w:t>103</w:t>
      </w:r>
      <w:r>
        <w:fldChar w:fldCharType="end"/>
      </w:r>
    </w:p>
    <w:p w14:paraId="5975DC5F" w14:textId="4AF6AD28"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21.4</w:t>
      </w:r>
      <w:r>
        <w:rPr>
          <w:rFonts w:asciiTheme="minorHAnsi" w:eastAsiaTheme="minorEastAsia" w:hAnsiTheme="minorHAnsi" w:cstheme="minorBidi"/>
          <w:kern w:val="2"/>
          <w:sz w:val="22"/>
          <w:szCs w:val="22"/>
          <w:lang w:eastAsia="en-GB"/>
          <w14:ligatures w14:val="standardContextual"/>
        </w:rPr>
        <w:tab/>
      </w:r>
      <w:r>
        <w:t>Specification Status</w:t>
      </w:r>
      <w:r>
        <w:tab/>
      </w:r>
      <w:r>
        <w:fldChar w:fldCharType="begin"/>
      </w:r>
      <w:r>
        <w:instrText xml:space="preserve"> PAGEREF _Toc145733860 \h </w:instrText>
      </w:r>
      <w:r>
        <w:fldChar w:fldCharType="separate"/>
      </w:r>
      <w:r w:rsidR="00732703">
        <w:t>104</w:t>
      </w:r>
      <w:r>
        <w:fldChar w:fldCharType="end"/>
      </w:r>
    </w:p>
    <w:p w14:paraId="19940679" w14:textId="4BF3FDF5"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21.5</w:t>
      </w:r>
      <w:r>
        <w:rPr>
          <w:rFonts w:asciiTheme="minorHAnsi" w:eastAsiaTheme="minorEastAsia" w:hAnsiTheme="minorHAnsi" w:cstheme="minorBidi"/>
          <w:kern w:val="2"/>
          <w:sz w:val="22"/>
          <w:szCs w:val="22"/>
          <w:lang w:eastAsia="en-GB"/>
          <w14:ligatures w14:val="standardContextual"/>
        </w:rPr>
        <w:tab/>
      </w:r>
      <w:r>
        <w:t>Work Item Summaries for TR 21.91x</w:t>
      </w:r>
      <w:r>
        <w:tab/>
      </w:r>
      <w:r>
        <w:fldChar w:fldCharType="begin"/>
      </w:r>
      <w:r>
        <w:instrText xml:space="preserve"> PAGEREF _Toc145733861 \h </w:instrText>
      </w:r>
      <w:r>
        <w:fldChar w:fldCharType="separate"/>
      </w:r>
      <w:r w:rsidR="00732703">
        <w:t>104</w:t>
      </w:r>
      <w:r>
        <w:fldChar w:fldCharType="end"/>
      </w:r>
    </w:p>
    <w:p w14:paraId="5EC92141" w14:textId="5D3FB848"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21.6</w:t>
      </w:r>
      <w:r>
        <w:rPr>
          <w:rFonts w:asciiTheme="minorHAnsi" w:eastAsiaTheme="minorEastAsia" w:hAnsiTheme="minorHAnsi" w:cstheme="minorBidi"/>
          <w:kern w:val="2"/>
          <w:sz w:val="22"/>
          <w:szCs w:val="22"/>
          <w:lang w:eastAsia="en-GB"/>
          <w14:ligatures w14:val="standardContextual"/>
        </w:rPr>
        <w:tab/>
      </w:r>
      <w:r>
        <w:t>Improvements to working methods &amp; CRs against 3GPP TSG SA owned Specifications</w:t>
      </w:r>
      <w:r>
        <w:tab/>
      </w:r>
      <w:r>
        <w:fldChar w:fldCharType="begin"/>
      </w:r>
      <w:r>
        <w:instrText xml:space="preserve"> PAGEREF _Toc145733862 \h </w:instrText>
      </w:r>
      <w:r>
        <w:fldChar w:fldCharType="separate"/>
      </w:r>
      <w:r w:rsidR="00732703">
        <w:t>105</w:t>
      </w:r>
      <w:r>
        <w:fldChar w:fldCharType="end"/>
      </w:r>
    </w:p>
    <w:p w14:paraId="650D9786" w14:textId="7E33FECE"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21.7</w:t>
      </w:r>
      <w:r>
        <w:rPr>
          <w:rFonts w:asciiTheme="minorHAnsi" w:eastAsiaTheme="minorEastAsia" w:hAnsiTheme="minorHAnsi" w:cstheme="minorBidi"/>
          <w:kern w:val="2"/>
          <w:sz w:val="22"/>
          <w:szCs w:val="22"/>
          <w:lang w:eastAsia="en-GB"/>
          <w14:ligatures w14:val="standardContextual"/>
        </w:rPr>
        <w:tab/>
      </w:r>
      <w:r>
        <w:t>MCC Status Report</w:t>
      </w:r>
      <w:r>
        <w:tab/>
      </w:r>
      <w:r>
        <w:fldChar w:fldCharType="begin"/>
      </w:r>
      <w:r>
        <w:instrText xml:space="preserve"> PAGEREF _Toc145733863 \h </w:instrText>
      </w:r>
      <w:r>
        <w:fldChar w:fldCharType="separate"/>
      </w:r>
      <w:r w:rsidR="00732703">
        <w:t>107</w:t>
      </w:r>
      <w:r>
        <w:fldChar w:fldCharType="end"/>
      </w:r>
    </w:p>
    <w:p w14:paraId="557AD282" w14:textId="79B2B3E4"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21.8</w:t>
      </w:r>
      <w:r>
        <w:rPr>
          <w:rFonts w:asciiTheme="minorHAnsi" w:eastAsiaTheme="minorEastAsia" w:hAnsiTheme="minorHAnsi" w:cstheme="minorBidi"/>
          <w:kern w:val="2"/>
          <w:sz w:val="22"/>
          <w:szCs w:val="22"/>
          <w:lang w:eastAsia="en-GB"/>
          <w14:ligatures w14:val="standardContextual"/>
        </w:rPr>
        <w:tab/>
      </w:r>
      <w:r>
        <w:t>Future Meeting schedule</w:t>
      </w:r>
      <w:r>
        <w:tab/>
      </w:r>
      <w:r>
        <w:fldChar w:fldCharType="begin"/>
      </w:r>
      <w:r>
        <w:instrText xml:space="preserve"> PAGEREF _Toc145733864 \h </w:instrText>
      </w:r>
      <w:r>
        <w:fldChar w:fldCharType="separate"/>
      </w:r>
      <w:r w:rsidR="00732703">
        <w:t>108</w:t>
      </w:r>
      <w:r>
        <w:fldChar w:fldCharType="end"/>
      </w:r>
    </w:p>
    <w:p w14:paraId="63EAB578" w14:textId="04D4458D" w:rsidR="003332A5" w:rsidRDefault="003332A5">
      <w:pPr>
        <w:pStyle w:val="TOC1"/>
        <w:rPr>
          <w:rFonts w:asciiTheme="minorHAnsi" w:eastAsiaTheme="minorEastAsia" w:hAnsiTheme="minorHAnsi" w:cstheme="minorBidi"/>
          <w:kern w:val="2"/>
          <w:szCs w:val="22"/>
          <w:lang w:eastAsia="en-GB"/>
          <w14:ligatures w14:val="standardContextual"/>
        </w:rPr>
      </w:pPr>
      <w:r>
        <w:lastRenderedPageBreak/>
        <w:t>22</w:t>
      </w:r>
      <w:r>
        <w:rPr>
          <w:rFonts w:asciiTheme="minorHAnsi" w:eastAsiaTheme="minorEastAsia" w:hAnsiTheme="minorHAnsi" w:cstheme="minorBidi"/>
          <w:kern w:val="2"/>
          <w:szCs w:val="22"/>
          <w:lang w:eastAsia="en-GB"/>
          <w14:ligatures w14:val="standardContextual"/>
        </w:rPr>
        <w:tab/>
      </w:r>
      <w:r>
        <w:t>Any Other Business</w:t>
      </w:r>
      <w:r>
        <w:tab/>
      </w:r>
      <w:r>
        <w:fldChar w:fldCharType="begin"/>
      </w:r>
      <w:r>
        <w:instrText xml:space="preserve"> PAGEREF _Toc145733865 \h </w:instrText>
      </w:r>
      <w:r>
        <w:fldChar w:fldCharType="separate"/>
      </w:r>
      <w:r w:rsidR="00732703">
        <w:t>108</w:t>
      </w:r>
      <w:r>
        <w:fldChar w:fldCharType="end"/>
      </w:r>
    </w:p>
    <w:p w14:paraId="3E409A2E" w14:textId="76EF87EE" w:rsidR="003332A5" w:rsidRDefault="003332A5">
      <w:pPr>
        <w:pStyle w:val="TOC1"/>
        <w:rPr>
          <w:rFonts w:asciiTheme="minorHAnsi" w:eastAsiaTheme="minorEastAsia" w:hAnsiTheme="minorHAnsi" w:cstheme="minorBidi"/>
          <w:kern w:val="2"/>
          <w:szCs w:val="22"/>
          <w:lang w:eastAsia="en-GB"/>
          <w14:ligatures w14:val="standardContextual"/>
        </w:rPr>
      </w:pPr>
      <w:r>
        <w:t>23</w:t>
      </w:r>
      <w:r>
        <w:rPr>
          <w:rFonts w:asciiTheme="minorHAnsi" w:eastAsiaTheme="minorEastAsia" w:hAnsiTheme="minorHAnsi" w:cstheme="minorBidi"/>
          <w:kern w:val="2"/>
          <w:szCs w:val="22"/>
          <w:lang w:eastAsia="en-GB"/>
          <w14:ligatures w14:val="standardContextual"/>
        </w:rPr>
        <w:tab/>
      </w:r>
      <w:r>
        <w:t>Close of Meeting</w:t>
      </w:r>
      <w:r>
        <w:tab/>
      </w:r>
      <w:r>
        <w:fldChar w:fldCharType="begin"/>
      </w:r>
      <w:r>
        <w:instrText xml:space="preserve"> PAGEREF _Toc145733866 \h </w:instrText>
      </w:r>
      <w:r>
        <w:fldChar w:fldCharType="separate"/>
      </w:r>
      <w:r w:rsidR="00732703">
        <w:t>109</w:t>
      </w:r>
      <w:r>
        <w:fldChar w:fldCharType="end"/>
      </w:r>
    </w:p>
    <w:p w14:paraId="4F67AB87" w14:textId="27926382" w:rsidR="003332A5" w:rsidRDefault="003332A5">
      <w:pPr>
        <w:pStyle w:val="TOC9"/>
        <w:rPr>
          <w:rFonts w:asciiTheme="minorHAnsi" w:eastAsiaTheme="minorEastAsia" w:hAnsiTheme="minorHAnsi" w:cstheme="minorBidi"/>
          <w:b w:val="0"/>
          <w:kern w:val="2"/>
          <w:szCs w:val="22"/>
          <w:lang w:eastAsia="en-GB"/>
          <w14:ligatures w14:val="standardContextual"/>
        </w:rPr>
      </w:pPr>
      <w:r>
        <w:t>ANNEX B</w:t>
      </w:r>
      <w:r>
        <w:rPr>
          <w:rFonts w:asciiTheme="minorHAnsi" w:eastAsiaTheme="minorEastAsia" w:hAnsiTheme="minorHAnsi" w:cstheme="minorBidi"/>
          <w:b w:val="0"/>
          <w:kern w:val="2"/>
          <w:szCs w:val="22"/>
          <w:lang w:eastAsia="en-GB"/>
          <w14:ligatures w14:val="standardContextual"/>
        </w:rPr>
        <w:tab/>
      </w:r>
      <w:r>
        <w:t>Lists of documents</w:t>
      </w:r>
      <w:r>
        <w:tab/>
      </w:r>
      <w:r>
        <w:fldChar w:fldCharType="begin"/>
      </w:r>
      <w:r>
        <w:instrText xml:space="preserve"> PAGEREF _Toc145733867 \h </w:instrText>
      </w:r>
      <w:r>
        <w:fldChar w:fldCharType="separate"/>
      </w:r>
      <w:r w:rsidR="00732703">
        <w:t>110</w:t>
      </w:r>
      <w:r>
        <w:fldChar w:fldCharType="end"/>
      </w:r>
    </w:p>
    <w:p w14:paraId="572C4B8F" w14:textId="420335E9" w:rsidR="003332A5" w:rsidRDefault="003332A5">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List of documents by TD number</w:t>
      </w:r>
      <w:r>
        <w:tab/>
      </w:r>
      <w:r>
        <w:fldChar w:fldCharType="begin"/>
      </w:r>
      <w:r>
        <w:instrText xml:space="preserve"> PAGEREF _Toc145733868 \h </w:instrText>
      </w:r>
      <w:r>
        <w:fldChar w:fldCharType="separate"/>
      </w:r>
      <w:r w:rsidR="00732703">
        <w:t>110</w:t>
      </w:r>
      <w:r>
        <w:fldChar w:fldCharType="end"/>
      </w:r>
    </w:p>
    <w:p w14:paraId="595B8DE8" w14:textId="51EF03EE" w:rsidR="003332A5" w:rsidRDefault="003332A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List of documents by Agenda Item</w:t>
      </w:r>
      <w:r>
        <w:tab/>
      </w:r>
      <w:r>
        <w:fldChar w:fldCharType="begin"/>
      </w:r>
      <w:r>
        <w:instrText xml:space="preserve"> PAGEREF _Toc145733869 \h </w:instrText>
      </w:r>
      <w:r>
        <w:fldChar w:fldCharType="separate"/>
      </w:r>
      <w:r w:rsidR="00732703">
        <w:t>135</w:t>
      </w:r>
      <w:r>
        <w:fldChar w:fldCharType="end"/>
      </w:r>
    </w:p>
    <w:p w14:paraId="285FD8C5" w14:textId="395E260C" w:rsidR="003332A5" w:rsidRDefault="003332A5">
      <w:pPr>
        <w:pStyle w:val="TOC9"/>
        <w:rPr>
          <w:rFonts w:asciiTheme="minorHAnsi" w:eastAsiaTheme="minorEastAsia" w:hAnsiTheme="minorHAnsi" w:cstheme="minorBidi"/>
          <w:b w:val="0"/>
          <w:kern w:val="2"/>
          <w:szCs w:val="22"/>
          <w:lang w:eastAsia="en-GB"/>
          <w14:ligatures w14:val="standardContextual"/>
        </w:rPr>
      </w:pPr>
      <w:r>
        <w:t>ANNEX C</w:t>
      </w:r>
      <w:r>
        <w:rPr>
          <w:rFonts w:asciiTheme="minorHAnsi" w:eastAsiaTheme="minorEastAsia" w:hAnsiTheme="minorHAnsi" w:cstheme="minorBidi"/>
          <w:b w:val="0"/>
          <w:kern w:val="2"/>
          <w:szCs w:val="22"/>
          <w:lang w:eastAsia="en-GB"/>
          <w14:ligatures w14:val="standardContextual"/>
        </w:rPr>
        <w:tab/>
      </w:r>
      <w:r>
        <w:t>List of attendees</w:t>
      </w:r>
      <w:r>
        <w:tab/>
      </w:r>
      <w:r>
        <w:fldChar w:fldCharType="begin"/>
      </w:r>
      <w:r>
        <w:instrText xml:space="preserve"> PAGEREF _Toc145733870 \h </w:instrText>
      </w:r>
      <w:r>
        <w:fldChar w:fldCharType="separate"/>
      </w:r>
      <w:r w:rsidR="00732703">
        <w:t>160</w:t>
      </w:r>
      <w:r>
        <w:fldChar w:fldCharType="end"/>
      </w:r>
    </w:p>
    <w:p w14:paraId="000BCF18" w14:textId="00A6157E" w:rsidR="003332A5" w:rsidRDefault="003332A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List of all registrations for this meeting</w:t>
      </w:r>
      <w:r>
        <w:tab/>
      </w:r>
      <w:r>
        <w:fldChar w:fldCharType="begin"/>
      </w:r>
      <w:r>
        <w:instrText xml:space="preserve"> PAGEREF _Toc145733871 \h </w:instrText>
      </w:r>
      <w:r>
        <w:fldChar w:fldCharType="separate"/>
      </w:r>
      <w:r w:rsidR="00732703">
        <w:t>160</w:t>
      </w:r>
      <w:r>
        <w:fldChar w:fldCharType="end"/>
      </w:r>
    </w:p>
    <w:p w14:paraId="601470CE" w14:textId="6E9B1DAF" w:rsidR="003332A5" w:rsidRDefault="003332A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List of checked-in attendees at the meeting</w:t>
      </w:r>
      <w:r>
        <w:tab/>
      </w:r>
      <w:r>
        <w:fldChar w:fldCharType="begin"/>
      </w:r>
      <w:r>
        <w:instrText xml:space="preserve"> PAGEREF _Toc145733872 \h </w:instrText>
      </w:r>
      <w:r>
        <w:fldChar w:fldCharType="separate"/>
      </w:r>
      <w:r w:rsidR="00732703">
        <w:t>170</w:t>
      </w:r>
      <w:r>
        <w:fldChar w:fldCharType="end"/>
      </w:r>
    </w:p>
    <w:p w14:paraId="0B388BAC" w14:textId="4572D352" w:rsidR="003332A5" w:rsidRDefault="003332A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List of on-line registrations</w:t>
      </w:r>
      <w:r>
        <w:tab/>
      </w:r>
      <w:r>
        <w:fldChar w:fldCharType="begin"/>
      </w:r>
      <w:r>
        <w:instrText xml:space="preserve"> PAGEREF _Toc145733873 \h </w:instrText>
      </w:r>
      <w:r>
        <w:fldChar w:fldCharType="separate"/>
      </w:r>
      <w:r w:rsidR="00732703">
        <w:t>176</w:t>
      </w:r>
      <w:r>
        <w:fldChar w:fldCharType="end"/>
      </w:r>
    </w:p>
    <w:p w14:paraId="1352F7C4" w14:textId="6ADCD7D6" w:rsidR="003332A5" w:rsidRDefault="003332A5">
      <w:pPr>
        <w:pStyle w:val="TOC9"/>
        <w:rPr>
          <w:rFonts w:asciiTheme="minorHAnsi" w:eastAsiaTheme="minorEastAsia" w:hAnsiTheme="minorHAnsi" w:cstheme="minorBidi"/>
          <w:b w:val="0"/>
          <w:kern w:val="2"/>
          <w:szCs w:val="22"/>
          <w:lang w:eastAsia="en-GB"/>
          <w14:ligatures w14:val="standardContextual"/>
        </w:rPr>
      </w:pPr>
      <w:r>
        <w:t>ANNEX D</w:t>
      </w:r>
      <w:r>
        <w:rPr>
          <w:rFonts w:asciiTheme="minorHAnsi" w:eastAsiaTheme="minorEastAsia" w:hAnsiTheme="minorHAnsi" w:cstheme="minorBidi"/>
          <w:b w:val="0"/>
          <w:kern w:val="2"/>
          <w:szCs w:val="22"/>
          <w:lang w:eastAsia="en-GB"/>
          <w14:ligatures w14:val="standardContextual"/>
        </w:rPr>
        <w:tab/>
      </w:r>
      <w:r>
        <w:t>Incoming and Outgoing Liaison Statements</w:t>
      </w:r>
      <w:r>
        <w:tab/>
      </w:r>
      <w:r>
        <w:fldChar w:fldCharType="begin"/>
      </w:r>
      <w:r>
        <w:instrText xml:space="preserve"> PAGEREF _Toc145733874 \h </w:instrText>
      </w:r>
      <w:r>
        <w:fldChar w:fldCharType="separate"/>
      </w:r>
      <w:r w:rsidR="00732703">
        <w:t>180</w:t>
      </w:r>
      <w:r>
        <w:fldChar w:fldCharType="end"/>
      </w:r>
    </w:p>
    <w:p w14:paraId="70F7C91B" w14:textId="031F9528" w:rsidR="003332A5" w:rsidRDefault="003332A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Incoming LSs</w:t>
      </w:r>
      <w:r>
        <w:tab/>
      </w:r>
      <w:r>
        <w:fldChar w:fldCharType="begin"/>
      </w:r>
      <w:r>
        <w:instrText xml:space="preserve"> PAGEREF _Toc145733875 \h </w:instrText>
      </w:r>
      <w:r>
        <w:fldChar w:fldCharType="separate"/>
      </w:r>
      <w:r w:rsidR="00732703">
        <w:t>180</w:t>
      </w:r>
      <w:r>
        <w:fldChar w:fldCharType="end"/>
      </w:r>
    </w:p>
    <w:p w14:paraId="6CEB05C5" w14:textId="245C0492" w:rsidR="003332A5" w:rsidRDefault="003332A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Outgoing LSs</w:t>
      </w:r>
      <w:r>
        <w:tab/>
      </w:r>
      <w:r>
        <w:fldChar w:fldCharType="begin"/>
      </w:r>
      <w:r>
        <w:instrText xml:space="preserve"> PAGEREF _Toc145733876 \h </w:instrText>
      </w:r>
      <w:r>
        <w:fldChar w:fldCharType="separate"/>
      </w:r>
      <w:r w:rsidR="00732703">
        <w:t>184</w:t>
      </w:r>
      <w:r>
        <w:fldChar w:fldCharType="end"/>
      </w:r>
    </w:p>
    <w:p w14:paraId="0F49453D" w14:textId="1298E213" w:rsidR="003332A5" w:rsidRDefault="003332A5">
      <w:pPr>
        <w:pStyle w:val="TOC9"/>
        <w:rPr>
          <w:rFonts w:asciiTheme="minorHAnsi" w:eastAsiaTheme="minorEastAsia" w:hAnsiTheme="minorHAnsi" w:cstheme="minorBidi"/>
          <w:b w:val="0"/>
          <w:kern w:val="2"/>
          <w:szCs w:val="22"/>
          <w:lang w:eastAsia="en-GB"/>
          <w14:ligatures w14:val="standardContextual"/>
        </w:rPr>
      </w:pPr>
      <w:r>
        <w:t>ANNEX E</w:t>
      </w:r>
      <w:r>
        <w:rPr>
          <w:rFonts w:asciiTheme="minorHAnsi" w:eastAsiaTheme="minorEastAsia" w:hAnsiTheme="minorHAnsi" w:cstheme="minorBidi"/>
          <w:b w:val="0"/>
          <w:kern w:val="2"/>
          <w:szCs w:val="22"/>
          <w:lang w:eastAsia="en-GB"/>
          <w14:ligatures w14:val="standardContextual"/>
        </w:rPr>
        <w:tab/>
      </w:r>
      <w:r>
        <w:t>TS, TR, WID, SID and CR Lists</w:t>
      </w:r>
      <w:r>
        <w:tab/>
      </w:r>
      <w:r>
        <w:fldChar w:fldCharType="begin"/>
      </w:r>
      <w:r>
        <w:instrText xml:space="preserve"> PAGEREF _Toc145733877 \h </w:instrText>
      </w:r>
      <w:r>
        <w:fldChar w:fldCharType="separate"/>
      </w:r>
      <w:r w:rsidR="00732703">
        <w:t>185</w:t>
      </w:r>
      <w:r>
        <w:fldChar w:fldCharType="end"/>
      </w:r>
    </w:p>
    <w:p w14:paraId="08F1F394" w14:textId="542AB765" w:rsidR="003332A5" w:rsidRDefault="003332A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Status of TSs and TRs provided for approval</w:t>
      </w:r>
      <w:r>
        <w:tab/>
      </w:r>
      <w:r>
        <w:fldChar w:fldCharType="begin"/>
      </w:r>
      <w:r>
        <w:instrText xml:space="preserve"> PAGEREF _Toc145733878 \h </w:instrText>
      </w:r>
      <w:r>
        <w:fldChar w:fldCharType="separate"/>
      </w:r>
      <w:r w:rsidR="00732703">
        <w:t>185</w:t>
      </w:r>
      <w:r>
        <w:fldChar w:fldCharType="end"/>
      </w:r>
    </w:p>
    <w:p w14:paraId="451A3401" w14:textId="43752CC9" w:rsidR="003332A5" w:rsidRDefault="003332A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Status of TSs and TRs provided for information</w:t>
      </w:r>
      <w:r>
        <w:tab/>
      </w:r>
      <w:r>
        <w:fldChar w:fldCharType="begin"/>
      </w:r>
      <w:r>
        <w:instrText xml:space="preserve"> PAGEREF _Toc145733879 \h </w:instrText>
      </w:r>
      <w:r>
        <w:fldChar w:fldCharType="separate"/>
      </w:r>
      <w:r w:rsidR="00732703">
        <w:t>186</w:t>
      </w:r>
      <w:r>
        <w:fldChar w:fldCharType="end"/>
      </w:r>
    </w:p>
    <w:p w14:paraId="1949EFE5" w14:textId="2696F349" w:rsidR="003332A5" w:rsidRDefault="003332A5">
      <w:pPr>
        <w:pStyle w:val="TOC1"/>
        <w:rPr>
          <w:rFonts w:asciiTheme="minorHAnsi" w:eastAsiaTheme="minorEastAsia" w:hAnsiTheme="minorHAnsi" w:cstheme="minorBidi"/>
          <w:kern w:val="2"/>
          <w:szCs w:val="22"/>
          <w:lang w:eastAsia="en-GB"/>
          <w14:ligatures w14:val="standardContextual"/>
        </w:rPr>
      </w:pPr>
      <w:r>
        <w:t>E.3</w:t>
      </w:r>
      <w:r>
        <w:rPr>
          <w:rFonts w:asciiTheme="minorHAnsi" w:eastAsiaTheme="minorEastAsia" w:hAnsiTheme="minorHAnsi" w:cstheme="minorBidi"/>
          <w:kern w:val="2"/>
          <w:szCs w:val="22"/>
          <w:lang w:eastAsia="en-GB"/>
          <w14:ligatures w14:val="standardContextual"/>
        </w:rPr>
        <w:tab/>
      </w:r>
      <w:r>
        <w:t>List of CR Packs Status</w:t>
      </w:r>
      <w:r>
        <w:tab/>
      </w:r>
      <w:r>
        <w:fldChar w:fldCharType="begin"/>
      </w:r>
      <w:r>
        <w:instrText xml:space="preserve"> PAGEREF _Toc145733880 \h </w:instrText>
      </w:r>
      <w:r>
        <w:fldChar w:fldCharType="separate"/>
      </w:r>
      <w:r w:rsidR="00732703">
        <w:t>186</w:t>
      </w:r>
      <w:r>
        <w:fldChar w:fldCharType="end"/>
      </w:r>
    </w:p>
    <w:p w14:paraId="4484DC63" w14:textId="0403267B" w:rsidR="003332A5" w:rsidRDefault="003332A5">
      <w:pPr>
        <w:pStyle w:val="TOC1"/>
        <w:rPr>
          <w:rFonts w:asciiTheme="minorHAnsi" w:eastAsiaTheme="minorEastAsia" w:hAnsiTheme="minorHAnsi" w:cstheme="minorBidi"/>
          <w:kern w:val="2"/>
          <w:szCs w:val="22"/>
          <w:lang w:eastAsia="en-GB"/>
          <w14:ligatures w14:val="standardContextual"/>
        </w:rPr>
      </w:pPr>
      <w:r>
        <w:t>E.4</w:t>
      </w:r>
      <w:r>
        <w:rPr>
          <w:rFonts w:asciiTheme="minorHAnsi" w:eastAsiaTheme="minorEastAsia" w:hAnsiTheme="minorHAnsi" w:cstheme="minorBidi"/>
          <w:kern w:val="2"/>
          <w:szCs w:val="22"/>
          <w:lang w:eastAsia="en-GB"/>
          <w14:ligatures w14:val="standardContextual"/>
        </w:rPr>
        <w:tab/>
      </w:r>
      <w:r>
        <w:t>List of Approved CRs</w:t>
      </w:r>
      <w:r>
        <w:tab/>
      </w:r>
      <w:r>
        <w:fldChar w:fldCharType="begin"/>
      </w:r>
      <w:r>
        <w:instrText xml:space="preserve"> PAGEREF _Toc145733881 \h </w:instrText>
      </w:r>
      <w:r>
        <w:fldChar w:fldCharType="separate"/>
      </w:r>
      <w:r w:rsidR="00732703">
        <w:t>187</w:t>
      </w:r>
      <w:r>
        <w:fldChar w:fldCharType="end"/>
      </w:r>
    </w:p>
    <w:p w14:paraId="3807A4A5" w14:textId="68443302" w:rsidR="003332A5" w:rsidRDefault="003332A5">
      <w:pPr>
        <w:pStyle w:val="TOC9"/>
        <w:rPr>
          <w:rFonts w:asciiTheme="minorHAnsi" w:eastAsiaTheme="minorEastAsia" w:hAnsiTheme="minorHAnsi" w:cstheme="minorBidi"/>
          <w:b w:val="0"/>
          <w:kern w:val="2"/>
          <w:szCs w:val="22"/>
          <w:lang w:eastAsia="en-GB"/>
          <w14:ligatures w14:val="standardContextual"/>
        </w:rPr>
      </w:pPr>
      <w:r>
        <w:t>ANNEX F</w:t>
      </w:r>
      <w:r>
        <w:rPr>
          <w:rFonts w:asciiTheme="minorHAnsi" w:eastAsiaTheme="minorEastAsia" w:hAnsiTheme="minorHAnsi" w:cstheme="minorBidi"/>
          <w:b w:val="0"/>
          <w:kern w:val="2"/>
          <w:szCs w:val="22"/>
          <w:lang w:eastAsia="en-GB"/>
          <w14:ligatures w14:val="standardContextual"/>
        </w:rPr>
        <w:tab/>
      </w:r>
      <w:r>
        <w:t>List of new and revised WIDs / SIDs</w:t>
      </w:r>
      <w:r>
        <w:tab/>
      </w:r>
      <w:r>
        <w:fldChar w:fldCharType="begin"/>
      </w:r>
      <w:r>
        <w:instrText xml:space="preserve"> PAGEREF _Toc145733882 \h </w:instrText>
      </w:r>
      <w:r>
        <w:fldChar w:fldCharType="separate"/>
      </w:r>
      <w:r w:rsidR="00732703">
        <w:t>190</w:t>
      </w:r>
      <w:r>
        <w:fldChar w:fldCharType="end"/>
      </w:r>
    </w:p>
    <w:p w14:paraId="18443040" w14:textId="29D29204" w:rsidR="003332A5" w:rsidRDefault="003332A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List of Approved WIDs / SIDs</w:t>
      </w:r>
      <w:r>
        <w:tab/>
      </w:r>
      <w:r>
        <w:fldChar w:fldCharType="begin"/>
      </w:r>
      <w:r>
        <w:instrText xml:space="preserve"> PAGEREF _Toc145733883 \h </w:instrText>
      </w:r>
      <w:r>
        <w:fldChar w:fldCharType="separate"/>
      </w:r>
      <w:r w:rsidR="00732703">
        <w:t>190</w:t>
      </w:r>
      <w:r>
        <w:fldChar w:fldCharType="end"/>
      </w:r>
    </w:p>
    <w:p w14:paraId="0AFBC6B8" w14:textId="2670CBD6" w:rsidR="003332A5" w:rsidRDefault="003332A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List of Approved WI Exception Sheets</w:t>
      </w:r>
      <w:r>
        <w:tab/>
      </w:r>
      <w:r>
        <w:fldChar w:fldCharType="begin"/>
      </w:r>
      <w:r>
        <w:instrText xml:space="preserve"> PAGEREF _Toc145733884 \h </w:instrText>
      </w:r>
      <w:r>
        <w:fldChar w:fldCharType="separate"/>
      </w:r>
      <w:r w:rsidR="00732703">
        <w:t>192</w:t>
      </w:r>
      <w:r>
        <w:fldChar w:fldCharType="end"/>
      </w:r>
    </w:p>
    <w:p w14:paraId="78032E8C" w14:textId="0C1306D8" w:rsidR="003332A5" w:rsidRDefault="003332A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List of Updated WIDs / SIDs</w:t>
      </w:r>
      <w:r>
        <w:tab/>
      </w:r>
      <w:r>
        <w:fldChar w:fldCharType="begin"/>
      </w:r>
      <w:r>
        <w:instrText xml:space="preserve"> PAGEREF _Toc145733885 \h </w:instrText>
      </w:r>
      <w:r>
        <w:fldChar w:fldCharType="separate"/>
      </w:r>
      <w:r w:rsidR="00732703">
        <w:t>192</w:t>
      </w:r>
      <w:r>
        <w:fldChar w:fldCharType="end"/>
      </w:r>
    </w:p>
    <w:p w14:paraId="2D1DA96C" w14:textId="2A20C7D9" w:rsidR="003332A5" w:rsidRDefault="003332A5">
      <w:pPr>
        <w:pStyle w:val="TOC9"/>
        <w:rPr>
          <w:rFonts w:asciiTheme="minorHAnsi" w:eastAsiaTheme="minorEastAsia" w:hAnsiTheme="minorHAnsi" w:cstheme="minorBidi"/>
          <w:b w:val="0"/>
          <w:kern w:val="2"/>
          <w:szCs w:val="22"/>
          <w:lang w:eastAsia="en-GB"/>
          <w14:ligatures w14:val="standardContextual"/>
        </w:rPr>
      </w:pPr>
      <w:r>
        <w:t>ANNEX G</w:t>
      </w:r>
      <w:r>
        <w:rPr>
          <w:rFonts w:asciiTheme="minorHAnsi" w:eastAsiaTheme="minorEastAsia" w:hAnsiTheme="minorHAnsi" w:cstheme="minorBidi"/>
          <w:b w:val="0"/>
          <w:kern w:val="2"/>
          <w:szCs w:val="22"/>
          <w:lang w:eastAsia="en-GB"/>
          <w14:ligatures w14:val="standardContextual"/>
        </w:rPr>
        <w:tab/>
      </w:r>
      <w:r>
        <w:t>List of endorsed WI summaries</w:t>
      </w:r>
      <w:r>
        <w:tab/>
      </w:r>
      <w:r>
        <w:fldChar w:fldCharType="begin"/>
      </w:r>
      <w:r>
        <w:instrText xml:space="preserve"> PAGEREF _Toc145733886 \h </w:instrText>
      </w:r>
      <w:r>
        <w:fldChar w:fldCharType="separate"/>
      </w:r>
      <w:r w:rsidR="00732703">
        <w:t>194</w:t>
      </w:r>
      <w:r>
        <w:fldChar w:fldCharType="end"/>
      </w:r>
    </w:p>
    <w:p w14:paraId="65F951C0" w14:textId="744E9366" w:rsidR="003332A5" w:rsidRDefault="003332A5">
      <w:pPr>
        <w:pStyle w:val="TOC9"/>
        <w:rPr>
          <w:rFonts w:asciiTheme="minorHAnsi" w:eastAsiaTheme="minorEastAsia" w:hAnsiTheme="minorHAnsi" w:cstheme="minorBidi"/>
          <w:b w:val="0"/>
          <w:kern w:val="2"/>
          <w:szCs w:val="22"/>
          <w:lang w:eastAsia="en-GB"/>
          <w14:ligatures w14:val="standardContextual"/>
        </w:rPr>
      </w:pPr>
      <w:r>
        <w:t>ANNEXH</w:t>
      </w:r>
      <w:r>
        <w:rPr>
          <w:rFonts w:asciiTheme="minorHAnsi" w:eastAsiaTheme="minorEastAsia" w:hAnsiTheme="minorHAnsi" w:cstheme="minorBidi"/>
          <w:b w:val="0"/>
          <w:kern w:val="2"/>
          <w:szCs w:val="22"/>
          <w:lang w:eastAsia="en-GB"/>
          <w14:ligatures w14:val="standardContextual"/>
        </w:rPr>
        <w:tab/>
      </w:r>
      <w:r>
        <w:t>TSG SA Voting List after TSG SA#101</w:t>
      </w:r>
      <w:r>
        <w:tab/>
      </w:r>
      <w:r>
        <w:fldChar w:fldCharType="begin"/>
      </w:r>
      <w:r>
        <w:instrText xml:space="preserve"> PAGEREF _Toc145733887 \h </w:instrText>
      </w:r>
      <w:r>
        <w:fldChar w:fldCharType="separate"/>
      </w:r>
      <w:r w:rsidR="00732703">
        <w:t>195</w:t>
      </w:r>
      <w:r>
        <w:fldChar w:fldCharType="end"/>
      </w:r>
    </w:p>
    <w:p w14:paraId="47091EAB" w14:textId="28C2117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45733734"/>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45733735"/>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7D342C7C"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45733736"/>
      <w:r>
        <w:lastRenderedPageBreak/>
        <w:t>0.1</w:t>
      </w:r>
      <w:r>
        <w:tab/>
        <w:t>Executive Summary</w:t>
      </w:r>
      <w:bookmarkEnd w:id="2"/>
    </w:p>
    <w:p w14:paraId="36ED9E21" w14:textId="721D8CA1" w:rsidR="00E604CC" w:rsidRDefault="00A93A63" w:rsidP="00BB3F37">
      <w:r>
        <w:t>To be provided by TSG SA Chair.</w:t>
      </w:r>
    </w:p>
    <w:p w14:paraId="2631CE3B" w14:textId="77777777" w:rsidR="00E604CC" w:rsidRDefault="00E604CC" w:rsidP="00BB3F37"/>
    <w:p w14:paraId="559B7AC5" w14:textId="77777777" w:rsidR="007615D6" w:rsidRDefault="007615D6" w:rsidP="007615D6">
      <w:pPr>
        <w:pStyle w:val="Heading1"/>
      </w:pPr>
      <w:bookmarkStart w:id="3" w:name="_Toc145733737"/>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Monday, 11 September 2023, 0900 local time.</w:t>
      </w:r>
    </w:p>
    <w:p w14:paraId="48C1BCCB" w14:textId="77777777" w:rsidR="007615D6" w:rsidRDefault="007615D6" w:rsidP="0010433C">
      <w:pPr>
        <w:pStyle w:val="Heading2"/>
      </w:pPr>
      <w:bookmarkStart w:id="4" w:name="_Toc145733738"/>
      <w:r>
        <w:t>1.1</w:t>
      </w:r>
      <w:r>
        <w:tab/>
        <w:t>Welcome Speech</w:t>
      </w:r>
      <w:bookmarkEnd w:id="4"/>
    </w:p>
    <w:p w14:paraId="213C4991" w14:textId="217F2FB7" w:rsidR="005B5903" w:rsidRDefault="005B5903" w:rsidP="00BB3F37">
      <w:r>
        <w:t xml:space="preserve">A welcome video from TSDSI was shown, welcoming delegates to this Bangalore meeting, </w:t>
      </w:r>
      <w:r w:rsidR="00F0300B">
        <w:t xml:space="preserve">which was </w:t>
      </w:r>
      <w:r>
        <w:t>hosted by TSDSI.</w:t>
      </w:r>
    </w:p>
    <w:p w14:paraId="4B74A0CC" w14:textId="6AFDAF55" w:rsidR="00E604CC" w:rsidRDefault="005B5903" w:rsidP="00BB3F37">
      <w:r w:rsidRPr="00F0300B">
        <w:rPr>
          <w:b/>
          <w:bCs/>
        </w:rPr>
        <w:t xml:space="preserve">Mr. Suresh Chitturi </w:t>
      </w:r>
      <w:r w:rsidR="00A93A63" w:rsidRPr="00F0300B">
        <w:rPr>
          <w:b/>
          <w:bCs/>
        </w:rPr>
        <w:t>(</w:t>
      </w:r>
      <w:r w:rsidRPr="00F0300B">
        <w:rPr>
          <w:b/>
          <w:bCs/>
        </w:rPr>
        <w:t>Samsung R&amp;D Institute India</w:t>
      </w:r>
      <w:r w:rsidR="00A93A63" w:rsidRPr="00F0300B">
        <w:rPr>
          <w:b/>
          <w:bCs/>
        </w:rPr>
        <w:t>)</w:t>
      </w:r>
      <w:r w:rsidR="00A93A63">
        <w:t xml:space="preserve"> gave a welcome speech and presented</w:t>
      </w:r>
      <w:r w:rsidRPr="005B5903">
        <w:t xml:space="preserve"> </w:t>
      </w:r>
      <w:r>
        <w:t>interesting</w:t>
      </w:r>
      <w:r w:rsidR="00A93A63">
        <w:t xml:space="preserve"> information about</w:t>
      </w:r>
      <w:r>
        <w:t xml:space="preserve"> the history of Bangalore, local conveniences around the meeting venue and </w:t>
      </w:r>
      <w:r w:rsidR="00A93A63">
        <w:t>the arrangement for the meeting and transportation. A social event had been arranged by the hosts, TSDSI, on Monday 11 September</w:t>
      </w:r>
      <w:r>
        <w:t>,</w:t>
      </w:r>
      <w:r w:rsidR="00A93A63">
        <w:t xml:space="preserve"> 19.00.</w:t>
      </w:r>
      <w:r>
        <w:t xml:space="preserve"> A TSDSI Outreach Workshop was arranged  for Friday 15 September, 16.30-18.00 at the Sheraton Hotel (venue of the TSG RAN#101 meeting), followed by a networking session. Delegates were welcomed to these events and were asked to register their intention to attend.</w:t>
      </w:r>
    </w:p>
    <w:p w14:paraId="1DB5B899" w14:textId="44399FEA" w:rsidR="00FA34DA" w:rsidRPr="00FA34DA" w:rsidRDefault="00FA34DA" w:rsidP="00FA34DA">
      <w:pPr>
        <w:pStyle w:val="B1"/>
        <w:rPr>
          <w:b/>
          <w:bCs/>
        </w:rPr>
      </w:pPr>
      <w:r w:rsidRPr="00FA34DA">
        <w:rPr>
          <w:b/>
          <w:bCs/>
        </w:rPr>
        <w:t>-</w:t>
      </w:r>
      <w:r w:rsidRPr="00FA34DA">
        <w:rPr>
          <w:b/>
          <w:bCs/>
        </w:rPr>
        <w:tab/>
        <w:t>Coffee Breaks (morning and afternoon)</w:t>
      </w:r>
    </w:p>
    <w:p w14:paraId="08E43E2A" w14:textId="55C9C5CE" w:rsidR="00FA34DA" w:rsidRDefault="00FA34DA" w:rsidP="00FA34DA">
      <w:pPr>
        <w:pStyle w:val="B2"/>
      </w:pPr>
      <w:r>
        <w:t>-</w:t>
      </w:r>
      <w:r>
        <w:tab/>
        <w:t>10:30 to 11:00 am</w:t>
      </w:r>
    </w:p>
    <w:p w14:paraId="00901F8D" w14:textId="43D387EB" w:rsidR="00FA34DA" w:rsidRDefault="00FA34DA" w:rsidP="00FA34DA">
      <w:pPr>
        <w:pStyle w:val="B2"/>
      </w:pPr>
      <w:r>
        <w:t>-</w:t>
      </w:r>
      <w:r>
        <w:tab/>
        <w:t>3:30 to 4:00 pm (SA/CT) and 4:00 to 4:30pm (RAN)</w:t>
      </w:r>
    </w:p>
    <w:p w14:paraId="767ECDFB" w14:textId="40C02D16" w:rsidR="00FA34DA" w:rsidRPr="00FA34DA" w:rsidRDefault="00FA34DA" w:rsidP="00FA34DA">
      <w:pPr>
        <w:pStyle w:val="B1"/>
        <w:rPr>
          <w:b/>
          <w:bCs/>
        </w:rPr>
      </w:pPr>
      <w:r w:rsidRPr="00FA34DA">
        <w:rPr>
          <w:b/>
          <w:bCs/>
        </w:rPr>
        <w:t>-</w:t>
      </w:r>
      <w:r w:rsidRPr="00FA34DA">
        <w:rPr>
          <w:b/>
          <w:bCs/>
        </w:rPr>
        <w:tab/>
        <w:t>Lunch (12:30 to 2:00pm)</w:t>
      </w:r>
    </w:p>
    <w:p w14:paraId="173DB210" w14:textId="1F3A5359" w:rsidR="00FA34DA" w:rsidRPr="00FA34DA" w:rsidRDefault="00FA34DA" w:rsidP="00FA34DA">
      <w:pPr>
        <w:pStyle w:val="B1"/>
        <w:rPr>
          <w:b/>
          <w:bCs/>
        </w:rPr>
      </w:pPr>
      <w:r w:rsidRPr="00FA34DA">
        <w:rPr>
          <w:b/>
          <w:bCs/>
        </w:rPr>
        <w:t>-</w:t>
      </w:r>
      <w:r w:rsidRPr="00FA34DA">
        <w:rPr>
          <w:b/>
          <w:bCs/>
        </w:rPr>
        <w:tab/>
        <w:t>Social Dinners + Culture programme!</w:t>
      </w:r>
    </w:p>
    <w:p w14:paraId="4AF053D8" w14:textId="550BA436" w:rsidR="00FA34DA" w:rsidRDefault="00FA34DA" w:rsidP="00FA34DA">
      <w:pPr>
        <w:pStyle w:val="B2"/>
      </w:pPr>
      <w:r>
        <w:t>-</w:t>
      </w:r>
      <w:r>
        <w:tab/>
        <w:t>Monday (SA/CT - Marriott) from 7pm onwards</w:t>
      </w:r>
    </w:p>
    <w:p w14:paraId="5FF6C094" w14:textId="48DCDDFC" w:rsidR="00FA34DA" w:rsidRDefault="00FA34DA" w:rsidP="00FA34DA">
      <w:pPr>
        <w:pStyle w:val="B2"/>
      </w:pPr>
      <w:r>
        <w:t>-</w:t>
      </w:r>
      <w:r>
        <w:tab/>
        <w:t>Wednesday (RAN - Sheraton) from 7:30pm onwards</w:t>
      </w:r>
    </w:p>
    <w:p w14:paraId="71DF7A5A" w14:textId="278D3392" w:rsidR="00FA34DA" w:rsidRPr="00FA34DA" w:rsidRDefault="00FA34DA" w:rsidP="00FA34DA">
      <w:pPr>
        <w:pStyle w:val="B1"/>
        <w:rPr>
          <w:b/>
          <w:bCs/>
        </w:rPr>
      </w:pPr>
      <w:r w:rsidRPr="00FA34DA">
        <w:rPr>
          <w:b/>
          <w:bCs/>
        </w:rPr>
        <w:t>-</w:t>
      </w:r>
      <w:r w:rsidRPr="00FA34DA">
        <w:rPr>
          <w:b/>
          <w:bCs/>
        </w:rPr>
        <w:tab/>
        <w:t>TSDSI Outreach Workshop - Friday (open to all)</w:t>
      </w:r>
    </w:p>
    <w:p w14:paraId="4ABFA1C2" w14:textId="73B916C6" w:rsidR="00FA34DA" w:rsidRDefault="00FA34DA" w:rsidP="00FA34DA">
      <w:pPr>
        <w:pStyle w:val="B2"/>
      </w:pPr>
      <w:r>
        <w:t>-</w:t>
      </w:r>
      <w:r>
        <w:tab/>
        <w:t>Friday (at Sheraton) from 4:30 to 6:00pm</w:t>
      </w:r>
    </w:p>
    <w:p w14:paraId="79C84FF3" w14:textId="3B9C213C" w:rsidR="00FA34DA" w:rsidRDefault="00FA34DA" w:rsidP="00FA34DA">
      <w:pPr>
        <w:pStyle w:val="B2"/>
      </w:pPr>
      <w:r>
        <w:t>-</w:t>
      </w:r>
      <w:r>
        <w:tab/>
        <w:t>Networking Reception from 6:00pm onwards</w:t>
      </w:r>
    </w:p>
    <w:p w14:paraId="54497EE9" w14:textId="77777777" w:rsidR="00E604CC" w:rsidRDefault="00E604CC" w:rsidP="00BB3F37"/>
    <w:p w14:paraId="22969174" w14:textId="77777777" w:rsidR="007615D6" w:rsidRDefault="007615D6" w:rsidP="0010433C">
      <w:pPr>
        <w:pStyle w:val="Heading2"/>
      </w:pPr>
      <w:bookmarkStart w:id="5" w:name="_Toc145733739"/>
      <w:r>
        <w:t>1.2</w:t>
      </w:r>
      <w:r>
        <w:tab/>
        <w:t>Introduction</w:t>
      </w:r>
      <w:bookmarkEnd w:id="5"/>
    </w:p>
    <w:p w14:paraId="0556DCB2" w14:textId="0BC01019" w:rsidR="00E604CC" w:rsidRDefault="00A93A63" w:rsidP="00BB3F37">
      <w:r>
        <w:t xml:space="preserve">The TSG SA Chair, </w:t>
      </w:r>
      <w:r w:rsidRPr="00F0300B">
        <w:rPr>
          <w:b/>
          <w:bCs/>
        </w:rPr>
        <w:t>Puneet Jain (Intel)</w:t>
      </w:r>
      <w:r>
        <w:t xml:space="preserve">, opened this 101st TSG SA Plenary meeting and welcomed delegates to Bangalore, India. The Vice Chairs were </w:t>
      </w:r>
      <w:r w:rsidRPr="00F0300B">
        <w:rPr>
          <w:b/>
          <w:bCs/>
        </w:rPr>
        <w:t>Mona Mustapha (Apple France)</w:t>
      </w:r>
      <w:r w:rsidR="00F0300B">
        <w:t>,</w:t>
      </w:r>
      <w:r w:rsidR="005B5903">
        <w:t xml:space="preserve"> </w:t>
      </w:r>
      <w:r w:rsidRPr="00F0300B">
        <w:rPr>
          <w:b/>
          <w:bCs/>
        </w:rPr>
        <w:t>Mark Young (T-Mobile USA)</w:t>
      </w:r>
      <w:r w:rsidR="00F0300B">
        <w:t xml:space="preserve"> and </w:t>
      </w:r>
      <w:r w:rsidRPr="00F0300B">
        <w:rPr>
          <w:b/>
          <w:bCs/>
        </w:rPr>
        <w:t>Satoshi Nagata (NTT DOCOMO Inc.)</w:t>
      </w:r>
      <w:r>
        <w:t xml:space="preserve">. The Secretary was </w:t>
      </w:r>
      <w:r w:rsidRPr="00F0300B">
        <w:rPr>
          <w:b/>
          <w:bCs/>
        </w:rPr>
        <w:t>Maurice Pope (ETSI MCC)</w:t>
      </w:r>
      <w:r>
        <w:t>.</w:t>
      </w:r>
    </w:p>
    <w:p w14:paraId="705D4C10" w14:textId="77777777" w:rsidR="00E604CC" w:rsidRDefault="00E604CC" w:rsidP="00BB3F37"/>
    <w:p w14:paraId="463BF2E1" w14:textId="77777777" w:rsidR="007615D6" w:rsidRDefault="007615D6" w:rsidP="0010433C">
      <w:pPr>
        <w:pStyle w:val="Heading2"/>
      </w:pPr>
      <w:bookmarkStart w:id="6" w:name="_Toc145733740"/>
      <w:r>
        <w:t>1.3</w:t>
      </w:r>
      <w:r>
        <w:tab/>
        <w:t>IPR &amp; Antitrust reminders</w:t>
      </w:r>
      <w:bookmarkEnd w:id="6"/>
    </w:p>
    <w:p w14:paraId="04E17F54" w14:textId="3D590931" w:rsidR="00E604CC" w:rsidRDefault="00A93A63" w:rsidP="00BB3F37">
      <w:r>
        <w:t>The TSG SA Chair read the IPR and Antitrust statements shown above.</w:t>
      </w:r>
    </w:p>
    <w:p w14:paraId="59DE67F8" w14:textId="77777777" w:rsidR="00E604CC" w:rsidRDefault="00E604CC" w:rsidP="00BB3F37"/>
    <w:p w14:paraId="4447869C" w14:textId="77777777" w:rsidR="007615D6" w:rsidRDefault="007615D6" w:rsidP="0010433C">
      <w:pPr>
        <w:pStyle w:val="Heading2"/>
      </w:pPr>
      <w:bookmarkStart w:id="7" w:name="_Toc145733741"/>
      <w:r>
        <w:t>1.4</w:t>
      </w:r>
      <w:r>
        <w:tab/>
        <w:t>Approval of Agenda</w:t>
      </w:r>
      <w:bookmarkEnd w:id="7"/>
    </w:p>
    <w:p w14:paraId="0703EFA2" w14:textId="77777777" w:rsidR="00E00DA6" w:rsidRDefault="007615D6" w:rsidP="000A3FBD">
      <w:pPr>
        <w:pStyle w:val="NormTop"/>
      </w:pPr>
      <w:r>
        <w:rPr>
          <w:color w:val="0000FF"/>
        </w:rPr>
        <w:t>SP-230784</w:t>
      </w:r>
      <w:r w:rsidRPr="00D53282">
        <w:t xml:space="preserve"> </w:t>
      </w:r>
      <w:r>
        <w:t>(AGENDA) Agenda, Procedures and Time Schedule for TSG SA#101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75482166" w:rsidR="007615D6" w:rsidRPr="00061A70" w:rsidRDefault="00061A70" w:rsidP="007615D6">
      <w:pPr>
        <w:keepNext/>
        <w:keepLines/>
      </w:pPr>
      <w:r>
        <w:t xml:space="preserve">Some editorial corrections were needed and this was revised in </w:t>
      </w:r>
      <w:r w:rsidRPr="00061A70">
        <w:rPr>
          <w:color w:val="0000FF"/>
        </w:rPr>
        <w:t>SP-231129</w:t>
      </w:r>
      <w:r>
        <w:t xml:space="preserve">, which was </w:t>
      </w:r>
      <w:r w:rsidRPr="00C3284B">
        <w:rPr>
          <w:color w:val="FF0000"/>
          <w:lang w:eastAsia="en-US"/>
        </w:rPr>
        <w:t>approved</w:t>
      </w:r>
      <w:r>
        <w:t>.</w:t>
      </w:r>
    </w:p>
    <w:p w14:paraId="1376242A" w14:textId="0D60CE42" w:rsidR="007615D6" w:rsidRPr="00061A70" w:rsidRDefault="007615D6" w:rsidP="007615D6">
      <w:r w:rsidRPr="005B25A1">
        <w:rPr>
          <w:b/>
          <w:bCs/>
        </w:rPr>
        <w:t>Status:</w:t>
      </w:r>
      <w:r>
        <w:t xml:space="preserve"> </w:t>
      </w:r>
      <w:r w:rsidR="00061A70" w:rsidRPr="00C3284B">
        <w:rPr>
          <w:color w:val="FF0000"/>
          <w:lang w:eastAsia="en-US"/>
        </w:rPr>
        <w:t>Approved</w:t>
      </w:r>
      <w:r w:rsidR="00061A70">
        <w:t>.</w:t>
      </w:r>
    </w:p>
    <w:p w14:paraId="2F6D1E58" w14:textId="77777777" w:rsidR="00E604CC" w:rsidRDefault="00E604CC" w:rsidP="00BB3F37"/>
    <w:p w14:paraId="0831E16D" w14:textId="77777777" w:rsidR="007615D6" w:rsidRDefault="007615D6" w:rsidP="0010433C">
      <w:pPr>
        <w:pStyle w:val="Heading2"/>
      </w:pPr>
      <w:bookmarkStart w:id="8" w:name="_Toc145733742"/>
      <w:r>
        <w:lastRenderedPageBreak/>
        <w:t>1.5</w:t>
      </w:r>
      <w:r>
        <w:tab/>
        <w:t>Report from previous TSG SA meetings</w:t>
      </w:r>
      <w:bookmarkEnd w:id="8"/>
    </w:p>
    <w:p w14:paraId="7CA1C2B3" w14:textId="77777777" w:rsidR="00E00DA6" w:rsidRDefault="007615D6" w:rsidP="000A3FBD">
      <w:pPr>
        <w:pStyle w:val="NormTop"/>
      </w:pPr>
      <w:r>
        <w:rPr>
          <w:color w:val="0000FF"/>
        </w:rPr>
        <w:t>SP-230785</w:t>
      </w:r>
      <w:r w:rsidRPr="00D53282">
        <w:t xml:space="preserve"> </w:t>
      </w:r>
      <w:r>
        <w:t>(REPORT) Draft report of TSG SA meeting #100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#100 for approval.</w:t>
      </w:r>
    </w:p>
    <w:p w14:paraId="64B73E64" w14:textId="77777777" w:rsidR="007615D6" w:rsidRPr="005B25A1" w:rsidRDefault="007615D6" w:rsidP="007615D6">
      <w:pPr>
        <w:keepNext/>
        <w:keepLines/>
        <w:rPr>
          <w:b/>
          <w:bCs/>
        </w:rPr>
      </w:pPr>
      <w:r w:rsidRPr="005B25A1">
        <w:rPr>
          <w:b/>
          <w:bCs/>
        </w:rPr>
        <w:t>Plenary Discussion:</w:t>
      </w:r>
    </w:p>
    <w:p w14:paraId="64E17BC9" w14:textId="21BB001A" w:rsidR="007615D6" w:rsidRPr="00061A70" w:rsidRDefault="00061A70" w:rsidP="007615D6">
      <w:pPr>
        <w:keepNext/>
        <w:keepLines/>
      </w:pPr>
      <w:r>
        <w:t xml:space="preserve">The report was </w:t>
      </w:r>
      <w:r w:rsidRPr="00061A70">
        <w:rPr>
          <w:color w:val="FF0000"/>
        </w:rPr>
        <w:t xml:space="preserve">approved </w:t>
      </w:r>
      <w:r>
        <w:t>and will be updated to accept revision marks and placed on the FTP server as version 1.0.0.</w:t>
      </w:r>
    </w:p>
    <w:p w14:paraId="43279B46" w14:textId="77777777" w:rsidR="00061A70" w:rsidRPr="00061A70" w:rsidRDefault="00061A70" w:rsidP="00061A70">
      <w:r w:rsidRPr="005B25A1">
        <w:rPr>
          <w:b/>
          <w:bCs/>
        </w:rPr>
        <w:t>Status:</w:t>
      </w:r>
      <w:r>
        <w:t xml:space="preserve"> </w:t>
      </w:r>
      <w:r w:rsidRPr="00C3284B">
        <w:rPr>
          <w:color w:val="FF0000"/>
          <w:lang w:eastAsia="en-US"/>
        </w:rPr>
        <w:t>Approved</w:t>
      </w:r>
      <w:r>
        <w:t>.</w:t>
      </w:r>
    </w:p>
    <w:p w14:paraId="49D2D602" w14:textId="77777777" w:rsidR="00E604CC" w:rsidRDefault="00E604CC" w:rsidP="00BB3F37"/>
    <w:p w14:paraId="3868E085" w14:textId="77777777" w:rsidR="007615D6" w:rsidRDefault="007615D6" w:rsidP="0010433C">
      <w:pPr>
        <w:pStyle w:val="Heading2"/>
      </w:pPr>
      <w:bookmarkStart w:id="9" w:name="_Toc145733743"/>
      <w:r>
        <w:t>1.6</w:t>
      </w:r>
      <w:r>
        <w:tab/>
        <w:t>Reports from TSG SA ad-hoc meetings and workshops</w:t>
      </w:r>
      <w:bookmarkEnd w:id="9"/>
    </w:p>
    <w:p w14:paraId="2A7A2755" w14:textId="77777777" w:rsidR="00E604CC" w:rsidRDefault="00000000" w:rsidP="00BB3F37">
      <w:r>
        <w:t>There were no contributions to this agenda item.</w:t>
      </w:r>
    </w:p>
    <w:p w14:paraId="2B43B9A1" w14:textId="77777777" w:rsidR="00E604CC" w:rsidRDefault="00E604CC" w:rsidP="00BB3F37"/>
    <w:p w14:paraId="60350F7B" w14:textId="77777777" w:rsidR="007615D6" w:rsidRDefault="007615D6" w:rsidP="007615D6">
      <w:pPr>
        <w:pStyle w:val="Heading1"/>
      </w:pPr>
      <w:bookmarkStart w:id="10" w:name="_Toc145733744"/>
      <w:r>
        <w:t>2</w:t>
      </w:r>
      <w:r>
        <w:tab/>
        <w:t>Liaisons Statements</w:t>
      </w:r>
      <w:bookmarkEnd w:id="10"/>
    </w:p>
    <w:p w14:paraId="6E9FD226" w14:textId="77777777" w:rsidR="007615D6" w:rsidRDefault="007615D6" w:rsidP="0010433C">
      <w:pPr>
        <w:pStyle w:val="Heading2"/>
      </w:pPr>
      <w:bookmarkStart w:id="11" w:name="_Toc145733745"/>
      <w:r>
        <w:t>2.1</w:t>
      </w:r>
      <w:r>
        <w:tab/>
        <w:t>Incoming LSs - proposed to note</w:t>
      </w:r>
      <w:bookmarkEnd w:id="11"/>
    </w:p>
    <w:p w14:paraId="044DEE4D" w14:textId="77777777" w:rsidR="00E00DA6" w:rsidRDefault="007615D6" w:rsidP="000A3FBD">
      <w:pPr>
        <w:pStyle w:val="NormTop"/>
      </w:pPr>
      <w:r>
        <w:rPr>
          <w:color w:val="0000FF"/>
        </w:rPr>
        <w:t>SP-230787</w:t>
      </w:r>
      <w:r w:rsidRPr="00D53282">
        <w:t xml:space="preserve"> </w:t>
      </w:r>
      <w:r>
        <w:t>(LS IN) LS from Advanced Television Systems Committee, Inc. (ATSC): RE: Liaison about ATSC 3.0 and 5G (Source: Advanced Television Systems Committee, Inc. (ATSC) (ATSC liaison to 3GPP re TG3 input on ATSC 3 and 5G))</w:t>
      </w:r>
      <w:r>
        <w:br/>
      </w:r>
      <w:r w:rsidRPr="00D53282">
        <w:rPr>
          <w:b/>
        </w:rPr>
        <w:t>Document for:</w:t>
      </w:r>
      <w:r w:rsidRPr="00D53282">
        <w:t xml:space="preserve"> </w:t>
      </w:r>
      <w:r>
        <w:t>Action</w:t>
      </w:r>
      <w:r>
        <w:br/>
      </w:r>
      <w:r w:rsidRPr="00D53282">
        <w:rPr>
          <w:b/>
        </w:rPr>
        <w:t>Abstract:</w:t>
      </w:r>
      <w:r w:rsidRPr="00D53282">
        <w:t xml:space="preserve"> </w:t>
      </w:r>
      <w:r>
        <w:br/>
        <w:t>Dear 3GPP Liaison, On behalf of ATSC, I would like to respectfully offer the attached document as a liaison input to the upcoming TSG RAN and TSG SA rel-19 workshops taking place next week. ATSC greatly values cooperative relationships with sister standards development organizations. Many thanks in advance for your kind consideration of the attached document. We welcome any comments or questions you may have. Best regards, Madeleine.</w:t>
      </w:r>
    </w:p>
    <w:p w14:paraId="3CBBA211" w14:textId="77777777" w:rsidR="00E00DA6" w:rsidRPr="00B81031" w:rsidRDefault="00000000" w:rsidP="00B81031">
      <w:pPr>
        <w:keepNext/>
        <w:keepLines/>
        <w:rPr>
          <w:i/>
        </w:rPr>
      </w:pPr>
      <w:r w:rsidRPr="00B81031">
        <w:rPr>
          <w:b/>
          <w:bCs/>
          <w:i/>
        </w:rPr>
        <w:t>Comment:</w:t>
      </w:r>
      <w:r>
        <w:rPr>
          <w:i/>
        </w:rPr>
        <w:t xml:space="preserve"> </w:t>
      </w:r>
      <w:r w:rsidR="007615D6">
        <w:rPr>
          <w:i/>
        </w:rPr>
        <w:t>Refers to June 2023 Workshops.</w:t>
      </w:r>
    </w:p>
    <w:p w14:paraId="05453275" w14:textId="77777777" w:rsidR="007615D6" w:rsidRPr="005B25A1" w:rsidRDefault="007615D6" w:rsidP="007615D6">
      <w:pPr>
        <w:keepNext/>
        <w:keepLines/>
        <w:rPr>
          <w:b/>
          <w:bCs/>
        </w:rPr>
      </w:pPr>
      <w:r w:rsidRPr="005B25A1">
        <w:rPr>
          <w:b/>
          <w:bCs/>
        </w:rPr>
        <w:t>Plenary Discussion:</w:t>
      </w:r>
    </w:p>
    <w:p w14:paraId="4AAD6288" w14:textId="0BA1C20D" w:rsidR="007615D6" w:rsidRPr="00061A70" w:rsidRDefault="00061A70" w:rsidP="007615D6">
      <w:pPr>
        <w:keepNext/>
        <w:keepLines/>
      </w:pPr>
      <w:r>
        <w:t xml:space="preserve">Thus LS was </w:t>
      </w:r>
      <w:r w:rsidRPr="00C3284B">
        <w:rPr>
          <w:color w:val="0000FF"/>
        </w:rPr>
        <w:t>noted</w:t>
      </w:r>
      <w:r>
        <w:t>.</w:t>
      </w:r>
    </w:p>
    <w:p w14:paraId="78A9E5CD" w14:textId="61DA82A8" w:rsidR="007615D6" w:rsidRPr="00EB0339" w:rsidRDefault="007615D6" w:rsidP="007615D6">
      <w:r w:rsidRPr="005B25A1">
        <w:rPr>
          <w:b/>
          <w:bCs/>
        </w:rPr>
        <w:t>Status:</w:t>
      </w:r>
      <w:r>
        <w:t xml:space="preserve"> </w:t>
      </w:r>
      <w:r w:rsidR="00061A70" w:rsidRPr="00C3284B">
        <w:rPr>
          <w:color w:val="0000FF"/>
        </w:rPr>
        <w:t>Noted</w:t>
      </w:r>
      <w:r w:rsidR="00061A70">
        <w:t>.</w:t>
      </w:r>
    </w:p>
    <w:p w14:paraId="28E1E6FB" w14:textId="77777777" w:rsidR="00E00DA6" w:rsidRDefault="007615D6" w:rsidP="000A3FBD">
      <w:pPr>
        <w:pStyle w:val="NormTop"/>
      </w:pPr>
      <w:r>
        <w:rPr>
          <w:color w:val="0000FF"/>
        </w:rPr>
        <w:t>SP-230788</w:t>
      </w:r>
      <w:r w:rsidRPr="00D53282">
        <w:t xml:space="preserve"> </w:t>
      </w:r>
      <w:r>
        <w:t>(LS IN) LS from ITU-R WP4B: REPLY LIAISON STATEMENT TO THE ALLIANCE FOR TELECOMMUNICATIONS INDUSTRY SOLUTIONS (ATIS) AND EUROPEAN TELECOMMUNICATIONS STANDARDS INSTITUTE (ETSI) ON 3GPP SUBMISSION TOWARDS IMT-2020 SATELLITE (Source: ITU-R WP4B (R19-WP4B-230626-TD-0041))</w:t>
      </w:r>
      <w:r>
        <w:br/>
      </w:r>
      <w:r w:rsidRPr="00D53282">
        <w:rPr>
          <w:b/>
        </w:rPr>
        <w:t>Document for:</w:t>
      </w:r>
      <w:r w:rsidRPr="00D53282">
        <w:t xml:space="preserve"> </w:t>
      </w:r>
      <w:r>
        <w:t>Information</w:t>
      </w:r>
      <w:r>
        <w:br/>
      </w:r>
      <w:r w:rsidRPr="00D53282">
        <w:rPr>
          <w:b/>
        </w:rPr>
        <w:t>Abstract:</w:t>
      </w:r>
      <w:r w:rsidRPr="00D53282">
        <w:t xml:space="preserve"> </w:t>
      </w:r>
      <w:r>
        <w:br/>
        <w:t>ITU-R Working Party (WP) 4B would like to thank ATIS and ETSI for their liaison statement (Document 4B/138) informing on the 3GPP Study Item to prepare submission for radio interface technologies for the satellite component of IMT-2020 and carry-out their self-evaluation. Working Party 4B is pleased to be informed about these developments, and is looking forward to receiving the results of these efforts. The next meeting of WP 4B is planned for 10 January 2024, and will consider the acknowledgement of the submissions received by the 31st December 2023 deadline. Working Party 4B remains committed for continued information exchange with ATIS/ETSI/3GPP during the evaluation phase.</w:t>
      </w:r>
    </w:p>
    <w:p w14:paraId="7D66E83F" w14:textId="77777777" w:rsidR="007615D6" w:rsidRPr="005B25A1" w:rsidRDefault="007615D6" w:rsidP="007615D6">
      <w:pPr>
        <w:keepNext/>
        <w:keepLines/>
        <w:rPr>
          <w:b/>
          <w:bCs/>
        </w:rPr>
      </w:pPr>
      <w:r w:rsidRPr="005B25A1">
        <w:rPr>
          <w:b/>
          <w:bCs/>
        </w:rPr>
        <w:t>Plenary Discussion:</w:t>
      </w:r>
    </w:p>
    <w:p w14:paraId="43F5AFE2" w14:textId="77777777" w:rsidR="00061A70" w:rsidRPr="00061A70" w:rsidRDefault="00061A70" w:rsidP="00061A70">
      <w:pPr>
        <w:keepNext/>
        <w:keepLines/>
      </w:pPr>
      <w:r>
        <w:t xml:space="preserve">Thus LS was </w:t>
      </w:r>
      <w:r w:rsidRPr="00C3284B">
        <w:rPr>
          <w:color w:val="0000FF"/>
        </w:rPr>
        <w:t>noted</w:t>
      </w:r>
      <w:r>
        <w:t>.</w:t>
      </w:r>
    </w:p>
    <w:p w14:paraId="4369434C" w14:textId="77777777" w:rsidR="00061A70" w:rsidRPr="00EB0339" w:rsidRDefault="00061A70" w:rsidP="00061A70">
      <w:r w:rsidRPr="005B25A1">
        <w:rPr>
          <w:b/>
          <w:bCs/>
        </w:rPr>
        <w:t>Status:</w:t>
      </w:r>
      <w:r>
        <w:t xml:space="preserve"> </w:t>
      </w:r>
      <w:r w:rsidRPr="00C3284B">
        <w:rPr>
          <w:color w:val="0000FF"/>
        </w:rPr>
        <w:t>Noted</w:t>
      </w:r>
      <w:r>
        <w:t>.</w:t>
      </w:r>
    </w:p>
    <w:p w14:paraId="3E9C76AC" w14:textId="77777777" w:rsidR="00E00DA6" w:rsidRDefault="007615D6" w:rsidP="000A3FBD">
      <w:pPr>
        <w:pStyle w:val="NormTop"/>
      </w:pPr>
      <w:r>
        <w:rPr>
          <w:color w:val="0000FF"/>
        </w:rPr>
        <w:lastRenderedPageBreak/>
        <w:t>SP-230789</w:t>
      </w:r>
      <w:r w:rsidRPr="00D53282">
        <w:t xml:space="preserve"> </w:t>
      </w:r>
      <w:r>
        <w:t>(LS IN) LS from ITU-R WP5D: LIAISON STATEMENT TO EXTERNAL ORGANIZATIONS ENGAGED IN RECOMMENDATION ITU-R M.2012 ON THE SCHEDULE FOR UPDATING RECOMMENDATION ITU-R M.2012 TO REVISION 7 (Source: ITU-R WP5D (R19-WP5D-230612-TD-0895))</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on-going work regarding the Revision 6 of Recommendation ITU-R M.2012 Detailed specifications of the terrestrial radio interfaces of International Mobile Telecommunications-Advanced (IMT-Advanced) which will be available as a published ITU-R Recommendation. WP 5D wishes to inform the relevant External Organizations that it is commencing the cycle for the development of the Revision 7 of Recommendation ITU-R M.2012 and provides a detailed schedule for Revision 7 of Recommendation ITU R M.2012 .</w:t>
      </w:r>
    </w:p>
    <w:p w14:paraId="1381788F" w14:textId="77777777" w:rsidR="007615D6" w:rsidRPr="005B25A1" w:rsidRDefault="007615D6" w:rsidP="007615D6">
      <w:pPr>
        <w:keepNext/>
        <w:keepLines/>
        <w:rPr>
          <w:b/>
          <w:bCs/>
        </w:rPr>
      </w:pPr>
      <w:r w:rsidRPr="005B25A1">
        <w:rPr>
          <w:b/>
          <w:bCs/>
        </w:rPr>
        <w:t>Plenary Discussion:</w:t>
      </w:r>
    </w:p>
    <w:p w14:paraId="38479E6A" w14:textId="77777777" w:rsidR="00061A70" w:rsidRPr="00061A70" w:rsidRDefault="00061A70" w:rsidP="00061A70">
      <w:pPr>
        <w:keepNext/>
        <w:keepLines/>
      </w:pPr>
      <w:r>
        <w:t xml:space="preserve">Thus LS was </w:t>
      </w:r>
      <w:r w:rsidRPr="00C3284B">
        <w:rPr>
          <w:color w:val="0000FF"/>
        </w:rPr>
        <w:t>noted</w:t>
      </w:r>
      <w:r>
        <w:t>.</w:t>
      </w:r>
    </w:p>
    <w:p w14:paraId="2E952040" w14:textId="77777777" w:rsidR="00061A70" w:rsidRPr="00EB0339" w:rsidRDefault="00061A70" w:rsidP="00061A70">
      <w:r w:rsidRPr="005B25A1">
        <w:rPr>
          <w:b/>
          <w:bCs/>
        </w:rPr>
        <w:t>Status:</w:t>
      </w:r>
      <w:r>
        <w:t xml:space="preserve"> </w:t>
      </w:r>
      <w:r w:rsidRPr="00C3284B">
        <w:rPr>
          <w:color w:val="0000FF"/>
        </w:rPr>
        <w:t>Noted</w:t>
      </w:r>
      <w:r>
        <w:t>.</w:t>
      </w:r>
    </w:p>
    <w:p w14:paraId="66DA6B9B" w14:textId="77777777" w:rsidR="00E00DA6" w:rsidRDefault="007615D6" w:rsidP="000A3FBD">
      <w:pPr>
        <w:pStyle w:val="NormTop"/>
      </w:pPr>
      <w:r>
        <w:rPr>
          <w:color w:val="0000FF"/>
        </w:rPr>
        <w:t>SP-230791</w:t>
      </w:r>
      <w:r w:rsidRPr="00D53282">
        <w:t xml:space="preserve"> </w:t>
      </w:r>
      <w:r>
        <w:t>(LS IN) LS from ITU-R WP5D: LIAISON STATEMENT TO EXTERNAL ORGANIZATIONS: DRAFT NEW REPORT ITU-R M.[IMT.MULTIMEDIA] (Source: ITU-R WP5D (R19-WP5D-230612-TD-0904!R1!MSW-E_rev_OUT.))</w:t>
      </w:r>
      <w:r>
        <w:br/>
      </w:r>
      <w:r w:rsidRPr="00D53282">
        <w:rPr>
          <w:b/>
        </w:rPr>
        <w:t>Document for:</w:t>
      </w:r>
      <w:r w:rsidRPr="00D53282">
        <w:t xml:space="preserve"> </w:t>
      </w:r>
      <w:r>
        <w:t>Information</w:t>
      </w:r>
      <w:r>
        <w:br/>
      </w:r>
      <w:r w:rsidRPr="00D53282">
        <w:rPr>
          <w:b/>
        </w:rPr>
        <w:t>Abstract:</w:t>
      </w:r>
      <w:r w:rsidRPr="00D53282">
        <w:t xml:space="preserve"> </w:t>
      </w:r>
      <w:r>
        <w:br/>
        <w:t>Working Party (WP) 5D has finalized the draft new Report ITU-R M.[IMT.MULTIMEDIA] in June 2023 meeting which has been submitted to the parent Study Group 5 for approval (Document 5/140) and is attached herewith for your reference. Working Party 5D would like to thank the external organisations for their active inputs during the developing process of the draft new Report.</w:t>
      </w:r>
    </w:p>
    <w:p w14:paraId="645F0E1F" w14:textId="77777777" w:rsidR="007615D6" w:rsidRPr="005B25A1" w:rsidRDefault="007615D6" w:rsidP="007615D6">
      <w:pPr>
        <w:keepNext/>
        <w:keepLines/>
        <w:rPr>
          <w:b/>
          <w:bCs/>
        </w:rPr>
      </w:pPr>
      <w:r w:rsidRPr="005B25A1">
        <w:rPr>
          <w:b/>
          <w:bCs/>
        </w:rPr>
        <w:t>Plenary Discussion:</w:t>
      </w:r>
    </w:p>
    <w:p w14:paraId="2A0305A0" w14:textId="77777777" w:rsidR="00061A70" w:rsidRPr="00061A70" w:rsidRDefault="00061A70" w:rsidP="00061A70">
      <w:pPr>
        <w:keepNext/>
        <w:keepLines/>
      </w:pPr>
      <w:r>
        <w:t xml:space="preserve">Thus LS was </w:t>
      </w:r>
      <w:r w:rsidRPr="00C3284B">
        <w:rPr>
          <w:color w:val="0000FF"/>
        </w:rPr>
        <w:t>noted</w:t>
      </w:r>
      <w:r>
        <w:t>.</w:t>
      </w:r>
    </w:p>
    <w:p w14:paraId="50FBA4D0" w14:textId="77777777" w:rsidR="00061A70" w:rsidRPr="00EB0339" w:rsidRDefault="00061A70" w:rsidP="00061A70">
      <w:r w:rsidRPr="005B25A1">
        <w:rPr>
          <w:b/>
          <w:bCs/>
        </w:rPr>
        <w:t>Status:</w:t>
      </w:r>
      <w:r>
        <w:t xml:space="preserve"> </w:t>
      </w:r>
      <w:r w:rsidRPr="00C3284B">
        <w:rPr>
          <w:color w:val="0000FF"/>
        </w:rPr>
        <w:t>Noted</w:t>
      </w:r>
      <w:r>
        <w:t>.</w:t>
      </w:r>
    </w:p>
    <w:p w14:paraId="4DA07456" w14:textId="77777777" w:rsidR="00E00DA6" w:rsidRDefault="007615D6" w:rsidP="000A3FBD">
      <w:pPr>
        <w:pStyle w:val="NormTop"/>
      </w:pPr>
      <w:r>
        <w:rPr>
          <w:color w:val="0000FF"/>
        </w:rPr>
        <w:t>SP-230792</w:t>
      </w:r>
      <w:r w:rsidRPr="00D53282">
        <w:t xml:space="preserve"> </w:t>
      </w:r>
      <w:r>
        <w:t>(LS IN) LS from GSMA OPG: LS on GSMA OPG PRDs publication and document name change (Source: GSMA OPG (OPG_142_Doc_03))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OPG.02 Operator Platform: Requirements and Architecture version 5.0. OPG.03 Southbound Interface Network Resources APIs version 3.0. OPG.04 East-Westbound Interface APIs version 3.0. Action: GSMA OPG kindly ask 3GPP and ETSI to take the above into consideration.</w:t>
      </w:r>
    </w:p>
    <w:p w14:paraId="1F9BF790" w14:textId="77777777" w:rsidR="007615D6" w:rsidRPr="005B25A1" w:rsidRDefault="007615D6" w:rsidP="007615D6">
      <w:pPr>
        <w:keepNext/>
        <w:keepLines/>
        <w:rPr>
          <w:b/>
          <w:bCs/>
        </w:rPr>
      </w:pPr>
      <w:r w:rsidRPr="005B25A1">
        <w:rPr>
          <w:b/>
          <w:bCs/>
        </w:rPr>
        <w:t>Plenary Discussion:</w:t>
      </w:r>
    </w:p>
    <w:p w14:paraId="60EEA9A9" w14:textId="77777777" w:rsidR="00061A70" w:rsidRPr="00061A70" w:rsidRDefault="00061A70" w:rsidP="00061A70">
      <w:pPr>
        <w:keepNext/>
        <w:keepLines/>
      </w:pPr>
      <w:r>
        <w:t xml:space="preserve">Thus LS was </w:t>
      </w:r>
      <w:r w:rsidRPr="00C3284B">
        <w:rPr>
          <w:color w:val="0000FF"/>
        </w:rPr>
        <w:t>noted</w:t>
      </w:r>
      <w:r>
        <w:t>.</w:t>
      </w:r>
    </w:p>
    <w:p w14:paraId="3EEF9A07" w14:textId="77777777" w:rsidR="00061A70" w:rsidRPr="00EB0339" w:rsidRDefault="00061A70" w:rsidP="00061A70">
      <w:r w:rsidRPr="005B25A1">
        <w:rPr>
          <w:b/>
          <w:bCs/>
        </w:rPr>
        <w:t>Status:</w:t>
      </w:r>
      <w:r>
        <w:t xml:space="preserve"> </w:t>
      </w:r>
      <w:r w:rsidRPr="00C3284B">
        <w:rPr>
          <w:color w:val="0000FF"/>
        </w:rPr>
        <w:t>Noted</w:t>
      </w:r>
      <w:r>
        <w:t>.</w:t>
      </w:r>
    </w:p>
    <w:p w14:paraId="19CE05D8" w14:textId="77777777" w:rsidR="00E00DA6" w:rsidRDefault="007615D6" w:rsidP="000A3FBD">
      <w:pPr>
        <w:pStyle w:val="NormTop"/>
      </w:pPr>
      <w:r>
        <w:rPr>
          <w:color w:val="0000FF"/>
        </w:rPr>
        <w:t>SP-230793</w:t>
      </w:r>
      <w:r w:rsidRPr="00D53282">
        <w:t xml:space="preserve"> </w:t>
      </w:r>
      <w:r>
        <w:t>(LS IN) LS from IEEE 802.1: Liaison response to work items related to deterministic networking in ITU-T SG13 (Source: IEEE 802.1 (SP-230793))</w:t>
      </w:r>
      <w:r>
        <w:br/>
      </w:r>
      <w:r w:rsidRPr="00D53282">
        <w:rPr>
          <w:b/>
        </w:rPr>
        <w:t>Document for:</w:t>
      </w:r>
      <w:r w:rsidRPr="00D53282">
        <w:t xml:space="preserve"> </w:t>
      </w:r>
      <w:r>
        <w:t>Information</w:t>
      </w:r>
      <w:r>
        <w:br/>
      </w:r>
      <w:r w:rsidRPr="00D53282">
        <w:rPr>
          <w:b/>
        </w:rPr>
        <w:t>Abstract:</w:t>
      </w:r>
      <w:r w:rsidRPr="00D53282">
        <w:t xml:space="preserve"> </w:t>
      </w:r>
      <w:r>
        <w:br/>
        <w:t>The IEEE 802.1 Working Group would like to thank ITU-T Study Group 13 for the information provided in liaison statement SG13-LS86 about Recommendations ITU-T Y.3120 and Y.3121. We would like to inform you that the IEEE 802.1 Working Group has completed its work on the P802.1Qcj Automatic. Attachment to Provider Backbone Bridging (PBB) Services and P802.1Qcw YANG Data Models for Scheduled Traffic, Frame Preemption, and Per-Stream Filtering and Policing projects and has initiated the approval process. Respectfully submitted, Glenn Parsons Chair, IEEE 802.1 Working Group.</w:t>
      </w:r>
    </w:p>
    <w:p w14:paraId="0FC2E68B" w14:textId="77777777" w:rsidR="007615D6" w:rsidRPr="005B25A1" w:rsidRDefault="007615D6" w:rsidP="007615D6">
      <w:pPr>
        <w:keepNext/>
        <w:keepLines/>
        <w:rPr>
          <w:b/>
          <w:bCs/>
        </w:rPr>
      </w:pPr>
      <w:r w:rsidRPr="005B25A1">
        <w:rPr>
          <w:b/>
          <w:bCs/>
        </w:rPr>
        <w:t>Plenary Discussion:</w:t>
      </w:r>
    </w:p>
    <w:p w14:paraId="08F4CC06" w14:textId="77777777" w:rsidR="00061A70" w:rsidRPr="00061A70" w:rsidRDefault="00061A70" w:rsidP="00061A70">
      <w:pPr>
        <w:keepNext/>
        <w:keepLines/>
      </w:pPr>
      <w:r>
        <w:t xml:space="preserve">Thus LS was </w:t>
      </w:r>
      <w:r w:rsidRPr="00C3284B">
        <w:rPr>
          <w:color w:val="0000FF"/>
        </w:rPr>
        <w:t>noted</w:t>
      </w:r>
      <w:r>
        <w:t>.</w:t>
      </w:r>
    </w:p>
    <w:p w14:paraId="3243AE9D" w14:textId="77777777" w:rsidR="00061A70" w:rsidRPr="00EB0339" w:rsidRDefault="00061A70" w:rsidP="00061A70">
      <w:r w:rsidRPr="005B25A1">
        <w:rPr>
          <w:b/>
          <w:bCs/>
        </w:rPr>
        <w:t>Status:</w:t>
      </w:r>
      <w:r>
        <w:t xml:space="preserve"> </w:t>
      </w:r>
      <w:r w:rsidRPr="00C3284B">
        <w:rPr>
          <w:color w:val="0000FF"/>
        </w:rPr>
        <w:t>Noted</w:t>
      </w:r>
      <w:r>
        <w:t>.</w:t>
      </w:r>
    </w:p>
    <w:p w14:paraId="6A0DC40F" w14:textId="77777777" w:rsidR="00E00DA6" w:rsidRDefault="007615D6" w:rsidP="000A3FBD">
      <w:pPr>
        <w:pStyle w:val="NormTop"/>
      </w:pPr>
      <w:r>
        <w:rPr>
          <w:color w:val="0000FF"/>
        </w:rPr>
        <w:lastRenderedPageBreak/>
        <w:t>SP-230794</w:t>
      </w:r>
      <w:r w:rsidRPr="00D53282">
        <w:t xml:space="preserve"> </w:t>
      </w:r>
      <w:r>
        <w:t>(LS IN) LS from ITU-R WP5D: DRAFT NEW REPORT ITU-R M.[IMT.APPLICATIONS] (Source: ITU-R WP5D (R19-WP5D-230612-TD-0888))</w:t>
      </w:r>
      <w:r>
        <w:br/>
      </w:r>
      <w:r w:rsidRPr="00D53282">
        <w:rPr>
          <w:b/>
        </w:rPr>
        <w:t>Document for:</w:t>
      </w:r>
      <w:r w:rsidRPr="00D53282">
        <w:t xml:space="preserve"> </w:t>
      </w:r>
      <w:r>
        <w:t>Information</w:t>
      </w:r>
      <w:r>
        <w:br/>
      </w:r>
      <w:r w:rsidRPr="00D53282">
        <w:rPr>
          <w:b/>
        </w:rPr>
        <w:t>Abstract:</w:t>
      </w:r>
      <w:r w:rsidRPr="00D53282">
        <w:t xml:space="preserve"> </w:t>
      </w:r>
      <w:r>
        <w:br/>
        <w:t>At its June 2023 meeting, Working Party (WP) 5D has completed its work towards the development of a Draft New Report ITU-R M.[IMT.APPLICATIONS] on Applications of the terrestrial component of IMT for specific societal, industrial and other usages . The agreed version of the Report has been submitted to the parent Study Group 5 for approval (Document 5/139) and is attached herewith. Working Party 5D would like to thank the external organisations for their inputs and comments during the development of the report.</w:t>
      </w:r>
    </w:p>
    <w:p w14:paraId="2D2755FB" w14:textId="77777777" w:rsidR="007615D6" w:rsidRPr="005B25A1" w:rsidRDefault="007615D6" w:rsidP="007615D6">
      <w:pPr>
        <w:keepNext/>
        <w:keepLines/>
        <w:rPr>
          <w:b/>
          <w:bCs/>
        </w:rPr>
      </w:pPr>
      <w:r w:rsidRPr="005B25A1">
        <w:rPr>
          <w:b/>
          <w:bCs/>
        </w:rPr>
        <w:t>Plenary Discussion:</w:t>
      </w:r>
    </w:p>
    <w:p w14:paraId="698E8BDC" w14:textId="77777777" w:rsidR="00061A70" w:rsidRPr="00061A70" w:rsidRDefault="00061A70" w:rsidP="00061A70">
      <w:pPr>
        <w:keepNext/>
        <w:keepLines/>
      </w:pPr>
      <w:r>
        <w:t xml:space="preserve">Thus LS was </w:t>
      </w:r>
      <w:r w:rsidRPr="00C3284B">
        <w:rPr>
          <w:color w:val="0000FF"/>
        </w:rPr>
        <w:t>noted</w:t>
      </w:r>
      <w:r>
        <w:t>.</w:t>
      </w:r>
    </w:p>
    <w:p w14:paraId="1C98540F" w14:textId="77777777" w:rsidR="00061A70" w:rsidRPr="00EB0339" w:rsidRDefault="00061A70" w:rsidP="00061A70">
      <w:r w:rsidRPr="005B25A1">
        <w:rPr>
          <w:b/>
          <w:bCs/>
        </w:rPr>
        <w:t>Status:</w:t>
      </w:r>
      <w:r>
        <w:t xml:space="preserve"> </w:t>
      </w:r>
      <w:r w:rsidRPr="00C3284B">
        <w:rPr>
          <w:color w:val="0000FF"/>
        </w:rPr>
        <w:t>Noted</w:t>
      </w:r>
      <w:r>
        <w:t>.</w:t>
      </w:r>
    </w:p>
    <w:p w14:paraId="16E5E592" w14:textId="77777777" w:rsidR="00E00DA6" w:rsidRDefault="007615D6" w:rsidP="000A3FBD">
      <w:pPr>
        <w:pStyle w:val="NormTop"/>
      </w:pPr>
      <w:r>
        <w:rPr>
          <w:color w:val="0000FF"/>
        </w:rPr>
        <w:t>SP-230795</w:t>
      </w:r>
      <w:r w:rsidRPr="00D53282">
        <w:t xml:space="preserve"> </w:t>
      </w:r>
      <w:r>
        <w:t>(LS IN) LS from ITU-R WP5D: LIAISON STATEMENT TO EXTERNAL ORGANIZATIONS ON THE SCHEDULE FOR UPDATING RECOMMENDATION ITU-R M.2150 TO REVISION 3 (Source: ITU-R WP5D (R19-WP5D-230612-TD-0917R1))</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regarding Recommendation ITU-R M.2150 Detailed specifications of the terrestrial radio interfaces of International Mobile Telecommunications-2020 (IMT-2020) . As formally announced in ITU-R Circular Letter 5/LCCE/109, WP 5D wishes to inform the relevant External Organizations that it is commencing the cycle for the development of the Revision 3 of Recommendation ITU-R M.2150 and provides a detailed schedule for Revision 3 of Recommendation ITU R M.2150 . {. . .} This liaison provides guidance on the revision procedure and the detailed step-by-step schedule to External Organizations regarding updates of the terrestrial radio interfaces in the development of Revision 3 of Recommendation ITU-R M.2150 'Detailed specifications of the terrestrial radio interfaces of International Mobile Telecommunications-2020 (IMT-2020)'.</w:t>
      </w:r>
    </w:p>
    <w:p w14:paraId="0CA4C4EB" w14:textId="77777777" w:rsidR="007615D6" w:rsidRPr="005B25A1" w:rsidRDefault="007615D6" w:rsidP="007615D6">
      <w:pPr>
        <w:keepNext/>
        <w:keepLines/>
        <w:rPr>
          <w:b/>
          <w:bCs/>
        </w:rPr>
      </w:pPr>
      <w:r w:rsidRPr="005B25A1">
        <w:rPr>
          <w:b/>
          <w:bCs/>
        </w:rPr>
        <w:t>Plenary Discussion:</w:t>
      </w:r>
    </w:p>
    <w:p w14:paraId="1ADD94D3" w14:textId="77777777" w:rsidR="00061A70" w:rsidRPr="00061A70" w:rsidRDefault="00061A70" w:rsidP="00061A70">
      <w:pPr>
        <w:keepNext/>
        <w:keepLines/>
      </w:pPr>
      <w:r>
        <w:t xml:space="preserve">Thus LS was </w:t>
      </w:r>
      <w:r w:rsidRPr="00C3284B">
        <w:rPr>
          <w:color w:val="0000FF"/>
        </w:rPr>
        <w:t>noted</w:t>
      </w:r>
      <w:r>
        <w:t>.</w:t>
      </w:r>
    </w:p>
    <w:p w14:paraId="41A3202B" w14:textId="77777777" w:rsidR="00061A70" w:rsidRPr="00EB0339" w:rsidRDefault="00061A70" w:rsidP="00061A70">
      <w:r w:rsidRPr="005B25A1">
        <w:rPr>
          <w:b/>
          <w:bCs/>
        </w:rPr>
        <w:t>Status:</w:t>
      </w:r>
      <w:r>
        <w:t xml:space="preserve"> </w:t>
      </w:r>
      <w:r w:rsidRPr="00C3284B">
        <w:rPr>
          <w:color w:val="0000FF"/>
        </w:rPr>
        <w:t>Noted</w:t>
      </w:r>
      <w:r>
        <w:t>.</w:t>
      </w:r>
    </w:p>
    <w:p w14:paraId="311DB58F" w14:textId="77777777" w:rsidR="00E00DA6" w:rsidRDefault="007615D6" w:rsidP="000A3FBD">
      <w:pPr>
        <w:pStyle w:val="NormTop"/>
      </w:pPr>
      <w:r>
        <w:rPr>
          <w:color w:val="0000FF"/>
        </w:rPr>
        <w:t>SP-230796</w:t>
      </w:r>
      <w:r w:rsidRPr="00D53282">
        <w:t xml:space="preserve"> </w:t>
      </w:r>
      <w:r>
        <w:t>(LS IN) LS from CT WG4: IETF HTTP RFCs obsoleted by RFCs 9110, 9111 and 9113 (Source: CT WG4 (C4-233513))</w:t>
      </w:r>
      <w:r>
        <w:br/>
      </w:r>
      <w:r w:rsidRPr="00D53282">
        <w:rPr>
          <w:b/>
        </w:rPr>
        <w:t>Document for:</w:t>
      </w:r>
      <w:r w:rsidRPr="00D53282">
        <w:t xml:space="preserve"> </w:t>
      </w:r>
      <w:r>
        <w:t>Information</w:t>
      </w:r>
      <w:r>
        <w:br/>
      </w:r>
      <w:r w:rsidRPr="00D53282">
        <w:rPr>
          <w:b/>
        </w:rPr>
        <w:t>Abstract:</w:t>
      </w:r>
      <w:r w:rsidRPr="00D53282">
        <w:t xml:space="preserve"> </w:t>
      </w:r>
      <w:r>
        <w:br/>
        <w:t>5GC specifications refer to several HTTP RFCs that have been obsoleted by new IETF RFCs: - IETF RFC 9110 ('HTTP Semantics', published in June 2022) obsoletes RFCs 7230, 7231, 7232, 7235, 7694. - IETF RFC 9111 ('HTTP Caching', published in June 2022) obsoletes RFC 7234. - IETF RFC 9112 ('HTTP/1.1', published in June 2022) obsoletes RFC 7230. - IETF RFC 9113 ('HTTP/2', published in June 2022) obsoletes RFC 7540. Following an analysis of the changes introduced in the new RFCs, CT WG4 has agreed the attached 29.500 CR uplifting the obsoleted HTTP references to the new IETF RFCs from Rel-18 onwards. CT WG4 plans to update the HTTP references of all its TSs for 5GC SBIs in Q4 (TS Rapporteurs have been tasked to bring a related CR to their specifications). CT WG4 kindly asks CT WG1, CT WG3, SA WG3, SA WG4 and SA WG5 to take the above information into account and consider uplifting the HTTP references in their own specifications for 5GC SBIs from Rel-18 onwards.</w:t>
      </w:r>
    </w:p>
    <w:p w14:paraId="5BCAF083" w14:textId="77777777" w:rsidR="007615D6" w:rsidRPr="005B25A1" w:rsidRDefault="007615D6" w:rsidP="007615D6">
      <w:pPr>
        <w:keepNext/>
        <w:keepLines/>
        <w:rPr>
          <w:b/>
          <w:bCs/>
        </w:rPr>
      </w:pPr>
      <w:r w:rsidRPr="005B25A1">
        <w:rPr>
          <w:b/>
          <w:bCs/>
        </w:rPr>
        <w:t>Plenary Discussion:</w:t>
      </w:r>
    </w:p>
    <w:p w14:paraId="2A15F055" w14:textId="77777777" w:rsidR="00061A70" w:rsidRPr="00061A70" w:rsidRDefault="00061A70" w:rsidP="00061A70">
      <w:pPr>
        <w:keepNext/>
        <w:keepLines/>
      </w:pPr>
      <w:r>
        <w:t xml:space="preserve">Thus LS was </w:t>
      </w:r>
      <w:r w:rsidRPr="00C3284B">
        <w:rPr>
          <w:color w:val="0000FF"/>
        </w:rPr>
        <w:t>noted</w:t>
      </w:r>
      <w:r>
        <w:t>.</w:t>
      </w:r>
    </w:p>
    <w:p w14:paraId="26B1B722" w14:textId="77777777" w:rsidR="00061A70" w:rsidRPr="00EB0339" w:rsidRDefault="00061A70" w:rsidP="00061A70">
      <w:r w:rsidRPr="005B25A1">
        <w:rPr>
          <w:b/>
          <w:bCs/>
        </w:rPr>
        <w:t>Status:</w:t>
      </w:r>
      <w:r>
        <w:t xml:space="preserve"> </w:t>
      </w:r>
      <w:r w:rsidRPr="00C3284B">
        <w:rPr>
          <w:color w:val="0000FF"/>
        </w:rPr>
        <w:t>Noted</w:t>
      </w:r>
      <w:r>
        <w:t>.</w:t>
      </w:r>
    </w:p>
    <w:p w14:paraId="49EAB5D9" w14:textId="77777777" w:rsidR="00E00DA6" w:rsidRDefault="007615D6" w:rsidP="000A3FBD">
      <w:pPr>
        <w:pStyle w:val="NormTop"/>
      </w:pPr>
      <w:r>
        <w:rPr>
          <w:color w:val="0000FF"/>
        </w:rPr>
        <w:lastRenderedPageBreak/>
        <w:t>SP-230797</w:t>
      </w:r>
      <w:r w:rsidRPr="00D53282">
        <w:t xml:space="preserve"> </w:t>
      </w:r>
      <w:r>
        <w:t>(LS IN) LS from SA WG2: Reply LS on support of no-transmit zones for UAVs (Source: SA WG2 (S2-2310000))</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regarding the LS on support of no-transmit zones for UAVs. SA WG2 discussed potential work on NTZ (no-transmit zone) requirement. The European Conference of Postal and Telecommunications Administrations, Considering l) that a no-transmit zone in this Decision is defined as a geographical area where aerial UE are not allowed to transmit for spectrum compatibility purposes in a given harmonised MFCN band or part of it; m) that national studies are needed, as appropriate, to define no-transmit zones for spectrum compatibility purposes, for aerial UE operating in the relevant frequency bands; n) that a mechanism is necessary to ensure that aerial UE respect no-transmit zones; DECIDES . that no-transmit zones as described in this Decision should be defined and implemented at national level and where necessary coordinated with neighbouring countries; TSG RAN agreed that the above requirement will be addressed. But in order to know if and what the impact might be to RAN WGs, TSG RAN would like to know whether and how SA WG2 intends to address these operational requirements for geographical no-transmit zones (e.g. at application layer). Action: Given the need to respond to ECC, TSG RAN respectfully asks SA WG2 for their view on solutions to support geographical no-transmit zones for UAVs according to the operational restrictions outlined in CEPT Decision 22(07), including whether and how SA WG2 intends to address this and/or whether RAN WGs should consider solutions. SA WG2 would like to provide the following feedback: SA WG2 has not discussed about the NTZ requirement under Rel-18 study and normative phases for UAS_Ph2 because this requirement is not in the scope of Rel-18 UAS_Ph2, and has no plan to do work related to the NTZ requirement in Rel-18. SA WG2 is considering the NTZ requirement in the potential Rel-19 study item to discuss and consider it from system perspective.</w:t>
      </w:r>
    </w:p>
    <w:p w14:paraId="4C4F2E0F" w14:textId="77777777" w:rsidR="007615D6" w:rsidRPr="005B25A1" w:rsidRDefault="007615D6" w:rsidP="007615D6">
      <w:pPr>
        <w:keepNext/>
        <w:keepLines/>
        <w:rPr>
          <w:b/>
          <w:bCs/>
        </w:rPr>
      </w:pPr>
      <w:r w:rsidRPr="005B25A1">
        <w:rPr>
          <w:b/>
          <w:bCs/>
        </w:rPr>
        <w:t>Plenary Discussion:</w:t>
      </w:r>
    </w:p>
    <w:p w14:paraId="0ACB6D6B" w14:textId="77777777" w:rsidR="00061A70" w:rsidRPr="00061A70" w:rsidRDefault="00061A70" w:rsidP="00061A70">
      <w:pPr>
        <w:keepNext/>
        <w:keepLines/>
      </w:pPr>
      <w:r>
        <w:t xml:space="preserve">Thus LS was </w:t>
      </w:r>
      <w:r w:rsidRPr="00C3284B">
        <w:rPr>
          <w:color w:val="0000FF"/>
        </w:rPr>
        <w:t>noted</w:t>
      </w:r>
      <w:r>
        <w:t>.</w:t>
      </w:r>
    </w:p>
    <w:p w14:paraId="39316216" w14:textId="77777777" w:rsidR="00061A70" w:rsidRPr="00EB0339" w:rsidRDefault="00061A70" w:rsidP="00061A70">
      <w:r w:rsidRPr="005B25A1">
        <w:rPr>
          <w:b/>
          <w:bCs/>
        </w:rPr>
        <w:t>Status:</w:t>
      </w:r>
      <w:r>
        <w:t xml:space="preserve"> </w:t>
      </w:r>
      <w:r w:rsidRPr="00C3284B">
        <w:rPr>
          <w:color w:val="0000FF"/>
        </w:rPr>
        <w:t>Noted</w:t>
      </w:r>
      <w:r>
        <w:t>.</w:t>
      </w:r>
    </w:p>
    <w:p w14:paraId="487760E4" w14:textId="77777777" w:rsidR="00E00DA6" w:rsidRDefault="007615D6" w:rsidP="000A3FBD">
      <w:pPr>
        <w:pStyle w:val="NormTop"/>
      </w:pPr>
      <w:r>
        <w:rPr>
          <w:color w:val="0000FF"/>
        </w:rPr>
        <w:t>SP-230799</w:t>
      </w:r>
      <w:r w:rsidRPr="00D53282">
        <w:t xml:space="preserve"> </w:t>
      </w:r>
      <w:r>
        <w:t>(LS IN) LS from SA WG5: Reply to LS on customer acceptance of limited QoS degradation to save energy in the network (Source: SA WG5 (S5-235364))</w:t>
      </w:r>
      <w:r>
        <w:br/>
      </w:r>
      <w:r w:rsidRPr="00D53282">
        <w:rPr>
          <w:b/>
        </w:rPr>
        <w:t>Document for:</w:t>
      </w:r>
      <w:r w:rsidRPr="00D53282">
        <w:t xml:space="preserve"> </w:t>
      </w:r>
      <w:r>
        <w:t>Information</w:t>
      </w:r>
      <w:r>
        <w:br/>
      </w:r>
      <w:r w:rsidRPr="00D53282">
        <w:rPr>
          <w:b/>
        </w:rPr>
        <w:t>Abstract:</w:t>
      </w:r>
      <w:r w:rsidRPr="00D53282">
        <w:t xml:space="preserve"> </w:t>
      </w:r>
      <w:r>
        <w:br/>
        <w:t>SA WG5 thanks SA WG1 for your Reply LS on customer acceptance of limited QoS degradation to save energy in the network. SA WG5 acknowledges that: 1. no compromise on user experience while achieving energy efficiency has been considered so far in SA WG1; 2. there are some use cases in TR 22.882, such as in clause 5.1, where a maximum energy utilization rate can be defined to limit the energy consumption of a best-effort communication service; 3. all adjustments in QoS or other actions influencing user experience are considered under the scope of pre-configured SLA (e.g. within the boundaries of an acceptable QoS provided to end user applications). SA WG5 understanding of the use case described in TR 22.882 clause 5.1 is that, based on its own policies, the CSP / Network Operator may trigger energy saving actions in its network, while respecting agreed SLA. In the SA WG5 potential use case, the energy saving actions are triggered upon request from the customer: QoS degradation (also within agreed SLA) is requested by the customer, provided a) it results in energy savings in the Network Operator s network and b) these energy savings can be measured, imputable and reported to the customer. SA WG5 would like to have further exchange with SA WG1 on this topic during our respective R19 work.</w:t>
      </w:r>
    </w:p>
    <w:p w14:paraId="26CCE4F8" w14:textId="77777777" w:rsidR="007615D6" w:rsidRPr="005B25A1" w:rsidRDefault="007615D6" w:rsidP="007615D6">
      <w:pPr>
        <w:keepNext/>
        <w:keepLines/>
        <w:rPr>
          <w:b/>
          <w:bCs/>
        </w:rPr>
      </w:pPr>
      <w:r w:rsidRPr="005B25A1">
        <w:rPr>
          <w:b/>
          <w:bCs/>
        </w:rPr>
        <w:t>Plenary Discussion:</w:t>
      </w:r>
    </w:p>
    <w:p w14:paraId="368CB305" w14:textId="77777777" w:rsidR="00061A70" w:rsidRPr="00061A70" w:rsidRDefault="00061A70" w:rsidP="00061A70">
      <w:pPr>
        <w:keepNext/>
        <w:keepLines/>
      </w:pPr>
      <w:r>
        <w:t xml:space="preserve">Thus LS was </w:t>
      </w:r>
      <w:r w:rsidRPr="00C3284B">
        <w:rPr>
          <w:color w:val="0000FF"/>
        </w:rPr>
        <w:t>noted</w:t>
      </w:r>
      <w:r>
        <w:t>.</w:t>
      </w:r>
    </w:p>
    <w:p w14:paraId="4EBC962A" w14:textId="77777777" w:rsidR="00061A70" w:rsidRPr="00EB0339" w:rsidRDefault="00061A70" w:rsidP="00061A70">
      <w:r w:rsidRPr="005B25A1">
        <w:rPr>
          <w:b/>
          <w:bCs/>
        </w:rPr>
        <w:t>Status:</w:t>
      </w:r>
      <w:r>
        <w:t xml:space="preserve"> </w:t>
      </w:r>
      <w:r w:rsidRPr="00C3284B">
        <w:rPr>
          <w:color w:val="0000FF"/>
        </w:rPr>
        <w:t>Noted</w:t>
      </w:r>
      <w:r>
        <w:t>.</w:t>
      </w:r>
    </w:p>
    <w:p w14:paraId="34F58BC1" w14:textId="77777777" w:rsidR="00E00DA6" w:rsidRDefault="007615D6" w:rsidP="000A3FBD">
      <w:pPr>
        <w:pStyle w:val="NormTop"/>
      </w:pPr>
      <w:r>
        <w:rPr>
          <w:color w:val="0000FF"/>
        </w:rPr>
        <w:t>SP-230802</w:t>
      </w:r>
      <w:r w:rsidRPr="00D53282">
        <w:t xml:space="preserve"> </w:t>
      </w:r>
      <w:r>
        <w:t>(LS IN) LS from SA WG5: LS to CT4 on documenting code in Forge-GitLab (Source: SA WG5 (S5-235855))</w:t>
      </w:r>
      <w:r>
        <w:br/>
      </w:r>
      <w:r w:rsidRPr="00D53282">
        <w:rPr>
          <w:b/>
        </w:rPr>
        <w:t>Document for:</w:t>
      </w:r>
      <w:r w:rsidRPr="00D53282">
        <w:t xml:space="preserve"> </w:t>
      </w:r>
      <w:r>
        <w:t>Information</w:t>
      </w:r>
      <w:r>
        <w:br/>
      </w:r>
      <w:r w:rsidRPr="00D53282">
        <w:rPr>
          <w:b/>
        </w:rPr>
        <w:t>Abstract:</w:t>
      </w:r>
      <w:r w:rsidRPr="00D53282">
        <w:t xml:space="preserve"> </w:t>
      </w:r>
      <w:r>
        <w:br/>
        <w:t>SA WG5 intends to facilitate the specification of the optional new methodology of storing code normatively in Forge, based on attachment 1. For some of its documents SA WG5 intends to start storing code normatively in Forge. SA WG5 sees major advantages in storing code normatively in Forge. This should not impact other groups. The intent is to get the attached draftCR for 29.501 converted to a real CR and get it approved.</w:t>
      </w:r>
    </w:p>
    <w:p w14:paraId="4AFF28C7" w14:textId="77777777" w:rsidR="007615D6" w:rsidRPr="005B25A1" w:rsidRDefault="007615D6" w:rsidP="007615D6">
      <w:pPr>
        <w:keepNext/>
        <w:keepLines/>
        <w:rPr>
          <w:b/>
          <w:bCs/>
        </w:rPr>
      </w:pPr>
      <w:r w:rsidRPr="005B25A1">
        <w:rPr>
          <w:b/>
          <w:bCs/>
        </w:rPr>
        <w:t>Plenary Discussion:</w:t>
      </w:r>
    </w:p>
    <w:p w14:paraId="33D9B0CF" w14:textId="77777777" w:rsidR="00061A70" w:rsidRPr="00061A70" w:rsidRDefault="00061A70" w:rsidP="00061A70">
      <w:pPr>
        <w:keepNext/>
        <w:keepLines/>
      </w:pPr>
      <w:r>
        <w:t xml:space="preserve">Thus LS was </w:t>
      </w:r>
      <w:r w:rsidRPr="00C3284B">
        <w:rPr>
          <w:color w:val="0000FF"/>
        </w:rPr>
        <w:t>noted</w:t>
      </w:r>
      <w:r>
        <w:t>.</w:t>
      </w:r>
    </w:p>
    <w:p w14:paraId="4160D016" w14:textId="77777777" w:rsidR="00061A70" w:rsidRPr="00EB0339" w:rsidRDefault="00061A70" w:rsidP="00061A70">
      <w:r w:rsidRPr="005B25A1">
        <w:rPr>
          <w:b/>
          <w:bCs/>
        </w:rPr>
        <w:t>Status:</w:t>
      </w:r>
      <w:r>
        <w:t xml:space="preserve"> </w:t>
      </w:r>
      <w:r w:rsidRPr="00C3284B">
        <w:rPr>
          <w:color w:val="0000FF"/>
        </w:rPr>
        <w:t>Noted</w:t>
      </w:r>
      <w:r>
        <w:t>.</w:t>
      </w:r>
    </w:p>
    <w:p w14:paraId="280E6821" w14:textId="77777777" w:rsidR="00E00DA6" w:rsidRDefault="007615D6" w:rsidP="000A3FBD">
      <w:pPr>
        <w:pStyle w:val="NormTop"/>
      </w:pPr>
      <w:r>
        <w:rPr>
          <w:color w:val="0000FF"/>
        </w:rPr>
        <w:lastRenderedPageBreak/>
        <w:t>SP-230801</w:t>
      </w:r>
      <w:r w:rsidRPr="00D53282">
        <w:t xml:space="preserve"> </w:t>
      </w:r>
      <w:r>
        <w:t>(LS IN) LS from SA WG5: Reply to LS on 3GPP work on energy efficiency (Source: SA WG5 (S5-235778))</w:t>
      </w:r>
      <w:r>
        <w:br/>
      </w:r>
      <w:r w:rsidRPr="00D53282">
        <w:rPr>
          <w:b/>
        </w:rPr>
        <w:t>Document for:</w:t>
      </w:r>
      <w:r w:rsidRPr="00D53282">
        <w:t xml:space="preserve"> </w:t>
      </w:r>
      <w:r>
        <w:t>Information</w:t>
      </w:r>
      <w:r>
        <w:br/>
      </w:r>
      <w:r w:rsidRPr="00D53282">
        <w:rPr>
          <w:b/>
        </w:rPr>
        <w:t>Abstract:</w:t>
      </w:r>
      <w:r w:rsidRPr="00D53282">
        <w:t xml:space="preserve"> </w:t>
      </w:r>
      <w:r>
        <w:br/>
        <w:t>SA WG5 thanks SA WG4 for your Reply LS on 3GPP work on energy efficiency. SA WG5 would like to provide the following replies to SA WG4 questions: 0. SA WG4 statement: SA WG4 suggests that SA WG5 clarify that the work on Energy Efficiency also includes measurement and evaluation of UE performance SA WG5 reply: SA WG5 has no Rel-18 work on the energy efficiency of the UE. Other WGs are welcome to inform us in case they have any work on UE energy efficiency. 1. SA WG4 proposal: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 WG4 is considering to study developing guidelines on how this new clause would be populated. The hope is that such a clause may increase the awareness and considerations for any climate impact where this applies, while we hope it would not become a platform for green washing. SA WG5 reply: SA WG5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 WG5 joins SA WG4 wishes that this would not become a platform for green washing. 2. SA WG4 request: A request for more details on whether the 3GPP/SA WG5 Rel-18 work item will focus on: a. What can be done now with options/settings in the implementation and deployments of already existing specifications. b. What more we can do in Rel-18. c. Extending this work to a broader and perpetual Work Item in every release from Rel-18 onwards or an introduce an umbrella work item like the TEI that encourages all the 3GPP WGs to develop features to address the climate emergency and tracking these features. SA WG5 reply: SA WG5 Rel-18 study item on energy efficiency had one of its objectives focusing on digital sobriety which included a) studying which forms digital sobriety could take in SA WG5, e.g. minimize the volume of OA&amp;M data (number of operation parameters, input data to MDAF, etc.) to be processed and/or transported and/or stored and b) studying if any metrics could be defined to compare different alternative solutions with regards to digital sobriety. This Rel-18 study on EE has been completed in June 2023; no potential solution has been agreed and therefore has been pushed to the normative work. 3. SA WG4 proposal: A proposal that builds on the efforts in the SA WG1 Study on Energy Efficiency as service criteria (FS_EnergyServ) to develop technology to achieve energy savings and other green objectives potentially at the expense of some level of degradation of QoE. 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 SA WG5 reply: SA WG5 would like to inform SA WG4 that we have sent out a LS to SA WG1 (S5-232758 on customer acceptance of limited QoS degradation to save energy in the network from SA WG5 - attached). This LS describes a use case where some customers (e.g. from Verticals) may be willing to cooperate with their service providers to reduce their Scope 3 emissions. In the context of 5G services and, in particular, the network slice(s) they get from their Network Slice Provider (NSP), they could decide to accept some limited QoS degradation from their NSP. 4. SA WG4 statement: Continue to investigate how we can address the above issues as part of our regular work program SA WG5 reply: SA WG5 is willing to continue the exchange of information on these topics.</w:t>
      </w:r>
    </w:p>
    <w:p w14:paraId="4BBD7328" w14:textId="77777777" w:rsidR="007615D6" w:rsidRPr="005B25A1" w:rsidRDefault="007615D6" w:rsidP="007615D6">
      <w:pPr>
        <w:keepNext/>
        <w:keepLines/>
        <w:rPr>
          <w:b/>
          <w:bCs/>
        </w:rPr>
      </w:pPr>
      <w:r w:rsidRPr="005B25A1">
        <w:rPr>
          <w:b/>
          <w:bCs/>
        </w:rPr>
        <w:t>Plenary Discussion:</w:t>
      </w:r>
    </w:p>
    <w:p w14:paraId="3A1BC27F" w14:textId="77777777" w:rsidR="00061A70" w:rsidRPr="00061A70" w:rsidRDefault="00061A70" w:rsidP="00061A70">
      <w:pPr>
        <w:keepNext/>
        <w:keepLines/>
      </w:pPr>
      <w:r>
        <w:t xml:space="preserve">Thus LS was </w:t>
      </w:r>
      <w:r w:rsidRPr="00C3284B">
        <w:rPr>
          <w:color w:val="0000FF"/>
        </w:rPr>
        <w:t>noted</w:t>
      </w:r>
      <w:r>
        <w:t>.</w:t>
      </w:r>
    </w:p>
    <w:p w14:paraId="56014832" w14:textId="77777777" w:rsidR="00061A70" w:rsidRPr="00EB0339" w:rsidRDefault="00061A70" w:rsidP="00061A70">
      <w:r w:rsidRPr="005B25A1">
        <w:rPr>
          <w:b/>
          <w:bCs/>
        </w:rPr>
        <w:t>Status:</w:t>
      </w:r>
      <w:r>
        <w:t xml:space="preserve"> </w:t>
      </w:r>
      <w:r w:rsidRPr="00C3284B">
        <w:rPr>
          <w:color w:val="0000FF"/>
        </w:rPr>
        <w:t>Noted</w:t>
      </w:r>
      <w:r>
        <w:t>.</w:t>
      </w:r>
    </w:p>
    <w:p w14:paraId="37257DE5" w14:textId="77777777" w:rsidR="00E604CC" w:rsidRDefault="00E604CC" w:rsidP="00BB3F37"/>
    <w:p w14:paraId="345B8D10" w14:textId="77777777" w:rsidR="007615D6" w:rsidRDefault="007615D6" w:rsidP="0010433C">
      <w:pPr>
        <w:pStyle w:val="Heading2"/>
      </w:pPr>
      <w:bookmarkStart w:id="12" w:name="_Toc145733746"/>
      <w:r>
        <w:lastRenderedPageBreak/>
        <w:t>2.2</w:t>
      </w:r>
      <w:r>
        <w:tab/>
        <w:t>Incoming LSs which need an outgoing LS</w:t>
      </w:r>
      <w:bookmarkEnd w:id="12"/>
    </w:p>
    <w:p w14:paraId="373F749B" w14:textId="77777777" w:rsidR="00E00DA6" w:rsidRDefault="007615D6" w:rsidP="000A3FBD">
      <w:pPr>
        <w:pStyle w:val="NormTop"/>
      </w:pPr>
      <w:r>
        <w:rPr>
          <w:color w:val="0000FF"/>
        </w:rPr>
        <w:t>SP-230798</w:t>
      </w:r>
      <w:r w:rsidRPr="00D53282">
        <w:t xml:space="preserve"> </w:t>
      </w:r>
      <w:r>
        <w:t>(LS IN) LS from SA WG2: LS on Update of subscribed NSSAI when UE is not registered in network (Source: SA WG2 (S2-2310008))</w:t>
      </w:r>
      <w:r>
        <w:br/>
      </w:r>
      <w:r w:rsidRPr="00D53282">
        <w:rPr>
          <w:b/>
        </w:rPr>
        <w:t>Document for:</w:t>
      </w:r>
      <w:r w:rsidRPr="00D53282">
        <w:t xml:space="preserve"> </w:t>
      </w:r>
      <w:r>
        <w:t>Action</w:t>
      </w:r>
      <w:r>
        <w:br/>
      </w:r>
      <w:r w:rsidRPr="00D53282">
        <w:rPr>
          <w:b/>
        </w:rPr>
        <w:t>Abstract:</w:t>
      </w:r>
      <w:r w:rsidRPr="00D53282">
        <w:t xml:space="preserve"> </w:t>
      </w:r>
      <w:r>
        <w:br/>
        <w:t>SA WG2 would like to inform TSG CT that it conditionally approved the attached CR on the issue of update of subscribed NSSAI when UE is not registered in network. SA WG2 kindly asks TSG CT to reply to this LS in case they have concerns with the attached CR. Action: SA WG2 kindly asks TSG SA to approve the CR if TSG CT does not have any concerns.</w:t>
      </w:r>
    </w:p>
    <w:p w14:paraId="18693753" w14:textId="77777777" w:rsidR="00E00DA6" w:rsidRPr="00B81031" w:rsidRDefault="00000000" w:rsidP="00B81031">
      <w:pPr>
        <w:keepNext/>
        <w:keepLines/>
        <w:rPr>
          <w:i/>
        </w:rPr>
      </w:pPr>
      <w:r w:rsidRPr="00B81031">
        <w:rPr>
          <w:b/>
          <w:bCs/>
          <w:i/>
        </w:rPr>
        <w:t>Comment:</w:t>
      </w:r>
      <w:r>
        <w:rPr>
          <w:i/>
        </w:rPr>
        <w:t xml:space="preserve"> </w:t>
      </w:r>
      <w:r w:rsidR="007615D6">
        <w:rPr>
          <w:i/>
        </w:rPr>
        <w:t>Attached 23.501 4693R2 is in CR Pack SP-230831.</w:t>
      </w:r>
    </w:p>
    <w:p w14:paraId="177C3CE7" w14:textId="77777777" w:rsidR="007615D6" w:rsidRPr="005B25A1" w:rsidRDefault="007615D6" w:rsidP="007615D6">
      <w:pPr>
        <w:keepNext/>
        <w:keepLines/>
        <w:rPr>
          <w:b/>
          <w:bCs/>
        </w:rPr>
      </w:pPr>
      <w:r w:rsidRPr="005B25A1">
        <w:rPr>
          <w:b/>
          <w:bCs/>
        </w:rPr>
        <w:t>Plenary Discussion:</w:t>
      </w:r>
    </w:p>
    <w:p w14:paraId="143923EA" w14:textId="63CD38A4" w:rsidR="007615D6" w:rsidRPr="00061A70" w:rsidRDefault="00061A70" w:rsidP="007615D6">
      <w:pPr>
        <w:keepNext/>
        <w:keepLines/>
      </w:pPr>
      <w:r>
        <w:t>This was left open to review the outcome of</w:t>
      </w:r>
      <w:r w:rsidR="005D123B">
        <w:t xml:space="preserve"> TSG C</w:t>
      </w:r>
      <w:r>
        <w:t xml:space="preserve">T discussions. </w:t>
      </w:r>
      <w:r w:rsidR="005D123B">
        <w:t xml:space="preserve">This was then </w:t>
      </w:r>
      <w:r w:rsidR="005D123B" w:rsidRPr="00C3284B">
        <w:rPr>
          <w:color w:val="0000FF"/>
        </w:rPr>
        <w:t>noted</w:t>
      </w:r>
      <w:r w:rsidR="005D123B">
        <w:t>.</w:t>
      </w:r>
    </w:p>
    <w:p w14:paraId="6F23921C" w14:textId="089D0273" w:rsidR="007615D6" w:rsidRPr="00EB0339" w:rsidRDefault="007615D6" w:rsidP="007615D6">
      <w:r w:rsidRPr="005B25A1">
        <w:rPr>
          <w:b/>
          <w:bCs/>
        </w:rPr>
        <w:t>Status:</w:t>
      </w:r>
      <w:r>
        <w:t xml:space="preserve"> </w:t>
      </w:r>
      <w:r w:rsidR="005D123B" w:rsidRPr="00C3284B">
        <w:rPr>
          <w:color w:val="0000FF"/>
        </w:rPr>
        <w:t>Noted</w:t>
      </w:r>
      <w:r w:rsidR="005D123B">
        <w:t>.</w:t>
      </w:r>
    </w:p>
    <w:p w14:paraId="42A92EAA" w14:textId="77777777" w:rsidR="00E00DA6" w:rsidRDefault="007615D6" w:rsidP="000A3FBD">
      <w:pPr>
        <w:pStyle w:val="NormTop"/>
      </w:pPr>
      <w:r>
        <w:rPr>
          <w:color w:val="0000FF"/>
        </w:rPr>
        <w:t>SP-230831</w:t>
      </w:r>
      <w:r w:rsidRPr="00D53282">
        <w:t xml:space="preserve"> </w:t>
      </w:r>
      <w:r>
        <w:t>(CR PACK) SA WG2 agreed CRs on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CR4693R2; 23.501 CR4694R1; 23.501 CR4695R1.</w:t>
      </w:r>
    </w:p>
    <w:p w14:paraId="6F6FF836" w14:textId="77777777" w:rsidR="00E00DA6" w:rsidRPr="00B81031" w:rsidRDefault="00000000" w:rsidP="00B81031">
      <w:pPr>
        <w:keepNext/>
        <w:keepLines/>
        <w:rPr>
          <w:i/>
        </w:rPr>
      </w:pPr>
      <w:r w:rsidRPr="00B81031">
        <w:rPr>
          <w:b/>
          <w:bCs/>
          <w:i/>
        </w:rPr>
        <w:t>Comment:</w:t>
      </w:r>
      <w:r>
        <w:rPr>
          <w:i/>
        </w:rPr>
        <w:t xml:space="preserve"> </w:t>
      </w:r>
      <w:r w:rsidR="007615D6">
        <w:rPr>
          <w:i/>
        </w:rPr>
        <w:t>Approval of 23.501 4693R2 is dependent upon TSG CT acceptance of the change to Rel-16 (see LS SP-230798).</w:t>
      </w:r>
    </w:p>
    <w:p w14:paraId="35922242" w14:textId="77777777" w:rsidR="007615D6" w:rsidRPr="005B25A1" w:rsidRDefault="007615D6" w:rsidP="007615D6">
      <w:pPr>
        <w:keepNext/>
        <w:keepLines/>
        <w:rPr>
          <w:b/>
          <w:bCs/>
        </w:rPr>
      </w:pPr>
      <w:r w:rsidRPr="005B25A1">
        <w:rPr>
          <w:b/>
          <w:bCs/>
        </w:rPr>
        <w:t>Plenary Discussion:</w:t>
      </w:r>
    </w:p>
    <w:p w14:paraId="2BF7AC11" w14:textId="4007BF17" w:rsidR="00061A70" w:rsidRPr="00061A70" w:rsidRDefault="00061A70" w:rsidP="00061A70">
      <w:pPr>
        <w:keepNext/>
        <w:keepLines/>
      </w:pPr>
      <w:r>
        <w:t>This was left open to review the outcome of</w:t>
      </w:r>
      <w:r w:rsidR="005D123B">
        <w:t xml:space="preserve"> TSG C</w:t>
      </w:r>
      <w:r>
        <w:t>T discussions.</w:t>
      </w:r>
      <w:r w:rsidR="005D123B">
        <w:t xml:space="preserve"> The TSG CT Chair reported that there were no issues from the TSG CT perspective. </w:t>
      </w:r>
      <w:r w:rsidR="005D123B">
        <w:rPr>
          <w:lang w:eastAsia="en-US"/>
        </w:rPr>
        <w:t xml:space="preserve">This CR Pack was </w:t>
      </w:r>
      <w:r w:rsidR="005D123B" w:rsidRPr="00C3284B">
        <w:rPr>
          <w:color w:val="FF0000"/>
          <w:lang w:eastAsia="en-US"/>
        </w:rPr>
        <w:t>approved</w:t>
      </w:r>
      <w:r w:rsidR="005D123B">
        <w:t>.</w:t>
      </w:r>
    </w:p>
    <w:p w14:paraId="5790E0D1" w14:textId="081BFC7E" w:rsidR="00061A70" w:rsidRPr="00EB0339" w:rsidRDefault="00061A70" w:rsidP="00061A70">
      <w:r w:rsidRPr="005B25A1">
        <w:rPr>
          <w:b/>
          <w:bCs/>
        </w:rPr>
        <w:t>Status:</w:t>
      </w:r>
      <w:r>
        <w:t xml:space="preserve"> </w:t>
      </w:r>
      <w:r w:rsidR="005D123B" w:rsidRPr="00C3284B">
        <w:rPr>
          <w:color w:val="FF0000"/>
          <w:lang w:eastAsia="en-US"/>
        </w:rPr>
        <w:t>Approved</w:t>
      </w:r>
      <w:r w:rsidR="005D123B">
        <w:t>.</w:t>
      </w:r>
    </w:p>
    <w:p w14:paraId="611259C8" w14:textId="77777777" w:rsidR="00E00DA6" w:rsidRDefault="007615D6" w:rsidP="000A3FBD">
      <w:pPr>
        <w:pStyle w:val="NormTop"/>
      </w:pPr>
      <w:r>
        <w:rPr>
          <w:color w:val="0000FF"/>
        </w:rPr>
        <w:t>SP-230786</w:t>
      </w:r>
      <w:r w:rsidRPr="00D53282">
        <w:t xml:space="preserve"> </w:t>
      </w:r>
      <w:r>
        <w:t>(LS IN) LS from SA WG4: Reply LS on alignment of activities on UE data collection, reporting and event exposure (Source: SA WG4 (S4-231092))</w:t>
      </w:r>
      <w:r>
        <w:br/>
      </w:r>
      <w:r w:rsidRPr="00D53282">
        <w:rPr>
          <w:b/>
        </w:rPr>
        <w:t>Document for:</w:t>
      </w:r>
      <w:r w:rsidRPr="00D53282">
        <w:t xml:space="preserve"> </w:t>
      </w:r>
      <w:r>
        <w:t>Action</w:t>
      </w:r>
      <w:r>
        <w:br/>
      </w:r>
      <w:r w:rsidRPr="00D53282">
        <w:rPr>
          <w:b/>
        </w:rPr>
        <w:t>Abstract:</w:t>
      </w:r>
      <w:r w:rsidRPr="00D53282">
        <w:t xml:space="preserve"> </w:t>
      </w:r>
      <w:r>
        <w:br/>
        <w:t>SA WG4 acknowledges TSG SA LS on the topic of alignment of activities on UE data collection, reporting and event exposure and provides the following answers to the questions posed.</w:t>
      </w:r>
    </w:p>
    <w:p w14:paraId="180B31C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SP-230427 from TSG SA#100.</w:t>
      </w:r>
    </w:p>
    <w:p w14:paraId="0080D318" w14:textId="77777777" w:rsidR="007615D6" w:rsidRPr="005B25A1" w:rsidRDefault="007615D6" w:rsidP="007615D6">
      <w:pPr>
        <w:keepNext/>
        <w:keepLines/>
        <w:rPr>
          <w:b/>
          <w:bCs/>
        </w:rPr>
      </w:pPr>
      <w:r w:rsidRPr="005B25A1">
        <w:rPr>
          <w:b/>
          <w:bCs/>
        </w:rPr>
        <w:t>Plenary Discussion:</w:t>
      </w:r>
    </w:p>
    <w:p w14:paraId="495E0D1B" w14:textId="6EEEE7AC" w:rsidR="00061A70" w:rsidRPr="00061A70" w:rsidRDefault="003530EA" w:rsidP="00061A70">
      <w:pPr>
        <w:keepNext/>
        <w:keepLines/>
      </w:pPr>
      <w:r>
        <w:t xml:space="preserve">Qualcomm commented that this was discussed at TSG SA#100 and had proposed to transfer this to SA WG2, but some companies preferred to await the Rel-19 technical content discussions outcome before deciding on this, so the LS could be noted. Nokia commented that there has been little progress on this and suggested postponing this LS again. The SA WG6 Chair commented that SA WG6 also have an interest in this topic and suggested postponing this. </w:t>
      </w:r>
      <w:r w:rsidR="00724741">
        <w:t xml:space="preserve">MediaTek </w:t>
      </w:r>
      <w:r>
        <w:t xml:space="preserve">also proposed to postpone the LS. The TSG SA Chair asked for input papers to be provided to the next meeting if this intends further discussion, otherwise it will then be noted. This LS was then </w:t>
      </w:r>
      <w:r w:rsidRPr="003530EA">
        <w:rPr>
          <w:color w:val="0000FF"/>
        </w:rPr>
        <w:t>postponed</w:t>
      </w:r>
      <w:r>
        <w:t>.</w:t>
      </w:r>
    </w:p>
    <w:p w14:paraId="692EFD9B" w14:textId="20F381E9" w:rsidR="007615D6" w:rsidRPr="00EB0339" w:rsidRDefault="007615D6" w:rsidP="007615D6">
      <w:r w:rsidRPr="005B25A1">
        <w:rPr>
          <w:b/>
          <w:bCs/>
        </w:rPr>
        <w:t>Status:</w:t>
      </w:r>
      <w:r>
        <w:t xml:space="preserve"> </w:t>
      </w:r>
      <w:r w:rsidR="003530EA" w:rsidRPr="003530EA">
        <w:rPr>
          <w:color w:val="0000FF"/>
        </w:rPr>
        <w:t>Postponed</w:t>
      </w:r>
      <w:r w:rsidR="003530EA">
        <w:t>.</w:t>
      </w:r>
    </w:p>
    <w:p w14:paraId="4AC424DC" w14:textId="77777777" w:rsidR="00E00DA6" w:rsidRDefault="007615D6" w:rsidP="000A3FBD">
      <w:pPr>
        <w:pStyle w:val="NormTop"/>
      </w:pPr>
      <w:r>
        <w:rPr>
          <w:color w:val="0000FF"/>
        </w:rPr>
        <w:lastRenderedPageBreak/>
        <w:t>SP-230803</w:t>
      </w:r>
      <w:r w:rsidRPr="00D53282">
        <w:t xml:space="preserve"> </w:t>
      </w:r>
      <w:r>
        <w:t>(LS IN) LS from SA WG6: Reply LS on initiation of new work item ITU-T Y.NGNe-CEE 'Capability exposure enhancement in next generation network evolution (NGNe)' (Source: SA WG6 (S6-232770))</w:t>
      </w:r>
      <w:r>
        <w:br/>
      </w:r>
      <w:r w:rsidRPr="00D53282">
        <w:rPr>
          <w:b/>
        </w:rPr>
        <w:t>Document for:</w:t>
      </w:r>
      <w:r w:rsidRPr="00D53282">
        <w:t xml:space="preserve"> </w:t>
      </w:r>
      <w:r>
        <w:t>Action</w:t>
      </w:r>
      <w:r>
        <w:br/>
      </w:r>
      <w:r w:rsidRPr="00D53282">
        <w:rPr>
          <w:b/>
        </w:rPr>
        <w:t>Abstract:</w:t>
      </w:r>
      <w:r w:rsidRPr="00D53282">
        <w:t xml:space="preserve"> </w:t>
      </w:r>
      <w:r>
        <w:br/>
        <w:t>SA WG6 has received an LS from ITU-T SG13 (see attached) about their work on 'Capability exposure enhancement in next generation network evolution (NGNe)'. SA WG6 asks SA to forward the attached LS from ITU-T SG13 to other relevant groups and prepare a consolidated reply to ITU-T on this topic. SA WG6 provides the following description to be part of the consolidated reply to ITU-T from SA: SA WG6 would like to share the information of the following specifications which are relevant on this topic SA WG6 has provided the application layer architecture specifications for verticals, including architecture requirements and functional architecture for supporting the integration of verticals to 3GPP systems. As part of SA WG6 work, the application enablement layer includes vertical specific application 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 . .} Action: SA WG6 kindly requests TSG SA to forward the attached LS from ITU-T SG13 to relevant groups and to take the above SA WG6 description into account towards the consolidated response to ITU-T SG13.</w:t>
      </w:r>
    </w:p>
    <w:p w14:paraId="61C6F365" w14:textId="77777777" w:rsidR="00E00DA6" w:rsidRPr="00B81031" w:rsidRDefault="00000000" w:rsidP="00B81031">
      <w:pPr>
        <w:keepNext/>
        <w:keepLines/>
        <w:rPr>
          <w:i/>
        </w:rPr>
      </w:pPr>
      <w:r w:rsidRPr="00B81031">
        <w:rPr>
          <w:b/>
          <w:bCs/>
          <w:i/>
        </w:rPr>
        <w:t>Comment:</w:t>
      </w:r>
      <w:r>
        <w:rPr>
          <w:i/>
        </w:rPr>
        <w:t xml:space="preserve"> </w:t>
      </w:r>
      <w:r w:rsidR="007615D6">
        <w:rPr>
          <w:i/>
        </w:rPr>
        <w:t>Requests TSG SA to forward the attached LS from ITU-T SG13 to relevant groups and to create a consolidated response to ITU-T SG13.</w:t>
      </w:r>
    </w:p>
    <w:p w14:paraId="287463FA" w14:textId="77777777" w:rsidR="007615D6" w:rsidRPr="005B25A1" w:rsidRDefault="007615D6" w:rsidP="007615D6">
      <w:pPr>
        <w:keepNext/>
        <w:keepLines/>
        <w:rPr>
          <w:b/>
          <w:bCs/>
        </w:rPr>
      </w:pPr>
      <w:r w:rsidRPr="005B25A1">
        <w:rPr>
          <w:b/>
          <w:bCs/>
        </w:rPr>
        <w:t>Plenary Discussion:</w:t>
      </w:r>
    </w:p>
    <w:p w14:paraId="142C3215" w14:textId="04814437" w:rsidR="007615D6" w:rsidRPr="003530EA" w:rsidRDefault="003530EA" w:rsidP="007615D6">
      <w:pPr>
        <w:keepNext/>
        <w:keepLines/>
      </w:pPr>
      <w:r>
        <w:t xml:space="preserve">Samsung </w:t>
      </w:r>
      <w:r w:rsidR="00706004">
        <w:t xml:space="preserve">commented that it could be useful to ask SA WG2 and SA WG5 for any input on this in order to provide information to the ITU-T. Nokia suggested to draft a LS to relevant WGs to ask for input for a consolidated response to the ITU-T. The TSG SA Chair did not want to burden the WGs with additional work to indicate what work they are doing. Huawei supported the proposal from Nokia to get feedback from WGs. Ericsson suggested a high level response to ITU-T indicating the groups working on API specification. An LS to ITU-T was drafted in </w:t>
      </w:r>
      <w:r w:rsidR="00706004" w:rsidRPr="00706004">
        <w:rPr>
          <w:color w:val="0000FF"/>
        </w:rPr>
        <w:t>SP-230806</w:t>
      </w:r>
      <w:r w:rsidR="00706004">
        <w:t xml:space="preserve">. </w:t>
      </w:r>
      <w:r w:rsidR="002B1DBF">
        <w:t xml:space="preserve">No response was considered necessary and this was </w:t>
      </w:r>
      <w:r w:rsidR="002B1DBF" w:rsidRPr="00C3284B">
        <w:rPr>
          <w:color w:val="0000FF"/>
        </w:rPr>
        <w:t>noted</w:t>
      </w:r>
      <w:r w:rsidR="002B1DBF">
        <w:t>.</w:t>
      </w:r>
    </w:p>
    <w:p w14:paraId="1C55B876" w14:textId="77777777" w:rsidR="002B1DBF" w:rsidRPr="00EB0339" w:rsidRDefault="002B1DBF" w:rsidP="002B1DBF">
      <w:r w:rsidRPr="005B25A1">
        <w:rPr>
          <w:b/>
          <w:bCs/>
        </w:rPr>
        <w:t>Status:</w:t>
      </w:r>
      <w:r>
        <w:t xml:space="preserve"> </w:t>
      </w:r>
      <w:r w:rsidRPr="00C3284B">
        <w:rPr>
          <w:color w:val="0000FF"/>
        </w:rPr>
        <w:t>Noted</w:t>
      </w:r>
      <w:r>
        <w:t>.</w:t>
      </w:r>
    </w:p>
    <w:p w14:paraId="1260750F" w14:textId="400FC3C3" w:rsidR="00E00DA6" w:rsidRDefault="007615D6" w:rsidP="000A3FBD">
      <w:pPr>
        <w:pStyle w:val="NormTop"/>
      </w:pPr>
      <w:r>
        <w:rPr>
          <w:color w:val="0000FF"/>
        </w:rPr>
        <w:t>SP-23</w:t>
      </w:r>
      <w:r w:rsidR="005D123B">
        <w:rPr>
          <w:color w:val="0000FF"/>
        </w:rPr>
        <w:t>0806</w:t>
      </w:r>
      <w:r w:rsidRPr="00D53282">
        <w:t xml:space="preserve"> </w:t>
      </w:r>
      <w:r>
        <w:t xml:space="preserve">(LS OUT) </w:t>
      </w:r>
      <w:r w:rsidR="005D123B">
        <w:t>[DRAFT] Forwarding LS from ITU-T SG13 on initiation of new work item ITU-T Y.NGNe-CEE 'Capability exposure enhancement in next generation network evolution (NGNe)'</w:t>
      </w:r>
      <w:r>
        <w:t xml:space="preserve"> (Source:</w:t>
      </w:r>
      <w:r w:rsidR="005D123B">
        <w:t xml:space="preserve"> TSG SA</w:t>
      </w:r>
      <w:r>
        <w:t>)</w:t>
      </w:r>
      <w:r>
        <w:br/>
      </w:r>
      <w:r w:rsidRPr="00D53282">
        <w:rPr>
          <w:b/>
        </w:rPr>
        <w:t>Document for:</w:t>
      </w:r>
      <w:r w:rsidRPr="00D53282">
        <w:t xml:space="preserve"> </w:t>
      </w:r>
      <w:r>
        <w:t>Approval</w:t>
      </w:r>
      <w:r>
        <w:br/>
      </w:r>
      <w:r w:rsidRPr="00D53282">
        <w:rPr>
          <w:b/>
        </w:rPr>
        <w:t>Abstract:</w:t>
      </w:r>
      <w:r w:rsidRPr="00D53282">
        <w:t xml:space="preserve"> </w:t>
      </w:r>
      <w:r>
        <w:br/>
      </w:r>
      <w:r w:rsidR="005D123B">
        <w:t>To: SA WG2, SA WG3, SA WG4, SA WG5, CT WG3, CT WG4. CC: TSG CT, SA WG6. Attachment: S6-232235</w:t>
      </w:r>
    </w:p>
    <w:p w14:paraId="19776F95" w14:textId="453B3BF6" w:rsidR="00E00DA6" w:rsidRPr="00B81031" w:rsidRDefault="00000000" w:rsidP="00B81031">
      <w:pPr>
        <w:keepNext/>
        <w:keepLines/>
        <w:rPr>
          <w:i/>
        </w:rPr>
      </w:pPr>
      <w:r w:rsidRPr="00B81031">
        <w:rPr>
          <w:b/>
          <w:bCs/>
          <w:i/>
        </w:rPr>
        <w:t>Comment:</w:t>
      </w:r>
      <w:r>
        <w:rPr>
          <w:i/>
        </w:rPr>
        <w:t xml:space="preserve"> </w:t>
      </w:r>
      <w:r w:rsidR="005D123B">
        <w:rPr>
          <w:i/>
        </w:rPr>
        <w:t>Created at meeting.</w:t>
      </w:r>
    </w:p>
    <w:p w14:paraId="16006446" w14:textId="77777777" w:rsidR="007615D6" w:rsidRPr="005B25A1" w:rsidRDefault="007615D6" w:rsidP="007615D6">
      <w:pPr>
        <w:keepNext/>
        <w:keepLines/>
        <w:rPr>
          <w:b/>
          <w:bCs/>
        </w:rPr>
      </w:pPr>
      <w:r w:rsidRPr="005B25A1">
        <w:rPr>
          <w:b/>
          <w:bCs/>
        </w:rPr>
        <w:t>Plenary Discussion:</w:t>
      </w:r>
    </w:p>
    <w:p w14:paraId="47C1C56B" w14:textId="77777777" w:rsidR="002B1DBF" w:rsidRDefault="005D123B" w:rsidP="007615D6">
      <w:pPr>
        <w:keepNext/>
        <w:keepLines/>
      </w:pPr>
      <w:r>
        <w:t>Ericsson suggested this is further considered and an LS sent from the next meeting if needed. The SA</w:t>
      </w:r>
      <w:r w:rsidR="00B41ED1">
        <w:t> WG6</w:t>
      </w:r>
      <w:r>
        <w:t xml:space="preserve"> Chair commented that SA WG6 had requested</w:t>
      </w:r>
      <w:r w:rsidR="00B41ED1">
        <w:t xml:space="preserve"> TSG S</w:t>
      </w:r>
      <w:r>
        <w:t>A to forward the ITU-T LS to</w:t>
      </w:r>
      <w:r w:rsidR="00B41ED1">
        <w:t> WGs</w:t>
      </w:r>
      <w:r>
        <w:t xml:space="preserve"> in order to generate a consolidated response. The</w:t>
      </w:r>
      <w:r w:rsidR="00B41ED1">
        <w:t xml:space="preserve"> TSG S</w:t>
      </w:r>
      <w:r>
        <w:t>A Chair commented that as there is no action from ITU-T on</w:t>
      </w:r>
      <w:r w:rsidR="00B41ED1">
        <w:t xml:space="preserve"> TSG S</w:t>
      </w:r>
      <w:r>
        <w:t>A</w:t>
      </w:r>
      <w:r w:rsidR="00B41ED1">
        <w:t xml:space="preserve">, the exchange of LSs for no good purpose should be discouraged. Nokia commented that TSG SA should decide whether a reply is needed for information about work in other WGs and if so, then the other WGs should be asked to provide input. This was left for further off-line discussion. </w:t>
      </w:r>
      <w:r w:rsidR="002B1DBF">
        <w:t>Nokia suggested noting in this report that there was no need to respond to this.</w:t>
      </w:r>
    </w:p>
    <w:p w14:paraId="21AC7D6D" w14:textId="204A1BFB" w:rsidR="002B1DBF" w:rsidRPr="002B1DBF" w:rsidRDefault="002B1DBF" w:rsidP="007615D6">
      <w:pPr>
        <w:keepNext/>
        <w:keepLines/>
        <w:rPr>
          <w:b/>
          <w:bCs/>
          <w:color w:val="0000FF"/>
        </w:rPr>
      </w:pPr>
      <w:r w:rsidRPr="002B1DBF">
        <w:rPr>
          <w:b/>
          <w:bCs/>
          <w:color w:val="0000FF"/>
        </w:rPr>
        <w:t>TSG SA thanked SA WG6 for bringing this to the attention of TSG SA but did not think that a consolidated response from TSG SA to ITU-T was necessary.</w:t>
      </w:r>
    </w:p>
    <w:p w14:paraId="28138D4D" w14:textId="384582F8" w:rsidR="007615D6" w:rsidRPr="002B1DBF" w:rsidRDefault="002B1DBF" w:rsidP="007615D6">
      <w:pPr>
        <w:keepNext/>
        <w:keepLines/>
      </w:pPr>
      <w:r>
        <w:t xml:space="preserve">This was then </w:t>
      </w:r>
      <w:r w:rsidRPr="00C3284B">
        <w:rPr>
          <w:color w:val="0000FF"/>
        </w:rPr>
        <w:t>noted</w:t>
      </w:r>
      <w:r>
        <w:t>.</w:t>
      </w:r>
    </w:p>
    <w:p w14:paraId="11207B79" w14:textId="2CA123BB" w:rsidR="007615D6" w:rsidRPr="00EB0339" w:rsidRDefault="007615D6" w:rsidP="007615D6">
      <w:r w:rsidRPr="005B25A1">
        <w:rPr>
          <w:b/>
          <w:bCs/>
        </w:rPr>
        <w:t>Status:</w:t>
      </w:r>
      <w:r>
        <w:t xml:space="preserve"> </w:t>
      </w:r>
      <w:r w:rsidR="002B1DBF" w:rsidRPr="00C3284B">
        <w:rPr>
          <w:color w:val="0000FF"/>
        </w:rPr>
        <w:t>Noted</w:t>
      </w:r>
      <w:r w:rsidR="002B1DBF">
        <w:t>.</w:t>
      </w:r>
    </w:p>
    <w:p w14:paraId="6ECD3281" w14:textId="77777777" w:rsidR="005D123B" w:rsidRDefault="005D123B" w:rsidP="005D123B">
      <w:pPr>
        <w:pStyle w:val="NormTop"/>
      </w:pPr>
      <w:r>
        <w:rPr>
          <w:color w:val="0000FF"/>
        </w:rPr>
        <w:lastRenderedPageBreak/>
        <w:t>SP-231104</w:t>
      </w:r>
      <w:r w:rsidRPr="00D53282">
        <w:t xml:space="preserve"> </w:t>
      </w:r>
      <w:r>
        <w:t>(LS OUT) [DRAFT] Reply LS on QoS Sustainability analytics and V2X service adaptations (SA WG6 aspects) (Source: Lenovo)</w:t>
      </w:r>
      <w:r>
        <w:br/>
      </w:r>
      <w:r w:rsidRPr="00D53282">
        <w:rPr>
          <w:b/>
        </w:rPr>
        <w:t>Document for:</w:t>
      </w:r>
      <w:r w:rsidRPr="00D53282">
        <w:t xml:space="preserve"> </w:t>
      </w:r>
      <w:r>
        <w:t>Approval</w:t>
      </w:r>
      <w:r>
        <w:br/>
      </w:r>
      <w:r w:rsidRPr="00D53282">
        <w:rPr>
          <w:b/>
        </w:rPr>
        <w:t>Abstract:</w:t>
      </w:r>
      <w:r w:rsidRPr="00D53282">
        <w:t xml:space="preserve"> </w:t>
      </w:r>
      <w:r>
        <w:br/>
        <w:t>To: 5GAA Working Group 4, Working Group 1, Working Group 2. CC: SA WG6.</w:t>
      </w:r>
      <w:r>
        <w:br/>
        <w:t>Resubmission of SP-230734 for discussion in SA#101.</w:t>
      </w:r>
    </w:p>
    <w:p w14:paraId="5117715A" w14:textId="77777777" w:rsidR="005D123B" w:rsidRPr="00B81031" w:rsidRDefault="005D123B" w:rsidP="005D123B">
      <w:pPr>
        <w:keepNext/>
        <w:keepLines/>
        <w:rPr>
          <w:i/>
        </w:rPr>
      </w:pPr>
      <w:r w:rsidRPr="00B81031">
        <w:rPr>
          <w:b/>
          <w:bCs/>
          <w:i/>
        </w:rPr>
        <w:t>Comment:</w:t>
      </w:r>
      <w:r>
        <w:rPr>
          <w:i/>
        </w:rPr>
        <w:t xml:space="preserve"> Revision of SP-230734 from TSG SA#100 (response to noted LS in SP-230397).</w:t>
      </w:r>
    </w:p>
    <w:p w14:paraId="0B647885" w14:textId="77777777" w:rsidR="005D123B" w:rsidRPr="005B25A1" w:rsidRDefault="005D123B" w:rsidP="005D123B">
      <w:pPr>
        <w:keepNext/>
        <w:keepLines/>
        <w:rPr>
          <w:b/>
          <w:bCs/>
        </w:rPr>
      </w:pPr>
      <w:r w:rsidRPr="005B25A1">
        <w:rPr>
          <w:b/>
          <w:bCs/>
        </w:rPr>
        <w:t>Plenary Discussion:</w:t>
      </w:r>
    </w:p>
    <w:p w14:paraId="28702C3B" w14:textId="77777777" w:rsidR="005D123B" w:rsidRPr="00EB7793" w:rsidRDefault="005D123B" w:rsidP="005D123B">
      <w:pPr>
        <w:keepNext/>
        <w:keepLines/>
      </w:pPr>
      <w:r>
        <w:t xml:space="preserve">The incoming LS for this had been noted and there was no further information needed for this. This was then </w:t>
      </w:r>
      <w:r w:rsidRPr="00C3284B">
        <w:rPr>
          <w:color w:val="0000FF"/>
        </w:rPr>
        <w:t>noted</w:t>
      </w:r>
      <w:r>
        <w:t>.</w:t>
      </w:r>
    </w:p>
    <w:p w14:paraId="725DA9D3" w14:textId="77777777" w:rsidR="005D123B" w:rsidRPr="00EB0339" w:rsidRDefault="005D123B" w:rsidP="005D123B">
      <w:r w:rsidRPr="005B25A1">
        <w:rPr>
          <w:b/>
          <w:bCs/>
        </w:rPr>
        <w:t>Status:</w:t>
      </w:r>
      <w:r>
        <w:t xml:space="preserve"> </w:t>
      </w:r>
      <w:r w:rsidRPr="00C3284B">
        <w:rPr>
          <w:color w:val="0000FF"/>
        </w:rPr>
        <w:t>Noted</w:t>
      </w:r>
      <w:r>
        <w:t>.</w:t>
      </w:r>
    </w:p>
    <w:p w14:paraId="3AFF2AD8" w14:textId="77777777" w:rsidR="00E604CC" w:rsidRDefault="00E604CC"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Slice based PLMN selection</w:t>
      </w:r>
    </w:p>
    <w:p w14:paraId="6A1B616E" w14:textId="77777777" w:rsidR="00E00DA6" w:rsidRDefault="007615D6" w:rsidP="000A3FBD">
      <w:pPr>
        <w:pStyle w:val="NormTop"/>
      </w:pPr>
      <w:r>
        <w:rPr>
          <w:color w:val="0000FF"/>
        </w:rPr>
        <w:t>SP-230804</w:t>
      </w:r>
      <w:r w:rsidRPr="00D53282">
        <w:t xml:space="preserve"> </w:t>
      </w:r>
      <w:r>
        <w:t>(LS IN) LS from CT WG1: LS on the requirements for slice-based PLMN selection (Source: CT WG1 (C1-236565))</w:t>
      </w:r>
      <w:r>
        <w:br/>
      </w:r>
      <w:r w:rsidRPr="00D53282">
        <w:rPr>
          <w:b/>
        </w:rPr>
        <w:t>Document for:</w:t>
      </w:r>
      <w:r w:rsidRPr="00D53282">
        <w:t xml:space="preserve"> </w:t>
      </w:r>
      <w:r>
        <w:t>Information</w:t>
      </w:r>
      <w:r>
        <w:br/>
      </w:r>
      <w:r w:rsidRPr="00D53282">
        <w:rPr>
          <w:b/>
        </w:rPr>
        <w:t>Abstract:</w:t>
      </w:r>
      <w:r w:rsidRPr="00D53282">
        <w:t xml:space="preserve"> </w:t>
      </w:r>
      <w:r>
        <w:br/>
        <w:t>CT WG1 has initiated a work item on Slice-based PLMN selection (SbPS). The stage 1 requirement that this work is based on is in TS 22.261: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Issue 1 CT WG1 has discussed the stage 2 and stage 3 interpretation of the condition requiring a network slice not offered by the serving network . Specifically, CT WG1 has discussed the following scenarios: Scenario 1: The UE activates multiple services/applications mapping to multiple slices, wherein some of the slices are only offered by the serving VPLMN and the others are only offered by other available VPLMNs. Scenario 2: A service/application is mapped to a slice using default URSP rule with the match-all traffic descriptor (see TS 24.526). CT WG1 would like to ask the following questions: Question 1: Would SA WG1 be able to provide any additional guidance regarding Scenario 1? In particular: a) Whether the 'prioritization information' defines priorities between the PLMNs or between the slices? b) If the answer to a) is between the slices , should the prioritization of slices be determined by the network or by the UE? Question 2: Should a slice determined according to Scenario 2 be considered as being offered by the serving network or not? If yes, then is the slice determined from the non-default URSP rule to be considered as higher priority than the slice determined from the default URSP rule? Issue 2 Regarding the prioritization information of the VPLMNs with which the UE may register for the network slice, CT WG1 has discussed the interaction between the legacy prioritization of VPLMNs ( Operator controlled PLMN selector ) and the new prioritization information of the VPLMNs with which the UE may register for the network slice. Question 3: Would SA WG1 be able to provide any additional guidance regarding the interaction between legacy PLMN selection prioritization and new prioritization information for slice based PLMN selection? In particular: a) which list has a higher priority while performing PLMN selection?; b) does the trigger to perform SOR apply when the UE uses slice-based PLMN selection?</w:t>
      </w:r>
    </w:p>
    <w:p w14:paraId="3775A54F" w14:textId="77777777" w:rsidR="007615D6" w:rsidRPr="005B25A1" w:rsidRDefault="007615D6" w:rsidP="007615D6">
      <w:pPr>
        <w:keepNext/>
        <w:keepLines/>
        <w:rPr>
          <w:b/>
          <w:bCs/>
        </w:rPr>
      </w:pPr>
      <w:r w:rsidRPr="005B25A1">
        <w:rPr>
          <w:b/>
          <w:bCs/>
        </w:rPr>
        <w:t>Plenary Discussion:</w:t>
      </w:r>
    </w:p>
    <w:p w14:paraId="37539434" w14:textId="337802EF" w:rsidR="007615D6" w:rsidRPr="00EB7793" w:rsidRDefault="00EB7793" w:rsidP="007615D6">
      <w:pPr>
        <w:keepNext/>
        <w:keepLines/>
      </w:pPr>
      <w:r>
        <w:t xml:space="preserve">The discussion paper from Qualcomm provided in </w:t>
      </w:r>
      <w:r>
        <w:rPr>
          <w:color w:val="0000FF"/>
        </w:rPr>
        <w:t>SP-231092</w:t>
      </w:r>
      <w:r w:rsidRPr="00D53282">
        <w:t xml:space="preserve"> </w:t>
      </w:r>
      <w:r>
        <w:t xml:space="preserve">was reviewed. </w:t>
      </w:r>
      <w:r w:rsidR="00F666A9">
        <w:t xml:space="preserve">This was then </w:t>
      </w:r>
      <w:r w:rsidR="00F666A9" w:rsidRPr="00C3284B">
        <w:rPr>
          <w:color w:val="0000FF"/>
        </w:rPr>
        <w:t>noted</w:t>
      </w:r>
      <w:r w:rsidR="00F666A9">
        <w:t>.</w:t>
      </w:r>
    </w:p>
    <w:p w14:paraId="67635FA9" w14:textId="77777777" w:rsidR="002923D8" w:rsidRPr="00EB0339" w:rsidRDefault="002923D8" w:rsidP="002923D8">
      <w:r w:rsidRPr="005B25A1">
        <w:rPr>
          <w:b/>
          <w:bCs/>
        </w:rPr>
        <w:t>Status:</w:t>
      </w:r>
      <w:r>
        <w:t xml:space="preserve"> </w:t>
      </w:r>
      <w:r w:rsidRPr="00C3284B">
        <w:rPr>
          <w:color w:val="0000FF"/>
        </w:rPr>
        <w:t>Noted</w:t>
      </w:r>
      <w:r>
        <w:t>.</w:t>
      </w:r>
    </w:p>
    <w:p w14:paraId="0FC1A3B1" w14:textId="48820200" w:rsidR="00E00DA6" w:rsidRDefault="007615D6" w:rsidP="000A3FBD">
      <w:pPr>
        <w:pStyle w:val="NormTop"/>
      </w:pPr>
      <w:r>
        <w:rPr>
          <w:color w:val="0000FF"/>
        </w:rPr>
        <w:lastRenderedPageBreak/>
        <w:t>SP-231092</w:t>
      </w:r>
      <w:r w:rsidRPr="00D53282">
        <w:t xml:space="preserve"> </w:t>
      </w:r>
      <w:r>
        <w:t>(DISCUSSION) Way forward on Slice based PLMN selection (Source: Qualcomm)</w:t>
      </w:r>
      <w:r>
        <w:br/>
      </w:r>
      <w:r w:rsidRPr="00D53282">
        <w:rPr>
          <w:b/>
        </w:rPr>
        <w:t>Document for:</w:t>
      </w:r>
      <w:r w:rsidRPr="00D53282">
        <w:t xml:space="preserve"> </w:t>
      </w:r>
      <w:r>
        <w:t>Agreement</w:t>
      </w:r>
      <w:r>
        <w:br/>
      </w:r>
      <w:r w:rsidRPr="00D53282">
        <w:rPr>
          <w:b/>
        </w:rPr>
        <w:t>Abstract:</w:t>
      </w:r>
      <w:r w:rsidRPr="00D53282">
        <w:t xml:space="preserve"> </w:t>
      </w:r>
      <w:r>
        <w:br/>
        <w:t>CT1 has sent an LS to SA1/SA/CT asking clarifications on the requirements for slice based PLMN selection. This paper pr</w:t>
      </w:r>
      <w:r w:rsidR="00EB7793">
        <w:t>o</w:t>
      </w:r>
      <w:r>
        <w:t>poses a way forward on this work across all the envolved groups. In the appendix, we summarize technical discussion that is taking place.</w:t>
      </w:r>
    </w:p>
    <w:p w14:paraId="12B16F35"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SP-230804.</w:t>
      </w:r>
    </w:p>
    <w:p w14:paraId="3C03F6AE" w14:textId="77777777" w:rsidR="007615D6" w:rsidRPr="005B25A1" w:rsidRDefault="007615D6" w:rsidP="007615D6">
      <w:pPr>
        <w:keepNext/>
        <w:keepLines/>
        <w:rPr>
          <w:b/>
          <w:bCs/>
        </w:rPr>
      </w:pPr>
      <w:r w:rsidRPr="005B25A1">
        <w:rPr>
          <w:b/>
          <w:bCs/>
        </w:rPr>
        <w:t>Plenary Discussion:</w:t>
      </w:r>
    </w:p>
    <w:p w14:paraId="7F1B546A" w14:textId="65AADF7C" w:rsidR="007615D6" w:rsidRPr="00EB7793" w:rsidRDefault="00EB7793" w:rsidP="007615D6">
      <w:pPr>
        <w:keepNext/>
        <w:keepLines/>
      </w:pPr>
      <w:r>
        <w:t xml:space="preserve">Nokia commented that this did not seem so urgent </w:t>
      </w:r>
      <w:r w:rsidR="00F666A9">
        <w:t>given the timings for the next CT</w:t>
      </w:r>
      <w:r w:rsidR="002923D8">
        <w:t> </w:t>
      </w:r>
      <w:r w:rsidR="00F666A9">
        <w:t>WG1 meetings. Qualcomm commented that it would be difficult for CT</w:t>
      </w:r>
      <w:r w:rsidR="002923D8">
        <w:t> </w:t>
      </w:r>
      <w:r w:rsidR="00F666A9">
        <w:t>WG1 to complete this in 2024/Q1. The TSG</w:t>
      </w:r>
      <w:r w:rsidR="002923D8">
        <w:t> </w:t>
      </w:r>
      <w:r w:rsidR="00F666A9">
        <w:t>SA Chair commented that CT</w:t>
      </w:r>
      <w:r w:rsidR="002923D8">
        <w:t> </w:t>
      </w:r>
      <w:r w:rsidR="00F666A9">
        <w:t>WG1</w:t>
      </w:r>
      <w:r w:rsidR="00004B6D">
        <w:t xml:space="preserve"> and SA WG1</w:t>
      </w:r>
      <w:r w:rsidR="00F666A9">
        <w:t xml:space="preserve"> can organize </w:t>
      </w:r>
      <w:r w:rsidR="00004B6D">
        <w:t xml:space="preserve">joint </w:t>
      </w:r>
      <w:r w:rsidR="00F666A9">
        <w:t>electronic conference calls if they think it necessary to resolve this issue.</w:t>
      </w:r>
      <w:r w:rsidR="00004B6D">
        <w:t xml:space="preserve"> </w:t>
      </w:r>
      <w:r w:rsidR="00004B6D" w:rsidRPr="00004B6D">
        <w:rPr>
          <w:b/>
          <w:bCs/>
          <w:color w:val="0000FF"/>
        </w:rPr>
        <w:t>SA WG1 were asked to try to approve an LS on this early in their November meeting week in order to allow other WGs to be able to consider this in the November WG meetings.</w:t>
      </w:r>
      <w:r w:rsidR="00F666A9">
        <w:t xml:space="preserve"> This was then </w:t>
      </w:r>
      <w:r w:rsidR="00F666A9" w:rsidRPr="00C3284B">
        <w:rPr>
          <w:color w:val="0000FF"/>
        </w:rPr>
        <w:t>noted</w:t>
      </w:r>
      <w:r w:rsidR="00F666A9">
        <w:t>.</w:t>
      </w:r>
    </w:p>
    <w:p w14:paraId="5682533A" w14:textId="67666AE1" w:rsidR="007615D6" w:rsidRPr="00EB0339" w:rsidRDefault="007615D6" w:rsidP="007615D6">
      <w:r w:rsidRPr="005B25A1">
        <w:rPr>
          <w:b/>
          <w:bCs/>
        </w:rPr>
        <w:t>Status:</w:t>
      </w:r>
      <w:r>
        <w:t xml:space="preserve"> </w:t>
      </w:r>
      <w:r w:rsidR="00F666A9" w:rsidRPr="00C3284B">
        <w:rPr>
          <w:color w:val="0000FF"/>
        </w:rPr>
        <w:t>Noted</w:t>
      </w:r>
      <w:r w:rsidR="00F666A9">
        <w:t>.</w:t>
      </w:r>
    </w:p>
    <w:p w14:paraId="60BFC77D" w14:textId="77777777" w:rsidR="007615D6" w:rsidRDefault="007615D6" w:rsidP="007615D6">
      <w:pPr>
        <w:pStyle w:val="Heading1"/>
      </w:pPr>
      <w:bookmarkStart w:id="13" w:name="_Toc145733747"/>
      <w:r>
        <w:t>3</w:t>
      </w:r>
      <w:r>
        <w:tab/>
        <w:t>Items for early consideration</w:t>
      </w:r>
      <w:bookmarkEnd w:id="13"/>
    </w:p>
    <w:p w14:paraId="3854E412" w14:textId="77777777" w:rsidR="007615D6" w:rsidRDefault="007615D6" w:rsidP="0010433C">
      <w:pPr>
        <w:pStyle w:val="Heading2"/>
      </w:pPr>
      <w:bookmarkStart w:id="14" w:name="_Toc145733748"/>
      <w:r>
        <w:t>3.1</w:t>
      </w:r>
      <w:r>
        <w:tab/>
        <w:t>Challenges to working agreements, technical votes</w:t>
      </w:r>
      <w:bookmarkEnd w:id="14"/>
    </w:p>
    <w:p w14:paraId="2BBE6254" w14:textId="77777777" w:rsidR="00E00DA6" w:rsidRDefault="007615D6" w:rsidP="000A3FBD">
      <w:pPr>
        <w:pStyle w:val="NormTop"/>
      </w:pPr>
      <w:r>
        <w:rPr>
          <w:color w:val="0000FF"/>
        </w:rPr>
        <w:t>SP-230825</w:t>
      </w:r>
      <w:r w:rsidRPr="00D53282">
        <w:t xml:space="preserve"> </w:t>
      </w:r>
      <w:r>
        <w:t>(OTHER) Summary of Working agreement #56 at TSG SA#101 (Source: TSG SA Secretary (MCC))</w:t>
      </w:r>
      <w:r>
        <w:br/>
      </w:r>
      <w:r w:rsidRPr="00D53282">
        <w:rPr>
          <w:b/>
        </w:rPr>
        <w:t>Document for:</w:t>
      </w:r>
      <w:r w:rsidRPr="00D53282">
        <w:t xml:space="preserve"> </w:t>
      </w:r>
      <w:r>
        <w:t>Information</w:t>
      </w:r>
      <w:r>
        <w:br/>
      </w:r>
      <w:r w:rsidRPr="00D53282">
        <w:rPr>
          <w:b/>
        </w:rPr>
        <w:t>Abstract:</w:t>
      </w:r>
      <w:r w:rsidRPr="00D53282">
        <w:t xml:space="preserve"> </w:t>
      </w:r>
      <w:r>
        <w:br/>
        <w:t>Summary of Working agreement #56.</w:t>
      </w:r>
    </w:p>
    <w:p w14:paraId="41CEF78C" w14:textId="77777777" w:rsidR="007615D6" w:rsidRPr="005B25A1" w:rsidRDefault="007615D6" w:rsidP="007615D6">
      <w:pPr>
        <w:keepNext/>
        <w:keepLines/>
        <w:rPr>
          <w:b/>
          <w:bCs/>
        </w:rPr>
      </w:pPr>
      <w:r w:rsidRPr="005B25A1">
        <w:rPr>
          <w:b/>
          <w:bCs/>
        </w:rPr>
        <w:t>Plenary Discussion:</w:t>
      </w:r>
    </w:p>
    <w:p w14:paraId="3BFB9731" w14:textId="29005B37" w:rsidR="007615D6" w:rsidRPr="00F666A9" w:rsidRDefault="00F666A9" w:rsidP="007615D6">
      <w:pPr>
        <w:keepNext/>
        <w:keepLines/>
      </w:pPr>
      <w:r>
        <w:t xml:space="preserve">This was provided information on the working agreement for resolution and was </w:t>
      </w:r>
      <w:r w:rsidRPr="00C3284B">
        <w:rPr>
          <w:color w:val="0000FF"/>
        </w:rPr>
        <w:t>noted</w:t>
      </w:r>
      <w:r>
        <w:t>.</w:t>
      </w:r>
    </w:p>
    <w:p w14:paraId="0953CF76" w14:textId="77777777" w:rsidR="00F666A9" w:rsidRPr="00EB0339" w:rsidRDefault="00F666A9" w:rsidP="00F666A9">
      <w:r w:rsidRPr="005B25A1">
        <w:rPr>
          <w:b/>
          <w:bCs/>
        </w:rPr>
        <w:t>Status:</w:t>
      </w:r>
      <w:r>
        <w:t xml:space="preserve"> </w:t>
      </w:r>
      <w:r w:rsidRPr="00C3284B">
        <w:rPr>
          <w:color w:val="0000FF"/>
        </w:rPr>
        <w:t>Noted</w:t>
      </w:r>
      <w:r>
        <w:t>.</w:t>
      </w:r>
    </w:p>
    <w:p w14:paraId="707DE47B" w14:textId="18A6FB74" w:rsidR="00E00DA6" w:rsidRDefault="007615D6" w:rsidP="000A3FBD">
      <w:pPr>
        <w:pStyle w:val="NormTop"/>
      </w:pPr>
      <w:r>
        <w:rPr>
          <w:color w:val="0000FF"/>
        </w:rPr>
        <w:t>SP-231</w:t>
      </w:r>
      <w:r w:rsidR="00A93A63">
        <w:rPr>
          <w:color w:val="0000FF"/>
        </w:rPr>
        <w:t>127</w:t>
      </w:r>
      <w:r w:rsidRPr="00D53282">
        <w:t xml:space="preserve"> </w:t>
      </w:r>
      <w:r>
        <w:t>(DISCUSSION) On WA#56, related to SA WG1 Rel-19 DualSteer completion (Source: Qualcomm, Lenovo, CableLabs, Xiaomi, Comcast Corporation, Verizon UK Ltd,  Tencent, Thales, Charter Communications, SyncTechno Inc., InterDigital, KDDI,  Nokia, Nokia-Shanghai Bell, Vivo, Lockheed Martin, Sennheiser, Viasat, KPN, LG  Electronics, Apple, Novamint, NEC, ETRI, IRT Saint Exupery, CATT, DSIT,  Ericsson, IIT Bombay, CeWIT, JSAT, Ligado, Omnispace, SA Catapult, Avanti,  Hughes, Gilat, TNO, Terrestar Solutions, Inmarsat, Sateliot, TTP, ESA, Intelsat,  Gatehouse, University of Surrey, SES, Hispasat, Airbus, Eutelsat, Dish Networks,  BT, Samsung, Intel, EDF, Microsoft)</w:t>
      </w:r>
      <w:r>
        <w:br/>
      </w:r>
      <w:r w:rsidRPr="00D53282">
        <w:rPr>
          <w:b/>
        </w:rPr>
        <w:t>Document for:</w:t>
      </w:r>
      <w:r w:rsidRPr="00D53282">
        <w:t xml:space="preserve"> </w:t>
      </w:r>
      <w:r>
        <w:t>Agreement</w:t>
      </w:r>
      <w:r>
        <w:br/>
      </w:r>
      <w:r w:rsidRPr="00D53282">
        <w:rPr>
          <w:b/>
        </w:rPr>
        <w:t>Abstract:</w:t>
      </w:r>
      <w:r w:rsidRPr="00D53282">
        <w:t xml:space="preserve"> </w:t>
      </w:r>
      <w:r>
        <w:br/>
        <w:t>On WA#56, related to SA WG1 Rel-19 DualSteer completion.</w:t>
      </w:r>
    </w:p>
    <w:p w14:paraId="7E39C5BB" w14:textId="59094224" w:rsidR="00E00DA6" w:rsidRPr="00B81031" w:rsidRDefault="00000000" w:rsidP="00B81031">
      <w:pPr>
        <w:keepNext/>
        <w:keepLines/>
        <w:rPr>
          <w:i/>
        </w:rPr>
      </w:pPr>
      <w:r w:rsidRPr="00B81031">
        <w:rPr>
          <w:b/>
          <w:bCs/>
          <w:i/>
        </w:rPr>
        <w:t>Comment:</w:t>
      </w:r>
      <w:r>
        <w:rPr>
          <w:i/>
        </w:rPr>
        <w:t xml:space="preserve"> </w:t>
      </w:r>
      <w:r w:rsidR="007615D6">
        <w:rPr>
          <w:i/>
        </w:rPr>
        <w:t>Revision of SP-231093.</w:t>
      </w:r>
    </w:p>
    <w:p w14:paraId="0963945E" w14:textId="77777777" w:rsidR="007615D6" w:rsidRPr="005B25A1" w:rsidRDefault="007615D6" w:rsidP="007615D6">
      <w:pPr>
        <w:keepNext/>
        <w:keepLines/>
        <w:rPr>
          <w:b/>
          <w:bCs/>
        </w:rPr>
      </w:pPr>
      <w:r w:rsidRPr="005B25A1">
        <w:rPr>
          <w:b/>
          <w:bCs/>
        </w:rPr>
        <w:t>Plenary Discussion:</w:t>
      </w:r>
    </w:p>
    <w:p w14:paraId="4C3F9052" w14:textId="427DCCF0" w:rsidR="007615D6" w:rsidRPr="00960BFB" w:rsidRDefault="00F43276" w:rsidP="007615D6">
      <w:pPr>
        <w:keepNext/>
        <w:keepLines/>
      </w:pPr>
      <w:r>
        <w:t xml:space="preserve">The issues against this WA were provided in </w:t>
      </w:r>
      <w:r>
        <w:rPr>
          <w:color w:val="0000FF"/>
        </w:rPr>
        <w:t>SP-231072</w:t>
      </w:r>
      <w:r w:rsidRPr="00D53282">
        <w:t xml:space="preserve"> </w:t>
      </w:r>
      <w:r>
        <w:t xml:space="preserve">and were reviewed. </w:t>
      </w:r>
      <w:r w:rsidR="00C415A8">
        <w:t xml:space="preserve">A compromise was sought off-line in </w:t>
      </w:r>
      <w:r w:rsidR="00C415A8" w:rsidRPr="00C415A8">
        <w:rPr>
          <w:color w:val="0000FF"/>
        </w:rPr>
        <w:t>SP-231130</w:t>
      </w:r>
      <w:r w:rsidR="00960BFB">
        <w:t xml:space="preserve">. </w:t>
      </w:r>
      <w:r w:rsidR="00960BFB">
        <w:rPr>
          <w:color w:val="0000FF"/>
        </w:rPr>
        <w:t>SP-231127</w:t>
      </w:r>
      <w:r w:rsidR="00960BFB">
        <w:t xml:space="preserve"> was </w:t>
      </w:r>
      <w:r w:rsidR="00960BFB" w:rsidRPr="00C3284B">
        <w:rPr>
          <w:color w:val="0000FF"/>
        </w:rPr>
        <w:t>noted</w:t>
      </w:r>
      <w:r w:rsidR="00960BFB">
        <w:t>.</w:t>
      </w:r>
    </w:p>
    <w:p w14:paraId="65293174" w14:textId="77777777" w:rsidR="00C415A8" w:rsidRPr="00EB0339" w:rsidRDefault="00C415A8" w:rsidP="00C415A8">
      <w:r w:rsidRPr="005B25A1">
        <w:rPr>
          <w:b/>
          <w:bCs/>
        </w:rPr>
        <w:t>Status:</w:t>
      </w:r>
      <w:r>
        <w:t xml:space="preserve"> </w:t>
      </w:r>
      <w:r w:rsidRPr="00C3284B">
        <w:rPr>
          <w:color w:val="0000FF"/>
        </w:rPr>
        <w:t>Noted</w:t>
      </w:r>
      <w:r>
        <w:t>.</w:t>
      </w:r>
    </w:p>
    <w:p w14:paraId="2BAB4707" w14:textId="77777777" w:rsidR="00E00DA6" w:rsidRDefault="007615D6" w:rsidP="000A3FBD">
      <w:pPr>
        <w:pStyle w:val="NormTop"/>
      </w:pPr>
      <w:r>
        <w:rPr>
          <w:color w:val="0000FF"/>
        </w:rPr>
        <w:t>SP-231072</w:t>
      </w:r>
      <w:r w:rsidRPr="00D53282">
        <w:t xml:space="preserve"> </w:t>
      </w:r>
      <w:r>
        <w:t>(DISCUSSION) Discussion on Rel-19 SA WG1 Dualsteer (Source: Huawei, HiSilicon, MediaTek Inc.)</w:t>
      </w:r>
      <w:r>
        <w:br/>
      </w:r>
      <w:r w:rsidRPr="00D53282">
        <w:rPr>
          <w:b/>
        </w:rPr>
        <w:t>Document for:</w:t>
      </w:r>
      <w:r w:rsidRPr="00D53282">
        <w:t xml:space="preserve"> </w:t>
      </w:r>
      <w:r>
        <w:t>Decision</w:t>
      </w:r>
      <w:r>
        <w:br/>
      </w:r>
      <w:r w:rsidRPr="00D53282">
        <w:rPr>
          <w:b/>
        </w:rPr>
        <w:t>Abstract:</w:t>
      </w:r>
      <w:r w:rsidRPr="00D53282">
        <w:t xml:space="preserve"> </w:t>
      </w:r>
      <w:r>
        <w:br/>
        <w:t>This presentation describes why the Working Agreement #56 from SA1 on Dual Steer needs to be challenged and overturned.</w:t>
      </w:r>
    </w:p>
    <w:p w14:paraId="64D0979B" w14:textId="77777777" w:rsidR="007615D6" w:rsidRPr="005B25A1" w:rsidRDefault="007615D6" w:rsidP="007615D6">
      <w:pPr>
        <w:keepNext/>
        <w:keepLines/>
        <w:rPr>
          <w:b/>
          <w:bCs/>
        </w:rPr>
      </w:pPr>
      <w:r w:rsidRPr="005B25A1">
        <w:rPr>
          <w:b/>
          <w:bCs/>
        </w:rPr>
        <w:t>Plenary Discussion:</w:t>
      </w:r>
    </w:p>
    <w:p w14:paraId="3154FAC3" w14:textId="37B799C6" w:rsidR="007615D6" w:rsidRPr="002923D8" w:rsidRDefault="00F43276" w:rsidP="007615D6">
      <w:pPr>
        <w:keepNext/>
        <w:keepLines/>
      </w:pPr>
      <w:r>
        <w:t>The SA</w:t>
      </w:r>
      <w:r w:rsidR="00764C2D">
        <w:t> </w:t>
      </w:r>
      <w:r>
        <w:t>WG1 Chair was asked for his opinion on this and replied that SA</w:t>
      </w:r>
      <w:r w:rsidR="00764C2D">
        <w:t> </w:t>
      </w:r>
      <w:r>
        <w:t xml:space="preserve">WG1 had worked very hard to come to a compromise on this and could not do so. </w:t>
      </w:r>
      <w:r w:rsidR="00C415A8">
        <w:t xml:space="preserve">A compromise was sought off-line in </w:t>
      </w:r>
      <w:r w:rsidR="00C415A8" w:rsidRPr="00C415A8">
        <w:rPr>
          <w:color w:val="0000FF"/>
        </w:rPr>
        <w:t>SP-231130</w:t>
      </w:r>
      <w:r w:rsidR="00960BFB">
        <w:t xml:space="preserve"> (not provided, </w:t>
      </w:r>
      <w:r w:rsidR="00960BFB" w:rsidRPr="00960BFB">
        <w:rPr>
          <w:color w:val="FF0000"/>
        </w:rPr>
        <w:t>withdrawn</w:t>
      </w:r>
      <w:r w:rsidR="00960BFB">
        <w:t>).</w:t>
      </w:r>
      <w:r w:rsidR="00960BFB" w:rsidRPr="00960BFB">
        <w:rPr>
          <w:color w:val="0000FF"/>
        </w:rPr>
        <w:t xml:space="preserve"> </w:t>
      </w:r>
      <w:r w:rsidR="00960BFB">
        <w:rPr>
          <w:color w:val="0000FF"/>
        </w:rPr>
        <w:t>SP-231072</w:t>
      </w:r>
      <w:r w:rsidR="00960BFB">
        <w:t xml:space="preserve"> was </w:t>
      </w:r>
      <w:r w:rsidR="00960BFB" w:rsidRPr="00C3284B">
        <w:rPr>
          <w:color w:val="0000FF"/>
        </w:rPr>
        <w:t>noted</w:t>
      </w:r>
      <w:r w:rsidR="00960BFB">
        <w:t>.</w:t>
      </w:r>
    </w:p>
    <w:p w14:paraId="2424E26F" w14:textId="3B1D2EF2" w:rsidR="007615D6" w:rsidRDefault="007615D6" w:rsidP="007615D6">
      <w:r w:rsidRPr="005B25A1">
        <w:rPr>
          <w:b/>
          <w:bCs/>
        </w:rPr>
        <w:t>Status:</w:t>
      </w:r>
      <w:r>
        <w:t xml:space="preserve"> </w:t>
      </w:r>
      <w:r w:rsidR="00C415A8" w:rsidRPr="00C3284B">
        <w:rPr>
          <w:color w:val="0000FF"/>
        </w:rPr>
        <w:t>Noted</w:t>
      </w:r>
      <w:r w:rsidR="00C415A8">
        <w:t>.</w:t>
      </w:r>
    </w:p>
    <w:p w14:paraId="597C9F72" w14:textId="77777777" w:rsidR="00C415A8" w:rsidRPr="00EB0339" w:rsidRDefault="00C415A8" w:rsidP="007615D6"/>
    <w:p w14:paraId="483258FD" w14:textId="4415F106" w:rsidR="00764C2D" w:rsidRPr="005B25A1" w:rsidRDefault="00764C2D" w:rsidP="00764C2D">
      <w:pPr>
        <w:keepNext/>
        <w:keepLines/>
        <w:rPr>
          <w:b/>
          <w:bCs/>
        </w:rPr>
      </w:pPr>
      <w:r>
        <w:rPr>
          <w:b/>
          <w:bCs/>
        </w:rPr>
        <w:t>General</w:t>
      </w:r>
      <w:r w:rsidRPr="005B25A1">
        <w:rPr>
          <w:b/>
          <w:bCs/>
        </w:rPr>
        <w:t xml:space="preserve"> Discussion:</w:t>
      </w:r>
    </w:p>
    <w:p w14:paraId="0B3226C6" w14:textId="5E3AAF36" w:rsidR="00E604CC" w:rsidRDefault="008B4296" w:rsidP="00BB3F37">
      <w:r>
        <w:t xml:space="preserve">Verizon asked what the consequences are of not confirming this WA this meeting. The TSG SA Chair replied that TSG SA should try to find an acceptable compromise and if this cannot be done, then a technical Vote will be held for this. Telefonica commented that they have some sympathy for the objections raised and suggested that we try to focus the work on the realistic use cases to try to find a compromise. Ericsson commented that the re-writing of the use cases is where RAN impacts were introduced and did not see the motivation for adding this extra work. </w:t>
      </w:r>
      <w:r w:rsidR="00724741">
        <w:t xml:space="preserve">MediaTek </w:t>
      </w:r>
      <w:r>
        <w:t xml:space="preserve">commented that the use cases are proposed to stay whereas the impacts removed and cannot see how a compromise can be reached in this way. Intel commented that there may be a possibility to eliminate the single PLMN case and to eliminate the switching NTN and TN use case. </w:t>
      </w:r>
    </w:p>
    <w:p w14:paraId="29E6843A" w14:textId="23D89F0F" w:rsidR="008B4296" w:rsidRDefault="008B4296" w:rsidP="00BB3F37">
      <w:r>
        <w:t xml:space="preserve">Huawei commented that they are prepared to discuss the use cases for switching NTN and TN, but there are some where no compromise can be foreseen. </w:t>
      </w:r>
    </w:p>
    <w:p w14:paraId="20E6BBD9" w14:textId="144FA5F1" w:rsidR="00764C2D" w:rsidRDefault="008B4296" w:rsidP="00BB3F37">
      <w:r>
        <w:t>Qualcomm commented that the use of the Working A</w:t>
      </w:r>
      <w:r w:rsidR="00764C2D">
        <w:t>g</w:t>
      </w:r>
      <w:r>
        <w:t>reement to force down</w:t>
      </w:r>
      <w:r w:rsidR="00764C2D">
        <w:t>-</w:t>
      </w:r>
      <w:r>
        <w:t xml:space="preserve">scoping of technical requirements </w:t>
      </w:r>
      <w:r w:rsidR="00764C2D">
        <w:t>should not be done, but the usual method of including the SA WG1 requirements in their Rel-19 package, then allowing SA WG2 to determine whether it can be included in the Rel-19 Stage 2 or not. Huawei disagreed that SA WG1 should include the use cases and allow SA WG2 to determine whether to continue them in Stage 2. Huawei added that if there were no inter-PLMN issues then there would not be all the work already done on such issues in RAN.</w:t>
      </w:r>
    </w:p>
    <w:p w14:paraId="1437E315" w14:textId="22A081E1" w:rsidR="00764C2D" w:rsidRDefault="00764C2D" w:rsidP="00BB3F37">
      <w:r>
        <w:t>The TSG SA Chair commented that the fact that there is a requirement in Stage 1 does not mean that it will always be progressed into Stages 2 and 3, on the other hand we should not include requirements which it is known will not be included in Stage 2.</w:t>
      </w:r>
    </w:p>
    <w:p w14:paraId="73A15A3F" w14:textId="0B892F29" w:rsidR="00764C2D" w:rsidRDefault="00764C2D" w:rsidP="00BB3F37">
      <w:r>
        <w:t>Delegates were asked to discuss this further off-line in order to try to reach a compromise, until the scheduled voting on Wednesday lunch time.</w:t>
      </w:r>
    </w:p>
    <w:p w14:paraId="3EC55F4C" w14:textId="77777777" w:rsidR="00764C2D" w:rsidRDefault="00764C2D" w:rsidP="00BB3F37">
      <w:r>
        <w:t xml:space="preserve">A document for this was allocated to </w:t>
      </w:r>
      <w:r w:rsidRPr="00764C2D">
        <w:rPr>
          <w:color w:val="0000FF"/>
        </w:rPr>
        <w:t>SP-231130</w:t>
      </w:r>
      <w:r>
        <w:t>.</w:t>
      </w:r>
    </w:p>
    <w:p w14:paraId="42CB251F" w14:textId="1B286EB6" w:rsidR="00C415A8" w:rsidRDefault="00764C2D" w:rsidP="00C415A8">
      <w:pPr>
        <w:pStyle w:val="NormTop"/>
      </w:pPr>
      <w:r w:rsidRPr="00764C2D">
        <w:rPr>
          <w:color w:val="0000FF"/>
        </w:rPr>
        <w:t>SP-231130</w:t>
      </w:r>
      <w:r>
        <w:t xml:space="preserve"> (OTHER) Compromise on Working Agreement #56. (Source: Intel)</w:t>
      </w:r>
      <w:r w:rsidR="00C415A8" w:rsidRPr="00C415A8">
        <w:t xml:space="preserve"> </w:t>
      </w:r>
      <w:r w:rsidR="00C415A8">
        <w:br/>
      </w:r>
      <w:r w:rsidR="00C415A8" w:rsidRPr="00D53282">
        <w:rPr>
          <w:b/>
        </w:rPr>
        <w:t>Document for:</w:t>
      </w:r>
      <w:r w:rsidR="00C415A8" w:rsidRPr="00D53282">
        <w:t xml:space="preserve"> </w:t>
      </w:r>
      <w:r w:rsidR="00C415A8">
        <w:t>Decision</w:t>
      </w:r>
      <w:r w:rsidR="00C415A8">
        <w:br/>
      </w:r>
      <w:r w:rsidR="00C415A8" w:rsidRPr="00D53282">
        <w:rPr>
          <w:b/>
        </w:rPr>
        <w:t>Abstract:</w:t>
      </w:r>
      <w:r w:rsidR="00C415A8" w:rsidRPr="00D53282">
        <w:t xml:space="preserve"> </w:t>
      </w:r>
      <w:r w:rsidR="00C415A8">
        <w:br/>
        <w:t>Compromise on Working Agreement #56.</w:t>
      </w:r>
    </w:p>
    <w:p w14:paraId="065BFF9D" w14:textId="77777777" w:rsidR="00C415A8" w:rsidRPr="005B25A1" w:rsidRDefault="00C415A8" w:rsidP="00C415A8">
      <w:pPr>
        <w:keepNext/>
        <w:keepLines/>
        <w:rPr>
          <w:b/>
          <w:bCs/>
        </w:rPr>
      </w:pPr>
      <w:r w:rsidRPr="005B25A1">
        <w:rPr>
          <w:b/>
          <w:bCs/>
        </w:rPr>
        <w:t>Plenary Discussion:</w:t>
      </w:r>
    </w:p>
    <w:p w14:paraId="4621E1C2" w14:textId="5BC073B9" w:rsidR="00BC69A3" w:rsidRDefault="00AD04CE" w:rsidP="00BC69A3">
      <w:pPr>
        <w:pStyle w:val="FP"/>
        <w:keepNext/>
      </w:pPr>
      <w:r>
        <w:t>A draft of this document was reviewed to monitor the progress made on Monday afternoon.</w:t>
      </w:r>
    </w:p>
    <w:p w14:paraId="2571C91D" w14:textId="06FB7411" w:rsidR="00BC69A3" w:rsidRPr="00BC69A3" w:rsidRDefault="00BC69A3" w:rsidP="00BC69A3">
      <w:pPr>
        <w:pStyle w:val="FP"/>
        <w:rPr>
          <w:b/>
          <w:bCs/>
        </w:rPr>
      </w:pPr>
      <w:r w:rsidRPr="00BC69A3">
        <w:rPr>
          <w:b/>
          <w:bCs/>
        </w:rPr>
        <w:t>High level Proposal for compromise:</w:t>
      </w:r>
    </w:p>
    <w:p w14:paraId="1382C85D" w14:textId="448E7F19" w:rsidR="00BC69A3" w:rsidRDefault="00BC69A3" w:rsidP="00BC69A3">
      <w:pPr>
        <w:pStyle w:val="B1"/>
      </w:pPr>
      <w:r>
        <w:t>-</w:t>
      </w:r>
      <w:r>
        <w:tab/>
        <w:t>Remove the consolidated service requirements related to Single PLMN use cases from the study scope in Rel-19.</w:t>
      </w:r>
    </w:p>
    <w:p w14:paraId="01BFBED3" w14:textId="7FB4F24D" w:rsidR="00BC69A3" w:rsidRDefault="00BC69A3" w:rsidP="00BC69A3">
      <w:pPr>
        <w:pStyle w:val="B2"/>
      </w:pPr>
      <w:r>
        <w:t>-</w:t>
      </w:r>
      <w:r>
        <w:tab/>
        <w:t>Refers to the following use cases: UC1, UC5, UC7, UC8, UC9, UC12.</w:t>
      </w:r>
    </w:p>
    <w:p w14:paraId="7A8E32D6" w14:textId="29AEAECF" w:rsidR="00BC69A3" w:rsidRDefault="00BC69A3" w:rsidP="00BC69A3">
      <w:pPr>
        <w:pStyle w:val="B1"/>
      </w:pPr>
      <w:r>
        <w:t>-</w:t>
      </w:r>
      <w:r>
        <w:tab/>
        <w:t>Remove the consolidated service requirements related to traffic splitting in the TN-NTN scenarios.</w:t>
      </w:r>
    </w:p>
    <w:p w14:paraId="2F716FF8" w14:textId="2D75150A" w:rsidR="00BC69A3" w:rsidRDefault="00BC69A3" w:rsidP="00BC69A3">
      <w:pPr>
        <w:pStyle w:val="B2"/>
      </w:pPr>
      <w:r>
        <w:t>-</w:t>
      </w:r>
      <w:r>
        <w:tab/>
        <w:t>Refers to the following use case: UC4, UC5, UC6, UC10, UC14, UC17, UC18.</w:t>
      </w:r>
    </w:p>
    <w:p w14:paraId="24AADEC1" w14:textId="3C4147EF" w:rsidR="00BC69A3" w:rsidRDefault="00BC69A3" w:rsidP="00BC69A3">
      <w:pPr>
        <w:pStyle w:val="FP"/>
      </w:pPr>
    </w:p>
    <w:p w14:paraId="74253F8B" w14:textId="4AC1AC95" w:rsidR="00C415A8" w:rsidRDefault="00BC69A3" w:rsidP="00C415A8">
      <w:r>
        <w:t>There were some comments made on the use cases to be removed and which should not be removed. The TSG SA Chair asked companies to work constructively in the spirit of compromise. This was left for further off-line discussion.</w:t>
      </w:r>
      <w:r w:rsidR="00C415A8">
        <w:t xml:space="preserve"> </w:t>
      </w:r>
      <w:r w:rsidR="007E58D4">
        <w:t>Intel announced that after extensive off-line discussion, no compromise could be obtained. The voting on the Working Agreement was held on Wednesday 13 September 2023, 12.45-13.45 local time (UTC+5:30)</w:t>
      </w:r>
      <w:r w:rsidR="00960BFB">
        <w:t xml:space="preserve">. </w:t>
      </w:r>
      <w:r w:rsidR="00960BFB" w:rsidRPr="00960BFB">
        <w:rPr>
          <w:b/>
          <w:bCs/>
        </w:rPr>
        <w:t xml:space="preserve">No compromise was reached off-line and </w:t>
      </w:r>
      <w:r w:rsidR="00960BFB" w:rsidRPr="00960BFB">
        <w:rPr>
          <w:b/>
          <w:bCs/>
          <w:color w:val="0000FF"/>
        </w:rPr>
        <w:t>SP-231130</w:t>
      </w:r>
      <w:r w:rsidR="00960BFB" w:rsidRPr="00960BFB">
        <w:rPr>
          <w:b/>
          <w:bCs/>
        </w:rPr>
        <w:t xml:space="preserve"> was not officially provided and was </w:t>
      </w:r>
      <w:r w:rsidR="00960BFB" w:rsidRPr="00960BFB">
        <w:rPr>
          <w:b/>
          <w:bCs/>
          <w:color w:val="FF0000"/>
        </w:rPr>
        <w:t>withdrawn</w:t>
      </w:r>
      <w:r w:rsidR="00960BFB" w:rsidRPr="00960BFB">
        <w:rPr>
          <w:b/>
          <w:bCs/>
        </w:rPr>
        <w:t>.</w:t>
      </w:r>
    </w:p>
    <w:p w14:paraId="50678C54" w14:textId="38FA9651" w:rsidR="00C415A8" w:rsidRDefault="007E58D4" w:rsidP="007E58D4">
      <w:pPr>
        <w:pStyle w:val="Heading3"/>
      </w:pPr>
      <w:bookmarkStart w:id="15" w:name="_Toc145733749"/>
      <w:r>
        <w:t>Results of WA#56 Vote:</w:t>
      </w:r>
      <w:bookmarkEnd w:id="15"/>
    </w:p>
    <w:p w14:paraId="4717502F" w14:textId="61EF17FB" w:rsidR="007E58D4" w:rsidRDefault="007E58D4" w:rsidP="00C415A8">
      <w:r>
        <w:rPr>
          <w:rFonts w:ascii="Raleway" w:hAnsi="Raleway"/>
          <w:color w:val="212529"/>
          <w:sz w:val="18"/>
          <w:szCs w:val="18"/>
          <w:shd w:val="clear" w:color="auto" w:fill="F7F7F7"/>
        </w:rPr>
        <w:t>Vote question:</w:t>
      </w:r>
      <w:r>
        <w:rPr>
          <w:rFonts w:ascii="Raleway" w:hAnsi="Raleway"/>
          <w:color w:val="212529"/>
          <w:sz w:val="18"/>
          <w:szCs w:val="18"/>
        </w:rPr>
        <w:br/>
      </w:r>
      <w:r w:rsidRPr="00AE7341">
        <w:rPr>
          <w:b/>
          <w:bCs/>
        </w:rPr>
        <w:t>Shall the SA WG1 Working Agreement #56 be confirmed?</w:t>
      </w:r>
    </w:p>
    <w:p w14:paraId="2CB266C0" w14:textId="0CF50BC7" w:rsidR="007E58D4" w:rsidRDefault="007E58D4" w:rsidP="00C76F30">
      <w:pPr>
        <w:pStyle w:val="TH"/>
      </w:pPr>
      <w:r>
        <w:object w:dxaOrig="9075" w:dyaOrig="4207" w14:anchorId="52694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8.5pt" o:ole="">
            <v:imagedata r:id="rId7" o:title=""/>
          </v:shape>
          <o:OLEObject Type="Embed" ProgID="Word.Picture.8" ShapeID="_x0000_i1025" DrawAspect="Content" ObjectID="_1763962433" r:id="rId8"/>
        </w:object>
      </w:r>
    </w:p>
    <w:p w14:paraId="56A1CF79" w14:textId="2982F36F" w:rsidR="009A4739" w:rsidRPr="009A4739" w:rsidRDefault="009A4739" w:rsidP="00C415A8">
      <w:pPr>
        <w:rPr>
          <w:b/>
          <w:bCs/>
          <w:color w:val="0000FF"/>
        </w:rPr>
      </w:pPr>
      <w:bookmarkStart w:id="16" w:name="_Hlk145487088"/>
      <w:r w:rsidRPr="009A4739">
        <w:rPr>
          <w:b/>
          <w:bCs/>
          <w:color w:val="0000FF"/>
        </w:rPr>
        <w:t>Yes:</w:t>
      </w:r>
      <w:r w:rsidRPr="009A4739">
        <w:rPr>
          <w:b/>
          <w:bCs/>
          <w:color w:val="0000FF"/>
        </w:rPr>
        <w:tab/>
        <w:t>156 votes</w:t>
      </w:r>
      <w:r w:rsidRPr="009A4739">
        <w:rPr>
          <w:b/>
          <w:bCs/>
          <w:color w:val="0000FF"/>
        </w:rPr>
        <w:tab/>
        <w:t>= 61.4173%</w:t>
      </w:r>
    </w:p>
    <w:p w14:paraId="3FF2ECCD" w14:textId="2D459E46" w:rsidR="009A4739" w:rsidRPr="009A4739" w:rsidRDefault="009A4739" w:rsidP="009A4739">
      <w:pPr>
        <w:rPr>
          <w:b/>
          <w:bCs/>
          <w:color w:val="0000FF"/>
        </w:rPr>
      </w:pPr>
      <w:r w:rsidRPr="009A4739">
        <w:rPr>
          <w:b/>
          <w:bCs/>
          <w:color w:val="0000FF"/>
        </w:rPr>
        <w:t>No:</w:t>
      </w:r>
      <w:r w:rsidRPr="009A4739">
        <w:rPr>
          <w:b/>
          <w:bCs/>
          <w:color w:val="0000FF"/>
        </w:rPr>
        <w:tab/>
        <w:t>98 votes</w:t>
      </w:r>
      <w:r w:rsidRPr="009A4739">
        <w:rPr>
          <w:b/>
          <w:bCs/>
          <w:color w:val="0000FF"/>
        </w:rPr>
        <w:tab/>
        <w:t>= 38.5827%</w:t>
      </w:r>
    </w:p>
    <w:p w14:paraId="7956A7BF" w14:textId="56A36DFB" w:rsidR="009A4739" w:rsidRPr="009A4739" w:rsidRDefault="009A4739" w:rsidP="00C415A8">
      <w:pPr>
        <w:rPr>
          <w:b/>
          <w:bCs/>
          <w:color w:val="0000FF"/>
        </w:rPr>
      </w:pPr>
      <w:r w:rsidRPr="009A4739">
        <w:rPr>
          <w:b/>
          <w:bCs/>
          <w:color w:val="0000FF"/>
        </w:rPr>
        <w:tab/>
        <w:t>2 abstentions</w:t>
      </w:r>
    </w:p>
    <w:p w14:paraId="4C50E664" w14:textId="77777777" w:rsidR="009A4739" w:rsidRDefault="009A4739" w:rsidP="00C415A8"/>
    <w:p w14:paraId="10AF5359" w14:textId="18A126B5" w:rsidR="007E58D4" w:rsidRDefault="00B71D23" w:rsidP="00C415A8">
      <w:r>
        <w:t xml:space="preserve">The Working Agreement was </w:t>
      </w:r>
      <w:r w:rsidRPr="00AE7341">
        <w:rPr>
          <w:b/>
          <w:bCs/>
          <w:color w:val="0000FF"/>
        </w:rPr>
        <w:t>not confirmed</w:t>
      </w:r>
      <w:r>
        <w:t xml:space="preserve"> and therefore the related documents were returned to SA WG1.</w:t>
      </w:r>
    </w:p>
    <w:bookmarkEnd w:id="16"/>
    <w:p w14:paraId="62F5D92B" w14:textId="497431AB" w:rsidR="00B71D23" w:rsidRDefault="00B71D23" w:rsidP="00C415A8">
      <w:r w:rsidRPr="00B71D23">
        <w:rPr>
          <w:b/>
          <w:bCs/>
        </w:rPr>
        <w:t>CR Pack</w:t>
      </w:r>
      <w:r>
        <w:t xml:space="preserve"> in </w:t>
      </w:r>
      <w:r w:rsidRPr="00B71D23">
        <w:rPr>
          <w:color w:val="0000FF"/>
        </w:rPr>
        <w:t>SP-23</w:t>
      </w:r>
      <w:r>
        <w:rPr>
          <w:color w:val="0000FF"/>
        </w:rPr>
        <w:t>10</w:t>
      </w:r>
      <w:r w:rsidRPr="00B71D23">
        <w:rPr>
          <w:color w:val="0000FF"/>
        </w:rPr>
        <w:t>31</w:t>
      </w:r>
      <w:r>
        <w:t xml:space="preserve"> containing </w:t>
      </w:r>
      <w:r w:rsidRPr="00B71D23">
        <w:rPr>
          <w:b/>
          <w:bCs/>
        </w:rPr>
        <w:t>22.261 CR0724R3</w:t>
      </w:r>
      <w:r>
        <w:t xml:space="preserve"> w</w:t>
      </w:r>
      <w:r w:rsidR="00AE7341">
        <w:t>ill be reviewed at this meeting to determine whether any compromise can be reached at this meeting.</w:t>
      </w:r>
    </w:p>
    <w:p w14:paraId="6DCB7F63" w14:textId="63A89753" w:rsidR="00B71D23" w:rsidRPr="00B71D23" w:rsidRDefault="00B71D23" w:rsidP="00C415A8">
      <w:r>
        <w:t xml:space="preserve">The proposed </w:t>
      </w:r>
      <w:r w:rsidRPr="00B71D23">
        <w:rPr>
          <w:b/>
          <w:bCs/>
        </w:rPr>
        <w:t>WID NEW</w:t>
      </w:r>
      <w:r>
        <w:t xml:space="preserve"> in </w:t>
      </w:r>
      <w:r w:rsidRPr="00B71D23">
        <w:rPr>
          <w:color w:val="0000FF"/>
        </w:rPr>
        <w:t>SP-231</w:t>
      </w:r>
      <w:r>
        <w:rPr>
          <w:color w:val="0000FF"/>
        </w:rPr>
        <w:t>0</w:t>
      </w:r>
      <w:r w:rsidRPr="00B71D23">
        <w:rPr>
          <w:color w:val="0000FF"/>
        </w:rPr>
        <w:t>32</w:t>
      </w:r>
      <w:r>
        <w:t xml:space="preserve"> </w:t>
      </w:r>
      <w:r w:rsidR="00AE7341">
        <w:t>will be reviewed at this meeting to determine whether any compromise can be reached at this meeting.</w:t>
      </w:r>
    </w:p>
    <w:p w14:paraId="62BFA7FB" w14:textId="0EEE4520" w:rsidR="007E58D4" w:rsidRDefault="00B71D23" w:rsidP="00C415A8">
      <w:r>
        <w:t xml:space="preserve">The </w:t>
      </w:r>
      <w:r w:rsidRPr="00B71D23">
        <w:rPr>
          <w:b/>
          <w:bCs/>
        </w:rPr>
        <w:t>pCR</w:t>
      </w:r>
      <w:r>
        <w:t xml:space="preserve"> in </w:t>
      </w:r>
      <w:r w:rsidRPr="00AE7341">
        <w:rPr>
          <w:color w:val="00B050"/>
        </w:rPr>
        <w:t>S1-232255</w:t>
      </w:r>
      <w:r>
        <w:t>, should not be included in TR 22.841.</w:t>
      </w:r>
    </w:p>
    <w:p w14:paraId="245C9D5D" w14:textId="0E76743E" w:rsidR="00B71D23" w:rsidRDefault="00B71D23" w:rsidP="00C415A8">
      <w:r>
        <w:t xml:space="preserve">The </w:t>
      </w:r>
      <w:r w:rsidRPr="00B71D23">
        <w:rPr>
          <w:b/>
          <w:bCs/>
        </w:rPr>
        <w:t>Draft TR</w:t>
      </w:r>
      <w:r>
        <w:rPr>
          <w:b/>
          <w:bCs/>
        </w:rPr>
        <w:t> 22.841</w:t>
      </w:r>
      <w:r>
        <w:t xml:space="preserve"> in </w:t>
      </w:r>
      <w:r w:rsidRPr="00B71D23">
        <w:rPr>
          <w:color w:val="0000FF"/>
        </w:rPr>
        <w:t>SP-231</w:t>
      </w:r>
      <w:r>
        <w:rPr>
          <w:color w:val="0000FF"/>
        </w:rPr>
        <w:t>028</w:t>
      </w:r>
      <w:r>
        <w:t xml:space="preserve"> </w:t>
      </w:r>
      <w:r w:rsidR="00AE7341">
        <w:t>will be reviewed at this meeting to determine whether any compromise can be reached at this meeting</w:t>
      </w:r>
      <w:r>
        <w:t>.</w:t>
      </w:r>
    </w:p>
    <w:p w14:paraId="7C77E711" w14:textId="5CC0E3B7" w:rsidR="00B71D23" w:rsidRPr="00B71D23" w:rsidRDefault="00AE7341" w:rsidP="00C415A8">
      <w:r>
        <w:t>The SA WG1 Chair commented that many companies voting at this meeting have not made any objections during the SA WG1 meetings. Huawei suggested that TSG</w:t>
      </w:r>
      <w:r w:rsidR="009A4739">
        <w:t> </w:t>
      </w:r>
      <w:r>
        <w:t>SA should try to approve some material in order to allow SA WG2 to be able to work on this before the next TSG SA meeting.</w:t>
      </w:r>
    </w:p>
    <w:p w14:paraId="1C61745E" w14:textId="77777777" w:rsidR="007E58D4" w:rsidRPr="00C415A8" w:rsidRDefault="007E58D4" w:rsidP="00C415A8"/>
    <w:p w14:paraId="1E063CEB" w14:textId="77777777" w:rsidR="007615D6" w:rsidRDefault="007615D6" w:rsidP="0010433C">
      <w:pPr>
        <w:pStyle w:val="Heading2"/>
      </w:pPr>
      <w:bookmarkStart w:id="17" w:name="_Toc145733750"/>
      <w:r>
        <w:lastRenderedPageBreak/>
        <w:t>3.2</w:t>
      </w:r>
      <w:r>
        <w:tab/>
        <w:t>Issues highlighted for early treatment</w:t>
      </w:r>
      <w:bookmarkEnd w:id="17"/>
    </w:p>
    <w:p w14:paraId="373238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GSMA Roaming hub related</w:t>
      </w:r>
    </w:p>
    <w:p w14:paraId="1CB25DFD" w14:textId="77777777" w:rsidR="00E00DA6" w:rsidRDefault="007615D6" w:rsidP="000A3FBD">
      <w:pPr>
        <w:pStyle w:val="NormTop"/>
      </w:pPr>
      <w:r>
        <w:rPr>
          <w:color w:val="0000FF"/>
        </w:rPr>
        <w:t>SP-230805</w:t>
      </w:r>
      <w:r w:rsidRPr="00D53282">
        <w:t xml:space="preserve"> </w:t>
      </w:r>
      <w:r>
        <w:t>(LS IN) LS from SA WG1: LS on Roaming Hub Requirements (Source: SA WG1 (S1-232654))</w:t>
      </w:r>
      <w:r>
        <w:br/>
      </w:r>
      <w:r w:rsidRPr="00D53282">
        <w:rPr>
          <w:b/>
        </w:rPr>
        <w:t>Document for:</w:t>
      </w:r>
      <w:r w:rsidRPr="00D53282">
        <w:t xml:space="preserve"> </w:t>
      </w:r>
      <w:r>
        <w:t>Action</w:t>
      </w:r>
      <w:r>
        <w:br/>
      </w:r>
      <w:r w:rsidRPr="00D53282">
        <w:rPr>
          <w:b/>
        </w:rPr>
        <w:t>Abstract:</w:t>
      </w:r>
      <w:r w:rsidRPr="00D53282">
        <w:t xml:space="preserve"> </w:t>
      </w:r>
      <w:r>
        <w:br/>
        <w:t>SA WG1 thanks SA WG3 for their LS on SEPP requirements, privacy and cyber security. SA WG1 would like to ask SA WG3 to continue exploring solutions to permit roaming hubs operations considering 5G security and enabling the services indicated by GSMA. SA WG1 wants to indicate TSG SA and SA WG3 that the discussion on roaming has technically endorsed the attached CR. SA WG1 believes that roaming hubs are essential components of the 5G roaming ecosystem. To enabling those, several companies consider this needs to be done from Rel.16 onwards. SA WG1 did not reach consensus as to which Release this CR should apply to. Additionally, SA WG1 wants to inform TSG SA and SA WG3 that SA WG1 has discussed the Release 19 study, as indicated by TSG SA Plenary to GSMA, but has found out that SA WG3 potential solutions can resolve the requirements on roaming so that a study is not needed. Action: SA WG1 kindly asks TSG SA to consider the CRs, technically endorsed by SA WG1, for approval taking into consideration the ongoing dialogue with GSMA and in line with SA WG3 activities on this. SA WG1 kindly requests TSG SA to make a decision on the target Release to accommodate these requirements.</w:t>
      </w:r>
    </w:p>
    <w:p w14:paraId="01CC77EC" w14:textId="77777777" w:rsidR="007615D6" w:rsidRPr="005B25A1" w:rsidRDefault="007615D6" w:rsidP="007615D6">
      <w:pPr>
        <w:keepNext/>
        <w:keepLines/>
        <w:rPr>
          <w:b/>
          <w:bCs/>
        </w:rPr>
      </w:pPr>
      <w:r w:rsidRPr="005B25A1">
        <w:rPr>
          <w:b/>
          <w:bCs/>
        </w:rPr>
        <w:t>Plenary Discussion:</w:t>
      </w:r>
    </w:p>
    <w:p w14:paraId="1C215760" w14:textId="7194F54C" w:rsidR="007615D6" w:rsidRPr="00C415A8" w:rsidRDefault="008B0066" w:rsidP="007615D6">
      <w:pPr>
        <w:keepNext/>
        <w:keepLines/>
      </w:pPr>
      <w:r>
        <w:t>The SA</w:t>
      </w:r>
      <w:r w:rsidR="003B6265">
        <w:t> WG3</w:t>
      </w:r>
      <w:r>
        <w:t xml:space="preserve"> Chair clarified that there is not SA</w:t>
      </w:r>
      <w:r w:rsidR="003B6265">
        <w:t> WG2</w:t>
      </w:r>
      <w:r>
        <w:t xml:space="preserve"> Architecture impact. </w:t>
      </w:r>
      <w:r w:rsidR="003B6265">
        <w:t xml:space="preserve">An response LS was drafted in </w:t>
      </w:r>
      <w:r w:rsidR="003B6265" w:rsidRPr="003B6265">
        <w:rPr>
          <w:color w:val="0000FF"/>
        </w:rPr>
        <w:t>SP-231131</w:t>
      </w:r>
      <w:r w:rsidR="003B6265">
        <w:t xml:space="preserve">. </w:t>
      </w:r>
      <w:r w:rsidR="005109FA">
        <w:t xml:space="preserve">Final response in </w:t>
      </w:r>
      <w:r w:rsidR="005109FA" w:rsidRPr="005109FA">
        <w:rPr>
          <w:color w:val="00B050"/>
        </w:rPr>
        <w:t>SP-231203</w:t>
      </w:r>
      <w:r w:rsidR="005109FA">
        <w:t>.</w:t>
      </w:r>
    </w:p>
    <w:p w14:paraId="4621D206" w14:textId="716CAF7B" w:rsidR="007615D6" w:rsidRDefault="007615D6" w:rsidP="007615D6">
      <w:r w:rsidRPr="005B25A1">
        <w:rPr>
          <w:b/>
          <w:bCs/>
        </w:rPr>
        <w:t>Status:</w:t>
      </w:r>
      <w:r>
        <w:t xml:space="preserve"> </w:t>
      </w:r>
      <w:r w:rsidR="005109FA" w:rsidRPr="005109FA">
        <w:rPr>
          <w:color w:val="00B050"/>
        </w:rPr>
        <w:t>Replied to</w:t>
      </w:r>
      <w:r w:rsidR="005109FA">
        <w:t>.</w:t>
      </w:r>
    </w:p>
    <w:p w14:paraId="446A4517" w14:textId="1275653F" w:rsidR="004A5619" w:rsidRDefault="004A5619" w:rsidP="004A5619">
      <w:pPr>
        <w:pStyle w:val="NormTop"/>
      </w:pPr>
      <w:r>
        <w:rPr>
          <w:color w:val="0000FF"/>
        </w:rPr>
        <w:t>SP-231177</w:t>
      </w:r>
      <w:r w:rsidRPr="00D53282">
        <w:t xml:space="preserve"> </w:t>
      </w:r>
      <w:r>
        <w:t xml:space="preserve">(WID NEW) </w:t>
      </w:r>
      <w:r w:rsidR="00590DAF">
        <w:t>New WID on Roaming service providers in 5G</w:t>
      </w:r>
      <w:r>
        <w:t xml:space="preserve"> (Source: </w:t>
      </w:r>
      <w:r w:rsidR="00590DAF">
        <w:t>Vodafone</w:t>
      </w:r>
      <w:r>
        <w:t>)</w:t>
      </w:r>
      <w:r>
        <w:br/>
      </w:r>
      <w:r w:rsidRPr="00D53282">
        <w:rPr>
          <w:b/>
        </w:rPr>
        <w:t>Document for:</w:t>
      </w:r>
      <w:r w:rsidRPr="00D53282">
        <w:t xml:space="preserve"> </w:t>
      </w:r>
      <w:r w:rsidR="00590DAF">
        <w:t>Approval</w:t>
      </w:r>
      <w:r>
        <w:br/>
      </w:r>
      <w:r w:rsidRPr="00D53282">
        <w:rPr>
          <w:b/>
        </w:rPr>
        <w:t>Abstract:</w:t>
      </w:r>
      <w:r w:rsidRPr="00D53282">
        <w:t xml:space="preserve"> </w:t>
      </w:r>
      <w:r>
        <w:br/>
      </w:r>
      <w:r w:rsidR="00590DAF">
        <w:t>Objective: The objective of this feature is to enhance 5G inter-PLMN security to enable roaming intermediary (e.g. roaming hub) functionality in 5G systems. This work item covers: - SA WG1 aspects to describe the role of a roaming service provider and specify requirements to support that role; and - SA WG3 aspects to modify PRINS to enable roaming intermediaries (e.g. roaming hubs)</w:t>
      </w:r>
      <w:r>
        <w:t>.</w:t>
      </w:r>
    </w:p>
    <w:p w14:paraId="012A9418" w14:textId="00AB1891" w:rsidR="00C907AD" w:rsidRPr="00C907AD" w:rsidRDefault="00C907AD" w:rsidP="00C907AD">
      <w:pPr>
        <w:keepNext/>
        <w:keepLines/>
        <w:rPr>
          <w:i/>
          <w:iCs/>
        </w:rPr>
      </w:pPr>
      <w:r w:rsidRPr="00C907AD">
        <w:rPr>
          <w:b/>
          <w:bCs/>
          <w:i/>
          <w:iCs/>
        </w:rPr>
        <w:t>Comment:</w:t>
      </w:r>
      <w:r w:rsidRPr="00C907AD">
        <w:rPr>
          <w:i/>
          <w:iCs/>
        </w:rPr>
        <w:t xml:space="preserve"> Created at Meeting.</w:t>
      </w:r>
    </w:p>
    <w:p w14:paraId="470110A2" w14:textId="77777777" w:rsidR="00C907AD" w:rsidRPr="005B25A1" w:rsidRDefault="00C907AD" w:rsidP="00C907AD">
      <w:pPr>
        <w:keepNext/>
        <w:keepLines/>
        <w:rPr>
          <w:b/>
          <w:bCs/>
        </w:rPr>
      </w:pPr>
      <w:r w:rsidRPr="005B25A1">
        <w:rPr>
          <w:b/>
          <w:bCs/>
        </w:rPr>
        <w:t>Plenary Discussion:</w:t>
      </w:r>
    </w:p>
    <w:p w14:paraId="6EE887CC" w14:textId="77777777" w:rsidR="00F91EEE" w:rsidRDefault="00590DAF" w:rsidP="00C907AD">
      <w:pPr>
        <w:keepNext/>
        <w:keepLines/>
      </w:pPr>
      <w:r>
        <w:t xml:space="preserve">Wrong version uploaded. </w:t>
      </w:r>
      <w:r w:rsidR="009E6388">
        <w:t xml:space="preserve">Revised off-line in </w:t>
      </w:r>
      <w:r w:rsidR="009E6388" w:rsidRPr="009E6388">
        <w:rPr>
          <w:color w:val="0000FF"/>
        </w:rPr>
        <w:t>SP-231187</w:t>
      </w:r>
      <w:r w:rsidR="009E6388">
        <w:t>.</w:t>
      </w:r>
    </w:p>
    <w:p w14:paraId="59800D1F" w14:textId="3F317B37" w:rsidR="00C907AD" w:rsidRPr="00C907AD" w:rsidRDefault="008A32D3" w:rsidP="00C907AD">
      <w:pPr>
        <w:keepNext/>
        <w:keepLines/>
      </w:pPr>
      <w:r>
        <w:t>It was noted that this has SA WG1 and SA WG3 responsibility and it should be checked how this is handled in the Work Plan. The Leadership for the two aspects should be identified.</w:t>
      </w:r>
      <w:r w:rsidRPr="008A32D3">
        <w:t xml:space="preserve"> </w:t>
      </w:r>
      <w:r>
        <w:t>It should be checked with the Work Plan manager whether the Acronym should show it is a TEI18_ item. Ericsson suggested rewording the Objectives to replace the WG names with Service requirements and Security aspects.</w:t>
      </w:r>
      <w:r w:rsidR="00840BC0">
        <w:t xml:space="preserve"> SA WG3 should be indicated as the primary responsible WG.</w:t>
      </w:r>
      <w:r w:rsidR="00F91EEE">
        <w:t xml:space="preserve"> </w:t>
      </w:r>
      <w:r>
        <w:t xml:space="preserve">This was left for off-line discussion and revised in </w:t>
      </w:r>
      <w:r w:rsidRPr="008A32D3">
        <w:rPr>
          <w:color w:val="0000FF"/>
        </w:rPr>
        <w:t>SP-231190</w:t>
      </w:r>
      <w:r w:rsidR="00840BC0">
        <w:t xml:space="preserve">, which was </w:t>
      </w:r>
      <w:r w:rsidR="00840BC0" w:rsidRPr="00C3284B">
        <w:rPr>
          <w:color w:val="FF0000"/>
          <w:lang w:eastAsia="en-US"/>
        </w:rPr>
        <w:t>approved</w:t>
      </w:r>
      <w:r>
        <w:t>.</w:t>
      </w:r>
    </w:p>
    <w:p w14:paraId="20844524" w14:textId="270FBCF9" w:rsidR="00C907AD" w:rsidRDefault="00C907AD" w:rsidP="00C907AD">
      <w:r w:rsidRPr="005B25A1">
        <w:rPr>
          <w:b/>
          <w:bCs/>
        </w:rPr>
        <w:t>Status:</w:t>
      </w:r>
      <w:r>
        <w:t xml:space="preserve"> </w:t>
      </w:r>
      <w:r w:rsidR="00840BC0" w:rsidRPr="00C3284B">
        <w:rPr>
          <w:color w:val="FF0000"/>
          <w:lang w:eastAsia="en-US"/>
        </w:rPr>
        <w:t>Approved</w:t>
      </w:r>
      <w:r w:rsidR="00840BC0">
        <w:t>.</w:t>
      </w:r>
    </w:p>
    <w:p w14:paraId="353AE2B9" w14:textId="77777777" w:rsidR="004A5619" w:rsidRPr="004A5619" w:rsidRDefault="004A5619" w:rsidP="007615D6"/>
    <w:p w14:paraId="1A82F9FD" w14:textId="77777777" w:rsidR="00E00DA6" w:rsidRDefault="007615D6" w:rsidP="000A3FBD">
      <w:pPr>
        <w:pStyle w:val="NormTop"/>
      </w:pPr>
      <w:r>
        <w:rPr>
          <w:color w:val="0000FF"/>
        </w:rPr>
        <w:t>SP-231081</w:t>
      </w:r>
      <w:r w:rsidRPr="00D53282">
        <w:t xml:space="preserve"> </w:t>
      </w:r>
      <w:r>
        <w:t>(DISCUSSION) Roaming Hubs (Source: Vodafone)</w:t>
      </w:r>
      <w:r>
        <w:br/>
      </w:r>
      <w:r w:rsidRPr="00D53282">
        <w:rPr>
          <w:b/>
        </w:rPr>
        <w:t>Document for:</w:t>
      </w:r>
      <w:r w:rsidRPr="00D53282">
        <w:t xml:space="preserve"> </w:t>
      </w:r>
      <w:r>
        <w:t>Discussion</w:t>
      </w:r>
      <w:r>
        <w:br/>
      </w:r>
      <w:r w:rsidRPr="00D53282">
        <w:rPr>
          <w:b/>
        </w:rPr>
        <w:t>Abstract:</w:t>
      </w:r>
      <w:r w:rsidRPr="00D53282">
        <w:t xml:space="preserve"> </w:t>
      </w:r>
      <w:r>
        <w:br/>
        <w:t>Discussion of roaming hubs and the status in 3GPP.</w:t>
      </w:r>
    </w:p>
    <w:p w14:paraId="2DBD0F2A" w14:textId="77777777" w:rsidR="007615D6" w:rsidRPr="005B25A1" w:rsidRDefault="007615D6" w:rsidP="007615D6">
      <w:pPr>
        <w:keepNext/>
        <w:keepLines/>
        <w:rPr>
          <w:b/>
          <w:bCs/>
        </w:rPr>
      </w:pPr>
      <w:r w:rsidRPr="005B25A1">
        <w:rPr>
          <w:b/>
          <w:bCs/>
        </w:rPr>
        <w:t>Plenary Discussion:</w:t>
      </w:r>
    </w:p>
    <w:p w14:paraId="48FB9733" w14:textId="40285F5D" w:rsidR="007615D6" w:rsidRDefault="002F47EB" w:rsidP="007615D6">
      <w:pPr>
        <w:keepNext/>
        <w:keepLines/>
      </w:pPr>
      <w:r>
        <w:t>There was some discussion on this and the TSG SA Chair suggested that TSG SA approve the SA WG1 CR and work off-line to draft a Liaison on this. Vodafone commented that the SA WG1 and SA WG3 CRs should be considered for approval together at this or a future meeting.</w:t>
      </w:r>
    </w:p>
    <w:p w14:paraId="7C1E2CB5" w14:textId="08E86D24" w:rsidR="002F47EB" w:rsidRPr="00987861" w:rsidRDefault="002F47EB" w:rsidP="007615D6">
      <w:pPr>
        <w:keepNext/>
        <w:keepLines/>
      </w:pPr>
      <w:r>
        <w:t xml:space="preserve">The TSG SA Chair asked whether approving the SA WG1 CR would then allow SA WG3 to finalise their part of the work. </w:t>
      </w:r>
      <w:r w:rsidR="00987861">
        <w:t xml:space="preserve">The SA WG1 Chair commented that we should not approve the requirements only when the solutions are ready. T-Mobile suggested approving the SA WG1 CR in order to have this requirement in the specifications. An LS was drafted in </w:t>
      </w:r>
      <w:r w:rsidR="00987861" w:rsidRPr="003B6265">
        <w:rPr>
          <w:color w:val="0000FF"/>
        </w:rPr>
        <w:t>SP-231131</w:t>
      </w:r>
      <w:r w:rsidR="00987861">
        <w:t xml:space="preserve">. </w:t>
      </w:r>
      <w:r w:rsidR="007A6AEA">
        <w:rPr>
          <w:color w:val="0000FF"/>
        </w:rPr>
        <w:t>SP-231081</w:t>
      </w:r>
      <w:r w:rsidR="00987861">
        <w:t xml:space="preserve"> was then </w:t>
      </w:r>
      <w:r w:rsidR="00987861" w:rsidRPr="00C3284B">
        <w:rPr>
          <w:color w:val="0000FF"/>
        </w:rPr>
        <w:t>noted</w:t>
      </w:r>
      <w:r w:rsidR="00987861">
        <w:t>.</w:t>
      </w:r>
    </w:p>
    <w:p w14:paraId="76E44A4E" w14:textId="68AD697A" w:rsidR="007615D6" w:rsidRDefault="007615D6" w:rsidP="007615D6">
      <w:r w:rsidRPr="005B25A1">
        <w:rPr>
          <w:b/>
          <w:bCs/>
        </w:rPr>
        <w:t>Status:</w:t>
      </w:r>
      <w:r>
        <w:t xml:space="preserve"> </w:t>
      </w:r>
      <w:r w:rsidR="00987861" w:rsidRPr="00C3284B">
        <w:rPr>
          <w:color w:val="0000FF"/>
        </w:rPr>
        <w:t>Noted</w:t>
      </w:r>
      <w:r w:rsidR="00987861">
        <w:t>.</w:t>
      </w:r>
    </w:p>
    <w:p w14:paraId="5C50298D" w14:textId="24187E23" w:rsidR="00987861" w:rsidRDefault="00987861" w:rsidP="00987861">
      <w:pPr>
        <w:pStyle w:val="NormTop"/>
      </w:pPr>
      <w:r>
        <w:rPr>
          <w:color w:val="0000FF"/>
        </w:rPr>
        <w:lastRenderedPageBreak/>
        <w:t>SP-231131</w:t>
      </w:r>
      <w:r w:rsidRPr="00D53282">
        <w:t xml:space="preserve"> </w:t>
      </w:r>
      <w:r>
        <w:t>(LS OUT) [DRAFT] LS on Roaming Hubs (Source: TSG SA)</w:t>
      </w:r>
      <w:r>
        <w:br/>
      </w:r>
      <w:r w:rsidRPr="00D53282">
        <w:rPr>
          <w:b/>
        </w:rPr>
        <w:t>Document for:</w:t>
      </w:r>
      <w:r w:rsidRPr="00D53282">
        <w:t xml:space="preserve"> </w:t>
      </w:r>
      <w:r>
        <w:t>Discussion</w:t>
      </w:r>
      <w:r>
        <w:br/>
      </w:r>
      <w:r w:rsidRPr="00D53282">
        <w:rPr>
          <w:b/>
        </w:rPr>
        <w:t>Abstract:</w:t>
      </w:r>
      <w:r w:rsidRPr="00D53282">
        <w:t xml:space="preserve"> </w:t>
      </w:r>
      <w:r>
        <w:br/>
        <w:t>To: SA WG1, SA WG3.</w:t>
      </w:r>
    </w:p>
    <w:p w14:paraId="0A57005C" w14:textId="372BA3F0" w:rsidR="00987861" w:rsidRPr="00753F07" w:rsidRDefault="00753F07" w:rsidP="00987861">
      <w:pPr>
        <w:keepNext/>
        <w:keepLines/>
        <w:rPr>
          <w:i/>
          <w:iCs/>
        </w:rPr>
      </w:pPr>
      <w:r w:rsidRPr="00753F07">
        <w:rPr>
          <w:b/>
          <w:bCs/>
          <w:i/>
          <w:iCs/>
        </w:rPr>
        <w:t>Comment</w:t>
      </w:r>
      <w:r w:rsidR="00987861" w:rsidRPr="00753F07">
        <w:rPr>
          <w:b/>
          <w:bCs/>
          <w:i/>
          <w:iCs/>
        </w:rPr>
        <w:t>:</w:t>
      </w:r>
      <w:r w:rsidRPr="00753F07">
        <w:rPr>
          <w:i/>
          <w:iCs/>
        </w:rPr>
        <w:t xml:space="preserve"> Created at meeting. </w:t>
      </w:r>
      <w:r w:rsidR="00823072">
        <w:rPr>
          <w:i/>
          <w:iCs/>
        </w:rPr>
        <w:t>Response to SP-230805 and SP-230807</w:t>
      </w:r>
      <w:r w:rsidRPr="00753F07">
        <w:rPr>
          <w:i/>
          <w:iCs/>
        </w:rPr>
        <w:t>.</w:t>
      </w:r>
    </w:p>
    <w:p w14:paraId="66E4AF05" w14:textId="77777777" w:rsidR="00753F07" w:rsidRPr="005B25A1" w:rsidRDefault="00753F07" w:rsidP="00753F07">
      <w:pPr>
        <w:keepNext/>
        <w:keepLines/>
        <w:rPr>
          <w:b/>
          <w:bCs/>
        </w:rPr>
      </w:pPr>
      <w:r w:rsidRPr="005B25A1">
        <w:rPr>
          <w:b/>
          <w:bCs/>
        </w:rPr>
        <w:t>Plenary Discussion:</w:t>
      </w:r>
    </w:p>
    <w:p w14:paraId="514F3615" w14:textId="77777777" w:rsidR="00840BC0" w:rsidRDefault="00525B71" w:rsidP="00987861">
      <w:pPr>
        <w:keepNext/>
        <w:keepLines/>
      </w:pPr>
      <w:r>
        <w:t xml:space="preserve">Ericsson provided some corrections off-line and stated again that this is not a Category 'F' change and the CR should be Category 'B'. The LS contains alternative text to use depending on which Option TSG SA agree on. </w:t>
      </w:r>
      <w:r w:rsidR="00DB473A">
        <w:t xml:space="preserve">Qualcomm commented that this is not a FASMO issue and TSG SA should determine which Release this should be applied to and proposed that WGs are informed that this should be applied only to the current Release, Rel-18. </w:t>
      </w:r>
      <w:r w:rsidR="002C0B41">
        <w:t xml:space="preserve">It was clarified that the DraftCRs had been reviewed by SA WG3, but were not endorsed, as they were intended to indicate to the GSMA how this could be implemented. TIM commented that they supported the principle of the proposed CRs and were disappointed at the resistance to approving them. </w:t>
      </w:r>
      <w:r w:rsidR="004A5619">
        <w:t xml:space="preserve">This was left for off-line discussion and revised in </w:t>
      </w:r>
      <w:r w:rsidR="004A5619" w:rsidRPr="004A5619">
        <w:rPr>
          <w:color w:val="0000FF"/>
        </w:rPr>
        <w:t>SP-231176</w:t>
      </w:r>
      <w:r w:rsidR="004A5619">
        <w:t>.</w:t>
      </w:r>
    </w:p>
    <w:p w14:paraId="6AFA8039" w14:textId="313EAFBE" w:rsidR="00840BC0" w:rsidRDefault="00840BC0" w:rsidP="00987861">
      <w:pPr>
        <w:keepNext/>
        <w:keepLines/>
      </w:pPr>
      <w:r>
        <w:t>D</w:t>
      </w:r>
      <w:r w:rsidR="008D72E4">
        <w:t>SI</w:t>
      </w:r>
      <w:r>
        <w:t>T commented that the LS should be kept simple and just inform GSMA 5GMRR</w:t>
      </w:r>
      <w:r w:rsidR="008D72E4">
        <w:t>, CC to CT WG4,</w:t>
      </w:r>
      <w:r>
        <w:t xml:space="preserve"> of the approved CRs, as SA WG1 and SA WG3 can be instructed to do the work covered by the new approved WID. </w:t>
      </w:r>
    </w:p>
    <w:p w14:paraId="4E269722" w14:textId="77777777" w:rsidR="0092067C" w:rsidRDefault="008D72E4" w:rsidP="00987861">
      <w:pPr>
        <w:keepNext/>
        <w:keepLines/>
      </w:pPr>
      <w:r>
        <w:t xml:space="preserve">This was left for off-line discussion and revised in </w:t>
      </w:r>
      <w:r w:rsidRPr="008D72E4">
        <w:rPr>
          <w:color w:val="0000FF"/>
        </w:rPr>
        <w:t>SP-231191</w:t>
      </w:r>
      <w:r>
        <w:t>.</w:t>
      </w:r>
    </w:p>
    <w:p w14:paraId="1FA84751" w14:textId="78564CFC" w:rsidR="0092067C" w:rsidRDefault="0092067C" w:rsidP="00987861">
      <w:pPr>
        <w:keepNext/>
        <w:keepLines/>
      </w:pPr>
      <w:r>
        <w:t xml:space="preserve">Some clarifications were suggested and the attachment list should be updated. The impacted WGs should be added in copy. This was revised to </w:t>
      </w:r>
      <w:r w:rsidRPr="00A847E4">
        <w:rPr>
          <w:color w:val="0000FF"/>
        </w:rPr>
        <w:t>SP-231203</w:t>
      </w:r>
      <w:r>
        <w:t xml:space="preserve">, which was </w:t>
      </w:r>
      <w:r w:rsidRPr="00C3284B">
        <w:rPr>
          <w:color w:val="FF0000"/>
          <w:lang w:eastAsia="en-US"/>
        </w:rPr>
        <w:t>approved</w:t>
      </w:r>
      <w:r>
        <w:t>.</w:t>
      </w:r>
    </w:p>
    <w:p w14:paraId="1A906F57" w14:textId="094500FA" w:rsidR="008D72E4" w:rsidRPr="008D72E4" w:rsidRDefault="0092067C" w:rsidP="008D72E4">
      <w:pPr>
        <w:rPr>
          <w:b/>
          <w:bCs/>
        </w:rPr>
      </w:pPr>
      <w:r>
        <w:rPr>
          <w:b/>
          <w:bCs/>
          <w:color w:val="FF0000"/>
        </w:rPr>
        <w:t>TSG</w:t>
      </w:r>
      <w:r w:rsidR="00A847E4">
        <w:rPr>
          <w:b/>
          <w:bCs/>
          <w:color w:val="FF0000"/>
        </w:rPr>
        <w:t> </w:t>
      </w:r>
      <w:r>
        <w:rPr>
          <w:b/>
          <w:bCs/>
          <w:color w:val="FF0000"/>
        </w:rPr>
        <w:t>SA informs SA</w:t>
      </w:r>
      <w:r w:rsidR="00A847E4">
        <w:rPr>
          <w:b/>
          <w:bCs/>
          <w:color w:val="FF0000"/>
        </w:rPr>
        <w:t> WG1</w:t>
      </w:r>
      <w:r>
        <w:rPr>
          <w:b/>
          <w:bCs/>
          <w:color w:val="FF0000"/>
        </w:rPr>
        <w:t xml:space="preserve"> and SA</w:t>
      </w:r>
      <w:r w:rsidR="00A847E4">
        <w:rPr>
          <w:b/>
          <w:bCs/>
          <w:color w:val="FF0000"/>
        </w:rPr>
        <w:t> WG3</w:t>
      </w:r>
      <w:r>
        <w:rPr>
          <w:b/>
          <w:bCs/>
          <w:color w:val="FF0000"/>
        </w:rPr>
        <w:t xml:space="preserve"> that</w:t>
      </w:r>
      <w:r w:rsidR="00A847E4">
        <w:rPr>
          <w:b/>
          <w:bCs/>
          <w:color w:val="FF0000"/>
        </w:rPr>
        <w:t xml:space="preserve"> TSG S</w:t>
      </w:r>
      <w:r>
        <w:rPr>
          <w:b/>
          <w:bCs/>
          <w:color w:val="FF0000"/>
        </w:rPr>
        <w:t>A has approved a</w:t>
      </w:r>
      <w:r w:rsidR="00A847E4">
        <w:rPr>
          <w:b/>
          <w:bCs/>
          <w:color w:val="FF0000"/>
        </w:rPr>
        <w:t xml:space="preserve"> SA WG1</w:t>
      </w:r>
      <w:r>
        <w:rPr>
          <w:b/>
          <w:bCs/>
          <w:color w:val="FF0000"/>
        </w:rPr>
        <w:t xml:space="preserve"> CR in </w:t>
      </w:r>
      <w:r w:rsidRPr="00A847E4">
        <w:rPr>
          <w:b/>
          <w:bCs/>
          <w:color w:val="0000FF"/>
        </w:rPr>
        <w:t>SP-231173</w:t>
      </w:r>
      <w:r>
        <w:rPr>
          <w:b/>
          <w:bCs/>
          <w:color w:val="FF0000"/>
        </w:rPr>
        <w:t xml:space="preserve"> and a SA</w:t>
      </w:r>
      <w:r w:rsidR="00A847E4">
        <w:rPr>
          <w:b/>
          <w:bCs/>
          <w:color w:val="FF0000"/>
        </w:rPr>
        <w:t> WG3</w:t>
      </w:r>
      <w:r>
        <w:rPr>
          <w:b/>
          <w:bCs/>
          <w:color w:val="FF0000"/>
        </w:rPr>
        <w:t xml:space="preserve"> CR in </w:t>
      </w:r>
      <w:r w:rsidRPr="00A847E4">
        <w:rPr>
          <w:b/>
          <w:bCs/>
          <w:color w:val="0000FF"/>
        </w:rPr>
        <w:t>SP-231202</w:t>
      </w:r>
      <w:r>
        <w:rPr>
          <w:b/>
          <w:bCs/>
          <w:color w:val="FF0000"/>
        </w:rPr>
        <w:t>.</w:t>
      </w:r>
      <w:r w:rsidR="00A847E4">
        <w:rPr>
          <w:b/>
          <w:bCs/>
          <w:color w:val="FF0000"/>
        </w:rPr>
        <w:t xml:space="preserve"> TSG S</w:t>
      </w:r>
      <w:r>
        <w:rPr>
          <w:b/>
          <w:bCs/>
          <w:color w:val="FF0000"/>
        </w:rPr>
        <w:t>A kindly request SA</w:t>
      </w:r>
      <w:r w:rsidR="00A847E4">
        <w:rPr>
          <w:b/>
          <w:bCs/>
          <w:color w:val="FF0000"/>
        </w:rPr>
        <w:t> WG1</w:t>
      </w:r>
      <w:r>
        <w:rPr>
          <w:b/>
          <w:bCs/>
          <w:color w:val="FF0000"/>
        </w:rPr>
        <w:t xml:space="preserve"> and SA</w:t>
      </w:r>
      <w:r w:rsidR="00A847E4">
        <w:rPr>
          <w:b/>
          <w:bCs/>
          <w:color w:val="FF0000"/>
        </w:rPr>
        <w:t> WG3</w:t>
      </w:r>
      <w:r>
        <w:rPr>
          <w:b/>
          <w:bCs/>
          <w:color w:val="FF0000"/>
        </w:rPr>
        <w:t xml:space="preserve"> to complete the work in </w:t>
      </w:r>
      <w:r w:rsidR="00A847E4">
        <w:rPr>
          <w:b/>
          <w:bCs/>
          <w:color w:val="FF0000"/>
        </w:rPr>
        <w:t>Rel</w:t>
      </w:r>
      <w:r w:rsidR="00A847E4">
        <w:rPr>
          <w:b/>
          <w:bCs/>
          <w:color w:val="FF0000"/>
        </w:rPr>
        <w:noBreakHyphen/>
      </w:r>
      <w:r>
        <w:rPr>
          <w:b/>
          <w:bCs/>
          <w:color w:val="FF0000"/>
        </w:rPr>
        <w:t>18 and bring any updates to the CRs if necessary to</w:t>
      </w:r>
      <w:r w:rsidR="00A847E4">
        <w:rPr>
          <w:b/>
          <w:bCs/>
          <w:color w:val="FF0000"/>
        </w:rPr>
        <w:t xml:space="preserve"> TSG S</w:t>
      </w:r>
      <w:r>
        <w:rPr>
          <w:b/>
          <w:bCs/>
          <w:color w:val="FF0000"/>
        </w:rPr>
        <w:t>A#102.</w:t>
      </w:r>
    </w:p>
    <w:p w14:paraId="0C40DE51" w14:textId="77777777" w:rsidR="008D72E4" w:rsidRPr="00EB0339" w:rsidRDefault="008D72E4" w:rsidP="007615D6"/>
    <w:p w14:paraId="2F0376D1" w14:textId="77777777" w:rsidR="00E00DA6" w:rsidRDefault="007615D6" w:rsidP="000A3FBD">
      <w:pPr>
        <w:pStyle w:val="NormTop"/>
      </w:pPr>
      <w:r>
        <w:rPr>
          <w:color w:val="0000FF"/>
        </w:rPr>
        <w:t>SP-231083</w:t>
      </w:r>
      <w:r w:rsidRPr="00D53282">
        <w:t xml:space="preserve"> </w:t>
      </w:r>
      <w:r>
        <w:t>(CR) 22.261 CR0725R1 (Rel-16, 'F'):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New section 6.XX that adds the definition of Roaming service providers and requirements on 5G system to enable the relevant functionality.</w:t>
      </w:r>
    </w:p>
    <w:p w14:paraId="32F1F9BB" w14:textId="77777777" w:rsidR="00E00DA6" w:rsidRPr="00B81031" w:rsidRDefault="00000000" w:rsidP="00B81031">
      <w:pPr>
        <w:keepNext/>
        <w:keepLines/>
        <w:rPr>
          <w:i/>
        </w:rPr>
      </w:pPr>
      <w:r w:rsidRPr="00B81031">
        <w:rPr>
          <w:b/>
          <w:bCs/>
          <w:i/>
        </w:rPr>
        <w:t>Comment:</w:t>
      </w:r>
      <w:r>
        <w:rPr>
          <w:i/>
        </w:rPr>
        <w:t xml:space="preserve"> </w:t>
      </w:r>
      <w:r w:rsidR="007615D6">
        <w:rPr>
          <w:i/>
        </w:rPr>
        <w:t>Revision of SP-231077.</w:t>
      </w:r>
    </w:p>
    <w:p w14:paraId="0806518E" w14:textId="77777777" w:rsidR="007615D6" w:rsidRPr="005B25A1" w:rsidRDefault="007615D6" w:rsidP="007615D6">
      <w:pPr>
        <w:keepNext/>
        <w:keepLines/>
        <w:rPr>
          <w:b/>
          <w:bCs/>
        </w:rPr>
      </w:pPr>
      <w:r w:rsidRPr="005B25A1">
        <w:rPr>
          <w:b/>
          <w:bCs/>
        </w:rPr>
        <w:t>Plenary Discussion:</w:t>
      </w:r>
    </w:p>
    <w:p w14:paraId="75736729" w14:textId="5BD75FB3" w:rsidR="007615D6" w:rsidRPr="003B6265" w:rsidRDefault="003B6265" w:rsidP="007615D6">
      <w:pPr>
        <w:keepNext/>
        <w:keepLines/>
      </w:pPr>
      <w:r>
        <w:t xml:space="preserve">This was not considered FASMO and was </w:t>
      </w:r>
      <w:r w:rsidRPr="00C3284B">
        <w:rPr>
          <w:color w:val="0000FF"/>
        </w:rPr>
        <w:t>noted</w:t>
      </w:r>
      <w:r>
        <w:t>.</w:t>
      </w:r>
    </w:p>
    <w:p w14:paraId="67498109" w14:textId="035F811B" w:rsidR="007615D6" w:rsidRPr="00EB0339" w:rsidRDefault="007615D6" w:rsidP="007615D6">
      <w:r w:rsidRPr="005B25A1">
        <w:rPr>
          <w:b/>
          <w:bCs/>
        </w:rPr>
        <w:t>Status:</w:t>
      </w:r>
      <w:r>
        <w:t xml:space="preserve"> </w:t>
      </w:r>
      <w:r w:rsidR="003B6265" w:rsidRPr="00C3284B">
        <w:rPr>
          <w:color w:val="0000FF"/>
        </w:rPr>
        <w:t>Noted</w:t>
      </w:r>
      <w:r w:rsidR="003B6265">
        <w:t>.</w:t>
      </w:r>
    </w:p>
    <w:p w14:paraId="09E81AE7" w14:textId="77777777" w:rsidR="00E00DA6" w:rsidRDefault="007615D6" w:rsidP="000A3FBD">
      <w:pPr>
        <w:pStyle w:val="NormTop"/>
      </w:pPr>
      <w:r>
        <w:rPr>
          <w:color w:val="0000FF"/>
        </w:rPr>
        <w:t>SP-231084</w:t>
      </w:r>
      <w:r w:rsidRPr="00D53282">
        <w:t xml:space="preserve"> </w:t>
      </w:r>
      <w:r>
        <w:t>(CR) 22.261 CR0726R1 (Rel-17, 'A'):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New section 6.XX that adds the definition of Roaming service providers and requirements on 5G system to enable the relevant functionality.</w:t>
      </w:r>
    </w:p>
    <w:p w14:paraId="285CC139" w14:textId="77777777" w:rsidR="00E00DA6" w:rsidRPr="00B81031" w:rsidRDefault="00000000" w:rsidP="00B81031">
      <w:pPr>
        <w:keepNext/>
        <w:keepLines/>
        <w:rPr>
          <w:i/>
        </w:rPr>
      </w:pPr>
      <w:r w:rsidRPr="00B81031">
        <w:rPr>
          <w:b/>
          <w:bCs/>
          <w:i/>
        </w:rPr>
        <w:t>Comment:</w:t>
      </w:r>
      <w:r>
        <w:rPr>
          <w:i/>
        </w:rPr>
        <w:t xml:space="preserve"> </w:t>
      </w:r>
      <w:r w:rsidR="007615D6">
        <w:rPr>
          <w:i/>
        </w:rPr>
        <w:t>Revision of SP-231078.</w:t>
      </w:r>
    </w:p>
    <w:p w14:paraId="096D6F1E" w14:textId="77777777" w:rsidR="007615D6" w:rsidRPr="005B25A1" w:rsidRDefault="007615D6" w:rsidP="007615D6">
      <w:pPr>
        <w:keepNext/>
        <w:keepLines/>
        <w:rPr>
          <w:b/>
          <w:bCs/>
        </w:rPr>
      </w:pPr>
      <w:r w:rsidRPr="005B25A1">
        <w:rPr>
          <w:b/>
          <w:bCs/>
        </w:rPr>
        <w:t>Plenary Discussion:</w:t>
      </w:r>
    </w:p>
    <w:p w14:paraId="3435D56E" w14:textId="77777777" w:rsidR="003B6265" w:rsidRPr="003B6265" w:rsidRDefault="003B6265" w:rsidP="003B6265">
      <w:pPr>
        <w:keepNext/>
        <w:keepLines/>
      </w:pPr>
      <w:r>
        <w:t xml:space="preserve">This was not considered FASMO and was </w:t>
      </w:r>
      <w:r w:rsidRPr="00C3284B">
        <w:rPr>
          <w:color w:val="0000FF"/>
        </w:rPr>
        <w:t>noted</w:t>
      </w:r>
      <w:r>
        <w:t>.</w:t>
      </w:r>
    </w:p>
    <w:p w14:paraId="1049BA1A" w14:textId="77777777" w:rsidR="003B6265" w:rsidRPr="00EB0339" w:rsidRDefault="003B6265" w:rsidP="003B6265">
      <w:r w:rsidRPr="005B25A1">
        <w:rPr>
          <w:b/>
          <w:bCs/>
        </w:rPr>
        <w:t>Status:</w:t>
      </w:r>
      <w:r>
        <w:t xml:space="preserve"> </w:t>
      </w:r>
      <w:r w:rsidRPr="00C3284B">
        <w:rPr>
          <w:color w:val="0000FF"/>
        </w:rPr>
        <w:t>Noted</w:t>
      </w:r>
      <w:r>
        <w:t>.</w:t>
      </w:r>
    </w:p>
    <w:p w14:paraId="3D951174" w14:textId="45B8546C" w:rsidR="00E00DA6" w:rsidRDefault="007615D6" w:rsidP="000A3FBD">
      <w:pPr>
        <w:pStyle w:val="NormTop"/>
      </w:pPr>
      <w:r>
        <w:rPr>
          <w:color w:val="0000FF"/>
        </w:rPr>
        <w:lastRenderedPageBreak/>
        <w:t>SP-231079</w:t>
      </w:r>
      <w:r w:rsidRPr="00D53282">
        <w:t xml:space="preserve"> </w:t>
      </w:r>
      <w:r>
        <w:t>(CR) 22.261 CR0727 (Rel-18, '</w:t>
      </w:r>
      <w:r w:rsidRPr="00987861">
        <w:rPr>
          <w:color w:val="0000FF"/>
        </w:rPr>
        <w:t>A</w:t>
      </w:r>
      <w:r>
        <w:t>'):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New section 6.XX that adds the definition of Roaming service providers and requirements on 5G system to enable the relevant functionality.</w:t>
      </w:r>
    </w:p>
    <w:p w14:paraId="1ACB713A" w14:textId="77777777" w:rsidR="007615D6" w:rsidRPr="005B25A1" w:rsidRDefault="007615D6" w:rsidP="007615D6">
      <w:pPr>
        <w:keepNext/>
        <w:keepLines/>
        <w:rPr>
          <w:b/>
          <w:bCs/>
        </w:rPr>
      </w:pPr>
      <w:r w:rsidRPr="005B25A1">
        <w:rPr>
          <w:b/>
          <w:bCs/>
        </w:rPr>
        <w:t>Plenary Discussion:</w:t>
      </w:r>
    </w:p>
    <w:p w14:paraId="09C37419" w14:textId="3621FB64" w:rsidR="007615D6" w:rsidRPr="00987861" w:rsidRDefault="00987861" w:rsidP="007615D6">
      <w:pPr>
        <w:keepNext/>
        <w:keepLines/>
      </w:pPr>
      <w:r>
        <w:t xml:space="preserve">This should not be a Cat 'A' CR. </w:t>
      </w:r>
      <w:r w:rsidRPr="00987861">
        <w:t>DSIT</w:t>
      </w:r>
      <w:r>
        <w:t xml:space="preserve"> commented that this should also not be marked as a revision of another document. The WI should be TEI18. Ericsson commented that this should be a Cat 'B' CR. This was left for off-line discussion and revised in </w:t>
      </w:r>
      <w:r w:rsidRPr="003B6265">
        <w:rPr>
          <w:color w:val="0000FF"/>
        </w:rPr>
        <w:t>SP-231132</w:t>
      </w:r>
      <w:r>
        <w:t xml:space="preserve">. </w:t>
      </w:r>
      <w:r w:rsidR="007A6AEA">
        <w:t>The WI Code and Category should be updated</w:t>
      </w:r>
      <w:r w:rsidR="00840BC0">
        <w:t xml:space="preserve"> to 'B'</w:t>
      </w:r>
      <w:r w:rsidR="007A6AEA">
        <w:t xml:space="preserve"> as this is now a Rel-18 base CR. </w:t>
      </w:r>
      <w:r w:rsidR="00D87184">
        <w:t xml:space="preserve">The content was acceptable and the CR was revised to correct the cover sheet in </w:t>
      </w:r>
      <w:r w:rsidR="00D87184" w:rsidRPr="00D87184">
        <w:rPr>
          <w:color w:val="0000FF"/>
        </w:rPr>
        <w:t>SP-231173</w:t>
      </w:r>
      <w:r w:rsidR="00D87184">
        <w:t>.</w:t>
      </w:r>
      <w:r>
        <w:t xml:space="preserve"> </w:t>
      </w:r>
      <w:r w:rsidR="00840BC0">
        <w:t xml:space="preserve">This CR was </w:t>
      </w:r>
      <w:r w:rsidR="00840BC0" w:rsidRPr="00C3284B">
        <w:rPr>
          <w:color w:val="FF0000"/>
          <w:lang w:eastAsia="en-US"/>
        </w:rPr>
        <w:t>approved</w:t>
      </w:r>
      <w:r w:rsidR="00840BC0">
        <w:t>.</w:t>
      </w:r>
    </w:p>
    <w:p w14:paraId="2A499523" w14:textId="7EAA59D9" w:rsidR="007615D6" w:rsidRPr="00EB0339" w:rsidRDefault="007615D6" w:rsidP="007615D6">
      <w:r w:rsidRPr="005B25A1">
        <w:rPr>
          <w:b/>
          <w:bCs/>
        </w:rPr>
        <w:t>Status:</w:t>
      </w:r>
      <w:r>
        <w:t xml:space="preserve"> </w:t>
      </w:r>
      <w:r w:rsidR="00840BC0" w:rsidRPr="00C3284B">
        <w:rPr>
          <w:color w:val="FF0000"/>
          <w:lang w:eastAsia="en-US"/>
        </w:rPr>
        <w:t>Approved</w:t>
      </w:r>
      <w:r w:rsidR="00840BC0">
        <w:t>.</w:t>
      </w:r>
    </w:p>
    <w:p w14:paraId="63EB2014" w14:textId="77777777" w:rsidR="00E00DA6" w:rsidRDefault="007615D6" w:rsidP="000A3FBD">
      <w:pPr>
        <w:pStyle w:val="NormTop"/>
      </w:pPr>
      <w:r>
        <w:rPr>
          <w:color w:val="0000FF"/>
        </w:rPr>
        <w:t>SP-231080</w:t>
      </w:r>
      <w:r w:rsidRPr="00D53282">
        <w:t xml:space="preserve"> </w:t>
      </w:r>
      <w:r>
        <w:t>(CR) 22.261 CR0728 (Rel-19, 'A'):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New section 6.XX that adds the definition of Roaming service providers and requirements on 5G system to enable the relevant functionality.</w:t>
      </w:r>
    </w:p>
    <w:p w14:paraId="4E3A7A3A" w14:textId="77777777" w:rsidR="007615D6" w:rsidRPr="005B25A1" w:rsidRDefault="007615D6" w:rsidP="007615D6">
      <w:pPr>
        <w:keepNext/>
        <w:keepLines/>
        <w:rPr>
          <w:b/>
          <w:bCs/>
        </w:rPr>
      </w:pPr>
      <w:r w:rsidRPr="005B25A1">
        <w:rPr>
          <w:b/>
          <w:bCs/>
        </w:rPr>
        <w:t>Plenary Discussion:</w:t>
      </w:r>
    </w:p>
    <w:p w14:paraId="25BCBD1E" w14:textId="77777777" w:rsidR="00840BC0" w:rsidRPr="00987861" w:rsidRDefault="003B6265" w:rsidP="00840BC0">
      <w:pPr>
        <w:keepNext/>
        <w:keepLines/>
      </w:pPr>
      <w:r>
        <w:t xml:space="preserve">This was left for off-line discussion and revised in </w:t>
      </w:r>
      <w:r w:rsidRPr="003B6265">
        <w:rPr>
          <w:color w:val="0000FF"/>
        </w:rPr>
        <w:t>SP-23113</w:t>
      </w:r>
      <w:r>
        <w:rPr>
          <w:color w:val="0000FF"/>
        </w:rPr>
        <w:t>3</w:t>
      </w:r>
      <w:r>
        <w:t xml:space="preserve">. </w:t>
      </w:r>
      <w:r w:rsidR="00D87184">
        <w:t xml:space="preserve">The content was acceptable and the CR was revised to correct the cover sheet in </w:t>
      </w:r>
      <w:r w:rsidR="00D87184" w:rsidRPr="00D87184">
        <w:rPr>
          <w:color w:val="0000FF"/>
        </w:rPr>
        <w:t>SP-23117</w:t>
      </w:r>
      <w:r w:rsidR="00D87184">
        <w:rPr>
          <w:color w:val="0000FF"/>
        </w:rPr>
        <w:t>4</w:t>
      </w:r>
      <w:r w:rsidR="00D87184">
        <w:t>.</w:t>
      </w:r>
      <w:r w:rsidR="00840BC0">
        <w:t xml:space="preserve"> This CR was </w:t>
      </w:r>
      <w:r w:rsidR="00840BC0" w:rsidRPr="00C3284B">
        <w:rPr>
          <w:color w:val="FF0000"/>
          <w:lang w:eastAsia="en-US"/>
        </w:rPr>
        <w:t>approved</w:t>
      </w:r>
      <w:r w:rsidR="00840BC0">
        <w:t>.</w:t>
      </w:r>
    </w:p>
    <w:p w14:paraId="54AFE7BD" w14:textId="77777777" w:rsidR="00840BC0" w:rsidRPr="00EB0339" w:rsidRDefault="00840BC0" w:rsidP="00840BC0">
      <w:r w:rsidRPr="005B25A1">
        <w:rPr>
          <w:b/>
          <w:bCs/>
        </w:rPr>
        <w:t>Status:</w:t>
      </w:r>
      <w:r>
        <w:t xml:space="preserve"> </w:t>
      </w:r>
      <w:r w:rsidRPr="00C3284B">
        <w:rPr>
          <w:color w:val="FF0000"/>
          <w:lang w:eastAsia="en-US"/>
        </w:rPr>
        <w:t>Approved</w:t>
      </w:r>
      <w:r>
        <w:t>.</w:t>
      </w:r>
    </w:p>
    <w:p w14:paraId="52A8642B" w14:textId="77777777" w:rsidR="00E00DA6" w:rsidRDefault="007615D6" w:rsidP="000A3FBD">
      <w:pPr>
        <w:pStyle w:val="NormTop"/>
      </w:pPr>
      <w:r>
        <w:rPr>
          <w:color w:val="0000FF"/>
        </w:rPr>
        <w:t>SP-231074</w:t>
      </w:r>
      <w:r w:rsidRPr="00D53282">
        <w:t xml:space="preserve"> </w:t>
      </w:r>
      <w:r>
        <w:t>(CR) 33.501 CR1787 (Rel-16, 'F'): Modification of PRINS to enable Roaming Hubs (Source: Vodafone, DoCoMo, Verizon, Deutsche Telekom, KPN, KDDI, Spark NZ Ltd, DISH Network, T-Mobile USA, Telefónica)</w:t>
      </w:r>
      <w:r>
        <w:br/>
      </w:r>
      <w:r w:rsidRPr="00D53282">
        <w:rPr>
          <w:b/>
        </w:rPr>
        <w:t>Document for:</w:t>
      </w:r>
      <w:r w:rsidRPr="00D53282">
        <w:t xml:space="preserve"> </w:t>
      </w:r>
      <w:r>
        <w:t>Approval</w:t>
      </w:r>
      <w:r>
        <w:br/>
      </w:r>
      <w:r w:rsidRPr="00D53282">
        <w:rPr>
          <w:b/>
        </w:rPr>
        <w:t>Abstract:</w:t>
      </w:r>
      <w:r w:rsidRPr="00D53282">
        <w:t xml:space="preserve"> </w:t>
      </w:r>
      <w:r>
        <w:br/>
        <w:t>Summary of change: In clause 2 add reference for new definitions In clause 3.1 add definitions for roaming hub, IPX provider, Roaming Intermediaries and IPX provider entities. In clause 5.9.3.2 add requirements for Roaming Hubs In clause 5.9.3.2 add requirements for all error messages on the N32-c interface to be visable at the roaming hub. In clause 5.9.3.2 Add requirement for PLMNID aggrigation when originating from a roaming hub In clauses 5.9.3.2, 13.2.4.7 and 13.2.4.8, update Intermediaries to Roaming Intermediaries In clause 13.2.4.5.2 add means for the roaming hub to originate N32 messages within PRINS. In Clause 13.2.4.7 add the abitlity for a SEPP to validate messages originated by a Roaming Hub.</w:t>
      </w:r>
    </w:p>
    <w:p w14:paraId="2117A947" w14:textId="77777777" w:rsidR="007615D6" w:rsidRPr="005B25A1" w:rsidRDefault="007615D6" w:rsidP="007615D6">
      <w:pPr>
        <w:keepNext/>
        <w:keepLines/>
        <w:rPr>
          <w:b/>
          <w:bCs/>
        </w:rPr>
      </w:pPr>
      <w:r w:rsidRPr="005B25A1">
        <w:rPr>
          <w:b/>
          <w:bCs/>
        </w:rPr>
        <w:t>Plenary Discussion:</w:t>
      </w:r>
    </w:p>
    <w:p w14:paraId="23C5D299" w14:textId="559A272E" w:rsidR="007615D6" w:rsidRPr="003B6265" w:rsidRDefault="003B6265" w:rsidP="007615D6">
      <w:pPr>
        <w:keepNext/>
        <w:keepLines/>
      </w:pPr>
      <w:r>
        <w:t>This should be submitted to SA WG3 for consideration. An LS from GSMA was expected.</w:t>
      </w:r>
      <w:r w:rsidR="006A5D67">
        <w:t xml:space="preserve"> The GSMA 5GMRR LS was received and allocated to </w:t>
      </w:r>
      <w:r w:rsidR="006A5D67" w:rsidRPr="006A5D67">
        <w:rPr>
          <w:color w:val="0000FF"/>
        </w:rPr>
        <w:t>SP-230807</w:t>
      </w:r>
      <w:r w:rsidR="006A5D67">
        <w:t>.</w:t>
      </w:r>
      <w:r>
        <w:t xml:space="preserve"> </w:t>
      </w:r>
      <w:r w:rsidR="004A5619">
        <w:t xml:space="preserve">AT&amp;T commented that the GSMA response indicates that the solution should be developed as soon as possible, but does not ask for this to be done back to Rel-16. Ericsson commented that time should be allowed for companies to determine what needs to be done in SA WG3. It was commented that this is more related to Management and not necessarily for SA WG3. Deutsche Telekom commented that there is already CRs developed by SA WG3 for this which were endorsed by GSMA 5GMRR which confirms that the SA WG3 proposed solution is correct. Huawei clarified that they did not question the content of the CRs, but the LS asks TSG SA to reply and this may not be possible from this meeting. This was left for off-line discussion to decide whether the related company submitted CRs can be approved and which Releases this should be applied to. This was applied to Rel-18 only at this time and this CR was </w:t>
      </w:r>
      <w:r w:rsidR="004A5619" w:rsidRPr="00C3284B">
        <w:rPr>
          <w:color w:val="0000FF"/>
        </w:rPr>
        <w:t>noted</w:t>
      </w:r>
      <w:r w:rsidR="004A5619">
        <w:t>.</w:t>
      </w:r>
    </w:p>
    <w:p w14:paraId="0C9F8DB3" w14:textId="77777777" w:rsidR="004A5619" w:rsidRPr="00EB0339" w:rsidRDefault="004A5619" w:rsidP="004A5619">
      <w:r w:rsidRPr="005B25A1">
        <w:rPr>
          <w:b/>
          <w:bCs/>
        </w:rPr>
        <w:t>Status:</w:t>
      </w:r>
      <w:r>
        <w:t xml:space="preserve"> </w:t>
      </w:r>
      <w:r w:rsidRPr="00C3284B">
        <w:rPr>
          <w:color w:val="0000FF"/>
        </w:rPr>
        <w:t>Noted</w:t>
      </w:r>
      <w:r>
        <w:t>.</w:t>
      </w:r>
    </w:p>
    <w:p w14:paraId="6AF6DE93" w14:textId="5CA57212" w:rsidR="007B50E9" w:rsidRDefault="007B50E9" w:rsidP="007B50E9">
      <w:pPr>
        <w:pStyle w:val="NormTop"/>
      </w:pPr>
      <w:r w:rsidRPr="007B50E9">
        <w:rPr>
          <w:color w:val="0000FF"/>
        </w:rPr>
        <w:lastRenderedPageBreak/>
        <w:t>SP-230807</w:t>
      </w:r>
      <w:r>
        <w:t xml:space="preserve"> (LS </w:t>
      </w:r>
      <w:r w:rsidR="005109FA">
        <w:t>IN</w:t>
      </w:r>
      <w:r>
        <w:t>) LS from GSMA 5GMRR: Reply LS to S3-234350 on potential solution for Roaming Hubs (Source: GSMA 5GMRR).</w:t>
      </w:r>
      <w:r w:rsidRPr="007B50E9">
        <w:t xml:space="preserve"> </w:t>
      </w:r>
      <w:r>
        <w:br/>
      </w:r>
      <w:r w:rsidRPr="00D53282">
        <w:rPr>
          <w:b/>
        </w:rPr>
        <w:t>Document for:</w:t>
      </w:r>
      <w:r w:rsidRPr="00D53282">
        <w:t xml:space="preserve"> </w:t>
      </w:r>
      <w:r>
        <w:t>Action</w:t>
      </w:r>
      <w:r>
        <w:br/>
      </w:r>
      <w:r w:rsidRPr="00D53282">
        <w:rPr>
          <w:b/>
        </w:rPr>
        <w:t>Abstract:</w:t>
      </w:r>
      <w:r w:rsidRPr="00D53282">
        <w:t xml:space="preserve"> </w:t>
      </w:r>
      <w:r>
        <w:br/>
      </w:r>
      <w:r w:rsidR="00624DA2">
        <w:t>GSMA NG 5GMRR thanks SA WG3 for initiating the discussion on improving PRINS and for LS S3-234350. 5GMRR considered the proposed solutions and would like to summarize its feedback as follows and raise the following points: {. . .} Action: 3GPP is kindly asked to take the following actions: SA: to take the above into consideration and reply back with information regarding the availability of the SA WG3 solution with modified PRINS. SA WG3: to take in consideration 5GMRR request above and to indicate whether and how an end-to-end security solution can be defined for the GSMA deployment scenarios through roaming intermediaries without a direct contractual and operational relationship between both PLMNs.</w:t>
      </w:r>
    </w:p>
    <w:p w14:paraId="1BC59990" w14:textId="77777777" w:rsidR="007B50E9" w:rsidRPr="005B25A1" w:rsidRDefault="007B50E9" w:rsidP="007B50E9">
      <w:pPr>
        <w:keepNext/>
        <w:keepLines/>
        <w:rPr>
          <w:b/>
          <w:bCs/>
        </w:rPr>
      </w:pPr>
      <w:r w:rsidRPr="005B25A1">
        <w:rPr>
          <w:b/>
          <w:bCs/>
        </w:rPr>
        <w:t>Plenary Discussion:</w:t>
      </w:r>
    </w:p>
    <w:p w14:paraId="1777C735" w14:textId="1243E279" w:rsidR="00632308" w:rsidRPr="00C415A8" w:rsidRDefault="003E0B03" w:rsidP="00632308">
      <w:pPr>
        <w:keepNext/>
        <w:keepLines/>
      </w:pPr>
      <w:r>
        <w:t xml:space="preserve">AT&amp;T commented that the GSMA response indicates that the solution should be developed as soon as possible, but does not ask for this to be done back to Rel-16. Ericsson commented that time should be allowed for companies to determine what needs to be done in SA WG3. It was commented that this is more related to Management and not necessarily for SA WG3. Deutsche Telekom commented that there is already CRs developed by SA WG3 for this which were endorsed by GSMA 5GMRR which confirms that the SA WG3 proposed solution is correct. Huawei </w:t>
      </w:r>
      <w:r w:rsidR="006A5D67">
        <w:t>clarified</w:t>
      </w:r>
      <w:r>
        <w:t xml:space="preserve"> that </w:t>
      </w:r>
      <w:r w:rsidR="006A5D67">
        <w:t xml:space="preserve">they did not question the content of the CRs, but </w:t>
      </w:r>
      <w:r>
        <w:t>the LS asks TSG</w:t>
      </w:r>
      <w:r w:rsidR="006A5D67">
        <w:t> </w:t>
      </w:r>
      <w:r>
        <w:t>SA to reply and this may not be possible from this meeting</w:t>
      </w:r>
      <w:r w:rsidR="006A5D67">
        <w:t>.</w:t>
      </w:r>
      <w:r>
        <w:t xml:space="preserve"> This was left for off-line discussion to decide whether the related </w:t>
      </w:r>
      <w:r w:rsidR="006A5D67">
        <w:t xml:space="preserve">company submitted </w:t>
      </w:r>
      <w:r>
        <w:t>CRs can be</w:t>
      </w:r>
      <w:r w:rsidR="006A5D67">
        <w:t xml:space="preserve"> </w:t>
      </w:r>
      <w:r>
        <w:t>approved and which Releases this should be applied to.</w:t>
      </w:r>
      <w:r w:rsidR="00632308" w:rsidRPr="00632308">
        <w:t xml:space="preserve"> </w:t>
      </w:r>
      <w:r w:rsidR="00632308">
        <w:t xml:space="preserve">Final response in </w:t>
      </w:r>
      <w:r w:rsidR="00632308" w:rsidRPr="005109FA">
        <w:rPr>
          <w:color w:val="00B050"/>
        </w:rPr>
        <w:t>SP-231203</w:t>
      </w:r>
      <w:r w:rsidR="00632308">
        <w:t>.</w:t>
      </w:r>
    </w:p>
    <w:p w14:paraId="6921F8CB" w14:textId="77777777" w:rsidR="00632308" w:rsidRDefault="00632308" w:rsidP="00632308">
      <w:r w:rsidRPr="005B25A1">
        <w:rPr>
          <w:b/>
          <w:bCs/>
        </w:rPr>
        <w:t>Status:</w:t>
      </w:r>
      <w:r>
        <w:t xml:space="preserve"> </w:t>
      </w:r>
      <w:r w:rsidRPr="005109FA">
        <w:rPr>
          <w:color w:val="00B050"/>
        </w:rPr>
        <w:t>Replied to</w:t>
      </w:r>
      <w:r>
        <w:t>.</w:t>
      </w:r>
    </w:p>
    <w:p w14:paraId="16869378" w14:textId="77777777" w:rsidR="00E00DA6" w:rsidRDefault="007615D6" w:rsidP="000A3FBD">
      <w:pPr>
        <w:pStyle w:val="NormTop"/>
      </w:pPr>
      <w:r>
        <w:rPr>
          <w:color w:val="0000FF"/>
        </w:rPr>
        <w:t>SP-231075</w:t>
      </w:r>
      <w:r w:rsidRPr="00D53282">
        <w:t xml:space="preserve"> </w:t>
      </w:r>
      <w:r>
        <w:t>(CR) 33.501 CR1788 (Rel-17, 'A'): Modification of PRINS to enable Roaming Hubs (Source: Vodafone, DoCoMo, Verizon, Deutsche Telekom, KPN, KDDI, Spark NZ Ltd, DISH Network, T-Mobile USA, Telefónica)</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In clause 2 add reference for new definitions In clause 3.1 add definitions for roaming hub, IPX provider, Roaming Intermediaries and IPX provider entities. In clause 5.9.3.2 add requirements for Roaming Hubs In clause 5.9.3.2 add requirements for all error messages on the N32-c interface to be visable at the roaming hub. In clause 5.9.3.2 Add requirement for PLMNID aggrigation when originating from a roaming hub In clauses 5.9.3.2, 13.2.4.7 and 13.2.4.8, update Intermediaries to Roaming Intermediaries In clause 13.2.4.5.2 add means for the roaming hub to originate N32 messages within PRINS. In Clause 13.2.4.7 add the abitlity for a SEPP to validate messages originated by a Roaming Hub.</w:t>
      </w:r>
    </w:p>
    <w:p w14:paraId="43D42D72" w14:textId="77777777" w:rsidR="007615D6" w:rsidRPr="005B25A1" w:rsidRDefault="007615D6" w:rsidP="007615D6">
      <w:pPr>
        <w:keepNext/>
        <w:keepLines/>
        <w:rPr>
          <w:b/>
          <w:bCs/>
        </w:rPr>
      </w:pPr>
      <w:r w:rsidRPr="005B25A1">
        <w:rPr>
          <w:b/>
          <w:bCs/>
        </w:rPr>
        <w:t>Plenary Discussion:</w:t>
      </w:r>
    </w:p>
    <w:p w14:paraId="02EBFD4D" w14:textId="67C51793" w:rsidR="003B6265" w:rsidRPr="003B6265" w:rsidRDefault="003B6265" w:rsidP="003B6265">
      <w:pPr>
        <w:keepNext/>
        <w:keepLines/>
      </w:pPr>
      <w:r>
        <w:t xml:space="preserve">This should be submitted to SA WG3 for consideration. An LS from GSMA was expected. </w:t>
      </w:r>
      <w:r w:rsidR="004A5619">
        <w:t xml:space="preserve">This was applied to Rel-18 only at this time and this CR was </w:t>
      </w:r>
      <w:r w:rsidR="004A5619" w:rsidRPr="00C3284B">
        <w:rPr>
          <w:color w:val="0000FF"/>
        </w:rPr>
        <w:t>noted</w:t>
      </w:r>
      <w:r w:rsidR="004A5619">
        <w:t>.</w:t>
      </w:r>
    </w:p>
    <w:p w14:paraId="32611ECF" w14:textId="7CDDC20D" w:rsidR="003B6265" w:rsidRPr="00EB0339" w:rsidRDefault="003B6265" w:rsidP="003B6265">
      <w:r w:rsidRPr="005B25A1">
        <w:rPr>
          <w:b/>
          <w:bCs/>
        </w:rPr>
        <w:t>Status:</w:t>
      </w:r>
      <w:r>
        <w:t xml:space="preserve"> </w:t>
      </w:r>
      <w:r w:rsidR="004A5619" w:rsidRPr="00C3284B">
        <w:rPr>
          <w:color w:val="0000FF"/>
        </w:rPr>
        <w:t>Noted</w:t>
      </w:r>
      <w:r w:rsidR="004A5619">
        <w:t>.</w:t>
      </w:r>
    </w:p>
    <w:p w14:paraId="68677936" w14:textId="77777777" w:rsidR="00E00DA6" w:rsidRDefault="007615D6" w:rsidP="000A3FBD">
      <w:pPr>
        <w:pStyle w:val="NormTop"/>
      </w:pPr>
      <w:r>
        <w:rPr>
          <w:color w:val="0000FF"/>
        </w:rPr>
        <w:lastRenderedPageBreak/>
        <w:t>SP-231076</w:t>
      </w:r>
      <w:r w:rsidRPr="00D53282">
        <w:t xml:space="preserve"> </w:t>
      </w:r>
      <w:r>
        <w:t>(CR) 33.501 CR1789 (Rel-18, 'A'): Modification of PRINS to enable Roaming Hubs (Source: Vodafone, DoCoMo, Verizon, Deutsche Telekom, KPN, KDDI, Spark NZ Ltd, DISH Network, T-Mobile USA, Telefónica)</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In clause 2 add reference for new definitions In clause 3.1 add definitions for roaming hub, IPX provider, Roaming Intermediaries and IPX provider entities. In clause 5.9.3.2 add requirements for Roaming Hubs In clause 5.9.3.2 add requirements for all error messages on the N32-c interface to be visable at the roaming hub. In clause 5.9.3.2 Add requirement for PLMNID aggrigation when originating from a roaming hub In clauses 5.9.3.2, 13.2.4.7 and 13.2.4.8, update Intermediaries to Roaming Intermediaries In clause 13.2.4.5.2 add means for the roaming hub to originate N32 messages within PRINS. In Clause 13.2.4.7 add the abitlity for a SEPP to validate messages originated by a Roaming Hub.</w:t>
      </w:r>
    </w:p>
    <w:p w14:paraId="64A20C85" w14:textId="77777777" w:rsidR="007615D6" w:rsidRPr="005B25A1" w:rsidRDefault="007615D6" w:rsidP="007615D6">
      <w:pPr>
        <w:keepNext/>
        <w:keepLines/>
        <w:rPr>
          <w:b/>
          <w:bCs/>
        </w:rPr>
      </w:pPr>
      <w:r w:rsidRPr="005B25A1">
        <w:rPr>
          <w:b/>
          <w:bCs/>
        </w:rPr>
        <w:t>Plenary Discussion:</w:t>
      </w:r>
    </w:p>
    <w:p w14:paraId="442CAE60" w14:textId="13B0E428" w:rsidR="00A70CF6" w:rsidRDefault="003B6265" w:rsidP="003B6265">
      <w:pPr>
        <w:keepNext/>
        <w:keepLines/>
      </w:pPr>
      <w:r>
        <w:t>This should be submitted to SA WG3 for consideration. An LS from GSMA was expected.</w:t>
      </w:r>
      <w:r w:rsidR="00D87184">
        <w:t xml:space="preserve"> Qualcomm commented that there is a GSMA reference which is incomplete and it should be clarified that not all sets need to support this feature, clarification of the editors note was requested and a number of references needed correcting. Intel asked to add how the user plane blocking is done if the User runs out of subscription, etc.</w:t>
      </w:r>
      <w:r>
        <w:t xml:space="preserve"> </w:t>
      </w:r>
      <w:r w:rsidR="00D87184">
        <w:t xml:space="preserve">The TSG SA Chair suggested asking SA WG3 to review these CRs and indicate to GSMA that 3GPP will consider this feature and provide feedback again on progress in December 2023. It as decided to only update Rel-18 at present and consider whether this should be applied to earlier Releases </w:t>
      </w:r>
      <w:r w:rsidR="004A5619">
        <w:t xml:space="preserve">at a </w:t>
      </w:r>
      <w:r w:rsidR="00D87184">
        <w:t>later</w:t>
      </w:r>
      <w:r w:rsidR="004A5619">
        <w:t xml:space="preserve"> time</w:t>
      </w:r>
      <w:r w:rsidR="00D87184">
        <w:t>.</w:t>
      </w:r>
      <w:r w:rsidR="004A5619">
        <w:t xml:space="preserve"> This Rel-18 CR was left for off-line discussion and revised in </w:t>
      </w:r>
      <w:r w:rsidR="004A5619" w:rsidRPr="004A5619">
        <w:rPr>
          <w:color w:val="0000FF"/>
        </w:rPr>
        <w:t>SP-231175</w:t>
      </w:r>
      <w:r w:rsidR="004A5619">
        <w:t>.</w:t>
      </w:r>
    </w:p>
    <w:p w14:paraId="170F2F12" w14:textId="77777777" w:rsidR="002B1DBF" w:rsidRDefault="00A70CF6" w:rsidP="003B6265">
      <w:pPr>
        <w:keepNext/>
        <w:keepLines/>
      </w:pPr>
      <w:r>
        <w:t>Qualcomm commented that there are some editorial issues with references</w:t>
      </w:r>
      <w:r w:rsidR="00F91EEE">
        <w:t xml:space="preserve"> which are to be defined by</w:t>
      </w:r>
      <w:r>
        <w:t xml:space="preserve"> GSMA, some incorrectly referenced TSs and word comments not taken into account. Ericsson commented that they would like more time to discuss this with colleagues with SA WG3 expertise. The TSG SA Chair suggested this could be sent to SA WG3 for review and update. Deutsche Telekom commented that there have already been liaison on this with the GSMA and a DraftCR created by SA WG3 and sending this again to SA WG3 will result in another 3 month delay to including this in the specifications. </w:t>
      </w:r>
      <w:r w:rsidR="00F91EEE">
        <w:t xml:space="preserve">Verizon suggested allowing some time at this meeting for companies to check this off-line. This was left for further off-line checking and revised in </w:t>
      </w:r>
      <w:r w:rsidR="00F91EEE" w:rsidRPr="00F91EEE">
        <w:rPr>
          <w:color w:val="0000FF"/>
        </w:rPr>
        <w:t>SP-231189</w:t>
      </w:r>
      <w:r w:rsidR="00F91EEE">
        <w:t>.</w:t>
      </w:r>
    </w:p>
    <w:p w14:paraId="429EF649" w14:textId="77777777" w:rsidR="003872C7" w:rsidRDefault="002B1DBF" w:rsidP="003B6265">
      <w:pPr>
        <w:keepNext/>
        <w:keepLines/>
      </w:pPr>
      <w:r>
        <w:t xml:space="preserve">Some additional comments had been received from Ericsson and this was revised to include them in </w:t>
      </w:r>
      <w:r w:rsidRPr="002B1DBF">
        <w:rPr>
          <w:color w:val="0000FF"/>
        </w:rPr>
        <w:t>SP-231200</w:t>
      </w:r>
      <w:r>
        <w:t>.</w:t>
      </w:r>
    </w:p>
    <w:p w14:paraId="2F282318" w14:textId="07B922EF" w:rsidR="003872C7" w:rsidRPr="003872C7" w:rsidRDefault="003872C7" w:rsidP="003B6265">
      <w:pPr>
        <w:keepNext/>
        <w:keepLines/>
      </w:pPr>
      <w:r>
        <w:t xml:space="preserve">The new notes should be marked with 'NOTE X' and 'NOTE Y'. This was revised to </w:t>
      </w:r>
      <w:r w:rsidRPr="003872C7">
        <w:rPr>
          <w:color w:val="0000FF"/>
        </w:rPr>
        <w:t>SP-231202</w:t>
      </w:r>
      <w:r>
        <w:t xml:space="preserve">, which was </w:t>
      </w:r>
      <w:r w:rsidRPr="00C3284B">
        <w:rPr>
          <w:color w:val="FF0000"/>
          <w:lang w:eastAsia="en-US"/>
        </w:rPr>
        <w:t>approved</w:t>
      </w:r>
      <w:r>
        <w:t>.</w:t>
      </w:r>
    </w:p>
    <w:p w14:paraId="1C3D8A53" w14:textId="5650BFDC" w:rsidR="003B6265" w:rsidRPr="00EB0339" w:rsidRDefault="003B6265" w:rsidP="003B6265">
      <w:r w:rsidRPr="005B25A1">
        <w:rPr>
          <w:b/>
          <w:bCs/>
        </w:rPr>
        <w:t>Status:</w:t>
      </w:r>
      <w:r>
        <w:t xml:space="preserve"> </w:t>
      </w:r>
      <w:r w:rsidR="003872C7" w:rsidRPr="00C3284B">
        <w:rPr>
          <w:color w:val="FF0000"/>
          <w:lang w:eastAsia="en-US"/>
        </w:rPr>
        <w:t>Approved</w:t>
      </w:r>
      <w:r w:rsidR="003872C7">
        <w:t>.</w:t>
      </w:r>
    </w:p>
    <w:p w14:paraId="43404A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SERP related</w:t>
      </w:r>
    </w:p>
    <w:p w14:paraId="53D1ECE6" w14:textId="77777777" w:rsidR="003B6265" w:rsidRDefault="003B6265" w:rsidP="003B6265">
      <w:pPr>
        <w:pStyle w:val="NormTop"/>
      </w:pPr>
      <w:r>
        <w:rPr>
          <w:color w:val="0000FF"/>
        </w:rPr>
        <w:t>SP-231108</w:t>
      </w:r>
      <w:r w:rsidRPr="00D53282">
        <w:t xml:space="preserve"> </w:t>
      </w:r>
      <w:r>
        <w:t>(DISCUSSION) SERP feature status and proposal (Source: Apple)</w:t>
      </w:r>
      <w:r>
        <w:br/>
      </w:r>
      <w:r w:rsidRPr="00D53282">
        <w:rPr>
          <w:b/>
        </w:rPr>
        <w:t>Document for:</w:t>
      </w:r>
      <w:r w:rsidRPr="00D53282">
        <w:t xml:space="preserve"> </w:t>
      </w:r>
      <w:r>
        <w:t>Discussion</w:t>
      </w:r>
      <w:r>
        <w:br/>
      </w:r>
      <w:r w:rsidRPr="00D53282">
        <w:rPr>
          <w:b/>
        </w:rPr>
        <w:t>Abstract:</w:t>
      </w:r>
      <w:r w:rsidRPr="00D53282">
        <w:t xml:space="preserve"> </w:t>
      </w:r>
      <w:r>
        <w:br/>
        <w:t>SERP feature status and proposal.</w:t>
      </w:r>
    </w:p>
    <w:p w14:paraId="377A2633" w14:textId="77777777" w:rsidR="003B6265" w:rsidRPr="005B25A1" w:rsidRDefault="003B6265" w:rsidP="003B6265">
      <w:pPr>
        <w:keepNext/>
        <w:keepLines/>
        <w:rPr>
          <w:b/>
          <w:bCs/>
        </w:rPr>
      </w:pPr>
      <w:r w:rsidRPr="005B25A1">
        <w:rPr>
          <w:b/>
          <w:bCs/>
        </w:rPr>
        <w:t>Plenary Discussion:</w:t>
      </w:r>
    </w:p>
    <w:p w14:paraId="6418398F" w14:textId="34778D1A" w:rsidR="003B6265" w:rsidRPr="00BC3420" w:rsidRDefault="00BC3420" w:rsidP="003B6265">
      <w:pPr>
        <w:keepNext/>
        <w:keepLines/>
      </w:pPr>
      <w:r>
        <w:t xml:space="preserve">Qualcomm commented that they had objected to the CR in the SA WG3 meeting, which has now been submitted to TSG SA in </w:t>
      </w:r>
      <w:r w:rsidRPr="00BC3420">
        <w:rPr>
          <w:color w:val="0000FF"/>
        </w:rPr>
        <w:t>SP-231111</w:t>
      </w:r>
      <w:r>
        <w:t xml:space="preserve">. Qualcomm added that their concerns are with the basic value of the Feature and did not think a compromise could be reached here. Apple commented that this had been discussed in SA WG3 and only Qualcomm sustained an objection to it. </w:t>
      </w:r>
      <w:r>
        <w:rPr>
          <w:color w:val="0000FF"/>
        </w:rPr>
        <w:t>SP-231090</w:t>
      </w:r>
      <w:r>
        <w:t xml:space="preserve"> was reviewed. </w:t>
      </w:r>
      <w:r w:rsidR="001C4810">
        <w:t xml:space="preserve">The related CR was left for off-line discussion and this was then </w:t>
      </w:r>
      <w:r w:rsidR="001C4810" w:rsidRPr="00C3284B">
        <w:rPr>
          <w:color w:val="0000FF"/>
        </w:rPr>
        <w:t>noted</w:t>
      </w:r>
      <w:r w:rsidR="001C4810">
        <w:t>.</w:t>
      </w:r>
    </w:p>
    <w:p w14:paraId="4C87AB61" w14:textId="77777777" w:rsidR="001C4810" w:rsidRPr="00EB0339" w:rsidRDefault="001C4810" w:rsidP="001C4810">
      <w:r w:rsidRPr="005B25A1">
        <w:rPr>
          <w:b/>
          <w:bCs/>
        </w:rPr>
        <w:t>Status:</w:t>
      </w:r>
      <w:r>
        <w:t xml:space="preserve"> </w:t>
      </w:r>
      <w:r w:rsidRPr="00C3284B">
        <w:rPr>
          <w:color w:val="0000FF"/>
        </w:rPr>
        <w:t>Noted</w:t>
      </w:r>
      <w:r>
        <w:t>.</w:t>
      </w:r>
    </w:p>
    <w:p w14:paraId="1485E6AC" w14:textId="77777777" w:rsidR="00E00DA6" w:rsidRDefault="007615D6" w:rsidP="000A3FBD">
      <w:pPr>
        <w:pStyle w:val="NormTop"/>
      </w:pPr>
      <w:r>
        <w:rPr>
          <w:color w:val="0000FF"/>
        </w:rPr>
        <w:lastRenderedPageBreak/>
        <w:t>SP-231090</w:t>
      </w:r>
      <w:r w:rsidRPr="00D53282">
        <w:t xml:space="preserve"> </w:t>
      </w:r>
      <w:r>
        <w:t>(DISCUSSION) Issues related to RRC Resume Request Message Protection (Source: Qualcomm)</w:t>
      </w:r>
      <w:r>
        <w:br/>
      </w:r>
      <w:r w:rsidRPr="00D53282">
        <w:rPr>
          <w:b/>
        </w:rPr>
        <w:t>Document for:</w:t>
      </w:r>
      <w:r w:rsidRPr="00D53282">
        <w:t xml:space="preserve"> </w:t>
      </w:r>
      <w:r>
        <w:t>Agreement</w:t>
      </w:r>
      <w:r>
        <w:br/>
      </w:r>
      <w:r w:rsidRPr="00D53282">
        <w:rPr>
          <w:b/>
        </w:rPr>
        <w:t>Abstract:</w:t>
      </w:r>
      <w:r w:rsidRPr="00D53282">
        <w:t xml:space="preserve"> </w:t>
      </w:r>
      <w:r>
        <w:br/>
        <w:t>Discusses the issues related to the Security Enhancement on RRCResumeRequest Message Protection (SERP) WI of SA3.</w:t>
      </w:r>
    </w:p>
    <w:p w14:paraId="6FEEFFCA" w14:textId="77777777" w:rsidR="007615D6" w:rsidRPr="005B25A1" w:rsidRDefault="007615D6" w:rsidP="007615D6">
      <w:pPr>
        <w:keepNext/>
        <w:keepLines/>
        <w:rPr>
          <w:b/>
          <w:bCs/>
        </w:rPr>
      </w:pPr>
      <w:r w:rsidRPr="005B25A1">
        <w:rPr>
          <w:b/>
          <w:bCs/>
        </w:rPr>
        <w:t>Plenary Discussion:</w:t>
      </w:r>
    </w:p>
    <w:p w14:paraId="3ED7E823" w14:textId="2A4AEC6B" w:rsidR="007615D6" w:rsidRPr="001C4810" w:rsidRDefault="001C4810" w:rsidP="007615D6">
      <w:pPr>
        <w:keepNext/>
        <w:keepLines/>
      </w:pPr>
      <w:r>
        <w:t xml:space="preserve">There were some comments and the related CR was left for off-line discussion and this was then </w:t>
      </w:r>
      <w:r w:rsidRPr="00C3284B">
        <w:rPr>
          <w:color w:val="0000FF"/>
        </w:rPr>
        <w:t>noted</w:t>
      </w:r>
      <w:r>
        <w:t>.</w:t>
      </w:r>
    </w:p>
    <w:p w14:paraId="7BF15503" w14:textId="5B09C48B" w:rsidR="007615D6" w:rsidRPr="00EB0339" w:rsidRDefault="007615D6" w:rsidP="007615D6">
      <w:r w:rsidRPr="005B25A1">
        <w:rPr>
          <w:b/>
          <w:bCs/>
        </w:rPr>
        <w:t>Status:</w:t>
      </w:r>
      <w:r>
        <w:t xml:space="preserve"> </w:t>
      </w:r>
      <w:r w:rsidR="001C4810" w:rsidRPr="00C3284B">
        <w:rPr>
          <w:color w:val="0000FF"/>
        </w:rPr>
        <w:t>Noted</w:t>
      </w:r>
      <w:r w:rsidR="001C4810">
        <w:t>.</w:t>
      </w:r>
    </w:p>
    <w:p w14:paraId="6E00CAC3" w14:textId="77777777" w:rsidR="00E00DA6" w:rsidRDefault="007615D6" w:rsidP="000A3FBD">
      <w:pPr>
        <w:pStyle w:val="NormTop"/>
      </w:pPr>
      <w:r>
        <w:rPr>
          <w:color w:val="0000FF"/>
        </w:rPr>
        <w:t>SP-231111</w:t>
      </w:r>
      <w:r w:rsidRPr="00D53282">
        <w:t xml:space="preserve"> </w:t>
      </w:r>
      <w:r>
        <w:t>(CR) 33.501 CR1791 (Rel-18, 'B'): SERP CR to TS 33.501 on the Protection of the RRC Resume Request message (Source: Ericsson, Apple, CableLabs, Deutsche Telekom, China Telecom, Xiaomi, Philips, AT&amp;T, OPPO)</w:t>
      </w:r>
      <w:r>
        <w:br/>
      </w:r>
      <w:r w:rsidRPr="00D53282">
        <w:rPr>
          <w:b/>
        </w:rPr>
        <w:t>Document for:</w:t>
      </w:r>
      <w:r w:rsidRPr="00D53282">
        <w:t xml:space="preserve"> </w:t>
      </w:r>
      <w:r>
        <w:t>Approval</w:t>
      </w:r>
      <w:r>
        <w:br/>
      </w:r>
      <w:r w:rsidRPr="00D53282">
        <w:rPr>
          <w:b/>
        </w:rPr>
        <w:t>Abstract:</w:t>
      </w:r>
      <w:r w:rsidRPr="00D53282">
        <w:t xml:space="preserve"> </w:t>
      </w:r>
      <w:r>
        <w:br/>
        <w:t>The procedure for the integrity protection of the RRC Resume Request message and the details of the message protection are specified.</w:t>
      </w:r>
    </w:p>
    <w:p w14:paraId="2F6F8E88" w14:textId="77777777" w:rsidR="007615D6" w:rsidRPr="005B25A1" w:rsidRDefault="007615D6" w:rsidP="007615D6">
      <w:pPr>
        <w:keepNext/>
        <w:keepLines/>
        <w:rPr>
          <w:b/>
          <w:bCs/>
        </w:rPr>
      </w:pPr>
      <w:r w:rsidRPr="005B25A1">
        <w:rPr>
          <w:b/>
          <w:bCs/>
        </w:rPr>
        <w:t>Plenary Discussion:</w:t>
      </w:r>
    </w:p>
    <w:p w14:paraId="65BBBC43" w14:textId="00A66E77" w:rsidR="007615D6" w:rsidRPr="003C6669" w:rsidRDefault="003C6669" w:rsidP="007615D6">
      <w:pPr>
        <w:keepNext/>
        <w:keepLines/>
      </w:pPr>
      <w:r>
        <w:t>The TSG SA Chair asked if there were any objections on this CR. Qualcomm indicated their objection. This was left for further discussion to try to find a way forward.</w:t>
      </w:r>
      <w:r w:rsidR="008D72E4">
        <w:t xml:space="preserve"> No resolution could be reached and this was </w:t>
      </w:r>
      <w:r w:rsidR="008D72E4" w:rsidRPr="00C3284B">
        <w:rPr>
          <w:color w:val="0000FF"/>
        </w:rPr>
        <w:t>noted</w:t>
      </w:r>
      <w:r w:rsidR="008D72E4">
        <w:t>.</w:t>
      </w:r>
    </w:p>
    <w:p w14:paraId="6E3253C4" w14:textId="7465DBE2" w:rsidR="007615D6" w:rsidRPr="00EB0339" w:rsidRDefault="007615D6" w:rsidP="007615D6">
      <w:r w:rsidRPr="005B25A1">
        <w:rPr>
          <w:b/>
          <w:bCs/>
        </w:rPr>
        <w:t>Status:</w:t>
      </w:r>
      <w:r>
        <w:t xml:space="preserve"> </w:t>
      </w:r>
      <w:r w:rsidR="008D72E4" w:rsidRPr="00C3284B">
        <w:rPr>
          <w:color w:val="0000FF"/>
        </w:rPr>
        <w:t>Noted</w:t>
      </w:r>
      <w:r w:rsidR="008D72E4">
        <w:t>.</w:t>
      </w:r>
    </w:p>
    <w:p w14:paraId="1BC488F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USIA related</w:t>
      </w:r>
    </w:p>
    <w:p w14:paraId="5DC6D121" w14:textId="77777777" w:rsidR="00E00DA6" w:rsidRDefault="007615D6" w:rsidP="000A3FBD">
      <w:pPr>
        <w:pStyle w:val="NormTop"/>
      </w:pPr>
      <w:r>
        <w:rPr>
          <w:color w:val="0000FF"/>
        </w:rPr>
        <w:t>SP-231102</w:t>
      </w:r>
      <w:r w:rsidRPr="00D53282">
        <w:t xml:space="preserve"> </w:t>
      </w:r>
      <w:r>
        <w:t>(DISCUSSION) Proposed conclusion for SA WG3 FS_USIA study (Source: Lenovo)</w:t>
      </w:r>
      <w:r>
        <w:br/>
      </w:r>
      <w:r w:rsidRPr="00D53282">
        <w:rPr>
          <w:b/>
        </w:rPr>
        <w:t>Document for:</w:t>
      </w:r>
      <w:r w:rsidRPr="00D53282">
        <w:t xml:space="preserve"> </w:t>
      </w:r>
      <w:r>
        <w:t>Endorsement</w:t>
      </w:r>
      <w:r>
        <w:br/>
      </w:r>
      <w:r w:rsidRPr="00D53282">
        <w:rPr>
          <w:b/>
        </w:rPr>
        <w:t>Abstract:</w:t>
      </w:r>
      <w:r w:rsidRPr="00D53282">
        <w:t xml:space="preserve"> </w:t>
      </w:r>
      <w:r>
        <w:br/>
        <w:t>Discussion paper proposes to conclude the FS_USIA study with a solution enhancing URSP rules.</w:t>
      </w:r>
    </w:p>
    <w:p w14:paraId="2F51CCAF" w14:textId="77777777" w:rsidR="007615D6" w:rsidRPr="005B25A1" w:rsidRDefault="007615D6" w:rsidP="007615D6">
      <w:pPr>
        <w:keepNext/>
        <w:keepLines/>
        <w:rPr>
          <w:b/>
          <w:bCs/>
        </w:rPr>
      </w:pPr>
      <w:r w:rsidRPr="005B25A1">
        <w:rPr>
          <w:b/>
          <w:bCs/>
        </w:rPr>
        <w:t>Plenary Discussion:</w:t>
      </w:r>
    </w:p>
    <w:p w14:paraId="70262C6A" w14:textId="4040941B" w:rsidR="007615D6" w:rsidRPr="004D5F31" w:rsidRDefault="004D5F31" w:rsidP="007615D6">
      <w:pPr>
        <w:keepNext/>
        <w:keepLines/>
      </w:pPr>
      <w:r>
        <w:t>Qualcomm commented that they maintain their objection on this for the reasons given in the SA WG3 meeting. Apple commented that they also sustain their objection on this.</w:t>
      </w:r>
      <w:r w:rsidR="00772A22">
        <w:t xml:space="preserve"> Google and Huawei also sustain their objection on this.</w:t>
      </w:r>
      <w:r>
        <w:t xml:space="preserve"> The TSG</w:t>
      </w:r>
      <w:r w:rsidR="00772A22">
        <w:t> </w:t>
      </w:r>
      <w:r>
        <w:t>SA Chair suggested that SA</w:t>
      </w:r>
      <w:r w:rsidR="00772A22">
        <w:t> </w:t>
      </w:r>
      <w:r>
        <w:t>WG3 should further discuss this and try to reach an acceptable compromise on this. Huawei commented that as there was no agreement in SA</w:t>
      </w:r>
      <w:r w:rsidR="00772A22">
        <w:t> WG3</w:t>
      </w:r>
      <w:r>
        <w:t xml:space="preserve"> it is unlikely that this would be able to be resolved in this</w:t>
      </w:r>
      <w:r w:rsidR="00772A22">
        <w:t xml:space="preserve"> TSG S</w:t>
      </w:r>
      <w:r>
        <w:t xml:space="preserve">A meeting. </w:t>
      </w:r>
      <w:r w:rsidR="00772A22">
        <w:t xml:space="preserve">It was decided to allow some more time at this meeting for off-line discussion before deciding how to handle this issue and the WID and associated CR were left open and this was </w:t>
      </w:r>
      <w:r w:rsidR="00772A22" w:rsidRPr="00C3284B">
        <w:rPr>
          <w:color w:val="0000FF"/>
        </w:rPr>
        <w:t>noted</w:t>
      </w:r>
      <w:r w:rsidR="00772A22">
        <w:t>.</w:t>
      </w:r>
    </w:p>
    <w:p w14:paraId="0382CC5B" w14:textId="0F643609" w:rsidR="007615D6" w:rsidRPr="00EB0339" w:rsidRDefault="007615D6" w:rsidP="007615D6">
      <w:r w:rsidRPr="005B25A1">
        <w:rPr>
          <w:b/>
          <w:bCs/>
        </w:rPr>
        <w:t>Status:</w:t>
      </w:r>
      <w:r>
        <w:t xml:space="preserve"> </w:t>
      </w:r>
      <w:r w:rsidR="00772A22" w:rsidRPr="00C3284B">
        <w:rPr>
          <w:color w:val="0000FF"/>
        </w:rPr>
        <w:t>Noted</w:t>
      </w:r>
      <w:r w:rsidR="00772A22">
        <w:t>.</w:t>
      </w:r>
    </w:p>
    <w:p w14:paraId="4BE67DA0" w14:textId="77777777" w:rsidR="00E00DA6" w:rsidRDefault="007615D6" w:rsidP="000A3FBD">
      <w:pPr>
        <w:pStyle w:val="NormTop"/>
      </w:pPr>
      <w:r>
        <w:rPr>
          <w:color w:val="0000FF"/>
        </w:rPr>
        <w:t>SP-231098</w:t>
      </w:r>
      <w:r w:rsidRPr="00D53282">
        <w:t xml:space="preserve"> </w:t>
      </w:r>
      <w:r>
        <w:t>(WID NEW) New WID to enable URSP rules to securely identify Applications (USIA) (Source: Lenovo, AT&amp;T, Broadcom, CATT, China Mobile, China Telecom, Deutsche Telekom, Intel, Motorola Solutions MSI, Samsung, Verizon)</w:t>
      </w:r>
      <w:r>
        <w:br/>
      </w:r>
      <w:r w:rsidRPr="00D53282">
        <w:rPr>
          <w:b/>
        </w:rPr>
        <w:t>Document for:</w:t>
      </w:r>
      <w:r w:rsidRPr="00D53282">
        <w:t xml:space="preserve"> </w:t>
      </w:r>
      <w:r>
        <w:t>Approval</w:t>
      </w:r>
      <w:r>
        <w:br/>
      </w:r>
      <w:r w:rsidRPr="00D53282">
        <w:rPr>
          <w:b/>
        </w:rPr>
        <w:t>Abstract:</w:t>
      </w:r>
      <w:r w:rsidRPr="00D53282">
        <w:t xml:space="preserve"> </w:t>
      </w:r>
      <w:r>
        <w:br/>
        <w:t>revision of S3-234045 proposing new WID based on proposed conclusions for FS_USIA study.</w:t>
      </w:r>
    </w:p>
    <w:p w14:paraId="646E304D"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S3-234045.</w:t>
      </w:r>
    </w:p>
    <w:p w14:paraId="723FD741" w14:textId="77777777" w:rsidR="007615D6" w:rsidRPr="005B25A1" w:rsidRDefault="007615D6" w:rsidP="007615D6">
      <w:pPr>
        <w:keepNext/>
        <w:keepLines/>
        <w:rPr>
          <w:b/>
          <w:bCs/>
        </w:rPr>
      </w:pPr>
      <w:r w:rsidRPr="005B25A1">
        <w:rPr>
          <w:b/>
          <w:bCs/>
        </w:rPr>
        <w:t>Plenary Discussion:</w:t>
      </w:r>
    </w:p>
    <w:p w14:paraId="180512C4" w14:textId="6D01415C" w:rsidR="00772A22" w:rsidRPr="00624DA2" w:rsidRDefault="00624DA2" w:rsidP="00772A22">
      <w:pPr>
        <w:keepNext/>
        <w:keepLines/>
      </w:pPr>
      <w:r>
        <w:t xml:space="preserve">No off-line progress was made and this was </w:t>
      </w:r>
      <w:r w:rsidRPr="00C3284B">
        <w:rPr>
          <w:color w:val="0000FF"/>
        </w:rPr>
        <w:t>noted</w:t>
      </w:r>
      <w:r>
        <w:t>.</w:t>
      </w:r>
    </w:p>
    <w:p w14:paraId="15AD9A22" w14:textId="6AF88E20" w:rsidR="00772A22" w:rsidRPr="00EB0339" w:rsidRDefault="00772A22" w:rsidP="00772A22">
      <w:r w:rsidRPr="005B25A1">
        <w:rPr>
          <w:b/>
          <w:bCs/>
        </w:rPr>
        <w:t>Status:</w:t>
      </w:r>
      <w:r>
        <w:t xml:space="preserve"> </w:t>
      </w:r>
      <w:r w:rsidR="00624DA2" w:rsidRPr="00C3284B">
        <w:rPr>
          <w:color w:val="0000FF"/>
        </w:rPr>
        <w:t>Noted</w:t>
      </w:r>
      <w:r w:rsidR="00624DA2">
        <w:t>.</w:t>
      </w:r>
    </w:p>
    <w:p w14:paraId="5B0D47FD" w14:textId="77777777" w:rsidR="00E00DA6" w:rsidRDefault="007615D6" w:rsidP="000A3FBD">
      <w:pPr>
        <w:pStyle w:val="NormTop"/>
      </w:pPr>
      <w:r>
        <w:rPr>
          <w:color w:val="0000FF"/>
        </w:rPr>
        <w:lastRenderedPageBreak/>
        <w:t>SP-231099</w:t>
      </w:r>
      <w:r w:rsidRPr="00D53282">
        <w:t xml:space="preserve"> </w:t>
      </w:r>
      <w:r>
        <w:t>(CR) 33.501 CR1779R1 (Rel-18, 'B'): Identification of Applications with URSP rules (Source: Lenovo, AT&amp;T, Broadcom, CATT, China Mobile, China Telecom, Deutsche Telekom, Intel, Motorola Solutions MSI, Samsung, Verizon)</w:t>
      </w:r>
      <w:r>
        <w:br/>
      </w:r>
      <w:r w:rsidRPr="00D53282">
        <w:rPr>
          <w:b/>
        </w:rPr>
        <w:t>Document for:</w:t>
      </w:r>
      <w:r w:rsidRPr="00D53282">
        <w:t xml:space="preserve"> </w:t>
      </w:r>
      <w:r>
        <w:t>Approval</w:t>
      </w:r>
      <w:r>
        <w:br/>
      </w:r>
      <w:r w:rsidRPr="00D53282">
        <w:rPr>
          <w:b/>
        </w:rPr>
        <w:t>Abstract:</w:t>
      </w:r>
      <w:r w:rsidRPr="00D53282">
        <w:t xml:space="preserve"> </w:t>
      </w:r>
      <w:r>
        <w:br/>
        <w:t>Addition of the feature to identify managed applications with URSP rules.</w:t>
      </w:r>
    </w:p>
    <w:p w14:paraId="278F9E7C"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S3-234042.</w:t>
      </w:r>
    </w:p>
    <w:p w14:paraId="4BBFD243" w14:textId="77777777" w:rsidR="007615D6" w:rsidRPr="005B25A1" w:rsidRDefault="007615D6" w:rsidP="007615D6">
      <w:pPr>
        <w:keepNext/>
        <w:keepLines/>
        <w:rPr>
          <w:b/>
          <w:bCs/>
        </w:rPr>
      </w:pPr>
      <w:r w:rsidRPr="005B25A1">
        <w:rPr>
          <w:b/>
          <w:bCs/>
        </w:rPr>
        <w:t>Plenary Discussion:</w:t>
      </w:r>
    </w:p>
    <w:p w14:paraId="5B4CF498" w14:textId="77777777" w:rsidR="00624DA2" w:rsidRPr="00624DA2" w:rsidRDefault="00624DA2" w:rsidP="00624DA2">
      <w:pPr>
        <w:keepNext/>
        <w:keepLines/>
      </w:pPr>
      <w:r>
        <w:t xml:space="preserve">No off-line progress was made and this was </w:t>
      </w:r>
      <w:r w:rsidRPr="00C3284B">
        <w:rPr>
          <w:color w:val="0000FF"/>
        </w:rPr>
        <w:t>noted</w:t>
      </w:r>
      <w:r>
        <w:t>.</w:t>
      </w:r>
    </w:p>
    <w:p w14:paraId="325052EC" w14:textId="77777777" w:rsidR="00624DA2" w:rsidRPr="00EB0339" w:rsidRDefault="00624DA2" w:rsidP="00624DA2">
      <w:r w:rsidRPr="005B25A1">
        <w:rPr>
          <w:b/>
          <w:bCs/>
        </w:rPr>
        <w:t>Status:</w:t>
      </w:r>
      <w:r>
        <w:t xml:space="preserve"> </w:t>
      </w:r>
      <w:r w:rsidRPr="00C3284B">
        <w:rPr>
          <w:color w:val="0000FF"/>
        </w:rPr>
        <w:t>Noted</w:t>
      </w:r>
      <w:r>
        <w:t>.</w:t>
      </w:r>
    </w:p>
    <w:p w14:paraId="56E7C4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PINAPP</w:t>
      </w:r>
    </w:p>
    <w:p w14:paraId="147AFF1C" w14:textId="77777777" w:rsidR="00E00DA6" w:rsidRDefault="007615D6" w:rsidP="000A3FBD">
      <w:pPr>
        <w:pStyle w:val="NormTop"/>
      </w:pPr>
      <w:r>
        <w:rPr>
          <w:color w:val="0000FF"/>
        </w:rPr>
        <w:t>SP-231117</w:t>
      </w:r>
      <w:r w:rsidRPr="00D53282">
        <w:t xml:space="preserve"> </w:t>
      </w:r>
      <w:r>
        <w:t>(DISCUSSION) Architectural Work for PINAPP Security (Source: InterDigital, Inc.)</w:t>
      </w:r>
      <w:r>
        <w:br/>
      </w:r>
      <w:r w:rsidRPr="00D53282">
        <w:rPr>
          <w:b/>
        </w:rPr>
        <w:t>Document for:</w:t>
      </w:r>
      <w:r w:rsidRPr="00D53282">
        <w:t xml:space="preserve"> </w:t>
      </w:r>
      <w:r>
        <w:t>Discussion</w:t>
      </w:r>
      <w:r>
        <w:br/>
      </w:r>
      <w:r w:rsidRPr="00D53282">
        <w:rPr>
          <w:b/>
        </w:rPr>
        <w:t>Abstract:</w:t>
      </w:r>
      <w:r w:rsidRPr="00D53282">
        <w:t xml:space="preserve"> </w:t>
      </w:r>
      <w:r>
        <w:br/>
        <w:t>Architectural Work for PINAPP Security.</w:t>
      </w:r>
    </w:p>
    <w:p w14:paraId="4D99996E" w14:textId="77777777" w:rsidR="007615D6" w:rsidRPr="005B25A1" w:rsidRDefault="007615D6" w:rsidP="007615D6">
      <w:pPr>
        <w:keepNext/>
        <w:keepLines/>
        <w:rPr>
          <w:b/>
          <w:bCs/>
        </w:rPr>
      </w:pPr>
      <w:r w:rsidRPr="005B25A1">
        <w:rPr>
          <w:b/>
          <w:bCs/>
        </w:rPr>
        <w:t>Plenary Discussion:</w:t>
      </w:r>
    </w:p>
    <w:p w14:paraId="189FFD03" w14:textId="09A7B233" w:rsidR="007615D6" w:rsidRPr="00772A22" w:rsidRDefault="00772A22" w:rsidP="007615D6">
      <w:pPr>
        <w:keepNext/>
        <w:keepLines/>
      </w:pPr>
      <w:r>
        <w:t>Qualcomm commented that their understanding of the discussions in SA WG3 was different from what is presented in this paper. There is also no WID for this work and suggested that a WID proposal is first proposed in SA WG3 for discussion. Huawei agreed with Qualcomm that this should be discussed first in SA WG3. LGE agreed that SA WG3 should discuss this. T-Mobile commented that there is a WI for PIN and this was related to that but PINAPP was not considered in SA WG3. The SA WG6 Chair commented that they would like to have a security solution for the PINAPP work they are doing and asked SA</w:t>
      </w:r>
      <w:r w:rsidR="006D2D90">
        <w:t> WG3</w:t>
      </w:r>
      <w:r>
        <w:t xml:space="preserve"> to communicate any issues to them. The SA</w:t>
      </w:r>
      <w:r w:rsidR="006D2D90">
        <w:t> WG3</w:t>
      </w:r>
      <w:r>
        <w:t xml:space="preserve"> Chair reported that SA</w:t>
      </w:r>
      <w:r w:rsidR="006D2D90">
        <w:t> WG3</w:t>
      </w:r>
      <w:r>
        <w:t xml:space="preserve"> had concluded that there are other mechanisms already </w:t>
      </w:r>
      <w:r w:rsidR="006D2D90">
        <w:t xml:space="preserve">available which can handle this and additional solutions were out of scope of 3GPP. T-Mobile commented that this is the application enablement layer, rather than the application layer, which is the main responsibility of SA WG6. </w:t>
      </w:r>
      <w:r w:rsidR="00DC48BC">
        <w:t xml:space="preserve">Other comments were made and this was then </w:t>
      </w:r>
      <w:r w:rsidR="00DC48BC" w:rsidRPr="00C3284B">
        <w:rPr>
          <w:color w:val="0000FF"/>
        </w:rPr>
        <w:t>noted</w:t>
      </w:r>
      <w:r w:rsidR="00DC48BC">
        <w:t>.</w:t>
      </w:r>
    </w:p>
    <w:p w14:paraId="4CBA0CB8" w14:textId="2BEB1467" w:rsidR="007615D6" w:rsidRPr="00EB0339" w:rsidRDefault="007615D6" w:rsidP="007615D6">
      <w:r w:rsidRPr="005B25A1">
        <w:rPr>
          <w:b/>
          <w:bCs/>
        </w:rPr>
        <w:t>Status:</w:t>
      </w:r>
      <w:r>
        <w:t xml:space="preserve"> </w:t>
      </w:r>
      <w:r w:rsidR="00DC48BC" w:rsidRPr="00C3284B">
        <w:rPr>
          <w:color w:val="0000FF"/>
        </w:rPr>
        <w:t>Noted</w:t>
      </w:r>
      <w:r w:rsidR="00DC48BC">
        <w:t>.</w:t>
      </w:r>
    </w:p>
    <w:p w14:paraId="1886C444" w14:textId="77777777" w:rsidR="00E00DA6" w:rsidRDefault="007615D6" w:rsidP="000A3FBD">
      <w:pPr>
        <w:pStyle w:val="NormTop"/>
      </w:pPr>
      <w:r>
        <w:rPr>
          <w:color w:val="0000FF"/>
        </w:rPr>
        <w:t>SP-231118</w:t>
      </w:r>
      <w:r w:rsidRPr="00D53282">
        <w:t xml:space="preserve"> </w:t>
      </w:r>
      <w:r>
        <w:t>(LS OUT) [DRAFT] LS Architectural Work for PINAPP Security (Source: InterDigital, Inc.)</w:t>
      </w:r>
      <w:r>
        <w:br/>
      </w:r>
      <w:r w:rsidRPr="00D53282">
        <w:rPr>
          <w:b/>
        </w:rPr>
        <w:t>Document for:</w:t>
      </w:r>
      <w:r w:rsidRPr="00D53282">
        <w:t xml:space="preserve"> </w:t>
      </w:r>
      <w:r>
        <w:t>Approval</w:t>
      </w:r>
      <w:r>
        <w:br/>
      </w:r>
      <w:r w:rsidRPr="00D53282">
        <w:rPr>
          <w:b/>
        </w:rPr>
        <w:t>Abstract:</w:t>
      </w:r>
      <w:r w:rsidRPr="00D53282">
        <w:t xml:space="preserve"> </w:t>
      </w:r>
      <w:r>
        <w:br/>
        <w:t>To: SA WG3. CC: SA WG6.</w:t>
      </w:r>
    </w:p>
    <w:p w14:paraId="05241AE1" w14:textId="77777777" w:rsidR="007615D6" w:rsidRPr="005B25A1" w:rsidRDefault="007615D6" w:rsidP="007615D6">
      <w:pPr>
        <w:keepNext/>
        <w:keepLines/>
        <w:rPr>
          <w:b/>
          <w:bCs/>
        </w:rPr>
      </w:pPr>
      <w:r w:rsidRPr="005B25A1">
        <w:rPr>
          <w:b/>
          <w:bCs/>
        </w:rPr>
        <w:t>Plenary Discussion:</w:t>
      </w:r>
    </w:p>
    <w:p w14:paraId="15773268" w14:textId="77777777" w:rsidR="00D67E3F" w:rsidRDefault="00DC48BC" w:rsidP="007615D6">
      <w:pPr>
        <w:keepNext/>
        <w:keepLines/>
      </w:pPr>
      <w:r>
        <w:t xml:space="preserve">This was reviewed and left for further off-line discussion. </w:t>
      </w:r>
      <w:r w:rsidR="0032537B">
        <w:t xml:space="preserve">Revised off-line to </w:t>
      </w:r>
      <w:r w:rsidR="0032537B" w:rsidRPr="0032537B">
        <w:rPr>
          <w:color w:val="0000FF"/>
        </w:rPr>
        <w:t>SP-231172</w:t>
      </w:r>
      <w:r w:rsidR="0032537B">
        <w:t>.</w:t>
      </w:r>
      <w:r w:rsidR="00D67E3F">
        <w:t xml:space="preserve"> It was decided that an LS was not needed to do this.</w:t>
      </w:r>
    </w:p>
    <w:p w14:paraId="140A32FF" w14:textId="52D95C13" w:rsidR="00D67E3F" w:rsidRPr="00D67E3F" w:rsidRDefault="00D67E3F" w:rsidP="007615D6">
      <w:pPr>
        <w:keepNext/>
        <w:keepLines/>
        <w:rPr>
          <w:b/>
          <w:bCs/>
          <w:color w:val="0000FF"/>
        </w:rPr>
      </w:pPr>
      <w:r w:rsidRPr="00D67E3F">
        <w:rPr>
          <w:b/>
          <w:bCs/>
          <w:color w:val="0000FF"/>
        </w:rPr>
        <w:t>TSG SA ask SA WG3 and SA WG6 to discuss the work on PINAPP Security in Q4/2023 and if any further work that requires an Exception is needed in Rel-18, then inform TSG SA#102.</w:t>
      </w:r>
    </w:p>
    <w:p w14:paraId="5527E9BA" w14:textId="3F07257C" w:rsidR="007615D6" w:rsidRPr="00D67E3F" w:rsidRDefault="00D67E3F" w:rsidP="007615D6">
      <w:pPr>
        <w:keepNext/>
        <w:keepLines/>
      </w:pPr>
      <w:r>
        <w:t xml:space="preserve">This was then </w:t>
      </w:r>
      <w:r w:rsidRPr="00C3284B">
        <w:rPr>
          <w:color w:val="0000FF"/>
        </w:rPr>
        <w:t>noted</w:t>
      </w:r>
      <w:r>
        <w:t>.</w:t>
      </w:r>
    </w:p>
    <w:p w14:paraId="773E630D" w14:textId="73DD3B71" w:rsidR="007615D6" w:rsidRPr="00EB0339" w:rsidRDefault="007615D6" w:rsidP="007615D6">
      <w:r w:rsidRPr="005B25A1">
        <w:rPr>
          <w:b/>
          <w:bCs/>
        </w:rPr>
        <w:t>Status:</w:t>
      </w:r>
      <w:r>
        <w:t xml:space="preserve"> </w:t>
      </w:r>
      <w:r w:rsidR="00D67E3F" w:rsidRPr="00C3284B">
        <w:rPr>
          <w:color w:val="0000FF"/>
        </w:rPr>
        <w:t>Noted</w:t>
      </w:r>
      <w:r w:rsidR="00D67E3F">
        <w:t>.</w:t>
      </w:r>
    </w:p>
    <w:p w14:paraId="2F6AEB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openAPI/GitLab</w:t>
      </w:r>
    </w:p>
    <w:p w14:paraId="33E4D78A" w14:textId="3C903769" w:rsidR="00E00DA6" w:rsidRDefault="007615D6" w:rsidP="000A3FBD">
      <w:pPr>
        <w:pStyle w:val="NormTop"/>
      </w:pPr>
      <w:r>
        <w:rPr>
          <w:color w:val="0000FF"/>
        </w:rPr>
        <w:t>SP-230800</w:t>
      </w:r>
      <w:r w:rsidRPr="00D53282">
        <w:t xml:space="preserve"> </w:t>
      </w:r>
      <w:r>
        <w:t>(LS IN) LS from SA WG5: LS on documenting code in Forge-GitLab (Source: SA WG5 (S5-235769))</w:t>
      </w:r>
      <w:r>
        <w:br/>
      </w:r>
      <w:r w:rsidRPr="00D53282">
        <w:rPr>
          <w:b/>
        </w:rPr>
        <w:t>Document for:</w:t>
      </w:r>
      <w:r w:rsidRPr="00D53282">
        <w:t xml:space="preserve"> </w:t>
      </w:r>
      <w:r>
        <w:t>Action</w:t>
      </w:r>
      <w:r>
        <w:br/>
      </w:r>
      <w:r w:rsidRPr="00D53282">
        <w:rPr>
          <w:b/>
        </w:rPr>
        <w:t>Abstract:</w:t>
      </w:r>
      <w:r w:rsidRPr="00D53282">
        <w:t xml:space="preserve"> </w:t>
      </w:r>
      <w:r>
        <w:br/>
        <w:t>SA</w:t>
      </w:r>
      <w:r w:rsidR="00DC48BC">
        <w:t> WG5</w:t>
      </w:r>
      <w:r>
        <w:t xml:space="preserve"> intends to facilitate the specification of the optional new methodology of storing code normatively in Forge, based on attachment 1. For some of its documents SA</w:t>
      </w:r>
      <w:r w:rsidR="00DC48BC">
        <w:t> WG5</w:t>
      </w:r>
      <w:r>
        <w:t xml:space="preserve"> intends to start storing code normatively in Forge. SA</w:t>
      </w:r>
      <w:r w:rsidR="00DC48BC">
        <w:t> WG5</w:t>
      </w:r>
      <w:r>
        <w:t xml:space="preserve"> sees major advantages in storing code normatively in Forge. This should have not impact other groups. The intent is to convert the attached draftCR for 21.900 to a real CR and submit it to SA#101 for approval via MCC. Action: SA</w:t>
      </w:r>
      <w:r w:rsidR="00DC48BC">
        <w:t> WG5</w:t>
      </w:r>
      <w:r>
        <w:t xml:space="preserve"> ask</w:t>
      </w:r>
      <w:r w:rsidR="00DC48BC">
        <w:t xml:space="preserve"> TSG S</w:t>
      </w:r>
      <w:r>
        <w:t>A to take the above information into account.</w:t>
      </w:r>
    </w:p>
    <w:p w14:paraId="06CFCA4D" w14:textId="7B632C68" w:rsidR="007615D6" w:rsidRPr="00DC48BC" w:rsidRDefault="00DC48BC" w:rsidP="007615D6">
      <w:pPr>
        <w:keepNext/>
        <w:keepLines/>
        <w:rPr>
          <w:i/>
          <w:iCs/>
        </w:rPr>
      </w:pPr>
      <w:r w:rsidRPr="00DC48BC">
        <w:rPr>
          <w:b/>
          <w:bCs/>
          <w:i/>
          <w:iCs/>
        </w:rPr>
        <w:t>Comment</w:t>
      </w:r>
      <w:r w:rsidR="007615D6" w:rsidRPr="00DC48BC">
        <w:rPr>
          <w:b/>
          <w:bCs/>
          <w:i/>
          <w:iCs/>
        </w:rPr>
        <w:t>:</w:t>
      </w:r>
      <w:r w:rsidRPr="00DC48BC">
        <w:rPr>
          <w:i/>
          <w:iCs/>
        </w:rPr>
        <w:t xml:space="preserve"> Update to attached DraftCR in SP-231128.</w:t>
      </w:r>
    </w:p>
    <w:p w14:paraId="6C4B9683" w14:textId="77777777" w:rsidR="00DC48BC" w:rsidRPr="005B25A1" w:rsidRDefault="00DC48BC" w:rsidP="00DC48BC">
      <w:pPr>
        <w:keepNext/>
        <w:keepLines/>
        <w:rPr>
          <w:b/>
          <w:bCs/>
        </w:rPr>
      </w:pPr>
      <w:r w:rsidRPr="005B25A1">
        <w:rPr>
          <w:b/>
          <w:bCs/>
        </w:rPr>
        <w:t>Plenary Discussion:</w:t>
      </w:r>
    </w:p>
    <w:p w14:paraId="2ADA1BE6" w14:textId="2E08F348" w:rsidR="00DC48BC" w:rsidRPr="00632308" w:rsidRDefault="00DC48BC" w:rsidP="00DC48BC">
      <w:pPr>
        <w:keepNext/>
        <w:keepLines/>
      </w:pPr>
      <w:r>
        <w:t xml:space="preserve">The revised DraftCR in </w:t>
      </w:r>
      <w:r w:rsidRPr="00DC48BC">
        <w:rPr>
          <w:color w:val="0000FF"/>
        </w:rPr>
        <w:t>SP-231128</w:t>
      </w:r>
      <w:r>
        <w:t xml:space="preserve"> was reviewed instead of the LS attachment. </w:t>
      </w:r>
      <w:r w:rsidR="00632308">
        <w:t xml:space="preserve">A CR was approved on this in </w:t>
      </w:r>
      <w:r w:rsidR="00632308" w:rsidRPr="00632308">
        <w:rPr>
          <w:color w:val="0000FF"/>
        </w:rPr>
        <w:t>SP-231201</w:t>
      </w:r>
      <w:r w:rsidR="00632308">
        <w:t xml:space="preserve"> and this LS was </w:t>
      </w:r>
      <w:r w:rsidR="00632308" w:rsidRPr="00C3284B">
        <w:rPr>
          <w:color w:val="0000FF"/>
        </w:rPr>
        <w:t>noted</w:t>
      </w:r>
      <w:r w:rsidR="00632308">
        <w:t>.</w:t>
      </w:r>
    </w:p>
    <w:p w14:paraId="6C90AC7C" w14:textId="41CF48F5" w:rsidR="007615D6" w:rsidRPr="00EB0339" w:rsidRDefault="007615D6" w:rsidP="007615D6">
      <w:r w:rsidRPr="005B25A1">
        <w:rPr>
          <w:b/>
          <w:bCs/>
        </w:rPr>
        <w:t>Status:</w:t>
      </w:r>
      <w:r>
        <w:t xml:space="preserve"> </w:t>
      </w:r>
      <w:r w:rsidR="00632308" w:rsidRPr="00C3284B">
        <w:rPr>
          <w:color w:val="0000FF"/>
        </w:rPr>
        <w:t>Noted</w:t>
      </w:r>
      <w:r w:rsidR="00632308">
        <w:t>.</w:t>
      </w:r>
    </w:p>
    <w:p w14:paraId="55183A75" w14:textId="5B353CCB" w:rsidR="00DC48BC" w:rsidRDefault="00DC48BC" w:rsidP="00DC48BC">
      <w:pPr>
        <w:pStyle w:val="NormTop"/>
      </w:pPr>
      <w:r>
        <w:rPr>
          <w:color w:val="0000FF"/>
        </w:rPr>
        <w:t>SP-231128</w:t>
      </w:r>
      <w:r w:rsidRPr="00D53282">
        <w:t xml:space="preserve"> </w:t>
      </w:r>
      <w:r>
        <w:t xml:space="preserve">(DRAFTCR) Add Forge as a potential normative storage for Code (Source: </w:t>
      </w:r>
      <w:r w:rsidR="005B69A3">
        <w:t xml:space="preserve">Outgoing </w:t>
      </w:r>
      <w:r>
        <w:t>SA WG5 Chair)</w:t>
      </w:r>
      <w:r>
        <w:br/>
      </w:r>
      <w:r w:rsidRPr="00D53282">
        <w:rPr>
          <w:b/>
        </w:rPr>
        <w:t>Document for:</w:t>
      </w:r>
      <w:r w:rsidRPr="00D53282">
        <w:t xml:space="preserve"> </w:t>
      </w:r>
      <w:r>
        <w:t>Endorsement</w:t>
      </w:r>
      <w:r>
        <w:br/>
      </w:r>
      <w:r w:rsidRPr="00D53282">
        <w:rPr>
          <w:b/>
        </w:rPr>
        <w:t>Abstract:</w:t>
      </w:r>
      <w:r w:rsidRPr="00D53282">
        <w:t xml:space="preserve"> </w:t>
      </w:r>
      <w:r>
        <w:br/>
        <w:t>Summary of change: Add possibility to store normative code in Forge. Clarify how code is stored.</w:t>
      </w:r>
    </w:p>
    <w:p w14:paraId="2BE4E771" w14:textId="77777777" w:rsidR="00DC48BC" w:rsidRPr="005B25A1" w:rsidRDefault="00DC48BC" w:rsidP="00DC48BC">
      <w:pPr>
        <w:keepNext/>
        <w:keepLines/>
        <w:rPr>
          <w:b/>
          <w:bCs/>
        </w:rPr>
      </w:pPr>
      <w:r w:rsidRPr="005B25A1">
        <w:rPr>
          <w:b/>
          <w:bCs/>
        </w:rPr>
        <w:t>Plenary Discussion:</w:t>
      </w:r>
    </w:p>
    <w:p w14:paraId="078F93E6" w14:textId="7E403E72" w:rsidR="00DC48BC" w:rsidRDefault="004B3285" w:rsidP="00DC48BC">
      <w:pPr>
        <w:keepNext/>
        <w:keepLines/>
      </w:pPr>
      <w:r>
        <w:t>The MCC (OPS) Director was asked for their opinion on this proposal. The MCC (OPS) Director replied that there are concerns with adding optional methodology for different WGs which will cause differences in the handling of CRs in different WGs and possibly for different TSs.</w:t>
      </w:r>
    </w:p>
    <w:p w14:paraId="6FEE8C27" w14:textId="5A28CA04" w:rsidR="004B3285" w:rsidRDefault="004B3285" w:rsidP="00DC48BC">
      <w:pPr>
        <w:keepNext/>
        <w:keepLines/>
      </w:pPr>
      <w:r>
        <w:t xml:space="preserve">Nokia commented that the statement that the TS shall specify which option is used needed clarification. The </w:t>
      </w:r>
      <w:r w:rsidR="005B69A3">
        <w:t>Outgoing SA WG5 Chair</w:t>
      </w:r>
      <w:r>
        <w:t xml:space="preserve"> replied that new clause 5X is optional and if used then the TS needs to state whether the normative Code is in the FORGE repository. </w:t>
      </w:r>
    </w:p>
    <w:p w14:paraId="03CB0237" w14:textId="77777777" w:rsidR="004B3285" w:rsidRDefault="004B3285" w:rsidP="00DC48BC">
      <w:pPr>
        <w:keepNext/>
        <w:keepLines/>
      </w:pPr>
      <w:r w:rsidRPr="004B3285">
        <w:t>DSIT</w:t>
      </w:r>
      <w:r>
        <w:t xml:space="preserve"> agreed with the comments from Nokia and asked also to use correct styles for the bullets and align the document with the Drafting rules.</w:t>
      </w:r>
    </w:p>
    <w:p w14:paraId="1725DFE1" w14:textId="2BEAB121" w:rsidR="004B3285" w:rsidRDefault="004B0433" w:rsidP="00DC48BC">
      <w:pPr>
        <w:keepNext/>
        <w:keepLines/>
      </w:pPr>
      <w:r>
        <w:t xml:space="preserve">Qualcomm </w:t>
      </w:r>
      <w:r w:rsidR="004B3285">
        <w:t xml:space="preserve">asked whether there is somewhere where the IPR protection is covered. Such issues are not covered by </w:t>
      </w:r>
      <w:r w:rsidR="00E476D2">
        <w:t>TR 21.900.</w:t>
      </w:r>
    </w:p>
    <w:p w14:paraId="09AA443B" w14:textId="56330A3E" w:rsidR="00E476D2" w:rsidRPr="00DC48BC" w:rsidRDefault="00E476D2" w:rsidP="00DC48BC">
      <w:pPr>
        <w:keepNext/>
        <w:keepLines/>
      </w:pPr>
      <w:r>
        <w:t xml:space="preserve">This was left for off-line discussion and revised as a CR in </w:t>
      </w:r>
      <w:r w:rsidRPr="00E476D2">
        <w:rPr>
          <w:color w:val="0000FF"/>
        </w:rPr>
        <w:t>SP-231134</w:t>
      </w:r>
      <w:r>
        <w:t>.</w:t>
      </w:r>
    </w:p>
    <w:p w14:paraId="2A299AB9" w14:textId="452E72FD" w:rsidR="00DC48BC" w:rsidRPr="00EB0339" w:rsidRDefault="00DC48BC" w:rsidP="00DC48BC">
      <w:r w:rsidRPr="005B25A1">
        <w:rPr>
          <w:b/>
          <w:bCs/>
        </w:rPr>
        <w:t>Status:</w:t>
      </w:r>
      <w:r>
        <w:t xml:space="preserve"> </w:t>
      </w:r>
      <w:r w:rsidR="00E476D2" w:rsidRPr="00145341">
        <w:rPr>
          <w:color w:val="0000FF"/>
        </w:rPr>
        <w:t>Revised</w:t>
      </w:r>
      <w:r w:rsidR="00E476D2">
        <w:t>.</w:t>
      </w:r>
    </w:p>
    <w:p w14:paraId="0CDA4CDC" w14:textId="47BC6668" w:rsidR="00E476D2" w:rsidRDefault="00E476D2" w:rsidP="00E476D2">
      <w:pPr>
        <w:pStyle w:val="NormTop"/>
      </w:pPr>
      <w:bookmarkStart w:id="18" w:name="_Hlk145317288"/>
      <w:r>
        <w:rPr>
          <w:color w:val="0000FF"/>
        </w:rPr>
        <w:lastRenderedPageBreak/>
        <w:t>SP-231134</w:t>
      </w:r>
      <w:r w:rsidRPr="00D53282">
        <w:t xml:space="preserve"> </w:t>
      </w:r>
      <w:r>
        <w:t>(CR) 21.900 CR0073 (Cat "B", Rel-18): Add Forge as a potential normative storage for Code (Source: Outgoing SA WG5 Chair)</w:t>
      </w:r>
      <w:bookmarkEnd w:id="18"/>
      <w:r>
        <w:br/>
      </w:r>
      <w:r w:rsidRPr="00D53282">
        <w:rPr>
          <w:b/>
        </w:rPr>
        <w:t>Document for:</w:t>
      </w:r>
      <w:r w:rsidRPr="00D53282">
        <w:t xml:space="preserve"> </w:t>
      </w:r>
      <w:r>
        <w:t>Approval</w:t>
      </w:r>
      <w:r>
        <w:br/>
      </w:r>
      <w:r w:rsidRPr="00D53282">
        <w:rPr>
          <w:b/>
        </w:rPr>
        <w:t>Abstract:</w:t>
      </w:r>
      <w:r w:rsidRPr="00D53282">
        <w:t xml:space="preserve"> </w:t>
      </w:r>
      <w:r>
        <w:br/>
        <w:t>Summary of change: Add possibility to store normative code in Forge. Clarify how code is stored.</w:t>
      </w:r>
    </w:p>
    <w:p w14:paraId="2DC34F6B" w14:textId="77777777" w:rsidR="00E476D2" w:rsidRPr="005B25A1" w:rsidRDefault="00E476D2" w:rsidP="00E476D2">
      <w:pPr>
        <w:keepNext/>
        <w:keepLines/>
        <w:rPr>
          <w:b/>
          <w:bCs/>
        </w:rPr>
      </w:pPr>
      <w:r w:rsidRPr="005B25A1">
        <w:rPr>
          <w:b/>
          <w:bCs/>
        </w:rPr>
        <w:t>Plenary Discussion:</w:t>
      </w:r>
    </w:p>
    <w:p w14:paraId="50766CE7" w14:textId="77777777" w:rsidR="00D43930" w:rsidRDefault="00087317" w:rsidP="00E476D2">
      <w:pPr>
        <w:keepNext/>
        <w:keepLines/>
      </w:pPr>
      <w:r>
        <w:t xml:space="preserve">Revised off-line to </w:t>
      </w:r>
      <w:r w:rsidRPr="00087317">
        <w:rPr>
          <w:color w:val="0000FF"/>
        </w:rPr>
        <w:t>SP-231179</w:t>
      </w:r>
      <w:r>
        <w:t>.</w:t>
      </w:r>
    </w:p>
    <w:p w14:paraId="75BD0F73" w14:textId="77777777" w:rsidR="003872C7" w:rsidRDefault="00D43930" w:rsidP="00E476D2">
      <w:pPr>
        <w:keepNext/>
        <w:keepLines/>
      </w:pPr>
      <w:r>
        <w:t>Nokia suggested making the introductory text in 5.2 as short as possible and to have it only in 5X. The outgoing SA</w:t>
      </w:r>
      <w:r w:rsidR="00B835AB">
        <w:t> WG5</w:t>
      </w:r>
      <w:r>
        <w:t xml:space="preserve"> Chair replied that the</w:t>
      </w:r>
      <w:r w:rsidR="00B835AB">
        <w:t xml:space="preserve"> TSG C</w:t>
      </w:r>
      <w:r>
        <w:t>T Chair had asked to keep this. The</w:t>
      </w:r>
      <w:r w:rsidR="00B835AB">
        <w:t xml:space="preserve"> TSG C</w:t>
      </w:r>
      <w:r>
        <w:t>T Chair commented that it is better to make it clear that one of the solutions need to be chosen by the WG for all of its coding files. The CT</w:t>
      </w:r>
      <w:r w:rsidR="00B835AB">
        <w:t> WG4</w:t>
      </w:r>
      <w:r>
        <w:t xml:space="preserve"> Chair asked whether the choice will always be the same for a WG or whether the choice is made each time new coding files are created per TS. The</w:t>
      </w:r>
      <w:r w:rsidR="00B835AB">
        <w:t xml:space="preserve"> TSG C</w:t>
      </w:r>
      <w:r>
        <w:t>T Chair replied that within SA</w:t>
      </w:r>
      <w:r w:rsidR="00B835AB">
        <w:t> WG5</w:t>
      </w:r>
      <w:r>
        <w:t>, there are some SWGs which want to use the current method and the Charging group which wants to use this new method, so we should not mandate the same method for all a</w:t>
      </w:r>
      <w:r w:rsidR="00B835AB">
        <w:t> WGs</w:t>
      </w:r>
      <w:r>
        <w:t xml:space="preserve"> TSs. Orange commented that care should be taken on the overhead and confusion that this will cause for WG Chairs and the Rapporteurs. The history of the CR needs to be traceable, which is not clear when using FORGE for the CRs. The SA</w:t>
      </w:r>
      <w:r w:rsidR="00B835AB">
        <w:t> WG5</w:t>
      </w:r>
      <w:r>
        <w:t xml:space="preserve"> Chair clarified that the changes will be visible in the CRs, but possibly without the exact formatting that would be found in the Word document versions. </w:t>
      </w:r>
      <w:r w:rsidR="00B835AB">
        <w:t xml:space="preserve">Huawei commented that this issue has been proposed and discussed many times and there is no ideal solution for this and asked if we could make a final decision on how to handle this to the satisfaction of SA WG5 and CT WGs. Orange commented that in their opinion there is no issue with the current methodology and the request for the new method is from SA WG5, for handling of a relatively small number of TSs. Orange also warned against having two approaches to choose from each time a TS is created, which may lead to divergence in working methods within WGs. The TSG CT Chair reported that the TSG CT conclusion on this was that changes can be made as long as it has no impact on the current CT WG working methods. This was left for off-line discussion and revised in </w:t>
      </w:r>
      <w:r w:rsidR="00B835AB" w:rsidRPr="00B835AB">
        <w:rPr>
          <w:color w:val="0000FF"/>
        </w:rPr>
        <w:t>SP-231181</w:t>
      </w:r>
      <w:r w:rsidR="00B835AB">
        <w:t xml:space="preserve">. </w:t>
      </w:r>
      <w:r w:rsidR="00467BAC" w:rsidRPr="00467BAC">
        <w:t xml:space="preserve">Revised off-line to </w:t>
      </w:r>
      <w:r w:rsidR="00467BAC" w:rsidRPr="00467BAC">
        <w:rPr>
          <w:color w:val="0000FF"/>
        </w:rPr>
        <w:t>SP-231195</w:t>
      </w:r>
      <w:r w:rsidR="00467BAC" w:rsidRPr="00467BAC">
        <w:t>.</w:t>
      </w:r>
    </w:p>
    <w:p w14:paraId="3CC04A6D" w14:textId="61E5A3A3" w:rsidR="0092067C" w:rsidRDefault="004B0433" w:rsidP="00E476D2">
      <w:pPr>
        <w:keepNext/>
        <w:keepLines/>
        <w:rPr>
          <w:b/>
          <w:bCs/>
          <w:color w:val="0000FF"/>
        </w:rPr>
      </w:pPr>
      <w:r>
        <w:rPr>
          <w:b/>
          <w:bCs/>
          <w:color w:val="0000FF"/>
        </w:rPr>
        <w:t>Qualcomm</w:t>
      </w:r>
      <w:r w:rsidR="00DD78A3">
        <w:rPr>
          <w:b/>
          <w:bCs/>
          <w:color w:val="0000FF"/>
        </w:rPr>
        <w:t xml:space="preserve"> indicated </w:t>
      </w:r>
      <w:r w:rsidR="003872C7" w:rsidRPr="003872C7">
        <w:rPr>
          <w:b/>
          <w:bCs/>
          <w:color w:val="0000FF"/>
        </w:rPr>
        <w:t xml:space="preserve"> that </w:t>
      </w:r>
      <w:r w:rsidR="00DD78A3">
        <w:rPr>
          <w:b/>
          <w:bCs/>
          <w:color w:val="0000FF"/>
        </w:rPr>
        <w:t>'</w:t>
      </w:r>
      <w:r w:rsidR="0092067C">
        <w:rPr>
          <w:b/>
          <w:bCs/>
          <w:color w:val="0000FF"/>
        </w:rPr>
        <w:t>ETSI Legal confirms than when 3GPP deliverables are produced, 3GPP IPR policies apply, independently of which tool is used to store 3GPP deliverables</w:t>
      </w:r>
      <w:r w:rsidR="00DD78A3">
        <w:rPr>
          <w:b/>
          <w:bCs/>
          <w:color w:val="0000FF"/>
        </w:rPr>
        <w:t>'</w:t>
      </w:r>
      <w:r w:rsidR="0092067C">
        <w:rPr>
          <w:b/>
          <w:bCs/>
          <w:color w:val="0000FF"/>
        </w:rPr>
        <w:t>.</w:t>
      </w:r>
    </w:p>
    <w:p w14:paraId="17CE750F" w14:textId="64B0C2C7" w:rsidR="003872C7" w:rsidRPr="003872C7" w:rsidRDefault="003872C7" w:rsidP="00E476D2">
      <w:pPr>
        <w:keepNext/>
        <w:keepLines/>
      </w:pPr>
      <w:r>
        <w:t xml:space="preserve">There were issues with revision marks for clause 5.2 and the CR revision number was incorrect. This was revised in </w:t>
      </w:r>
      <w:r w:rsidRPr="003872C7">
        <w:rPr>
          <w:color w:val="0000FF"/>
        </w:rPr>
        <w:t>SP-231201</w:t>
      </w:r>
      <w:r>
        <w:t xml:space="preserve">, which was </w:t>
      </w:r>
      <w:r w:rsidRPr="00C3284B">
        <w:rPr>
          <w:color w:val="FF0000"/>
          <w:lang w:eastAsia="en-US"/>
        </w:rPr>
        <w:t>approved</w:t>
      </w:r>
      <w:r>
        <w:t>.</w:t>
      </w:r>
    </w:p>
    <w:p w14:paraId="35651CC2" w14:textId="21AD1063" w:rsidR="00145341" w:rsidRPr="00EB0339" w:rsidRDefault="00145341" w:rsidP="00145341">
      <w:r w:rsidRPr="00E85414">
        <w:rPr>
          <w:b/>
          <w:bCs/>
        </w:rPr>
        <w:t>Status:</w:t>
      </w:r>
      <w:r w:rsidRPr="00E85414">
        <w:t xml:space="preserve"> </w:t>
      </w:r>
      <w:r w:rsidR="003872C7" w:rsidRPr="00C3284B">
        <w:rPr>
          <w:color w:val="FF0000"/>
          <w:lang w:eastAsia="en-US"/>
        </w:rPr>
        <w:t>Approved</w:t>
      </w:r>
      <w:r w:rsidR="003872C7">
        <w:t>.</w:t>
      </w:r>
    </w:p>
    <w:p w14:paraId="0535F9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Selection responsibility</w:t>
      </w:r>
    </w:p>
    <w:p w14:paraId="02C29E25" w14:textId="77777777" w:rsidR="00E00DA6" w:rsidRDefault="007615D6" w:rsidP="000A3FBD">
      <w:pPr>
        <w:pStyle w:val="NormTop"/>
      </w:pPr>
      <w:r>
        <w:rPr>
          <w:color w:val="0000FF"/>
        </w:rPr>
        <w:t>SP-231106</w:t>
      </w:r>
      <w:r w:rsidRPr="00D53282">
        <w:t xml:space="preserve"> </w:t>
      </w:r>
      <w:r>
        <w:t>(DISCUSSION) Proposal for TSG SA guidance on the responsibility of network selection (Source: Huawei, HiSilicon)</w:t>
      </w:r>
      <w:r>
        <w:br/>
      </w:r>
      <w:r w:rsidRPr="00D53282">
        <w:rPr>
          <w:b/>
        </w:rPr>
        <w:t>Document for:</w:t>
      </w:r>
      <w:r w:rsidRPr="00D53282">
        <w:t xml:space="preserve"> </w:t>
      </w:r>
      <w:r>
        <w:t>Agreement</w:t>
      </w:r>
      <w:r>
        <w:br/>
      </w:r>
      <w:r w:rsidRPr="00D53282">
        <w:rPr>
          <w:b/>
        </w:rPr>
        <w:t>Abstract:</w:t>
      </w:r>
      <w:r w:rsidRPr="00D53282">
        <w:t xml:space="preserve"> </w:t>
      </w:r>
      <w:r>
        <w:br/>
        <w:t>This document discusses and seeks TSG SA's guidance on the respective working groups' responsibility of network selection, including PLMN selection and SNPN selection.</w:t>
      </w:r>
    </w:p>
    <w:p w14:paraId="7F39B420" w14:textId="77777777" w:rsidR="007615D6" w:rsidRPr="005B25A1" w:rsidRDefault="007615D6" w:rsidP="007615D6">
      <w:pPr>
        <w:keepNext/>
        <w:keepLines/>
        <w:rPr>
          <w:b/>
          <w:bCs/>
        </w:rPr>
      </w:pPr>
      <w:r w:rsidRPr="005B25A1">
        <w:rPr>
          <w:b/>
          <w:bCs/>
        </w:rPr>
        <w:t>Plenary Discussion:</w:t>
      </w:r>
    </w:p>
    <w:p w14:paraId="63C022CA" w14:textId="100ECD9F" w:rsidR="007615D6" w:rsidRPr="00E476D2" w:rsidRDefault="00E476D2" w:rsidP="007615D6">
      <w:pPr>
        <w:keepNext/>
        <w:keepLines/>
      </w:pPr>
      <w:r>
        <w:t>There were some concerns raised on this proposal as th</w:t>
      </w:r>
      <w:r w:rsidR="00806A7C">
        <w:t xml:space="preserve">e network selection architectural requirements has been developed in SA WG2 and these are not considered part of Stage 1 requirements. Huawei considered it important to clarify the responsibilities for the network selection mechanisms lie with SA WG1 and CT WG1. Huawei agreed to try to get agreement off-line for an outgoing LS on this. This was then </w:t>
      </w:r>
      <w:r w:rsidR="00806A7C" w:rsidRPr="00C3284B">
        <w:rPr>
          <w:color w:val="0000FF"/>
        </w:rPr>
        <w:t>noted</w:t>
      </w:r>
      <w:r w:rsidR="00806A7C">
        <w:t>.</w:t>
      </w:r>
    </w:p>
    <w:p w14:paraId="5D039731" w14:textId="74D9A74B" w:rsidR="007615D6" w:rsidRPr="00EB0339" w:rsidRDefault="007615D6" w:rsidP="007615D6">
      <w:r w:rsidRPr="005B25A1">
        <w:rPr>
          <w:b/>
          <w:bCs/>
        </w:rPr>
        <w:t>Status:</w:t>
      </w:r>
      <w:r>
        <w:t xml:space="preserve"> </w:t>
      </w:r>
      <w:r w:rsidR="00806A7C" w:rsidRPr="00C3284B">
        <w:rPr>
          <w:color w:val="0000FF"/>
        </w:rPr>
        <w:t>Noted</w:t>
      </w:r>
      <w:r w:rsidR="00806A7C">
        <w:t>.</w:t>
      </w:r>
    </w:p>
    <w:p w14:paraId="6DCC1DA5" w14:textId="77777777" w:rsidR="007615D6" w:rsidRDefault="007615D6" w:rsidP="0010433C">
      <w:pPr>
        <w:pStyle w:val="Heading2"/>
      </w:pPr>
      <w:bookmarkStart w:id="19" w:name="_Toc145733751"/>
      <w:r>
        <w:t>3.3</w:t>
      </w:r>
      <w:r>
        <w:tab/>
        <w:t>Discussion papers on work in Rel-17 and earlier</w:t>
      </w:r>
      <w:bookmarkEnd w:id="19"/>
    </w:p>
    <w:p w14:paraId="4A9A43E5" w14:textId="77777777" w:rsidR="00E604CC" w:rsidRDefault="00000000" w:rsidP="00BB3F37">
      <w:r>
        <w:t>There were no contributions to this agenda item.</w:t>
      </w:r>
    </w:p>
    <w:p w14:paraId="1B2B72E6" w14:textId="77777777" w:rsidR="00E604CC" w:rsidRDefault="00E604CC" w:rsidP="00BB3F37"/>
    <w:p w14:paraId="6CE398B3" w14:textId="77777777" w:rsidR="007615D6" w:rsidRDefault="007615D6" w:rsidP="0010433C">
      <w:pPr>
        <w:pStyle w:val="Heading2"/>
      </w:pPr>
      <w:bookmarkStart w:id="20" w:name="_Toc145733752"/>
      <w:r>
        <w:t>3.4</w:t>
      </w:r>
      <w:r>
        <w:tab/>
        <w:t>Discussion papers on work in Rel-18</w:t>
      </w:r>
      <w:bookmarkEnd w:id="20"/>
    </w:p>
    <w:p w14:paraId="7265FF3D" w14:textId="77777777" w:rsidR="00E604CC" w:rsidRDefault="00000000" w:rsidP="00BB3F37">
      <w:r>
        <w:t>There were no contributions to this agenda item.</w:t>
      </w:r>
    </w:p>
    <w:p w14:paraId="4DFDBCDF" w14:textId="77777777" w:rsidR="00E604CC" w:rsidRDefault="00E604CC" w:rsidP="00BB3F37"/>
    <w:p w14:paraId="1A439EA4" w14:textId="77777777" w:rsidR="007615D6" w:rsidRDefault="007615D6" w:rsidP="0010433C">
      <w:pPr>
        <w:pStyle w:val="Heading2"/>
      </w:pPr>
      <w:bookmarkStart w:id="21" w:name="_Toc145733753"/>
      <w:r>
        <w:lastRenderedPageBreak/>
        <w:t>3.5</w:t>
      </w:r>
      <w:r>
        <w:tab/>
        <w:t>Discussion papers on work in Rel-19 and later</w:t>
      </w:r>
      <w:bookmarkEnd w:id="21"/>
    </w:p>
    <w:p w14:paraId="1D31052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Rel-20/IMT-2030/6G timeline and planning related</w:t>
      </w:r>
    </w:p>
    <w:p w14:paraId="7CA01291" w14:textId="77777777" w:rsidR="00E00DA6" w:rsidRDefault="007615D6" w:rsidP="000A3FBD">
      <w:pPr>
        <w:pStyle w:val="NormTop"/>
      </w:pPr>
      <w:r>
        <w:rPr>
          <w:color w:val="0000FF"/>
        </w:rPr>
        <w:t>SP-230790</w:t>
      </w:r>
      <w:r w:rsidRPr="00D53282">
        <w:t xml:space="preserve"> </w:t>
      </w:r>
      <w:r>
        <w:t>(LS IN) LS from ITU-R WP5D: COMPLETION OF DRAFT NEW RECOMMENDATION ITU-R M.[IMT.FRAMEWORK FOR 2030 AND BEYOND] (Source: ITU-R WP5D (R19-WP5D-230612-TD-0899))</w:t>
      </w:r>
      <w:r>
        <w:br/>
      </w:r>
      <w:r w:rsidRPr="00D53282">
        <w:rPr>
          <w:b/>
        </w:rPr>
        <w:t>Document for:</w:t>
      </w:r>
      <w:r w:rsidRPr="00D53282">
        <w:t xml:space="preserve"> </w:t>
      </w:r>
      <w:r>
        <w:t>Information</w:t>
      </w:r>
      <w:r>
        <w:br/>
      </w:r>
      <w:r w:rsidRPr="00D53282">
        <w:rPr>
          <w:b/>
        </w:rPr>
        <w:t>Abstract:</w:t>
      </w:r>
      <w:r w:rsidRPr="00D53282">
        <w:t xml:space="preserve"> </w:t>
      </w:r>
      <w:r>
        <w:br/>
        <w:t>At the 44th meeting of ITU-R Working Party (WP) 5D held in June 2023, WP 5D finalized development of a draft new Recommendation ITU-R M.[IMT.FRAMEWORK FOR 2030 AND BEYOND] on Framework and overall objectives of the future development of IMT for 2030 and beyond . The objectives of this draft new Recommendation are to provide guidelines on the framework and overall objectives of the future development of the terrestrial component of IMT for 2030 and beyond. The Recommendation is organized as follows: Trends of IMT-2030 are presented in 2. Usage scenarios and capabilities of IMT-2030 are described in 3 and 4, respectively. Considerations of ongoing development are described in 5. This work was conducted under Question ITU-R 229/5. It will be submitted for consideration and adoption for approval to Study Group (SG) 5 meeting in September 2023 (see document 5/131 and attachment).</w:t>
      </w:r>
    </w:p>
    <w:p w14:paraId="23F53D9D" w14:textId="77777777" w:rsidR="007615D6" w:rsidRPr="005B25A1" w:rsidRDefault="007615D6" w:rsidP="007615D6">
      <w:pPr>
        <w:keepNext/>
        <w:keepLines/>
        <w:rPr>
          <w:b/>
          <w:bCs/>
        </w:rPr>
      </w:pPr>
      <w:r w:rsidRPr="005B25A1">
        <w:rPr>
          <w:b/>
          <w:bCs/>
        </w:rPr>
        <w:t>Plenary Discussion:</w:t>
      </w:r>
    </w:p>
    <w:p w14:paraId="12496A1C" w14:textId="37F0FDD1" w:rsidR="007615D6" w:rsidRPr="006A5D67" w:rsidRDefault="006A5D67" w:rsidP="007615D6">
      <w:pPr>
        <w:keepNext/>
        <w:keepLines/>
      </w:pPr>
      <w:r>
        <w:t>This LS was</w:t>
      </w:r>
      <w:r w:rsidR="002128AB">
        <w:t xml:space="preserve"> reviewed and</w:t>
      </w:r>
      <w:r>
        <w:t xml:space="preserve"> </w:t>
      </w:r>
      <w:r w:rsidRPr="00C3284B">
        <w:rPr>
          <w:color w:val="0000FF"/>
        </w:rPr>
        <w:t>noted</w:t>
      </w:r>
      <w:r>
        <w:t>.</w:t>
      </w:r>
    </w:p>
    <w:p w14:paraId="25785EE2" w14:textId="040384B0" w:rsidR="007615D6" w:rsidRPr="00EB0339" w:rsidRDefault="007615D6" w:rsidP="007615D6">
      <w:r w:rsidRPr="005B25A1">
        <w:rPr>
          <w:b/>
          <w:bCs/>
        </w:rPr>
        <w:t>Status:</w:t>
      </w:r>
      <w:r>
        <w:t xml:space="preserve"> </w:t>
      </w:r>
      <w:r w:rsidR="006A5D67" w:rsidRPr="00C3284B">
        <w:rPr>
          <w:color w:val="0000FF"/>
        </w:rPr>
        <w:t>Noted</w:t>
      </w:r>
      <w:r w:rsidR="006A5D67">
        <w:t>.</w:t>
      </w:r>
    </w:p>
    <w:p w14:paraId="15DCCC1C" w14:textId="77777777" w:rsidR="00E00DA6" w:rsidRDefault="007615D6" w:rsidP="000A3FBD">
      <w:pPr>
        <w:pStyle w:val="NormTop"/>
      </w:pPr>
      <w:r>
        <w:rPr>
          <w:color w:val="0000FF"/>
        </w:rPr>
        <w:t>SP-230862</w:t>
      </w:r>
      <w:r w:rsidRPr="00D53282">
        <w:t xml:space="preserve"> </w:t>
      </w:r>
      <w:r>
        <w:t>(DISCUSSION) 3GPP Work Plan towards IMT-2030 (Source: Samsung)</w:t>
      </w:r>
      <w:r>
        <w:br/>
      </w:r>
      <w:r w:rsidRPr="00D53282">
        <w:rPr>
          <w:b/>
        </w:rPr>
        <w:t>Document for:</w:t>
      </w:r>
      <w:r w:rsidRPr="00D53282">
        <w:t xml:space="preserve"> </w:t>
      </w:r>
      <w:r>
        <w:t>Discussion</w:t>
      </w:r>
      <w:r>
        <w:br/>
      </w:r>
      <w:r w:rsidRPr="00D53282">
        <w:rPr>
          <w:b/>
        </w:rPr>
        <w:t>Abstract:</w:t>
      </w:r>
      <w:r w:rsidRPr="00D53282">
        <w:t xml:space="preserve"> </w:t>
      </w:r>
      <w:r>
        <w:br/>
        <w:t>ITU-R WP5D sent an LS to 3GPP (RP-231518, SP-230790) informing the completion of IMT-2030 Framework. To continue the success of mobile industry, 3GPP would need to develop and standardize the next generation technologies for commercialization around 2030 as well as for submission to IMT-2030 process. In this contribution, we would like to trigger discussion about 3GPP work plan towards IMT-2030.</w:t>
      </w:r>
    </w:p>
    <w:p w14:paraId="528F1700" w14:textId="77777777" w:rsidR="007615D6" w:rsidRPr="005B25A1" w:rsidRDefault="007615D6" w:rsidP="007615D6">
      <w:pPr>
        <w:keepNext/>
        <w:keepLines/>
        <w:rPr>
          <w:b/>
          <w:bCs/>
        </w:rPr>
      </w:pPr>
      <w:r w:rsidRPr="005B25A1">
        <w:rPr>
          <w:b/>
          <w:bCs/>
        </w:rPr>
        <w:t>Plenary Discussion:</w:t>
      </w:r>
    </w:p>
    <w:p w14:paraId="56724A1E" w14:textId="0C03BA9D" w:rsidR="007615D6" w:rsidRPr="006A5D67" w:rsidRDefault="002128AB" w:rsidP="007615D6">
      <w:pPr>
        <w:keepNext/>
        <w:keepLines/>
      </w:pPr>
      <w:r>
        <w:t xml:space="preserve">This was presented, discussed and </w:t>
      </w:r>
      <w:r w:rsidRPr="00C3284B">
        <w:rPr>
          <w:color w:val="0000FF"/>
        </w:rPr>
        <w:t>noted</w:t>
      </w:r>
      <w:r>
        <w:t>.</w:t>
      </w:r>
    </w:p>
    <w:p w14:paraId="46CE05CE" w14:textId="77777777" w:rsidR="002128AB" w:rsidRPr="00EB0339" w:rsidRDefault="002128AB" w:rsidP="002128AB">
      <w:r w:rsidRPr="005B25A1">
        <w:rPr>
          <w:b/>
          <w:bCs/>
        </w:rPr>
        <w:t>Status:</w:t>
      </w:r>
      <w:r>
        <w:t xml:space="preserve"> </w:t>
      </w:r>
      <w:r w:rsidRPr="00C3284B">
        <w:rPr>
          <w:color w:val="0000FF"/>
        </w:rPr>
        <w:t>Noted</w:t>
      </w:r>
      <w:r>
        <w:t>.</w:t>
      </w:r>
    </w:p>
    <w:p w14:paraId="7C093DA1" w14:textId="77777777" w:rsidR="00E00DA6" w:rsidRDefault="007615D6" w:rsidP="000A3FBD">
      <w:pPr>
        <w:pStyle w:val="NormTop"/>
      </w:pPr>
      <w:r>
        <w:rPr>
          <w:color w:val="0000FF"/>
        </w:rPr>
        <w:t>SP-231044</w:t>
      </w:r>
      <w:r w:rsidRPr="00D53282">
        <w:t xml:space="preserve"> </w:t>
      </w:r>
      <w:r>
        <w:t>(DISCUSSION) Proposal for a realistic 6G timeline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discussion paper proposes to consider a realistic timeline for 6G in light of the ITU-R timeframe for IMT-2030.</w:t>
      </w:r>
    </w:p>
    <w:p w14:paraId="098E3577" w14:textId="77777777" w:rsidR="007615D6" w:rsidRPr="005B25A1" w:rsidRDefault="007615D6" w:rsidP="007615D6">
      <w:pPr>
        <w:keepNext/>
        <w:keepLines/>
        <w:rPr>
          <w:b/>
          <w:bCs/>
        </w:rPr>
      </w:pPr>
      <w:r w:rsidRPr="005B25A1">
        <w:rPr>
          <w:b/>
          <w:bCs/>
        </w:rPr>
        <w:t>Plenary Discussion:</w:t>
      </w:r>
    </w:p>
    <w:p w14:paraId="09F12855" w14:textId="77777777" w:rsidR="001E27B9" w:rsidRPr="006A5D67" w:rsidRDefault="001E27B9" w:rsidP="001E27B9">
      <w:pPr>
        <w:keepNext/>
        <w:keepLines/>
      </w:pPr>
      <w:r>
        <w:t xml:space="preserve">This was presented, discussed and </w:t>
      </w:r>
      <w:r w:rsidRPr="00C3284B">
        <w:rPr>
          <w:color w:val="0000FF"/>
        </w:rPr>
        <w:t>noted</w:t>
      </w:r>
      <w:r>
        <w:t>.</w:t>
      </w:r>
    </w:p>
    <w:p w14:paraId="03A4FA3B" w14:textId="77777777" w:rsidR="001E27B9" w:rsidRPr="00EB0339" w:rsidRDefault="001E27B9" w:rsidP="001E27B9">
      <w:r w:rsidRPr="005B25A1">
        <w:rPr>
          <w:b/>
          <w:bCs/>
        </w:rPr>
        <w:t>Status:</w:t>
      </w:r>
      <w:r>
        <w:t xml:space="preserve"> </w:t>
      </w:r>
      <w:r w:rsidRPr="00C3284B">
        <w:rPr>
          <w:color w:val="0000FF"/>
        </w:rPr>
        <w:t>Noted</w:t>
      </w:r>
      <w:r>
        <w:t>.</w:t>
      </w:r>
    </w:p>
    <w:p w14:paraId="2C33C734" w14:textId="77777777" w:rsidR="00E00DA6" w:rsidRDefault="007615D6" w:rsidP="000A3FBD">
      <w:pPr>
        <w:pStyle w:val="NormTop"/>
      </w:pPr>
      <w:r>
        <w:rPr>
          <w:color w:val="0000FF"/>
        </w:rPr>
        <w:t>SP-231051</w:t>
      </w:r>
      <w:r w:rsidRPr="00D53282">
        <w:t xml:space="preserve"> </w:t>
      </w:r>
      <w:r>
        <w:t>(DISCUSSION) Proposal to Rel-20 Work Plan and Time Plan discussed in SAWG1 (Source: ZTE FRANCE SASU)</w:t>
      </w:r>
      <w:r>
        <w:br/>
      </w:r>
      <w:r w:rsidRPr="00D53282">
        <w:rPr>
          <w:b/>
        </w:rPr>
        <w:t>Document for:</w:t>
      </w:r>
      <w:r w:rsidRPr="00D53282">
        <w:t xml:space="preserve"> </w:t>
      </w:r>
      <w:r>
        <w:t>Information</w:t>
      </w:r>
      <w:r>
        <w:br/>
      </w:r>
      <w:r w:rsidRPr="00D53282">
        <w:rPr>
          <w:b/>
        </w:rPr>
        <w:t>Abstract:</w:t>
      </w:r>
      <w:r w:rsidRPr="00D53282">
        <w:t xml:space="preserve"> </w:t>
      </w:r>
      <w:r>
        <w:br/>
        <w:t>Release 20 SA WG1 work planning-ZTE proposal.</w:t>
      </w:r>
    </w:p>
    <w:p w14:paraId="596DD9C6" w14:textId="77777777" w:rsidR="007615D6" w:rsidRPr="005B25A1" w:rsidRDefault="007615D6" w:rsidP="007615D6">
      <w:pPr>
        <w:keepNext/>
        <w:keepLines/>
        <w:rPr>
          <w:b/>
          <w:bCs/>
        </w:rPr>
      </w:pPr>
      <w:r w:rsidRPr="005B25A1">
        <w:rPr>
          <w:b/>
          <w:bCs/>
        </w:rPr>
        <w:t>Plenary Discussion:</w:t>
      </w:r>
    </w:p>
    <w:p w14:paraId="6648707F" w14:textId="3508062A" w:rsidR="007615D6" w:rsidRPr="001E27B9" w:rsidRDefault="001E27B9" w:rsidP="007615D6">
      <w:pPr>
        <w:keepNext/>
        <w:keepLines/>
      </w:pPr>
      <w:r>
        <w:t xml:space="preserve">This topic was covered by the SA WG1 Rel-20 planning presentation and was </w:t>
      </w:r>
      <w:r w:rsidRPr="00C3284B">
        <w:rPr>
          <w:color w:val="0000FF"/>
        </w:rPr>
        <w:t>noted</w:t>
      </w:r>
      <w:r>
        <w:t>.</w:t>
      </w:r>
    </w:p>
    <w:p w14:paraId="666D7F27" w14:textId="77777777" w:rsidR="001E27B9" w:rsidRPr="00EB0339" w:rsidRDefault="001E27B9" w:rsidP="001E27B9">
      <w:r w:rsidRPr="005B25A1">
        <w:rPr>
          <w:b/>
          <w:bCs/>
        </w:rPr>
        <w:t>Status:</w:t>
      </w:r>
      <w:r>
        <w:t xml:space="preserve"> </w:t>
      </w:r>
      <w:r w:rsidRPr="00C3284B">
        <w:rPr>
          <w:color w:val="0000FF"/>
        </w:rPr>
        <w:t>Noted</w:t>
      </w:r>
      <w:r>
        <w:t>.</w:t>
      </w:r>
    </w:p>
    <w:p w14:paraId="0D6636D8" w14:textId="77777777" w:rsidR="00E00DA6" w:rsidRDefault="007615D6" w:rsidP="000A3FBD">
      <w:pPr>
        <w:pStyle w:val="NormTop"/>
      </w:pPr>
      <w:r>
        <w:rPr>
          <w:color w:val="0000FF"/>
        </w:rPr>
        <w:lastRenderedPageBreak/>
        <w:t>SP-231054</w:t>
      </w:r>
      <w:r w:rsidRPr="00D53282">
        <w:t xml:space="preserve"> </w:t>
      </w:r>
      <w:r>
        <w:t>(DISCUSSION) Preparing 3GPP work for IMT2030 (Source: Nokia, Nokia Shanghai Bell)</w:t>
      </w:r>
      <w:r>
        <w:br/>
      </w:r>
      <w:r w:rsidRPr="00D53282">
        <w:rPr>
          <w:b/>
        </w:rPr>
        <w:t>Document for:</w:t>
      </w:r>
      <w:r w:rsidRPr="00D53282">
        <w:t xml:space="preserve"> </w:t>
      </w:r>
      <w:r>
        <w:t>Discussion</w:t>
      </w:r>
      <w:r>
        <w:br/>
      </w:r>
      <w:r w:rsidRPr="00D53282">
        <w:rPr>
          <w:b/>
        </w:rPr>
        <w:t>Abstract:</w:t>
      </w:r>
      <w:r w:rsidRPr="00D53282">
        <w:t xml:space="preserve"> </w:t>
      </w:r>
      <w:r>
        <w:br/>
        <w:t>Proposal: As per the considerations above we propose to start the planning discussions for IMT2030 and aim for concluding an overall timeplan for 3GPP on IMT2030 at TSG#102 in December.</w:t>
      </w:r>
    </w:p>
    <w:p w14:paraId="2552C441" w14:textId="77777777" w:rsidR="007615D6" w:rsidRPr="005B25A1" w:rsidRDefault="007615D6" w:rsidP="007615D6">
      <w:pPr>
        <w:keepNext/>
        <w:keepLines/>
        <w:rPr>
          <w:b/>
          <w:bCs/>
        </w:rPr>
      </w:pPr>
      <w:r w:rsidRPr="005B25A1">
        <w:rPr>
          <w:b/>
          <w:bCs/>
        </w:rPr>
        <w:t>Plenary Discussion:</w:t>
      </w:r>
    </w:p>
    <w:p w14:paraId="39362EE8" w14:textId="49FE9EAF" w:rsidR="005E6BE7" w:rsidRPr="006A5D67" w:rsidRDefault="005E6BE7" w:rsidP="005E6BE7">
      <w:pPr>
        <w:keepNext/>
        <w:keepLines/>
      </w:pPr>
      <w:r>
        <w:t xml:space="preserve">This was presented and </w:t>
      </w:r>
      <w:r w:rsidRPr="00C3284B">
        <w:rPr>
          <w:color w:val="0000FF"/>
        </w:rPr>
        <w:t>noted</w:t>
      </w:r>
      <w:r>
        <w:t>.</w:t>
      </w:r>
    </w:p>
    <w:p w14:paraId="6EB251F2" w14:textId="77777777" w:rsidR="005E6BE7" w:rsidRPr="00EB0339" w:rsidRDefault="005E6BE7" w:rsidP="005E6BE7">
      <w:r w:rsidRPr="005B25A1">
        <w:rPr>
          <w:b/>
          <w:bCs/>
        </w:rPr>
        <w:t>Status:</w:t>
      </w:r>
      <w:r>
        <w:t xml:space="preserve"> </w:t>
      </w:r>
      <w:r w:rsidRPr="00C3284B">
        <w:rPr>
          <w:color w:val="0000FF"/>
        </w:rPr>
        <w:t>Noted</w:t>
      </w:r>
      <w:r>
        <w:t>.</w:t>
      </w:r>
    </w:p>
    <w:p w14:paraId="047EA248" w14:textId="77777777" w:rsidR="00E00DA6" w:rsidRDefault="007615D6" w:rsidP="000A3FBD">
      <w:pPr>
        <w:pStyle w:val="NormTop"/>
      </w:pPr>
      <w:r>
        <w:rPr>
          <w:color w:val="0000FF"/>
        </w:rPr>
        <w:t>SP-231061</w:t>
      </w:r>
      <w:r w:rsidRPr="00D53282">
        <w:t xml:space="preserve"> </w:t>
      </w:r>
      <w:r>
        <w:t>(DISCUSSION) 3GPP Planning for IMT2030 and beyond (Source: MediaTek Inc.)</w:t>
      </w:r>
      <w:r>
        <w:br/>
      </w:r>
      <w:r w:rsidRPr="00D53282">
        <w:rPr>
          <w:b/>
        </w:rPr>
        <w:t>Document for:</w:t>
      </w:r>
      <w:r w:rsidRPr="00D53282">
        <w:t xml:space="preserve"> </w:t>
      </w:r>
      <w:r>
        <w:t>Discussion</w:t>
      </w:r>
      <w:r>
        <w:br/>
      </w:r>
      <w:r w:rsidRPr="00D53282">
        <w:rPr>
          <w:b/>
        </w:rPr>
        <w:t>Abstract:</w:t>
      </w:r>
      <w:r w:rsidRPr="00D53282">
        <w:t xml:space="preserve"> </w:t>
      </w:r>
      <w:r>
        <w:br/>
        <w:t>3GPP Planning for IMT2030 and beyond.</w:t>
      </w:r>
    </w:p>
    <w:p w14:paraId="09244E58" w14:textId="77777777" w:rsidR="007615D6" w:rsidRPr="005B25A1" w:rsidRDefault="007615D6" w:rsidP="007615D6">
      <w:pPr>
        <w:keepNext/>
        <w:keepLines/>
        <w:rPr>
          <w:b/>
          <w:bCs/>
        </w:rPr>
      </w:pPr>
      <w:r w:rsidRPr="005B25A1">
        <w:rPr>
          <w:b/>
          <w:bCs/>
        </w:rPr>
        <w:t>Plenary Discussion:</w:t>
      </w:r>
    </w:p>
    <w:p w14:paraId="44A65116" w14:textId="77777777" w:rsidR="005E6BE7" w:rsidRPr="006A5D67" w:rsidRDefault="005E6BE7" w:rsidP="005E6BE7">
      <w:pPr>
        <w:keepNext/>
        <w:keepLines/>
      </w:pPr>
      <w:r>
        <w:t xml:space="preserve">This was presented, discussed and </w:t>
      </w:r>
      <w:r w:rsidRPr="00C3284B">
        <w:rPr>
          <w:color w:val="0000FF"/>
        </w:rPr>
        <w:t>noted</w:t>
      </w:r>
      <w:r>
        <w:t>.</w:t>
      </w:r>
    </w:p>
    <w:p w14:paraId="3B818BF0" w14:textId="77777777" w:rsidR="005E6BE7" w:rsidRPr="00EB0339" w:rsidRDefault="005E6BE7" w:rsidP="005E6BE7">
      <w:r w:rsidRPr="005B25A1">
        <w:rPr>
          <w:b/>
          <w:bCs/>
        </w:rPr>
        <w:t>Status:</w:t>
      </w:r>
      <w:r>
        <w:t xml:space="preserve"> </w:t>
      </w:r>
      <w:r w:rsidRPr="00C3284B">
        <w:rPr>
          <w:color w:val="0000FF"/>
        </w:rPr>
        <w:t>Noted</w:t>
      </w:r>
      <w:r>
        <w:t>.</w:t>
      </w:r>
    </w:p>
    <w:p w14:paraId="21E8A8A0" w14:textId="77777777" w:rsidR="00E00DA6" w:rsidRDefault="007615D6" w:rsidP="000A3FBD">
      <w:pPr>
        <w:pStyle w:val="NormTop"/>
      </w:pPr>
      <w:r>
        <w:rPr>
          <w:color w:val="0000FF"/>
        </w:rPr>
        <w:t>SP-231086</w:t>
      </w:r>
      <w:r w:rsidRPr="00D53282">
        <w:t xml:space="preserve"> </w:t>
      </w:r>
      <w:r>
        <w:t>(DISCUSSION) Discussion on 3GPP plan for IMT2030 (Source: ZTE Corporation)</w:t>
      </w:r>
      <w:r>
        <w:br/>
      </w:r>
      <w:r w:rsidRPr="00D53282">
        <w:rPr>
          <w:b/>
        </w:rPr>
        <w:t>Document for:</w:t>
      </w:r>
      <w:r w:rsidRPr="00D53282">
        <w:t xml:space="preserve"> </w:t>
      </w:r>
      <w:r>
        <w:t>Discussion</w:t>
      </w:r>
      <w:r>
        <w:br/>
      </w:r>
      <w:r w:rsidRPr="00D53282">
        <w:rPr>
          <w:b/>
        </w:rPr>
        <w:t>Abstract:</w:t>
      </w:r>
      <w:r w:rsidRPr="00D53282">
        <w:t xml:space="preserve"> </w:t>
      </w:r>
      <w:r>
        <w:br/>
        <w:t>Discussion on 3GPP work plan for IMT-2030.</w:t>
      </w:r>
    </w:p>
    <w:p w14:paraId="7599B632" w14:textId="77777777" w:rsidR="007615D6" w:rsidRPr="005B25A1" w:rsidRDefault="007615D6" w:rsidP="007615D6">
      <w:pPr>
        <w:keepNext/>
        <w:keepLines/>
        <w:rPr>
          <w:b/>
          <w:bCs/>
        </w:rPr>
      </w:pPr>
      <w:r w:rsidRPr="005B25A1">
        <w:rPr>
          <w:b/>
          <w:bCs/>
        </w:rPr>
        <w:t>Plenary Discussion:</w:t>
      </w:r>
    </w:p>
    <w:p w14:paraId="2988D27D" w14:textId="77777777" w:rsidR="005E6BE7" w:rsidRPr="006A5D67" w:rsidRDefault="005E6BE7" w:rsidP="005E6BE7">
      <w:pPr>
        <w:keepNext/>
        <w:keepLines/>
      </w:pPr>
      <w:r>
        <w:t xml:space="preserve">This was presented and </w:t>
      </w:r>
      <w:r w:rsidRPr="00C3284B">
        <w:rPr>
          <w:color w:val="0000FF"/>
        </w:rPr>
        <w:t>noted</w:t>
      </w:r>
      <w:r>
        <w:t>.</w:t>
      </w:r>
    </w:p>
    <w:p w14:paraId="00FFC2EE" w14:textId="77777777" w:rsidR="005E6BE7" w:rsidRPr="00EB0339" w:rsidRDefault="005E6BE7" w:rsidP="005E6BE7">
      <w:r w:rsidRPr="005B25A1">
        <w:rPr>
          <w:b/>
          <w:bCs/>
        </w:rPr>
        <w:t>Status:</w:t>
      </w:r>
      <w:r>
        <w:t xml:space="preserve"> </w:t>
      </w:r>
      <w:r w:rsidRPr="00C3284B">
        <w:rPr>
          <w:color w:val="0000FF"/>
        </w:rPr>
        <w:t>Noted</w:t>
      </w:r>
      <w:r>
        <w:t>.</w:t>
      </w:r>
    </w:p>
    <w:p w14:paraId="386458F9" w14:textId="77777777" w:rsidR="00E00DA6" w:rsidRDefault="007615D6" w:rsidP="000A3FBD">
      <w:pPr>
        <w:pStyle w:val="NormTop"/>
      </w:pPr>
      <w:r>
        <w:rPr>
          <w:color w:val="0000FF"/>
        </w:rPr>
        <w:t>SP-231091</w:t>
      </w:r>
      <w:r w:rsidRPr="00D53282">
        <w:t xml:space="preserve"> </w:t>
      </w:r>
      <w:r>
        <w:t>(DISCUSSION) On planning for IMT-2030 &amp; 6G (Source: Qualcomm)</w:t>
      </w:r>
      <w:r>
        <w:br/>
      </w:r>
      <w:r w:rsidRPr="00D53282">
        <w:rPr>
          <w:b/>
        </w:rPr>
        <w:t>Document for:</w:t>
      </w:r>
      <w:r w:rsidRPr="00D53282">
        <w:t xml:space="preserve"> </w:t>
      </w:r>
      <w:r>
        <w:t>Agreement</w:t>
      </w:r>
      <w:r>
        <w:br/>
      </w:r>
      <w:r w:rsidRPr="00D53282">
        <w:rPr>
          <w:b/>
        </w:rPr>
        <w:t>Abstract:</w:t>
      </w:r>
      <w:r w:rsidRPr="00D53282">
        <w:t xml:space="preserve"> </w:t>
      </w:r>
      <w:r>
        <w:br/>
        <w:t>Proposes to organise a plan for 6G discussions in TSG SA.</w:t>
      </w:r>
    </w:p>
    <w:p w14:paraId="7CB61627" w14:textId="77777777" w:rsidR="007615D6" w:rsidRPr="005B25A1" w:rsidRDefault="007615D6" w:rsidP="007615D6">
      <w:pPr>
        <w:keepNext/>
        <w:keepLines/>
        <w:rPr>
          <w:b/>
          <w:bCs/>
        </w:rPr>
      </w:pPr>
      <w:r w:rsidRPr="005B25A1">
        <w:rPr>
          <w:b/>
          <w:bCs/>
        </w:rPr>
        <w:t>Plenary Discussion:</w:t>
      </w:r>
    </w:p>
    <w:p w14:paraId="0A051047" w14:textId="77777777" w:rsidR="007F21D7" w:rsidRPr="006A5D67" w:rsidRDefault="007F21D7" w:rsidP="007F21D7">
      <w:pPr>
        <w:keepNext/>
        <w:keepLines/>
      </w:pPr>
      <w:r>
        <w:t xml:space="preserve">This was presented, discussed and </w:t>
      </w:r>
      <w:r w:rsidRPr="00C3284B">
        <w:rPr>
          <w:color w:val="0000FF"/>
        </w:rPr>
        <w:t>noted</w:t>
      </w:r>
      <w:r>
        <w:t>.</w:t>
      </w:r>
    </w:p>
    <w:p w14:paraId="7F4E3BF2" w14:textId="77777777" w:rsidR="007F21D7" w:rsidRPr="00EB0339" w:rsidRDefault="007F21D7" w:rsidP="007F21D7">
      <w:r w:rsidRPr="005B25A1">
        <w:rPr>
          <w:b/>
          <w:bCs/>
        </w:rPr>
        <w:t>Status:</w:t>
      </w:r>
      <w:r>
        <w:t xml:space="preserve"> </w:t>
      </w:r>
      <w:r w:rsidRPr="00C3284B">
        <w:rPr>
          <w:color w:val="0000FF"/>
        </w:rPr>
        <w:t>Noted</w:t>
      </w:r>
      <w:r>
        <w:t>.</w:t>
      </w:r>
    </w:p>
    <w:p w14:paraId="0778B080" w14:textId="77777777" w:rsidR="00A93A63" w:rsidRDefault="00A93A63" w:rsidP="00A93A63"/>
    <w:p w14:paraId="52272FB9" w14:textId="1F2AC08E" w:rsidR="00F54037" w:rsidRPr="00F54037" w:rsidRDefault="00F54037" w:rsidP="00A93A63">
      <w:pPr>
        <w:rPr>
          <w:b/>
          <w:bCs/>
        </w:rPr>
      </w:pPr>
      <w:r w:rsidRPr="00F54037">
        <w:rPr>
          <w:b/>
          <w:bCs/>
        </w:rPr>
        <w:t>General discussion on 6G planning:</w:t>
      </w:r>
    </w:p>
    <w:p w14:paraId="4023178E" w14:textId="0AD65A82" w:rsidR="007F21D7" w:rsidRDefault="007F21D7" w:rsidP="00A93A63">
      <w:r>
        <w:t>Huawei commented that TSGs should work on the Release 20 time line before starting to consider the 6G work.</w:t>
      </w:r>
    </w:p>
    <w:p w14:paraId="24ECB0C1" w14:textId="77E71E43" w:rsidR="007F21D7" w:rsidRDefault="007F21D7" w:rsidP="00A93A63">
      <w:r>
        <w:t xml:space="preserve">China Mobile commented that it is important to discuss the timeline for the 6G M.2030 candidate submissions to ITU-R and the corresponding 3GPP Release plans before starting to develop 6G Content. </w:t>
      </w:r>
    </w:p>
    <w:p w14:paraId="01B922F0" w14:textId="7AB6319B" w:rsidR="007F21D7" w:rsidRDefault="007F21D7" w:rsidP="00A93A63">
      <w:r>
        <w:t>The TSG SA Chair considered 6G to be a different thing to the 5G system and 6G proposals should not be mixed into the Release 20 timeline.</w:t>
      </w:r>
    </w:p>
    <w:p w14:paraId="348A6DDE" w14:textId="7E21C162" w:rsidR="007F21D7" w:rsidRPr="007F21D7" w:rsidRDefault="007F21D7" w:rsidP="00A93A63">
      <w:pPr>
        <w:rPr>
          <w:b/>
          <w:bCs/>
        </w:rPr>
      </w:pPr>
      <w:r w:rsidRPr="007F21D7">
        <w:rPr>
          <w:b/>
          <w:bCs/>
        </w:rPr>
        <w:t>SA WG1 are asked to postpone any 6G discussions until after TSG SA#102 when some guidance may be made available from TSG SA.</w:t>
      </w:r>
    </w:p>
    <w:p w14:paraId="722D725D" w14:textId="055FAA45" w:rsidR="007F21D7" w:rsidRDefault="00F54037" w:rsidP="00A93A63">
      <w:r>
        <w:t>Deutsche Telekom suggested that SA WG1 can start development of Release 20 requirements from Q1/2024 and suggested that a RAN Workshop is held to coordinate package deliveries according to the ITU-R M.2030 submission deadlines. The TSG SA Chair commented that whether Joint discussions or Workshops with TSG RAN will be held is yet to be discussed and decided.</w:t>
      </w:r>
    </w:p>
    <w:p w14:paraId="099A03B7" w14:textId="56FDB4C0" w:rsidR="00F54037" w:rsidRPr="00796959" w:rsidRDefault="00796959" w:rsidP="00A93A63">
      <w:pPr>
        <w:rPr>
          <w:b/>
          <w:bCs/>
          <w:color w:val="0000FF"/>
        </w:rPr>
      </w:pPr>
      <w:r w:rsidRPr="00796959">
        <w:rPr>
          <w:b/>
          <w:bCs/>
          <w:color w:val="0000FF"/>
        </w:rPr>
        <w:t xml:space="preserve">TSG SA have discussed the need to develop a time line for development of 6G in alignment with the ITU-R M.2030 schedule and submissions deadlines. </w:t>
      </w:r>
      <w:r w:rsidR="00F54037" w:rsidRPr="00796959">
        <w:rPr>
          <w:b/>
          <w:bCs/>
          <w:color w:val="0000FF"/>
        </w:rPr>
        <w:t>TSG SA will have a discussion on the overall 6G timeline at TSG SA#102 and</w:t>
      </w:r>
      <w:r w:rsidRPr="00796959">
        <w:rPr>
          <w:b/>
          <w:bCs/>
          <w:color w:val="0000FF"/>
        </w:rPr>
        <w:t> WGs</w:t>
      </w:r>
      <w:r w:rsidR="00F54037" w:rsidRPr="00796959">
        <w:rPr>
          <w:b/>
          <w:bCs/>
          <w:color w:val="0000FF"/>
        </w:rPr>
        <w:t xml:space="preserve"> are asked not to take any decisions on the 6G timeline until guidance are available from TSG SA.</w:t>
      </w:r>
    </w:p>
    <w:p w14:paraId="06070687" w14:textId="77777777" w:rsidR="007F21D7" w:rsidRDefault="007F21D7" w:rsidP="00A93A63"/>
    <w:p w14:paraId="4EE08650" w14:textId="77777777" w:rsidR="007615D6" w:rsidRDefault="007615D6" w:rsidP="007615D6">
      <w:pPr>
        <w:pStyle w:val="Heading1"/>
      </w:pPr>
      <w:bookmarkStart w:id="22" w:name="_Toc145733754"/>
      <w:r>
        <w:lastRenderedPageBreak/>
        <w:t>4</w:t>
      </w:r>
      <w:r>
        <w:tab/>
        <w:t>Reporting from SA Working Groups, other TSGs, and Others</w:t>
      </w:r>
      <w:bookmarkEnd w:id="22"/>
    </w:p>
    <w:p w14:paraId="168D78D8" w14:textId="77777777" w:rsidR="007615D6" w:rsidRDefault="007615D6" w:rsidP="0010433C">
      <w:pPr>
        <w:pStyle w:val="Heading2"/>
      </w:pPr>
      <w:bookmarkStart w:id="23" w:name="_Toc145733755"/>
      <w:r>
        <w:t>4.1</w:t>
      </w:r>
      <w:r>
        <w:tab/>
        <w:t>SA WG1 reporting</w:t>
      </w:r>
      <w:bookmarkEnd w:id="23"/>
    </w:p>
    <w:p w14:paraId="4C61AF6A" w14:textId="2AE79B6E" w:rsidR="00E00DA6" w:rsidRDefault="007615D6" w:rsidP="000A3FBD">
      <w:pPr>
        <w:pStyle w:val="NormTop"/>
      </w:pPr>
      <w:r>
        <w:rPr>
          <w:color w:val="0000FF"/>
        </w:rPr>
        <w:t>SP-231012</w:t>
      </w:r>
      <w:r w:rsidRPr="00D53282">
        <w:t xml:space="preserve"> </w:t>
      </w:r>
      <w:r>
        <w:t>(REPORT) SA</w:t>
      </w:r>
      <w:r w:rsidR="00AD04CE">
        <w:t> </w:t>
      </w:r>
      <w:r>
        <w:t>WG1 report to TSG</w:t>
      </w:r>
      <w:r w:rsidR="00AD04CE">
        <w:t> </w:t>
      </w:r>
      <w:r>
        <w:t>SA#101 (Source: SA</w:t>
      </w:r>
      <w:r w:rsidR="00AD04CE">
        <w:t> </w:t>
      </w:r>
      <w:r>
        <w:t>WG1 Chair)</w:t>
      </w:r>
      <w:r>
        <w:br/>
      </w:r>
      <w:r w:rsidRPr="00D53282">
        <w:rPr>
          <w:b/>
        </w:rPr>
        <w:t>Document for:</w:t>
      </w:r>
      <w:r w:rsidRPr="00D53282">
        <w:t xml:space="preserve"> </w:t>
      </w:r>
      <w:r>
        <w:t>Presentation</w:t>
      </w:r>
      <w:r>
        <w:br/>
      </w:r>
      <w:r w:rsidRPr="00D53282">
        <w:rPr>
          <w:b/>
        </w:rPr>
        <w:t>Abstract:</w:t>
      </w:r>
      <w:r w:rsidRPr="00D53282">
        <w:t xml:space="preserve"> </w:t>
      </w:r>
      <w:r>
        <w:br/>
        <w:t>SA WG1 status report to TSG SA#101.</w:t>
      </w:r>
    </w:p>
    <w:p w14:paraId="07240E3B" w14:textId="40381989" w:rsidR="00806A7C" w:rsidRPr="00806A7C" w:rsidRDefault="00806A7C" w:rsidP="00806A7C">
      <w:pPr>
        <w:pStyle w:val="FP"/>
        <w:keepNext/>
        <w:rPr>
          <w:b/>
          <w:bCs/>
        </w:rPr>
      </w:pPr>
      <w:r w:rsidRPr="00806A7C">
        <w:rPr>
          <w:b/>
          <w:bCs/>
        </w:rPr>
        <w:t>Summary - overall for Rel-19:</w:t>
      </w:r>
    </w:p>
    <w:p w14:paraId="21D105FB" w14:textId="67770DCC" w:rsidR="00806A7C" w:rsidRDefault="00806A7C" w:rsidP="009623E3">
      <w:pPr>
        <w:pStyle w:val="B1"/>
      </w:pPr>
      <w:r>
        <w:t>-</w:t>
      </w:r>
      <w:r>
        <w:tab/>
        <w:t>SA WG1's goal to have Rel-19 work 80% normative ready by August 202 has been achieved</w:t>
      </w:r>
    </w:p>
    <w:p w14:paraId="1231477C" w14:textId="45C7CC71" w:rsidR="00806A7C" w:rsidRDefault="00806A7C" w:rsidP="00806A7C">
      <w:pPr>
        <w:pStyle w:val="B2"/>
        <w:rPr>
          <w:lang w:eastAsia="ja-JP"/>
        </w:rPr>
      </w:pPr>
      <w:r>
        <w:rPr>
          <w:lang w:eastAsia="ja-JP"/>
        </w:rPr>
        <w:t>-</w:t>
      </w:r>
      <w:r>
        <w:rPr>
          <w:lang w:eastAsia="ja-JP"/>
        </w:rPr>
        <w:tab/>
        <w:t>In time for Stage-2 content definition</w:t>
      </w:r>
    </w:p>
    <w:p w14:paraId="3F2CB7A0" w14:textId="5FAD5630" w:rsidR="00806A7C" w:rsidRDefault="00806A7C" w:rsidP="00806A7C">
      <w:pPr>
        <w:pStyle w:val="B2"/>
        <w:rPr>
          <w:lang w:eastAsia="ja-JP"/>
        </w:rPr>
      </w:pPr>
      <w:r>
        <w:rPr>
          <w:lang w:eastAsia="ja-JP"/>
        </w:rPr>
        <w:t>-</w:t>
      </w:r>
      <w:r>
        <w:rPr>
          <w:lang w:eastAsia="ja-JP"/>
        </w:rPr>
        <w:tab/>
        <w:t>Exceptions are: FRMCS (normative 50%) and FS_ISN (study phase 60%, normative not started).</w:t>
      </w:r>
    </w:p>
    <w:p w14:paraId="7A445857" w14:textId="30B40B22" w:rsidR="00806A7C" w:rsidRDefault="00806A7C" w:rsidP="009623E3">
      <w:pPr>
        <w:pStyle w:val="B1"/>
      </w:pPr>
      <w:r>
        <w:t>-</w:t>
      </w:r>
      <w:r>
        <w:tab/>
        <w:t>Two points of attention:</w:t>
      </w:r>
    </w:p>
    <w:p w14:paraId="40AFC99B" w14:textId="771DCC32" w:rsidR="00806A7C" w:rsidRDefault="00806A7C" w:rsidP="00806A7C">
      <w:pPr>
        <w:pStyle w:val="B2"/>
        <w:rPr>
          <w:lang w:eastAsia="ja-JP"/>
        </w:rPr>
      </w:pPr>
      <w:r>
        <w:rPr>
          <w:lang w:eastAsia="ja-JP"/>
        </w:rPr>
        <w:t>-</w:t>
      </w:r>
      <w:r>
        <w:rPr>
          <w:lang w:eastAsia="ja-JP"/>
        </w:rPr>
        <w:tab/>
        <w:t>AmbientIoT: Study: TR sent for approval now. Normative: WID sent for approval and TS for information.</w:t>
      </w:r>
    </w:p>
    <w:p w14:paraId="36BC6C64" w14:textId="36759791" w:rsidR="00806A7C" w:rsidRDefault="00806A7C" w:rsidP="00806A7C">
      <w:pPr>
        <w:pStyle w:val="B2"/>
        <w:rPr>
          <w:lang w:eastAsia="ja-JP"/>
        </w:rPr>
      </w:pPr>
      <w:r>
        <w:rPr>
          <w:lang w:eastAsia="ja-JP"/>
        </w:rPr>
        <w:t>-</w:t>
      </w:r>
      <w:r>
        <w:rPr>
          <w:lang w:eastAsia="ja-JP"/>
        </w:rPr>
        <w:tab/>
        <w:t>DualSteer: a Working Agreement is declared to complete both the study and the normative work: S1-232633 (pCR), S1-232595 (new version of the TR), S1-232289 (WID for normative) and S1-232371 (CR for normative).</w:t>
      </w:r>
    </w:p>
    <w:p w14:paraId="654571B5" w14:textId="3D5ECA2E" w:rsidR="00806A7C" w:rsidRPr="009623E3" w:rsidRDefault="009623E3" w:rsidP="00806A7C">
      <w:pPr>
        <w:pStyle w:val="FP"/>
        <w:keepNext/>
        <w:rPr>
          <w:b/>
          <w:bCs/>
        </w:rPr>
      </w:pPr>
      <w:r w:rsidRPr="009623E3">
        <w:rPr>
          <w:b/>
          <w:bCs/>
        </w:rPr>
        <w:t>Summary - overall for Rel-20:</w:t>
      </w:r>
    </w:p>
    <w:p w14:paraId="200849D2" w14:textId="419CACD2" w:rsidR="009623E3" w:rsidRDefault="009623E3" w:rsidP="009623E3">
      <w:pPr>
        <w:pStyle w:val="B1"/>
      </w:pPr>
      <w:r>
        <w:t>-</w:t>
      </w:r>
      <w:r>
        <w:tab/>
        <w:t>SA WG1 agreed to divide the Rel-20 content definition in two parts:</w:t>
      </w:r>
    </w:p>
    <w:p w14:paraId="479BC2BC" w14:textId="0F31925D" w:rsidR="009623E3" w:rsidRDefault="009623E3" w:rsidP="009623E3">
      <w:pPr>
        <w:pStyle w:val="B2"/>
      </w:pPr>
      <w:r>
        <w:t>-</w:t>
      </w:r>
      <w:r>
        <w:tab/>
        <w:t>Part 1: Only studies with normative work aiming for Rel-20</w:t>
      </w:r>
    </w:p>
    <w:p w14:paraId="04209EE0" w14:textId="5F943384" w:rsidR="009623E3" w:rsidRDefault="009623E3" w:rsidP="009623E3">
      <w:pPr>
        <w:pStyle w:val="B3"/>
      </w:pPr>
      <w:r>
        <w:t>-</w:t>
      </w:r>
      <w:r>
        <w:tab/>
        <w:t>Part 1 to take ≈50% of SA WG1's time (around max. 6 SIDs)</w:t>
      </w:r>
    </w:p>
    <w:p w14:paraId="0F76C6F3" w14:textId="50E5FA4C" w:rsidR="009623E3" w:rsidRDefault="009623E3" w:rsidP="009623E3">
      <w:pPr>
        <w:pStyle w:val="B2"/>
      </w:pPr>
      <w:r>
        <w:t>-</w:t>
      </w:r>
      <w:r>
        <w:tab/>
        <w:t>Part 2 : Priority given to studies with normative work aiming for beyond Rel-20.</w:t>
      </w:r>
    </w:p>
    <w:p w14:paraId="5390EA5D" w14:textId="5EAD9100" w:rsidR="009623E3" w:rsidRDefault="009623E3" w:rsidP="009623E3">
      <w:pPr>
        <w:pStyle w:val="B3"/>
      </w:pPr>
      <w:r>
        <w:t>-</w:t>
      </w:r>
      <w:r>
        <w:tab/>
        <w:t>Part 2 to take ≈50% of SA WG1's time (from 1 big SID to max. 6 SIDs)</w:t>
      </w:r>
    </w:p>
    <w:p w14:paraId="1EC95915" w14:textId="04A046E5" w:rsidR="009623E3" w:rsidRDefault="009623E3" w:rsidP="009623E3">
      <w:pPr>
        <w:pStyle w:val="B1"/>
      </w:pPr>
      <w:r>
        <w:t>-</w:t>
      </w:r>
      <w:r>
        <w:tab/>
        <w:t>Initial discussions on SA WG1 Work Plan for Rel-20</w:t>
      </w:r>
    </w:p>
    <w:p w14:paraId="05670161" w14:textId="278B4272" w:rsidR="009623E3" w:rsidRDefault="009623E3" w:rsidP="009623E3">
      <w:pPr>
        <w:pStyle w:val="B2"/>
      </w:pPr>
      <w:r>
        <w:t>-</w:t>
      </w:r>
      <w:r>
        <w:tab/>
        <w:t>See next slide</w:t>
      </w:r>
    </w:p>
    <w:p w14:paraId="07471685" w14:textId="001F78B0" w:rsidR="009623E3" w:rsidRDefault="009623E3" w:rsidP="009623E3">
      <w:pPr>
        <w:pStyle w:val="B2"/>
      </w:pPr>
      <w:r>
        <w:t>-</w:t>
      </w:r>
      <w:r>
        <w:tab/>
        <w:t>For more info, see S1-232663</w:t>
      </w:r>
    </w:p>
    <w:p w14:paraId="7F3F7352" w14:textId="77777777" w:rsidR="00806A7C" w:rsidRPr="00806A7C" w:rsidRDefault="00806A7C" w:rsidP="00806A7C">
      <w:pPr>
        <w:pStyle w:val="FP"/>
        <w:keepNext/>
      </w:pPr>
    </w:p>
    <w:p w14:paraId="5A935125" w14:textId="77777777" w:rsidR="007615D6" w:rsidRPr="005B25A1" w:rsidRDefault="007615D6" w:rsidP="007615D6">
      <w:pPr>
        <w:keepNext/>
        <w:keepLines/>
        <w:rPr>
          <w:b/>
          <w:bCs/>
        </w:rPr>
      </w:pPr>
      <w:r w:rsidRPr="005B25A1">
        <w:rPr>
          <w:b/>
          <w:bCs/>
        </w:rPr>
        <w:t>Plenary Discussion:</w:t>
      </w:r>
    </w:p>
    <w:p w14:paraId="609CD7E6" w14:textId="2020C54B" w:rsidR="007615D6" w:rsidRDefault="009623E3" w:rsidP="009623E3">
      <w:pPr>
        <w:keepNext/>
        <w:keepLines/>
        <w:tabs>
          <w:tab w:val="clear" w:pos="567"/>
          <w:tab w:val="clear" w:pos="851"/>
          <w:tab w:val="clear" w:pos="1134"/>
          <w:tab w:val="clear" w:pos="1418"/>
          <w:tab w:val="clear" w:pos="1701"/>
        </w:tabs>
        <w:ind w:left="1134" w:hanging="1134"/>
      </w:pPr>
      <w:r>
        <w:t>Slide 4:</w:t>
      </w:r>
      <w:r>
        <w:tab/>
        <w:t>The TSG SA Chair asked what is meant by part 1 being endorsed and part 2 has no consensus. It was clarified that part 2 will be further discussed in SA WG1.</w:t>
      </w:r>
    </w:p>
    <w:p w14:paraId="56FC9E13" w14:textId="04CBE8B2" w:rsidR="009623E3" w:rsidRDefault="009623E3" w:rsidP="009623E3">
      <w:pPr>
        <w:keepNext/>
        <w:keepLines/>
        <w:tabs>
          <w:tab w:val="clear" w:pos="567"/>
          <w:tab w:val="clear" w:pos="851"/>
          <w:tab w:val="clear" w:pos="1134"/>
          <w:tab w:val="clear" w:pos="1418"/>
          <w:tab w:val="clear" w:pos="1701"/>
        </w:tabs>
        <w:ind w:left="1134" w:hanging="1134"/>
      </w:pPr>
      <w:r>
        <w:t>General:</w:t>
      </w:r>
      <w:r>
        <w:tab/>
        <w:t>The Rel-20 discussions should be held with the discussion documents for work planning.</w:t>
      </w:r>
    </w:p>
    <w:p w14:paraId="3526F417" w14:textId="237DD1F4" w:rsidR="009623E3" w:rsidRDefault="009623E3" w:rsidP="009623E3">
      <w:pPr>
        <w:keepNext/>
        <w:keepLines/>
        <w:tabs>
          <w:tab w:val="clear" w:pos="567"/>
          <w:tab w:val="clear" w:pos="851"/>
          <w:tab w:val="clear" w:pos="1134"/>
          <w:tab w:val="clear" w:pos="1418"/>
          <w:tab w:val="clear" w:pos="1701"/>
        </w:tabs>
        <w:ind w:left="1134" w:hanging="1134"/>
      </w:pPr>
      <w:r>
        <w:t>Slide 3:</w:t>
      </w:r>
      <w:r>
        <w:tab/>
        <w:t>It was clarified that there are only 2 exceptions for the Rel-19 Stage 1 Work items.</w:t>
      </w:r>
    </w:p>
    <w:p w14:paraId="2A7BC093" w14:textId="295AA19F" w:rsidR="009623E3" w:rsidRPr="009623E3" w:rsidRDefault="009623E3" w:rsidP="009623E3">
      <w:r>
        <w:t xml:space="preserve">The SA WG1 Chair was thanked for this report, which was </w:t>
      </w:r>
      <w:r w:rsidRPr="00C3284B">
        <w:rPr>
          <w:color w:val="0000FF"/>
        </w:rPr>
        <w:t>noted</w:t>
      </w:r>
      <w:r>
        <w:t>.</w:t>
      </w:r>
    </w:p>
    <w:p w14:paraId="7C137C20" w14:textId="684282E1" w:rsidR="007615D6" w:rsidRPr="00EB0339" w:rsidRDefault="007615D6" w:rsidP="007615D6">
      <w:r w:rsidRPr="005B25A1">
        <w:rPr>
          <w:b/>
          <w:bCs/>
        </w:rPr>
        <w:t>Status:</w:t>
      </w:r>
      <w:r>
        <w:t xml:space="preserve"> </w:t>
      </w:r>
      <w:r w:rsidR="009623E3" w:rsidRPr="00C3284B">
        <w:rPr>
          <w:color w:val="0000FF"/>
        </w:rPr>
        <w:t>Noted</w:t>
      </w:r>
      <w:r w:rsidR="009623E3">
        <w:t>.</w:t>
      </w:r>
    </w:p>
    <w:p w14:paraId="66391636" w14:textId="77777777" w:rsidR="00E604CC" w:rsidRDefault="00E604CC" w:rsidP="00BB3F37"/>
    <w:p w14:paraId="37160C28" w14:textId="77777777" w:rsidR="007615D6" w:rsidRDefault="007615D6" w:rsidP="0010433C">
      <w:pPr>
        <w:pStyle w:val="Heading2"/>
      </w:pPr>
      <w:bookmarkStart w:id="24" w:name="_Toc145733756"/>
      <w:r>
        <w:t>4.2</w:t>
      </w:r>
      <w:r>
        <w:tab/>
        <w:t>SA WG2 reporting</w:t>
      </w:r>
      <w:bookmarkEnd w:id="24"/>
    </w:p>
    <w:p w14:paraId="63DD1BA4" w14:textId="1EE4BEBD" w:rsidR="00E00DA6" w:rsidRDefault="007615D6" w:rsidP="000A3FBD">
      <w:pPr>
        <w:pStyle w:val="NormTop"/>
      </w:pPr>
      <w:r>
        <w:rPr>
          <w:color w:val="0000FF"/>
        </w:rPr>
        <w:t>SP-230828</w:t>
      </w:r>
      <w:r w:rsidRPr="00D53282">
        <w:t xml:space="preserve"> </w:t>
      </w:r>
      <w:r>
        <w:t>(REPORT) SA</w:t>
      </w:r>
      <w:r w:rsidR="00AD04CE">
        <w:t> </w:t>
      </w:r>
      <w:r>
        <w:t>WG2 Chair report to TSG</w:t>
      </w:r>
      <w:r w:rsidR="00AD04CE">
        <w:t> </w:t>
      </w:r>
      <w:r>
        <w:t>SA#101 (Source: SA</w:t>
      </w:r>
      <w:r w:rsidR="00AD04CE">
        <w:t> </w:t>
      </w:r>
      <w:r>
        <w:t>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SA#101.</w:t>
      </w:r>
    </w:p>
    <w:p w14:paraId="7471DFBF" w14:textId="6BDBDA10" w:rsidR="004F14C3" w:rsidRPr="004F14C3" w:rsidRDefault="004F14C3" w:rsidP="004F14C3">
      <w:pPr>
        <w:pStyle w:val="FP"/>
        <w:keepNext/>
        <w:rPr>
          <w:b/>
          <w:bCs/>
        </w:rPr>
      </w:pPr>
      <w:r w:rsidRPr="004F14C3">
        <w:rPr>
          <w:b/>
          <w:bCs/>
        </w:rPr>
        <w:t>SA WG2 Work Planning:</w:t>
      </w:r>
    </w:p>
    <w:p w14:paraId="5DA1AB7A" w14:textId="4F82788C" w:rsidR="004F14C3" w:rsidRPr="004F14C3" w:rsidRDefault="004F14C3" w:rsidP="004F14C3">
      <w:pPr>
        <w:pStyle w:val="B1"/>
        <w:rPr>
          <w:b/>
          <w:bCs/>
        </w:rPr>
      </w:pPr>
      <w:r w:rsidRPr="004F14C3">
        <w:rPr>
          <w:b/>
          <w:bCs/>
        </w:rPr>
        <w:t>-</w:t>
      </w:r>
      <w:r w:rsidRPr="004F14C3">
        <w:rPr>
          <w:b/>
          <w:bCs/>
        </w:rPr>
        <w:tab/>
        <w:t>Pre-Release 18 maintenance</w:t>
      </w:r>
    </w:p>
    <w:p w14:paraId="08E19077" w14:textId="44F1B530" w:rsidR="004F14C3" w:rsidRDefault="004F14C3" w:rsidP="004F14C3">
      <w:pPr>
        <w:pStyle w:val="B2"/>
      </w:pPr>
      <w:r>
        <w:t>-</w:t>
      </w:r>
      <w:r>
        <w:tab/>
        <w:t>5 TU's allocated</w:t>
      </w:r>
    </w:p>
    <w:p w14:paraId="70350E44" w14:textId="0CDF1525" w:rsidR="004F14C3" w:rsidRDefault="004F14C3" w:rsidP="004F14C3">
      <w:pPr>
        <w:pStyle w:val="B2"/>
      </w:pPr>
      <w:r>
        <w:t>-</w:t>
      </w:r>
      <w:r>
        <w:tab/>
        <w:t xml:space="preserve"> Around 170 input documents, handled around 140</w:t>
      </w:r>
    </w:p>
    <w:p w14:paraId="1772A9CB" w14:textId="21564D65" w:rsidR="004F14C3" w:rsidRPr="004F14C3" w:rsidRDefault="004F14C3" w:rsidP="004F14C3">
      <w:pPr>
        <w:pStyle w:val="B1"/>
        <w:rPr>
          <w:b/>
          <w:bCs/>
        </w:rPr>
      </w:pPr>
      <w:r w:rsidRPr="004F14C3">
        <w:rPr>
          <w:b/>
          <w:bCs/>
        </w:rPr>
        <w:t>-</w:t>
      </w:r>
      <w:r w:rsidRPr="004F14C3">
        <w:rPr>
          <w:b/>
          <w:bCs/>
        </w:rPr>
        <w:tab/>
        <w:t>Release 18</w:t>
      </w:r>
    </w:p>
    <w:p w14:paraId="0A3BCCD1" w14:textId="6F9A733E" w:rsidR="004F14C3" w:rsidRDefault="004F14C3" w:rsidP="004F14C3">
      <w:pPr>
        <w:pStyle w:val="B2"/>
      </w:pPr>
      <w:r>
        <w:t>-</w:t>
      </w:r>
      <w:r>
        <w:tab/>
        <w:t>All Rel-18 study items were declared 100% complete in the last plenary</w:t>
      </w:r>
    </w:p>
    <w:p w14:paraId="67F98079" w14:textId="34B3C664" w:rsidR="004F14C3" w:rsidRDefault="004F14C3" w:rsidP="004F14C3">
      <w:pPr>
        <w:pStyle w:val="B2"/>
      </w:pPr>
      <w:r>
        <w:t>-</w:t>
      </w:r>
      <w:r>
        <w:tab/>
        <w:t>Maintenance work started in the August meeting (SA2#158)</w:t>
      </w:r>
    </w:p>
    <w:p w14:paraId="06DDAC4B" w14:textId="68E12775" w:rsidR="004F14C3" w:rsidRDefault="004F14C3" w:rsidP="004F14C3">
      <w:pPr>
        <w:pStyle w:val="B2"/>
      </w:pPr>
      <w:r>
        <w:t>-</w:t>
      </w:r>
      <w:r>
        <w:tab/>
        <w:t>Plan to limit to 16 Work Items on the agenda per meeting to facilitate scheduling and avoidance of clashes</w:t>
      </w:r>
    </w:p>
    <w:p w14:paraId="5E71DEAC" w14:textId="25A95EF7" w:rsidR="004F14C3" w:rsidRDefault="004F14C3" w:rsidP="004F14C3">
      <w:pPr>
        <w:pStyle w:val="B2"/>
      </w:pPr>
      <w:r>
        <w:t>-</w:t>
      </w:r>
      <w:r>
        <w:tab/>
        <w:t>22 TU's allocated (2 more than planned)</w:t>
      </w:r>
    </w:p>
    <w:p w14:paraId="1284495F" w14:textId="216EC9B7" w:rsidR="004F14C3" w:rsidRDefault="004F14C3" w:rsidP="004F14C3">
      <w:pPr>
        <w:pStyle w:val="B2"/>
      </w:pPr>
      <w:r>
        <w:t>-</w:t>
      </w:r>
      <w:r>
        <w:tab/>
        <w:t>Around 800 input documents, handled around 450</w:t>
      </w:r>
    </w:p>
    <w:p w14:paraId="3AD1C8FE" w14:textId="6EB41D31" w:rsidR="004F14C3" w:rsidRDefault="004F14C3" w:rsidP="004F14C3">
      <w:pPr>
        <w:pStyle w:val="B2"/>
      </w:pPr>
      <w:r>
        <w:t>-</w:t>
      </w:r>
      <w:r>
        <w:tab/>
        <w:t>Many rapporteurs requested additional sessions during the week, but it was not possible to allocate more</w:t>
      </w:r>
    </w:p>
    <w:p w14:paraId="674E7615" w14:textId="7FB5C993" w:rsidR="004F14C3" w:rsidRPr="004F14C3" w:rsidRDefault="004F14C3" w:rsidP="004F14C3">
      <w:pPr>
        <w:pStyle w:val="B1"/>
        <w:rPr>
          <w:b/>
          <w:bCs/>
        </w:rPr>
      </w:pPr>
      <w:r w:rsidRPr="004F14C3">
        <w:rPr>
          <w:b/>
          <w:bCs/>
        </w:rPr>
        <w:t>-</w:t>
      </w:r>
      <w:r w:rsidRPr="004F14C3">
        <w:rPr>
          <w:b/>
          <w:bCs/>
        </w:rPr>
        <w:tab/>
        <w:t>Release 19</w:t>
      </w:r>
    </w:p>
    <w:p w14:paraId="693DF42E" w14:textId="191929E3" w:rsidR="004F14C3" w:rsidRDefault="004F14C3" w:rsidP="004F14C3">
      <w:pPr>
        <w:pStyle w:val="B2"/>
      </w:pPr>
      <w:r>
        <w:lastRenderedPageBreak/>
        <w:t>-</w:t>
      </w:r>
      <w:r>
        <w:tab/>
        <w:t>3 Plenary sessions spent on Rel-19 SID discussions - focused mainly on the 7 topics targeted for September submission</w:t>
      </w:r>
    </w:p>
    <w:p w14:paraId="4AD7668F" w14:textId="4B98815B" w:rsidR="004F14C3" w:rsidRDefault="004F14C3" w:rsidP="004F14C3">
      <w:pPr>
        <w:pStyle w:val="B2"/>
      </w:pPr>
      <w:r>
        <w:t>-</w:t>
      </w:r>
      <w:r>
        <w:tab/>
        <w:t>In addition &gt; 12 drafting sessions during the week</w:t>
      </w:r>
    </w:p>
    <w:p w14:paraId="0791B7E5" w14:textId="161BFC9B" w:rsidR="004F14C3" w:rsidRDefault="004F14C3" w:rsidP="004F14C3">
      <w:pPr>
        <w:pStyle w:val="B2"/>
      </w:pPr>
      <w:r>
        <w:t>-</w:t>
      </w:r>
      <w:r>
        <w:tab/>
        <w:t>Unable to agree any of the SIDs, but they were given the status "endorsed as the basis for further work"</w:t>
      </w:r>
    </w:p>
    <w:p w14:paraId="062DFF96" w14:textId="55C121D0" w:rsidR="004F14C3" w:rsidRDefault="004F14C3" w:rsidP="004F14C3">
      <w:pPr>
        <w:pStyle w:val="B2"/>
      </w:pPr>
      <w:r>
        <w:t>-</w:t>
      </w:r>
      <w:r>
        <w:tab/>
        <w:t>Table of TU estimates per SID follows on the next slide</w:t>
      </w:r>
    </w:p>
    <w:p w14:paraId="422F72EF" w14:textId="0A7F0A9D" w:rsidR="004F14C3" w:rsidRDefault="004F14C3" w:rsidP="004F14C3">
      <w:pPr>
        <w:pStyle w:val="B2"/>
      </w:pPr>
      <w:r>
        <w:t>-</w:t>
      </w:r>
      <w:r>
        <w:tab/>
        <w:t>The majority of the SIDs had TU estimates at or over the maximum of 14, and collectively they total 111 TU's</w:t>
      </w:r>
    </w:p>
    <w:p w14:paraId="35063804" w14:textId="5559E705" w:rsidR="004F14C3" w:rsidRDefault="004F14C3" w:rsidP="004F14C3">
      <w:pPr>
        <w:pStyle w:val="B2"/>
      </w:pPr>
      <w:r>
        <w:t>-</w:t>
      </w:r>
      <w:r>
        <w:tab/>
        <w:t>The agreement in SA#100 was that the total for these topics should be no more than 50% of the release budget, i.e. 67</w:t>
      </w:r>
    </w:p>
    <w:p w14:paraId="6C7B0E1E" w14:textId="326C15FE" w:rsidR="004F14C3" w:rsidRDefault="004F14C3" w:rsidP="004F14C3">
      <w:pPr>
        <w:pStyle w:val="B2"/>
      </w:pPr>
      <w:r>
        <w:t>-</w:t>
      </w:r>
      <w:r>
        <w:tab/>
        <w:t>Significant down-scoping of many of them is therefore required</w:t>
      </w:r>
    </w:p>
    <w:p w14:paraId="7AFC1BA5" w14:textId="4A9FB8A2" w:rsidR="004F14C3" w:rsidRDefault="004F14C3" w:rsidP="004F14C3">
      <w:pPr>
        <w:pStyle w:val="B2"/>
      </w:pPr>
    </w:p>
    <w:p w14:paraId="0DB6EEF5" w14:textId="248FE06A" w:rsidR="004F14C3" w:rsidRPr="003848A7" w:rsidRDefault="004F14C3" w:rsidP="004F14C3">
      <w:pPr>
        <w:pStyle w:val="FP"/>
        <w:keepNext/>
        <w:rPr>
          <w:b/>
          <w:bCs/>
        </w:rPr>
      </w:pPr>
      <w:r w:rsidRPr="003848A7">
        <w:rPr>
          <w:b/>
          <w:bCs/>
        </w:rPr>
        <w:t>Collected Items requiring action from TSG SA:</w:t>
      </w:r>
    </w:p>
    <w:p w14:paraId="41FDBFB7" w14:textId="1BBA4162" w:rsidR="004F14C3" w:rsidRPr="003848A7" w:rsidRDefault="004F14C3" w:rsidP="004F14C3">
      <w:pPr>
        <w:pStyle w:val="B1"/>
      </w:pPr>
      <w:r w:rsidRPr="003848A7">
        <w:t>-</w:t>
      </w:r>
      <w:r w:rsidRPr="003848A7">
        <w:tab/>
        <w:t>SA WG2 request TSG SA#101 to progress discussion of the Rel-19 SIDs identified as being "endorsed as the basis for further discussion" during SA2#158 (if submitted to TSG SA#101)</w:t>
      </w:r>
    </w:p>
    <w:p w14:paraId="6387E7A3" w14:textId="4C1F833A" w:rsidR="004F14C3" w:rsidRPr="003848A7" w:rsidRDefault="004F14C3" w:rsidP="004F14C3">
      <w:pPr>
        <w:pStyle w:val="B1"/>
      </w:pPr>
      <w:r w:rsidRPr="003848A7">
        <w:t>-</w:t>
      </w:r>
      <w:r w:rsidRPr="003848A7">
        <w:tab/>
        <w:t>SA WG2 request TSG SA#101 to provide any necessary guidance on progressing Rel-19 study/work during Q4 2023</w:t>
      </w:r>
    </w:p>
    <w:p w14:paraId="02C57C33" w14:textId="1C116CCE" w:rsidR="004F14C3" w:rsidRDefault="004F14C3" w:rsidP="004F14C3">
      <w:pPr>
        <w:pStyle w:val="FP"/>
        <w:keepNext/>
      </w:pPr>
    </w:p>
    <w:p w14:paraId="347A5CDD" w14:textId="77777777" w:rsidR="007615D6" w:rsidRPr="005B25A1" w:rsidRDefault="007615D6" w:rsidP="007615D6">
      <w:pPr>
        <w:keepNext/>
        <w:keepLines/>
        <w:rPr>
          <w:b/>
          <w:bCs/>
        </w:rPr>
      </w:pPr>
      <w:r w:rsidRPr="005B25A1">
        <w:rPr>
          <w:b/>
          <w:bCs/>
        </w:rPr>
        <w:t>Plenary Discussion:</w:t>
      </w:r>
    </w:p>
    <w:p w14:paraId="72D09849" w14:textId="77AE1A74" w:rsidR="004F14C3" w:rsidRDefault="004F14C3" w:rsidP="004F14C3">
      <w:pPr>
        <w:keepNext/>
        <w:keepLines/>
        <w:tabs>
          <w:tab w:val="clear" w:pos="567"/>
          <w:tab w:val="clear" w:pos="851"/>
          <w:tab w:val="clear" w:pos="1134"/>
          <w:tab w:val="clear" w:pos="1418"/>
          <w:tab w:val="clear" w:pos="1701"/>
        </w:tabs>
        <w:ind w:left="1134" w:hanging="1134"/>
      </w:pPr>
      <w:r>
        <w:t>Slide </w:t>
      </w:r>
      <w:r w:rsidR="003848A7">
        <w:t>74</w:t>
      </w:r>
      <w:r>
        <w:t>:</w:t>
      </w:r>
      <w:r>
        <w:tab/>
      </w:r>
      <w:r w:rsidR="003848A7">
        <w:t>Pereton Labs reported that one SA WG2 endorsed SID seems to have been omitted from the TSG SA documents and will try to include this. The TSG SA Chair suggested as it is not decided whether to include this as a SID or a TEI19_ MiniWID, then this should be left for discission before adding it.</w:t>
      </w:r>
    </w:p>
    <w:p w14:paraId="3578A685" w14:textId="71980443" w:rsidR="00CF4012" w:rsidRDefault="00CF4012" w:rsidP="004F14C3">
      <w:pPr>
        <w:keepNext/>
        <w:keepLines/>
        <w:tabs>
          <w:tab w:val="clear" w:pos="567"/>
          <w:tab w:val="clear" w:pos="851"/>
          <w:tab w:val="clear" w:pos="1134"/>
          <w:tab w:val="clear" w:pos="1418"/>
          <w:tab w:val="clear" w:pos="1701"/>
        </w:tabs>
        <w:ind w:left="1134" w:hanging="1134"/>
      </w:pPr>
      <w:r>
        <w:t>Slide 74:</w:t>
      </w:r>
      <w:r>
        <w:tab/>
        <w:t>Ericsson commented that the SMS Emergency Messaging SID was missing from the list.</w:t>
      </w:r>
    </w:p>
    <w:p w14:paraId="40E77EBC" w14:textId="3B1639C3" w:rsidR="00CF4012" w:rsidRDefault="00CF4012" w:rsidP="004F14C3">
      <w:pPr>
        <w:keepNext/>
        <w:keepLines/>
        <w:tabs>
          <w:tab w:val="clear" w:pos="567"/>
          <w:tab w:val="clear" w:pos="851"/>
          <w:tab w:val="clear" w:pos="1134"/>
          <w:tab w:val="clear" w:pos="1418"/>
          <w:tab w:val="clear" w:pos="1701"/>
        </w:tabs>
        <w:ind w:left="1134" w:hanging="1134"/>
      </w:pPr>
      <w:r>
        <w:t>Slide 74:</w:t>
      </w:r>
      <w:r>
        <w:tab/>
        <w:t>Huawei commented that these SIDs were marked as 'Endorsed as a basis for further work' but clarified that the proposed TU figures were not considered as endorsed.</w:t>
      </w:r>
    </w:p>
    <w:p w14:paraId="0AC2F9F9" w14:textId="36711135" w:rsidR="00CF4012" w:rsidRDefault="00CF4012" w:rsidP="004F14C3">
      <w:pPr>
        <w:keepNext/>
        <w:keepLines/>
        <w:tabs>
          <w:tab w:val="clear" w:pos="567"/>
          <w:tab w:val="clear" w:pos="851"/>
          <w:tab w:val="clear" w:pos="1134"/>
          <w:tab w:val="clear" w:pos="1418"/>
          <w:tab w:val="clear" w:pos="1701"/>
        </w:tabs>
        <w:ind w:left="1134" w:hanging="1134"/>
      </w:pPr>
      <w:r>
        <w:t>General:</w:t>
      </w:r>
      <w:r>
        <w:tab/>
        <w:t>Intel asked whether it will be allowed to proceed with the work if TSG SA agrees on any of them subject to a Working Agreement. The TSG SA Chair clarified that if a Working Agreement is established, then work can progress in the normal way until such a time as the Working Agreement is overturned, or confirmed.</w:t>
      </w:r>
    </w:p>
    <w:p w14:paraId="476F2B6B" w14:textId="7E1CDF0F" w:rsidR="004F14C3" w:rsidRPr="009623E3" w:rsidRDefault="004F14C3" w:rsidP="004F14C3">
      <w:r>
        <w:t xml:space="preserve">The SA WG2 Chair was thanked for this report, which was </w:t>
      </w:r>
      <w:r w:rsidRPr="00C3284B">
        <w:rPr>
          <w:color w:val="0000FF"/>
        </w:rPr>
        <w:t>noted</w:t>
      </w:r>
      <w:r>
        <w:t>.</w:t>
      </w:r>
    </w:p>
    <w:p w14:paraId="7857168A" w14:textId="689AF0DA" w:rsidR="007615D6" w:rsidRPr="00EB0339" w:rsidRDefault="007615D6" w:rsidP="007615D6">
      <w:r w:rsidRPr="005B25A1">
        <w:rPr>
          <w:b/>
          <w:bCs/>
        </w:rPr>
        <w:t>Status:</w:t>
      </w:r>
      <w:r>
        <w:t xml:space="preserve"> </w:t>
      </w:r>
      <w:r w:rsidR="00CF4012" w:rsidRPr="00C3284B">
        <w:rPr>
          <w:color w:val="0000FF"/>
        </w:rPr>
        <w:t>Noted</w:t>
      </w:r>
      <w:r w:rsidR="00CF4012">
        <w:t>.</w:t>
      </w:r>
    </w:p>
    <w:p w14:paraId="275AF5E8" w14:textId="77777777" w:rsidR="00E604CC" w:rsidRDefault="00E604CC" w:rsidP="00BB3F37"/>
    <w:p w14:paraId="6798826C" w14:textId="77777777" w:rsidR="007615D6" w:rsidRDefault="007615D6" w:rsidP="0010433C">
      <w:pPr>
        <w:pStyle w:val="Heading2"/>
      </w:pPr>
      <w:bookmarkStart w:id="25" w:name="_Toc145733757"/>
      <w:r>
        <w:t>4.3</w:t>
      </w:r>
      <w:r>
        <w:tab/>
        <w:t>SA WG3 reporting</w:t>
      </w:r>
      <w:bookmarkEnd w:id="25"/>
    </w:p>
    <w:p w14:paraId="60D04B77" w14:textId="67D3B74D" w:rsidR="00E00DA6" w:rsidRDefault="007615D6" w:rsidP="000A3FBD">
      <w:pPr>
        <w:pStyle w:val="NormTop"/>
      </w:pPr>
      <w:r>
        <w:rPr>
          <w:color w:val="0000FF"/>
        </w:rPr>
        <w:t>SP-23</w:t>
      </w:r>
      <w:r w:rsidR="0048082C">
        <w:rPr>
          <w:color w:val="0000FF"/>
        </w:rPr>
        <w:t>0911</w:t>
      </w:r>
      <w:r w:rsidRPr="00D53282">
        <w:t xml:space="preserve"> </w:t>
      </w:r>
      <w:r>
        <w:t>(REPORT) SA</w:t>
      </w:r>
      <w:r w:rsidR="00AD04CE">
        <w:t> </w:t>
      </w:r>
      <w:r>
        <w:t>WG3 Chair report to TSG</w:t>
      </w:r>
      <w:r w:rsidR="00AD04CE">
        <w:t> </w:t>
      </w:r>
      <w:r>
        <w:t>SA#101 (Source: SA</w:t>
      </w:r>
      <w:r w:rsidR="00AD04CE">
        <w:t> </w:t>
      </w:r>
      <w:r>
        <w:t>WG3 Chair)</w:t>
      </w:r>
      <w:r>
        <w:br/>
      </w:r>
      <w:r w:rsidRPr="00D53282">
        <w:rPr>
          <w:b/>
        </w:rPr>
        <w:t>Document for:</w:t>
      </w:r>
      <w:r w:rsidRPr="00D53282">
        <w:t xml:space="preserve"> </w:t>
      </w:r>
      <w:r>
        <w:t>Presentation</w:t>
      </w:r>
      <w:r>
        <w:br/>
      </w:r>
      <w:r w:rsidRPr="00D53282">
        <w:rPr>
          <w:b/>
        </w:rPr>
        <w:t>Abstract:</w:t>
      </w:r>
      <w:r w:rsidRPr="00D53282">
        <w:t xml:space="preserve"> </w:t>
      </w:r>
      <w:r>
        <w:br/>
        <w:t>SA WG3 Chair status report to TSG SA#101.</w:t>
      </w:r>
    </w:p>
    <w:p w14:paraId="75A5357E" w14:textId="6734230E" w:rsidR="0048082C" w:rsidRPr="004F14C3" w:rsidRDefault="0048082C" w:rsidP="0048082C">
      <w:pPr>
        <w:pStyle w:val="FP"/>
        <w:keepNext/>
        <w:rPr>
          <w:b/>
          <w:bCs/>
        </w:rPr>
      </w:pPr>
      <w:r>
        <w:rPr>
          <w:b/>
          <w:bCs/>
        </w:rPr>
        <w:t>Highlights!</w:t>
      </w:r>
    </w:p>
    <w:p w14:paraId="408D1BE5" w14:textId="3113B81B" w:rsidR="0048082C" w:rsidRPr="0048082C" w:rsidRDefault="0048082C" w:rsidP="0048082C">
      <w:pPr>
        <w:pStyle w:val="B1"/>
        <w:rPr>
          <w:b/>
          <w:bCs/>
        </w:rPr>
      </w:pPr>
      <w:r w:rsidRPr="0048082C">
        <w:rPr>
          <w:b/>
          <w:bCs/>
        </w:rPr>
        <w:t>-</w:t>
      </w:r>
      <w:r w:rsidRPr="0048082C">
        <w:rPr>
          <w:b/>
          <w:bCs/>
        </w:rPr>
        <w:tab/>
        <w:t>Overall progress in all SID/WID from SA3#112</w:t>
      </w:r>
    </w:p>
    <w:p w14:paraId="7DC74581" w14:textId="5271F147" w:rsidR="0048082C" w:rsidRDefault="0048082C" w:rsidP="0048082C">
      <w:pPr>
        <w:pStyle w:val="B2"/>
      </w:pPr>
      <w:r>
        <w:t>-</w:t>
      </w:r>
      <w:r>
        <w:tab/>
        <w:t>All Rel-18 studies has been completed</w:t>
      </w:r>
    </w:p>
    <w:p w14:paraId="1BB8C423" w14:textId="183A1F0D" w:rsidR="0048082C" w:rsidRDefault="0048082C" w:rsidP="0048082C">
      <w:pPr>
        <w:pStyle w:val="B2"/>
      </w:pPr>
      <w:r>
        <w:t>-</w:t>
      </w:r>
      <w:r>
        <w:tab/>
        <w:t>All Rel-WIDs has been concluded</w:t>
      </w:r>
    </w:p>
    <w:p w14:paraId="0724EB1E" w14:textId="2FDFE98A" w:rsidR="0048082C" w:rsidRDefault="0048082C" w:rsidP="0048082C">
      <w:pPr>
        <w:pStyle w:val="B2"/>
      </w:pPr>
      <w:r>
        <w:t>-</w:t>
      </w:r>
      <w:r>
        <w:tab/>
        <w:t>No exception requested for any of the Rel-18 WID/SID</w:t>
      </w:r>
    </w:p>
    <w:p w14:paraId="2BBBEF76" w14:textId="55F13F45" w:rsidR="0048082C" w:rsidRPr="0048082C" w:rsidRDefault="0048082C" w:rsidP="0048082C">
      <w:pPr>
        <w:pStyle w:val="B1"/>
        <w:rPr>
          <w:b/>
          <w:bCs/>
        </w:rPr>
      </w:pPr>
      <w:r w:rsidRPr="0048082C">
        <w:rPr>
          <w:b/>
          <w:bCs/>
        </w:rPr>
        <w:t>-</w:t>
      </w:r>
      <w:r w:rsidRPr="0048082C">
        <w:rPr>
          <w:b/>
          <w:bCs/>
        </w:rPr>
        <w:tab/>
        <w:t>Rel-19 start</w:t>
      </w:r>
    </w:p>
    <w:p w14:paraId="60E4A94B" w14:textId="7ADD3A9F" w:rsidR="0048082C" w:rsidRDefault="0048082C" w:rsidP="0048082C">
      <w:pPr>
        <w:pStyle w:val="B2"/>
      </w:pPr>
      <w:r>
        <w:t>-</w:t>
      </w:r>
      <w:r>
        <w:tab/>
        <w:t>About 60 contributions related to Rel-19 in SA3#112</w:t>
      </w:r>
    </w:p>
    <w:p w14:paraId="01266E11" w14:textId="00B982DC" w:rsidR="0048082C" w:rsidRDefault="0048082C" w:rsidP="0048082C">
      <w:pPr>
        <w:pStyle w:val="B2"/>
      </w:pPr>
      <w:r>
        <w:t>-</w:t>
      </w:r>
      <w:r>
        <w:tab/>
        <w:t>4 security focus WIDs (no other WG dependency) were agreed</w:t>
      </w:r>
    </w:p>
    <w:p w14:paraId="095B3124" w14:textId="47A4E0FE" w:rsidR="0048082C" w:rsidRDefault="0048082C" w:rsidP="0048082C">
      <w:pPr>
        <w:pStyle w:val="B3"/>
      </w:pPr>
      <w:r>
        <w:t>-</w:t>
      </w:r>
      <w:r>
        <w:tab/>
        <w:t>UDM SCAS</w:t>
      </w:r>
    </w:p>
    <w:p w14:paraId="5B58E6C4" w14:textId="274233A3" w:rsidR="0048082C" w:rsidRDefault="0048082C" w:rsidP="0048082C">
      <w:pPr>
        <w:pStyle w:val="B3"/>
      </w:pPr>
      <w:r>
        <w:t>-</w:t>
      </w:r>
      <w:r>
        <w:tab/>
        <w:t>Rel-18 features SCAS</w:t>
      </w:r>
    </w:p>
    <w:p w14:paraId="32F71CD9" w14:textId="3D57DCB1" w:rsidR="0048082C" w:rsidRDefault="0048082C" w:rsidP="0048082C">
      <w:pPr>
        <w:pStyle w:val="B3"/>
      </w:pPr>
      <w:r>
        <w:t>-</w:t>
      </w:r>
      <w:r>
        <w:tab/>
        <w:t>SMSF SCAS</w:t>
      </w:r>
    </w:p>
    <w:p w14:paraId="0F2CAFD0" w14:textId="7D218613" w:rsidR="0048082C" w:rsidRDefault="0048082C" w:rsidP="0048082C">
      <w:pPr>
        <w:pStyle w:val="B3"/>
      </w:pPr>
      <w:r>
        <w:t>-</w:t>
      </w:r>
      <w:r>
        <w:tab/>
        <w:t>Adoption of 256bit algorithms</w:t>
      </w:r>
    </w:p>
    <w:p w14:paraId="77A5612E" w14:textId="402F8C40" w:rsidR="0048082C" w:rsidRDefault="0048082C" w:rsidP="0048082C">
      <w:pPr>
        <w:pStyle w:val="B2"/>
      </w:pPr>
      <w:r>
        <w:t>-</w:t>
      </w:r>
      <w:r>
        <w:tab/>
        <w:t>SA3#Rel-19 workshop (E-meeting) September 27-29, 2023.</w:t>
      </w:r>
    </w:p>
    <w:p w14:paraId="5E021EC7" w14:textId="4061812D" w:rsidR="0048082C" w:rsidRPr="0033795B" w:rsidRDefault="0048082C" w:rsidP="0048082C">
      <w:pPr>
        <w:pStyle w:val="B1"/>
      </w:pPr>
    </w:p>
    <w:p w14:paraId="0CB179AF" w14:textId="77777777" w:rsidR="007615D6" w:rsidRPr="005B25A1" w:rsidRDefault="007615D6" w:rsidP="007615D6">
      <w:pPr>
        <w:keepNext/>
        <w:keepLines/>
        <w:rPr>
          <w:b/>
          <w:bCs/>
        </w:rPr>
      </w:pPr>
      <w:r w:rsidRPr="005B25A1">
        <w:rPr>
          <w:b/>
          <w:bCs/>
        </w:rPr>
        <w:lastRenderedPageBreak/>
        <w:t>Plenary Discussion:</w:t>
      </w:r>
    </w:p>
    <w:p w14:paraId="4F576F82" w14:textId="6878919B" w:rsidR="0033795B" w:rsidRDefault="0033795B" w:rsidP="004F14C3">
      <w:pPr>
        <w:keepNext/>
        <w:keepLines/>
        <w:tabs>
          <w:tab w:val="clear" w:pos="567"/>
          <w:tab w:val="clear" w:pos="851"/>
          <w:tab w:val="clear" w:pos="1134"/>
          <w:tab w:val="clear" w:pos="1418"/>
          <w:tab w:val="clear" w:pos="1701"/>
        </w:tabs>
        <w:ind w:left="1134" w:hanging="1134"/>
      </w:pPr>
      <w:r>
        <w:t>General:</w:t>
      </w:r>
      <w:r>
        <w:tab/>
        <w:t>It was clarified that the output of the SA WG3 ad-hoc meeting will be fed into the next Ordinary meeting for final WG decision.</w:t>
      </w:r>
    </w:p>
    <w:p w14:paraId="73642DA7" w14:textId="0F29388B" w:rsidR="004F14C3" w:rsidRDefault="004F14C3" w:rsidP="004F14C3">
      <w:pPr>
        <w:keepNext/>
        <w:keepLines/>
        <w:tabs>
          <w:tab w:val="clear" w:pos="567"/>
          <w:tab w:val="clear" w:pos="851"/>
          <w:tab w:val="clear" w:pos="1134"/>
          <w:tab w:val="clear" w:pos="1418"/>
          <w:tab w:val="clear" w:pos="1701"/>
        </w:tabs>
        <w:ind w:left="1134" w:hanging="1134"/>
      </w:pPr>
      <w:r>
        <w:t>Slide </w:t>
      </w:r>
      <w:r w:rsidR="0033795B">
        <w:t>6</w:t>
      </w:r>
      <w:r>
        <w:t>:</w:t>
      </w:r>
      <w:r>
        <w:tab/>
      </w:r>
      <w:r w:rsidR="0033795B">
        <w:t>It was noted that the January 2024 Ordinary meeting had been cancelled.</w:t>
      </w:r>
    </w:p>
    <w:p w14:paraId="0ECB9D5F" w14:textId="636BDB10" w:rsidR="0033795B" w:rsidRPr="0033795B" w:rsidRDefault="0033795B" w:rsidP="004F14C3">
      <w:r>
        <w:t xml:space="preserve">The WID/SID % completion figures for some items needed updating and this was revised in </w:t>
      </w:r>
      <w:r w:rsidRPr="0033795B">
        <w:rPr>
          <w:color w:val="0000FF"/>
        </w:rPr>
        <w:t>SP-231125</w:t>
      </w:r>
      <w:r>
        <w:t>.</w:t>
      </w:r>
    </w:p>
    <w:p w14:paraId="653862B7" w14:textId="3B6AE478" w:rsidR="004F14C3" w:rsidRPr="009623E3" w:rsidRDefault="004F14C3" w:rsidP="004F14C3">
      <w:r>
        <w:t xml:space="preserve">The SA WG3 Chair was thanked for this report, which was </w:t>
      </w:r>
      <w:r w:rsidRPr="00C3284B">
        <w:rPr>
          <w:color w:val="0000FF"/>
        </w:rPr>
        <w:t>noted</w:t>
      </w:r>
      <w:r>
        <w:t>.</w:t>
      </w:r>
    </w:p>
    <w:p w14:paraId="489E4BE2" w14:textId="77777777" w:rsidR="0033795B" w:rsidRPr="00EB0339" w:rsidRDefault="0033795B" w:rsidP="0033795B">
      <w:r w:rsidRPr="005B25A1">
        <w:rPr>
          <w:b/>
          <w:bCs/>
        </w:rPr>
        <w:t>Status:</w:t>
      </w:r>
      <w:r>
        <w:t xml:space="preserve"> </w:t>
      </w:r>
      <w:r w:rsidRPr="00C3284B">
        <w:rPr>
          <w:color w:val="0000FF"/>
        </w:rPr>
        <w:t>Noted</w:t>
      </w:r>
      <w:r>
        <w:t>.</w:t>
      </w:r>
    </w:p>
    <w:p w14:paraId="50DC84BB" w14:textId="77777777" w:rsidR="00E604CC" w:rsidRDefault="00E604CC" w:rsidP="00BB3F37"/>
    <w:p w14:paraId="36DCD246" w14:textId="77777777" w:rsidR="007615D6" w:rsidRDefault="007615D6" w:rsidP="0010433C">
      <w:pPr>
        <w:pStyle w:val="Heading2"/>
      </w:pPr>
      <w:bookmarkStart w:id="26" w:name="_Toc145733758"/>
      <w:r>
        <w:t>4.4</w:t>
      </w:r>
      <w:r>
        <w:tab/>
        <w:t>SA WG4 reporting</w:t>
      </w:r>
      <w:bookmarkEnd w:id="26"/>
    </w:p>
    <w:p w14:paraId="507BA730" w14:textId="35A81423" w:rsidR="00E00DA6" w:rsidRDefault="007615D6" w:rsidP="000A3FBD">
      <w:pPr>
        <w:pStyle w:val="NormTop"/>
      </w:pPr>
      <w:r>
        <w:rPr>
          <w:color w:val="0000FF"/>
        </w:rPr>
        <w:t>SP-231</w:t>
      </w:r>
      <w:r w:rsidR="00A93A63">
        <w:rPr>
          <w:color w:val="0000FF"/>
        </w:rPr>
        <w:t>126</w:t>
      </w:r>
      <w:r w:rsidRPr="00D53282">
        <w:t xml:space="preserve"> </w:t>
      </w:r>
      <w:r>
        <w:t>(REPORT) SA</w:t>
      </w:r>
      <w:r w:rsidR="00AD04CE">
        <w:t> </w:t>
      </w:r>
      <w:r>
        <w:t>WG4 Chair Status Report to TSG</w:t>
      </w:r>
      <w:r w:rsidR="00AD04CE">
        <w:t> </w:t>
      </w:r>
      <w:r>
        <w:t>SA#101 (Source: SA</w:t>
      </w:r>
      <w:r w:rsidR="00AD04CE">
        <w:t> </w:t>
      </w:r>
      <w:r>
        <w:t>WG4 Chair)</w:t>
      </w:r>
      <w:r>
        <w:br/>
      </w:r>
      <w:r w:rsidRPr="00D53282">
        <w:rPr>
          <w:b/>
        </w:rPr>
        <w:t>Document for:</w:t>
      </w:r>
      <w:r w:rsidRPr="00D53282">
        <w:t xml:space="preserve"> </w:t>
      </w:r>
      <w:r>
        <w:t>Presentation</w:t>
      </w:r>
      <w:r>
        <w:br/>
      </w:r>
      <w:r w:rsidRPr="00D53282">
        <w:rPr>
          <w:b/>
        </w:rPr>
        <w:t>Abstract:</w:t>
      </w:r>
      <w:r w:rsidRPr="00D53282">
        <w:t xml:space="preserve"> </w:t>
      </w:r>
      <w:r>
        <w:br/>
        <w:t>SA</w:t>
      </w:r>
      <w:r w:rsidR="00AD04CE">
        <w:t> </w:t>
      </w:r>
      <w:r>
        <w:t>WG4 Chair Status Report to TSG SA#101.</w:t>
      </w:r>
    </w:p>
    <w:p w14:paraId="3E9D88FB" w14:textId="171CEEAC" w:rsidR="0033795B" w:rsidRPr="00510B9D" w:rsidRDefault="0033795B" w:rsidP="0033795B">
      <w:pPr>
        <w:pStyle w:val="FP"/>
        <w:keepNext/>
        <w:rPr>
          <w:b/>
          <w:bCs/>
        </w:rPr>
      </w:pPr>
      <w:r w:rsidRPr="00510B9D">
        <w:rPr>
          <w:b/>
          <w:bCs/>
        </w:rPr>
        <w:t>SA WG4 Rel-19 capacity</w:t>
      </w:r>
      <w:r w:rsidR="00510B9D" w:rsidRPr="00510B9D">
        <w:rPr>
          <w:b/>
          <w:bCs/>
        </w:rPr>
        <w:t>:</w:t>
      </w:r>
    </w:p>
    <w:p w14:paraId="79E31931" w14:textId="7B2E72C9" w:rsidR="00510B9D" w:rsidRPr="00510B9D" w:rsidRDefault="00510B9D" w:rsidP="00510B9D">
      <w:pPr>
        <w:pStyle w:val="B1"/>
        <w:rPr>
          <w:b/>
          <w:bCs/>
        </w:rPr>
      </w:pPr>
      <w:r w:rsidRPr="00510B9D">
        <w:rPr>
          <w:b/>
          <w:bCs/>
        </w:rPr>
        <w:t>-</w:t>
      </w:r>
      <w:r w:rsidRPr="00510B9D">
        <w:rPr>
          <w:b/>
          <w:bCs/>
        </w:rPr>
        <w:tab/>
        <w:t>SA</w:t>
      </w:r>
      <w:r>
        <w:rPr>
          <w:b/>
          <w:bCs/>
        </w:rPr>
        <w:t> WG</w:t>
      </w:r>
      <w:r w:rsidRPr="00510B9D">
        <w:rPr>
          <w:b/>
          <w:bCs/>
        </w:rPr>
        <w:t>4 capacity</w:t>
      </w:r>
      <w:r>
        <w:rPr>
          <w:b/>
          <w:bCs/>
        </w:rPr>
        <w:t>:</w:t>
      </w:r>
    </w:p>
    <w:p w14:paraId="797B5A29" w14:textId="7CA24729" w:rsidR="00510B9D" w:rsidRDefault="00510B9D" w:rsidP="00510B9D">
      <w:pPr>
        <w:pStyle w:val="B2"/>
      </w:pPr>
      <w:r>
        <w:t>-</w:t>
      </w:r>
      <w:r>
        <w:tab/>
        <w:t>Max TUs: 152</w:t>
      </w:r>
    </w:p>
    <w:p w14:paraId="6005A051" w14:textId="6D1DEC65" w:rsidR="00510B9D" w:rsidRDefault="00510B9D" w:rsidP="00510B9D">
      <w:pPr>
        <w:pStyle w:val="B3"/>
      </w:pPr>
      <w:r>
        <w:t>-</w:t>
      </w:r>
      <w:r>
        <w:tab/>
        <w:t>Additional buffer TUs: 32 (for Rel-19 alignment with other WGs, …)</w:t>
      </w:r>
    </w:p>
    <w:p w14:paraId="14A826DA" w14:textId="74933DF5" w:rsidR="00510B9D" w:rsidRDefault="00510B9D" w:rsidP="00510B9D">
      <w:pPr>
        <w:pStyle w:val="B2"/>
      </w:pPr>
      <w:r>
        <w:t>-</w:t>
      </w:r>
      <w:r>
        <w:tab/>
        <w:t>Max number of SIs/WIs: 16 - 25</w:t>
      </w:r>
    </w:p>
    <w:p w14:paraId="26D40121" w14:textId="1D2B74D5" w:rsidR="00510B9D" w:rsidRDefault="00510B9D" w:rsidP="00510B9D">
      <w:pPr>
        <w:pStyle w:val="B3"/>
      </w:pPr>
      <w:r>
        <w:t>-</w:t>
      </w:r>
      <w:r>
        <w:tab/>
        <w:t>Note: one feature might result in up to 3 WI/SI: study, stage 2, stage 3, and counted separately. SA4 finds reasonable to handle 4 features per SWG at any one time. That would result in 16 features.</w:t>
      </w:r>
    </w:p>
    <w:p w14:paraId="54112908" w14:textId="23342ABD" w:rsidR="00510B9D" w:rsidRDefault="00510B9D" w:rsidP="00510B9D">
      <w:pPr>
        <w:pStyle w:val="B2"/>
      </w:pPr>
      <w:r>
        <w:t>-</w:t>
      </w:r>
      <w:r>
        <w:tab/>
        <w:t>Max TUs per Feature: not defined</w:t>
      </w:r>
    </w:p>
    <w:p w14:paraId="4C229785" w14:textId="0257BE5C" w:rsidR="00510B9D" w:rsidRPr="00510B9D" w:rsidRDefault="00510B9D" w:rsidP="00510B9D">
      <w:pPr>
        <w:pStyle w:val="B1"/>
        <w:rPr>
          <w:b/>
          <w:bCs/>
        </w:rPr>
      </w:pPr>
      <w:r w:rsidRPr="00510B9D">
        <w:rPr>
          <w:b/>
          <w:bCs/>
        </w:rPr>
        <w:t>-</w:t>
      </w:r>
      <w:r w:rsidRPr="00510B9D">
        <w:rPr>
          <w:b/>
          <w:bCs/>
        </w:rPr>
        <w:tab/>
        <w:t>Assumptions</w:t>
      </w:r>
      <w:r>
        <w:rPr>
          <w:b/>
          <w:bCs/>
        </w:rPr>
        <w:t>:</w:t>
      </w:r>
    </w:p>
    <w:p w14:paraId="4D2C88C1" w14:textId="3ACB8D5F" w:rsidR="00510B9D" w:rsidRDefault="00510B9D" w:rsidP="00510B9D">
      <w:pPr>
        <w:pStyle w:val="B2"/>
      </w:pPr>
      <w:r>
        <w:t>-</w:t>
      </w:r>
      <w:r>
        <w:tab/>
        <w:t>Start: March 2024, End: Sept 2025 (18 months)</w:t>
      </w:r>
    </w:p>
    <w:p w14:paraId="1E92E8F3" w14:textId="1E145660" w:rsidR="00510B9D" w:rsidRDefault="00510B9D" w:rsidP="00510B9D">
      <w:pPr>
        <w:pStyle w:val="B2"/>
      </w:pPr>
      <w:r>
        <w:t>-</w:t>
      </w:r>
      <w:r>
        <w:tab/>
        <w:t>Number of ordinary meetings: 8</w:t>
      </w:r>
    </w:p>
    <w:p w14:paraId="59283E28" w14:textId="4998B998" w:rsidR="00510B9D" w:rsidRDefault="00510B9D" w:rsidP="00510B9D">
      <w:pPr>
        <w:pStyle w:val="B3"/>
      </w:pPr>
      <w:r>
        <w:t>-</w:t>
      </w:r>
      <w:r>
        <w:tab/>
        <w:t>Note: 2025 calendar TBD</w:t>
      </w:r>
    </w:p>
    <w:p w14:paraId="63A35B01" w14:textId="506ABA5F" w:rsidR="00510B9D" w:rsidRDefault="00510B9D" w:rsidP="00510B9D">
      <w:pPr>
        <w:pStyle w:val="B2"/>
      </w:pPr>
      <w:r>
        <w:t>-</w:t>
      </w:r>
      <w:r>
        <w:tab/>
        <w:t>Expected total TUs per meeting (for all the work including maintenance and Rel-19): 27</w:t>
      </w:r>
    </w:p>
    <w:p w14:paraId="1B30022C" w14:textId="303EF742" w:rsidR="00510B9D" w:rsidRDefault="00510B9D" w:rsidP="00510B9D">
      <w:pPr>
        <w:pStyle w:val="B2"/>
      </w:pPr>
      <w:r>
        <w:t>-</w:t>
      </w:r>
      <w:r>
        <w:tab/>
        <w:t>Total TUs (for all releases): 216</w:t>
      </w:r>
    </w:p>
    <w:p w14:paraId="180F1ECA" w14:textId="75BB6476" w:rsidR="00510B9D" w:rsidRDefault="00510B9D" w:rsidP="00510B9D">
      <w:pPr>
        <w:pStyle w:val="B2"/>
      </w:pPr>
      <w:r>
        <w:t>-</w:t>
      </w:r>
      <w:r>
        <w:tab/>
        <w:t>TUs for maintenance of past releases: 32</w:t>
      </w:r>
    </w:p>
    <w:p w14:paraId="6783ED9A" w14:textId="4EE72FD8" w:rsidR="0033795B" w:rsidRPr="00510B9D" w:rsidRDefault="00510B9D" w:rsidP="0033795B">
      <w:pPr>
        <w:pStyle w:val="FP"/>
        <w:keepNext/>
        <w:rPr>
          <w:b/>
          <w:bCs/>
        </w:rPr>
      </w:pPr>
      <w:r w:rsidRPr="00510B9D">
        <w:rPr>
          <w:b/>
          <w:bCs/>
        </w:rPr>
        <w:t>SA WG4 agreements for Rel-19:</w:t>
      </w:r>
    </w:p>
    <w:p w14:paraId="640F9BBB" w14:textId="30841F83" w:rsidR="00510B9D" w:rsidRDefault="00510B9D" w:rsidP="00510B9D">
      <w:pPr>
        <w:pStyle w:val="B1"/>
      </w:pPr>
      <w:r>
        <w:t>-</w:t>
      </w:r>
      <w:r>
        <w:tab/>
        <w:t>SA/SA2/RAN2 to let SA4 do stage-3 on media related topics. Early indication of potential impact to SA4 is nice-to-have.</w:t>
      </w:r>
    </w:p>
    <w:p w14:paraId="46A49E64" w14:textId="075906D9" w:rsidR="00510B9D" w:rsidRDefault="00510B9D" w:rsidP="00510B9D">
      <w:pPr>
        <w:pStyle w:val="B1"/>
      </w:pPr>
      <w:r>
        <w:t>-</w:t>
      </w:r>
      <w:r>
        <w:tab/>
        <w:t>SA4 is currently focused on Rel-18 Work and Rel-17 maintenance</w:t>
      </w:r>
    </w:p>
    <w:p w14:paraId="5BCC20DC" w14:textId="2C31D374" w:rsidR="00510B9D" w:rsidRDefault="00510B9D" w:rsidP="00510B9D">
      <w:pPr>
        <w:pStyle w:val="B1"/>
      </w:pPr>
      <w:r>
        <w:t>-</w:t>
      </w:r>
      <w:r>
        <w:tab/>
        <w:t>SA4 hasn't started Rel-19 planning. Several topics mentioned but no detailed discussions and conclusions.</w:t>
      </w:r>
    </w:p>
    <w:p w14:paraId="71EA72C8" w14:textId="5ABE89E4" w:rsidR="00510B9D" w:rsidRDefault="00510B9D" w:rsidP="00510B9D">
      <w:pPr>
        <w:pStyle w:val="B2"/>
      </w:pPr>
      <w:r>
        <w:t>-</w:t>
      </w:r>
      <w:r>
        <w:tab/>
        <w:t>Example of potential larger work topics for SA4: New Video Codecs, Avatars, XR Extensions, 5G Media Streaming and MBS Extensions, AI/ML for Media</w:t>
      </w:r>
    </w:p>
    <w:p w14:paraId="6CDAC611" w14:textId="16B140E2" w:rsidR="00510B9D" w:rsidRDefault="00510B9D" w:rsidP="00510B9D">
      <w:pPr>
        <w:pStyle w:val="B1"/>
      </w:pPr>
      <w:r>
        <w:t>-</w:t>
      </w:r>
      <w:r>
        <w:tab/>
        <w:t>SA4#124 agreed to start Rel-19 discussions from December 2023:</w:t>
      </w:r>
    </w:p>
    <w:p w14:paraId="7FFA105B" w14:textId="541B5420" w:rsidR="00510B9D" w:rsidRDefault="00510B9D" w:rsidP="00510B9D">
      <w:pPr>
        <w:pStyle w:val="B2"/>
      </w:pPr>
      <w:r>
        <w:t>-</w:t>
      </w:r>
      <w:r>
        <w:tab/>
        <w:t>Build on leftovers from Rel-18, studies from Rel-18, as well as work topics related to RAN and SA2 work</w:t>
      </w:r>
    </w:p>
    <w:p w14:paraId="6DC9C95D" w14:textId="704DD99C" w:rsidR="00510B9D" w:rsidRDefault="00510B9D" w:rsidP="00510B9D">
      <w:pPr>
        <w:pStyle w:val="B2"/>
      </w:pPr>
      <w:r>
        <w:t>-</w:t>
      </w:r>
      <w:r>
        <w:tab/>
        <w:t>Identify substantial new work topics for Rel-19.</w:t>
      </w:r>
    </w:p>
    <w:p w14:paraId="171881EF" w14:textId="6761CD81" w:rsidR="00510B9D" w:rsidRDefault="00510B9D" w:rsidP="00510B9D">
      <w:pPr>
        <w:pStyle w:val="B2"/>
      </w:pPr>
      <w:r>
        <w:t>-</w:t>
      </w:r>
      <w:r>
        <w:tab/>
        <w:t>Work with requirements and inputs from the industry: 5G-MAG, Metaverse Standards Forum, etc.</w:t>
      </w:r>
    </w:p>
    <w:p w14:paraId="439CD946" w14:textId="12F451DB" w:rsidR="00510B9D" w:rsidRDefault="00510B9D" w:rsidP="00510B9D">
      <w:pPr>
        <w:pStyle w:val="B1"/>
      </w:pPr>
      <w:r>
        <w:t>-</w:t>
      </w:r>
      <w:r>
        <w:tab/>
        <w:t>SA4#124 agreed that TU mechanisms are not needed at this stage. Would consider in case of overload and regular handling is not sufficient to resolve.</w:t>
      </w:r>
    </w:p>
    <w:p w14:paraId="7513D291" w14:textId="6C71DAE3" w:rsidR="00510B9D" w:rsidRPr="00510B9D" w:rsidRDefault="00510B9D" w:rsidP="0033795B">
      <w:pPr>
        <w:pStyle w:val="FP"/>
        <w:keepNext/>
        <w:rPr>
          <w:b/>
          <w:bCs/>
        </w:rPr>
      </w:pPr>
      <w:r w:rsidRPr="00510B9D">
        <w:rPr>
          <w:b/>
          <w:bCs/>
        </w:rPr>
        <w:t>Summary of action items:</w:t>
      </w:r>
    </w:p>
    <w:p w14:paraId="05E30789" w14:textId="398D91F6" w:rsidR="00510B9D" w:rsidRPr="00510B9D" w:rsidRDefault="00510B9D" w:rsidP="0033795B">
      <w:pPr>
        <w:pStyle w:val="FP"/>
        <w:keepNext/>
        <w:rPr>
          <w:b/>
          <w:bCs/>
        </w:rPr>
      </w:pPr>
      <w:r w:rsidRPr="00510B9D">
        <w:rPr>
          <w:b/>
          <w:bCs/>
        </w:rPr>
        <w:t>Action Points from TSG SA#100 to SA WG4:</w:t>
      </w:r>
    </w:p>
    <w:p w14:paraId="590B73EB" w14:textId="482F0770" w:rsidR="00510B9D" w:rsidRDefault="00510B9D" w:rsidP="00510B9D">
      <w:pPr>
        <w:pStyle w:val="B1"/>
      </w:pPr>
      <w:r>
        <w:t>-</w:t>
      </w:r>
      <w:r>
        <w:tab/>
        <w:t>AP to SA4 : update Rel-19 WG capacity: See slide 38</w:t>
      </w:r>
    </w:p>
    <w:p w14:paraId="4D732D8F" w14:textId="102C8047" w:rsidR="00510B9D" w:rsidRPr="00510B9D" w:rsidRDefault="00510B9D" w:rsidP="0033795B">
      <w:pPr>
        <w:pStyle w:val="FP"/>
        <w:keepNext/>
        <w:rPr>
          <w:b/>
          <w:bCs/>
        </w:rPr>
      </w:pPr>
      <w:r w:rsidRPr="00510B9D">
        <w:rPr>
          <w:b/>
          <w:bCs/>
        </w:rPr>
        <w:t>Action items from SA WG4 to TSG SA#101:</w:t>
      </w:r>
    </w:p>
    <w:p w14:paraId="77ECF5C2" w14:textId="3D549B87" w:rsidR="00510B9D" w:rsidRDefault="00510B9D" w:rsidP="00510B9D">
      <w:pPr>
        <w:pStyle w:val="B1"/>
      </w:pPr>
      <w:r>
        <w:t>-</w:t>
      </w:r>
      <w:r>
        <w:tab/>
        <w:t>Approve all SA4 agreed CRs</w:t>
      </w:r>
    </w:p>
    <w:p w14:paraId="1C8A51A7" w14:textId="1E83EF41" w:rsidR="00510B9D" w:rsidRDefault="00510B9D" w:rsidP="00510B9D">
      <w:pPr>
        <w:pStyle w:val="B1"/>
      </w:pPr>
      <w:r>
        <w:t>-</w:t>
      </w:r>
      <w:r>
        <w:tab/>
        <w:t>Approve 2 revised WIDs</w:t>
      </w:r>
    </w:p>
    <w:p w14:paraId="06312EF9" w14:textId="788D8F6A" w:rsidR="00510B9D" w:rsidRDefault="00510B9D" w:rsidP="00510B9D">
      <w:pPr>
        <w:pStyle w:val="B1"/>
      </w:pPr>
      <w:r>
        <w:t>-</w:t>
      </w:r>
      <w:r>
        <w:tab/>
        <w:t>For IVAS_Codec (Codec for Immersive Voice and Audio Services)</w:t>
      </w:r>
    </w:p>
    <w:p w14:paraId="771B9E7D" w14:textId="1A65E7CC" w:rsidR="00510B9D" w:rsidRDefault="00510B9D" w:rsidP="00510B9D">
      <w:pPr>
        <w:pStyle w:val="B2"/>
      </w:pPr>
      <w:r>
        <w:t>-</w:t>
      </w:r>
      <w:r>
        <w:tab/>
        <w:t>Approve the listening lab reports and the GAL report (SP-230978)</w:t>
      </w:r>
    </w:p>
    <w:p w14:paraId="7363D0FE" w14:textId="34985CD0" w:rsidR="00510B9D" w:rsidRDefault="00510B9D" w:rsidP="00510B9D">
      <w:pPr>
        <w:pStyle w:val="B2"/>
      </w:pPr>
      <w:r>
        <w:t>-</w:t>
      </w:r>
      <w:r>
        <w:tab/>
        <w:t>Approve the selection of the single joint IVAS candidate as the IVAS standard.</w:t>
      </w:r>
    </w:p>
    <w:p w14:paraId="090050D5" w14:textId="6BA9CD83" w:rsidR="00510B9D" w:rsidRDefault="00510B9D" w:rsidP="00510B9D">
      <w:pPr>
        <w:pStyle w:val="B2"/>
      </w:pPr>
      <w:r>
        <w:t>-</w:t>
      </w:r>
      <w:r>
        <w:tab/>
        <w:t>Note new TS 26.250 Codec for Immersive Voice and Audio Services - General overview - v.1.0.0, for information (SP-230981)</w:t>
      </w:r>
    </w:p>
    <w:p w14:paraId="11C5A7A3" w14:textId="261DC97E" w:rsidR="00510B9D" w:rsidRDefault="00510B9D" w:rsidP="00510B9D">
      <w:pPr>
        <w:pStyle w:val="B2"/>
      </w:pPr>
      <w:r>
        <w:lastRenderedPageBreak/>
        <w:t>-</w:t>
      </w:r>
      <w:r>
        <w:tab/>
        <w:t>Approve new TS 26.258 Codec for Immersive Voice and Audio Services - C code (floating point) - v.2.0.0, for approval (SP-230980)</w:t>
      </w:r>
    </w:p>
    <w:p w14:paraId="755D65C5" w14:textId="0935C6C0" w:rsidR="00510B9D" w:rsidRDefault="00510B9D" w:rsidP="00510B9D">
      <w:pPr>
        <w:pStyle w:val="B1"/>
      </w:pPr>
      <w:r>
        <w:t>-</w:t>
      </w:r>
      <w:r>
        <w:tab/>
        <w:t>Approve new TR 26.926-200 - Traffic Models and Quality Evaluation Methods for Media and XR Services in 5G Systems (SP-230979)</w:t>
      </w:r>
    </w:p>
    <w:p w14:paraId="4EA07505" w14:textId="4AD61E7B" w:rsidR="00510B9D" w:rsidRDefault="00510B9D" w:rsidP="00510B9D">
      <w:pPr>
        <w:pStyle w:val="B1"/>
      </w:pPr>
      <w:r>
        <w:t>-</w:t>
      </w:r>
      <w:r>
        <w:tab/>
        <w:t>Note new TR 26.941-100 - Network Slicing Extensions for 5G media services (SP-230982)</w:t>
      </w:r>
    </w:p>
    <w:p w14:paraId="4EC19486" w14:textId="6B76F4A8" w:rsidR="00510B9D" w:rsidRPr="00510B9D" w:rsidRDefault="00510B9D" w:rsidP="0033795B">
      <w:pPr>
        <w:pStyle w:val="FP"/>
        <w:keepNext/>
        <w:rPr>
          <w:b/>
          <w:bCs/>
        </w:rPr>
      </w:pPr>
      <w:r w:rsidRPr="00510B9D">
        <w:rPr>
          <w:b/>
          <w:bCs/>
        </w:rPr>
        <w:t>SA WG4#125 VC election and 3GPP Excellence Award</w:t>
      </w:r>
    </w:p>
    <w:p w14:paraId="4F32D951" w14:textId="0A8E23A5" w:rsidR="0033795B" w:rsidRDefault="00510B9D" w:rsidP="00510B9D">
      <w:pPr>
        <w:pStyle w:val="B1"/>
      </w:pPr>
      <w:r>
        <w:t>-</w:t>
      </w:r>
      <w:r>
        <w:tab/>
        <w:t xml:space="preserve">Congratulations to </w:t>
      </w:r>
      <w:r w:rsidRPr="00510B9D">
        <w:rPr>
          <w:b/>
          <w:bCs/>
          <w:color w:val="0000FF"/>
        </w:rPr>
        <w:t>Jaeyeon Song</w:t>
      </w:r>
      <w:r>
        <w:t>, re-elected yesterday for her second term as SA WG4 Vice-Chair! Thanks to her continuous support and contributions to the progress of 5G Mobile multimedia standards.</w:t>
      </w:r>
    </w:p>
    <w:p w14:paraId="6739BD96" w14:textId="77777777" w:rsidR="00510B9D" w:rsidRPr="00510B9D" w:rsidRDefault="00510B9D" w:rsidP="00510B9D">
      <w:pPr>
        <w:pStyle w:val="B1"/>
        <w:rPr>
          <w:b/>
          <w:bCs/>
        </w:rPr>
      </w:pPr>
      <w:r w:rsidRPr="00510B9D">
        <w:rPr>
          <w:b/>
          <w:bCs/>
        </w:rPr>
        <w:t>-</w:t>
      </w:r>
      <w:r w:rsidRPr="00510B9D">
        <w:rPr>
          <w:b/>
          <w:bCs/>
        </w:rPr>
        <w:tab/>
        <w:t xml:space="preserve">And congratulations to </w:t>
      </w:r>
      <w:r w:rsidRPr="00510B9D">
        <w:rPr>
          <w:b/>
          <w:bCs/>
          <w:color w:val="0000FF"/>
        </w:rPr>
        <w:t>Richard Bradbury</w:t>
      </w:r>
      <w:r w:rsidRPr="00510B9D">
        <w:rPr>
          <w:b/>
          <w:bCs/>
        </w:rPr>
        <w:t xml:space="preserve"> for his 2022 3GPP Excellence award! </w:t>
      </w:r>
    </w:p>
    <w:p w14:paraId="56396BEA" w14:textId="2D2B05BA" w:rsidR="00510B9D" w:rsidRDefault="00510B9D" w:rsidP="00510B9D">
      <w:pPr>
        <w:pStyle w:val="B1"/>
      </w:pPr>
      <w:r>
        <w:tab/>
      </w:r>
      <w:r w:rsidRPr="00510B9D">
        <w:rPr>
          <w:b/>
          <w:bCs/>
        </w:rPr>
        <w:t>The 3GPP Excellence Award recognizes an individuals' contribution to a 3GPP Working Group during the year.</w:t>
      </w:r>
      <w:r>
        <w:t xml:space="preserve"> Richard adds his name to a nice list of SA WG4 delegates who received this award in the past: </w:t>
      </w:r>
      <w:r w:rsidRPr="00510B9D">
        <w:rPr>
          <w:b/>
          <w:bCs/>
        </w:rPr>
        <w:t>Gilles TENIOU</w:t>
      </w:r>
      <w:r>
        <w:t xml:space="preserve"> in 2018, </w:t>
      </w:r>
      <w:r w:rsidRPr="00510B9D">
        <w:rPr>
          <w:b/>
          <w:bCs/>
        </w:rPr>
        <w:t>Thomas Stockhammer</w:t>
      </w:r>
      <w:r>
        <w:t xml:space="preserve"> in 2017 and </w:t>
      </w:r>
      <w:r w:rsidRPr="00510B9D">
        <w:rPr>
          <w:b/>
          <w:bCs/>
        </w:rPr>
        <w:t>Kari Jarvinen</w:t>
      </w:r>
      <w:r>
        <w:t xml:space="preserve"> in 2016.</w:t>
      </w:r>
    </w:p>
    <w:p w14:paraId="0637068F" w14:textId="77777777" w:rsidR="00510B9D" w:rsidRPr="0033795B" w:rsidRDefault="00510B9D" w:rsidP="0033795B">
      <w:pPr>
        <w:pStyle w:val="FP"/>
        <w:keepNext/>
      </w:pPr>
    </w:p>
    <w:p w14:paraId="2AC8D2BF" w14:textId="77777777" w:rsidR="00510B9D" w:rsidRDefault="00510B9D" w:rsidP="00510B9D">
      <w:pPr>
        <w:keepNext/>
        <w:keepLines/>
      </w:pPr>
      <w:r w:rsidRPr="00B81031">
        <w:rPr>
          <w:b/>
          <w:bCs/>
          <w:i/>
        </w:rPr>
        <w:t>Comment:</w:t>
      </w:r>
      <w:r>
        <w:rPr>
          <w:i/>
        </w:rPr>
        <w:t xml:space="preserve"> Revision of SP-231088.</w:t>
      </w:r>
    </w:p>
    <w:p w14:paraId="2B0109F8" w14:textId="77777777" w:rsidR="007615D6" w:rsidRPr="005B25A1" w:rsidRDefault="007615D6" w:rsidP="007615D6">
      <w:pPr>
        <w:keepNext/>
        <w:keepLines/>
        <w:rPr>
          <w:b/>
          <w:bCs/>
        </w:rPr>
      </w:pPr>
      <w:r w:rsidRPr="005B25A1">
        <w:rPr>
          <w:b/>
          <w:bCs/>
        </w:rPr>
        <w:t>Plenary Discussion:</w:t>
      </w:r>
    </w:p>
    <w:p w14:paraId="3F94A48D" w14:textId="3DE2A5D7" w:rsidR="004F14C3" w:rsidRDefault="004F14C3" w:rsidP="004F14C3">
      <w:pPr>
        <w:keepNext/>
        <w:keepLines/>
        <w:tabs>
          <w:tab w:val="clear" w:pos="567"/>
          <w:tab w:val="clear" w:pos="851"/>
          <w:tab w:val="clear" w:pos="1134"/>
          <w:tab w:val="clear" w:pos="1418"/>
          <w:tab w:val="clear" w:pos="1701"/>
        </w:tabs>
        <w:ind w:left="1134" w:hanging="1134"/>
      </w:pPr>
      <w:r>
        <w:t>Slide </w:t>
      </w:r>
      <w:r w:rsidR="00510B9D">
        <w:t>40</w:t>
      </w:r>
      <w:r>
        <w:t>:</w:t>
      </w:r>
      <w:r>
        <w:tab/>
      </w:r>
      <w:r w:rsidR="00510B9D">
        <w:t>The TSG SA Chair thanked the SA WG4 for the information on Rel-19 capacity. The IVAS_Codec reports need to be TSG SA approved in order to allow the payment for the laboratory evaluations to be completed.</w:t>
      </w:r>
    </w:p>
    <w:p w14:paraId="2E260EC1" w14:textId="526ADE2F" w:rsidR="00510B9D" w:rsidRDefault="00510B9D" w:rsidP="004F14C3">
      <w:pPr>
        <w:keepNext/>
        <w:keepLines/>
        <w:tabs>
          <w:tab w:val="clear" w:pos="567"/>
          <w:tab w:val="clear" w:pos="851"/>
          <w:tab w:val="clear" w:pos="1134"/>
          <w:tab w:val="clear" w:pos="1418"/>
          <w:tab w:val="clear" w:pos="1701"/>
        </w:tabs>
        <w:ind w:left="1134" w:hanging="1134"/>
      </w:pPr>
      <w:r>
        <w:t>General:</w:t>
      </w:r>
      <w:r>
        <w:tab/>
        <w:t>Deutsche Telekom welcomed the split of SA WG4 face to face and electronic meetings and encouraged other WGs to consider this as a model.</w:t>
      </w:r>
    </w:p>
    <w:p w14:paraId="447994FB" w14:textId="6C8F5DCC" w:rsidR="004F14C3" w:rsidRPr="009623E3" w:rsidRDefault="004F14C3" w:rsidP="004F14C3">
      <w:r>
        <w:t xml:space="preserve">The SA WG4 Chair was thanked for this report, which was </w:t>
      </w:r>
      <w:r w:rsidRPr="00C3284B">
        <w:rPr>
          <w:color w:val="0000FF"/>
        </w:rPr>
        <w:t>noted</w:t>
      </w:r>
      <w:r>
        <w:t>.</w:t>
      </w:r>
    </w:p>
    <w:p w14:paraId="324022E0" w14:textId="77777777" w:rsidR="00510B9D" w:rsidRPr="00EB0339" w:rsidRDefault="00510B9D" w:rsidP="00510B9D">
      <w:r w:rsidRPr="005B25A1">
        <w:rPr>
          <w:b/>
          <w:bCs/>
        </w:rPr>
        <w:t>Status:</w:t>
      </w:r>
      <w:r>
        <w:t xml:space="preserve"> </w:t>
      </w:r>
      <w:r w:rsidRPr="00C3284B">
        <w:rPr>
          <w:color w:val="0000FF"/>
        </w:rPr>
        <w:t>Noted</w:t>
      </w:r>
      <w:r>
        <w:t>.</w:t>
      </w:r>
    </w:p>
    <w:p w14:paraId="28FE7B00" w14:textId="408B4418" w:rsidR="00E00DA6" w:rsidRDefault="007615D6" w:rsidP="000A3FBD">
      <w:pPr>
        <w:pStyle w:val="NormTop"/>
      </w:pPr>
      <w:r>
        <w:rPr>
          <w:color w:val="0000FF"/>
        </w:rPr>
        <w:t>SP-230978</w:t>
      </w:r>
      <w:r w:rsidRPr="00D53282">
        <w:t xml:space="preserve"> </w:t>
      </w:r>
      <w:r>
        <w:t>(REPORT) Listening Labs and Global Analysis Lab reports (IVAS_Codec) (Source: SA</w:t>
      </w:r>
      <w:r w:rsidR="00AD04CE">
        <w:t> </w:t>
      </w:r>
      <w:r>
        <w:t>WG4)</w:t>
      </w:r>
      <w:r>
        <w:br/>
      </w:r>
      <w:r w:rsidRPr="00D53282">
        <w:rPr>
          <w:b/>
        </w:rPr>
        <w:t>Document for:</w:t>
      </w:r>
      <w:r w:rsidRPr="00D53282">
        <w:t xml:space="preserve"> </w:t>
      </w:r>
      <w:r>
        <w:t>Approval</w:t>
      </w:r>
      <w:r>
        <w:br/>
      </w:r>
      <w:r w:rsidRPr="00D53282">
        <w:rPr>
          <w:b/>
        </w:rPr>
        <w:t>Abstract:</w:t>
      </w:r>
      <w:r w:rsidRPr="00D53282">
        <w:t xml:space="preserve"> </w:t>
      </w:r>
      <w:r>
        <w:br/>
        <w:t>Listening Labs and Global Analysis Lab reports (IVAS_Codec) for approval to reimburse the evaluation services.</w:t>
      </w:r>
    </w:p>
    <w:p w14:paraId="45C179C7" w14:textId="77777777" w:rsidR="007615D6" w:rsidRPr="005B25A1" w:rsidRDefault="007615D6" w:rsidP="007615D6">
      <w:pPr>
        <w:keepNext/>
        <w:keepLines/>
        <w:rPr>
          <w:b/>
          <w:bCs/>
        </w:rPr>
      </w:pPr>
      <w:r w:rsidRPr="005B25A1">
        <w:rPr>
          <w:b/>
          <w:bCs/>
        </w:rPr>
        <w:t>Plenary Discussion:</w:t>
      </w:r>
    </w:p>
    <w:p w14:paraId="2A69ABC6" w14:textId="59C175D2" w:rsidR="007615D6" w:rsidRPr="00E132C8" w:rsidRDefault="00E132C8" w:rsidP="007615D6">
      <w:pPr>
        <w:keepNext/>
        <w:keepLines/>
      </w:pPr>
      <w:r>
        <w:t xml:space="preserve">The SA WG4 Chair clarified that the IVAS_Codec reports need to be TSG SA approved in order to allow the payment for the laboratory evaluations to be completed. It was acknowledged that these reports were </w:t>
      </w:r>
      <w:r w:rsidRPr="00C3284B">
        <w:rPr>
          <w:color w:val="FF0000"/>
          <w:lang w:eastAsia="en-US"/>
        </w:rPr>
        <w:t>approved</w:t>
      </w:r>
      <w:r>
        <w:t xml:space="preserve"> by SA WG4 and this report from SA WG4 in </w:t>
      </w:r>
      <w:r>
        <w:rPr>
          <w:color w:val="0000FF"/>
        </w:rPr>
        <w:t>SP-230978</w:t>
      </w:r>
      <w:r>
        <w:t xml:space="preserve"> was then </w:t>
      </w:r>
      <w:r w:rsidRPr="00C3284B">
        <w:rPr>
          <w:color w:val="FF0000"/>
          <w:lang w:eastAsia="en-US"/>
        </w:rPr>
        <w:t>approved</w:t>
      </w:r>
      <w:r>
        <w:t>.</w:t>
      </w:r>
    </w:p>
    <w:p w14:paraId="32EF94A9" w14:textId="4F12D457" w:rsidR="007615D6" w:rsidRPr="00E132C8" w:rsidRDefault="007615D6" w:rsidP="007615D6">
      <w:r w:rsidRPr="005B25A1">
        <w:rPr>
          <w:b/>
          <w:bCs/>
        </w:rPr>
        <w:t>Status:</w:t>
      </w:r>
      <w:r>
        <w:t xml:space="preserve"> </w:t>
      </w:r>
      <w:r w:rsidR="00E132C8" w:rsidRPr="00C3284B">
        <w:rPr>
          <w:color w:val="FF0000"/>
          <w:lang w:eastAsia="en-US"/>
        </w:rPr>
        <w:t>Approved</w:t>
      </w:r>
      <w:r w:rsidR="00E132C8">
        <w:t>.</w:t>
      </w:r>
    </w:p>
    <w:p w14:paraId="6B7A6E0E" w14:textId="77777777" w:rsidR="00E604CC" w:rsidRDefault="00E604CC" w:rsidP="00BB3F37"/>
    <w:p w14:paraId="52DCFFDA" w14:textId="77777777" w:rsidR="007615D6" w:rsidRDefault="007615D6" w:rsidP="0010433C">
      <w:pPr>
        <w:pStyle w:val="Heading2"/>
      </w:pPr>
      <w:bookmarkStart w:id="27" w:name="_Toc145733759"/>
      <w:r>
        <w:t>4.5</w:t>
      </w:r>
      <w:r>
        <w:tab/>
        <w:t>SA WG5 reporting</w:t>
      </w:r>
      <w:bookmarkEnd w:id="27"/>
    </w:p>
    <w:p w14:paraId="03503646" w14:textId="7F2CB38F" w:rsidR="00E00DA6" w:rsidRDefault="007615D6" w:rsidP="000A3FBD">
      <w:pPr>
        <w:pStyle w:val="NormTop"/>
      </w:pPr>
      <w:r>
        <w:rPr>
          <w:color w:val="0000FF"/>
        </w:rPr>
        <w:t>SP-231063</w:t>
      </w:r>
      <w:r w:rsidRPr="00D53282">
        <w:t xml:space="preserve"> </w:t>
      </w:r>
      <w:r>
        <w:t>(REPORT) SA</w:t>
      </w:r>
      <w:r w:rsidR="00AD04CE">
        <w:t> </w:t>
      </w:r>
      <w:r>
        <w:t>WG5 report to SA#101 (Source: SA</w:t>
      </w:r>
      <w:r w:rsidR="00AD04CE">
        <w:t> </w:t>
      </w:r>
      <w:r>
        <w:t>WG5 Outgoing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SA#101.</w:t>
      </w:r>
    </w:p>
    <w:p w14:paraId="4E7F476A" w14:textId="1B716CB6" w:rsidR="003B4E46" w:rsidRPr="003B4E46" w:rsidRDefault="003B4E46" w:rsidP="003B4E46">
      <w:pPr>
        <w:pStyle w:val="FP"/>
        <w:keepNext/>
        <w:rPr>
          <w:b/>
          <w:bCs/>
        </w:rPr>
      </w:pPr>
      <w:r w:rsidRPr="003B4E46">
        <w:rPr>
          <w:b/>
          <w:bCs/>
        </w:rPr>
        <w:t>3GPP Forge storage of TS code:</w:t>
      </w:r>
    </w:p>
    <w:p w14:paraId="47799696" w14:textId="5D0B9C9A" w:rsidR="003B4E46" w:rsidRPr="003B4E46" w:rsidRDefault="003B4E46" w:rsidP="003B4E46">
      <w:pPr>
        <w:pStyle w:val="B1"/>
        <w:rPr>
          <w:b/>
          <w:bCs/>
        </w:rPr>
      </w:pPr>
      <w:r w:rsidRPr="003B4E46">
        <w:rPr>
          <w:b/>
          <w:bCs/>
        </w:rPr>
        <w:t>-</w:t>
      </w:r>
      <w:r w:rsidRPr="003B4E46">
        <w:rPr>
          <w:b/>
          <w:bCs/>
        </w:rPr>
        <w:tab/>
        <w:t xml:space="preserve">Background from </w:t>
      </w:r>
      <w:r>
        <w:rPr>
          <w:b/>
          <w:bCs/>
        </w:rPr>
        <w:t>TSG </w:t>
      </w:r>
      <w:r w:rsidRPr="003B4E46">
        <w:rPr>
          <w:b/>
          <w:bCs/>
        </w:rPr>
        <w:t>SA#100:</w:t>
      </w:r>
    </w:p>
    <w:p w14:paraId="4D39E387" w14:textId="62C600FE" w:rsidR="003B4E46" w:rsidRDefault="003B4E46" w:rsidP="003B4E46">
      <w:pPr>
        <w:pStyle w:val="B2"/>
      </w:pPr>
      <w:r>
        <w:t>-</w:t>
      </w:r>
      <w:r>
        <w:tab/>
        <w:t>SA WG5 endorsed DP S5-234494 at SA5#149 (update of the first version with added Answers to Questions from SA#99), whose objective is that as an alternative (optionally) 3GPP should allow storing the normative source code in Forge/Git.</w:t>
      </w:r>
    </w:p>
    <w:p w14:paraId="1B40AE42" w14:textId="7D995834" w:rsidR="003B4E46" w:rsidRDefault="003B4E46" w:rsidP="003B4E46">
      <w:pPr>
        <w:pStyle w:val="B2"/>
      </w:pPr>
      <w:r>
        <w:t>-</w:t>
      </w:r>
      <w:r>
        <w:tab/>
        <w:t>This DP was submitted to TSG SA#100 in SP-230717 for endorsement, which received many positive comments but could not be endorsed due to two outstanding issues:</w:t>
      </w:r>
    </w:p>
    <w:p w14:paraId="38CBCDAF" w14:textId="21B8E666" w:rsidR="003B4E46" w:rsidRDefault="003B4E46" w:rsidP="003B4E46">
      <w:pPr>
        <w:pStyle w:val="B3"/>
      </w:pPr>
      <w:r>
        <w:t>1.</w:t>
      </w:r>
      <w:r>
        <w:tab/>
        <w:t>The location of Forge (currently forge.3gpp.org) cannot be assumed to be fixed and if it moves again, then all link references to it will be lost.</w:t>
      </w:r>
    </w:p>
    <w:p w14:paraId="438F51EF" w14:textId="2D61F320" w:rsidR="003B4E46" w:rsidRDefault="003B4E46" w:rsidP="003B4E46">
      <w:pPr>
        <w:pStyle w:val="B3"/>
      </w:pPr>
      <w:r>
        <w:t>2.</w:t>
      </w:r>
      <w:r>
        <w:tab/>
        <w:t>To check if there are any remaining legal issues.</w:t>
      </w:r>
    </w:p>
    <w:p w14:paraId="57CE6DD2" w14:textId="33C1D4A8" w:rsidR="003B4E46" w:rsidRDefault="003B4E46" w:rsidP="003B4E46">
      <w:pPr>
        <w:pStyle w:val="B2"/>
      </w:pPr>
      <w:r>
        <w:t>-</w:t>
      </w:r>
      <w:r>
        <w:tab/>
        <w:t>SA WG5 was asked to come back to SA#101 with an updated version of the DP addressing the outstanding issues as well as a proposal for a related CR on the 3GPP Working Methods in 21.900.</w:t>
      </w:r>
    </w:p>
    <w:p w14:paraId="37F2AD86" w14:textId="4E962D20" w:rsidR="003B4E46" w:rsidRPr="003B4E46" w:rsidRDefault="003B4E46" w:rsidP="003B4E46">
      <w:pPr>
        <w:pStyle w:val="B1"/>
        <w:rPr>
          <w:b/>
          <w:bCs/>
        </w:rPr>
      </w:pPr>
      <w:r w:rsidRPr="003B4E46">
        <w:rPr>
          <w:b/>
          <w:bCs/>
        </w:rPr>
        <w:t>-</w:t>
      </w:r>
      <w:r w:rsidRPr="003B4E46">
        <w:rPr>
          <w:b/>
          <w:bCs/>
        </w:rPr>
        <w:tab/>
        <w:t xml:space="preserve">Input to </w:t>
      </w:r>
      <w:r>
        <w:rPr>
          <w:b/>
          <w:bCs/>
        </w:rPr>
        <w:t>TSG </w:t>
      </w:r>
      <w:r w:rsidRPr="003B4E46">
        <w:rPr>
          <w:b/>
          <w:bCs/>
        </w:rPr>
        <w:t>SA#101</w:t>
      </w:r>
    </w:p>
    <w:p w14:paraId="704CEA69" w14:textId="57E2E5D3" w:rsidR="003B4E46" w:rsidRDefault="003B4E46" w:rsidP="003B4E46">
      <w:pPr>
        <w:pStyle w:val="B2"/>
      </w:pPr>
      <w:r>
        <w:t>-</w:t>
      </w:r>
      <w:r>
        <w:tab/>
        <w:t xml:space="preserve">At SA5#150 (August), SA WG5 endorsed an update of the DP addressing issue 1 above, as well as the related CR proposal on 21.900 in a DraftCR form, submitted to SA#101 in the LS </w:t>
      </w:r>
      <w:r>
        <w:lastRenderedPageBreak/>
        <w:t xml:space="preserve">SP-230800. The issue 1 above is addressed by a new proposal that "A change marked backup-copy of the proposed changes shall be added to every CR". Issue 2 is not addressed explicitly in the DP or CR, but SA WG5 has not been able to identify any legal issues and MCC or ETSI legal staff was not available to check this; therefore we ask </w:t>
      </w:r>
      <w:r w:rsidR="002D70BF">
        <w:t>TSG </w:t>
      </w:r>
      <w:r>
        <w:t>SA to confirm, possibly by help of MCC or ETSI legal, if there are any remaining legal issues.</w:t>
      </w:r>
    </w:p>
    <w:p w14:paraId="57B9F508" w14:textId="6A0DE634" w:rsidR="003B4E46" w:rsidRDefault="003B4E46" w:rsidP="003B4E46">
      <w:pPr>
        <w:pStyle w:val="B2"/>
      </w:pPr>
      <w:r>
        <w:t>-</w:t>
      </w:r>
      <w:r>
        <w:tab/>
        <w:t xml:space="preserve">In addition to the LS to </w:t>
      </w:r>
      <w:r w:rsidR="002D70BF">
        <w:t>TSG </w:t>
      </w:r>
      <w:r>
        <w:t>SA in S5-235769, SA WG5 also sent an LS to CT</w:t>
      </w:r>
      <w:r w:rsidR="00A56776">
        <w:t> WG</w:t>
      </w:r>
      <w:r>
        <w:t>4 (cc TSG CT, TSG SA in SP-230802) with a related (Draft)CR proposal on 29.501 for the OpenAPI guidelines.</w:t>
      </w:r>
    </w:p>
    <w:p w14:paraId="4CA0BDEC" w14:textId="399E9566" w:rsidR="003B4E46" w:rsidRPr="003B4E46" w:rsidRDefault="003B4E46" w:rsidP="003B4E46">
      <w:pPr>
        <w:pStyle w:val="FP"/>
        <w:keepNext/>
        <w:rPr>
          <w:b/>
          <w:bCs/>
        </w:rPr>
      </w:pPr>
      <w:r w:rsidRPr="003B4E46">
        <w:rPr>
          <w:b/>
          <w:bCs/>
        </w:rPr>
        <w:t>SA WG5 Rel-19 capacity summary</w:t>
      </w:r>
      <w:r>
        <w:rPr>
          <w:b/>
          <w:bCs/>
        </w:rPr>
        <w:t xml:space="preserve"> (from SWS-230086, unchanged)</w:t>
      </w:r>
      <w:r w:rsidRPr="003B4E46">
        <w:rPr>
          <w:b/>
          <w:bCs/>
        </w:rPr>
        <w:t>:</w:t>
      </w:r>
    </w:p>
    <w:p w14:paraId="1AA4A025" w14:textId="78A42241" w:rsidR="003B4E46" w:rsidRPr="003B4E46" w:rsidRDefault="003B4E46" w:rsidP="003B4E46">
      <w:pPr>
        <w:pStyle w:val="B1"/>
        <w:rPr>
          <w:b/>
          <w:bCs/>
        </w:rPr>
      </w:pPr>
      <w:r w:rsidRPr="003B4E46">
        <w:rPr>
          <w:b/>
          <w:bCs/>
        </w:rPr>
        <w:t>-</w:t>
      </w:r>
      <w:r w:rsidRPr="003B4E46">
        <w:rPr>
          <w:b/>
          <w:bCs/>
        </w:rPr>
        <w:tab/>
        <w:t>SA WG5 capacity (based on SWS-230071):</w:t>
      </w:r>
    </w:p>
    <w:p w14:paraId="7FE9BB0D" w14:textId="161982D0" w:rsidR="003B4E46" w:rsidRDefault="003B4E46" w:rsidP="003B4E46">
      <w:pPr>
        <w:pStyle w:val="B2"/>
      </w:pPr>
      <w:r>
        <w:t>-</w:t>
      </w:r>
      <w:r>
        <w:tab/>
        <w:t>Max TUs: 120 (OAM) / 60 (Charging)</w:t>
      </w:r>
    </w:p>
    <w:p w14:paraId="28FD9FC7" w14:textId="2D975E16" w:rsidR="003B4E46" w:rsidRDefault="003B4E46" w:rsidP="003B4E46">
      <w:pPr>
        <w:pStyle w:val="B3"/>
      </w:pPr>
      <w:r>
        <w:t>-</w:t>
      </w:r>
      <w:r>
        <w:tab/>
        <w:t>Additional buffer TUs: not defined</w:t>
      </w:r>
    </w:p>
    <w:p w14:paraId="5D1DE2D7" w14:textId="015FD7BB" w:rsidR="003B4E46" w:rsidRDefault="003B4E46" w:rsidP="003B4E46">
      <w:pPr>
        <w:pStyle w:val="B2"/>
      </w:pPr>
      <w:r>
        <w:t>-</w:t>
      </w:r>
      <w:r>
        <w:tab/>
        <w:t>Max number of SIs/WIs: 20 (OAM) / 12 (Charging)</w:t>
      </w:r>
    </w:p>
    <w:p w14:paraId="7A20DE23" w14:textId="4336135F" w:rsidR="003B4E46" w:rsidRDefault="003B4E46" w:rsidP="003B4E46">
      <w:pPr>
        <w:pStyle w:val="B3"/>
      </w:pPr>
      <w:r>
        <w:t>-</w:t>
      </w:r>
      <w:r>
        <w:tab/>
        <w:t>Note: one feature made up of SI+WI is counted as one item</w:t>
      </w:r>
    </w:p>
    <w:p w14:paraId="6E5D0CD7" w14:textId="5541736E" w:rsidR="003B4E46" w:rsidRDefault="003B4E46" w:rsidP="003B4E46">
      <w:pPr>
        <w:pStyle w:val="B2"/>
      </w:pPr>
      <w:r>
        <w:t>-</w:t>
      </w:r>
      <w:r>
        <w:tab/>
        <w:t>Max TUs per Feature: not defined</w:t>
      </w:r>
    </w:p>
    <w:p w14:paraId="6878540D" w14:textId="6073825B" w:rsidR="003B4E46" w:rsidRPr="003B4E46" w:rsidRDefault="003B4E46" w:rsidP="003B4E46">
      <w:pPr>
        <w:pStyle w:val="B1"/>
        <w:rPr>
          <w:b/>
          <w:bCs/>
        </w:rPr>
      </w:pPr>
      <w:r w:rsidRPr="003B4E46">
        <w:rPr>
          <w:b/>
          <w:bCs/>
        </w:rPr>
        <w:t>-</w:t>
      </w:r>
      <w:r w:rsidRPr="003B4E46">
        <w:rPr>
          <w:b/>
          <w:bCs/>
        </w:rPr>
        <w:tab/>
        <w:t>Assumptions</w:t>
      </w:r>
    </w:p>
    <w:p w14:paraId="2F10FEE5" w14:textId="650EE2A0" w:rsidR="003B4E46" w:rsidRDefault="003B4E46" w:rsidP="003B4E46">
      <w:pPr>
        <w:pStyle w:val="B2"/>
      </w:pPr>
      <w:r>
        <w:t>-</w:t>
      </w:r>
      <w:r>
        <w:tab/>
        <w:t>Start: Jan 2024, End: Sept 2025 (21 months)</w:t>
      </w:r>
    </w:p>
    <w:p w14:paraId="78FDC4CA" w14:textId="65CF2779" w:rsidR="003B4E46" w:rsidRDefault="003B4E46" w:rsidP="003B4E46">
      <w:pPr>
        <w:pStyle w:val="B2"/>
      </w:pPr>
      <w:r>
        <w:t>-</w:t>
      </w:r>
      <w:r>
        <w:tab/>
        <w:t>Number of meetings: 10</w:t>
      </w:r>
    </w:p>
    <w:p w14:paraId="7854A088" w14:textId="0AE22676" w:rsidR="003B4E46" w:rsidRDefault="003B4E46" w:rsidP="003B4E46">
      <w:pPr>
        <w:pStyle w:val="B2"/>
      </w:pPr>
      <w:r>
        <w:t>-</w:t>
      </w:r>
      <w:r>
        <w:tab/>
        <w:t>Expected total TUs per meeting (for all releases): 18 (OAM) / 8 (Charging)</w:t>
      </w:r>
    </w:p>
    <w:p w14:paraId="4030645A" w14:textId="53505183" w:rsidR="003B4E46" w:rsidRDefault="003B4E46" w:rsidP="003B4E46">
      <w:pPr>
        <w:pStyle w:val="B2"/>
      </w:pPr>
      <w:r>
        <w:t>-</w:t>
      </w:r>
      <w:r>
        <w:tab/>
        <w:t>Total TUs (for all releases): 180 (OAM) / 80 (Charging)</w:t>
      </w:r>
    </w:p>
    <w:p w14:paraId="559A656C" w14:textId="6C593D85" w:rsidR="003B4E46" w:rsidRDefault="003B4E46" w:rsidP="003B4E46">
      <w:pPr>
        <w:pStyle w:val="B2"/>
      </w:pPr>
      <w:r>
        <w:t>-</w:t>
      </w:r>
      <w:r>
        <w:tab/>
        <w:t>TUs for maintenance of past releases: 60 (OAM) / 20 (Charging)</w:t>
      </w:r>
    </w:p>
    <w:p w14:paraId="3F00384D" w14:textId="77777777" w:rsidR="003B4E46" w:rsidRPr="0033795B" w:rsidRDefault="003B4E46" w:rsidP="003B4E46">
      <w:pPr>
        <w:pStyle w:val="FP"/>
        <w:keepNext/>
      </w:pPr>
    </w:p>
    <w:p w14:paraId="373EDA5F" w14:textId="77777777" w:rsidR="007615D6" w:rsidRPr="005B25A1" w:rsidRDefault="007615D6" w:rsidP="007615D6">
      <w:pPr>
        <w:keepNext/>
        <w:keepLines/>
        <w:rPr>
          <w:b/>
          <w:bCs/>
        </w:rPr>
      </w:pPr>
      <w:r w:rsidRPr="005B25A1">
        <w:rPr>
          <w:b/>
          <w:bCs/>
        </w:rPr>
        <w:t>Plenary Discussion:</w:t>
      </w:r>
    </w:p>
    <w:p w14:paraId="530E46EE" w14:textId="035A1CC5" w:rsidR="004F14C3" w:rsidRDefault="004F14C3" w:rsidP="004F14C3">
      <w:pPr>
        <w:keepNext/>
        <w:keepLines/>
        <w:tabs>
          <w:tab w:val="clear" w:pos="567"/>
          <w:tab w:val="clear" w:pos="851"/>
          <w:tab w:val="clear" w:pos="1134"/>
          <w:tab w:val="clear" w:pos="1418"/>
          <w:tab w:val="clear" w:pos="1701"/>
        </w:tabs>
        <w:ind w:left="1134" w:hanging="1134"/>
      </w:pPr>
      <w:r>
        <w:t>Slide </w:t>
      </w:r>
      <w:r w:rsidR="002D70BF">
        <w:t>36</w:t>
      </w:r>
      <w:r>
        <w:t>:</w:t>
      </w:r>
      <w:r>
        <w:tab/>
      </w:r>
      <w:r w:rsidR="002D70BF">
        <w:t>Orange asked how the interdependencies on SA WG2 for the EE work can be handled. This is expected to be handled by maintenance and alignment work in other WGs.</w:t>
      </w:r>
    </w:p>
    <w:p w14:paraId="04A4F01C" w14:textId="4A23FC94" w:rsidR="002D70BF" w:rsidRDefault="002D70BF" w:rsidP="002D70BF">
      <w:pPr>
        <w:keepNext/>
        <w:keepLines/>
        <w:tabs>
          <w:tab w:val="clear" w:pos="567"/>
          <w:tab w:val="clear" w:pos="851"/>
          <w:tab w:val="clear" w:pos="1134"/>
          <w:tab w:val="clear" w:pos="1418"/>
          <w:tab w:val="clear" w:pos="1701"/>
        </w:tabs>
        <w:ind w:left="1134" w:hanging="1134"/>
      </w:pPr>
      <w:r>
        <w:t>Slide 31:</w:t>
      </w:r>
      <w:r>
        <w:tab/>
        <w:t>Orange asked for clarification on the IDMS work. The SA</w:t>
      </w:r>
      <w:r w:rsidR="004866A0">
        <w:t> WG5</w:t>
      </w:r>
      <w:r>
        <w:t xml:space="preserve"> asked for time to clarify the alignment work which may still be needed.</w:t>
      </w:r>
    </w:p>
    <w:p w14:paraId="18BBABFA" w14:textId="482A4D41" w:rsidR="002D70BF" w:rsidRDefault="002D70BF" w:rsidP="002D70BF">
      <w:pPr>
        <w:keepNext/>
        <w:keepLines/>
        <w:tabs>
          <w:tab w:val="clear" w:pos="567"/>
          <w:tab w:val="clear" w:pos="851"/>
          <w:tab w:val="clear" w:pos="1134"/>
          <w:tab w:val="clear" w:pos="1418"/>
          <w:tab w:val="clear" w:pos="1701"/>
        </w:tabs>
        <w:ind w:left="1134" w:hanging="1134"/>
      </w:pPr>
      <w:r>
        <w:t>Slide 36:</w:t>
      </w:r>
      <w:r>
        <w:tab/>
        <w:t xml:space="preserve">AT&amp;T asked whether any work is expected to be needed in SA WG2 on Energy Efficiency. The </w:t>
      </w:r>
      <w:r w:rsidR="005B69A3">
        <w:t>SA WG5 Outgoing Chair</w:t>
      </w:r>
      <w:r>
        <w:t xml:space="preserve"> did not expect any impact to SA WG2 for </w:t>
      </w:r>
      <w:r w:rsidR="004866A0">
        <w:t>Rel</w:t>
      </w:r>
      <w:r w:rsidR="004866A0">
        <w:noBreakHyphen/>
      </w:r>
      <w:r>
        <w:t>18.</w:t>
      </w:r>
    </w:p>
    <w:p w14:paraId="78416F6D" w14:textId="226DD398" w:rsidR="002D70BF" w:rsidRDefault="002D70BF" w:rsidP="002D70BF">
      <w:pPr>
        <w:keepNext/>
        <w:keepLines/>
        <w:tabs>
          <w:tab w:val="clear" w:pos="567"/>
          <w:tab w:val="clear" w:pos="851"/>
          <w:tab w:val="clear" w:pos="1134"/>
          <w:tab w:val="clear" w:pos="1418"/>
          <w:tab w:val="clear" w:pos="1701"/>
        </w:tabs>
        <w:ind w:left="1134" w:hanging="1134"/>
      </w:pPr>
      <w:r>
        <w:t>Slide 7:</w:t>
      </w:r>
      <w:r>
        <w:tab/>
        <w:t>It was clarified that the SA</w:t>
      </w:r>
      <w:r w:rsidR="004866A0">
        <w:t> WG5</w:t>
      </w:r>
      <w:r>
        <w:t xml:space="preserve"> </w:t>
      </w:r>
      <w:r w:rsidR="004866A0">
        <w:t>Rel</w:t>
      </w:r>
      <w:r w:rsidR="004866A0">
        <w:noBreakHyphen/>
      </w:r>
      <w:r>
        <w:t>19 work areas would be dependent on the content of SA</w:t>
      </w:r>
      <w:r w:rsidR="004866A0">
        <w:t> WG2</w:t>
      </w:r>
      <w:r>
        <w:t xml:space="preserve"> </w:t>
      </w:r>
      <w:r w:rsidR="004866A0">
        <w:t>Rel</w:t>
      </w:r>
      <w:r w:rsidR="004866A0">
        <w:noBreakHyphen/>
      </w:r>
      <w:r>
        <w:t xml:space="preserve">19 work </w:t>
      </w:r>
      <w:r w:rsidR="004866A0">
        <w:t>and SA WG5 discussions. The TSG SA Chair indicated that SA WG5 should not finalise the charging and management features until the related SA WG2 Rel</w:t>
      </w:r>
      <w:r w:rsidR="004866A0">
        <w:noBreakHyphen/>
        <w:t xml:space="preserve">19 feature is agreed. Similarly for RAN-lead Features. The </w:t>
      </w:r>
      <w:r w:rsidR="005B69A3">
        <w:t>SA WG5 Outgoing Chair</w:t>
      </w:r>
      <w:r w:rsidR="004866A0">
        <w:t xml:space="preserve"> clarified that the use of 'endorsed' indicated that it was a starting point for further discussion only.</w:t>
      </w:r>
    </w:p>
    <w:p w14:paraId="146A37EB" w14:textId="7C4C0101" w:rsidR="004866A0" w:rsidRDefault="004866A0" w:rsidP="002D70BF">
      <w:pPr>
        <w:keepNext/>
        <w:keepLines/>
        <w:tabs>
          <w:tab w:val="clear" w:pos="567"/>
          <w:tab w:val="clear" w:pos="851"/>
          <w:tab w:val="clear" w:pos="1134"/>
          <w:tab w:val="clear" w:pos="1418"/>
          <w:tab w:val="clear" w:pos="1701"/>
        </w:tabs>
        <w:ind w:left="1134" w:hanging="1134"/>
      </w:pPr>
      <w:r>
        <w:t>Slide 7:</w:t>
      </w:r>
      <w:r>
        <w:tab/>
        <w:t>The MCC Work Plan Manager commented that the Work items should be consistent within a Release, whereas SA WG5 have earlier Release Features indicated in their Rel</w:t>
      </w:r>
      <w:r>
        <w:noBreakHyphen/>
        <w:t>19 package.</w:t>
      </w:r>
    </w:p>
    <w:p w14:paraId="54619950" w14:textId="6C497621" w:rsidR="004866A0" w:rsidRDefault="004866A0" w:rsidP="002D70BF">
      <w:pPr>
        <w:keepNext/>
        <w:keepLines/>
        <w:tabs>
          <w:tab w:val="clear" w:pos="567"/>
          <w:tab w:val="clear" w:pos="851"/>
          <w:tab w:val="clear" w:pos="1134"/>
          <w:tab w:val="clear" w:pos="1418"/>
          <w:tab w:val="clear" w:pos="1701"/>
        </w:tabs>
        <w:ind w:left="1134" w:hanging="1134"/>
      </w:pPr>
      <w:r>
        <w:t>Slide 3:</w:t>
      </w:r>
      <w:r>
        <w:tab/>
        <w:t>It was clarified that SA5#151 is not an e-meeting, but should show 'SA5#151'.</w:t>
      </w:r>
    </w:p>
    <w:p w14:paraId="370CD4B4" w14:textId="6A444662" w:rsidR="004866A0" w:rsidRDefault="004866A0" w:rsidP="004F14C3">
      <w:r>
        <w:t xml:space="preserve">The </w:t>
      </w:r>
      <w:r w:rsidR="005B69A3">
        <w:t>SA WG5 Outgoing Chair</w:t>
      </w:r>
      <w:r>
        <w:t xml:space="preserve"> was thanked for his very good leadership of SA WG5 and the new SA WG5 leadership were congratulated on their posts.</w:t>
      </w:r>
    </w:p>
    <w:p w14:paraId="65C400FC" w14:textId="2006919C" w:rsidR="004F14C3" w:rsidRPr="009623E3" w:rsidRDefault="004F14C3" w:rsidP="004F14C3">
      <w:r>
        <w:t xml:space="preserve">The </w:t>
      </w:r>
      <w:r w:rsidR="004866A0">
        <w:t xml:space="preserve">Outgoing </w:t>
      </w:r>
      <w:r>
        <w:t xml:space="preserve">SA WG5 Chair was thanked for this report, which was </w:t>
      </w:r>
      <w:r w:rsidRPr="00C3284B">
        <w:rPr>
          <w:color w:val="0000FF"/>
        </w:rPr>
        <w:t>noted</w:t>
      </w:r>
      <w:r>
        <w:t>.</w:t>
      </w:r>
    </w:p>
    <w:p w14:paraId="44E8A813" w14:textId="77777777" w:rsidR="004866A0" w:rsidRPr="00EB0339" w:rsidRDefault="004866A0" w:rsidP="004866A0">
      <w:r w:rsidRPr="005B25A1">
        <w:rPr>
          <w:b/>
          <w:bCs/>
        </w:rPr>
        <w:t>Status:</w:t>
      </w:r>
      <w:r>
        <w:t xml:space="preserve"> </w:t>
      </w:r>
      <w:r w:rsidRPr="00C3284B">
        <w:rPr>
          <w:color w:val="0000FF"/>
        </w:rPr>
        <w:t>Noted</w:t>
      </w:r>
      <w:r>
        <w:t>.</w:t>
      </w:r>
    </w:p>
    <w:p w14:paraId="456C5175" w14:textId="77777777" w:rsidR="00E604CC" w:rsidRDefault="00E604CC" w:rsidP="00BB3F37"/>
    <w:p w14:paraId="677DD8EF" w14:textId="77777777" w:rsidR="007615D6" w:rsidRDefault="007615D6" w:rsidP="0010433C">
      <w:pPr>
        <w:pStyle w:val="Heading2"/>
      </w:pPr>
      <w:bookmarkStart w:id="28" w:name="_Toc145733760"/>
      <w:r>
        <w:t>4.6</w:t>
      </w:r>
      <w:r>
        <w:tab/>
        <w:t>SA WG6 reporting</w:t>
      </w:r>
      <w:bookmarkEnd w:id="28"/>
    </w:p>
    <w:p w14:paraId="61F82416" w14:textId="64B9FD6A" w:rsidR="00E00DA6" w:rsidRDefault="007615D6" w:rsidP="000A3FBD">
      <w:pPr>
        <w:pStyle w:val="NormTop"/>
      </w:pPr>
      <w:r>
        <w:rPr>
          <w:color w:val="0000FF"/>
        </w:rPr>
        <w:t>SP-230985</w:t>
      </w:r>
      <w:r w:rsidRPr="00D53282">
        <w:t xml:space="preserve"> </w:t>
      </w:r>
      <w:r>
        <w:t>(REPORT) SA WG6 status report to TSG SA#101 (Source: SA WG6 Chair)</w:t>
      </w:r>
      <w:r>
        <w:br/>
      </w:r>
      <w:r w:rsidRPr="00D53282">
        <w:rPr>
          <w:b/>
        </w:rPr>
        <w:t>Document for:</w:t>
      </w:r>
      <w:r w:rsidRPr="00D53282">
        <w:t xml:space="preserve"> </w:t>
      </w:r>
      <w:r>
        <w:t>Presentation</w:t>
      </w:r>
      <w:r>
        <w:br/>
      </w:r>
      <w:r w:rsidRPr="00D53282">
        <w:rPr>
          <w:b/>
        </w:rPr>
        <w:t>Abstract:</w:t>
      </w:r>
      <w:r w:rsidRPr="00D53282">
        <w:t xml:space="preserve"> </w:t>
      </w:r>
      <w:r>
        <w:br/>
        <w:t>SA</w:t>
      </w:r>
      <w:r w:rsidR="00BB31ED">
        <w:t> WG6</w:t>
      </w:r>
      <w:r>
        <w:t xml:space="preserve"> status report to</w:t>
      </w:r>
      <w:r w:rsidR="00BB31ED">
        <w:t xml:space="preserve"> TSG S</w:t>
      </w:r>
      <w:r>
        <w:t>A#101.</w:t>
      </w:r>
    </w:p>
    <w:p w14:paraId="1BC3038D" w14:textId="00AFED2E" w:rsidR="003B4E46" w:rsidRPr="003B4E46" w:rsidRDefault="003B4E46" w:rsidP="003B4E46">
      <w:pPr>
        <w:pStyle w:val="FP"/>
        <w:keepNext/>
        <w:rPr>
          <w:b/>
          <w:bCs/>
        </w:rPr>
      </w:pPr>
      <w:r w:rsidRPr="003B4E46">
        <w:rPr>
          <w:b/>
          <w:bCs/>
        </w:rPr>
        <w:t>Executive Summary:</w:t>
      </w:r>
    </w:p>
    <w:p w14:paraId="1AC4FA21" w14:textId="293F7A04" w:rsidR="003B4E46" w:rsidRPr="003B4E46" w:rsidRDefault="003B4E46" w:rsidP="003B4E46">
      <w:pPr>
        <w:pStyle w:val="B1"/>
        <w:rPr>
          <w:b/>
          <w:bCs/>
        </w:rPr>
      </w:pPr>
      <w:r w:rsidRPr="003B4E46">
        <w:rPr>
          <w:b/>
          <w:bCs/>
        </w:rPr>
        <w:t>-</w:t>
      </w:r>
      <w:r w:rsidRPr="003B4E46">
        <w:rPr>
          <w:b/>
          <w:bCs/>
        </w:rPr>
        <w:tab/>
        <w:t>One meeting in 3Q2023</w:t>
      </w:r>
    </w:p>
    <w:p w14:paraId="06682018" w14:textId="2F46F5D9" w:rsidR="003B4E46" w:rsidRDefault="003B4E46" w:rsidP="003B4E46">
      <w:pPr>
        <w:pStyle w:val="B2"/>
      </w:pPr>
      <w:r>
        <w:t>-</w:t>
      </w:r>
      <w:r>
        <w:tab/>
        <w:t>SA6#56, 21 - 25 August, 2023</w:t>
      </w:r>
    </w:p>
    <w:p w14:paraId="2571EBC4" w14:textId="328A84CD" w:rsidR="003B4E46" w:rsidRPr="003B4E46" w:rsidRDefault="003B4E46" w:rsidP="003B4E46">
      <w:pPr>
        <w:pStyle w:val="B1"/>
        <w:rPr>
          <w:b/>
          <w:bCs/>
        </w:rPr>
      </w:pPr>
      <w:r w:rsidRPr="003B4E46">
        <w:rPr>
          <w:b/>
          <w:bCs/>
        </w:rPr>
        <w:t>-</w:t>
      </w:r>
      <w:r w:rsidRPr="003B4E46">
        <w:rPr>
          <w:b/>
          <w:bCs/>
        </w:rPr>
        <w:tab/>
      </w:r>
      <w:r w:rsidR="00BB31ED">
        <w:rPr>
          <w:b/>
          <w:bCs/>
        </w:rPr>
        <w:t>Rel</w:t>
      </w:r>
      <w:r w:rsidR="00BB31ED">
        <w:rPr>
          <w:b/>
          <w:bCs/>
        </w:rPr>
        <w:noBreakHyphen/>
      </w:r>
      <w:r w:rsidRPr="003B4E46">
        <w:rPr>
          <w:b/>
          <w:bCs/>
        </w:rPr>
        <w:t>15/</w:t>
      </w:r>
      <w:r w:rsidR="00BB31ED">
        <w:rPr>
          <w:b/>
          <w:bCs/>
        </w:rPr>
        <w:t>Rel</w:t>
      </w:r>
      <w:r w:rsidR="00BB31ED">
        <w:rPr>
          <w:b/>
          <w:bCs/>
        </w:rPr>
        <w:noBreakHyphen/>
      </w:r>
      <w:r w:rsidRPr="003B4E46">
        <w:rPr>
          <w:b/>
          <w:bCs/>
        </w:rPr>
        <w:t>16/</w:t>
      </w:r>
      <w:r w:rsidR="00BB31ED">
        <w:rPr>
          <w:b/>
          <w:bCs/>
        </w:rPr>
        <w:t>Rel</w:t>
      </w:r>
      <w:r w:rsidR="00BB31ED">
        <w:rPr>
          <w:b/>
          <w:bCs/>
        </w:rPr>
        <w:noBreakHyphen/>
      </w:r>
      <w:r w:rsidRPr="003B4E46">
        <w:rPr>
          <w:b/>
          <w:bCs/>
        </w:rPr>
        <w:t>17 corrections</w:t>
      </w:r>
    </w:p>
    <w:p w14:paraId="100B9ADE" w14:textId="608C3432" w:rsidR="003B4E46" w:rsidRDefault="003B4E46" w:rsidP="003B4E46">
      <w:pPr>
        <w:pStyle w:val="B2"/>
      </w:pPr>
      <w:r>
        <w:t>-</w:t>
      </w:r>
      <w:r>
        <w:tab/>
        <w:t>3 CRs for pre-</w:t>
      </w:r>
      <w:r w:rsidR="00BB31ED">
        <w:t>Rel</w:t>
      </w:r>
      <w:r w:rsidR="00BB31ED">
        <w:noBreakHyphen/>
      </w:r>
      <w:r>
        <w:t>18</w:t>
      </w:r>
    </w:p>
    <w:p w14:paraId="5C9F2817" w14:textId="1824088C" w:rsidR="003B4E46" w:rsidRPr="003B4E46" w:rsidRDefault="003B4E46" w:rsidP="003B4E46">
      <w:pPr>
        <w:pStyle w:val="B1"/>
        <w:rPr>
          <w:b/>
          <w:bCs/>
        </w:rPr>
      </w:pPr>
      <w:r w:rsidRPr="003B4E46">
        <w:rPr>
          <w:b/>
          <w:bCs/>
        </w:rPr>
        <w:t>-</w:t>
      </w:r>
      <w:r w:rsidRPr="003B4E46">
        <w:rPr>
          <w:b/>
          <w:bCs/>
        </w:rPr>
        <w:tab/>
      </w:r>
      <w:r w:rsidR="00BB31ED">
        <w:rPr>
          <w:b/>
          <w:bCs/>
        </w:rPr>
        <w:t>Rel</w:t>
      </w:r>
      <w:r w:rsidR="00BB31ED">
        <w:rPr>
          <w:b/>
          <w:bCs/>
        </w:rPr>
        <w:noBreakHyphen/>
      </w:r>
      <w:r w:rsidRPr="003B4E46">
        <w:rPr>
          <w:b/>
          <w:bCs/>
        </w:rPr>
        <w:t>18 corrections</w:t>
      </w:r>
    </w:p>
    <w:p w14:paraId="6E75806F" w14:textId="1D5F91A7" w:rsidR="003B4E46" w:rsidRDefault="003B4E46" w:rsidP="003B4E46">
      <w:pPr>
        <w:pStyle w:val="B2"/>
      </w:pPr>
      <w:r>
        <w:t>-</w:t>
      </w:r>
      <w:r>
        <w:tab/>
        <w:t>CRs agreed for Mission Critical, eSEAL2, SEALDD, 5GMARCH_Ph2, EDGEAPP_Ph2, V2XAPP_Ph3, ADAES and PINAPP Technical Specifications</w:t>
      </w:r>
    </w:p>
    <w:p w14:paraId="4983BABD" w14:textId="6013D59E" w:rsidR="003B4E46" w:rsidRDefault="003B4E46" w:rsidP="003B4E46">
      <w:pPr>
        <w:pStyle w:val="B2"/>
      </w:pPr>
      <w:r>
        <w:lastRenderedPageBreak/>
        <w:t>-</w:t>
      </w:r>
      <w:r>
        <w:tab/>
        <w:t>EDGEAPP External TR: Sent for information, Now planned to complete in Q4</w:t>
      </w:r>
    </w:p>
    <w:p w14:paraId="54284880" w14:textId="7FAF0CA1" w:rsidR="003B4E46" w:rsidRPr="003B4E46" w:rsidRDefault="003B4E46" w:rsidP="003B4E46">
      <w:pPr>
        <w:pStyle w:val="B1"/>
        <w:rPr>
          <w:b/>
          <w:bCs/>
        </w:rPr>
      </w:pPr>
      <w:r w:rsidRPr="003B4E46">
        <w:rPr>
          <w:b/>
          <w:bCs/>
        </w:rPr>
        <w:t>-</w:t>
      </w:r>
      <w:r w:rsidRPr="003B4E46">
        <w:rPr>
          <w:b/>
          <w:bCs/>
        </w:rPr>
        <w:tab/>
      </w:r>
      <w:r w:rsidR="00BB31ED">
        <w:rPr>
          <w:b/>
          <w:bCs/>
        </w:rPr>
        <w:t>Rel</w:t>
      </w:r>
      <w:r w:rsidR="00BB31ED">
        <w:rPr>
          <w:b/>
          <w:bCs/>
        </w:rPr>
        <w:noBreakHyphen/>
      </w:r>
      <w:r w:rsidRPr="003B4E46">
        <w:rPr>
          <w:b/>
          <w:bCs/>
        </w:rPr>
        <w:t>19 activities</w:t>
      </w:r>
    </w:p>
    <w:p w14:paraId="3F425073" w14:textId="6BB34E14" w:rsidR="003B4E46" w:rsidRDefault="003B4E46" w:rsidP="003B4E46">
      <w:pPr>
        <w:pStyle w:val="B2"/>
      </w:pPr>
      <w:r>
        <w:t>-</w:t>
      </w:r>
      <w:r>
        <w:tab/>
        <w:t>FS_eLSAPP and FS_eMMTelAPP: TR skeleton and some content approved</w:t>
      </w:r>
    </w:p>
    <w:p w14:paraId="3DF49D30" w14:textId="7293E96C" w:rsidR="003B4E46" w:rsidRDefault="003B4E46" w:rsidP="003B4E46">
      <w:pPr>
        <w:pStyle w:val="B2"/>
      </w:pPr>
      <w:r>
        <w:t>-</w:t>
      </w:r>
      <w:r>
        <w:tab/>
        <w:t>enhMC, MCShAC and FRMCS_Ph5: Various CRs agreed</w:t>
      </w:r>
    </w:p>
    <w:p w14:paraId="1C356AB7" w14:textId="4A59F88A" w:rsidR="003B4E46" w:rsidRDefault="003B4E46" w:rsidP="003B4E46">
      <w:pPr>
        <w:pStyle w:val="B2"/>
      </w:pPr>
      <w:r>
        <w:t>-</w:t>
      </w:r>
      <w:r>
        <w:tab/>
        <w:t>Newly agreed SIDs/WIDs: UASAPP_Ph3, EDGEAPP_Ph3, FS_AIMLAPP, SEALDD_Ph2 and CAPIF_EXT</w:t>
      </w:r>
    </w:p>
    <w:p w14:paraId="1BEC7F03" w14:textId="4608FAE9" w:rsidR="003B4E46" w:rsidRDefault="003B4E46" w:rsidP="003B4E46">
      <w:pPr>
        <w:pStyle w:val="B2"/>
      </w:pPr>
      <w:r>
        <w:t>-</w:t>
      </w:r>
      <w:r>
        <w:tab/>
        <w:t>Postponed SIDs/WIDs Proposals: FS_MetaAPP, FFAPP_Ph2, FS_AEXRS, FS_5GSAT_App, FS_eIoTAPP, FS_SensingAPP and FS_AL_ATSSS</w:t>
      </w:r>
    </w:p>
    <w:p w14:paraId="7EC23DBF" w14:textId="3915835A" w:rsidR="003B4E46" w:rsidRPr="003B4E46" w:rsidRDefault="003B4E46" w:rsidP="003B4E46">
      <w:pPr>
        <w:pStyle w:val="FP"/>
        <w:keepNext/>
        <w:rPr>
          <w:b/>
          <w:bCs/>
        </w:rPr>
      </w:pPr>
      <w:r w:rsidRPr="003B4E46">
        <w:rPr>
          <w:b/>
          <w:bCs/>
        </w:rPr>
        <w:t>Items of Interest:</w:t>
      </w:r>
    </w:p>
    <w:p w14:paraId="2037C3AA" w14:textId="715A8A1E" w:rsidR="003B4E46" w:rsidRPr="003B4E46" w:rsidRDefault="003B4E46" w:rsidP="003B4E46">
      <w:pPr>
        <w:pStyle w:val="B1"/>
        <w:rPr>
          <w:b/>
          <w:bCs/>
        </w:rPr>
      </w:pPr>
      <w:r w:rsidRPr="003B4E46">
        <w:rPr>
          <w:b/>
          <w:bCs/>
        </w:rPr>
        <w:t>-</w:t>
      </w:r>
      <w:r w:rsidRPr="003B4E46">
        <w:rPr>
          <w:b/>
          <w:bCs/>
        </w:rPr>
        <w:tab/>
        <w:t>Release 18 Progress</w:t>
      </w:r>
    </w:p>
    <w:p w14:paraId="1ADF0FBE" w14:textId="5607C229" w:rsidR="003B4E46" w:rsidRDefault="003B4E46" w:rsidP="003B4E46">
      <w:pPr>
        <w:pStyle w:val="B2"/>
      </w:pPr>
      <w:r>
        <w:t>-</w:t>
      </w:r>
      <w:r>
        <w:tab/>
        <w:t>Good progress on essential corrections</w:t>
      </w:r>
    </w:p>
    <w:p w14:paraId="0DEF81E2" w14:textId="45C4451A" w:rsidR="003B4E46" w:rsidRPr="003B4E46" w:rsidRDefault="003B4E46" w:rsidP="003B4E46">
      <w:pPr>
        <w:pStyle w:val="B1"/>
        <w:rPr>
          <w:b/>
          <w:bCs/>
        </w:rPr>
      </w:pPr>
      <w:r w:rsidRPr="003B4E46">
        <w:rPr>
          <w:b/>
          <w:bCs/>
        </w:rPr>
        <w:t>-</w:t>
      </w:r>
      <w:r w:rsidRPr="003B4E46">
        <w:rPr>
          <w:b/>
          <w:bCs/>
        </w:rPr>
        <w:tab/>
        <w:t>Release 19 Progress</w:t>
      </w:r>
    </w:p>
    <w:p w14:paraId="665E7B20" w14:textId="1305E68E" w:rsidR="003B4E46" w:rsidRDefault="003B4E46" w:rsidP="003B4E46">
      <w:pPr>
        <w:pStyle w:val="B2"/>
      </w:pPr>
      <w:r>
        <w:t>-</w:t>
      </w:r>
      <w:r>
        <w:tab/>
        <w:t>5 additional study/work items were agreed and sent to SA#101 for approval</w:t>
      </w:r>
    </w:p>
    <w:p w14:paraId="791F3B91" w14:textId="66E2336E" w:rsidR="003B4E46" w:rsidRDefault="003B4E46" w:rsidP="003B4E46">
      <w:pPr>
        <w:pStyle w:val="B2"/>
      </w:pPr>
      <w:r>
        <w:t>-</w:t>
      </w:r>
      <w:r>
        <w:tab/>
        <w:t>6 additional topics were not agreed</w:t>
      </w:r>
    </w:p>
    <w:p w14:paraId="49998436" w14:textId="2664571C" w:rsidR="003B4E46" w:rsidRDefault="003B4E46" w:rsidP="003B4E46">
      <w:pPr>
        <w:pStyle w:val="B2"/>
      </w:pPr>
      <w:r>
        <w:t>-</w:t>
      </w:r>
      <w:r>
        <w:tab/>
        <w:t>Additional discussions will occur at SA6#57</w:t>
      </w:r>
    </w:p>
    <w:p w14:paraId="2ABB9CD2" w14:textId="157AE445" w:rsidR="003B4E46" w:rsidRPr="003B4E46" w:rsidRDefault="003B4E46" w:rsidP="003B4E46">
      <w:pPr>
        <w:pStyle w:val="B1"/>
        <w:rPr>
          <w:b/>
          <w:bCs/>
        </w:rPr>
      </w:pPr>
      <w:r w:rsidRPr="003B4E46">
        <w:rPr>
          <w:b/>
          <w:bCs/>
        </w:rPr>
        <w:t>-</w:t>
      </w:r>
      <w:r w:rsidRPr="003B4E46">
        <w:rPr>
          <w:b/>
          <w:bCs/>
        </w:rPr>
        <w:tab/>
        <w:t>2024 Meeting Schedule</w:t>
      </w:r>
    </w:p>
    <w:p w14:paraId="022FE565" w14:textId="1542A457" w:rsidR="003B4E46" w:rsidRDefault="003B4E46" w:rsidP="003B4E46">
      <w:pPr>
        <w:pStyle w:val="B2"/>
      </w:pPr>
      <w:r>
        <w:t>-</w:t>
      </w:r>
      <w:r>
        <w:tab/>
        <w:t>The SA6#59-Adhoc-e meeting in January 2024 is no longer pursued</w:t>
      </w:r>
    </w:p>
    <w:p w14:paraId="072F30D0" w14:textId="054EAAC5" w:rsidR="003B4E46" w:rsidRDefault="003B4E46" w:rsidP="003B4E46">
      <w:pPr>
        <w:pStyle w:val="B2"/>
      </w:pPr>
      <w:r>
        <w:t>-</w:t>
      </w:r>
      <w:r>
        <w:tab/>
        <w:t>The new SA6#62-Adhoc-e meeting in July 2024 was added to the schedule</w:t>
      </w:r>
    </w:p>
    <w:p w14:paraId="4821AFFB" w14:textId="54318EDF" w:rsidR="003B4E46" w:rsidRPr="003B4E46" w:rsidRDefault="003B4E46" w:rsidP="003B4E46">
      <w:pPr>
        <w:pStyle w:val="B1"/>
        <w:rPr>
          <w:b/>
          <w:bCs/>
        </w:rPr>
      </w:pPr>
      <w:r w:rsidRPr="003B4E46">
        <w:rPr>
          <w:b/>
          <w:bCs/>
        </w:rPr>
        <w:t>-</w:t>
      </w:r>
      <w:r w:rsidRPr="003B4E46">
        <w:rPr>
          <w:b/>
          <w:bCs/>
        </w:rPr>
        <w:tab/>
        <w:t>Future Meeting Schedule</w:t>
      </w:r>
    </w:p>
    <w:p w14:paraId="1B143206" w14:textId="7D1A601F" w:rsidR="003B4E46" w:rsidRDefault="003B4E46" w:rsidP="003B4E46">
      <w:pPr>
        <w:pStyle w:val="B2"/>
      </w:pPr>
      <w:r>
        <w:t>-</w:t>
      </w:r>
      <w:r>
        <w:tab/>
        <w:t>The concept of 4 F2F meetings with 2 electronic meetings was generally agreeable to align with the expected direction from SA leadership and the MHPG</w:t>
      </w:r>
    </w:p>
    <w:p w14:paraId="4EA3E056" w14:textId="6BCA175F" w:rsidR="003B4E46" w:rsidRPr="003B4E46" w:rsidRDefault="00BB31ED" w:rsidP="003B4E46">
      <w:pPr>
        <w:pStyle w:val="FP"/>
        <w:keepNext/>
        <w:rPr>
          <w:b/>
          <w:bCs/>
        </w:rPr>
      </w:pPr>
      <w:r>
        <w:rPr>
          <w:b/>
          <w:bCs/>
        </w:rPr>
        <w:t>Rel</w:t>
      </w:r>
      <w:r>
        <w:rPr>
          <w:b/>
          <w:bCs/>
        </w:rPr>
        <w:noBreakHyphen/>
      </w:r>
      <w:r w:rsidR="003B4E46" w:rsidRPr="003B4E46">
        <w:rPr>
          <w:b/>
          <w:bCs/>
        </w:rPr>
        <w:t>18 PINAPP alignment between SA WG3 and SA WG6:</w:t>
      </w:r>
    </w:p>
    <w:p w14:paraId="15F440DD" w14:textId="51C472C8" w:rsidR="003B4E46" w:rsidRDefault="003B4E46" w:rsidP="003B4E46">
      <w:pPr>
        <w:pStyle w:val="B1"/>
      </w:pPr>
      <w:r>
        <w:t>-</w:t>
      </w:r>
      <w:r>
        <w:tab/>
        <w:t>SA WG6 Chair was requested to raise the issue of non-alignment between SA WG3 and SA WG6 for the Release 18 work on PINAPP</w:t>
      </w:r>
    </w:p>
    <w:p w14:paraId="6EF94CD5" w14:textId="50D56A65" w:rsidR="003B4E46" w:rsidRDefault="003B4E46" w:rsidP="003B4E46">
      <w:pPr>
        <w:pStyle w:val="B1"/>
      </w:pPr>
      <w:r>
        <w:t>-</w:t>
      </w:r>
      <w:r>
        <w:tab/>
        <w:t>SA WG3 Response LS S6-232520:</w:t>
      </w:r>
    </w:p>
    <w:p w14:paraId="0A6400E1" w14:textId="449FE010" w:rsidR="003B4E46" w:rsidRDefault="003B4E46" w:rsidP="003B4E46">
      <w:pPr>
        <w:pStyle w:val="B2"/>
      </w:pPr>
      <w:r>
        <w:t>-</w:t>
      </w:r>
      <w:r>
        <w:tab/>
        <w:t>"SA WG3 thanks SA WG6 for the reply LS on Alignment of SA WG3 security aspects for Personal IoT Networks. SA3 has not considered developing security mechanisms addressing PINAPP security requirements specified in TS 23.542."</w:t>
      </w:r>
    </w:p>
    <w:p w14:paraId="683FADAE" w14:textId="5D0612FD" w:rsidR="003B4E46" w:rsidRDefault="003B4E46" w:rsidP="003B4E46">
      <w:pPr>
        <w:pStyle w:val="B1"/>
      </w:pPr>
      <w:r>
        <w:t>-</w:t>
      </w:r>
      <w:r>
        <w:tab/>
        <w:t>A Technical Specification released without appropriate security presents difficulty for any implementation</w:t>
      </w:r>
    </w:p>
    <w:p w14:paraId="17AC1780" w14:textId="5476E401" w:rsidR="003B4E46" w:rsidRPr="003B4E46" w:rsidRDefault="003B4E46" w:rsidP="003B4E46">
      <w:pPr>
        <w:pStyle w:val="FP"/>
        <w:keepNext/>
        <w:rPr>
          <w:b/>
          <w:bCs/>
        </w:rPr>
      </w:pPr>
      <w:r w:rsidRPr="003B4E46">
        <w:rPr>
          <w:b/>
          <w:bCs/>
        </w:rPr>
        <w:t>For</w:t>
      </w:r>
      <w:r w:rsidR="00BB31ED">
        <w:rPr>
          <w:b/>
          <w:bCs/>
        </w:rPr>
        <w:t xml:space="preserve"> TSG </w:t>
      </w:r>
      <w:r w:rsidR="00BB31ED" w:rsidRPr="003B4E46">
        <w:rPr>
          <w:b/>
          <w:bCs/>
        </w:rPr>
        <w:t>S</w:t>
      </w:r>
      <w:r w:rsidRPr="003B4E46">
        <w:rPr>
          <w:b/>
          <w:bCs/>
        </w:rPr>
        <w:t>A information and action:</w:t>
      </w:r>
    </w:p>
    <w:p w14:paraId="77F23629" w14:textId="1683A269" w:rsidR="003B4E46" w:rsidRPr="003B4E46" w:rsidRDefault="003B4E46" w:rsidP="003B4E46">
      <w:pPr>
        <w:pStyle w:val="B1"/>
        <w:rPr>
          <w:b/>
          <w:bCs/>
        </w:rPr>
      </w:pPr>
      <w:r w:rsidRPr="003B4E46">
        <w:rPr>
          <w:b/>
          <w:bCs/>
        </w:rPr>
        <w:t>-</w:t>
      </w:r>
      <w:r w:rsidRPr="003B4E46">
        <w:rPr>
          <w:b/>
          <w:bCs/>
        </w:rPr>
        <w:tab/>
        <w:t>Information: Technical Reports/Specifications</w:t>
      </w:r>
    </w:p>
    <w:p w14:paraId="0DF87103" w14:textId="666B8FFE" w:rsidR="003B4E46" w:rsidRDefault="003B4E46" w:rsidP="003B4E46">
      <w:pPr>
        <w:pStyle w:val="B2"/>
      </w:pPr>
      <w:r>
        <w:t>-</w:t>
      </w:r>
      <w:r>
        <w:tab/>
        <w:t>SP-230986 Presentation of TR 23.958 v1.0.0 for Information (EDGEAPP_EXT)</w:t>
      </w:r>
    </w:p>
    <w:p w14:paraId="12D06AFD" w14:textId="48D01A8E" w:rsidR="003B4E46" w:rsidRPr="003B4E46" w:rsidRDefault="003B4E46" w:rsidP="003B4E46">
      <w:pPr>
        <w:pStyle w:val="B1"/>
        <w:rPr>
          <w:b/>
          <w:bCs/>
        </w:rPr>
      </w:pPr>
      <w:r w:rsidRPr="003B4E46">
        <w:rPr>
          <w:b/>
          <w:bCs/>
        </w:rPr>
        <w:t>-</w:t>
      </w:r>
      <w:r w:rsidRPr="003B4E46">
        <w:rPr>
          <w:b/>
          <w:bCs/>
        </w:rPr>
        <w:tab/>
        <w:t>Action: New SIDs/WIDs</w:t>
      </w:r>
    </w:p>
    <w:p w14:paraId="3D07A43A" w14:textId="3DC2D9F7" w:rsidR="003B4E46" w:rsidRDefault="003B4E46" w:rsidP="003B4E46">
      <w:pPr>
        <w:pStyle w:val="B2"/>
      </w:pPr>
      <w:r>
        <w:t>-</w:t>
      </w:r>
      <w:r>
        <w:tab/>
        <w:t>SP-230987 New SID for Study on application layer support for AI/ML services</w:t>
      </w:r>
    </w:p>
    <w:p w14:paraId="100E3CC2" w14:textId="7A90F0C3" w:rsidR="003B4E46" w:rsidRDefault="003B4E46" w:rsidP="003B4E46">
      <w:pPr>
        <w:pStyle w:val="B2"/>
      </w:pPr>
      <w:r>
        <w:t>-</w:t>
      </w:r>
      <w:r>
        <w:tab/>
        <w:t xml:space="preserve">SP-230988 Revised WID on Enhanced Mission Critical Architecture for </w:t>
      </w:r>
      <w:r w:rsidR="00BB31ED">
        <w:t>Rel</w:t>
      </w:r>
      <w:r w:rsidR="00BB31ED">
        <w:noBreakHyphen/>
      </w:r>
      <w:r>
        <w:t>19</w:t>
      </w:r>
    </w:p>
    <w:p w14:paraId="103456E0" w14:textId="0F12952C" w:rsidR="003B4E46" w:rsidRDefault="003B4E46" w:rsidP="003B4E46">
      <w:pPr>
        <w:pStyle w:val="B2"/>
      </w:pPr>
      <w:r>
        <w:t>-</w:t>
      </w:r>
      <w:r>
        <w:tab/>
        <w:t>SP-230989 New WID on SEAL DD (Data Delivery) Phase 2</w:t>
      </w:r>
    </w:p>
    <w:p w14:paraId="3290A3A4" w14:textId="09F9D897" w:rsidR="003B4E46" w:rsidRDefault="003B4E46" w:rsidP="003B4E46">
      <w:pPr>
        <w:pStyle w:val="B2"/>
      </w:pPr>
      <w:r>
        <w:t>-</w:t>
      </w:r>
      <w:r>
        <w:tab/>
        <w:t>SP-230990 New WID on architecture for enabling Edge Applications Phase 3</w:t>
      </w:r>
    </w:p>
    <w:p w14:paraId="1F826645" w14:textId="27C1A247" w:rsidR="003B4E46" w:rsidRDefault="003B4E46" w:rsidP="003B4E46">
      <w:pPr>
        <w:pStyle w:val="B2"/>
      </w:pPr>
      <w:r>
        <w:t>-</w:t>
      </w:r>
      <w:r>
        <w:tab/>
        <w:t>SP-230991 New WID on Application Architecture for UAS applications Phase 3</w:t>
      </w:r>
    </w:p>
    <w:p w14:paraId="7B58D668" w14:textId="73C4AE3C" w:rsidR="003B4E46" w:rsidRDefault="003B4E46" w:rsidP="003B4E46">
      <w:pPr>
        <w:pStyle w:val="B2"/>
      </w:pPr>
      <w:r>
        <w:t>-</w:t>
      </w:r>
      <w:r>
        <w:tab/>
        <w:t>SP-230992 New WID on Guidelines for CAPIF Usage</w:t>
      </w:r>
    </w:p>
    <w:p w14:paraId="34A79261" w14:textId="77777777" w:rsidR="003B4E46" w:rsidRPr="0033795B" w:rsidRDefault="003B4E46" w:rsidP="003B4E46">
      <w:pPr>
        <w:pStyle w:val="FP"/>
        <w:keepNext/>
      </w:pPr>
    </w:p>
    <w:p w14:paraId="078D42FA" w14:textId="77777777" w:rsidR="007615D6" w:rsidRPr="005B25A1" w:rsidRDefault="007615D6" w:rsidP="007615D6">
      <w:pPr>
        <w:keepNext/>
        <w:keepLines/>
        <w:rPr>
          <w:b/>
          <w:bCs/>
        </w:rPr>
      </w:pPr>
      <w:r w:rsidRPr="005B25A1">
        <w:rPr>
          <w:b/>
          <w:bCs/>
        </w:rPr>
        <w:t>Plenary Discussion:</w:t>
      </w:r>
    </w:p>
    <w:p w14:paraId="403186D9" w14:textId="3BFAAE79" w:rsidR="004F14C3" w:rsidRDefault="00C929D0" w:rsidP="00C929D0">
      <w:pPr>
        <w:keepNext/>
      </w:pPr>
      <w:r>
        <w:t xml:space="preserve">There were no questions or comments. The SA WG6 Rel-19 Planning Status was provided in </w:t>
      </w:r>
      <w:r>
        <w:rPr>
          <w:color w:val="0000FF"/>
        </w:rPr>
        <w:t>SP-231107</w:t>
      </w:r>
      <w:r>
        <w:t>, which was reviewed.</w:t>
      </w:r>
    </w:p>
    <w:p w14:paraId="470EFEE2" w14:textId="4AB8600A" w:rsidR="004F14C3" w:rsidRPr="009623E3" w:rsidRDefault="004F14C3" w:rsidP="00C929D0">
      <w:pPr>
        <w:keepNext/>
      </w:pPr>
      <w:r>
        <w:t xml:space="preserve">The SA WG6 Chair was thanked for this report, which was </w:t>
      </w:r>
      <w:r w:rsidRPr="00C3284B">
        <w:rPr>
          <w:color w:val="0000FF"/>
        </w:rPr>
        <w:t>noted</w:t>
      </w:r>
      <w:r>
        <w:t>.</w:t>
      </w:r>
    </w:p>
    <w:p w14:paraId="7FBCD6C7" w14:textId="77777777" w:rsidR="001475CB" w:rsidRPr="00EB0339" w:rsidRDefault="001475CB" w:rsidP="001475CB">
      <w:r w:rsidRPr="005B25A1">
        <w:rPr>
          <w:b/>
          <w:bCs/>
        </w:rPr>
        <w:t>Status:</w:t>
      </w:r>
      <w:r>
        <w:t xml:space="preserve"> </w:t>
      </w:r>
      <w:r w:rsidRPr="00C3284B">
        <w:rPr>
          <w:color w:val="0000FF"/>
        </w:rPr>
        <w:t>Noted</w:t>
      </w:r>
      <w:r>
        <w:t>.</w:t>
      </w:r>
    </w:p>
    <w:p w14:paraId="0A0AFD80" w14:textId="5D386E3C" w:rsidR="00E00DA6" w:rsidRDefault="007615D6" w:rsidP="000A3FBD">
      <w:pPr>
        <w:pStyle w:val="NormTop"/>
      </w:pPr>
      <w:r>
        <w:rPr>
          <w:color w:val="0000FF"/>
        </w:rPr>
        <w:lastRenderedPageBreak/>
        <w:t>SP-231107</w:t>
      </w:r>
      <w:r w:rsidRPr="00D53282">
        <w:t xml:space="preserve"> </w:t>
      </w:r>
      <w:r>
        <w:t>(DISCUSSION) SA</w:t>
      </w:r>
      <w:r w:rsidR="001475CB">
        <w:t> </w:t>
      </w:r>
      <w:r>
        <w:t>WG6 Rel-19 Planning Status (Source: SA</w:t>
      </w:r>
      <w:r w:rsidR="001475CB">
        <w:t> </w:t>
      </w:r>
      <w:r>
        <w:t>WG6 Chair)</w:t>
      </w:r>
      <w:r>
        <w:br/>
      </w:r>
      <w:r w:rsidRPr="00D53282">
        <w:rPr>
          <w:b/>
        </w:rPr>
        <w:t>Document for:</w:t>
      </w:r>
      <w:r w:rsidRPr="00D53282">
        <w:t xml:space="preserve"> </w:t>
      </w:r>
      <w:r>
        <w:t>Discussion</w:t>
      </w:r>
      <w:r>
        <w:br/>
      </w:r>
      <w:r w:rsidRPr="00D53282">
        <w:rPr>
          <w:b/>
        </w:rPr>
        <w:t>Abstract:</w:t>
      </w:r>
      <w:r w:rsidRPr="00D53282">
        <w:t xml:space="preserve"> </w:t>
      </w:r>
      <w:r>
        <w:br/>
        <w:t>SA</w:t>
      </w:r>
      <w:r w:rsidR="001475CB">
        <w:t> WG</w:t>
      </w:r>
      <w:r>
        <w:t>6 Rel-19 Planning Status from the WG Chair.</w:t>
      </w:r>
    </w:p>
    <w:p w14:paraId="62ABDB9C" w14:textId="77777777" w:rsidR="007615D6" w:rsidRPr="005B25A1" w:rsidRDefault="007615D6" w:rsidP="007615D6">
      <w:pPr>
        <w:keepNext/>
        <w:keepLines/>
        <w:rPr>
          <w:b/>
          <w:bCs/>
        </w:rPr>
      </w:pPr>
      <w:r w:rsidRPr="005B25A1">
        <w:rPr>
          <w:b/>
          <w:bCs/>
        </w:rPr>
        <w:t>Plenary Discussion:</w:t>
      </w:r>
    </w:p>
    <w:p w14:paraId="7614CDC7" w14:textId="365E7C17" w:rsidR="007615D6" w:rsidRPr="00DB74FB" w:rsidRDefault="00DB74FB" w:rsidP="007615D6">
      <w:pPr>
        <w:keepNext/>
        <w:keepLines/>
      </w:pPr>
      <w:r>
        <w:t>AT&amp;T commented that the AIML WI is still under discussion in SA WG2 and asked if there will be any dependency of the FS_AIMLAPP on SA WG2. OPPO also questioned the feasibility of starting this SID in SA WG6 at this time. Interdigital asked why there is no study phase for EDGEAPP_Ph3. It was clarified that FS_AIMLAPP will have no dependency on other WGs.</w:t>
      </w:r>
      <w:r w:rsidR="00C929D0">
        <w:t xml:space="preserve"> Samsung commented that the FS_AIMLAPP is not related to the SA WG2 work in Rel-18 or potential Rel-19 work, which are AIMLsys (system) related.</w:t>
      </w:r>
      <w:r>
        <w:t xml:space="preserve"> The SA WG6 Chair clarified that any proposals with dependency on SA WG2 have not yet been agreed in SA WG6. Items where discussion has started but with dependencies are listed under 'Additional Candidate Rel-19 topics'.</w:t>
      </w:r>
      <w:r w:rsidR="00C929D0">
        <w:t xml:space="preserve"> Deutsche Telekom asked if the meeting schedule was decided or is there an expectation that ad-hoc may be needed. The SA WG6 Chair replied that they schedule ad-hoc meetings with the understanding that if they are not needed they will be cancelled. This was then </w:t>
      </w:r>
      <w:r w:rsidR="00C929D0" w:rsidRPr="00C3284B">
        <w:rPr>
          <w:color w:val="0000FF"/>
        </w:rPr>
        <w:t>noted</w:t>
      </w:r>
      <w:r w:rsidR="00C929D0">
        <w:t>.</w:t>
      </w:r>
    </w:p>
    <w:p w14:paraId="172750E5" w14:textId="04286818" w:rsidR="007615D6" w:rsidRPr="00EB0339" w:rsidRDefault="007615D6" w:rsidP="007615D6">
      <w:r w:rsidRPr="005B25A1">
        <w:rPr>
          <w:b/>
          <w:bCs/>
        </w:rPr>
        <w:t>Status:</w:t>
      </w:r>
      <w:r>
        <w:t xml:space="preserve"> </w:t>
      </w:r>
      <w:r w:rsidR="00DB74FB" w:rsidRPr="00C3284B">
        <w:rPr>
          <w:color w:val="0000FF"/>
        </w:rPr>
        <w:t>Noted</w:t>
      </w:r>
      <w:r w:rsidR="00DB74FB">
        <w:t>.</w:t>
      </w:r>
    </w:p>
    <w:p w14:paraId="58FD3E96" w14:textId="77777777" w:rsidR="00E604CC" w:rsidRDefault="00E604CC" w:rsidP="00BB3F37"/>
    <w:p w14:paraId="0656E593" w14:textId="77777777" w:rsidR="007615D6" w:rsidRDefault="007615D6" w:rsidP="0010433C">
      <w:pPr>
        <w:pStyle w:val="Heading2"/>
      </w:pPr>
      <w:bookmarkStart w:id="29" w:name="_Toc145733761"/>
      <w:r>
        <w:t>4.7</w:t>
      </w:r>
      <w:r>
        <w:tab/>
        <w:t>TSG RAN reporting and RAN ITU-R Ad Hoc Matters</w:t>
      </w:r>
      <w:bookmarkEnd w:id="29"/>
    </w:p>
    <w:p w14:paraId="4EB1ED27" w14:textId="77777777" w:rsidR="00E00DA6" w:rsidRDefault="007615D6" w:rsidP="000A3FBD">
      <w:pPr>
        <w:pStyle w:val="NormTop"/>
      </w:pPr>
      <w:r>
        <w:rPr>
          <w:color w:val="0000FF"/>
        </w:rPr>
        <w:t>SP-230821</w:t>
      </w:r>
      <w:r w:rsidRPr="00D53282">
        <w:t xml:space="preserve"> </w:t>
      </w:r>
      <w:r>
        <w:t>(REPORT) Status report of TSG RAN#101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RAN#101.</w:t>
      </w:r>
    </w:p>
    <w:p w14:paraId="305F9F39" w14:textId="77777777" w:rsidR="006920C7" w:rsidRDefault="006920C7" w:rsidP="006920C7">
      <w:pPr>
        <w:pStyle w:val="FP"/>
        <w:keepNext/>
        <w:rPr>
          <w:b/>
          <w:bCs/>
        </w:rPr>
      </w:pPr>
      <w:r w:rsidRPr="006920C7">
        <w:rPr>
          <w:b/>
          <w:bCs/>
        </w:rPr>
        <w:t>New leadership in TSG-RAN WGs</w:t>
      </w:r>
    </w:p>
    <w:p w14:paraId="17FCA3C6" w14:textId="2D25199A" w:rsidR="006920C7" w:rsidRPr="006920C7" w:rsidRDefault="006920C7" w:rsidP="006920C7">
      <w:pPr>
        <w:pStyle w:val="B1"/>
        <w:rPr>
          <w:b/>
          <w:bCs/>
        </w:rPr>
      </w:pPr>
      <w:r w:rsidRPr="006920C7">
        <w:rPr>
          <w:b/>
          <w:bCs/>
        </w:rPr>
        <w:t>-</w:t>
      </w:r>
      <w:r w:rsidRPr="006920C7">
        <w:rPr>
          <w:b/>
          <w:bCs/>
        </w:rPr>
        <w:tab/>
        <w:t>TSG RAN WG2</w:t>
      </w:r>
    </w:p>
    <w:p w14:paraId="3D6FF860" w14:textId="493AFED9" w:rsidR="006920C7" w:rsidRDefault="006920C7" w:rsidP="006920C7">
      <w:pPr>
        <w:pStyle w:val="B2"/>
      </w:pPr>
      <w:r>
        <w:t>-</w:t>
      </w:r>
      <w:r>
        <w:tab/>
        <w:t>Chair: Ms. Diana PANI (InterDigital/ATIS)</w:t>
      </w:r>
    </w:p>
    <w:p w14:paraId="6CB4D0A2" w14:textId="558F5781" w:rsidR="006920C7" w:rsidRPr="006920C7" w:rsidRDefault="006920C7" w:rsidP="006920C7">
      <w:pPr>
        <w:pStyle w:val="B1"/>
        <w:rPr>
          <w:b/>
          <w:bCs/>
        </w:rPr>
      </w:pPr>
      <w:r w:rsidRPr="006920C7">
        <w:rPr>
          <w:b/>
          <w:bCs/>
        </w:rPr>
        <w:t>-</w:t>
      </w:r>
      <w:r w:rsidRPr="006920C7">
        <w:rPr>
          <w:b/>
          <w:bCs/>
        </w:rPr>
        <w:tab/>
        <w:t>Vice Chairs:</w:t>
      </w:r>
    </w:p>
    <w:p w14:paraId="07C7C48B" w14:textId="258857EE" w:rsidR="006920C7" w:rsidRDefault="006920C7" w:rsidP="006920C7">
      <w:pPr>
        <w:pStyle w:val="B2"/>
      </w:pPr>
      <w:r>
        <w:t>-</w:t>
      </w:r>
      <w:r>
        <w:tab/>
        <w:t>Mr. Kyeongin JEONG (Samsung/TTA)</w:t>
      </w:r>
    </w:p>
    <w:p w14:paraId="4486CAAA" w14:textId="7AA20885" w:rsidR="006920C7" w:rsidRDefault="006920C7" w:rsidP="006920C7">
      <w:pPr>
        <w:pStyle w:val="B2"/>
      </w:pPr>
      <w:r>
        <w:t>-</w:t>
      </w:r>
      <w:r>
        <w:tab/>
        <w:t>Mr. Erlin</w:t>
      </w:r>
      <w:r>
        <w:tab/>
        <w:t>ZENG (CATT/CCSA)</w:t>
      </w:r>
    </w:p>
    <w:p w14:paraId="75D1DD8E" w14:textId="7812165F" w:rsidR="006920C7" w:rsidRPr="006920C7" w:rsidRDefault="006920C7" w:rsidP="006920C7">
      <w:pPr>
        <w:pStyle w:val="B1"/>
        <w:rPr>
          <w:b/>
          <w:bCs/>
        </w:rPr>
      </w:pPr>
      <w:r w:rsidRPr="006920C7">
        <w:rPr>
          <w:b/>
          <w:bCs/>
        </w:rPr>
        <w:t>-</w:t>
      </w:r>
      <w:r w:rsidRPr="006920C7">
        <w:rPr>
          <w:b/>
          <w:bCs/>
        </w:rPr>
        <w:tab/>
        <w:t>TSG RAN WG4</w:t>
      </w:r>
    </w:p>
    <w:p w14:paraId="60A2B7F1" w14:textId="0A9FA20F" w:rsidR="006920C7" w:rsidRDefault="006920C7" w:rsidP="006920C7">
      <w:pPr>
        <w:pStyle w:val="B2"/>
      </w:pPr>
      <w:r>
        <w:t>-</w:t>
      </w:r>
      <w:r>
        <w:tab/>
        <w:t>Chair: Mr. Xizeng Dai (Huawei/CCSA)</w:t>
      </w:r>
    </w:p>
    <w:p w14:paraId="4B328F13" w14:textId="39157F47" w:rsidR="006920C7" w:rsidRPr="006920C7" w:rsidRDefault="006920C7" w:rsidP="006920C7">
      <w:pPr>
        <w:pStyle w:val="B1"/>
        <w:rPr>
          <w:b/>
          <w:bCs/>
        </w:rPr>
      </w:pPr>
      <w:r w:rsidRPr="006920C7">
        <w:rPr>
          <w:b/>
          <w:bCs/>
        </w:rPr>
        <w:t>-</w:t>
      </w:r>
      <w:r w:rsidRPr="006920C7">
        <w:rPr>
          <w:b/>
          <w:bCs/>
        </w:rPr>
        <w:tab/>
        <w:t>Vice Chairs:</w:t>
      </w:r>
    </w:p>
    <w:p w14:paraId="56DE358B" w14:textId="5EBA3139" w:rsidR="006920C7" w:rsidRDefault="006920C7" w:rsidP="006920C7">
      <w:pPr>
        <w:pStyle w:val="B2"/>
      </w:pPr>
      <w:r>
        <w:t>-</w:t>
      </w:r>
      <w:r>
        <w:tab/>
        <w:t>Mr. Gene FONG (Qualcomm/ATIS)</w:t>
      </w:r>
    </w:p>
    <w:p w14:paraId="447D33FF" w14:textId="0705180A" w:rsidR="006920C7" w:rsidRDefault="006920C7" w:rsidP="006920C7">
      <w:pPr>
        <w:pStyle w:val="B2"/>
      </w:pPr>
      <w:r>
        <w:t>-</w:t>
      </w:r>
      <w:r>
        <w:tab/>
        <w:t>Ms. Shan YANG (China Telecom/CCSA)</w:t>
      </w:r>
    </w:p>
    <w:p w14:paraId="532A780C" w14:textId="77777777" w:rsidR="006920C7" w:rsidRDefault="006920C7" w:rsidP="006920C7">
      <w:pPr>
        <w:pStyle w:val="FP"/>
        <w:keepNext/>
        <w:rPr>
          <w:b/>
          <w:bCs/>
        </w:rPr>
      </w:pPr>
      <w:r w:rsidRPr="006920C7">
        <w:rPr>
          <w:b/>
          <w:bCs/>
        </w:rPr>
        <w:t>Administrative aspects</w:t>
      </w:r>
    </w:p>
    <w:p w14:paraId="3977B7DA" w14:textId="7888852A" w:rsidR="006920C7" w:rsidRDefault="006920C7" w:rsidP="006920C7">
      <w:pPr>
        <w:pStyle w:val="B1"/>
      </w:pPr>
      <w:r>
        <w:t>-</w:t>
      </w:r>
      <w:r>
        <w:tab/>
        <w:t>RAN#101 approved the MCC TF 160 report in RP-231513</w:t>
      </w:r>
    </w:p>
    <w:p w14:paraId="459D5462" w14:textId="7473A5C1" w:rsidR="006920C7" w:rsidRDefault="006920C7" w:rsidP="006920C7">
      <w:pPr>
        <w:pStyle w:val="B1"/>
      </w:pPr>
      <w:r>
        <w:t>-</w:t>
      </w:r>
      <w:r>
        <w:tab/>
        <w:t>MCC presented the proposed new use of "WID" and "SID" in RP-232603 (along with the proposed new WID/SID templates &amp; the proposed 3GPP working procedure update)</w:t>
      </w:r>
    </w:p>
    <w:p w14:paraId="050564FA" w14:textId="1C9A6285" w:rsidR="006920C7" w:rsidRPr="006920C7" w:rsidRDefault="006920C7" w:rsidP="006920C7">
      <w:pPr>
        <w:pStyle w:val="B1"/>
        <w:rPr>
          <w:b/>
          <w:bCs/>
          <w:color w:val="0000FF"/>
        </w:rPr>
      </w:pPr>
      <w:r w:rsidRPr="006920C7">
        <w:rPr>
          <w:b/>
          <w:bCs/>
          <w:color w:val="0000FF"/>
        </w:rPr>
        <w:t>-</w:t>
      </w:r>
      <w:r w:rsidRPr="006920C7">
        <w:rPr>
          <w:b/>
          <w:bCs/>
          <w:color w:val="0000FF"/>
        </w:rPr>
        <w:tab/>
        <w:t>Overall, RAN feedback is NEGATIVE</w:t>
      </w:r>
    </w:p>
    <w:p w14:paraId="4D622086" w14:textId="13A9004C" w:rsidR="006920C7" w:rsidRDefault="006920C7" w:rsidP="006920C7">
      <w:pPr>
        <w:pStyle w:val="FP"/>
        <w:keepNext/>
        <w:rPr>
          <w:b/>
          <w:bCs/>
        </w:rPr>
      </w:pPr>
      <w:r w:rsidRPr="006920C7">
        <w:rPr>
          <w:b/>
          <w:bCs/>
        </w:rPr>
        <w:t>TSG RAN project update</w:t>
      </w:r>
      <w:r w:rsidR="00C21010">
        <w:rPr>
          <w:b/>
          <w:bCs/>
        </w:rPr>
        <w:t xml:space="preserve"> (see slides for details)</w:t>
      </w:r>
    </w:p>
    <w:p w14:paraId="3D0D3668" w14:textId="1F21EAED" w:rsidR="00C21010" w:rsidRPr="00C21010" w:rsidRDefault="00C21010" w:rsidP="00C21010">
      <w:pPr>
        <w:pStyle w:val="B1"/>
        <w:rPr>
          <w:b/>
          <w:bCs/>
        </w:rPr>
      </w:pPr>
      <w:r w:rsidRPr="00C21010">
        <w:rPr>
          <w:b/>
          <w:bCs/>
        </w:rPr>
        <w:t>-</w:t>
      </w:r>
      <w:r w:rsidRPr="00C21010">
        <w:rPr>
          <w:b/>
          <w:bCs/>
        </w:rPr>
        <w:tab/>
        <w:t>RAN Chair's Guidance for RAN Release 19 is endorsed in RP-231540</w:t>
      </w:r>
    </w:p>
    <w:p w14:paraId="28137438" w14:textId="3A15F5D1" w:rsidR="00C21010" w:rsidRDefault="00C21010" w:rsidP="00C21010">
      <w:pPr>
        <w:pStyle w:val="B2"/>
      </w:pPr>
      <w:r>
        <w:t>-</w:t>
      </w:r>
      <w:r>
        <w:tab/>
        <w:t>A list of items organized by the leading WG (RAN1/2/3) are provided in the sequel, which is to be used for subsequent discussion till RAN#102</w:t>
      </w:r>
    </w:p>
    <w:p w14:paraId="760C77B9" w14:textId="26375B8C" w:rsidR="00C21010" w:rsidRDefault="00C21010" w:rsidP="00C21010">
      <w:pPr>
        <w:pStyle w:val="B2"/>
      </w:pPr>
      <w:r>
        <w:t>-</w:t>
      </w:r>
      <w:r>
        <w:tab/>
        <w:t>No email discussion is intended during 4Q'2023</w:t>
      </w:r>
    </w:p>
    <w:p w14:paraId="2F1298B8" w14:textId="3E393699" w:rsidR="00C21010" w:rsidRPr="00C21010" w:rsidRDefault="00C21010" w:rsidP="00C21010">
      <w:pPr>
        <w:pStyle w:val="B1"/>
        <w:rPr>
          <w:b/>
          <w:bCs/>
        </w:rPr>
      </w:pPr>
      <w:r w:rsidRPr="00C21010">
        <w:rPr>
          <w:b/>
          <w:bCs/>
        </w:rPr>
        <w:t>-</w:t>
      </w:r>
      <w:r w:rsidRPr="00C21010">
        <w:rPr>
          <w:b/>
          <w:bCs/>
        </w:rPr>
        <w:tab/>
        <w:t>A subset of these items in the list are expected to be approved for RAN Rel-19 in RAN#102</w:t>
      </w:r>
    </w:p>
    <w:p w14:paraId="0D2907DC" w14:textId="2A585BEC" w:rsidR="00C21010" w:rsidRDefault="00C21010" w:rsidP="00C21010">
      <w:pPr>
        <w:pStyle w:val="B2"/>
      </w:pPr>
      <w:r>
        <w:t>-</w:t>
      </w:r>
      <w:r>
        <w:tab/>
        <w:t>All items are subject to discussion and justification, and may be potentially split, consolidated, or dropped, until RAN#102</w:t>
      </w:r>
    </w:p>
    <w:p w14:paraId="4FFE00DA" w14:textId="01CCD92F" w:rsidR="00C21010" w:rsidRDefault="00C21010" w:rsidP="00C21010">
      <w:pPr>
        <w:pStyle w:val="B2"/>
      </w:pPr>
      <w:r>
        <w:t>-</w:t>
      </w:r>
      <w:r>
        <w:tab/>
        <w:t>It is critical to ensure all WGs's load in Rel-19 is reasonable, and lower than that of Rel-18!</w:t>
      </w:r>
    </w:p>
    <w:p w14:paraId="1486709F" w14:textId="6CB59815" w:rsidR="00C21010" w:rsidRDefault="00C21010" w:rsidP="00C21010">
      <w:pPr>
        <w:pStyle w:val="B2"/>
      </w:pPr>
      <w:r>
        <w:t>-</w:t>
      </w:r>
      <w:r>
        <w:tab/>
        <w:t>In approving RAN1/2/3-led projects in RAN#102 (see also RWS-230488)</w:t>
      </w:r>
    </w:p>
    <w:p w14:paraId="61445EA8" w14:textId="29D020A4" w:rsidR="00C21010" w:rsidRDefault="00C21010" w:rsidP="00C21010">
      <w:pPr>
        <w:pStyle w:val="B3"/>
      </w:pPr>
      <w:r>
        <w:t>-</w:t>
      </w:r>
      <w:r>
        <w:tab/>
        <w:t>Some RAN1/2/3 WG capacity (in terms of # TUs) will be reserved ([~10%]); All WGs would have dedicated TUs to handle impacts from other WGs (including other WG-led projects and misc. impact within RAN and from other TSGs)</w:t>
      </w:r>
    </w:p>
    <w:p w14:paraId="1B06C9DF" w14:textId="6062C542" w:rsidR="00C21010" w:rsidRPr="00C21010" w:rsidRDefault="00C21010" w:rsidP="00C21010">
      <w:pPr>
        <w:pStyle w:val="B1"/>
        <w:rPr>
          <w:b/>
          <w:bCs/>
        </w:rPr>
      </w:pPr>
      <w:r w:rsidRPr="00C21010">
        <w:rPr>
          <w:b/>
          <w:bCs/>
        </w:rPr>
        <w:t>-</w:t>
      </w:r>
      <w:r w:rsidRPr="00C21010">
        <w:rPr>
          <w:b/>
          <w:bCs/>
        </w:rPr>
        <w:tab/>
        <w:t>A first order estimate of the expected TU for the leading WG is also provided for each project</w:t>
      </w:r>
    </w:p>
    <w:p w14:paraId="4F47357B" w14:textId="6A882AE9" w:rsidR="00C21010" w:rsidRDefault="00C21010" w:rsidP="00C21010">
      <w:pPr>
        <w:pStyle w:val="B2"/>
      </w:pPr>
      <w:r>
        <w:t>-</w:t>
      </w:r>
      <w:r>
        <w:tab/>
        <w:t>The final TU allocation (including both the primary and second WGs) is to be decided in December; The detailed TU allocation may be different across WG meetings and/or across different projects; The scopes for each item are to be further discussed in RAN#101 and RAN#102</w:t>
      </w:r>
    </w:p>
    <w:p w14:paraId="2ABFD358" w14:textId="15B026E2" w:rsidR="00C21010" w:rsidRPr="00C21010" w:rsidRDefault="00C21010" w:rsidP="00C21010">
      <w:pPr>
        <w:pStyle w:val="B1"/>
      </w:pPr>
      <w:r w:rsidRPr="00C21010">
        <w:t>-</w:t>
      </w:r>
      <w:r w:rsidRPr="00C21010">
        <w:tab/>
        <w:t>Note: even after the Dec'23 Rel-19 package approval, based on the progress and commercial needs, there may be room for additional new but smaller projects</w:t>
      </w:r>
    </w:p>
    <w:p w14:paraId="6BC2993C" w14:textId="54C6C1B8" w:rsidR="00C21010" w:rsidRDefault="00C21010" w:rsidP="00C21010">
      <w:pPr>
        <w:pStyle w:val="B2"/>
      </w:pPr>
      <w:r>
        <w:lastRenderedPageBreak/>
        <w:t>-</w:t>
      </w:r>
      <w:r>
        <w:tab/>
        <w:t>Similar to Rel-18, and will be carefully managed (e.g., not expected to have new additional projects at the beginning of Rel-19)</w:t>
      </w:r>
    </w:p>
    <w:p w14:paraId="7A8CED7C" w14:textId="1C1BA62C" w:rsidR="00C21010" w:rsidRDefault="00C21010" w:rsidP="006920C7">
      <w:pPr>
        <w:pStyle w:val="B1"/>
        <w:rPr>
          <w:b/>
          <w:bCs/>
        </w:rPr>
      </w:pPr>
    </w:p>
    <w:p w14:paraId="5F2E7CDF" w14:textId="3A44C02A" w:rsidR="00C21010" w:rsidRPr="00C21010" w:rsidRDefault="00C21010" w:rsidP="006920C7">
      <w:pPr>
        <w:pStyle w:val="B1"/>
        <w:rPr>
          <w:b/>
          <w:bCs/>
        </w:rPr>
      </w:pPr>
      <w:r w:rsidRPr="00C21010">
        <w:rPr>
          <w:b/>
          <w:bCs/>
        </w:rPr>
        <w:t>-</w:t>
      </w:r>
      <w:r w:rsidRPr="00C21010">
        <w:rPr>
          <w:b/>
          <w:bCs/>
        </w:rPr>
        <w:tab/>
        <w:t>Rel-19 Discussion Summary</w:t>
      </w:r>
    </w:p>
    <w:p w14:paraId="35CA95E0" w14:textId="4E2EFD1D" w:rsidR="00C21010" w:rsidRDefault="00C21010" w:rsidP="00C21010">
      <w:pPr>
        <w:pStyle w:val="B2"/>
      </w:pPr>
      <w:r>
        <w:t>-</w:t>
      </w:r>
      <w:r>
        <w:tab/>
        <w:t>Extensive discussion was arranged for potential Rel-19 topics - discussion summary listed</w:t>
      </w:r>
    </w:p>
    <w:p w14:paraId="7E5B11AA" w14:textId="556E184B" w:rsidR="00C21010" w:rsidRDefault="00C21010" w:rsidP="00C21010">
      <w:pPr>
        <w:pStyle w:val="B3"/>
      </w:pPr>
      <w:r>
        <w:t>-</w:t>
      </w:r>
      <w:r>
        <w:tab/>
        <w:t>Discussion on some potential projects reveals that they may have SA/CT dependence, e.g., the multi-modal discussion in Rel-19 XR in relation to SA2/SA4 work, alignment of the AI/ML framework between RAN and CN, Store &amp; Forward for IoT NTN, etc.</w:t>
      </w:r>
    </w:p>
    <w:p w14:paraId="670071DE" w14:textId="563D07A4" w:rsidR="00C21010" w:rsidRPr="006920C7" w:rsidRDefault="00C21010" w:rsidP="006920C7">
      <w:pPr>
        <w:pStyle w:val="B1"/>
      </w:pPr>
    </w:p>
    <w:p w14:paraId="6D1655FC" w14:textId="77777777" w:rsidR="006920C7" w:rsidRPr="006920C7" w:rsidRDefault="006920C7" w:rsidP="006920C7">
      <w:pPr>
        <w:pStyle w:val="FP"/>
        <w:keepNext/>
        <w:rPr>
          <w:b/>
          <w:bCs/>
        </w:rPr>
      </w:pPr>
      <w:r w:rsidRPr="006920C7">
        <w:rPr>
          <w:b/>
          <w:bCs/>
        </w:rPr>
        <w:t>ITU matters</w:t>
      </w:r>
    </w:p>
    <w:p w14:paraId="554BE823" w14:textId="3DCA4853" w:rsidR="006920C7" w:rsidRPr="006920C7" w:rsidRDefault="006920C7" w:rsidP="006920C7">
      <w:pPr>
        <w:pStyle w:val="B1"/>
        <w:rPr>
          <w:b/>
          <w:bCs/>
        </w:rPr>
      </w:pPr>
      <w:r w:rsidRPr="006920C7">
        <w:rPr>
          <w:b/>
          <w:bCs/>
        </w:rPr>
        <w:t>-</w:t>
      </w:r>
      <w:r w:rsidRPr="006920C7">
        <w:rPr>
          <w:b/>
          <w:bCs/>
        </w:rPr>
        <w:tab/>
        <w:t>The following LSs are agreed</w:t>
      </w:r>
    </w:p>
    <w:p w14:paraId="3A6841CB" w14:textId="485B01A0" w:rsidR="006920C7" w:rsidRDefault="006920C7" w:rsidP="006920C7">
      <w:pPr>
        <w:pStyle w:val="B2"/>
      </w:pPr>
      <w:r>
        <w:t>-</w:t>
      </w:r>
      <w:r>
        <w:tab/>
        <w:t>Draft reply LS to ITU-R WP5D_TEMP_895rev1 = RP-231519 on the schedule for updating Recommendation ITU-R M.2012 to revision 7 (to: SA; cc: -; contact: Novamint) in RP-232601</w:t>
      </w:r>
    </w:p>
    <w:p w14:paraId="5AE9BE46" w14:textId="2CA52A73" w:rsidR="006920C7" w:rsidRDefault="006920C7" w:rsidP="006920C7">
      <w:pPr>
        <w:pStyle w:val="B2"/>
      </w:pPr>
      <w:r>
        <w:t>-</w:t>
      </w:r>
      <w:r>
        <w:tab/>
        <w:t>Draft reply LS to ITU-R WP5D_TEMP_917rev1 = RP-231520 on the schedule for updating Recommendation ITU-R M.2150 to revision 3 (to: SA; cc: -; contact: Novamint) in RP-232602</w:t>
      </w:r>
    </w:p>
    <w:p w14:paraId="1EC94BEC" w14:textId="3B25F084" w:rsidR="006920C7" w:rsidRPr="006920C7" w:rsidRDefault="006920C7" w:rsidP="006920C7">
      <w:pPr>
        <w:pStyle w:val="B1"/>
        <w:rPr>
          <w:b/>
          <w:bCs/>
        </w:rPr>
      </w:pPr>
      <w:r w:rsidRPr="006920C7">
        <w:rPr>
          <w:b/>
          <w:bCs/>
        </w:rPr>
        <w:t>-</w:t>
      </w:r>
      <w:r w:rsidRPr="006920C7">
        <w:rPr>
          <w:b/>
          <w:bCs/>
        </w:rPr>
        <w:tab/>
        <w:t>Regarding 3GPP submission towards IMT-2020 Satellite:</w:t>
      </w:r>
    </w:p>
    <w:p w14:paraId="45D212A2" w14:textId="521E7C52" w:rsidR="006920C7" w:rsidRDefault="006920C7" w:rsidP="006920C7">
      <w:pPr>
        <w:pStyle w:val="B2"/>
      </w:pPr>
      <w:r>
        <w:t>-</w:t>
      </w:r>
      <w:r>
        <w:tab/>
        <w:t>Revised SID: Study on self-evaluation towards the IMT-2020 submission of the 3GPP Satellite Radio Interface Technology approved in RP-231945</w:t>
      </w:r>
    </w:p>
    <w:p w14:paraId="544FFAEF" w14:textId="2F8F12AB" w:rsidR="006920C7" w:rsidRDefault="006920C7" w:rsidP="006920C7">
      <w:pPr>
        <w:pStyle w:val="B3"/>
      </w:pPr>
      <w:r>
        <w:t>-</w:t>
      </w:r>
      <w:r>
        <w:tab/>
        <w:t>Status report for the SI can be found in RP-231944</w:t>
      </w:r>
    </w:p>
    <w:p w14:paraId="1BE7C8C3" w14:textId="119E9E9D" w:rsidR="006920C7" w:rsidRDefault="006920C7" w:rsidP="006920C7">
      <w:pPr>
        <w:pStyle w:val="B2"/>
      </w:pPr>
      <w:r>
        <w:t>-</w:t>
      </w:r>
      <w:r>
        <w:tab/>
        <w:t>TR 37.911 v0.1.0 on Study on self-evaluation towards the IMT-2020 submission of the 3GPP Satellite Radio Interface Technology approved in RP-232645</w:t>
      </w:r>
    </w:p>
    <w:p w14:paraId="71D8545C" w14:textId="2C5FF8E1" w:rsidR="006920C7" w:rsidRPr="006920C7" w:rsidRDefault="006920C7" w:rsidP="006920C7">
      <w:pPr>
        <w:pStyle w:val="B1"/>
        <w:rPr>
          <w:b/>
          <w:bCs/>
        </w:rPr>
      </w:pPr>
      <w:r w:rsidRPr="006920C7">
        <w:rPr>
          <w:b/>
          <w:bCs/>
        </w:rPr>
        <w:t>-</w:t>
      </w:r>
      <w:r w:rsidRPr="006920C7">
        <w:rPr>
          <w:b/>
          <w:bCs/>
        </w:rPr>
        <w:tab/>
        <w:t>In response to the LS from ITU-R WP5D in RP-231518 (on completion of draft new Recommendation ITU-R M.[IMT.FRAMEWORK FOR 2030 AND BEYOND]), RAN#101 received several contributions regarding 3GPP work planning towards IMT-2030 submission, and had the initial discussion</w:t>
      </w:r>
    </w:p>
    <w:p w14:paraId="2EF62E84" w14:textId="1E729F87" w:rsidR="006920C7" w:rsidRDefault="006920C7" w:rsidP="006920C7">
      <w:pPr>
        <w:pStyle w:val="B2"/>
      </w:pPr>
      <w:r>
        <w:t>-</w:t>
      </w:r>
      <w:r>
        <w:tab/>
        <w:t>Close coordination with SA/CT is necessary; expecting 1st detailed discussion in RAN#102</w:t>
      </w:r>
    </w:p>
    <w:p w14:paraId="50810C59" w14:textId="13293580" w:rsidR="006920C7" w:rsidRDefault="006920C7" w:rsidP="006920C7">
      <w:pPr>
        <w:pStyle w:val="FP"/>
        <w:keepNext/>
      </w:pPr>
    </w:p>
    <w:p w14:paraId="1AE3C637" w14:textId="77777777" w:rsidR="007615D6" w:rsidRPr="005B25A1" w:rsidRDefault="007615D6" w:rsidP="007615D6">
      <w:pPr>
        <w:keepNext/>
        <w:keepLines/>
        <w:rPr>
          <w:b/>
          <w:bCs/>
        </w:rPr>
      </w:pPr>
      <w:r w:rsidRPr="005B25A1">
        <w:rPr>
          <w:b/>
          <w:bCs/>
        </w:rPr>
        <w:t>Plenary Discussion:</w:t>
      </w:r>
    </w:p>
    <w:p w14:paraId="1E4935A7" w14:textId="4491D5D9" w:rsidR="004F14C3" w:rsidRPr="00B939BC" w:rsidRDefault="004F14C3" w:rsidP="004F14C3">
      <w:pPr>
        <w:keepNext/>
        <w:keepLines/>
        <w:tabs>
          <w:tab w:val="clear" w:pos="567"/>
          <w:tab w:val="clear" w:pos="851"/>
          <w:tab w:val="clear" w:pos="1134"/>
          <w:tab w:val="clear" w:pos="1418"/>
          <w:tab w:val="clear" w:pos="1701"/>
        </w:tabs>
        <w:ind w:left="1134" w:hanging="1134"/>
      </w:pPr>
      <w:r>
        <w:t>Slide </w:t>
      </w:r>
      <w:r w:rsidR="00C21010">
        <w:t>14</w:t>
      </w:r>
      <w:r>
        <w:t>:</w:t>
      </w:r>
      <w:r>
        <w:tab/>
      </w:r>
      <w:r w:rsidR="00C21010">
        <w:t>The</w:t>
      </w:r>
      <w:r w:rsidR="00B939BC">
        <w:t xml:space="preserve"> TSG R</w:t>
      </w:r>
      <w:r w:rsidR="00C21010">
        <w:t>AN Chair clarified that more discussion is expected in</w:t>
      </w:r>
      <w:r w:rsidR="00B939BC">
        <w:t xml:space="preserve"> TSG R</w:t>
      </w:r>
      <w:r w:rsidR="00C21010">
        <w:t xml:space="preserve">AN#102 but close </w:t>
      </w:r>
      <w:r w:rsidR="00C21010" w:rsidRPr="00B939BC">
        <w:t>coordination between TSGs will be necessary for the Release 19 content planning. The</w:t>
      </w:r>
      <w:r w:rsidR="00B939BC" w:rsidRPr="00B939BC">
        <w:t xml:space="preserve"> TSG S</w:t>
      </w:r>
      <w:r w:rsidR="00C21010" w:rsidRPr="00B939BC">
        <w:t>A Chair added that coordinated Rel-19 content definition will be done jointly between the TSGs in</w:t>
      </w:r>
      <w:r w:rsidR="00B939BC" w:rsidRPr="00B939BC">
        <w:t xml:space="preserve"> the</w:t>
      </w:r>
      <w:r w:rsidR="00C21010" w:rsidRPr="00B939BC">
        <w:t xml:space="preserve"> December 2023</w:t>
      </w:r>
      <w:r w:rsidR="00B939BC" w:rsidRPr="00B939BC">
        <w:t xml:space="preserve"> meetings</w:t>
      </w:r>
      <w:r w:rsidR="00C21010" w:rsidRPr="00B939BC">
        <w:t>.</w:t>
      </w:r>
      <w:r w:rsidR="00B939BC" w:rsidRPr="00B939BC">
        <w:t xml:space="preserve"> The TSG RAN chair commented that it is hoped to endorse some high level content in December.</w:t>
      </w:r>
    </w:p>
    <w:p w14:paraId="44AB54AB" w14:textId="015D432C" w:rsidR="00B939BC" w:rsidRDefault="00B939BC" w:rsidP="004F14C3">
      <w:pPr>
        <w:keepNext/>
        <w:keepLines/>
        <w:tabs>
          <w:tab w:val="clear" w:pos="567"/>
          <w:tab w:val="clear" w:pos="851"/>
          <w:tab w:val="clear" w:pos="1134"/>
          <w:tab w:val="clear" w:pos="1418"/>
          <w:tab w:val="clear" w:pos="1701"/>
        </w:tabs>
        <w:ind w:left="1134" w:hanging="1134"/>
      </w:pPr>
      <w:r w:rsidRPr="00B939BC">
        <w:t>General:</w:t>
      </w:r>
      <w:r w:rsidRPr="00B939BC">
        <w:tab/>
        <w:t>AT&amp;T asked whether there will be any normative work on Sensing. The TSG RAN Chair replied that it is too early to determine whether there will be any normative work.</w:t>
      </w:r>
    </w:p>
    <w:p w14:paraId="3F5F456D" w14:textId="5600561E" w:rsidR="00B939BC" w:rsidRDefault="00B939BC" w:rsidP="004F14C3">
      <w:pPr>
        <w:keepNext/>
        <w:keepLines/>
        <w:tabs>
          <w:tab w:val="clear" w:pos="567"/>
          <w:tab w:val="clear" w:pos="851"/>
          <w:tab w:val="clear" w:pos="1134"/>
          <w:tab w:val="clear" w:pos="1418"/>
          <w:tab w:val="clear" w:pos="1701"/>
        </w:tabs>
        <w:ind w:left="1134" w:hanging="1134"/>
      </w:pPr>
      <w:r>
        <w:t>Slide 16:</w:t>
      </w:r>
      <w:r>
        <w:tab/>
        <w:t>Work planning towards IMT-2030 submission: It was clarified that the TSG Chairs will coordinate on the ITU matters in order to determine what is needed to prepare for the ITU-R M.2030 submission. Some guidance will be needed for SA WG1 in December as they start the Rel-20 requirements work towards the '6G' system.</w:t>
      </w:r>
    </w:p>
    <w:p w14:paraId="7694BC4F" w14:textId="75C67B96" w:rsidR="00B939BC" w:rsidRDefault="00B939BC" w:rsidP="004F14C3">
      <w:pPr>
        <w:keepNext/>
        <w:keepLines/>
        <w:tabs>
          <w:tab w:val="clear" w:pos="567"/>
          <w:tab w:val="clear" w:pos="851"/>
          <w:tab w:val="clear" w:pos="1134"/>
          <w:tab w:val="clear" w:pos="1418"/>
          <w:tab w:val="clear" w:pos="1701"/>
        </w:tabs>
        <w:ind w:left="1134" w:hanging="1134"/>
      </w:pPr>
      <w:r>
        <w:t>Slide 12:</w:t>
      </w:r>
      <w:r>
        <w:tab/>
      </w:r>
      <w:r w:rsidR="009E0D07">
        <w:t>Coordination of Rel-19 content: The TSG RAN Chair reported that the endorsed items were not finally decided, but expected to be candidate topics for Rel-19. The TSG CT Chair reported that there was a desire in TSG CT to have a TSG SA/TSG CT/TSG RAN joint session at TSG SA#102.</w:t>
      </w:r>
    </w:p>
    <w:p w14:paraId="0C64C9FD" w14:textId="76E43765" w:rsidR="009E0D07" w:rsidRDefault="009E0D07" w:rsidP="004F14C3">
      <w:pPr>
        <w:keepNext/>
        <w:keepLines/>
        <w:tabs>
          <w:tab w:val="clear" w:pos="567"/>
          <w:tab w:val="clear" w:pos="851"/>
          <w:tab w:val="clear" w:pos="1134"/>
          <w:tab w:val="clear" w:pos="1418"/>
          <w:tab w:val="clear" w:pos="1701"/>
        </w:tabs>
        <w:ind w:left="1134" w:hanging="1134"/>
      </w:pPr>
      <w:r>
        <w:t>Slide 5:</w:t>
      </w:r>
      <w:r>
        <w:tab/>
        <w:t>The proposed separate WID/SID Templates received an unfavourable response from TSG RAN and the MCC Work Plan Manager asked what the expected way forward was in TSG SA. The TSG SA Chair suggested that this may be postponed if desired when this is further discussed in this TSG SA meeting.</w:t>
      </w:r>
    </w:p>
    <w:p w14:paraId="7E85DFCC" w14:textId="36FA745C" w:rsidR="009E0D07" w:rsidRDefault="009E0D07" w:rsidP="004F14C3">
      <w:pPr>
        <w:keepNext/>
        <w:keepLines/>
        <w:tabs>
          <w:tab w:val="clear" w:pos="567"/>
          <w:tab w:val="clear" w:pos="851"/>
          <w:tab w:val="clear" w:pos="1134"/>
          <w:tab w:val="clear" w:pos="1418"/>
          <w:tab w:val="clear" w:pos="1701"/>
        </w:tabs>
        <w:ind w:left="1134" w:hanging="1134"/>
      </w:pPr>
      <w:r>
        <w:t>General:</w:t>
      </w:r>
      <w:r>
        <w:tab/>
        <w:t>The TSG RAN Chair provided some clarifications on the slides in response to questions. It was noted that TSG RAN are doing their best to provide TSG SA with early indications on their progress and decisions for Rel-19.</w:t>
      </w:r>
    </w:p>
    <w:p w14:paraId="799C0F39" w14:textId="0FB843BB" w:rsidR="004F14C3" w:rsidRPr="009623E3" w:rsidRDefault="004F14C3" w:rsidP="004F14C3">
      <w:r>
        <w:t xml:space="preserve">The TSG RAN Chair was thanked for this report, which was </w:t>
      </w:r>
      <w:r w:rsidRPr="00C3284B">
        <w:rPr>
          <w:color w:val="0000FF"/>
        </w:rPr>
        <w:t>noted</w:t>
      </w:r>
      <w:r>
        <w:t>.</w:t>
      </w:r>
    </w:p>
    <w:p w14:paraId="0E72F272" w14:textId="032298B3" w:rsidR="007615D6" w:rsidRPr="00EB0339" w:rsidRDefault="007615D6" w:rsidP="007615D6">
      <w:r w:rsidRPr="005B25A1">
        <w:rPr>
          <w:b/>
          <w:bCs/>
        </w:rPr>
        <w:t>Status:</w:t>
      </w:r>
      <w:r>
        <w:t xml:space="preserve"> </w:t>
      </w:r>
      <w:r w:rsidR="00B939BC" w:rsidRPr="00C3284B">
        <w:rPr>
          <w:color w:val="0000FF"/>
        </w:rPr>
        <w:t>Noted</w:t>
      </w:r>
      <w:r w:rsidR="00B939BC">
        <w:t>.</w:t>
      </w:r>
    </w:p>
    <w:p w14:paraId="118265C1" w14:textId="72B9978C" w:rsidR="00E4270B" w:rsidRDefault="00E4270B" w:rsidP="00E4270B">
      <w:pPr>
        <w:pStyle w:val="NormTop"/>
      </w:pPr>
      <w:r>
        <w:rPr>
          <w:color w:val="0000FF"/>
        </w:rPr>
        <w:lastRenderedPageBreak/>
        <w:t>SP-230819</w:t>
      </w:r>
      <w:r w:rsidRPr="00D53282">
        <w:t xml:space="preserve"> </w:t>
      </w:r>
      <w:r>
        <w:t>(LS IN) LS from TSG RAN: DRAFT LTI on the schedule for updating Recommendation ITU-R M.2012 to revision 7 (Source: TSG RAN (RP-232601))</w:t>
      </w:r>
      <w:r>
        <w:br/>
      </w:r>
      <w:r w:rsidRPr="00D53282">
        <w:rPr>
          <w:b/>
        </w:rPr>
        <w:t>Document for:</w:t>
      </w:r>
      <w:r w:rsidRPr="00D53282">
        <w:t xml:space="preserve"> </w:t>
      </w:r>
      <w:r>
        <w:t>Information</w:t>
      </w:r>
      <w:r>
        <w:br/>
      </w:r>
      <w:r w:rsidRPr="00D53282">
        <w:rPr>
          <w:b/>
        </w:rPr>
        <w:t>Abstract:</w:t>
      </w:r>
      <w:r w:rsidRPr="00D53282">
        <w:t xml:space="preserve"> </w:t>
      </w:r>
      <w:r>
        <w:br/>
        <w:t>This ITU input will become part of ITU deliverable(s): yes Responsible 3GPP group for final output to ITU: 3GPP PCG deadline for the final output to ITU: January 24th, 2024 (16:00 hours UTC) way to make this document available for ITU (see Art.51 of 3GPP working procedures): [X] a. via OPs as a deliverable from their organizations (for PCG review only). For 3GPP review: in: TSG SA feedback LS before: September 15, 2023 to: 3GPP PCG.</w:t>
      </w:r>
    </w:p>
    <w:p w14:paraId="0672825D" w14:textId="1459E1F3" w:rsidR="00E4270B" w:rsidRPr="00E4270B" w:rsidRDefault="00E4270B" w:rsidP="00E4270B">
      <w:pPr>
        <w:keepNext/>
        <w:keepLines/>
        <w:rPr>
          <w:i/>
          <w:iCs/>
        </w:rPr>
      </w:pPr>
      <w:r w:rsidRPr="00E4270B">
        <w:rPr>
          <w:b/>
          <w:bCs/>
          <w:i/>
          <w:iCs/>
        </w:rPr>
        <w:t>Comment:</w:t>
      </w:r>
      <w:r w:rsidRPr="00E4270B">
        <w:rPr>
          <w:i/>
          <w:iCs/>
        </w:rPr>
        <w:t xml:space="preserve"> For 3GPP review: in: TSG SA feedback LS before: September 15, 2023 to: 3GPP PCG.</w:t>
      </w:r>
    </w:p>
    <w:p w14:paraId="7667CDDF" w14:textId="77777777" w:rsidR="00E4270B" w:rsidRPr="005B25A1" w:rsidRDefault="00E4270B" w:rsidP="00E4270B">
      <w:pPr>
        <w:keepNext/>
        <w:keepLines/>
        <w:rPr>
          <w:b/>
          <w:bCs/>
        </w:rPr>
      </w:pPr>
      <w:r w:rsidRPr="005B25A1">
        <w:rPr>
          <w:b/>
          <w:bCs/>
        </w:rPr>
        <w:t>Plenary Discussion:</w:t>
      </w:r>
    </w:p>
    <w:p w14:paraId="0751D169" w14:textId="75212B48" w:rsidR="00E4270B" w:rsidRPr="00F2062C" w:rsidRDefault="00F2062C" w:rsidP="00E4270B">
      <w:pPr>
        <w:keepNext/>
        <w:keepLines/>
        <w:rPr>
          <w:b/>
          <w:bCs/>
        </w:rPr>
      </w:pPr>
      <w:r w:rsidRPr="00F2062C">
        <w:rPr>
          <w:b/>
          <w:bCs/>
        </w:rPr>
        <w:t xml:space="preserve">This LS was </w:t>
      </w:r>
      <w:r w:rsidRPr="00F2062C">
        <w:rPr>
          <w:b/>
          <w:bCs/>
          <w:color w:val="FF0000"/>
        </w:rPr>
        <w:t xml:space="preserve">endorsed </w:t>
      </w:r>
      <w:r w:rsidRPr="00F2062C">
        <w:rPr>
          <w:b/>
          <w:bCs/>
        </w:rPr>
        <w:t>and will be forwarded by MCC to the PCG for approval and transmission to the ITU-R.</w:t>
      </w:r>
    </w:p>
    <w:p w14:paraId="73151BD8" w14:textId="1C290233" w:rsidR="00E4270B" w:rsidRPr="00F2062C" w:rsidRDefault="00E4270B" w:rsidP="00E4270B">
      <w:r w:rsidRPr="005B25A1">
        <w:rPr>
          <w:b/>
          <w:bCs/>
        </w:rPr>
        <w:t>Status:</w:t>
      </w:r>
      <w:r>
        <w:t xml:space="preserve"> </w:t>
      </w:r>
      <w:r w:rsidR="00F2062C" w:rsidRPr="00F2062C">
        <w:rPr>
          <w:color w:val="FF0000"/>
        </w:rPr>
        <w:t>Endorsed</w:t>
      </w:r>
      <w:r w:rsidR="00F2062C">
        <w:t>.</w:t>
      </w:r>
    </w:p>
    <w:p w14:paraId="00072F57" w14:textId="019D4D7F" w:rsidR="00E4270B" w:rsidRDefault="00E4270B" w:rsidP="00E4270B">
      <w:pPr>
        <w:pStyle w:val="NormTop"/>
      </w:pPr>
      <w:r>
        <w:rPr>
          <w:color w:val="0000FF"/>
        </w:rPr>
        <w:t>SP-230820</w:t>
      </w:r>
      <w:r w:rsidRPr="00D53282">
        <w:t xml:space="preserve"> </w:t>
      </w:r>
      <w:r>
        <w:t>(LS IN) LS from TSG RAN: DRAFT LTI on the schedule for updating Recommendation ITU-R M.2150 to revision 3 (Source: TSG RAN (RP-232602))</w:t>
      </w:r>
      <w:r>
        <w:br/>
      </w:r>
      <w:r w:rsidRPr="00D53282">
        <w:rPr>
          <w:b/>
        </w:rPr>
        <w:t>Document for:</w:t>
      </w:r>
      <w:r w:rsidRPr="00D53282">
        <w:t xml:space="preserve"> </w:t>
      </w:r>
      <w:r>
        <w:t>Information</w:t>
      </w:r>
      <w:r>
        <w:br/>
      </w:r>
      <w:r w:rsidRPr="00D53282">
        <w:rPr>
          <w:b/>
        </w:rPr>
        <w:t>Abstract:</w:t>
      </w:r>
      <w:r w:rsidRPr="00D53282">
        <w:t xml:space="preserve"> </w:t>
      </w:r>
      <w:r>
        <w:br/>
        <w:t>This ITU input will become part of ITU deliverable(s): yes Responsible 3GPP group for final output to ITU: 3GPP PCG deadline for the final output to ITU: January 24th, 2024 (16:00 hours UTC) way to make this document available for ITU (see Art.51 of 3GPP working procedures): [X] a. via OPs as a deliverable from their organizations (for PCG review only). For 3GPP review: in: TSG SA feedback LS before: September 15, 2023 to: 3GPP PCG.</w:t>
      </w:r>
    </w:p>
    <w:p w14:paraId="2EAFDE52" w14:textId="77777777" w:rsidR="00E4270B" w:rsidRPr="00E4270B" w:rsidRDefault="00E4270B" w:rsidP="00E4270B">
      <w:pPr>
        <w:keepNext/>
        <w:keepLines/>
        <w:rPr>
          <w:i/>
          <w:iCs/>
        </w:rPr>
      </w:pPr>
      <w:r w:rsidRPr="00E4270B">
        <w:rPr>
          <w:b/>
          <w:bCs/>
          <w:i/>
          <w:iCs/>
        </w:rPr>
        <w:t>Comment:</w:t>
      </w:r>
      <w:r w:rsidRPr="00E4270B">
        <w:rPr>
          <w:i/>
          <w:iCs/>
        </w:rPr>
        <w:t xml:space="preserve"> For 3GPP review: in: TSG SA feedback LS before: September 15, 2023 to: 3GPP PCG.</w:t>
      </w:r>
    </w:p>
    <w:p w14:paraId="2BF0AEBB" w14:textId="77777777" w:rsidR="00E4270B" w:rsidRPr="005B25A1" w:rsidRDefault="00E4270B" w:rsidP="00E4270B">
      <w:pPr>
        <w:keepNext/>
        <w:keepLines/>
        <w:rPr>
          <w:b/>
          <w:bCs/>
        </w:rPr>
      </w:pPr>
      <w:r w:rsidRPr="005B25A1">
        <w:rPr>
          <w:b/>
          <w:bCs/>
        </w:rPr>
        <w:t>Plenary Discussion:</w:t>
      </w:r>
    </w:p>
    <w:p w14:paraId="658095E0" w14:textId="77777777" w:rsidR="00F2062C" w:rsidRPr="00F2062C" w:rsidRDefault="00F2062C" w:rsidP="00F2062C">
      <w:pPr>
        <w:keepNext/>
        <w:keepLines/>
        <w:rPr>
          <w:b/>
          <w:bCs/>
        </w:rPr>
      </w:pPr>
      <w:r w:rsidRPr="00F2062C">
        <w:rPr>
          <w:b/>
          <w:bCs/>
        </w:rPr>
        <w:t xml:space="preserve">This LS was </w:t>
      </w:r>
      <w:r w:rsidRPr="00F2062C">
        <w:rPr>
          <w:b/>
          <w:bCs/>
          <w:color w:val="FF0000"/>
        </w:rPr>
        <w:t xml:space="preserve">endorsed </w:t>
      </w:r>
      <w:r w:rsidRPr="00F2062C">
        <w:rPr>
          <w:b/>
          <w:bCs/>
        </w:rPr>
        <w:t>and will be forwarded by MCC to the PCG for approval and transmission to the ITU-R.</w:t>
      </w:r>
    </w:p>
    <w:p w14:paraId="11028CAB" w14:textId="77777777" w:rsidR="00F2062C" w:rsidRPr="00F2062C" w:rsidRDefault="00F2062C" w:rsidP="00F2062C">
      <w:r w:rsidRPr="005B25A1">
        <w:rPr>
          <w:b/>
          <w:bCs/>
        </w:rPr>
        <w:t>Status:</w:t>
      </w:r>
      <w:r>
        <w:t xml:space="preserve"> </w:t>
      </w:r>
      <w:r w:rsidRPr="00F2062C">
        <w:rPr>
          <w:color w:val="FF0000"/>
        </w:rPr>
        <w:t>Endorsed</w:t>
      </w:r>
      <w:r>
        <w:t>.</w:t>
      </w:r>
    </w:p>
    <w:p w14:paraId="5124C30D" w14:textId="77777777" w:rsidR="00E4270B" w:rsidRDefault="00E4270B" w:rsidP="00E4270B"/>
    <w:p w14:paraId="6F1FA3EB" w14:textId="77777777" w:rsidR="007615D6" w:rsidRDefault="007615D6" w:rsidP="0010433C">
      <w:pPr>
        <w:pStyle w:val="Heading2"/>
      </w:pPr>
      <w:bookmarkStart w:id="30" w:name="_Toc145733762"/>
      <w:r>
        <w:t>4.8</w:t>
      </w:r>
      <w:r>
        <w:tab/>
        <w:t>TSG CT reporting</w:t>
      </w:r>
      <w:bookmarkEnd w:id="30"/>
    </w:p>
    <w:p w14:paraId="2BE0516E" w14:textId="77777777" w:rsidR="00E00DA6" w:rsidRDefault="007615D6" w:rsidP="000A3FBD">
      <w:pPr>
        <w:pStyle w:val="NormTop"/>
      </w:pPr>
      <w:r>
        <w:rPr>
          <w:color w:val="0000FF"/>
        </w:rPr>
        <w:t>SP-230822</w:t>
      </w:r>
      <w:r w:rsidRPr="00D53282">
        <w:t xml:space="preserve"> </w:t>
      </w:r>
      <w:r>
        <w:t>(REPORT) Status report of TSG CT#101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CT#101.</w:t>
      </w:r>
    </w:p>
    <w:p w14:paraId="7ECA3707" w14:textId="172DBB96" w:rsidR="00017543" w:rsidRPr="00017543" w:rsidRDefault="00017543" w:rsidP="00017543">
      <w:pPr>
        <w:pStyle w:val="FP"/>
        <w:keepNext/>
        <w:keepLines/>
        <w:rPr>
          <w:b/>
          <w:bCs/>
        </w:rPr>
      </w:pPr>
      <w:r w:rsidRPr="00017543">
        <w:rPr>
          <w:b/>
          <w:bCs/>
        </w:rPr>
        <w:t>Release Status</w:t>
      </w:r>
      <w:r>
        <w:rPr>
          <w:b/>
          <w:bCs/>
        </w:rPr>
        <w:t xml:space="preserve"> (Rel-8 - Rel-17)</w:t>
      </w:r>
      <w:r w:rsidRPr="00017543">
        <w:rPr>
          <w:b/>
          <w:bCs/>
        </w:rPr>
        <w:t xml:space="preserve"> (Cat F CRs):</w:t>
      </w:r>
    </w:p>
    <w:p w14:paraId="01DB3233" w14:textId="2AF463E3" w:rsidR="00017543" w:rsidRDefault="00017543" w:rsidP="00017543">
      <w:pPr>
        <w:pStyle w:val="B1"/>
        <w:keepNext/>
      </w:pPr>
      <w:r>
        <w:t>-</w:t>
      </w:r>
      <w:r>
        <w:tab/>
        <w:t>Approved Rel-8 CRs</w:t>
      </w:r>
      <w:r>
        <w:tab/>
        <w:t>0</w:t>
      </w:r>
    </w:p>
    <w:p w14:paraId="197A5A32" w14:textId="72B2F286" w:rsidR="00017543" w:rsidRDefault="00017543" w:rsidP="00017543">
      <w:pPr>
        <w:pStyle w:val="B1"/>
        <w:keepNext/>
      </w:pPr>
      <w:r>
        <w:t>-</w:t>
      </w:r>
      <w:r>
        <w:tab/>
        <w:t>Approved Rel-9 CRs</w:t>
      </w:r>
      <w:r>
        <w:tab/>
        <w:t>0</w:t>
      </w:r>
    </w:p>
    <w:p w14:paraId="270FEF14" w14:textId="17A87D9C" w:rsidR="00017543" w:rsidRDefault="00017543" w:rsidP="00017543">
      <w:pPr>
        <w:pStyle w:val="B1"/>
        <w:keepNext/>
      </w:pPr>
      <w:r>
        <w:t>-</w:t>
      </w:r>
      <w:r>
        <w:tab/>
        <w:t>Approved Rel-9 CRs</w:t>
      </w:r>
      <w:r>
        <w:tab/>
        <w:t>0</w:t>
      </w:r>
    </w:p>
    <w:p w14:paraId="2FAD9A2D" w14:textId="104263BE" w:rsidR="00017543" w:rsidRDefault="00017543" w:rsidP="00017543">
      <w:pPr>
        <w:pStyle w:val="B1"/>
        <w:keepNext/>
      </w:pPr>
      <w:r>
        <w:t>-</w:t>
      </w:r>
      <w:r>
        <w:tab/>
        <w:t>Approved Rel-10 CRs</w:t>
      </w:r>
      <w:r>
        <w:tab/>
        <w:t>0</w:t>
      </w:r>
    </w:p>
    <w:p w14:paraId="6F91B605" w14:textId="3AB10D37" w:rsidR="00017543" w:rsidRDefault="00017543" w:rsidP="00017543">
      <w:pPr>
        <w:pStyle w:val="B1"/>
        <w:keepNext/>
      </w:pPr>
      <w:r>
        <w:t>-</w:t>
      </w:r>
      <w:r>
        <w:tab/>
        <w:t>Approved Rel-11 CRs</w:t>
      </w:r>
      <w:r>
        <w:tab/>
        <w:t>1</w:t>
      </w:r>
    </w:p>
    <w:p w14:paraId="50A27BCE" w14:textId="103B0CB7" w:rsidR="00017543" w:rsidRDefault="00017543" w:rsidP="00017543">
      <w:pPr>
        <w:pStyle w:val="B1"/>
        <w:keepNext/>
      </w:pPr>
      <w:r>
        <w:t>-</w:t>
      </w:r>
      <w:r>
        <w:tab/>
        <w:t>Approved Rel-12 CRs</w:t>
      </w:r>
      <w:r>
        <w:tab/>
        <w:t>1</w:t>
      </w:r>
    </w:p>
    <w:p w14:paraId="61E4098E" w14:textId="3AD5F24D" w:rsidR="00017543" w:rsidRDefault="00017543" w:rsidP="00017543">
      <w:pPr>
        <w:pStyle w:val="B1"/>
        <w:keepNext/>
      </w:pPr>
      <w:r>
        <w:t>-</w:t>
      </w:r>
      <w:r>
        <w:tab/>
        <w:t>Approved Rel-13 CRs</w:t>
      </w:r>
      <w:r>
        <w:tab/>
        <w:t>0</w:t>
      </w:r>
    </w:p>
    <w:p w14:paraId="6F055AD3" w14:textId="450B99FC" w:rsidR="00017543" w:rsidRDefault="00017543" w:rsidP="00017543">
      <w:pPr>
        <w:pStyle w:val="B1"/>
        <w:keepNext/>
      </w:pPr>
      <w:r>
        <w:t>-</w:t>
      </w:r>
      <w:r>
        <w:tab/>
        <w:t>Approved Rel-14 CRs</w:t>
      </w:r>
      <w:r>
        <w:tab/>
        <w:t>1</w:t>
      </w:r>
    </w:p>
    <w:p w14:paraId="13741406" w14:textId="6D752AC8" w:rsidR="00017543" w:rsidRDefault="00017543" w:rsidP="00017543">
      <w:pPr>
        <w:pStyle w:val="B1"/>
        <w:keepNext/>
      </w:pPr>
      <w:r>
        <w:t>-</w:t>
      </w:r>
      <w:r>
        <w:tab/>
        <w:t>Rel-15 CRs (Category F) are less than in last plenary</w:t>
      </w:r>
      <w:r>
        <w:tab/>
        <w:t>1 (2)</w:t>
      </w:r>
    </w:p>
    <w:p w14:paraId="3410C66F" w14:textId="1D8C2A6F" w:rsidR="00017543" w:rsidRDefault="00017543" w:rsidP="00017543">
      <w:pPr>
        <w:pStyle w:val="B1"/>
        <w:keepNext/>
      </w:pPr>
      <w:r>
        <w:t>-</w:t>
      </w:r>
      <w:r>
        <w:tab/>
        <w:t>Rel-16 CRs (Category F)</w:t>
      </w:r>
      <w:r>
        <w:tab/>
        <w:t>11 (42)</w:t>
      </w:r>
    </w:p>
    <w:p w14:paraId="27255683" w14:textId="5440FC7B" w:rsidR="00017543" w:rsidRDefault="00017543" w:rsidP="00017543">
      <w:pPr>
        <w:pStyle w:val="B1"/>
        <w:keepNext/>
      </w:pPr>
      <w:r>
        <w:t>-</w:t>
      </w:r>
      <w:r>
        <w:tab/>
        <w:t>Rel-17 CRs (Category F)</w:t>
      </w:r>
      <w:r>
        <w:tab/>
        <w:t>64 (101 in previous TSG)</w:t>
      </w:r>
    </w:p>
    <w:p w14:paraId="64838513" w14:textId="08550CCE" w:rsidR="00017543" w:rsidRPr="00017543" w:rsidRDefault="00017543" w:rsidP="00017543">
      <w:pPr>
        <w:pStyle w:val="FP"/>
        <w:keepLines/>
        <w:rPr>
          <w:b/>
          <w:bCs/>
        </w:rPr>
      </w:pPr>
      <w:r w:rsidRPr="00017543">
        <w:rPr>
          <w:b/>
          <w:bCs/>
        </w:rPr>
        <w:t>Release 18 Status:</w:t>
      </w:r>
    </w:p>
    <w:p w14:paraId="78E6399A" w14:textId="06E1EDF3" w:rsidR="00017543" w:rsidRDefault="00017543" w:rsidP="00017543">
      <w:pPr>
        <w:pStyle w:val="B1"/>
      </w:pPr>
      <w:r>
        <w:t>-</w:t>
      </w:r>
      <w:r>
        <w:tab/>
      </w:r>
      <w:r w:rsidRPr="00017543">
        <w:rPr>
          <w:b/>
          <w:bCs/>
        </w:rPr>
        <w:t>CRs (Category B/C/F/D)</w:t>
      </w:r>
      <w:r>
        <w:tab/>
      </w:r>
      <w:r>
        <w:tab/>
      </w:r>
      <w:r>
        <w:tab/>
      </w:r>
      <w:r>
        <w:tab/>
      </w:r>
      <w:r>
        <w:tab/>
        <w:t>794 (1205 in previous TSG)</w:t>
      </w:r>
    </w:p>
    <w:p w14:paraId="28C6315B" w14:textId="1A534099" w:rsidR="00017543" w:rsidRDefault="00017543" w:rsidP="00017543">
      <w:pPr>
        <w:pStyle w:val="B1"/>
      </w:pPr>
      <w:r>
        <w:t>-</w:t>
      </w:r>
      <w:r>
        <w:tab/>
      </w:r>
      <w:r w:rsidRPr="00017543">
        <w:rPr>
          <w:b/>
          <w:bCs/>
        </w:rPr>
        <w:t>Approved New SID/WID</w:t>
      </w:r>
      <w:r>
        <w:tab/>
      </w:r>
      <w:r>
        <w:tab/>
      </w:r>
      <w:r>
        <w:tab/>
      </w:r>
      <w:r>
        <w:tab/>
      </w:r>
      <w:r>
        <w:tab/>
        <w:t>4</w:t>
      </w:r>
    </w:p>
    <w:p w14:paraId="5303FC98" w14:textId="10BF6A07" w:rsidR="00017543" w:rsidRDefault="00017543" w:rsidP="00017543">
      <w:pPr>
        <w:pStyle w:val="B1"/>
      </w:pPr>
      <w:r>
        <w:t>-</w:t>
      </w:r>
      <w:r>
        <w:tab/>
      </w:r>
      <w:r w:rsidRPr="00017543">
        <w:rPr>
          <w:b/>
          <w:bCs/>
        </w:rPr>
        <w:t>New Specification numbers allocated</w:t>
      </w:r>
      <w:r>
        <w:tab/>
      </w:r>
      <w:r>
        <w:tab/>
      </w:r>
      <w:r>
        <w:tab/>
        <w:t>1</w:t>
      </w:r>
    </w:p>
    <w:p w14:paraId="5835B07E" w14:textId="1D6A4400" w:rsidR="00017543" w:rsidRDefault="00017543" w:rsidP="00017543">
      <w:pPr>
        <w:pStyle w:val="B1"/>
      </w:pPr>
      <w:r>
        <w:t>-</w:t>
      </w:r>
      <w:r>
        <w:tab/>
      </w:r>
      <w:r w:rsidRPr="00017543">
        <w:rPr>
          <w:b/>
          <w:bCs/>
        </w:rPr>
        <w:t>New TS/TR presented for information/approval</w:t>
      </w:r>
      <w:r>
        <w:rPr>
          <w:b/>
          <w:bCs/>
        </w:rPr>
        <w:tab/>
      </w:r>
      <w:r>
        <w:tab/>
        <w:t>4</w:t>
      </w:r>
    </w:p>
    <w:p w14:paraId="24877AE7" w14:textId="4CD679D8" w:rsidR="00017543" w:rsidRPr="00017543" w:rsidRDefault="00017543" w:rsidP="00017543">
      <w:pPr>
        <w:pStyle w:val="FP"/>
        <w:keepNext/>
        <w:rPr>
          <w:b/>
          <w:bCs/>
        </w:rPr>
      </w:pPr>
      <w:r w:rsidRPr="00017543">
        <w:rPr>
          <w:b/>
          <w:bCs/>
        </w:rPr>
        <w:t>For Information to SA:</w:t>
      </w:r>
    </w:p>
    <w:p w14:paraId="25BAC86A" w14:textId="03D1DEB0" w:rsidR="00017543" w:rsidRDefault="00017543" w:rsidP="00017543">
      <w:pPr>
        <w:pStyle w:val="B1"/>
      </w:pPr>
      <w:r>
        <w:t>-</w:t>
      </w:r>
      <w:r>
        <w:tab/>
        <w:t>CT has received LS from IEEE Registration Authority Committee (RAC)</w:t>
      </w:r>
    </w:p>
    <w:p w14:paraId="717A4D46" w14:textId="55B1817E" w:rsidR="00017543" w:rsidRDefault="00017543" w:rsidP="00017543">
      <w:pPr>
        <w:pStyle w:val="B2"/>
      </w:pPr>
      <w:r>
        <w:t>-</w:t>
      </w:r>
      <w:r>
        <w:tab/>
        <w:t>regarding allocation of an EtherType value per TS 24.193 v18.0.0. and ask on how to handle these kind of request.</w:t>
      </w:r>
    </w:p>
    <w:p w14:paraId="459F5C16" w14:textId="4016C48D" w:rsidR="00017543" w:rsidRDefault="00017543" w:rsidP="00017543">
      <w:pPr>
        <w:pStyle w:val="B2"/>
      </w:pPr>
      <w:r>
        <w:lastRenderedPageBreak/>
        <w:t>-</w:t>
      </w:r>
      <w:r>
        <w:tab/>
        <w:t>CT has send an LS back clarifying the request.</w:t>
      </w:r>
    </w:p>
    <w:p w14:paraId="6D5593FA" w14:textId="5D9C51BA" w:rsidR="00017543" w:rsidRDefault="00017543" w:rsidP="00017543">
      <w:pPr>
        <w:pStyle w:val="B2"/>
      </w:pPr>
      <w:r>
        <w:t>-</w:t>
      </w:r>
      <w:r>
        <w:tab/>
        <w:t>We should handle requests to IEEE in same way as request to IETF/IANA means creating web page in the same with a contact person and listing there all request done so far and also maintain this in future</w:t>
      </w:r>
    </w:p>
    <w:p w14:paraId="2C09C642" w14:textId="5AEC1B8E" w:rsidR="00017543" w:rsidRDefault="00017543" w:rsidP="00017543">
      <w:pPr>
        <w:pStyle w:val="B1"/>
      </w:pPr>
      <w:r>
        <w:t>-</w:t>
      </w:r>
      <w:r>
        <w:tab/>
        <w:t>Voting on working agreement (#57) on eUEPO work on UE policy provisioning took place the WA did not get 71% support. So related CRs are not approved by CT plenary.</w:t>
      </w:r>
    </w:p>
    <w:p w14:paraId="642BA40E" w14:textId="7C105AC5" w:rsidR="00017543" w:rsidRDefault="00017543" w:rsidP="00017543">
      <w:pPr>
        <w:pStyle w:val="B1"/>
      </w:pPr>
      <w:r>
        <w:t>-</w:t>
      </w:r>
      <w:r>
        <w:tab/>
        <w:t>CT discussed the proposal to split the WID template in a SID and WID template and the related changes to the working procedures.</w:t>
      </w:r>
    </w:p>
    <w:p w14:paraId="49FA98CF" w14:textId="02A9CAF9" w:rsidR="00017543" w:rsidRDefault="00017543" w:rsidP="00017543">
      <w:pPr>
        <w:pStyle w:val="B2"/>
      </w:pPr>
      <w:r>
        <w:t>-</w:t>
      </w:r>
      <w:r>
        <w:tab/>
        <w:t>CT is not in favour of this they do not see the benefit e.g. on submitting a SID paper in addition to the WID when it was noted that in WID some topics needs to be studied</w:t>
      </w:r>
      <w:r w:rsidR="00A22623">
        <w:t xml:space="preserve"> </w:t>
      </w:r>
      <w:r>
        <w:t>first e.g. BEPoP (TR29.820)</w:t>
      </w:r>
    </w:p>
    <w:p w14:paraId="7CBE500D" w14:textId="3659D684" w:rsidR="00017543" w:rsidRDefault="00017543" w:rsidP="00017543">
      <w:pPr>
        <w:pStyle w:val="B2"/>
      </w:pPr>
      <w:r>
        <w:t>-</w:t>
      </w:r>
      <w:r>
        <w:tab/>
        <w:t>It was not clear how external TR29.9xx reports should be handled</w:t>
      </w:r>
    </w:p>
    <w:p w14:paraId="45A2A3BE" w14:textId="73EF08E5" w:rsidR="00017543" w:rsidRDefault="00017543" w:rsidP="00017543">
      <w:pPr>
        <w:pStyle w:val="B1"/>
      </w:pPr>
      <w:r>
        <w:t>-</w:t>
      </w:r>
      <w:r>
        <w:tab/>
        <w:t>TR 29.893 on "Study on IETF QUIC Transport for 5GC Service Based Interfaces" is now approved with the conclusion not to change the protocol stack for SBI interfaces.</w:t>
      </w:r>
    </w:p>
    <w:p w14:paraId="21DC1D0E" w14:textId="7BA3F8FC" w:rsidR="00017543" w:rsidRPr="00017543" w:rsidRDefault="00017543" w:rsidP="00017543">
      <w:pPr>
        <w:pStyle w:val="B1"/>
      </w:pPr>
      <w:r>
        <w:t>-</w:t>
      </w:r>
      <w:r>
        <w:tab/>
      </w:r>
      <w:r w:rsidRPr="00017543">
        <w:t>Backward Incompatible Changes:</w:t>
      </w:r>
    </w:p>
    <w:p w14:paraId="28B00A72" w14:textId="2A97F4C7" w:rsidR="00017543" w:rsidRDefault="00017543" w:rsidP="00017543">
      <w:pPr>
        <w:pStyle w:val="B2"/>
      </w:pPr>
      <w:r>
        <w:t>-</w:t>
      </w:r>
      <w:r>
        <w:tab/>
        <w:t>No backward incompatible changes have been approved by CT this time</w:t>
      </w:r>
    </w:p>
    <w:p w14:paraId="69FAEA5F" w14:textId="0FF19DA0" w:rsidR="00017543" w:rsidRPr="00017543" w:rsidRDefault="00017543" w:rsidP="00017543">
      <w:pPr>
        <w:pStyle w:val="FP"/>
        <w:keepLines/>
        <w:rPr>
          <w:b/>
          <w:bCs/>
          <w:color w:val="0000FF"/>
        </w:rPr>
      </w:pPr>
      <w:r w:rsidRPr="00017543">
        <w:rPr>
          <w:b/>
          <w:bCs/>
          <w:color w:val="0000FF"/>
        </w:rPr>
        <w:t>For Action to SA:</w:t>
      </w:r>
    </w:p>
    <w:p w14:paraId="0800C93D" w14:textId="4F30996B" w:rsidR="00017543" w:rsidRPr="00017543" w:rsidRDefault="00017543" w:rsidP="00017543">
      <w:pPr>
        <w:pStyle w:val="B1"/>
        <w:rPr>
          <w:b/>
          <w:bCs/>
          <w:color w:val="0000FF"/>
        </w:rPr>
      </w:pPr>
      <w:r w:rsidRPr="00017543">
        <w:rPr>
          <w:b/>
          <w:bCs/>
          <w:color w:val="0000FF"/>
        </w:rPr>
        <w:t>-</w:t>
      </w:r>
      <w:r w:rsidRPr="00017543">
        <w:rPr>
          <w:b/>
          <w:bCs/>
          <w:color w:val="0000FF"/>
        </w:rPr>
        <w:tab/>
        <w:t>Documenting code in Forge-GitLab triggered by the LS from SA5 send to LS.</w:t>
      </w:r>
    </w:p>
    <w:p w14:paraId="05123E9B" w14:textId="770C87B8" w:rsidR="00017543" w:rsidRPr="00017543" w:rsidRDefault="00017543" w:rsidP="00017543">
      <w:pPr>
        <w:pStyle w:val="B2"/>
        <w:rPr>
          <w:color w:val="0000FF"/>
        </w:rPr>
      </w:pPr>
      <w:r w:rsidRPr="00017543">
        <w:rPr>
          <w:color w:val="0000FF"/>
        </w:rPr>
        <w:t>-</w:t>
      </w:r>
      <w:r w:rsidRPr="00017543">
        <w:rPr>
          <w:color w:val="0000FF"/>
        </w:rPr>
        <w:tab/>
        <w:t>CT shall not be impacted by introducing the possibility to store OpenAPI source files only in Forge. In CT the current way of handling OpenAPI files works very well.</w:t>
      </w:r>
    </w:p>
    <w:p w14:paraId="0EA3613A" w14:textId="715E15D3" w:rsidR="00017543" w:rsidRPr="00017543" w:rsidRDefault="00017543" w:rsidP="00017543">
      <w:pPr>
        <w:pStyle w:val="B1"/>
        <w:rPr>
          <w:b/>
          <w:bCs/>
          <w:color w:val="0000FF"/>
        </w:rPr>
      </w:pPr>
      <w:r w:rsidRPr="00017543">
        <w:rPr>
          <w:b/>
          <w:bCs/>
          <w:color w:val="0000FF"/>
        </w:rPr>
        <w:t>-</w:t>
      </w:r>
      <w:r w:rsidRPr="00017543">
        <w:rPr>
          <w:b/>
          <w:bCs/>
          <w:color w:val="0000FF"/>
        </w:rPr>
        <w:tab/>
        <w:t>On the proposal to split the WID template in templates for SID and WID.</w:t>
      </w:r>
    </w:p>
    <w:p w14:paraId="1B66C0BD" w14:textId="39EC4C46" w:rsidR="00017543" w:rsidRPr="00017543" w:rsidRDefault="00017543" w:rsidP="00017543">
      <w:pPr>
        <w:pStyle w:val="B2"/>
        <w:rPr>
          <w:color w:val="0000FF"/>
        </w:rPr>
      </w:pPr>
      <w:r w:rsidRPr="00017543">
        <w:rPr>
          <w:color w:val="0000FF"/>
        </w:rPr>
        <w:t>-</w:t>
      </w:r>
      <w:r w:rsidRPr="00017543">
        <w:rPr>
          <w:color w:val="0000FF"/>
        </w:rPr>
        <w:tab/>
        <w:t>SA should take into account that CT is not in favour of the split</w:t>
      </w:r>
    </w:p>
    <w:p w14:paraId="33381120" w14:textId="7AA501E6" w:rsidR="00017543" w:rsidRPr="00017543" w:rsidRDefault="00017543" w:rsidP="00017543">
      <w:pPr>
        <w:pStyle w:val="B2"/>
        <w:rPr>
          <w:color w:val="0000FF"/>
        </w:rPr>
      </w:pPr>
      <w:r w:rsidRPr="00017543">
        <w:rPr>
          <w:color w:val="0000FF"/>
        </w:rPr>
        <w:t>-</w:t>
      </w:r>
      <w:r w:rsidRPr="00017543">
        <w:rPr>
          <w:color w:val="0000FF"/>
        </w:rPr>
        <w:tab/>
        <w:t>This should be a consolidated decision in RAN, CT and SA</w:t>
      </w:r>
    </w:p>
    <w:p w14:paraId="751D7CF2" w14:textId="623A955C" w:rsidR="00017543" w:rsidRPr="00017543" w:rsidRDefault="00017543" w:rsidP="00017543">
      <w:pPr>
        <w:pStyle w:val="FP"/>
        <w:keepLines/>
        <w:rPr>
          <w:b/>
          <w:bCs/>
        </w:rPr>
      </w:pPr>
      <w:r w:rsidRPr="00017543">
        <w:rPr>
          <w:b/>
          <w:bCs/>
        </w:rPr>
        <w:t>Acknowledgement:</w:t>
      </w:r>
    </w:p>
    <w:p w14:paraId="2D3AA370" w14:textId="4F8A0D7F" w:rsidR="00F12BE6" w:rsidRDefault="00F12BE6" w:rsidP="00F12BE6">
      <w:pPr>
        <w:pStyle w:val="B1"/>
      </w:pPr>
      <w:r>
        <w:t>-</w:t>
      </w:r>
      <w:r>
        <w:tab/>
        <w:t>Thanks to CT vice chairs, CT WG chairs/vice chairs and rapporteurs for the great coordination before and during the meeting. Special thanks to MCC for excellent meeting support.</w:t>
      </w:r>
    </w:p>
    <w:p w14:paraId="4A6965D8" w14:textId="3426B579" w:rsidR="00F12BE6" w:rsidRDefault="00F12BE6" w:rsidP="00F12BE6">
      <w:pPr>
        <w:pStyle w:val="B1"/>
      </w:pPr>
      <w:r>
        <w:t>-</w:t>
      </w:r>
      <w:r>
        <w:tab/>
        <w:t>Thanks to the delegates in CT WGs and CT for achieving all deadlines as promised and delivering an enormous amount of CRs and input papers.</w:t>
      </w:r>
    </w:p>
    <w:p w14:paraId="48C84621" w14:textId="197A4553" w:rsidR="00F12BE6" w:rsidRDefault="00F12BE6" w:rsidP="00F12BE6">
      <w:pPr>
        <w:pStyle w:val="B1"/>
      </w:pPr>
      <w:r>
        <w:t>-</w:t>
      </w:r>
      <w:r>
        <w:tab/>
        <w:t>Thanks to Puneet (SA chair) and Wanshi (RAN chair) for the excellent coordination during the plenary week and in-between.</w:t>
      </w:r>
    </w:p>
    <w:p w14:paraId="301FDDF6" w14:textId="77777777" w:rsidR="00017543" w:rsidRPr="00017543" w:rsidRDefault="00017543" w:rsidP="00017543">
      <w:pPr>
        <w:pStyle w:val="FP"/>
        <w:keepLines/>
      </w:pPr>
    </w:p>
    <w:p w14:paraId="57A0A188" w14:textId="77777777" w:rsidR="007615D6" w:rsidRPr="005B25A1" w:rsidRDefault="007615D6" w:rsidP="007615D6">
      <w:pPr>
        <w:keepNext/>
        <w:keepLines/>
        <w:rPr>
          <w:b/>
          <w:bCs/>
        </w:rPr>
      </w:pPr>
      <w:r w:rsidRPr="005B25A1">
        <w:rPr>
          <w:b/>
          <w:bCs/>
        </w:rPr>
        <w:t>Plenary Discussion:</w:t>
      </w:r>
    </w:p>
    <w:p w14:paraId="2DA29E13" w14:textId="43E8F9F1" w:rsidR="009846F1" w:rsidRDefault="004F14C3" w:rsidP="004F14C3">
      <w:pPr>
        <w:keepNext/>
        <w:keepLines/>
        <w:tabs>
          <w:tab w:val="clear" w:pos="567"/>
          <w:tab w:val="clear" w:pos="851"/>
          <w:tab w:val="clear" w:pos="1134"/>
          <w:tab w:val="clear" w:pos="1418"/>
          <w:tab w:val="clear" w:pos="1701"/>
        </w:tabs>
        <w:ind w:left="1134" w:hanging="1134"/>
      </w:pPr>
      <w:r>
        <w:t>Slide </w:t>
      </w:r>
      <w:r w:rsidR="00A22623">
        <w:t>19</w:t>
      </w:r>
      <w:r>
        <w:t>:</w:t>
      </w:r>
      <w:r>
        <w:tab/>
      </w:r>
      <w:r w:rsidR="00A22623">
        <w:t>The Work Plan Manager commented that the Study part could have been distinguished from the Normative Work</w:t>
      </w:r>
      <w:r w:rsidR="009846F1">
        <w:t>. The TSG CT Chair replied that there are a small number of WIs in TSG CT where a small study is needed but it is not considered efficient to create an additional Study WID for this and both are done under the same WID.</w:t>
      </w:r>
    </w:p>
    <w:p w14:paraId="76ED3D42" w14:textId="06DB62C3" w:rsidR="009846F1" w:rsidRDefault="009846F1" w:rsidP="004F14C3">
      <w:pPr>
        <w:keepNext/>
        <w:keepLines/>
        <w:tabs>
          <w:tab w:val="clear" w:pos="567"/>
          <w:tab w:val="clear" w:pos="851"/>
          <w:tab w:val="clear" w:pos="1134"/>
          <w:tab w:val="clear" w:pos="1418"/>
          <w:tab w:val="clear" w:pos="1701"/>
        </w:tabs>
        <w:ind w:left="1134" w:hanging="1134"/>
      </w:pPr>
      <w:r>
        <w:t>Slide 22:</w:t>
      </w:r>
      <w:r>
        <w:tab/>
        <w:t>The Work Plan Manager commented that as both TSG CT and TSG RAN were not in favour of the SID/WID Template split, this should be further discussed. The TSG SA Chair added that this issue will need to be postponed.</w:t>
      </w:r>
    </w:p>
    <w:p w14:paraId="2AB91A4E" w14:textId="67AE2A6F" w:rsidR="009846F1" w:rsidRDefault="009846F1" w:rsidP="004F14C3">
      <w:pPr>
        <w:keepNext/>
        <w:keepLines/>
        <w:tabs>
          <w:tab w:val="clear" w:pos="567"/>
          <w:tab w:val="clear" w:pos="851"/>
          <w:tab w:val="clear" w:pos="1134"/>
          <w:tab w:val="clear" w:pos="1418"/>
          <w:tab w:val="clear" w:pos="1701"/>
        </w:tabs>
        <w:ind w:left="1134" w:hanging="1134"/>
      </w:pPr>
      <w:r>
        <w:t>Slide 18:</w:t>
      </w:r>
      <w:r>
        <w:tab/>
        <w:t>It was clarified that the Working Agreement was not confirmed in TSG CT and the CRs were not approved, but it was not the solution itself that received objections, but the details of the solution, so more work is expected in CT WG1 on this.</w:t>
      </w:r>
    </w:p>
    <w:p w14:paraId="6D95C7E6" w14:textId="48AA6B91" w:rsidR="004F14C3" w:rsidRPr="009623E3" w:rsidRDefault="004F14C3" w:rsidP="004F14C3">
      <w:r>
        <w:t xml:space="preserve">The TSG CT Chair was thanked for this report, which was </w:t>
      </w:r>
      <w:r w:rsidRPr="00C3284B">
        <w:rPr>
          <w:color w:val="0000FF"/>
        </w:rPr>
        <w:t>noted</w:t>
      </w:r>
      <w:r>
        <w:t>.</w:t>
      </w:r>
    </w:p>
    <w:p w14:paraId="4AB216DD" w14:textId="77777777" w:rsidR="009846F1" w:rsidRPr="00EB0339" w:rsidRDefault="009846F1" w:rsidP="009846F1">
      <w:r w:rsidRPr="005B25A1">
        <w:rPr>
          <w:b/>
          <w:bCs/>
        </w:rPr>
        <w:t>Status:</w:t>
      </w:r>
      <w:r>
        <w:t xml:space="preserve"> </w:t>
      </w:r>
      <w:r w:rsidRPr="00C3284B">
        <w:rPr>
          <w:color w:val="0000FF"/>
        </w:rPr>
        <w:t>Noted</w:t>
      </w:r>
      <w:r>
        <w:t>.</w:t>
      </w:r>
    </w:p>
    <w:p w14:paraId="171D1794" w14:textId="4DDF58D4" w:rsidR="00E00DA6" w:rsidRDefault="007615D6" w:rsidP="000A3FBD">
      <w:pPr>
        <w:pStyle w:val="NormTop"/>
      </w:pPr>
      <w:r>
        <w:rPr>
          <w:color w:val="0000FF"/>
        </w:rPr>
        <w:t>SP-230823</w:t>
      </w:r>
      <w:r w:rsidRPr="00D53282">
        <w:t xml:space="preserve"> </w:t>
      </w:r>
      <w:r>
        <w:t xml:space="preserve">(REPORT) IETF Status report (Source: </w:t>
      </w:r>
      <w:r w:rsidR="009846F1">
        <w:t>TSG CT Chair</w:t>
      </w:r>
      <w:r>
        <w:t>)</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7C36AE62" w14:textId="77777777" w:rsidR="00F12BE6" w:rsidRPr="00F12BE6" w:rsidRDefault="00F12BE6" w:rsidP="00F12BE6">
      <w:pPr>
        <w:pStyle w:val="FP"/>
        <w:keepNext/>
        <w:rPr>
          <w:b/>
          <w:bCs/>
        </w:rPr>
      </w:pPr>
      <w:r w:rsidRPr="00F12BE6">
        <w:rPr>
          <w:b/>
          <w:bCs/>
        </w:rPr>
        <w:t>3GPP-IETF Coordination</w:t>
      </w:r>
    </w:p>
    <w:p w14:paraId="7E94E8DF" w14:textId="19E731BC" w:rsidR="00F12BE6" w:rsidRPr="00F12BE6" w:rsidRDefault="00F12BE6" w:rsidP="00F12BE6">
      <w:pPr>
        <w:pStyle w:val="B1"/>
        <w:rPr>
          <w:b/>
          <w:bCs/>
        </w:rPr>
      </w:pPr>
      <w:r w:rsidRPr="00F12BE6">
        <w:rPr>
          <w:b/>
          <w:bCs/>
        </w:rPr>
        <w:t>-</w:t>
      </w:r>
      <w:r w:rsidRPr="00F12BE6">
        <w:rPr>
          <w:b/>
          <w:bCs/>
        </w:rPr>
        <w:tab/>
        <w:t>Last: @IETF#117 (San Francisco)</w:t>
      </w:r>
    </w:p>
    <w:p w14:paraId="4AD7C1C7" w14:textId="1E9C3BEF" w:rsidR="00F12BE6" w:rsidRDefault="00F12BE6" w:rsidP="00F12BE6">
      <w:pPr>
        <w:pStyle w:val="B2"/>
      </w:pPr>
      <w:r>
        <w:t>-</w:t>
      </w:r>
      <w:r>
        <w:tab/>
        <w:t>2023, July 24, 11:45 - 12:45 (PDT, UTC-7)(remote access provided)</w:t>
      </w:r>
    </w:p>
    <w:p w14:paraId="59A7DE69" w14:textId="1416A7D2" w:rsidR="00F12BE6" w:rsidRDefault="00F12BE6" w:rsidP="00F12BE6">
      <w:pPr>
        <w:pStyle w:val="B2"/>
      </w:pPr>
      <w:r>
        <w:t>-</w:t>
      </w:r>
      <w:r>
        <w:tab/>
        <w:t>With CT chair, IETF liaison, IESG members, IAB members, WG chairs and delegates. About 40 attendees</w:t>
      </w:r>
    </w:p>
    <w:p w14:paraId="2CD57123" w14:textId="224F9BFF" w:rsidR="00F12BE6" w:rsidRDefault="00F12BE6" w:rsidP="00F12BE6">
      <w:pPr>
        <w:pStyle w:val="B2"/>
      </w:pPr>
      <w:r>
        <w:t>-</w:t>
      </w:r>
      <w:r>
        <w:tab/>
        <w:t>Some issues with the LS sent by IETF.</w:t>
      </w:r>
    </w:p>
    <w:p w14:paraId="061FFA30" w14:textId="67FC4B08" w:rsidR="00F12BE6" w:rsidRDefault="00F12BE6" w:rsidP="00F12BE6">
      <w:pPr>
        <w:pStyle w:val="B3"/>
      </w:pPr>
      <w:r>
        <w:t>-</w:t>
      </w:r>
      <w:r>
        <w:tab/>
        <w:t>Reminder to IETF: LS from IETF have to be sent in a formatted document attached to the email sent to the 3GPP Liaison coordinator</w:t>
      </w:r>
    </w:p>
    <w:p w14:paraId="58B220DD" w14:textId="63D4E0CC" w:rsidR="00F12BE6" w:rsidRDefault="00F12BE6" w:rsidP="00F12BE6">
      <w:pPr>
        <w:pStyle w:val="B3"/>
      </w:pPr>
      <w:r>
        <w:t>-</w:t>
      </w:r>
      <w:r>
        <w:tab/>
        <w:t>Recommend IETG WG chairs work with Charles and Peter to post LSs in future</w:t>
      </w:r>
    </w:p>
    <w:p w14:paraId="564BB00D" w14:textId="1928E642" w:rsidR="00F12BE6" w:rsidRDefault="00F12BE6" w:rsidP="00F12BE6">
      <w:pPr>
        <w:pStyle w:val="B2"/>
      </w:pPr>
      <w:r>
        <w:t>-</w:t>
      </w:r>
      <w:r>
        <w:tab/>
        <w:t>Remaining dependencies (about 7) under control</w:t>
      </w:r>
    </w:p>
    <w:p w14:paraId="050AAB19" w14:textId="5E47EF87" w:rsidR="00F12BE6" w:rsidRPr="00F12BE6" w:rsidRDefault="00F12BE6" w:rsidP="00F12BE6">
      <w:pPr>
        <w:pStyle w:val="B1"/>
        <w:rPr>
          <w:b/>
          <w:bCs/>
        </w:rPr>
      </w:pPr>
      <w:r w:rsidRPr="00F12BE6">
        <w:rPr>
          <w:b/>
          <w:bCs/>
        </w:rPr>
        <w:t>-</w:t>
      </w:r>
      <w:r w:rsidRPr="00F12BE6">
        <w:rPr>
          <w:b/>
          <w:bCs/>
        </w:rPr>
        <w:tab/>
        <w:t>Next: @IETF#118 (Prague)</w:t>
      </w:r>
    </w:p>
    <w:p w14:paraId="4B5F0FDB" w14:textId="564BAA68" w:rsidR="00F12BE6" w:rsidRDefault="00F12BE6" w:rsidP="00F12BE6">
      <w:pPr>
        <w:pStyle w:val="B2"/>
      </w:pPr>
      <w:r>
        <w:lastRenderedPageBreak/>
        <w:t>-</w:t>
      </w:r>
      <w:r>
        <w:tab/>
        <w:t>Will be held on 2023, November 6</w:t>
      </w:r>
    </w:p>
    <w:p w14:paraId="4CEAF653" w14:textId="1FC97EDA" w:rsidR="00F12BE6" w:rsidRDefault="00F12BE6" w:rsidP="00F12BE6">
      <w:pPr>
        <w:pStyle w:val="B2"/>
      </w:pPr>
      <w:r>
        <w:t>-</w:t>
      </w:r>
      <w:r>
        <w:tab/>
        <w:t>Remote access will be provided</w:t>
      </w:r>
    </w:p>
    <w:p w14:paraId="2BC1E157" w14:textId="18F011E3" w:rsidR="00F12BE6" w:rsidRDefault="00F12BE6" w:rsidP="00F12BE6">
      <w:pPr>
        <w:pStyle w:val="FP"/>
        <w:keepNext/>
      </w:pPr>
    </w:p>
    <w:p w14:paraId="4711C796" w14:textId="77777777" w:rsidR="00F12BE6" w:rsidRPr="00F12BE6" w:rsidRDefault="00F12BE6" w:rsidP="00F12BE6">
      <w:pPr>
        <w:pStyle w:val="FP"/>
        <w:keepNext/>
        <w:rPr>
          <w:b/>
          <w:bCs/>
        </w:rPr>
      </w:pPr>
      <w:r w:rsidRPr="00F12BE6">
        <w:rPr>
          <w:b/>
          <w:bCs/>
        </w:rPr>
        <w:t>Ongoing Liaison Statements exchanged between IETF and 3GPP</w:t>
      </w:r>
    </w:p>
    <w:p w14:paraId="718A583D" w14:textId="0DE179DC" w:rsidR="00F12BE6" w:rsidRPr="00392EBB" w:rsidRDefault="00F12BE6" w:rsidP="00F12BE6">
      <w:pPr>
        <w:pStyle w:val="B1"/>
        <w:rPr>
          <w:b/>
          <w:bCs/>
        </w:rPr>
      </w:pPr>
      <w:r w:rsidRPr="00392EBB">
        <w:rPr>
          <w:b/>
          <w:bCs/>
        </w:rPr>
        <w:t>-</w:t>
      </w:r>
      <w:r w:rsidRPr="00392EBB">
        <w:rPr>
          <w:b/>
          <w:bCs/>
        </w:rPr>
        <w:tab/>
        <w:t>Created in April 2023, similar to the IETF-IEEE IAB group</w:t>
      </w:r>
    </w:p>
    <w:p w14:paraId="28E49243" w14:textId="690FD115" w:rsidR="00F12BE6" w:rsidRPr="00392EBB" w:rsidRDefault="00F12BE6" w:rsidP="00F12BE6">
      <w:pPr>
        <w:pStyle w:val="B1"/>
        <w:rPr>
          <w:b/>
          <w:bCs/>
        </w:rPr>
      </w:pPr>
      <w:r w:rsidRPr="00392EBB">
        <w:rPr>
          <w:b/>
          <w:bCs/>
        </w:rPr>
        <w:t>-</w:t>
      </w:r>
      <w:r w:rsidRPr="00392EBB">
        <w:rPr>
          <w:b/>
          <w:bCs/>
        </w:rPr>
        <w:tab/>
        <w:t>Group description</w:t>
      </w:r>
    </w:p>
    <w:p w14:paraId="1FA2E1B9" w14:textId="6BCAEEE1" w:rsidR="00F12BE6" w:rsidRDefault="00F12BE6" w:rsidP="00F12BE6">
      <w:pPr>
        <w:pStyle w:val="B2"/>
      </w:pPr>
      <w:r>
        <w:t>-</w:t>
      </w:r>
      <w:r>
        <w:tab/>
        <w:t>The purpose of this group is to support coordination activities between IETF and 3GPP as documented in RFC 3113.</w:t>
      </w:r>
    </w:p>
    <w:p w14:paraId="72F7210A" w14:textId="70CB8361" w:rsidR="00F12BE6" w:rsidRDefault="00F12BE6" w:rsidP="00F12BE6">
      <w:pPr>
        <w:pStyle w:val="B2"/>
      </w:pPr>
      <w:r>
        <w:t>-</w:t>
      </w:r>
      <w:r>
        <w:tab/>
        <w:t>led jointly by the 3GPP and IETF liaison managers</w:t>
      </w:r>
    </w:p>
    <w:p w14:paraId="2DCE90FF" w14:textId="1776BAE8" w:rsidR="00F12BE6" w:rsidRDefault="00F12BE6" w:rsidP="00F12BE6">
      <w:pPr>
        <w:pStyle w:val="B2"/>
      </w:pPr>
      <w:r>
        <w:t>-</w:t>
      </w:r>
      <w:r>
        <w:tab/>
        <w:t>No fixed membership but participation from relevant IETF Area Directors, IETF WG Chairs, 3GPP WG Chairs, and document authors/editors is encouraged.</w:t>
      </w:r>
    </w:p>
    <w:p w14:paraId="74FEA2DB" w14:textId="617F3EEE" w:rsidR="00F12BE6" w:rsidRDefault="00F12BE6" w:rsidP="00F12BE6">
      <w:pPr>
        <w:pStyle w:val="B2"/>
      </w:pPr>
      <w:r>
        <w:t>-</w:t>
      </w:r>
      <w:r>
        <w:tab/>
        <w:t>See: https://datatracker.ietf.org/group/ietf3gpp/about/</w:t>
      </w:r>
    </w:p>
    <w:p w14:paraId="7EFA6DFB" w14:textId="71E0BC68" w:rsidR="00F12BE6" w:rsidRPr="00392EBB" w:rsidRDefault="00F12BE6" w:rsidP="00F12BE6">
      <w:pPr>
        <w:pStyle w:val="B1"/>
        <w:rPr>
          <w:b/>
          <w:bCs/>
        </w:rPr>
      </w:pPr>
      <w:r w:rsidRPr="00392EBB">
        <w:rPr>
          <w:b/>
          <w:bCs/>
        </w:rPr>
        <w:t>-</w:t>
      </w:r>
      <w:r w:rsidRPr="00392EBB">
        <w:rPr>
          <w:b/>
          <w:bCs/>
        </w:rPr>
        <w:tab/>
        <w:t>Action Points:</w:t>
      </w:r>
    </w:p>
    <w:p w14:paraId="2EA5B38E" w14:textId="47631B5D" w:rsidR="00F12BE6" w:rsidRDefault="00F12BE6" w:rsidP="00F12BE6">
      <w:pPr>
        <w:pStyle w:val="B2"/>
      </w:pPr>
      <w:r>
        <w:t>-</w:t>
      </w:r>
      <w:r>
        <w:tab/>
        <w:t>Update the dependency list tool or create a new one (with IETF support)</w:t>
      </w:r>
    </w:p>
    <w:p w14:paraId="088FFBF2" w14:textId="4CC80907" w:rsidR="00F12BE6" w:rsidRDefault="00F12BE6" w:rsidP="00F12BE6">
      <w:pPr>
        <w:pStyle w:val="B2"/>
      </w:pPr>
      <w:r>
        <w:t>-</w:t>
      </w:r>
      <w:r>
        <w:tab/>
        <w:t>Update RFC 3113: "3GPP-IETF Standardization Collaboration" (2001)</w:t>
      </w:r>
    </w:p>
    <w:p w14:paraId="01955E7C" w14:textId="77777777" w:rsidR="00F12BE6" w:rsidRPr="00F12BE6" w:rsidRDefault="00F12BE6" w:rsidP="00F12BE6">
      <w:pPr>
        <w:pStyle w:val="B1"/>
        <w:rPr>
          <w:b/>
          <w:bCs/>
        </w:rPr>
      </w:pPr>
      <w:r w:rsidRPr="00F12BE6">
        <w:rPr>
          <w:b/>
          <w:bCs/>
        </w:rPr>
        <w:t>-</w:t>
      </w:r>
      <w:r w:rsidRPr="00F12BE6">
        <w:rPr>
          <w:b/>
          <w:bCs/>
        </w:rPr>
        <w:tab/>
        <w:t>3GPP-&gt;IETF:</w:t>
      </w:r>
    </w:p>
    <w:p w14:paraId="2C9310B3" w14:textId="5A567770" w:rsidR="00F12BE6" w:rsidRDefault="00F12BE6" w:rsidP="00F12BE6">
      <w:pPr>
        <w:pStyle w:val="B2"/>
      </w:pPr>
      <w:r>
        <w:t>-</w:t>
      </w:r>
      <w:r>
        <w:tab/>
        <w:t>Reply LS on DTLS for SCTP</w:t>
      </w:r>
    </w:p>
    <w:p w14:paraId="3FC0F454" w14:textId="4230ECF7" w:rsidR="00F12BE6" w:rsidRDefault="00F12BE6" w:rsidP="00F12BE6">
      <w:pPr>
        <w:pStyle w:val="B2"/>
      </w:pPr>
      <w:r>
        <w:t>-</w:t>
      </w:r>
      <w:r>
        <w:tab/>
        <w:t>isInvariant and SystemCreated in YANG</w:t>
      </w:r>
    </w:p>
    <w:p w14:paraId="4BA04FD8" w14:textId="1874BD2C" w:rsidR="00F12BE6" w:rsidRPr="00F12BE6" w:rsidRDefault="00F12BE6" w:rsidP="00F12BE6">
      <w:pPr>
        <w:pStyle w:val="FP"/>
        <w:keepNext/>
        <w:rPr>
          <w:b/>
          <w:bCs/>
        </w:rPr>
      </w:pPr>
      <w:r w:rsidRPr="00F12BE6">
        <w:rPr>
          <w:b/>
          <w:bCs/>
        </w:rPr>
        <w:t>-</w:t>
      </w:r>
      <w:r w:rsidRPr="00F12BE6">
        <w:rPr>
          <w:b/>
          <w:bCs/>
        </w:rPr>
        <w:tab/>
        <w:t>IETF-&gt;3GPP</w:t>
      </w:r>
    </w:p>
    <w:p w14:paraId="34D30046" w14:textId="0710B1F8" w:rsidR="00F12BE6" w:rsidRDefault="00F12BE6" w:rsidP="00F12BE6">
      <w:pPr>
        <w:pStyle w:val="B2"/>
      </w:pPr>
      <w:r>
        <w:t>-</w:t>
      </w:r>
      <w:r>
        <w:tab/>
        <w:t>None.</w:t>
      </w:r>
    </w:p>
    <w:p w14:paraId="1B7DEF19" w14:textId="5CE445E0" w:rsidR="00F12BE6" w:rsidRDefault="00F12BE6" w:rsidP="00F12BE6">
      <w:pPr>
        <w:pStyle w:val="FP"/>
        <w:keepNext/>
        <w:rPr>
          <w:b/>
          <w:bCs/>
        </w:rPr>
      </w:pPr>
      <w:r>
        <w:rPr>
          <w:b/>
          <w:bCs/>
        </w:rPr>
        <w:t>Tracking requests to IANA:</w:t>
      </w:r>
    </w:p>
    <w:p w14:paraId="505277E7" w14:textId="062E9193" w:rsidR="00F12BE6" w:rsidRPr="00F12BE6" w:rsidRDefault="00F12BE6" w:rsidP="00F12BE6">
      <w:pPr>
        <w:pStyle w:val="B1"/>
        <w:rPr>
          <w:b/>
          <w:bCs/>
        </w:rPr>
      </w:pPr>
      <w:r w:rsidRPr="00F12BE6">
        <w:rPr>
          <w:b/>
          <w:bCs/>
        </w:rPr>
        <w:t>-</w:t>
      </w:r>
      <w:r w:rsidRPr="00F12BE6">
        <w:rPr>
          <w:b/>
          <w:bCs/>
        </w:rPr>
        <w:tab/>
        <w:t>IANA assignment request handling</w:t>
      </w:r>
    </w:p>
    <w:p w14:paraId="70F53E4C" w14:textId="0B609941" w:rsidR="00F12BE6" w:rsidRDefault="00F12BE6" w:rsidP="00F12BE6">
      <w:pPr>
        <w:pStyle w:val="B2"/>
      </w:pPr>
      <w:r>
        <w:t>-</w:t>
      </w:r>
      <w:r>
        <w:tab/>
        <w:t>Triggered by review of Rel-17 specifications :</w:t>
      </w:r>
    </w:p>
    <w:p w14:paraId="13699E2D" w14:textId="3042D594" w:rsidR="00F12BE6" w:rsidRDefault="00F12BE6" w:rsidP="00F12BE6">
      <w:pPr>
        <w:pStyle w:val="B2"/>
      </w:pPr>
      <w:r>
        <w:t>-</w:t>
      </w:r>
      <w:r>
        <w:tab/>
        <w:t>A lot of IANA assignment requests have been done</w:t>
      </w:r>
    </w:p>
    <w:p w14:paraId="6C0BBD0A" w14:textId="4CED3EA8" w:rsidR="00F12BE6" w:rsidRDefault="00F12BE6" w:rsidP="00F12BE6">
      <w:pPr>
        <w:pStyle w:val="B2"/>
      </w:pPr>
      <w:r>
        <w:t>-</w:t>
      </w:r>
      <w:r>
        <w:tab/>
        <w:t>Any IANA assignment request must be indicated to the IETF liaison</w:t>
      </w:r>
    </w:p>
    <w:p w14:paraId="5A9C2568" w14:textId="6E71FBB6" w:rsidR="00F12BE6" w:rsidRDefault="00F12BE6" w:rsidP="00F12BE6">
      <w:pPr>
        <w:pStyle w:val="B2"/>
      </w:pPr>
      <w:r>
        <w:t>-</w:t>
      </w:r>
      <w:r>
        <w:tab/>
        <w:t>Template for IANA assignment request as an Appendix included in the 3GPP spec requiring the assignment</w:t>
      </w:r>
    </w:p>
    <w:p w14:paraId="3883C215" w14:textId="157E6174" w:rsidR="00F12BE6" w:rsidRDefault="00F12BE6" w:rsidP="00F12BE6">
      <w:pPr>
        <w:pStyle w:val="B2"/>
      </w:pPr>
      <w:r>
        <w:t>-</w:t>
      </w:r>
      <w:r>
        <w:tab/>
        <w:t>To track the requests MCC has created a web page:</w:t>
      </w:r>
    </w:p>
    <w:p w14:paraId="410DB41D" w14:textId="11401053" w:rsidR="00F12BE6" w:rsidRPr="00F12BE6" w:rsidRDefault="00F12BE6" w:rsidP="00F12BE6">
      <w:pPr>
        <w:pStyle w:val="FP"/>
        <w:keepNext/>
        <w:rPr>
          <w:b/>
          <w:bCs/>
        </w:rPr>
      </w:pPr>
      <w:r w:rsidRPr="00F12BE6">
        <w:rPr>
          <w:b/>
          <w:bCs/>
        </w:rPr>
        <w:t>Status of the 3GPP-IETF dependencies</w:t>
      </w:r>
      <w:r>
        <w:rPr>
          <w:b/>
          <w:bCs/>
        </w:rPr>
        <w:t>:</w:t>
      </w:r>
    </w:p>
    <w:p w14:paraId="0A9E19F3" w14:textId="2B665E65" w:rsidR="00F12BE6" w:rsidRPr="00F12BE6" w:rsidRDefault="00F12BE6" w:rsidP="00F12BE6">
      <w:pPr>
        <w:pStyle w:val="FP"/>
        <w:keepNext/>
        <w:rPr>
          <w:b/>
          <w:bCs/>
        </w:rPr>
      </w:pPr>
      <w:r w:rsidRPr="00F12BE6">
        <w:rPr>
          <w:b/>
          <w:bCs/>
        </w:rPr>
        <w:t>New Published RFCs</w:t>
      </w:r>
      <w:r>
        <w:rPr>
          <w:b/>
          <w:bCs/>
        </w:rPr>
        <w:t>:</w:t>
      </w:r>
    </w:p>
    <w:p w14:paraId="2BA49A09" w14:textId="0BE25FD7" w:rsidR="00F12BE6" w:rsidRDefault="00F12BE6" w:rsidP="00F12BE6">
      <w:pPr>
        <w:pStyle w:val="B1"/>
      </w:pPr>
      <w:r>
        <w:t>-</w:t>
      </w:r>
      <w:r>
        <w:tab/>
        <w:t>Handling of Identity Header Errors for Secure Telephone Identity Revisited (STIR), RFC 9410</w:t>
      </w:r>
    </w:p>
    <w:p w14:paraId="35C3EE02" w14:textId="7C2790EF" w:rsidR="00F12BE6" w:rsidRDefault="00F12BE6" w:rsidP="00F12BE6">
      <w:pPr>
        <w:pStyle w:val="B2"/>
      </w:pPr>
      <w:r>
        <w:t>-</w:t>
      </w:r>
      <w:r>
        <w:tab/>
        <w:t>Published 07/2023</w:t>
      </w:r>
    </w:p>
    <w:p w14:paraId="4F0B5B86" w14:textId="5AFC1D9E" w:rsidR="00F12BE6" w:rsidRDefault="00F12BE6" w:rsidP="00F12BE6">
      <w:pPr>
        <w:pStyle w:val="B2"/>
      </w:pPr>
      <w:r>
        <w:t>-</w:t>
      </w:r>
      <w:r>
        <w:tab/>
        <w:t>CRs to 24.229 and 29.165 approved</w:t>
      </w:r>
    </w:p>
    <w:p w14:paraId="157BA3B7" w14:textId="18591EFB" w:rsidR="00F12BE6" w:rsidRDefault="00F12BE6" w:rsidP="00F12BE6">
      <w:pPr>
        <w:pStyle w:val="B1"/>
      </w:pPr>
      <w:r>
        <w:t>-</w:t>
      </w:r>
      <w:r>
        <w:tab/>
        <w:t>Extension of the Datagram Transport Layer Security (DTLS) Profile for Authentication and Authorization for Constrained Environments (ACE) to Transport Layer Security (TLS), RFC 9430</w:t>
      </w:r>
    </w:p>
    <w:p w14:paraId="31B170B1" w14:textId="411DCF8A" w:rsidR="00F12BE6" w:rsidRDefault="00F12BE6" w:rsidP="00F12BE6">
      <w:pPr>
        <w:pStyle w:val="B2"/>
      </w:pPr>
      <w:r>
        <w:t>-</w:t>
      </w:r>
      <w:r>
        <w:tab/>
        <w:t>Published 07/2023</w:t>
      </w:r>
    </w:p>
    <w:p w14:paraId="630E98DB" w14:textId="024EA386" w:rsidR="00F12BE6" w:rsidRDefault="00F12BE6" w:rsidP="00F12BE6">
      <w:pPr>
        <w:pStyle w:val="B2"/>
      </w:pPr>
      <w:r>
        <w:t>-</w:t>
      </w:r>
      <w:r>
        <w:tab/>
        <w:t>Next step:</w:t>
      </w:r>
    </w:p>
    <w:p w14:paraId="36F08FA8" w14:textId="4D702256" w:rsidR="00F12BE6" w:rsidRDefault="00F12BE6" w:rsidP="00F12BE6">
      <w:pPr>
        <w:pStyle w:val="B2"/>
      </w:pPr>
      <w:r>
        <w:t>-</w:t>
      </w:r>
      <w:r>
        <w:tab/>
        <w:t>CRs to 33.434</w:t>
      </w:r>
    </w:p>
    <w:p w14:paraId="64D57C16" w14:textId="0FF454D0" w:rsidR="00F12BE6" w:rsidRPr="00F12BE6" w:rsidRDefault="00F12BE6" w:rsidP="00F12BE6">
      <w:pPr>
        <w:pStyle w:val="FP"/>
        <w:keepNext/>
        <w:rPr>
          <w:b/>
          <w:bCs/>
        </w:rPr>
      </w:pPr>
      <w:r>
        <w:rPr>
          <w:b/>
          <w:bCs/>
        </w:rPr>
        <w:t>IETF reference updates:</w:t>
      </w:r>
    </w:p>
    <w:p w14:paraId="39066CD3" w14:textId="2164F2E0" w:rsidR="00F12BE6" w:rsidRDefault="00F12BE6" w:rsidP="00F12BE6">
      <w:pPr>
        <w:pStyle w:val="B1"/>
      </w:pPr>
      <w:r>
        <w:t>-</w:t>
      </w:r>
      <w:r>
        <w:tab/>
        <w:t>None</w:t>
      </w:r>
    </w:p>
    <w:p w14:paraId="14153F61" w14:textId="275C0338" w:rsidR="00F12BE6" w:rsidRPr="00F12BE6" w:rsidRDefault="00F12BE6" w:rsidP="00F12BE6">
      <w:pPr>
        <w:pStyle w:val="FP"/>
        <w:keepNext/>
        <w:rPr>
          <w:b/>
          <w:bCs/>
        </w:rPr>
      </w:pPr>
      <w:r w:rsidRPr="00F12BE6">
        <w:rPr>
          <w:b/>
          <w:bCs/>
        </w:rPr>
        <w:t>Drafts in RFC Editor queue:</w:t>
      </w:r>
    </w:p>
    <w:p w14:paraId="794F8E39" w14:textId="1F68DE38" w:rsidR="00F12BE6" w:rsidRPr="00F12BE6" w:rsidRDefault="00F12BE6" w:rsidP="00F12BE6">
      <w:pPr>
        <w:pStyle w:val="B1"/>
        <w:rPr>
          <w:b/>
          <w:bCs/>
        </w:rPr>
      </w:pPr>
      <w:r w:rsidRPr="00F12BE6">
        <w:rPr>
          <w:b/>
          <w:bCs/>
        </w:rPr>
        <w:t>-</w:t>
      </w:r>
      <w:r w:rsidRPr="00F12BE6">
        <w:rPr>
          <w:b/>
          <w:bCs/>
        </w:rPr>
        <w:tab/>
        <w:t>draft-ietf-stir-passport-rcd-26</w:t>
      </w:r>
    </w:p>
    <w:p w14:paraId="0DE8C924" w14:textId="4DA68E7E" w:rsidR="00F12BE6" w:rsidRDefault="00F12BE6" w:rsidP="00F12BE6">
      <w:pPr>
        <w:pStyle w:val="B2"/>
      </w:pPr>
      <w:r>
        <w:t>-</w:t>
      </w:r>
      <w:r>
        <w:tab/>
        <w:t>Title: PASSporT Extension for Rich Call Data</w:t>
      </w:r>
    </w:p>
    <w:p w14:paraId="6163CBC1" w14:textId="0A4859E3" w:rsidR="00F12BE6" w:rsidRDefault="00F12BE6" w:rsidP="00F12BE6">
      <w:pPr>
        <w:pStyle w:val="B2"/>
      </w:pPr>
      <w:r>
        <w:t>-</w:t>
      </w:r>
      <w:r>
        <w:tab/>
        <w:t>Last update: 06/2023</w:t>
      </w:r>
    </w:p>
    <w:p w14:paraId="478A42A8" w14:textId="4C609C09" w:rsidR="00F12BE6" w:rsidRDefault="00F12BE6" w:rsidP="00F12BE6">
      <w:pPr>
        <w:pStyle w:val="B2"/>
      </w:pPr>
      <w:r>
        <w:t>-</w:t>
      </w:r>
      <w:r>
        <w:tab/>
        <w:t>Next steps: Publish as Proposed Standard RFC, CRs to 33.127 and 33.128</w:t>
      </w:r>
    </w:p>
    <w:p w14:paraId="17361330" w14:textId="398D09F3" w:rsidR="00F12BE6" w:rsidRPr="00F12BE6" w:rsidRDefault="00F12BE6" w:rsidP="00F12BE6">
      <w:pPr>
        <w:pStyle w:val="B1"/>
        <w:rPr>
          <w:b/>
          <w:bCs/>
        </w:rPr>
      </w:pPr>
      <w:r w:rsidRPr="00F12BE6">
        <w:rPr>
          <w:b/>
          <w:bCs/>
        </w:rPr>
        <w:t>-</w:t>
      </w:r>
      <w:r w:rsidRPr="00F12BE6">
        <w:rPr>
          <w:b/>
          <w:bCs/>
        </w:rPr>
        <w:tab/>
        <w:t>draft-ietf-stir-messaging-08</w:t>
      </w:r>
    </w:p>
    <w:p w14:paraId="3BA5F4AD" w14:textId="4FF1F248" w:rsidR="00F12BE6" w:rsidRDefault="00F12BE6" w:rsidP="00F12BE6">
      <w:pPr>
        <w:pStyle w:val="B2"/>
      </w:pPr>
      <w:r>
        <w:t>-</w:t>
      </w:r>
      <w:r>
        <w:tab/>
        <w:t>Title: Messaging Use Cases and Extensions for STIR</w:t>
      </w:r>
    </w:p>
    <w:p w14:paraId="5E94B325" w14:textId="66AACC2B" w:rsidR="00F12BE6" w:rsidRDefault="00F12BE6" w:rsidP="00F12BE6">
      <w:pPr>
        <w:pStyle w:val="B2"/>
      </w:pPr>
      <w:r>
        <w:t>-</w:t>
      </w:r>
      <w:r>
        <w:tab/>
        <w:t>Last update: 08/2023</w:t>
      </w:r>
    </w:p>
    <w:p w14:paraId="47D647D9" w14:textId="3CC9E88C" w:rsidR="00F12BE6" w:rsidRDefault="00F12BE6" w:rsidP="00F12BE6">
      <w:pPr>
        <w:pStyle w:val="B2"/>
      </w:pPr>
      <w:r>
        <w:t>-</w:t>
      </w:r>
      <w:r>
        <w:tab/>
        <w:t>Next steps: Publish as Proposed Standard RFC, CRs to 33.127</w:t>
      </w:r>
    </w:p>
    <w:p w14:paraId="4A04D43C" w14:textId="60B2B9F0" w:rsidR="00F12BE6" w:rsidRPr="00F12BE6" w:rsidRDefault="00F12BE6" w:rsidP="00F12BE6">
      <w:pPr>
        <w:pStyle w:val="B2"/>
        <w:rPr>
          <w:color w:val="0000FF"/>
        </w:rPr>
      </w:pPr>
      <w:r w:rsidRPr="00F12BE6">
        <w:rPr>
          <w:color w:val="0000FF"/>
        </w:rPr>
        <w:t>-</w:t>
      </w:r>
      <w:r w:rsidRPr="00F12BE6">
        <w:rPr>
          <w:color w:val="0000FF"/>
        </w:rPr>
        <w:tab/>
        <w:t>!!! WARNING !!! Wrong draft reference in 33.127</w:t>
      </w:r>
    </w:p>
    <w:p w14:paraId="07DD20F5" w14:textId="2130C6C9" w:rsidR="00F12BE6" w:rsidRDefault="00F12BE6" w:rsidP="00F12BE6">
      <w:pPr>
        <w:pStyle w:val="B2"/>
      </w:pPr>
      <w:r>
        <w:t>-</w:t>
      </w:r>
      <w:r>
        <w:tab/>
        <w:t>IETF draft-ietf-stir-</w:t>
      </w:r>
      <w:r w:rsidRPr="00F12BE6">
        <w:rPr>
          <w:dstrike/>
          <w:color w:val="FF0000"/>
        </w:rPr>
        <w:t>passport-</w:t>
      </w:r>
      <w:r>
        <w:t>messaging-00, "Messaging Use Cases and Extensions for STIR".</w:t>
      </w:r>
    </w:p>
    <w:p w14:paraId="5FFB5029" w14:textId="5D388506" w:rsidR="00F12BE6" w:rsidRPr="00F12BE6" w:rsidRDefault="00F12BE6" w:rsidP="00F12BE6">
      <w:pPr>
        <w:pStyle w:val="FP"/>
        <w:keepNext/>
        <w:rPr>
          <w:b/>
          <w:bCs/>
        </w:rPr>
      </w:pPr>
      <w:r>
        <w:rPr>
          <w:b/>
          <w:bCs/>
        </w:rPr>
        <w:t>Drafts under IESG review</w:t>
      </w:r>
      <w:r w:rsidRPr="00F12BE6">
        <w:rPr>
          <w:b/>
          <w:bCs/>
        </w:rPr>
        <w:t>:</w:t>
      </w:r>
    </w:p>
    <w:p w14:paraId="20151EE1" w14:textId="7883C6AA" w:rsidR="00F12BE6" w:rsidRPr="00F12BE6" w:rsidRDefault="00F12BE6" w:rsidP="00F12BE6">
      <w:pPr>
        <w:pStyle w:val="B1"/>
        <w:rPr>
          <w:b/>
          <w:bCs/>
        </w:rPr>
      </w:pPr>
      <w:r w:rsidRPr="00F12BE6">
        <w:rPr>
          <w:b/>
          <w:bCs/>
        </w:rPr>
        <w:t>-</w:t>
      </w:r>
      <w:r w:rsidRPr="00F12BE6">
        <w:rPr>
          <w:b/>
          <w:bCs/>
        </w:rPr>
        <w:tab/>
        <w:t>draft-ietf-detnet-yang-18</w:t>
      </w:r>
    </w:p>
    <w:p w14:paraId="0A578818" w14:textId="4D53A1BE" w:rsidR="00F12BE6" w:rsidRDefault="00F12BE6" w:rsidP="00F12BE6">
      <w:pPr>
        <w:pStyle w:val="B2"/>
      </w:pPr>
      <w:r>
        <w:t>-</w:t>
      </w:r>
      <w:r>
        <w:tab/>
        <w:t>Title: Deterministic Networking (DetNet) YANG Model</w:t>
      </w:r>
    </w:p>
    <w:p w14:paraId="10E299EB" w14:textId="2EB52507" w:rsidR="00F12BE6" w:rsidRDefault="00F12BE6" w:rsidP="00F12BE6">
      <w:pPr>
        <w:pStyle w:val="B2"/>
      </w:pPr>
      <w:r>
        <w:t>-</w:t>
      </w:r>
      <w:r>
        <w:tab/>
        <w:t>Last update: 07/2023, addressing AD evaluation and feedback</w:t>
      </w:r>
    </w:p>
    <w:p w14:paraId="4C67170C" w14:textId="0127EFAD" w:rsidR="00F12BE6" w:rsidRDefault="00F12BE6" w:rsidP="00F12BE6">
      <w:pPr>
        <w:pStyle w:val="B2"/>
      </w:pPr>
      <w:r>
        <w:t>-</w:t>
      </w:r>
      <w:r>
        <w:tab/>
        <w:t>Next step:</w:t>
      </w:r>
    </w:p>
    <w:p w14:paraId="5DA936B1" w14:textId="69448219" w:rsidR="00F12BE6" w:rsidRDefault="00F12BE6" w:rsidP="00F12BE6">
      <w:pPr>
        <w:pStyle w:val="B3"/>
      </w:pPr>
      <w:r>
        <w:t>-</w:t>
      </w:r>
      <w:r>
        <w:tab/>
        <w:t>Publish as Proposed Standard RFC</w:t>
      </w:r>
    </w:p>
    <w:p w14:paraId="77C9D73F" w14:textId="23964ADA" w:rsidR="00F12BE6" w:rsidRDefault="00F12BE6" w:rsidP="00F12BE6">
      <w:pPr>
        <w:pStyle w:val="B3"/>
      </w:pPr>
      <w:r>
        <w:t>-</w:t>
      </w:r>
      <w:r>
        <w:tab/>
        <w:t>CRs to 23.501, 23.503 and 29.565</w:t>
      </w:r>
    </w:p>
    <w:p w14:paraId="1C5B725A" w14:textId="2F3C92A9" w:rsidR="0038354E" w:rsidRPr="00F12BE6" w:rsidRDefault="0038354E" w:rsidP="0038354E">
      <w:pPr>
        <w:pStyle w:val="FP"/>
        <w:keepNext/>
        <w:rPr>
          <w:b/>
          <w:bCs/>
        </w:rPr>
      </w:pPr>
      <w:r>
        <w:rPr>
          <w:b/>
          <w:bCs/>
        </w:rPr>
        <w:t>Active WG documents</w:t>
      </w:r>
      <w:r w:rsidRPr="00F12BE6">
        <w:rPr>
          <w:b/>
          <w:bCs/>
        </w:rPr>
        <w:t>:</w:t>
      </w:r>
    </w:p>
    <w:p w14:paraId="0F5E2949" w14:textId="68293846" w:rsidR="0038354E" w:rsidRPr="0038354E" w:rsidRDefault="0038354E" w:rsidP="0038354E">
      <w:pPr>
        <w:pStyle w:val="B1"/>
        <w:rPr>
          <w:b/>
          <w:bCs/>
        </w:rPr>
      </w:pPr>
      <w:r w:rsidRPr="0038354E">
        <w:rPr>
          <w:b/>
          <w:bCs/>
        </w:rPr>
        <w:t>-</w:t>
      </w:r>
      <w:r w:rsidRPr="0038354E">
        <w:rPr>
          <w:b/>
          <w:bCs/>
        </w:rPr>
        <w:tab/>
        <w:t>draft-ietf-quic-multipath</w:t>
      </w:r>
    </w:p>
    <w:p w14:paraId="2475CA8C" w14:textId="6BEB10CD" w:rsidR="0038354E" w:rsidRDefault="0038354E" w:rsidP="0038354E">
      <w:pPr>
        <w:pStyle w:val="B2"/>
      </w:pPr>
      <w:r>
        <w:t>-</w:t>
      </w:r>
      <w:r>
        <w:tab/>
        <w:t>Title: Multipath Extension for QUIC</w:t>
      </w:r>
    </w:p>
    <w:p w14:paraId="46599BCA" w14:textId="29D59358" w:rsidR="0038354E" w:rsidRDefault="0038354E" w:rsidP="0038354E">
      <w:pPr>
        <w:pStyle w:val="B2"/>
      </w:pPr>
      <w:r>
        <w:t>-</w:t>
      </w:r>
      <w:r>
        <w:tab/>
        <w:t>Status: WG document, draft-ietf-quic-multipath-05 posted 07/2023</w:t>
      </w:r>
    </w:p>
    <w:p w14:paraId="68265DC2" w14:textId="006012B7" w:rsidR="0038354E" w:rsidRDefault="0038354E" w:rsidP="0038354E">
      <w:pPr>
        <w:pStyle w:val="B2"/>
      </w:pPr>
      <w:r>
        <w:t>-</w:t>
      </w:r>
      <w:r>
        <w:tab/>
        <w:t>Next step: draft update, IESG review, RFC publication, SA2 CR to 23.501</w:t>
      </w:r>
    </w:p>
    <w:p w14:paraId="30B3189D" w14:textId="1669FE68" w:rsidR="0038354E" w:rsidRPr="0038354E" w:rsidRDefault="0038354E" w:rsidP="0038354E">
      <w:pPr>
        <w:pStyle w:val="B1"/>
        <w:rPr>
          <w:b/>
          <w:bCs/>
        </w:rPr>
      </w:pPr>
      <w:r w:rsidRPr="0038354E">
        <w:rPr>
          <w:b/>
          <w:bCs/>
        </w:rPr>
        <w:lastRenderedPageBreak/>
        <w:t>-</w:t>
      </w:r>
      <w:r w:rsidRPr="0038354E">
        <w:rPr>
          <w:b/>
          <w:bCs/>
        </w:rPr>
        <w:tab/>
        <w:t>draft-jesske-update-p-visited-network</w:t>
      </w:r>
    </w:p>
    <w:p w14:paraId="2B52BCF6" w14:textId="0672694D" w:rsidR="0038354E" w:rsidRDefault="0038354E" w:rsidP="0038354E">
      <w:pPr>
        <w:pStyle w:val="B2"/>
      </w:pPr>
      <w:r>
        <w:t>-</w:t>
      </w:r>
      <w:r>
        <w:tab/>
        <w:t>Title: Update to P-Visited-Network-ID in SIP Requests and Responses</w:t>
      </w:r>
    </w:p>
    <w:p w14:paraId="3555B05F" w14:textId="68AA3A96" w:rsidR="0038354E" w:rsidRDefault="0038354E" w:rsidP="0038354E">
      <w:pPr>
        <w:pStyle w:val="B2"/>
      </w:pPr>
      <w:r>
        <w:t>-</w:t>
      </w:r>
      <w:r>
        <w:tab/>
        <w:t>Agreement to handle within SIPCORE at IETF 116 coordination meeting</w:t>
      </w:r>
    </w:p>
    <w:p w14:paraId="6DA5CE45" w14:textId="5AFF6194" w:rsidR="0038354E" w:rsidRDefault="0038354E" w:rsidP="0038354E">
      <w:pPr>
        <w:pStyle w:val="B2"/>
      </w:pPr>
      <w:r>
        <w:t>-</w:t>
      </w:r>
      <w:r>
        <w:tab/>
        <w:t>Status: WG Last Call completed, draft-jesske-update-p-visited-network-05 posted 06/2023</w:t>
      </w:r>
    </w:p>
    <w:p w14:paraId="4FC52723" w14:textId="060D7FBA" w:rsidR="0038354E" w:rsidRDefault="0038354E" w:rsidP="0038354E">
      <w:pPr>
        <w:pStyle w:val="B2"/>
      </w:pPr>
      <w:r>
        <w:t>-</w:t>
      </w:r>
      <w:r>
        <w:tab/>
        <w:t>Next steps: Additional WG review, IESG review, RFC publication, CT1 CR to 24.229</w:t>
      </w:r>
    </w:p>
    <w:p w14:paraId="439E8211" w14:textId="560EF5EA" w:rsidR="0038354E" w:rsidRPr="00F12BE6" w:rsidRDefault="0038354E" w:rsidP="0038354E">
      <w:pPr>
        <w:pStyle w:val="FP"/>
        <w:keepNext/>
        <w:rPr>
          <w:b/>
          <w:bCs/>
        </w:rPr>
      </w:pPr>
      <w:r>
        <w:rPr>
          <w:b/>
          <w:bCs/>
        </w:rPr>
        <w:t>Individual submissions</w:t>
      </w:r>
      <w:r w:rsidRPr="00F12BE6">
        <w:rPr>
          <w:b/>
          <w:bCs/>
        </w:rPr>
        <w:t>:</w:t>
      </w:r>
    </w:p>
    <w:p w14:paraId="0212DCF0" w14:textId="32D605AD" w:rsidR="0038354E" w:rsidRPr="0038354E" w:rsidRDefault="0038354E" w:rsidP="0038354E">
      <w:pPr>
        <w:pStyle w:val="B1"/>
        <w:rPr>
          <w:b/>
          <w:bCs/>
        </w:rPr>
      </w:pPr>
      <w:r w:rsidRPr="0038354E">
        <w:rPr>
          <w:b/>
          <w:bCs/>
        </w:rPr>
        <w:t>-</w:t>
      </w:r>
      <w:r w:rsidRPr="0038354E">
        <w:rPr>
          <w:b/>
          <w:bCs/>
        </w:rPr>
        <w:tab/>
        <w:t>draft-boro-opsawg-teas-attachment-circuit</w:t>
      </w:r>
    </w:p>
    <w:p w14:paraId="63DDE55D" w14:textId="60B52899" w:rsidR="0038354E" w:rsidRDefault="0038354E" w:rsidP="0038354E">
      <w:pPr>
        <w:pStyle w:val="B2"/>
      </w:pPr>
      <w:r>
        <w:t>-</w:t>
      </w:r>
      <w:r>
        <w:tab/>
        <w:t>Title: YANG Data Models for 'Attachment Circuits'-as-a-Service (ACaaS)</w:t>
      </w:r>
    </w:p>
    <w:p w14:paraId="088BC96C" w14:textId="4F336853" w:rsidR="0038354E" w:rsidRDefault="0038354E" w:rsidP="0038354E">
      <w:pPr>
        <w:pStyle w:val="B2"/>
      </w:pPr>
      <w:r>
        <w:t>-</w:t>
      </w:r>
      <w:r>
        <w:tab/>
        <w:t>Status: draft-boro-opsawg-teas-attachment-circuit-07 posted 07/2023</w:t>
      </w:r>
    </w:p>
    <w:p w14:paraId="176003D8" w14:textId="6E23BD0A" w:rsidR="0038354E" w:rsidRDefault="0038354E" w:rsidP="0038354E">
      <w:pPr>
        <w:pStyle w:val="B2"/>
      </w:pPr>
      <w:r>
        <w:t>-</w:t>
      </w:r>
      <w:r>
        <w:tab/>
        <w:t>Next steps: WG adoption updates, IESG review, RFC publication, SA5 CR to 28.541</w:t>
      </w:r>
    </w:p>
    <w:p w14:paraId="265BEA51" w14:textId="7425F689" w:rsidR="0038354E" w:rsidRPr="0038354E" w:rsidRDefault="0038354E" w:rsidP="0038354E">
      <w:pPr>
        <w:pStyle w:val="B1"/>
        <w:rPr>
          <w:b/>
          <w:bCs/>
        </w:rPr>
      </w:pPr>
      <w:r w:rsidRPr="0038354E">
        <w:rPr>
          <w:b/>
          <w:bCs/>
        </w:rPr>
        <w:t>-</w:t>
      </w:r>
      <w:r w:rsidRPr="0038354E">
        <w:rPr>
          <w:b/>
          <w:bCs/>
        </w:rPr>
        <w:tab/>
        <w:t>draft-schwarz-mmusic-sdp-for-gw</w:t>
      </w:r>
    </w:p>
    <w:p w14:paraId="388BC68A" w14:textId="3074EE9F" w:rsidR="0038354E" w:rsidRDefault="0038354E" w:rsidP="0038354E">
      <w:pPr>
        <w:pStyle w:val="B2"/>
      </w:pPr>
      <w:r>
        <w:t>-</w:t>
      </w:r>
      <w:r>
        <w:tab/>
        <w:t>Last update: draft-schwarz-mmusic-sdp-for-gw-05, posted 05/2016, expired</w:t>
      </w:r>
    </w:p>
    <w:p w14:paraId="4114861B" w14:textId="5A59203D" w:rsidR="0038354E" w:rsidRDefault="0038354E" w:rsidP="0038354E">
      <w:pPr>
        <w:pStyle w:val="B2"/>
      </w:pPr>
      <w:r>
        <w:t>-</w:t>
      </w:r>
      <w:r>
        <w:tab/>
        <w:t>Next step: Still to be reactivated, published RFC, CT4 CR to 23.334 and 29.334</w:t>
      </w:r>
    </w:p>
    <w:p w14:paraId="2935DCCD" w14:textId="525277EE" w:rsidR="0038354E" w:rsidRDefault="0038354E" w:rsidP="0038354E">
      <w:pPr>
        <w:pStyle w:val="B2"/>
      </w:pPr>
      <w:r>
        <w:t>-</w:t>
      </w:r>
      <w:r>
        <w:tab/>
        <w:t>Action Point: contact an ITU expert to help us</w:t>
      </w:r>
    </w:p>
    <w:p w14:paraId="7E6A57DC" w14:textId="77777777" w:rsidR="00F12BE6" w:rsidRPr="00F12BE6" w:rsidRDefault="00F12BE6" w:rsidP="00F12BE6">
      <w:pPr>
        <w:pStyle w:val="FP"/>
        <w:keepNext/>
      </w:pPr>
    </w:p>
    <w:p w14:paraId="521E4B3A" w14:textId="77777777" w:rsidR="007615D6" w:rsidRPr="005B25A1" w:rsidRDefault="007615D6" w:rsidP="007615D6">
      <w:pPr>
        <w:keepNext/>
        <w:keepLines/>
        <w:rPr>
          <w:b/>
          <w:bCs/>
        </w:rPr>
      </w:pPr>
      <w:r w:rsidRPr="005B25A1">
        <w:rPr>
          <w:b/>
          <w:bCs/>
        </w:rPr>
        <w:t>Plenary Discussion:</w:t>
      </w:r>
    </w:p>
    <w:p w14:paraId="4CC0437C" w14:textId="5C009957" w:rsidR="009846F1" w:rsidRDefault="009846F1" w:rsidP="004F14C3">
      <w:r>
        <w:t>There were no questions or comments.</w:t>
      </w:r>
    </w:p>
    <w:p w14:paraId="554EC877" w14:textId="762C86A6" w:rsidR="004F14C3" w:rsidRPr="009623E3" w:rsidRDefault="004F14C3" w:rsidP="004F14C3">
      <w:r>
        <w:t xml:space="preserve">The </w:t>
      </w:r>
      <w:r w:rsidR="009846F1">
        <w:t>TSG</w:t>
      </w:r>
      <w:r w:rsidR="00392EBB">
        <w:t> </w:t>
      </w:r>
      <w:r w:rsidR="009846F1">
        <w:t>CT Chair</w:t>
      </w:r>
      <w:r>
        <w:t xml:space="preserve"> was thanked for this report, which was </w:t>
      </w:r>
      <w:r w:rsidRPr="00C3284B">
        <w:rPr>
          <w:color w:val="0000FF"/>
        </w:rPr>
        <w:t>noted</w:t>
      </w:r>
      <w:r>
        <w:t>.</w:t>
      </w:r>
    </w:p>
    <w:p w14:paraId="2D2400FE" w14:textId="77777777" w:rsidR="009846F1" w:rsidRPr="00EB0339" w:rsidRDefault="009846F1" w:rsidP="009846F1">
      <w:r w:rsidRPr="005B25A1">
        <w:rPr>
          <w:b/>
          <w:bCs/>
        </w:rPr>
        <w:t>Status:</w:t>
      </w:r>
      <w:r>
        <w:t xml:space="preserve"> </w:t>
      </w:r>
      <w:r w:rsidRPr="00C3284B">
        <w:rPr>
          <w:color w:val="0000FF"/>
        </w:rPr>
        <w:t>Noted</w:t>
      </w:r>
      <w:r>
        <w:t>.</w:t>
      </w:r>
    </w:p>
    <w:p w14:paraId="328D8171" w14:textId="77777777" w:rsidR="00E00DA6" w:rsidRDefault="007615D6" w:rsidP="000A3FBD">
      <w:pPr>
        <w:pStyle w:val="NormTop"/>
      </w:pPr>
      <w:r>
        <w:rPr>
          <w:color w:val="0000FF"/>
        </w:rPr>
        <w:t>SP-230824</w:t>
      </w:r>
      <w:r w:rsidRPr="00D53282">
        <w:t xml:space="preserve"> </w:t>
      </w:r>
      <w:r>
        <w:t>(REPORT) Draft report of TSG CT#101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CT#101.</w:t>
      </w:r>
    </w:p>
    <w:p w14:paraId="79AB910E" w14:textId="77777777" w:rsidR="007615D6" w:rsidRPr="005B25A1" w:rsidRDefault="007615D6" w:rsidP="007615D6">
      <w:pPr>
        <w:keepNext/>
        <w:keepLines/>
        <w:rPr>
          <w:b/>
          <w:bCs/>
        </w:rPr>
      </w:pPr>
      <w:r w:rsidRPr="005B25A1">
        <w:rPr>
          <w:b/>
          <w:bCs/>
        </w:rPr>
        <w:t>Plenary Discussion:</w:t>
      </w:r>
    </w:p>
    <w:p w14:paraId="68489A51" w14:textId="3D55DE84" w:rsidR="004F14C3" w:rsidRPr="009623E3" w:rsidRDefault="004F14C3" w:rsidP="004F14C3">
      <w:r>
        <w:t xml:space="preserve">This was provided for information and was </w:t>
      </w:r>
      <w:r w:rsidRPr="00C3284B">
        <w:rPr>
          <w:color w:val="0000FF"/>
        </w:rPr>
        <w:t>noted</w:t>
      </w:r>
      <w:r>
        <w:t>.</w:t>
      </w:r>
    </w:p>
    <w:p w14:paraId="4BC3EB62" w14:textId="77777777" w:rsidR="009846F1" w:rsidRPr="00EB0339" w:rsidRDefault="009846F1" w:rsidP="009846F1">
      <w:r w:rsidRPr="005B25A1">
        <w:rPr>
          <w:b/>
          <w:bCs/>
        </w:rPr>
        <w:t>Status:</w:t>
      </w:r>
      <w:r>
        <w:t xml:space="preserve"> </w:t>
      </w:r>
      <w:r w:rsidRPr="00C3284B">
        <w:rPr>
          <w:color w:val="0000FF"/>
        </w:rPr>
        <w:t>Noted</w:t>
      </w:r>
      <w:r>
        <w:t>.</w:t>
      </w:r>
    </w:p>
    <w:p w14:paraId="610B9942" w14:textId="77777777" w:rsidR="00E604CC" w:rsidRDefault="00E604CC" w:rsidP="00BB3F37"/>
    <w:p w14:paraId="15035118" w14:textId="77777777" w:rsidR="007615D6" w:rsidRDefault="007615D6" w:rsidP="0010433C">
      <w:pPr>
        <w:pStyle w:val="Heading2"/>
      </w:pPr>
      <w:bookmarkStart w:id="31" w:name="_Toc145733763"/>
      <w:r>
        <w:t>4.9</w:t>
      </w:r>
      <w:r>
        <w:tab/>
        <w:t>Reports from external bodies (provided by Liaison persons)</w:t>
      </w:r>
      <w:bookmarkEnd w:id="31"/>
    </w:p>
    <w:p w14:paraId="3B4AD093" w14:textId="77777777" w:rsidR="00E604CC" w:rsidRDefault="00000000" w:rsidP="00BB3F37">
      <w:r>
        <w:t>There were no contributions to this agenda item.</w:t>
      </w:r>
    </w:p>
    <w:p w14:paraId="40305C7D" w14:textId="77777777" w:rsidR="00E604CC" w:rsidRDefault="00E604CC" w:rsidP="00BB3F37"/>
    <w:p w14:paraId="1A58ED05" w14:textId="77777777" w:rsidR="007615D6" w:rsidRDefault="007615D6" w:rsidP="0010433C">
      <w:pPr>
        <w:pStyle w:val="Heading2"/>
      </w:pPr>
      <w:bookmarkStart w:id="32" w:name="_Toc145733764"/>
      <w:r>
        <w:t>4.10</w:t>
      </w:r>
      <w:r>
        <w:tab/>
        <w:t>Other reports</w:t>
      </w:r>
      <w:bookmarkEnd w:id="32"/>
    </w:p>
    <w:p w14:paraId="6089A8D7" w14:textId="77777777" w:rsidR="00E604CC" w:rsidRDefault="00000000" w:rsidP="00BB3F37">
      <w:r>
        <w:t>There were no contributions to this agenda item.</w:t>
      </w:r>
    </w:p>
    <w:p w14:paraId="1C1F19A6" w14:textId="77777777" w:rsidR="00E604CC" w:rsidRDefault="00E604CC" w:rsidP="00BB3F37"/>
    <w:p w14:paraId="7027AB1A" w14:textId="77777777" w:rsidR="007615D6" w:rsidRDefault="007615D6" w:rsidP="007615D6">
      <w:pPr>
        <w:pStyle w:val="Heading1"/>
      </w:pPr>
      <w:bookmarkStart w:id="33" w:name="_Toc145733765"/>
      <w:r>
        <w:t>5</w:t>
      </w:r>
      <w:r>
        <w:tab/>
        <w:t>Cross TSG Coordination</w:t>
      </w:r>
      <w:bookmarkEnd w:id="33"/>
    </w:p>
    <w:p w14:paraId="3CDBEE52" w14:textId="77777777" w:rsidR="007615D6" w:rsidRDefault="007615D6" w:rsidP="0010433C">
      <w:pPr>
        <w:pStyle w:val="Heading2"/>
      </w:pPr>
      <w:bookmarkStart w:id="34" w:name="_Toc145733766"/>
      <w:r>
        <w:t>5.1</w:t>
      </w:r>
      <w:r>
        <w:tab/>
        <w:t>General Cross TSG Coordination</w:t>
      </w:r>
      <w:bookmarkEnd w:id="34"/>
    </w:p>
    <w:p w14:paraId="5C528C97" w14:textId="77777777" w:rsidR="00E604CC" w:rsidRDefault="00000000" w:rsidP="00BB3F37">
      <w:r>
        <w:t>There were no contributions to this agenda item.</w:t>
      </w:r>
    </w:p>
    <w:p w14:paraId="65E85DA9" w14:textId="77777777" w:rsidR="00E604CC" w:rsidRDefault="00E604CC" w:rsidP="00BB3F37"/>
    <w:p w14:paraId="1E5E1050" w14:textId="77777777" w:rsidR="007615D6" w:rsidRDefault="007615D6" w:rsidP="0010433C">
      <w:pPr>
        <w:pStyle w:val="Heading2"/>
      </w:pPr>
      <w:bookmarkStart w:id="35" w:name="_Toc145733767"/>
      <w:r>
        <w:t>5.2</w:t>
      </w:r>
      <w:r>
        <w:tab/>
        <w:t>Rel-18 Focus Areas Status Reports &amp; Issues</w:t>
      </w:r>
      <w:bookmarkEnd w:id="35"/>
    </w:p>
    <w:p w14:paraId="19A48077" w14:textId="77777777" w:rsidR="00E604CC" w:rsidRDefault="00000000" w:rsidP="00BB3F37">
      <w:r>
        <w:t>There were no contributions to this agenda item.</w:t>
      </w:r>
    </w:p>
    <w:p w14:paraId="56E11FEF" w14:textId="77777777" w:rsidR="00E604CC" w:rsidRDefault="00E604CC" w:rsidP="00BB3F37"/>
    <w:p w14:paraId="1592F156" w14:textId="77777777" w:rsidR="007615D6" w:rsidRDefault="007615D6" w:rsidP="0010433C">
      <w:pPr>
        <w:pStyle w:val="Heading2"/>
      </w:pPr>
      <w:bookmarkStart w:id="36" w:name="_Toc145733768"/>
      <w:r>
        <w:t>5.3</w:t>
      </w:r>
      <w:r>
        <w:tab/>
        <w:t>Input to Joint RAN/SA meeting</w:t>
      </w:r>
      <w:bookmarkEnd w:id="36"/>
    </w:p>
    <w:p w14:paraId="41413E18" w14:textId="77777777" w:rsidR="00E604CC" w:rsidRDefault="00000000" w:rsidP="00BB3F37">
      <w:r>
        <w:t>There were no contributions to this agenda item.</w:t>
      </w:r>
    </w:p>
    <w:p w14:paraId="7EF7EDFD" w14:textId="77777777" w:rsidR="00E604CC" w:rsidRDefault="00E604CC" w:rsidP="00BB3F37"/>
    <w:p w14:paraId="087209DC" w14:textId="77777777" w:rsidR="007615D6" w:rsidRDefault="007615D6" w:rsidP="007615D6">
      <w:pPr>
        <w:pStyle w:val="Heading1"/>
      </w:pPr>
      <w:bookmarkStart w:id="37" w:name="_Toc145733769"/>
      <w:r>
        <w:lastRenderedPageBreak/>
        <w:t>6</w:t>
      </w:r>
      <w:r>
        <w:tab/>
        <w:t>Work Item Descriptions, Study Item Descriptions, Specifications</w:t>
      </w:r>
      <w:bookmarkEnd w:id="37"/>
    </w:p>
    <w:p w14:paraId="19F0F5A5" w14:textId="77777777" w:rsidR="007615D6" w:rsidRDefault="007615D6" w:rsidP="0010433C">
      <w:pPr>
        <w:pStyle w:val="Heading2"/>
      </w:pPr>
      <w:bookmarkStart w:id="38" w:name="_Toc145733770"/>
      <w:r>
        <w:t>6.1</w:t>
      </w:r>
      <w:r>
        <w:tab/>
        <w:t>New Release 18 Study Item Descriptions</w:t>
      </w:r>
      <w:bookmarkEnd w:id="38"/>
    </w:p>
    <w:p w14:paraId="4C0C81AC" w14:textId="77777777" w:rsidR="007615D6" w:rsidRDefault="007615D6" w:rsidP="005A50C0">
      <w:pPr>
        <w:pStyle w:val="Heading3"/>
      </w:pPr>
      <w:bookmarkStart w:id="39" w:name="_Toc145733771"/>
      <w:r>
        <w:t>6.1.1</w:t>
      </w:r>
      <w:r>
        <w:tab/>
        <w:t>SA WG1 New Release 18 Study Item Descriptions</w:t>
      </w:r>
      <w:bookmarkEnd w:id="39"/>
    </w:p>
    <w:p w14:paraId="16D78F4F" w14:textId="77777777" w:rsidR="00E604CC" w:rsidRDefault="00000000" w:rsidP="00BB3F37">
      <w:r>
        <w:t>There were no contributions to this agenda item.</w:t>
      </w:r>
    </w:p>
    <w:p w14:paraId="66A18BC9" w14:textId="77777777" w:rsidR="00E604CC" w:rsidRDefault="00E604CC" w:rsidP="00BB3F37"/>
    <w:p w14:paraId="5E7C7FCD" w14:textId="77777777" w:rsidR="007615D6" w:rsidRDefault="007615D6" w:rsidP="005A50C0">
      <w:pPr>
        <w:pStyle w:val="Heading3"/>
      </w:pPr>
      <w:bookmarkStart w:id="40" w:name="_Toc145733772"/>
      <w:r>
        <w:t>6.1.2</w:t>
      </w:r>
      <w:r>
        <w:tab/>
        <w:t>SA WG2 New Release 18 Study Item Descriptions</w:t>
      </w:r>
      <w:bookmarkEnd w:id="40"/>
    </w:p>
    <w:p w14:paraId="693FB6E2" w14:textId="77777777" w:rsidR="00E604CC" w:rsidRDefault="00000000" w:rsidP="00BB3F37">
      <w:r>
        <w:t>There were no contributions to this agenda item.</w:t>
      </w:r>
    </w:p>
    <w:p w14:paraId="4C57ED05" w14:textId="77777777" w:rsidR="00E604CC" w:rsidRDefault="00E604CC" w:rsidP="00BB3F37"/>
    <w:p w14:paraId="642CA863" w14:textId="77777777" w:rsidR="007615D6" w:rsidRDefault="007615D6" w:rsidP="005A50C0">
      <w:pPr>
        <w:pStyle w:val="Heading3"/>
      </w:pPr>
      <w:bookmarkStart w:id="41" w:name="_Toc145733773"/>
      <w:r>
        <w:t>6.1.3</w:t>
      </w:r>
      <w:r>
        <w:tab/>
        <w:t>SA WG3 and SA WG3 LI New Release 18 Study Item Descriptions</w:t>
      </w:r>
      <w:bookmarkEnd w:id="41"/>
    </w:p>
    <w:p w14:paraId="2044DA6C" w14:textId="77777777" w:rsidR="00E604CC" w:rsidRDefault="00000000" w:rsidP="00BB3F37">
      <w:r>
        <w:t>There were no contributions to this agenda item.</w:t>
      </w:r>
    </w:p>
    <w:p w14:paraId="0C7C2FC3" w14:textId="77777777" w:rsidR="00E604CC" w:rsidRDefault="00E604CC" w:rsidP="00BB3F37"/>
    <w:p w14:paraId="13410D1B" w14:textId="77777777" w:rsidR="007615D6" w:rsidRDefault="007615D6" w:rsidP="005A50C0">
      <w:pPr>
        <w:pStyle w:val="Heading3"/>
      </w:pPr>
      <w:bookmarkStart w:id="42" w:name="_Toc145733774"/>
      <w:r>
        <w:t>6.1.4</w:t>
      </w:r>
      <w:r>
        <w:tab/>
        <w:t>SA WG4 New Release 18 Study Item Descriptions</w:t>
      </w:r>
      <w:bookmarkEnd w:id="42"/>
    </w:p>
    <w:p w14:paraId="41A0804D" w14:textId="77777777" w:rsidR="00E604CC" w:rsidRDefault="00000000" w:rsidP="00BB3F37">
      <w:r>
        <w:t>There were no contributions to this agenda item.</w:t>
      </w:r>
    </w:p>
    <w:p w14:paraId="4566EC5A" w14:textId="77777777" w:rsidR="00E604CC" w:rsidRDefault="00E604CC" w:rsidP="00BB3F37"/>
    <w:p w14:paraId="1886257E" w14:textId="77777777" w:rsidR="007615D6" w:rsidRDefault="007615D6" w:rsidP="005A50C0">
      <w:pPr>
        <w:pStyle w:val="Heading3"/>
      </w:pPr>
      <w:bookmarkStart w:id="43" w:name="_Toc145733775"/>
      <w:r>
        <w:t>6.1.5</w:t>
      </w:r>
      <w:r>
        <w:tab/>
        <w:t>SA WG5 New Release 18 Study Item Descriptions</w:t>
      </w:r>
      <w:bookmarkEnd w:id="43"/>
    </w:p>
    <w:p w14:paraId="6D5922B8" w14:textId="77777777" w:rsidR="00E604CC" w:rsidRDefault="00000000" w:rsidP="00BB3F37">
      <w:r>
        <w:t>There were no contributions to this agenda item.</w:t>
      </w:r>
    </w:p>
    <w:p w14:paraId="0F95E5C8" w14:textId="77777777" w:rsidR="00E604CC" w:rsidRDefault="00E604CC" w:rsidP="00BB3F37"/>
    <w:p w14:paraId="049CE3BB" w14:textId="77777777" w:rsidR="007615D6" w:rsidRDefault="007615D6" w:rsidP="005A50C0">
      <w:pPr>
        <w:pStyle w:val="Heading3"/>
      </w:pPr>
      <w:bookmarkStart w:id="44" w:name="_Toc145733776"/>
      <w:r>
        <w:t>6.1.6</w:t>
      </w:r>
      <w:r>
        <w:tab/>
        <w:t>SA WG6 New Release 18 Study Item Descriptions</w:t>
      </w:r>
      <w:bookmarkEnd w:id="44"/>
    </w:p>
    <w:p w14:paraId="11D927A5" w14:textId="77777777" w:rsidR="00E604CC" w:rsidRDefault="00000000" w:rsidP="00BB3F37">
      <w:r>
        <w:t>There were no contributions to this agenda item.</w:t>
      </w:r>
    </w:p>
    <w:p w14:paraId="52D2ACF2" w14:textId="77777777" w:rsidR="00E604CC" w:rsidRDefault="00E604CC" w:rsidP="00BB3F37"/>
    <w:p w14:paraId="7741AF1B" w14:textId="77777777" w:rsidR="007615D6" w:rsidRDefault="007615D6" w:rsidP="0010433C">
      <w:pPr>
        <w:pStyle w:val="Heading2"/>
      </w:pPr>
      <w:bookmarkStart w:id="45" w:name="_Toc145733777"/>
      <w:r>
        <w:t>6.2</w:t>
      </w:r>
      <w:r>
        <w:tab/>
        <w:t>New Release 18 Work Item Descriptions</w:t>
      </w:r>
      <w:bookmarkEnd w:id="45"/>
    </w:p>
    <w:p w14:paraId="2DE78DEE" w14:textId="77777777" w:rsidR="007615D6" w:rsidRDefault="007615D6" w:rsidP="005A50C0">
      <w:pPr>
        <w:pStyle w:val="Heading3"/>
      </w:pPr>
      <w:bookmarkStart w:id="46" w:name="_Toc145733778"/>
      <w:r>
        <w:t>6.2.1</w:t>
      </w:r>
      <w:r>
        <w:tab/>
        <w:t>SA WG1 New Release 18 Work Item Descriptions</w:t>
      </w:r>
      <w:bookmarkEnd w:id="46"/>
    </w:p>
    <w:p w14:paraId="273CA553" w14:textId="77777777" w:rsidR="00E604CC" w:rsidRDefault="00000000" w:rsidP="00BB3F37">
      <w:r>
        <w:t>There were no contributions to this agenda item.</w:t>
      </w:r>
    </w:p>
    <w:p w14:paraId="5C9F2E07" w14:textId="77777777" w:rsidR="00E604CC" w:rsidRDefault="00E604CC" w:rsidP="00BB3F37"/>
    <w:p w14:paraId="61B5AA51" w14:textId="77777777" w:rsidR="007615D6" w:rsidRDefault="007615D6" w:rsidP="005A50C0">
      <w:pPr>
        <w:pStyle w:val="Heading3"/>
      </w:pPr>
      <w:bookmarkStart w:id="47" w:name="_Toc145733779"/>
      <w:r>
        <w:t>6.2.2</w:t>
      </w:r>
      <w:r>
        <w:tab/>
        <w:t>SA WG2 New Release 18 Work Item Descriptions</w:t>
      </w:r>
      <w:bookmarkEnd w:id="47"/>
    </w:p>
    <w:p w14:paraId="1153D539" w14:textId="77777777" w:rsidR="00E604CC" w:rsidRDefault="00000000" w:rsidP="00BB3F37">
      <w:r>
        <w:t>There were no contributions to this agenda item.</w:t>
      </w:r>
    </w:p>
    <w:p w14:paraId="58279F7B" w14:textId="77777777" w:rsidR="00E604CC" w:rsidRDefault="00E604CC" w:rsidP="00BB3F37"/>
    <w:p w14:paraId="031E1F3C" w14:textId="77777777" w:rsidR="007615D6" w:rsidRDefault="007615D6" w:rsidP="005A50C0">
      <w:pPr>
        <w:pStyle w:val="Heading3"/>
      </w:pPr>
      <w:bookmarkStart w:id="48" w:name="_Toc145733780"/>
      <w:r>
        <w:lastRenderedPageBreak/>
        <w:t>6.2.3</w:t>
      </w:r>
      <w:r>
        <w:tab/>
        <w:t>SA WG3 and SA WG3 LI New Release 18 Work Item Descriptions</w:t>
      </w:r>
      <w:bookmarkEnd w:id="48"/>
    </w:p>
    <w:p w14:paraId="35A0E357" w14:textId="77777777" w:rsidR="00E00DA6" w:rsidRDefault="007615D6" w:rsidP="000A3FBD">
      <w:pPr>
        <w:pStyle w:val="NormTop"/>
      </w:pPr>
      <w:r>
        <w:rPr>
          <w:color w:val="0000FF"/>
        </w:rPr>
        <w:t>SP-230867</w:t>
      </w:r>
      <w:r w:rsidRPr="00D53282">
        <w:t xml:space="preserve"> </w:t>
      </w:r>
      <w:r>
        <w:t>(WID NEW) New WID on Security Assurance Specification for 5G Phase 3 (Source: SA WG3)</w:t>
      </w:r>
      <w:r>
        <w:br/>
      </w:r>
      <w:r w:rsidRPr="00D53282">
        <w:rPr>
          <w:b/>
        </w:rPr>
        <w:t>Document for:</w:t>
      </w:r>
      <w:r w:rsidRPr="00D53282">
        <w:t xml:space="preserve"> </w:t>
      </w:r>
      <w:r>
        <w:t>Approval</w:t>
      </w:r>
      <w:r>
        <w:br/>
      </w:r>
      <w:r w:rsidRPr="00D53282">
        <w:rPr>
          <w:b/>
        </w:rPr>
        <w:t>Abstract:</w:t>
      </w:r>
      <w:r w:rsidRPr="00D53282">
        <w:t xml:space="preserve"> </w:t>
      </w:r>
      <w:r>
        <w:br/>
        <w:t>Objective: The aim of this work is to update the security assurance related specifications in order to cover the new 5G Release 18 (and possibly prior to 18) features. More specifically, the objectives are to: - identify missing threats and critical assets in 3GPP TR 33.926, - identify specific security functional requirements and related test cases in the 5G SCAS documents, - adopt corrections or potential new security assurance requirements identified during the course of testing and specification evaluation by other groups, and - align with GSMA NESAS specifications should there be such a need. This work item assumes that the SCAS will be independent of whether the NF is based or not based on virtualization architecture. NOTE: This WID does not cover SCAS for network product classes based on new NFs introduced in Release 19. This is expected to be covered by separate WIDs.</w:t>
      </w:r>
    </w:p>
    <w:p w14:paraId="783E5054" w14:textId="77777777" w:rsidR="007615D6" w:rsidRPr="005B25A1" w:rsidRDefault="007615D6" w:rsidP="007615D6">
      <w:pPr>
        <w:keepNext/>
        <w:keepLines/>
        <w:rPr>
          <w:b/>
          <w:bCs/>
        </w:rPr>
      </w:pPr>
      <w:r w:rsidRPr="005B25A1">
        <w:rPr>
          <w:b/>
          <w:bCs/>
        </w:rPr>
        <w:t>Plenary Discussion:</w:t>
      </w:r>
    </w:p>
    <w:p w14:paraId="099CA18D" w14:textId="2B373E84" w:rsidR="007615D6" w:rsidRPr="00B05C99" w:rsidRDefault="00B05C99" w:rsidP="007615D6">
      <w:pPr>
        <w:keepNext/>
        <w:keepLines/>
      </w:pPr>
      <w:r>
        <w:t xml:space="preserve">The SA WG3 Chair clarified that there are no impacts on other WGs and if the work is started immediately, it will finish early. This WID was </w:t>
      </w:r>
      <w:r w:rsidRPr="00C3284B">
        <w:rPr>
          <w:color w:val="FF0000"/>
          <w:lang w:eastAsia="en-US"/>
        </w:rPr>
        <w:t>approved</w:t>
      </w:r>
      <w:r>
        <w:t>.</w:t>
      </w:r>
    </w:p>
    <w:p w14:paraId="58EE5B96" w14:textId="01AC4AE2" w:rsidR="007615D6" w:rsidRPr="00EB0339" w:rsidRDefault="007615D6" w:rsidP="007615D6">
      <w:r w:rsidRPr="005B25A1">
        <w:rPr>
          <w:b/>
          <w:bCs/>
        </w:rPr>
        <w:t>Status:</w:t>
      </w:r>
      <w:r>
        <w:t xml:space="preserve"> </w:t>
      </w:r>
      <w:r w:rsidR="00B05C99" w:rsidRPr="00C3284B">
        <w:rPr>
          <w:color w:val="FF0000"/>
          <w:lang w:eastAsia="en-US"/>
        </w:rPr>
        <w:t>Approved</w:t>
      </w:r>
      <w:r w:rsidR="00B05C99">
        <w:t>.</w:t>
      </w:r>
    </w:p>
    <w:p w14:paraId="6B1F72FB" w14:textId="77777777" w:rsidR="00E604CC" w:rsidRDefault="00E604CC" w:rsidP="00BB3F37"/>
    <w:p w14:paraId="308B06DD" w14:textId="77777777" w:rsidR="007615D6" w:rsidRDefault="007615D6" w:rsidP="005A50C0">
      <w:pPr>
        <w:pStyle w:val="Heading3"/>
      </w:pPr>
      <w:bookmarkStart w:id="49" w:name="_Toc145733781"/>
      <w:r>
        <w:t>6.2.4</w:t>
      </w:r>
      <w:r>
        <w:tab/>
        <w:t>SA WG4 New Release 18 Work Item Descriptions</w:t>
      </w:r>
      <w:bookmarkEnd w:id="49"/>
    </w:p>
    <w:p w14:paraId="6093138A" w14:textId="77777777" w:rsidR="00E604CC" w:rsidRDefault="00000000" w:rsidP="00BB3F37">
      <w:r>
        <w:t>There were no contributions to this agenda item.</w:t>
      </w:r>
    </w:p>
    <w:p w14:paraId="05618B60" w14:textId="77777777" w:rsidR="00E604CC" w:rsidRDefault="00E604CC" w:rsidP="00BB3F37"/>
    <w:p w14:paraId="0A2C871E" w14:textId="77777777" w:rsidR="007615D6" w:rsidRDefault="007615D6" w:rsidP="005A50C0">
      <w:pPr>
        <w:pStyle w:val="Heading3"/>
      </w:pPr>
      <w:bookmarkStart w:id="50" w:name="_Toc145733782"/>
      <w:r>
        <w:t>6.2.5</w:t>
      </w:r>
      <w:r>
        <w:tab/>
        <w:t>SA WG5 New Release 18 Work Item Descriptions</w:t>
      </w:r>
      <w:bookmarkEnd w:id="50"/>
    </w:p>
    <w:p w14:paraId="694847F0" w14:textId="77777777" w:rsidR="00E00DA6" w:rsidRDefault="007615D6" w:rsidP="000A3FBD">
      <w:pPr>
        <w:pStyle w:val="NormTop"/>
      </w:pPr>
      <w:r>
        <w:rPr>
          <w:color w:val="0000FF"/>
        </w:rPr>
        <w:t>SP-230923</w:t>
      </w:r>
      <w:r w:rsidRPr="00D53282">
        <w:t xml:space="preserve"> </w:t>
      </w:r>
      <w:r>
        <w:t>(WID NEW) New WID on Charging Aspects of TSN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specify the following charging aspects for TSN charging: - specify the charging principles and charging requirement to TSN 5GS Bridge configuration and management charging from the TSN AF, which is the new NF consumer of CHF; - specify the enhancements to 5GC data connectivity charging from SMF to support Time sensitive communication, including the communication between TSN station to TSN station and between TSN station to TSN system; - specify the enhancements to 5GC network exposure charging from NEF to support enablers for Time sensitive communication charging and Time Synchronization Charging; - specify the charging principle and charging requirement to enablers for Time sensitive communication charging and Time Synchronization Charging from the TSCTCF, which is the new consumer of CHF; - corresponding enhancements to charging information, CDR, open API and ASN.1 for the TSN charging. The common part of the charging description between UE CCS and TSN CCS involved in the CHF and CHF communication will be covered by the WID B2B_CH (S5-23XXXX). The TSN specific part of the charging description will be specified in the new charging TS for the new NF consumers for the TSN charging and the interaction between UE CCS and TSN CCS.</w:t>
      </w:r>
    </w:p>
    <w:p w14:paraId="14FCAB51" w14:textId="77777777" w:rsidR="007615D6" w:rsidRPr="005B25A1" w:rsidRDefault="007615D6" w:rsidP="007615D6">
      <w:pPr>
        <w:keepNext/>
        <w:keepLines/>
        <w:rPr>
          <w:b/>
          <w:bCs/>
        </w:rPr>
      </w:pPr>
      <w:r w:rsidRPr="005B25A1">
        <w:rPr>
          <w:b/>
          <w:bCs/>
        </w:rPr>
        <w:t>Plenary Discussion:</w:t>
      </w:r>
    </w:p>
    <w:p w14:paraId="3C44EFD5" w14:textId="6ECF1BA2" w:rsidR="007615D6" w:rsidRPr="00B05C99" w:rsidRDefault="00B05C99" w:rsidP="007615D6">
      <w:pPr>
        <w:keepNext/>
        <w:keepLines/>
      </w:pPr>
      <w:r>
        <w:t xml:space="preserve">The SA WG5 TD numbers under the objectives should be removed. As this is Stage 2 and Stage 3 there will be a new TS resulting from this. This was revised in </w:t>
      </w:r>
      <w:r w:rsidRPr="00B05C99">
        <w:rPr>
          <w:color w:val="0000FF"/>
        </w:rPr>
        <w:t>SP-231151</w:t>
      </w:r>
      <w:r>
        <w:t xml:space="preserve">, which was </w:t>
      </w:r>
      <w:r w:rsidRPr="00C3284B">
        <w:rPr>
          <w:color w:val="FF0000"/>
          <w:lang w:eastAsia="en-US"/>
        </w:rPr>
        <w:t>approved</w:t>
      </w:r>
      <w:r>
        <w:t>.</w:t>
      </w:r>
    </w:p>
    <w:p w14:paraId="39144EEF" w14:textId="77777777" w:rsidR="00B05C99" w:rsidRPr="00EB0339" w:rsidRDefault="00B05C99" w:rsidP="00B05C99">
      <w:r w:rsidRPr="005B25A1">
        <w:rPr>
          <w:b/>
          <w:bCs/>
        </w:rPr>
        <w:t>Status:</w:t>
      </w:r>
      <w:r>
        <w:t xml:space="preserve"> </w:t>
      </w:r>
      <w:r w:rsidRPr="00C3284B">
        <w:rPr>
          <w:color w:val="FF0000"/>
          <w:lang w:eastAsia="en-US"/>
        </w:rPr>
        <w:t>Approved</w:t>
      </w:r>
      <w:r>
        <w:t>.</w:t>
      </w:r>
    </w:p>
    <w:p w14:paraId="2796A91A" w14:textId="77777777" w:rsidR="00E00DA6" w:rsidRDefault="007615D6" w:rsidP="000A3FBD">
      <w:pPr>
        <w:pStyle w:val="NormTop"/>
      </w:pPr>
      <w:r>
        <w:rPr>
          <w:color w:val="0000FF"/>
        </w:rPr>
        <w:lastRenderedPageBreak/>
        <w:t>SP-230927</w:t>
      </w:r>
      <w:r w:rsidRPr="00D53282">
        <w:t xml:space="preserve"> </w:t>
      </w:r>
      <w:r>
        <w:t>(WID NEW) New WID on charging aspects of Satellite access in 5GS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satellite access charging. This work will be based on the corresponding conclusions documented in the TR 28.844;</w:t>
      </w:r>
    </w:p>
    <w:p w14:paraId="59E220B0" w14:textId="77777777" w:rsidR="007615D6" w:rsidRPr="005B25A1" w:rsidRDefault="007615D6" w:rsidP="007615D6">
      <w:pPr>
        <w:keepNext/>
        <w:keepLines/>
        <w:rPr>
          <w:b/>
          <w:bCs/>
        </w:rPr>
      </w:pPr>
      <w:r w:rsidRPr="005B25A1">
        <w:rPr>
          <w:b/>
          <w:bCs/>
        </w:rPr>
        <w:t>Plenary Discussion:</w:t>
      </w:r>
    </w:p>
    <w:p w14:paraId="530CDC66" w14:textId="3CDC0BE1" w:rsidR="007615D6" w:rsidRPr="00B05C99" w:rsidRDefault="00B05C99" w:rsidP="007615D6">
      <w:pPr>
        <w:keepNext/>
        <w:keepLines/>
      </w:pPr>
      <w:r>
        <w:t xml:space="preserve">It was clarified that this will update existing Stage 2 and Stage 3 TSs. Off-line comments had been received to update the title and acronym to align to the relevant 5G Satellite work items. This was revised in </w:t>
      </w:r>
      <w:r w:rsidRPr="00B05C99">
        <w:rPr>
          <w:color w:val="0000FF"/>
        </w:rPr>
        <w:t>SP-23115</w:t>
      </w:r>
      <w:r>
        <w:rPr>
          <w:color w:val="0000FF"/>
        </w:rPr>
        <w:t>2</w:t>
      </w:r>
      <w:r>
        <w:t xml:space="preserve">, which was </w:t>
      </w:r>
      <w:r w:rsidRPr="00C3284B">
        <w:rPr>
          <w:color w:val="FF0000"/>
          <w:lang w:eastAsia="en-US"/>
        </w:rPr>
        <w:t>approved</w:t>
      </w:r>
      <w:r>
        <w:t>.</w:t>
      </w:r>
    </w:p>
    <w:p w14:paraId="7756701A" w14:textId="77777777" w:rsidR="00CC1949" w:rsidRPr="00EB0339" w:rsidRDefault="00CC1949" w:rsidP="00CC1949">
      <w:r w:rsidRPr="005B25A1">
        <w:rPr>
          <w:b/>
          <w:bCs/>
        </w:rPr>
        <w:t>Status:</w:t>
      </w:r>
      <w:r>
        <w:t xml:space="preserve"> </w:t>
      </w:r>
      <w:r w:rsidRPr="00C3284B">
        <w:rPr>
          <w:color w:val="FF0000"/>
          <w:lang w:eastAsia="en-US"/>
        </w:rPr>
        <w:t>Approved</w:t>
      </w:r>
      <w:r>
        <w:t>.</w:t>
      </w:r>
    </w:p>
    <w:p w14:paraId="79CCEF4A" w14:textId="77777777" w:rsidR="00E00DA6" w:rsidRDefault="007615D6" w:rsidP="000A3FBD">
      <w:pPr>
        <w:pStyle w:val="NormTop"/>
      </w:pPr>
      <w:r>
        <w:rPr>
          <w:color w:val="0000FF"/>
        </w:rPr>
        <w:t>SP-230926</w:t>
      </w:r>
      <w:r w:rsidRPr="00D53282">
        <w:t xml:space="preserve"> </w:t>
      </w:r>
      <w:r>
        <w:t>(WID NEW) New WID on charging for roaming and additional actor using CHF to CHF interface (Source: SA WG5)</w:t>
      </w:r>
      <w:r>
        <w:br/>
      </w:r>
      <w:r w:rsidRPr="00D53282">
        <w:rPr>
          <w:b/>
        </w:rPr>
        <w:t>Document for:</w:t>
      </w:r>
      <w:r w:rsidRPr="00D53282">
        <w:t xml:space="preserve"> </w:t>
      </w:r>
      <w:r>
        <w:t>Approval</w:t>
      </w:r>
      <w:r>
        <w:br/>
      </w:r>
      <w:r w:rsidRPr="00D53282">
        <w:rPr>
          <w:b/>
        </w:rPr>
        <w:t>Abstract:</w:t>
      </w:r>
      <w:r w:rsidRPr="00D53282">
        <w:t xml:space="preserve"> </w:t>
      </w:r>
      <w:r>
        <w:br/>
        <w:t>Objective: The specifications will focus on the following functionality of the local breakout at roaming: - Collect charging information in the visited MNO network for the purpose of wholesale charging towards the home MNO - Collect charging information in the visited MNO network, and convey it to the home MNO network for the purpose of retail charging - Collect charging information in the MNO network, for the purpose of wholesale charging towards an additional actor with an CHF e.g. MVNO - Collect charging information in the visited MNO network, and convey it to the additional actor with an CHF (e.g. MVNO) for the purpose of retail charging The specifications will be using the Nchf_ConvergedCharging service for CHF to CHF communication and will be based on the conclusions and recommendations reflected in the TR 28.827.</w:t>
      </w:r>
    </w:p>
    <w:p w14:paraId="4604EB95" w14:textId="77777777" w:rsidR="007615D6" w:rsidRPr="005B25A1" w:rsidRDefault="007615D6" w:rsidP="007615D6">
      <w:pPr>
        <w:keepNext/>
        <w:keepLines/>
        <w:rPr>
          <w:b/>
          <w:bCs/>
        </w:rPr>
      </w:pPr>
      <w:r w:rsidRPr="005B25A1">
        <w:rPr>
          <w:b/>
          <w:bCs/>
        </w:rPr>
        <w:t>Plenary Discussion:</w:t>
      </w:r>
    </w:p>
    <w:p w14:paraId="5239E502" w14:textId="47FB1910" w:rsidR="00CC1949" w:rsidRPr="00B05C99" w:rsidRDefault="00CC1949" w:rsidP="00CC1949">
      <w:pPr>
        <w:keepNext/>
        <w:keepLines/>
      </w:pPr>
      <w:r>
        <w:t xml:space="preserve">The Acronym needed aligning with existing WIs. This was revised in </w:t>
      </w:r>
      <w:r w:rsidRPr="00B05C99">
        <w:rPr>
          <w:color w:val="0000FF"/>
        </w:rPr>
        <w:t>SP-23115</w:t>
      </w:r>
      <w:r>
        <w:rPr>
          <w:color w:val="0000FF"/>
        </w:rPr>
        <w:t>3</w:t>
      </w:r>
      <w:r>
        <w:t xml:space="preserve">, which was </w:t>
      </w:r>
      <w:r w:rsidRPr="00C3284B">
        <w:rPr>
          <w:color w:val="FF0000"/>
          <w:lang w:eastAsia="en-US"/>
        </w:rPr>
        <w:t>approved</w:t>
      </w:r>
      <w:r>
        <w:t>.</w:t>
      </w:r>
    </w:p>
    <w:p w14:paraId="12136342" w14:textId="77777777" w:rsidR="00CC1949" w:rsidRPr="00EB0339" w:rsidRDefault="00CC1949" w:rsidP="00CC1949">
      <w:r w:rsidRPr="005B25A1">
        <w:rPr>
          <w:b/>
          <w:bCs/>
        </w:rPr>
        <w:t>Status:</w:t>
      </w:r>
      <w:r>
        <w:t xml:space="preserve"> </w:t>
      </w:r>
      <w:r w:rsidRPr="00C3284B">
        <w:rPr>
          <w:color w:val="FF0000"/>
          <w:lang w:eastAsia="en-US"/>
        </w:rPr>
        <w:t>Approved</w:t>
      </w:r>
      <w:r>
        <w:t>.</w:t>
      </w:r>
    </w:p>
    <w:p w14:paraId="3385ABFA" w14:textId="77777777" w:rsidR="00E00DA6" w:rsidRDefault="007615D6" w:rsidP="000A3FBD">
      <w:pPr>
        <w:pStyle w:val="NormTop"/>
      </w:pPr>
      <w:r>
        <w:rPr>
          <w:color w:val="0000FF"/>
        </w:rPr>
        <w:t>SP-230925</w:t>
      </w:r>
      <w:r w:rsidRPr="00D53282">
        <w:t xml:space="preserve"> </w:t>
      </w:r>
      <w:r>
        <w:t>(WID NEW) New WID on charging enhancements on 5WWC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This work item is to specify for SMF enhancement of charging in 5G data connectivity domain charging based on the enhancement in 5WWC_Ph2 which are documented in TS 23.316, as following: - The requirement, charging information and CDR, related to differentiated charging for UE behind the RG, as specified in TS 23.316.</w:t>
      </w:r>
    </w:p>
    <w:p w14:paraId="2A23683E" w14:textId="77777777" w:rsidR="007615D6" w:rsidRPr="005B25A1" w:rsidRDefault="007615D6" w:rsidP="007615D6">
      <w:pPr>
        <w:keepNext/>
        <w:keepLines/>
        <w:rPr>
          <w:b/>
          <w:bCs/>
        </w:rPr>
      </w:pPr>
      <w:r w:rsidRPr="005B25A1">
        <w:rPr>
          <w:b/>
          <w:bCs/>
        </w:rPr>
        <w:t>Plenary Discussion:</w:t>
      </w:r>
    </w:p>
    <w:p w14:paraId="06536497" w14:textId="79E9D925" w:rsidR="00CC1949" w:rsidRPr="00B05C99" w:rsidRDefault="00CC1949" w:rsidP="00CC1949">
      <w:pPr>
        <w:keepNext/>
        <w:keepLines/>
      </w:pPr>
      <w:r>
        <w:t xml:space="preserve">The Title and Acronym needed aligning with existing WIs. This was revised in </w:t>
      </w:r>
      <w:r w:rsidRPr="00B05C99">
        <w:rPr>
          <w:color w:val="0000FF"/>
        </w:rPr>
        <w:t>SP-23115</w:t>
      </w:r>
      <w:r>
        <w:rPr>
          <w:color w:val="0000FF"/>
        </w:rPr>
        <w:t>4</w:t>
      </w:r>
      <w:r>
        <w:t xml:space="preserve">, which was </w:t>
      </w:r>
      <w:r w:rsidRPr="00C3284B">
        <w:rPr>
          <w:color w:val="FF0000"/>
          <w:lang w:eastAsia="en-US"/>
        </w:rPr>
        <w:t>approved</w:t>
      </w:r>
      <w:r>
        <w:t>.</w:t>
      </w:r>
    </w:p>
    <w:p w14:paraId="4846BBD0" w14:textId="77777777" w:rsidR="00CC1949" w:rsidRPr="00EB0339" w:rsidRDefault="00CC1949" w:rsidP="00CC1949">
      <w:r w:rsidRPr="005B25A1">
        <w:rPr>
          <w:b/>
          <w:bCs/>
        </w:rPr>
        <w:t>Status:</w:t>
      </w:r>
      <w:r>
        <w:t xml:space="preserve"> </w:t>
      </w:r>
      <w:r w:rsidRPr="00C3284B">
        <w:rPr>
          <w:color w:val="FF0000"/>
          <w:lang w:eastAsia="en-US"/>
        </w:rPr>
        <w:t>Approved</w:t>
      </w:r>
      <w:r>
        <w:t>.</w:t>
      </w:r>
    </w:p>
    <w:p w14:paraId="05E26DD5" w14:textId="77777777" w:rsidR="00E00DA6" w:rsidRDefault="007615D6" w:rsidP="000A3FBD">
      <w:pPr>
        <w:pStyle w:val="NormTop"/>
      </w:pPr>
      <w:r>
        <w:rPr>
          <w:color w:val="0000FF"/>
        </w:rPr>
        <w:t>SP-230924</w:t>
      </w:r>
      <w:r w:rsidRPr="00D53282">
        <w:t xml:space="preserve"> </w:t>
      </w:r>
      <w:r>
        <w:t>(WID NEW) New WID on Charging Aspects of B2B Charging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specify the structure of B2B charging, including two parts: An informative annex in TS 32.240 to describe: - the document structure for the B2B charging. - the reference of the applicable charging principles to B2B charging, including the reference to the charging specification for each charging scenarios. - the reference of the applicable charging architecture to B2B charging, including the reference to the charging specification for each charging scenarios. A normative TS that can specify the charging stage 2 for the common architecture, principles, scenarios and charging information definition for the communication between CHF, including: - the high level charging principle for the B2B (e.g. UE CCS and Tenant CCS for network slice charging , UE CCS and TSN CCS for the TSN charging, Visited CHF and Home CHF for the roaming charging) - the high level charging architecture for the B2B (e.g. UE CCS and Tenant CCS for network slice charging, UE CCS and TSN CCS for the TSN charging, Visited CHF and Home CHF for the roaming charging).</w:t>
      </w:r>
    </w:p>
    <w:p w14:paraId="5A9C2D23" w14:textId="77777777" w:rsidR="007615D6" w:rsidRPr="005B25A1" w:rsidRDefault="007615D6" w:rsidP="007615D6">
      <w:pPr>
        <w:keepNext/>
        <w:keepLines/>
        <w:rPr>
          <w:b/>
          <w:bCs/>
        </w:rPr>
      </w:pPr>
      <w:r w:rsidRPr="005B25A1">
        <w:rPr>
          <w:b/>
          <w:bCs/>
        </w:rPr>
        <w:t>Plenary Discussion:</w:t>
      </w:r>
    </w:p>
    <w:p w14:paraId="2015CF9D" w14:textId="5C493C4A" w:rsidR="00CC1949" w:rsidRPr="00B05C99" w:rsidRDefault="00CC1949" w:rsidP="00CC1949">
      <w:pPr>
        <w:keepNext/>
        <w:keepLines/>
      </w:pPr>
      <w:r>
        <w:t xml:space="preserve">The Title and Acronym needed aligning with existing WIs. This was revised in </w:t>
      </w:r>
      <w:r w:rsidRPr="00B05C99">
        <w:rPr>
          <w:color w:val="0000FF"/>
        </w:rPr>
        <w:t>SP-23115</w:t>
      </w:r>
      <w:r>
        <w:rPr>
          <w:color w:val="0000FF"/>
        </w:rPr>
        <w:t>5</w:t>
      </w:r>
      <w:r>
        <w:t xml:space="preserve">, which was </w:t>
      </w:r>
      <w:r w:rsidRPr="00C3284B">
        <w:rPr>
          <w:color w:val="FF0000"/>
          <w:lang w:eastAsia="en-US"/>
        </w:rPr>
        <w:t>approved</w:t>
      </w:r>
      <w:r>
        <w:t>.</w:t>
      </w:r>
    </w:p>
    <w:p w14:paraId="7FCA7407" w14:textId="77777777" w:rsidR="00CC1949" w:rsidRPr="00EB0339" w:rsidRDefault="00CC1949" w:rsidP="00CC1949">
      <w:r w:rsidRPr="005B25A1">
        <w:rPr>
          <w:b/>
          <w:bCs/>
        </w:rPr>
        <w:t>Status:</w:t>
      </w:r>
      <w:r>
        <w:t xml:space="preserve"> </w:t>
      </w:r>
      <w:r w:rsidRPr="00C3284B">
        <w:rPr>
          <w:color w:val="FF0000"/>
          <w:lang w:eastAsia="en-US"/>
        </w:rPr>
        <w:t>Approved</w:t>
      </w:r>
      <w:r>
        <w:t>.</w:t>
      </w:r>
    </w:p>
    <w:p w14:paraId="315EB7BA" w14:textId="77777777" w:rsidR="00E604CC" w:rsidRDefault="00E604CC" w:rsidP="00BB3F37"/>
    <w:p w14:paraId="19BB1F22" w14:textId="77777777" w:rsidR="007615D6" w:rsidRDefault="007615D6" w:rsidP="005A50C0">
      <w:pPr>
        <w:pStyle w:val="Heading3"/>
      </w:pPr>
      <w:bookmarkStart w:id="51" w:name="_Toc145733783"/>
      <w:r>
        <w:t>6.2.6</w:t>
      </w:r>
      <w:r>
        <w:tab/>
        <w:t>SA WG6 New Release 18 Work Item Descriptions</w:t>
      </w:r>
      <w:bookmarkEnd w:id="51"/>
    </w:p>
    <w:p w14:paraId="3AA6168C" w14:textId="77777777" w:rsidR="00E604CC" w:rsidRDefault="00000000" w:rsidP="00BB3F37">
      <w:r>
        <w:t>There were no contributions to this agenda item.</w:t>
      </w:r>
    </w:p>
    <w:p w14:paraId="10BBBF5F" w14:textId="77777777" w:rsidR="00E604CC" w:rsidRDefault="00E604CC" w:rsidP="00BB3F37"/>
    <w:p w14:paraId="0DA95012" w14:textId="77777777" w:rsidR="007615D6" w:rsidRDefault="007615D6" w:rsidP="0010433C">
      <w:pPr>
        <w:pStyle w:val="Heading2"/>
      </w:pPr>
      <w:bookmarkStart w:id="52" w:name="_Toc145733784"/>
      <w:r>
        <w:t>6.3</w:t>
      </w:r>
      <w:r>
        <w:tab/>
        <w:t>Revised Release 18 Study Item Descriptions and Work Item Descriptions</w:t>
      </w:r>
      <w:bookmarkEnd w:id="52"/>
    </w:p>
    <w:p w14:paraId="33716AA0" w14:textId="77777777" w:rsidR="007615D6" w:rsidRDefault="007615D6" w:rsidP="005A50C0">
      <w:pPr>
        <w:pStyle w:val="Heading3"/>
      </w:pPr>
      <w:bookmarkStart w:id="53" w:name="_Toc145733785"/>
      <w:r>
        <w:t>6.3.1</w:t>
      </w:r>
      <w:r>
        <w:tab/>
        <w:t>SA WG1 Revised Release 18 Study Item Descriptions and Work Item Descriptions</w:t>
      </w:r>
      <w:bookmarkEnd w:id="53"/>
    </w:p>
    <w:p w14:paraId="21145CC9" w14:textId="77777777" w:rsidR="00E604CC" w:rsidRDefault="00000000" w:rsidP="00BB3F37">
      <w:r>
        <w:t>There were no contributions to this agenda item.</w:t>
      </w:r>
    </w:p>
    <w:p w14:paraId="25384AA3" w14:textId="77777777" w:rsidR="00E604CC" w:rsidRDefault="00E604CC" w:rsidP="00BB3F37"/>
    <w:p w14:paraId="7B940ADB" w14:textId="77777777" w:rsidR="007615D6" w:rsidRDefault="007615D6" w:rsidP="005A50C0">
      <w:pPr>
        <w:pStyle w:val="Heading3"/>
      </w:pPr>
      <w:bookmarkStart w:id="54" w:name="_Toc145733786"/>
      <w:r>
        <w:t>6.3.2</w:t>
      </w:r>
      <w:r>
        <w:tab/>
        <w:t>SA WG2 Revised Release 18 Study Item Descriptions and Work Item Descriptions</w:t>
      </w:r>
      <w:bookmarkEnd w:id="54"/>
    </w:p>
    <w:p w14:paraId="797163DF" w14:textId="77777777" w:rsidR="00E604CC" w:rsidRDefault="00000000" w:rsidP="00BB3F37">
      <w:r>
        <w:t>There were no contributions to this agenda item.</w:t>
      </w:r>
    </w:p>
    <w:p w14:paraId="0E116D02" w14:textId="77777777" w:rsidR="00E604CC" w:rsidRDefault="00E604CC" w:rsidP="00BB3F37"/>
    <w:p w14:paraId="4D8F971B" w14:textId="77777777" w:rsidR="007615D6" w:rsidRDefault="007615D6" w:rsidP="005A50C0">
      <w:pPr>
        <w:pStyle w:val="Heading3"/>
      </w:pPr>
      <w:bookmarkStart w:id="55" w:name="_Toc145733787"/>
      <w:r>
        <w:t>6.3.3</w:t>
      </w:r>
      <w:r>
        <w:tab/>
        <w:t>SA WG3 and SA WG3 LI Revised Release 18 Study Item Descriptions and Work Item Descriptions</w:t>
      </w:r>
      <w:bookmarkEnd w:id="55"/>
    </w:p>
    <w:p w14:paraId="18A4B530" w14:textId="77777777" w:rsidR="00E00DA6" w:rsidRDefault="007615D6" w:rsidP="000A3FBD">
      <w:pPr>
        <w:pStyle w:val="NormTop"/>
      </w:pPr>
      <w:r>
        <w:rPr>
          <w:color w:val="0000FF"/>
        </w:rPr>
        <w:t>SP-230863</w:t>
      </w:r>
      <w:r w:rsidRPr="00D53282">
        <w:t xml:space="preserve"> </w:t>
      </w:r>
      <w:r>
        <w:t>(SID REVISED) Revised SID on enhancement of AKMA (Source: SA WG3)</w:t>
      </w:r>
      <w:r>
        <w:br/>
      </w:r>
      <w:r w:rsidRPr="00D53282">
        <w:rPr>
          <w:b/>
        </w:rPr>
        <w:t>Document for:</w:t>
      </w:r>
      <w:r w:rsidRPr="00D53282">
        <w:t xml:space="preserve"> </w:t>
      </w:r>
      <w:r>
        <w:t>Approval</w:t>
      </w:r>
      <w:r>
        <w:br/>
      </w:r>
      <w:r w:rsidRPr="00D53282">
        <w:rPr>
          <w:b/>
        </w:rPr>
        <w:t>Abstract:</w:t>
      </w:r>
      <w:r w:rsidRPr="00D53282">
        <w:t xml:space="preserve"> </w:t>
      </w:r>
      <w:r>
        <w:br/>
        <w:t>Updates Justification and Objectives.</w:t>
      </w:r>
    </w:p>
    <w:p w14:paraId="01C7A5C4" w14:textId="77777777" w:rsidR="007615D6" w:rsidRPr="005B25A1" w:rsidRDefault="007615D6" w:rsidP="007615D6">
      <w:pPr>
        <w:keepNext/>
        <w:keepLines/>
        <w:rPr>
          <w:b/>
          <w:bCs/>
        </w:rPr>
      </w:pPr>
      <w:r w:rsidRPr="005B25A1">
        <w:rPr>
          <w:b/>
          <w:bCs/>
        </w:rPr>
        <w:t>Plenary Discussion:</w:t>
      </w:r>
    </w:p>
    <w:p w14:paraId="632F13F0" w14:textId="49C5C566" w:rsidR="007615D6" w:rsidRPr="003A7855" w:rsidRDefault="003A7855" w:rsidP="007615D6">
      <w:pPr>
        <w:keepNext/>
        <w:keepLines/>
      </w:pPr>
      <w:r>
        <w:t xml:space="preserve">This revised SID was reviewed and </w:t>
      </w:r>
      <w:r w:rsidRPr="00C3284B">
        <w:rPr>
          <w:color w:val="FF0000"/>
          <w:lang w:eastAsia="en-US"/>
        </w:rPr>
        <w:t>approved</w:t>
      </w:r>
      <w:r>
        <w:t>.</w:t>
      </w:r>
    </w:p>
    <w:p w14:paraId="42F83CFD" w14:textId="77777777" w:rsidR="003A7855" w:rsidRPr="00EB0339" w:rsidRDefault="003A7855" w:rsidP="003A7855">
      <w:r w:rsidRPr="005B25A1">
        <w:rPr>
          <w:b/>
          <w:bCs/>
        </w:rPr>
        <w:t>Status:</w:t>
      </w:r>
      <w:r>
        <w:t xml:space="preserve"> </w:t>
      </w:r>
      <w:r w:rsidRPr="00C3284B">
        <w:rPr>
          <w:color w:val="FF0000"/>
          <w:lang w:eastAsia="en-US"/>
        </w:rPr>
        <w:t>Approved</w:t>
      </w:r>
      <w:r>
        <w:t>.</w:t>
      </w:r>
    </w:p>
    <w:p w14:paraId="0084B24D" w14:textId="77777777" w:rsidR="00E604CC" w:rsidRDefault="00E604CC" w:rsidP="00BB3F37"/>
    <w:p w14:paraId="7DB8DD41" w14:textId="77777777" w:rsidR="007615D6" w:rsidRDefault="007615D6" w:rsidP="005A50C0">
      <w:pPr>
        <w:pStyle w:val="Heading3"/>
      </w:pPr>
      <w:bookmarkStart w:id="56" w:name="_Toc145733788"/>
      <w:r>
        <w:t>6.3.4</w:t>
      </w:r>
      <w:r>
        <w:tab/>
        <w:t>SA WG4 Revised Release 18 Study Item Descriptions and Work Item Descriptions</w:t>
      </w:r>
      <w:bookmarkEnd w:id="56"/>
    </w:p>
    <w:p w14:paraId="380D0A0A" w14:textId="77777777" w:rsidR="00E00DA6" w:rsidRDefault="007615D6" w:rsidP="000A3FBD">
      <w:pPr>
        <w:pStyle w:val="NormTop"/>
      </w:pPr>
      <w:r>
        <w:rPr>
          <w:color w:val="0000FF"/>
        </w:rPr>
        <w:t>SP-230977</w:t>
      </w:r>
      <w:r w:rsidRPr="00D53282">
        <w:t xml:space="preserve"> </w:t>
      </w:r>
      <w:r>
        <w:t>(WID REVISED) Revised WID on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Updates all parts.</w:t>
      </w:r>
    </w:p>
    <w:p w14:paraId="6746F793" w14:textId="77777777" w:rsidR="007615D6" w:rsidRPr="005B25A1" w:rsidRDefault="007615D6" w:rsidP="007615D6">
      <w:pPr>
        <w:keepNext/>
        <w:keepLines/>
        <w:rPr>
          <w:b/>
          <w:bCs/>
        </w:rPr>
      </w:pPr>
      <w:r w:rsidRPr="005B25A1">
        <w:rPr>
          <w:b/>
          <w:bCs/>
        </w:rPr>
        <w:t>Plenary Discussion:</w:t>
      </w:r>
    </w:p>
    <w:p w14:paraId="0550A429" w14:textId="0BB063EB" w:rsidR="003A7855" w:rsidRPr="003A7855" w:rsidRDefault="003A7855" w:rsidP="003A7855">
      <w:pPr>
        <w:keepNext/>
        <w:keepLines/>
      </w:pPr>
      <w:r>
        <w:t xml:space="preserve">This revised WID was reviewed and </w:t>
      </w:r>
      <w:r w:rsidRPr="00C3284B">
        <w:rPr>
          <w:color w:val="FF0000"/>
          <w:lang w:eastAsia="en-US"/>
        </w:rPr>
        <w:t>approved</w:t>
      </w:r>
      <w:r>
        <w:t>.</w:t>
      </w:r>
    </w:p>
    <w:p w14:paraId="01B6712B" w14:textId="77777777" w:rsidR="003A7855" w:rsidRPr="00EB0339" w:rsidRDefault="003A7855" w:rsidP="003A7855">
      <w:r w:rsidRPr="005B25A1">
        <w:rPr>
          <w:b/>
          <w:bCs/>
        </w:rPr>
        <w:t>Status:</w:t>
      </w:r>
      <w:r>
        <w:t xml:space="preserve"> </w:t>
      </w:r>
      <w:r w:rsidRPr="00C3284B">
        <w:rPr>
          <w:color w:val="FF0000"/>
          <w:lang w:eastAsia="en-US"/>
        </w:rPr>
        <w:t>Approved</w:t>
      </w:r>
      <w:r>
        <w:t>.</w:t>
      </w:r>
    </w:p>
    <w:p w14:paraId="1441626C" w14:textId="77777777" w:rsidR="00E00DA6" w:rsidRDefault="007615D6" w:rsidP="000A3FBD">
      <w:pPr>
        <w:pStyle w:val="NormTop"/>
      </w:pPr>
      <w:r>
        <w:rPr>
          <w:color w:val="0000FF"/>
        </w:rPr>
        <w:t>SP-230976</w:t>
      </w:r>
      <w:r w:rsidRPr="00D53282">
        <w:t xml:space="preserve"> </w:t>
      </w:r>
      <w:r>
        <w:t>(WID REVISED) Updates to WID for 5G Media Streaming Protocols Phase 2 (Source: SA WG4)</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Outputs and Supporting companies.</w:t>
      </w:r>
    </w:p>
    <w:p w14:paraId="2B698C4C" w14:textId="77777777" w:rsidR="007615D6" w:rsidRPr="005B25A1" w:rsidRDefault="007615D6" w:rsidP="007615D6">
      <w:pPr>
        <w:keepNext/>
        <w:keepLines/>
        <w:rPr>
          <w:b/>
          <w:bCs/>
        </w:rPr>
      </w:pPr>
      <w:r w:rsidRPr="005B25A1">
        <w:rPr>
          <w:b/>
          <w:bCs/>
        </w:rPr>
        <w:t>Plenary Discussion:</w:t>
      </w:r>
    </w:p>
    <w:p w14:paraId="2CF6CD5D" w14:textId="77777777" w:rsidR="003A7855" w:rsidRPr="003A7855" w:rsidRDefault="003A7855" w:rsidP="003A7855">
      <w:pPr>
        <w:keepNext/>
        <w:keepLines/>
      </w:pPr>
      <w:r>
        <w:t xml:space="preserve">This revised WID was reviewed and </w:t>
      </w:r>
      <w:r w:rsidRPr="00C3284B">
        <w:rPr>
          <w:color w:val="FF0000"/>
          <w:lang w:eastAsia="en-US"/>
        </w:rPr>
        <w:t>approved</w:t>
      </w:r>
      <w:r>
        <w:t>.</w:t>
      </w:r>
    </w:p>
    <w:p w14:paraId="13312C00" w14:textId="77777777" w:rsidR="003A7855" w:rsidRPr="00EB0339" w:rsidRDefault="003A7855" w:rsidP="003A7855">
      <w:r w:rsidRPr="005B25A1">
        <w:rPr>
          <w:b/>
          <w:bCs/>
        </w:rPr>
        <w:t>Status:</w:t>
      </w:r>
      <w:r>
        <w:t xml:space="preserve"> </w:t>
      </w:r>
      <w:r w:rsidRPr="00C3284B">
        <w:rPr>
          <w:color w:val="FF0000"/>
          <w:lang w:eastAsia="en-US"/>
        </w:rPr>
        <w:t>Approved</w:t>
      </w:r>
      <w:r>
        <w:t>.</w:t>
      </w:r>
    </w:p>
    <w:p w14:paraId="670F5608" w14:textId="77777777" w:rsidR="00E604CC" w:rsidRDefault="00E604CC" w:rsidP="00BB3F37"/>
    <w:p w14:paraId="52646E09" w14:textId="77777777" w:rsidR="007615D6" w:rsidRDefault="007615D6" w:rsidP="005A50C0">
      <w:pPr>
        <w:pStyle w:val="Heading3"/>
      </w:pPr>
      <w:bookmarkStart w:id="57" w:name="_Toc145733789"/>
      <w:r>
        <w:lastRenderedPageBreak/>
        <w:t>6.3.5</w:t>
      </w:r>
      <w:r>
        <w:tab/>
        <w:t>SA WG5 Revised Release 18 Study Item Descriptions and Work Item Descriptions</w:t>
      </w:r>
      <w:bookmarkEnd w:id="57"/>
    </w:p>
    <w:p w14:paraId="71DE3625" w14:textId="77777777" w:rsidR="00E00DA6" w:rsidRDefault="007615D6" w:rsidP="000A3FBD">
      <w:pPr>
        <w:pStyle w:val="NormTop"/>
      </w:pPr>
      <w:r>
        <w:rPr>
          <w:color w:val="0000FF"/>
        </w:rPr>
        <w:t>SP-230928</w:t>
      </w:r>
      <w:r w:rsidRPr="00D53282">
        <w:t xml:space="preserve"> </w:t>
      </w:r>
      <w:r>
        <w:t>(WID REVISED) Revised WID on Service Based Management Architecture (SBMA) (Source: SA WG5)</w:t>
      </w:r>
      <w:r>
        <w:br/>
      </w:r>
      <w:r w:rsidRPr="00D53282">
        <w:rPr>
          <w:b/>
        </w:rPr>
        <w:t>Document for:</w:t>
      </w:r>
      <w:r w:rsidRPr="00D53282">
        <w:t xml:space="preserve"> </w:t>
      </w:r>
      <w:r>
        <w:t>Approval</w:t>
      </w:r>
      <w:r>
        <w:br/>
      </w:r>
      <w:r w:rsidRPr="00D53282">
        <w:rPr>
          <w:b/>
        </w:rPr>
        <w:t>Abstract:</w:t>
      </w:r>
      <w:r w:rsidRPr="00D53282">
        <w:t xml:space="preserve"> </w:t>
      </w:r>
      <w:r>
        <w:br/>
        <w:t>Updates Objectives and adds Output TS.</w:t>
      </w:r>
    </w:p>
    <w:p w14:paraId="74D01257" w14:textId="77777777" w:rsidR="007615D6" w:rsidRPr="005B25A1" w:rsidRDefault="007615D6" w:rsidP="007615D6">
      <w:pPr>
        <w:keepNext/>
        <w:keepLines/>
        <w:rPr>
          <w:b/>
          <w:bCs/>
        </w:rPr>
      </w:pPr>
      <w:r w:rsidRPr="005B25A1">
        <w:rPr>
          <w:b/>
          <w:bCs/>
        </w:rPr>
        <w:t>Plenary Discussion:</w:t>
      </w:r>
    </w:p>
    <w:p w14:paraId="6BA7618E" w14:textId="77777777" w:rsidR="003A7855" w:rsidRPr="003A7855" w:rsidRDefault="003A7855" w:rsidP="003A7855">
      <w:pPr>
        <w:keepNext/>
        <w:keepLines/>
      </w:pPr>
      <w:r>
        <w:t xml:space="preserve">This revised WID was reviewed and </w:t>
      </w:r>
      <w:r w:rsidRPr="00C3284B">
        <w:rPr>
          <w:color w:val="FF0000"/>
          <w:lang w:eastAsia="en-US"/>
        </w:rPr>
        <w:t>approved</w:t>
      </w:r>
      <w:r>
        <w:t>.</w:t>
      </w:r>
    </w:p>
    <w:p w14:paraId="0F568611" w14:textId="77777777" w:rsidR="003A7855" w:rsidRPr="00EB0339" w:rsidRDefault="003A7855" w:rsidP="003A7855">
      <w:r w:rsidRPr="005B25A1">
        <w:rPr>
          <w:b/>
          <w:bCs/>
        </w:rPr>
        <w:t>Status:</w:t>
      </w:r>
      <w:r>
        <w:t xml:space="preserve"> </w:t>
      </w:r>
      <w:r w:rsidRPr="00C3284B">
        <w:rPr>
          <w:color w:val="FF0000"/>
          <w:lang w:eastAsia="en-US"/>
        </w:rPr>
        <w:t>Approved</w:t>
      </w:r>
      <w:r>
        <w:t>.</w:t>
      </w:r>
    </w:p>
    <w:p w14:paraId="1F0B5769" w14:textId="77777777" w:rsidR="00E604CC" w:rsidRDefault="00E604CC" w:rsidP="00BB3F37"/>
    <w:p w14:paraId="112520F4" w14:textId="77777777" w:rsidR="007615D6" w:rsidRDefault="007615D6" w:rsidP="005A50C0">
      <w:pPr>
        <w:pStyle w:val="Heading3"/>
      </w:pPr>
      <w:bookmarkStart w:id="58" w:name="_Toc145733790"/>
      <w:r>
        <w:t>6.3.6</w:t>
      </w:r>
      <w:r>
        <w:tab/>
        <w:t>SA WG6 Revised Release 18 Study Item Descriptions and Work Item Descriptions</w:t>
      </w:r>
      <w:bookmarkEnd w:id="58"/>
    </w:p>
    <w:p w14:paraId="586DE0E5" w14:textId="77777777" w:rsidR="00E00DA6" w:rsidRDefault="007615D6" w:rsidP="000A3FBD">
      <w:pPr>
        <w:pStyle w:val="NormTop"/>
      </w:pPr>
      <w:r>
        <w:rPr>
          <w:color w:val="0000FF"/>
        </w:rPr>
        <w:t>SP-231096</w:t>
      </w:r>
      <w:r w:rsidRPr="00D53282">
        <w:t xml:space="preserve"> </w:t>
      </w:r>
      <w:r>
        <w:t>(WID REVISED) Revised WID on Alignment of EDGEAPP, ETSI MEC and GSMA OP Architectures (Source: Intel)</w:t>
      </w:r>
      <w:r>
        <w:br/>
      </w:r>
      <w:r w:rsidRPr="00D53282">
        <w:rPr>
          <w:b/>
        </w:rPr>
        <w:t>Document for:</w:t>
      </w:r>
      <w:r w:rsidRPr="00D53282">
        <w:t xml:space="preserve"> </w:t>
      </w:r>
      <w:r>
        <w:t>Approval</w:t>
      </w:r>
      <w:r>
        <w:br/>
      </w:r>
      <w:r w:rsidRPr="00D53282">
        <w:rPr>
          <w:b/>
        </w:rPr>
        <w:t>Abstract:</w:t>
      </w:r>
      <w:r w:rsidRPr="00D53282">
        <w:t xml:space="preserve"> </w:t>
      </w:r>
      <w:r>
        <w:br/>
        <w:t>Updates Rapporteur.</w:t>
      </w:r>
    </w:p>
    <w:p w14:paraId="0A598A23" w14:textId="77777777" w:rsidR="00E00DA6" w:rsidRPr="00B81031" w:rsidRDefault="00000000" w:rsidP="00B81031">
      <w:pPr>
        <w:keepNext/>
        <w:keepLines/>
        <w:rPr>
          <w:i/>
        </w:rPr>
      </w:pPr>
      <w:r w:rsidRPr="00B81031">
        <w:rPr>
          <w:b/>
          <w:bCs/>
          <w:i/>
        </w:rPr>
        <w:t>Comment:</w:t>
      </w:r>
      <w:r>
        <w:rPr>
          <w:i/>
        </w:rPr>
        <w:t xml:space="preserve"> </w:t>
      </w:r>
      <w:r w:rsidR="007615D6">
        <w:rPr>
          <w:i/>
        </w:rPr>
        <w:t>No clean version provided.</w:t>
      </w:r>
    </w:p>
    <w:p w14:paraId="28150522" w14:textId="77777777" w:rsidR="007615D6" w:rsidRPr="005B25A1" w:rsidRDefault="007615D6" w:rsidP="007615D6">
      <w:pPr>
        <w:keepNext/>
        <w:keepLines/>
        <w:rPr>
          <w:b/>
          <w:bCs/>
        </w:rPr>
      </w:pPr>
      <w:r w:rsidRPr="005B25A1">
        <w:rPr>
          <w:b/>
          <w:bCs/>
        </w:rPr>
        <w:t>Plenary Discussion:</w:t>
      </w:r>
    </w:p>
    <w:p w14:paraId="018C2CC5" w14:textId="34D2BA5C" w:rsidR="003A7855" w:rsidRPr="00B05C99" w:rsidRDefault="003A7855" w:rsidP="003A7855">
      <w:pPr>
        <w:keepNext/>
        <w:keepLines/>
      </w:pPr>
      <w:r>
        <w:t xml:space="preserve">A clean version should also be provided in the zip file and the TSG number needed correcting. This was revised in </w:t>
      </w:r>
      <w:r w:rsidRPr="00B05C99">
        <w:rPr>
          <w:color w:val="0000FF"/>
        </w:rPr>
        <w:t>SP-23115</w:t>
      </w:r>
      <w:r>
        <w:rPr>
          <w:color w:val="0000FF"/>
        </w:rPr>
        <w:t>6</w:t>
      </w:r>
      <w:r>
        <w:t xml:space="preserve">, which was </w:t>
      </w:r>
      <w:r w:rsidRPr="00C3284B">
        <w:rPr>
          <w:color w:val="FF0000"/>
          <w:lang w:eastAsia="en-US"/>
        </w:rPr>
        <w:t>approved</w:t>
      </w:r>
      <w:r>
        <w:t>.</w:t>
      </w:r>
    </w:p>
    <w:p w14:paraId="799E2741" w14:textId="77777777" w:rsidR="003A7855" w:rsidRPr="00EB0339" w:rsidRDefault="003A7855" w:rsidP="003A7855">
      <w:r w:rsidRPr="005B25A1">
        <w:rPr>
          <w:b/>
          <w:bCs/>
        </w:rPr>
        <w:t>Status:</w:t>
      </w:r>
      <w:r>
        <w:t xml:space="preserve"> </w:t>
      </w:r>
      <w:r w:rsidRPr="00C3284B">
        <w:rPr>
          <w:color w:val="FF0000"/>
          <w:lang w:eastAsia="en-US"/>
        </w:rPr>
        <w:t>Approved</w:t>
      </w:r>
      <w:r>
        <w:t>.</w:t>
      </w:r>
    </w:p>
    <w:p w14:paraId="57006888" w14:textId="77777777" w:rsidR="00E604CC" w:rsidRDefault="00E604CC" w:rsidP="00BB3F37"/>
    <w:p w14:paraId="45B71A53" w14:textId="77777777" w:rsidR="007615D6" w:rsidRDefault="007615D6" w:rsidP="0010433C">
      <w:pPr>
        <w:pStyle w:val="Heading2"/>
      </w:pPr>
      <w:bookmarkStart w:id="59" w:name="_Toc145733791"/>
      <w:r>
        <w:t>6.4</w:t>
      </w:r>
      <w:r>
        <w:tab/>
        <w:t>New Release 19 Study Item Descriptions</w:t>
      </w:r>
      <w:bookmarkEnd w:id="59"/>
    </w:p>
    <w:p w14:paraId="1C79B1BB" w14:textId="77777777" w:rsidR="007615D6" w:rsidRDefault="007615D6" w:rsidP="005A50C0">
      <w:pPr>
        <w:pStyle w:val="Heading3"/>
      </w:pPr>
      <w:bookmarkStart w:id="60" w:name="_Toc145733792"/>
      <w:r>
        <w:t>6.4.1</w:t>
      </w:r>
      <w:r>
        <w:tab/>
        <w:t>SA WG1 New Release 19 Study Item Descriptions</w:t>
      </w:r>
      <w:bookmarkEnd w:id="60"/>
    </w:p>
    <w:p w14:paraId="03A402AB" w14:textId="77777777" w:rsidR="00E604CC" w:rsidRDefault="00000000" w:rsidP="00BB3F37">
      <w:r>
        <w:t>There were no contributions to this agenda item.</w:t>
      </w:r>
    </w:p>
    <w:p w14:paraId="46070248" w14:textId="77777777" w:rsidR="00E604CC" w:rsidRDefault="00E604CC" w:rsidP="00BB3F37"/>
    <w:p w14:paraId="15EF6BC9" w14:textId="77777777" w:rsidR="007615D6" w:rsidRDefault="007615D6" w:rsidP="005A50C0">
      <w:pPr>
        <w:pStyle w:val="Heading3"/>
      </w:pPr>
      <w:bookmarkStart w:id="61" w:name="_Toc145733793"/>
      <w:r>
        <w:t>6.4.2</w:t>
      </w:r>
      <w:r>
        <w:tab/>
        <w:t>SA WG2 New Release 19 Study Item Descriptions</w:t>
      </w:r>
      <w:bookmarkEnd w:id="61"/>
    </w:p>
    <w:p w14:paraId="1D06B984" w14:textId="77777777" w:rsidR="00E604CC" w:rsidRDefault="00000000" w:rsidP="00BB3F37">
      <w:r>
        <w:t>There were no contributions to this agenda item.</w:t>
      </w:r>
    </w:p>
    <w:p w14:paraId="2607B8F9" w14:textId="77777777" w:rsidR="00E604CC" w:rsidRDefault="00E604CC" w:rsidP="00BB3F37"/>
    <w:p w14:paraId="114FEEE5" w14:textId="77777777" w:rsidR="007615D6" w:rsidRDefault="007615D6" w:rsidP="005A50C0">
      <w:pPr>
        <w:pStyle w:val="Heading3"/>
      </w:pPr>
      <w:bookmarkStart w:id="62" w:name="_Toc145733794"/>
      <w:r>
        <w:t>6.4.3</w:t>
      </w:r>
      <w:r>
        <w:tab/>
        <w:t>SA WG3 and SA WG3 LI New Release 19 Study Item Descriptions</w:t>
      </w:r>
      <w:bookmarkEnd w:id="62"/>
    </w:p>
    <w:p w14:paraId="428C70C7" w14:textId="77777777" w:rsidR="00E604CC" w:rsidRDefault="00000000" w:rsidP="00BB3F37">
      <w:r>
        <w:t>There were no contributions to this agenda item.</w:t>
      </w:r>
    </w:p>
    <w:p w14:paraId="20CF54DE" w14:textId="77777777" w:rsidR="00E604CC" w:rsidRDefault="00E604CC" w:rsidP="00BB3F37"/>
    <w:p w14:paraId="4CF78291" w14:textId="77777777" w:rsidR="007615D6" w:rsidRDefault="007615D6" w:rsidP="005A50C0">
      <w:pPr>
        <w:pStyle w:val="Heading3"/>
      </w:pPr>
      <w:bookmarkStart w:id="63" w:name="_Toc145733795"/>
      <w:r>
        <w:t>6.4.4</w:t>
      </w:r>
      <w:r>
        <w:tab/>
        <w:t>SA WG4 New Release 19 Study Item Descriptions</w:t>
      </w:r>
      <w:bookmarkEnd w:id="63"/>
    </w:p>
    <w:p w14:paraId="4E58DE2D" w14:textId="77777777" w:rsidR="00E604CC" w:rsidRDefault="00000000" w:rsidP="00BB3F37">
      <w:r>
        <w:t>There were no contributions to this agenda item.</w:t>
      </w:r>
    </w:p>
    <w:p w14:paraId="42503499" w14:textId="77777777" w:rsidR="00E604CC" w:rsidRDefault="00E604CC" w:rsidP="00BB3F37"/>
    <w:p w14:paraId="19FE99AA" w14:textId="77777777" w:rsidR="007615D6" w:rsidRDefault="007615D6" w:rsidP="005A50C0">
      <w:pPr>
        <w:pStyle w:val="Heading3"/>
      </w:pPr>
      <w:bookmarkStart w:id="64" w:name="_Toc145733796"/>
      <w:r>
        <w:t>6.4.5</w:t>
      </w:r>
      <w:r>
        <w:tab/>
        <w:t>SA WG5 New Release 19 Study Item Descriptions</w:t>
      </w:r>
      <w:bookmarkEnd w:id="64"/>
    </w:p>
    <w:p w14:paraId="5759DE8E" w14:textId="77777777" w:rsidR="00E604CC" w:rsidRDefault="00000000" w:rsidP="00BB3F37">
      <w:r>
        <w:t>There were no contributions to this agenda item.</w:t>
      </w:r>
    </w:p>
    <w:p w14:paraId="2DBBD896" w14:textId="77777777" w:rsidR="00E604CC" w:rsidRDefault="00E604CC" w:rsidP="00BB3F37"/>
    <w:p w14:paraId="1A70B4A8" w14:textId="77777777" w:rsidR="007615D6" w:rsidRDefault="007615D6" w:rsidP="005A50C0">
      <w:pPr>
        <w:pStyle w:val="Heading3"/>
      </w:pPr>
      <w:bookmarkStart w:id="65" w:name="_Toc145733797"/>
      <w:r>
        <w:lastRenderedPageBreak/>
        <w:t>6.4.6</w:t>
      </w:r>
      <w:r>
        <w:tab/>
        <w:t>SA WG6 New Release 19 Study Item Descriptions</w:t>
      </w:r>
      <w:bookmarkEnd w:id="65"/>
    </w:p>
    <w:p w14:paraId="70CF536A" w14:textId="77777777" w:rsidR="00E00DA6" w:rsidRDefault="007615D6" w:rsidP="000A3FBD">
      <w:pPr>
        <w:pStyle w:val="NormTop"/>
      </w:pPr>
      <w:r>
        <w:rPr>
          <w:color w:val="0000FF"/>
        </w:rPr>
        <w:t>SP-230987</w:t>
      </w:r>
      <w:r w:rsidRPr="00D53282">
        <w:t xml:space="preserve"> </w:t>
      </w:r>
      <w:r>
        <w:t>(SID NEW) New SID for Study on application layer support for AI/ML services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 of the study is to enable support for AI/ML services at application enablement layer, which include the following: 1) Analyse Rel-18 and Rel-19 requirements in 3GPP TS 22.261 related to AI/ML model distribution, transfer, training and further identify key issues, develop corresponding architectural requirements and potential enhancements to the application layer architecture, taking into consideration existing 5GC capabilities to assist with application AI/ML operations described in Re1-18 AIMLsys (TS 23.501 and TS 23.502).  2) Study architectural and functional implications on existing SA WG6 application enablers (e.g. ADAES and other SEAL services, EDGEAPP) for supporting AI/ML lifecycle operations (e.g. operations including the data collection, data preparation, training/inference/federated learning for the ML models to be used for ADAE layer analytics). NOTE: For the UE data collection aspects, this study will rely upon EVEX framework specifications in TS 26.531 and TS 26.532. 3) Identify potential solutions, including the information flows and developer-friendly application enablement APIs, where necessary to satisfy the architectural requirements and enhancements identified in bullets 1) and2).  4) Investigate possible impacts of application layer support for AI/ML services for different deployments and business models.</w:t>
      </w:r>
    </w:p>
    <w:p w14:paraId="5CC00729" w14:textId="77777777" w:rsidR="007615D6" w:rsidRPr="005B25A1" w:rsidRDefault="007615D6" w:rsidP="007615D6">
      <w:pPr>
        <w:keepNext/>
        <w:keepLines/>
        <w:rPr>
          <w:b/>
          <w:bCs/>
        </w:rPr>
      </w:pPr>
      <w:r w:rsidRPr="005B25A1">
        <w:rPr>
          <w:b/>
          <w:bCs/>
        </w:rPr>
        <w:t>Plenary Discussion:</w:t>
      </w:r>
    </w:p>
    <w:p w14:paraId="6DE52E69" w14:textId="41C38D0A" w:rsidR="00B835AB" w:rsidRPr="00B835AB" w:rsidRDefault="00E63D99" w:rsidP="00E63D99">
      <w:pPr>
        <w:keepNext/>
        <w:keepLines/>
      </w:pPr>
      <w:r>
        <w:t xml:space="preserve">OPPO asked for clarification on the coordination with the architecture aspects of Rel-18 AIMLsys. There was some discussion over which architecture requirements are referred to in the Objectives. Nokia suggested checking this off-line in order to clarify the text. This was left for off-line discussion and revised in </w:t>
      </w:r>
      <w:r w:rsidRPr="00E63D99">
        <w:rPr>
          <w:color w:val="0000FF"/>
        </w:rPr>
        <w:t>SP-231157</w:t>
      </w:r>
      <w:r>
        <w:t>.</w:t>
      </w:r>
      <w:r w:rsidR="00B835AB">
        <w:t xml:space="preserve"> </w:t>
      </w:r>
      <w:r w:rsidR="00724741">
        <w:t xml:space="preserve">MediaTek </w:t>
      </w:r>
      <w:r w:rsidR="005D123B">
        <w:t xml:space="preserve">asked what the impact on ME was. The SA WG6 Chair replied that the service will be running on the ME. </w:t>
      </w:r>
      <w:r w:rsidR="00B835AB">
        <w:t xml:space="preserve">This was revised to correct styles and accept revision marks in </w:t>
      </w:r>
      <w:r w:rsidR="00B835AB" w:rsidRPr="00B835AB">
        <w:rPr>
          <w:color w:val="0000FF"/>
        </w:rPr>
        <w:t>SP-231182</w:t>
      </w:r>
      <w:r w:rsidR="00B835AB">
        <w:t xml:space="preserve">, which was </w:t>
      </w:r>
      <w:r w:rsidR="00B835AB" w:rsidRPr="00C3284B">
        <w:rPr>
          <w:color w:val="FF0000"/>
          <w:lang w:eastAsia="en-US"/>
        </w:rPr>
        <w:t>approved</w:t>
      </w:r>
      <w:r w:rsidR="00B835AB">
        <w:t>.</w:t>
      </w:r>
    </w:p>
    <w:p w14:paraId="5240AD64" w14:textId="3CDDA552" w:rsidR="00E63D99" w:rsidRPr="00EB0339" w:rsidRDefault="00E63D99" w:rsidP="00E63D99">
      <w:r w:rsidRPr="005B25A1">
        <w:rPr>
          <w:b/>
          <w:bCs/>
        </w:rPr>
        <w:t>Status:</w:t>
      </w:r>
      <w:r>
        <w:t xml:space="preserve"> </w:t>
      </w:r>
      <w:r w:rsidR="005D123B" w:rsidRPr="00C3284B">
        <w:rPr>
          <w:color w:val="FF0000"/>
          <w:lang w:eastAsia="en-US"/>
        </w:rPr>
        <w:t>Approved</w:t>
      </w:r>
      <w:r w:rsidR="005D123B">
        <w:t>.</w:t>
      </w:r>
    </w:p>
    <w:p w14:paraId="60B42BF0" w14:textId="77777777" w:rsidR="00E604CC" w:rsidRDefault="00E604CC" w:rsidP="00BB3F37"/>
    <w:p w14:paraId="7B068F0B" w14:textId="77777777" w:rsidR="007615D6" w:rsidRDefault="007615D6" w:rsidP="0010433C">
      <w:pPr>
        <w:pStyle w:val="Heading2"/>
      </w:pPr>
      <w:bookmarkStart w:id="66" w:name="_Toc145733798"/>
      <w:r>
        <w:t>6.5</w:t>
      </w:r>
      <w:r>
        <w:tab/>
        <w:t>New Release 19 Work Item Descriptions</w:t>
      </w:r>
      <w:bookmarkEnd w:id="66"/>
    </w:p>
    <w:p w14:paraId="45AA98AD" w14:textId="77777777" w:rsidR="007615D6" w:rsidRDefault="007615D6" w:rsidP="005A50C0">
      <w:pPr>
        <w:pStyle w:val="Heading3"/>
      </w:pPr>
      <w:bookmarkStart w:id="67" w:name="_Toc145733799"/>
      <w:r>
        <w:t>6.5.1</w:t>
      </w:r>
      <w:r>
        <w:tab/>
        <w:t>SA WG1 New Release 19 Work Item Descriptions</w:t>
      </w:r>
      <w:bookmarkEnd w:id="67"/>
    </w:p>
    <w:p w14:paraId="3CAFEC1B" w14:textId="77777777" w:rsidR="00E00DA6" w:rsidRDefault="007615D6" w:rsidP="000A3FBD">
      <w:pPr>
        <w:pStyle w:val="NormTop"/>
      </w:pPr>
      <w:r>
        <w:rPr>
          <w:color w:val="0000FF"/>
        </w:rPr>
        <w:t>SP-231016</w:t>
      </w:r>
      <w:r w:rsidRPr="00D53282">
        <w:t xml:space="preserve"> </w:t>
      </w:r>
      <w:r>
        <w:t>(WID NEW) New WID on Ambient IoT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5G system requirements and KPIs in order to support ambient power enabled IoT services. The service requirements include the following aspects related to Ambient power-enabled IoT: - Communication, - Positioning, - Management, - Exposure, - Charging, - Security and privacy. Note 1: Specifics of how the device performs energy harvesting are not in the scope of this work.</w:t>
      </w:r>
    </w:p>
    <w:p w14:paraId="440197AF" w14:textId="77777777" w:rsidR="007615D6" w:rsidRPr="005B25A1" w:rsidRDefault="007615D6" w:rsidP="007615D6">
      <w:pPr>
        <w:keepNext/>
        <w:keepLines/>
        <w:rPr>
          <w:b/>
          <w:bCs/>
        </w:rPr>
      </w:pPr>
      <w:r w:rsidRPr="005B25A1">
        <w:rPr>
          <w:b/>
          <w:bCs/>
        </w:rPr>
        <w:t>Plenary Discussion:</w:t>
      </w:r>
    </w:p>
    <w:p w14:paraId="14083BFE" w14:textId="336505B2" w:rsidR="00E63D99" w:rsidRDefault="00E63D99" w:rsidP="00E63D99">
      <w:pPr>
        <w:keepNext/>
        <w:keepLines/>
      </w:pPr>
      <w:r>
        <w:t>Qualcomm had concerns about the extended scope of this WI as it will need to be reflected in the Scope of the SA</w:t>
      </w:r>
      <w:r w:rsidR="007D20BD">
        <w:t> </w:t>
      </w:r>
      <w:r>
        <w:t>WG2 WI</w:t>
      </w:r>
      <w:r w:rsidR="007D20BD">
        <w:t>, following the process started at this meeting to include a reasonable scope for the Stage 2 work based on the stage 1 requirements</w:t>
      </w:r>
      <w:r>
        <w:t xml:space="preserve">. </w:t>
      </w:r>
      <w:r w:rsidR="007D20BD">
        <w:t xml:space="preserve">The TSG SA Chair replied that this process has not been started at this meeting, the normal process of approving the Stage 1 requirements before proceeding to the Stage 2 work is used, when developing the content of the Release any Stage 1 requirements which are not included can then be removed. Ericsson commented that RAN has bee working on the KPIs for performance levels related to this and also objected to this WI. This was left for off-line discussion to try to resolve the objections to this. </w:t>
      </w:r>
      <w:r w:rsidR="008D72E4">
        <w:t xml:space="preserve">No resolution could be reached and this was </w:t>
      </w:r>
      <w:r w:rsidR="008D72E4" w:rsidRPr="008D72E4">
        <w:rPr>
          <w:color w:val="0000FF"/>
        </w:rPr>
        <w:t>postponed</w:t>
      </w:r>
      <w:r w:rsidR="008D72E4">
        <w:t>.</w:t>
      </w:r>
    </w:p>
    <w:p w14:paraId="0906E506" w14:textId="6382DA5D" w:rsidR="00E63D99" w:rsidRPr="00EB0339" w:rsidRDefault="00E63D99" w:rsidP="00E63D99">
      <w:r w:rsidRPr="005B25A1">
        <w:rPr>
          <w:b/>
          <w:bCs/>
        </w:rPr>
        <w:t>Status:</w:t>
      </w:r>
      <w:r>
        <w:t xml:space="preserve"> </w:t>
      </w:r>
      <w:r w:rsidR="008D72E4" w:rsidRPr="008D72E4">
        <w:rPr>
          <w:color w:val="0000FF"/>
        </w:rPr>
        <w:t>Postponed</w:t>
      </w:r>
      <w:r w:rsidR="008D72E4">
        <w:t>.</w:t>
      </w:r>
    </w:p>
    <w:p w14:paraId="3DAB68E0" w14:textId="77777777" w:rsidR="00E00DA6" w:rsidRDefault="007615D6" w:rsidP="000A3FBD">
      <w:pPr>
        <w:pStyle w:val="NormTop"/>
      </w:pPr>
      <w:r>
        <w:rPr>
          <w:color w:val="0000FF"/>
        </w:rPr>
        <w:lastRenderedPageBreak/>
        <w:t>SP-231049</w:t>
      </w:r>
      <w:r w:rsidRPr="00D53282">
        <w:t xml:space="preserve"> </w:t>
      </w:r>
      <w:r>
        <w:t>(OTHER) TS 22.xxxv0.1.0 on Ambient power-enabled Internet of Things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AmbientIoT TS 22.xxx has advanced significantly and is provided to TSG SA for information. NOTE: This TS has no number yet since the corresponding WID is submitted at the same time as this TR (see SP-231016).  Changes since last presentation to TSG SA: The changes since this presentation are: - The skeleton is agreed. - Scope added - Overview part added - Functional service requirements of Ambient IoT added - Functional performance requirements of Ambient IoT added Percentage of completion is 80%. Outstanding Issues: None Contentious Issues: None.</w:t>
      </w:r>
    </w:p>
    <w:p w14:paraId="73E32D38" w14:textId="77777777" w:rsidR="007615D6" w:rsidRPr="005B25A1" w:rsidRDefault="007615D6" w:rsidP="007615D6">
      <w:pPr>
        <w:keepNext/>
        <w:keepLines/>
        <w:rPr>
          <w:b/>
          <w:bCs/>
        </w:rPr>
      </w:pPr>
      <w:r w:rsidRPr="005B25A1">
        <w:rPr>
          <w:b/>
          <w:bCs/>
        </w:rPr>
        <w:t>Plenary Discussion:</w:t>
      </w:r>
    </w:p>
    <w:p w14:paraId="6D4AA0FF" w14:textId="15E001E7" w:rsidR="007615D6" w:rsidRPr="008D72E4" w:rsidRDefault="008D72E4" w:rsidP="007615D6">
      <w:pPr>
        <w:keepNext/>
        <w:keepLines/>
      </w:pPr>
      <w:bookmarkStart w:id="68" w:name="_Hlk147877953"/>
      <w:r>
        <w:t xml:space="preserve">This was dependent on Working Agreement #56 and was </w:t>
      </w:r>
      <w:r w:rsidRPr="00C3284B">
        <w:rPr>
          <w:color w:val="0000FF"/>
        </w:rPr>
        <w:t>noted</w:t>
      </w:r>
      <w:r>
        <w:t>.</w:t>
      </w:r>
    </w:p>
    <w:bookmarkEnd w:id="68"/>
    <w:p w14:paraId="454559A6" w14:textId="355F81CE" w:rsidR="00555910" w:rsidRPr="008D72E4" w:rsidRDefault="004741D3" w:rsidP="00555910">
      <w:pPr>
        <w:keepNext/>
        <w:keepLines/>
      </w:pPr>
      <w:r>
        <w:t xml:space="preserve">In accordance with the decision for the proposal of new WID on Ambient IoT, the </w:t>
      </w:r>
      <w:r w:rsidR="00555910">
        <w:t xml:space="preserve">proposed WID for this TS in </w:t>
      </w:r>
      <w:r w:rsidR="00555910" w:rsidRPr="00555910">
        <w:rPr>
          <w:color w:val="0000FF"/>
        </w:rPr>
        <w:t>SP-231016</w:t>
      </w:r>
      <w:r w:rsidR="00555910">
        <w:t xml:space="preserve"> was postponed, therefore this draft TS was </w:t>
      </w:r>
      <w:r w:rsidR="00555910" w:rsidRPr="00C3284B">
        <w:rPr>
          <w:color w:val="0000FF"/>
        </w:rPr>
        <w:t>noted</w:t>
      </w:r>
      <w:r w:rsidR="00555910">
        <w:t>.</w:t>
      </w:r>
    </w:p>
    <w:p w14:paraId="630F46F4" w14:textId="5E55375A" w:rsidR="007615D6" w:rsidRPr="00EB0339" w:rsidRDefault="007615D6" w:rsidP="007615D6">
      <w:r w:rsidRPr="005B25A1">
        <w:rPr>
          <w:b/>
          <w:bCs/>
        </w:rPr>
        <w:t>Status:</w:t>
      </w:r>
      <w:r>
        <w:t xml:space="preserve"> </w:t>
      </w:r>
      <w:r w:rsidR="008D72E4" w:rsidRPr="00C3284B">
        <w:rPr>
          <w:color w:val="0000FF"/>
        </w:rPr>
        <w:t>Noted</w:t>
      </w:r>
      <w:r w:rsidR="008D72E4">
        <w:t>.</w:t>
      </w:r>
    </w:p>
    <w:p w14:paraId="5C21E345" w14:textId="77777777" w:rsidR="00E00DA6" w:rsidRPr="008D72E4" w:rsidRDefault="007615D6" w:rsidP="000A3FBD">
      <w:pPr>
        <w:pStyle w:val="NormTop"/>
      </w:pPr>
      <w:r w:rsidRPr="008D72E4">
        <w:rPr>
          <w:color w:val="0000FF"/>
        </w:rPr>
        <w:t>SP-231032</w:t>
      </w:r>
      <w:r w:rsidRPr="008D72E4">
        <w:t xml:space="preserve"> (WID NEW) New WID on Upper layer traffic steering, switching and split over dual 3GPP access (DualSteer) (Source: SA WG1)</w:t>
      </w:r>
      <w:r w:rsidRPr="008D72E4">
        <w:br/>
      </w:r>
      <w:r w:rsidRPr="008D72E4">
        <w:rPr>
          <w:b/>
        </w:rPr>
        <w:t>Document for:</w:t>
      </w:r>
      <w:r w:rsidRPr="008D72E4">
        <w:t xml:space="preserve"> Approval</w:t>
      </w:r>
      <w:r w:rsidRPr="008D72E4">
        <w:br/>
      </w:r>
      <w:r w:rsidRPr="008D72E4">
        <w:rPr>
          <w:b/>
        </w:rPr>
        <w:t>Abstract:</w:t>
      </w:r>
      <w:r w:rsidRPr="008D72E4">
        <w:t xml:space="preserve"> </w:t>
      </w:r>
      <w:r w:rsidRPr="008D72E4">
        <w:br/>
        <w:t>Objective: Using the consolidated potential requirements captured in TR 22.841 as baseline, the objective of this work item is to introduce normative service requirements related to 5GS support of traffic steering, splitting and switching of UE s user data (of the same data session) across two 3GPP access networks, assuming one single PLMN subscription. The following scenarios should be covered: Single PLMN, PLMN plus NPN, two PLMNs  Same or different 3GPP RATs, using a combination of terrestrial and/or satellite access.</w:t>
      </w:r>
    </w:p>
    <w:p w14:paraId="1B18A5BC" w14:textId="77777777" w:rsidR="007615D6" w:rsidRPr="008D72E4" w:rsidRDefault="007615D6" w:rsidP="007615D6">
      <w:pPr>
        <w:keepNext/>
        <w:keepLines/>
        <w:rPr>
          <w:b/>
          <w:bCs/>
        </w:rPr>
      </w:pPr>
      <w:r w:rsidRPr="008D72E4">
        <w:rPr>
          <w:b/>
          <w:bCs/>
        </w:rPr>
        <w:t>Plenary Discussion:</w:t>
      </w:r>
    </w:p>
    <w:p w14:paraId="6E07A432" w14:textId="77777777" w:rsidR="008D72E4" w:rsidRPr="008D72E4" w:rsidRDefault="008D72E4" w:rsidP="008D72E4">
      <w:pPr>
        <w:keepNext/>
        <w:keepLines/>
      </w:pPr>
      <w:r>
        <w:t xml:space="preserve">This was dependent on Working Agreement #56 and was </w:t>
      </w:r>
      <w:r w:rsidRPr="00C3284B">
        <w:rPr>
          <w:color w:val="0000FF"/>
        </w:rPr>
        <w:t>noted</w:t>
      </w:r>
      <w:r>
        <w:t>.</w:t>
      </w:r>
    </w:p>
    <w:p w14:paraId="363302C9" w14:textId="77777777" w:rsidR="008D72E4" w:rsidRPr="00EB0339" w:rsidRDefault="008D72E4" w:rsidP="008D72E4">
      <w:r w:rsidRPr="005B25A1">
        <w:rPr>
          <w:b/>
          <w:bCs/>
        </w:rPr>
        <w:t>Status:</w:t>
      </w:r>
      <w:r>
        <w:t xml:space="preserve"> </w:t>
      </w:r>
      <w:r w:rsidRPr="00C3284B">
        <w:rPr>
          <w:color w:val="0000FF"/>
        </w:rPr>
        <w:t>Noted</w:t>
      </w:r>
      <w:r>
        <w:t>.</w:t>
      </w:r>
    </w:p>
    <w:p w14:paraId="0568AD41" w14:textId="77777777" w:rsidR="00E00DA6" w:rsidRDefault="007615D6" w:rsidP="000A3FBD">
      <w:pPr>
        <w:pStyle w:val="NormTop"/>
      </w:pPr>
      <w:r>
        <w:rPr>
          <w:color w:val="0000FF"/>
        </w:rPr>
        <w:t>SP-231035</w:t>
      </w:r>
      <w:r w:rsidRPr="00D53282">
        <w:t xml:space="preserve"> </w:t>
      </w:r>
      <w:r>
        <w:t>(WID NEW) New WID on local traffic routing for multi-access UE (LTR_MA) (Source: SA WG1)</w:t>
      </w:r>
      <w:r>
        <w:br/>
      </w:r>
      <w:r w:rsidRPr="00D53282">
        <w:rPr>
          <w:b/>
        </w:rPr>
        <w:t>Document for:</w:t>
      </w:r>
      <w:r w:rsidRPr="00D53282">
        <w:t xml:space="preserve"> </w:t>
      </w:r>
      <w:r>
        <w:t>Approval</w:t>
      </w:r>
      <w:r>
        <w:br/>
      </w:r>
      <w:r w:rsidRPr="00D53282">
        <w:rPr>
          <w:b/>
        </w:rPr>
        <w:t>Abstract:</w:t>
      </w:r>
      <w:r w:rsidRPr="00D53282">
        <w:t xml:space="preserve"> </w:t>
      </w:r>
      <w:r>
        <w:br/>
        <w:t>Objective: Update the stage 1 specifications to support local traffic routing for UEs with multiple accesses to 5G. This applies to the scenario with simultaneous 3GPP and non-3GPP accesses.</w:t>
      </w:r>
    </w:p>
    <w:p w14:paraId="1BCB5568" w14:textId="77777777" w:rsidR="007615D6" w:rsidRPr="005B25A1" w:rsidRDefault="007615D6" w:rsidP="007615D6">
      <w:pPr>
        <w:keepNext/>
        <w:keepLines/>
        <w:rPr>
          <w:b/>
          <w:bCs/>
        </w:rPr>
      </w:pPr>
      <w:r w:rsidRPr="005B25A1">
        <w:rPr>
          <w:b/>
          <w:bCs/>
        </w:rPr>
        <w:t>Plenary Discussion:</w:t>
      </w:r>
    </w:p>
    <w:p w14:paraId="5465F2F7" w14:textId="14D4566B" w:rsidR="007D20BD" w:rsidRPr="003A7855" w:rsidRDefault="007D20BD" w:rsidP="007D20BD">
      <w:pPr>
        <w:keepNext/>
        <w:keepLines/>
      </w:pPr>
      <w:r>
        <w:t xml:space="preserve">This new WID was reviewed and </w:t>
      </w:r>
      <w:r w:rsidRPr="00C3284B">
        <w:rPr>
          <w:color w:val="FF0000"/>
          <w:lang w:eastAsia="en-US"/>
        </w:rPr>
        <w:t>approved</w:t>
      </w:r>
      <w:r>
        <w:t>.</w:t>
      </w:r>
    </w:p>
    <w:p w14:paraId="6626E1B8" w14:textId="77777777" w:rsidR="007D20BD" w:rsidRPr="00EB0339" w:rsidRDefault="007D20BD" w:rsidP="007D20BD">
      <w:r w:rsidRPr="005B25A1">
        <w:rPr>
          <w:b/>
          <w:bCs/>
        </w:rPr>
        <w:t>Status:</w:t>
      </w:r>
      <w:r>
        <w:t xml:space="preserve"> </w:t>
      </w:r>
      <w:r w:rsidRPr="00C3284B">
        <w:rPr>
          <w:color w:val="FF0000"/>
          <w:lang w:eastAsia="en-US"/>
        </w:rPr>
        <w:t>Approved</w:t>
      </w:r>
      <w:r>
        <w:t>.</w:t>
      </w:r>
    </w:p>
    <w:p w14:paraId="14C1D62C" w14:textId="77777777" w:rsidR="00620850" w:rsidRDefault="00620850" w:rsidP="00620850">
      <w:pPr>
        <w:pStyle w:val="NormTop"/>
      </w:pPr>
      <w:r>
        <w:rPr>
          <w:color w:val="0000FF"/>
        </w:rPr>
        <w:t>SP-231036</w:t>
      </w:r>
      <w:r w:rsidRPr="00D53282">
        <w:t xml:space="preserve"> </w:t>
      </w:r>
      <w:r>
        <w:t>(CR PACK) Stage 1 CR on LTR_MA (Source: SA WG1)</w:t>
      </w:r>
      <w:r>
        <w:br/>
      </w:r>
      <w:r w:rsidRPr="00D53282">
        <w:rPr>
          <w:b/>
        </w:rPr>
        <w:t>Document for:</w:t>
      </w:r>
      <w:r w:rsidRPr="00D53282">
        <w:t xml:space="preserve"> </w:t>
      </w:r>
      <w:r>
        <w:t>Approval</w:t>
      </w:r>
      <w:r>
        <w:br/>
      </w:r>
      <w:r w:rsidRPr="00D53282">
        <w:rPr>
          <w:b/>
        </w:rPr>
        <w:t>Abstract:</w:t>
      </w:r>
      <w:r w:rsidRPr="00D53282">
        <w:t xml:space="preserve"> </w:t>
      </w:r>
      <w:r>
        <w:br/>
        <w:t>22.261 CR0709R3.</w:t>
      </w:r>
    </w:p>
    <w:p w14:paraId="6B421825" w14:textId="77777777" w:rsidR="00620850" w:rsidRPr="005B25A1" w:rsidRDefault="00620850" w:rsidP="00620850">
      <w:pPr>
        <w:keepNext/>
        <w:keepLines/>
        <w:rPr>
          <w:b/>
          <w:bCs/>
        </w:rPr>
      </w:pPr>
      <w:r w:rsidRPr="005B25A1">
        <w:rPr>
          <w:b/>
          <w:bCs/>
        </w:rPr>
        <w:t>Plenary Discussion:</w:t>
      </w:r>
    </w:p>
    <w:p w14:paraId="61A52C30" w14:textId="67F6433B" w:rsidR="00620850" w:rsidRPr="00620850" w:rsidRDefault="00620850" w:rsidP="00620850">
      <w:pPr>
        <w:keepNext/>
        <w:keepLines/>
      </w:pPr>
      <w:r>
        <w:t xml:space="preserve">This CR Pack was </w:t>
      </w:r>
      <w:r w:rsidRPr="00C3284B">
        <w:rPr>
          <w:color w:val="FF0000"/>
          <w:lang w:eastAsia="en-US"/>
        </w:rPr>
        <w:t>approved</w:t>
      </w:r>
      <w:r>
        <w:t>.</w:t>
      </w:r>
    </w:p>
    <w:p w14:paraId="1DC15170" w14:textId="77777777" w:rsidR="00620850" w:rsidRPr="00EB0339" w:rsidRDefault="00620850" w:rsidP="00620850">
      <w:r w:rsidRPr="005B25A1">
        <w:rPr>
          <w:b/>
          <w:bCs/>
        </w:rPr>
        <w:t>Status:</w:t>
      </w:r>
      <w:r>
        <w:t xml:space="preserve"> </w:t>
      </w:r>
      <w:r w:rsidRPr="00C3284B">
        <w:rPr>
          <w:color w:val="FF0000"/>
          <w:lang w:eastAsia="en-US"/>
        </w:rPr>
        <w:t>Approved</w:t>
      </w:r>
      <w:r>
        <w:t>.</w:t>
      </w:r>
    </w:p>
    <w:p w14:paraId="49FFF4AB" w14:textId="77777777" w:rsidR="00E00DA6" w:rsidRDefault="007615D6" w:rsidP="000A3FBD">
      <w:pPr>
        <w:pStyle w:val="NormTop"/>
      </w:pPr>
      <w:r>
        <w:rPr>
          <w:color w:val="0000FF"/>
        </w:rPr>
        <w:t>SP-231037</w:t>
      </w:r>
      <w:r w:rsidRPr="00D53282">
        <w:t xml:space="preserve"> </w:t>
      </w:r>
      <w:r>
        <w:t>(WID NEW) New WID on Edge Computing Considering the Operational Needs (EdgeOpNeeds)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additional requirements for selecting and/or changing the user plane paths based on the usage information of the Service Hosting Environment.</w:t>
      </w:r>
    </w:p>
    <w:p w14:paraId="7B5A1531" w14:textId="77777777" w:rsidR="007615D6" w:rsidRPr="005B25A1" w:rsidRDefault="007615D6" w:rsidP="007615D6">
      <w:pPr>
        <w:keepNext/>
        <w:keepLines/>
        <w:rPr>
          <w:b/>
          <w:bCs/>
        </w:rPr>
      </w:pPr>
      <w:r w:rsidRPr="005B25A1">
        <w:rPr>
          <w:b/>
          <w:bCs/>
        </w:rPr>
        <w:t>Plenary Discussion:</w:t>
      </w:r>
    </w:p>
    <w:p w14:paraId="4409B828" w14:textId="77777777" w:rsidR="00620850" w:rsidRPr="003A7855" w:rsidRDefault="00620850" w:rsidP="00620850">
      <w:pPr>
        <w:keepNext/>
        <w:keepLines/>
      </w:pPr>
      <w:r>
        <w:t xml:space="preserve">This new WID was reviewed and </w:t>
      </w:r>
      <w:r w:rsidRPr="00C3284B">
        <w:rPr>
          <w:color w:val="FF0000"/>
          <w:lang w:eastAsia="en-US"/>
        </w:rPr>
        <w:t>approved</w:t>
      </w:r>
      <w:r>
        <w:t>.</w:t>
      </w:r>
    </w:p>
    <w:p w14:paraId="43EAAE6C" w14:textId="77777777" w:rsidR="00620850" w:rsidRPr="00EB0339" w:rsidRDefault="00620850" w:rsidP="00620850">
      <w:r w:rsidRPr="005B25A1">
        <w:rPr>
          <w:b/>
          <w:bCs/>
        </w:rPr>
        <w:t>Status:</w:t>
      </w:r>
      <w:r>
        <w:t xml:space="preserve"> </w:t>
      </w:r>
      <w:r w:rsidRPr="00C3284B">
        <w:rPr>
          <w:color w:val="FF0000"/>
          <w:lang w:eastAsia="en-US"/>
        </w:rPr>
        <w:t>Approved</w:t>
      </w:r>
      <w:r>
        <w:t>.</w:t>
      </w:r>
    </w:p>
    <w:p w14:paraId="0C9E43B3" w14:textId="77777777" w:rsidR="00620850" w:rsidRDefault="00620850" w:rsidP="00620850">
      <w:pPr>
        <w:pStyle w:val="NormTop"/>
      </w:pPr>
      <w:r>
        <w:rPr>
          <w:color w:val="0000FF"/>
        </w:rPr>
        <w:lastRenderedPageBreak/>
        <w:t>SP-231038</w:t>
      </w:r>
      <w:r w:rsidRPr="00D53282">
        <w:t xml:space="preserve"> </w:t>
      </w:r>
      <w:r>
        <w:t>(CR PACK) Stage 1 CR on EdgeOpNeeds (Source: SA WG1)</w:t>
      </w:r>
      <w:r>
        <w:br/>
      </w:r>
      <w:r w:rsidRPr="00D53282">
        <w:rPr>
          <w:b/>
        </w:rPr>
        <w:t>Document for:</w:t>
      </w:r>
      <w:r w:rsidRPr="00D53282">
        <w:t xml:space="preserve"> </w:t>
      </w:r>
      <w:r>
        <w:t>Approval</w:t>
      </w:r>
      <w:r>
        <w:br/>
      </w:r>
      <w:r w:rsidRPr="00D53282">
        <w:rPr>
          <w:b/>
        </w:rPr>
        <w:t>Abstract:</w:t>
      </w:r>
      <w:r w:rsidRPr="00D53282">
        <w:t xml:space="preserve"> </w:t>
      </w:r>
      <w:r>
        <w:br/>
        <w:t>22.261 CR0716R2.</w:t>
      </w:r>
    </w:p>
    <w:p w14:paraId="2E97E5AC" w14:textId="77777777" w:rsidR="00620850" w:rsidRPr="005B25A1" w:rsidRDefault="00620850" w:rsidP="00620850">
      <w:pPr>
        <w:keepNext/>
        <w:keepLines/>
        <w:rPr>
          <w:b/>
          <w:bCs/>
        </w:rPr>
      </w:pPr>
      <w:r w:rsidRPr="005B25A1">
        <w:rPr>
          <w:b/>
          <w:bCs/>
        </w:rPr>
        <w:t>Plenary Discussion:</w:t>
      </w:r>
    </w:p>
    <w:p w14:paraId="5ED8C284" w14:textId="770F3993" w:rsidR="00620850" w:rsidRPr="00620850" w:rsidRDefault="00620850" w:rsidP="00620850">
      <w:pPr>
        <w:keepNext/>
        <w:keepLines/>
      </w:pPr>
      <w:r>
        <w:t xml:space="preserve">This CR Pack was </w:t>
      </w:r>
      <w:r w:rsidRPr="00C3284B">
        <w:rPr>
          <w:color w:val="FF0000"/>
          <w:lang w:eastAsia="en-US"/>
        </w:rPr>
        <w:t>approved</w:t>
      </w:r>
      <w:r>
        <w:t>.</w:t>
      </w:r>
    </w:p>
    <w:p w14:paraId="3CAB247C" w14:textId="77777777" w:rsidR="00620850" w:rsidRPr="00EB0339" w:rsidRDefault="00620850" w:rsidP="00620850">
      <w:r w:rsidRPr="005B25A1">
        <w:rPr>
          <w:b/>
          <w:bCs/>
        </w:rPr>
        <w:t>Status:</w:t>
      </w:r>
      <w:r>
        <w:t xml:space="preserve"> </w:t>
      </w:r>
      <w:r w:rsidRPr="00C3284B">
        <w:rPr>
          <w:color w:val="FF0000"/>
          <w:lang w:eastAsia="en-US"/>
        </w:rPr>
        <w:t>Approved</w:t>
      </w:r>
      <w:r>
        <w:t>.</w:t>
      </w:r>
    </w:p>
    <w:p w14:paraId="4778BA40" w14:textId="77777777" w:rsidR="00E604CC" w:rsidRDefault="00E604CC" w:rsidP="00BB3F37"/>
    <w:p w14:paraId="7D8E15E5" w14:textId="77777777" w:rsidR="007615D6" w:rsidRDefault="007615D6" w:rsidP="005A50C0">
      <w:pPr>
        <w:pStyle w:val="Heading3"/>
      </w:pPr>
      <w:bookmarkStart w:id="69" w:name="_Toc145733800"/>
      <w:r>
        <w:t>6.5.2</w:t>
      </w:r>
      <w:r>
        <w:tab/>
        <w:t>SA WG2 New Release 19 Work Item Descriptions</w:t>
      </w:r>
      <w:bookmarkEnd w:id="69"/>
    </w:p>
    <w:p w14:paraId="4EEADA91" w14:textId="77777777" w:rsidR="00E604CC" w:rsidRDefault="00000000" w:rsidP="00BB3F37">
      <w:r>
        <w:t>There were no contributions to this agenda item.</w:t>
      </w:r>
    </w:p>
    <w:p w14:paraId="22CFC791" w14:textId="77777777" w:rsidR="00E604CC" w:rsidRDefault="00E604CC" w:rsidP="00BB3F37"/>
    <w:p w14:paraId="1827C5D1" w14:textId="77777777" w:rsidR="007615D6" w:rsidRDefault="007615D6" w:rsidP="005A50C0">
      <w:pPr>
        <w:pStyle w:val="Heading3"/>
      </w:pPr>
      <w:bookmarkStart w:id="70" w:name="_Toc145733801"/>
      <w:r>
        <w:t>6.5.3</w:t>
      </w:r>
      <w:r>
        <w:tab/>
        <w:t>SA WG3 and SA WG3 LI New Release 19 Work Item Descriptions</w:t>
      </w:r>
      <w:bookmarkEnd w:id="70"/>
    </w:p>
    <w:p w14:paraId="48DCA8FC" w14:textId="77777777" w:rsidR="00E00DA6" w:rsidRDefault="007615D6" w:rsidP="000A3FBD">
      <w:pPr>
        <w:pStyle w:val="NormTop"/>
      </w:pPr>
      <w:r>
        <w:rPr>
          <w:color w:val="0000FF"/>
        </w:rPr>
        <w:t>SP-230864</w:t>
      </w:r>
      <w:r w:rsidRPr="00D53282">
        <w:t xml:space="preserve"> </w:t>
      </w:r>
      <w:r>
        <w:t>(WID NEW) New WID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UDR network product class, with the aims to: - identify critical assets and threats of the UDR not already identified in TR 33.926 - develop and/or adapt UDR-specific security functional requirements and related test cases for Ud-interface and Nudr-interface - develop and/or adapt UDR-specific basic security hardening (e.g., vulnerability testing) requirements and related test cases.</w:t>
      </w:r>
    </w:p>
    <w:p w14:paraId="544B9F04" w14:textId="77777777" w:rsidR="007615D6" w:rsidRPr="005B25A1" w:rsidRDefault="007615D6" w:rsidP="007615D6">
      <w:pPr>
        <w:keepNext/>
        <w:keepLines/>
        <w:rPr>
          <w:b/>
          <w:bCs/>
        </w:rPr>
      </w:pPr>
      <w:r w:rsidRPr="005B25A1">
        <w:rPr>
          <w:b/>
          <w:bCs/>
        </w:rPr>
        <w:t>Plenary Discussion:</w:t>
      </w:r>
    </w:p>
    <w:p w14:paraId="51037FD6" w14:textId="77777777" w:rsidR="00620850" w:rsidRPr="003A7855" w:rsidRDefault="00620850" w:rsidP="00620850">
      <w:pPr>
        <w:keepNext/>
        <w:keepLines/>
      </w:pPr>
      <w:r>
        <w:t xml:space="preserve">This new WID was reviewed and </w:t>
      </w:r>
      <w:r w:rsidRPr="00C3284B">
        <w:rPr>
          <w:color w:val="FF0000"/>
          <w:lang w:eastAsia="en-US"/>
        </w:rPr>
        <w:t>approved</w:t>
      </w:r>
      <w:r>
        <w:t>.</w:t>
      </w:r>
    </w:p>
    <w:p w14:paraId="0E4C0704" w14:textId="77777777" w:rsidR="00620850" w:rsidRPr="00EB0339" w:rsidRDefault="00620850" w:rsidP="00620850">
      <w:r w:rsidRPr="005B25A1">
        <w:rPr>
          <w:b/>
          <w:bCs/>
        </w:rPr>
        <w:t>Status:</w:t>
      </w:r>
      <w:r>
        <w:t xml:space="preserve"> </w:t>
      </w:r>
      <w:r w:rsidRPr="00C3284B">
        <w:rPr>
          <w:color w:val="FF0000"/>
          <w:lang w:eastAsia="en-US"/>
        </w:rPr>
        <w:t>Approved</w:t>
      </w:r>
      <w:r>
        <w:t>.</w:t>
      </w:r>
    </w:p>
    <w:p w14:paraId="711F2D4C" w14:textId="77777777" w:rsidR="00E00DA6" w:rsidRDefault="007615D6" w:rsidP="000A3FBD">
      <w:pPr>
        <w:pStyle w:val="NormTop"/>
      </w:pPr>
      <w:r>
        <w:rPr>
          <w:color w:val="0000FF"/>
        </w:rPr>
        <w:t>SP-230865</w:t>
      </w:r>
      <w:r w:rsidRPr="00D53282">
        <w:t xml:space="preserve"> </w:t>
      </w:r>
      <w:r>
        <w:t>(WID NEW) New WID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SMSF network product class, with the aims to: - identify threats and critical assets for SMSF - develop and/or adapt SMSF-specific security functional requirements and related test cases - develop and/or adapt SMSF-specific basic security hardening (e.g., vulnerability testing) requirements and related test cases.</w:t>
      </w:r>
    </w:p>
    <w:p w14:paraId="5419A728" w14:textId="5294D5B1" w:rsidR="00E00DA6" w:rsidRPr="00B81031" w:rsidRDefault="00000000" w:rsidP="00B81031">
      <w:pPr>
        <w:keepNext/>
        <w:keepLines/>
        <w:rPr>
          <w:i/>
        </w:rPr>
      </w:pPr>
      <w:r w:rsidRPr="00B81031">
        <w:rPr>
          <w:b/>
          <w:bCs/>
          <w:i/>
        </w:rPr>
        <w:t>Comment:</w:t>
      </w:r>
      <w:r>
        <w:rPr>
          <w:i/>
        </w:rPr>
        <w:t xml:space="preserve"> </w:t>
      </w:r>
      <w:r w:rsidR="007615D6">
        <w:rPr>
          <w:i/>
        </w:rPr>
        <w:t>Company revision proposed in SP-23</w:t>
      </w:r>
      <w:r w:rsidR="00620850">
        <w:rPr>
          <w:i/>
        </w:rPr>
        <w:t>112</w:t>
      </w:r>
      <w:r w:rsidR="007615D6">
        <w:rPr>
          <w:i/>
        </w:rPr>
        <w:t>4.</w:t>
      </w:r>
    </w:p>
    <w:p w14:paraId="772E8EC2" w14:textId="77777777" w:rsidR="007615D6" w:rsidRPr="005B25A1" w:rsidRDefault="007615D6" w:rsidP="007615D6">
      <w:pPr>
        <w:keepNext/>
        <w:keepLines/>
        <w:rPr>
          <w:b/>
          <w:bCs/>
        </w:rPr>
      </w:pPr>
      <w:r w:rsidRPr="005B25A1">
        <w:rPr>
          <w:b/>
          <w:bCs/>
        </w:rPr>
        <w:t>Plenary Discussion:</w:t>
      </w:r>
    </w:p>
    <w:p w14:paraId="50279186" w14:textId="7E25D96B" w:rsidR="007615D6" w:rsidRPr="00230588" w:rsidRDefault="00620850" w:rsidP="007615D6">
      <w:pPr>
        <w:keepNext/>
        <w:keepLines/>
      </w:pPr>
      <w:r>
        <w:t xml:space="preserve">A revision of this to update the Rapporteur was provided in </w:t>
      </w:r>
      <w:r>
        <w:rPr>
          <w:color w:val="0000FF"/>
        </w:rPr>
        <w:t>SP-231124</w:t>
      </w:r>
      <w:r>
        <w:t xml:space="preserve">, which was reviewed. </w:t>
      </w:r>
      <w:r w:rsidR="00230588">
        <w:t xml:space="preserve">It was decided to update this WID with the proposed changes. The Supporting companies should be updated to add more supporting companies. This was revised in </w:t>
      </w:r>
      <w:r w:rsidR="00230588">
        <w:rPr>
          <w:color w:val="0000FF"/>
        </w:rPr>
        <w:t>SP-231158</w:t>
      </w:r>
      <w:r w:rsidR="00230588">
        <w:t xml:space="preserve">, which was </w:t>
      </w:r>
      <w:r w:rsidR="00230588" w:rsidRPr="00C3284B">
        <w:rPr>
          <w:color w:val="FF0000"/>
          <w:lang w:eastAsia="en-US"/>
        </w:rPr>
        <w:t>approved</w:t>
      </w:r>
      <w:r w:rsidR="00230588">
        <w:t>.</w:t>
      </w:r>
    </w:p>
    <w:p w14:paraId="234B6C1D" w14:textId="77777777" w:rsidR="00230588" w:rsidRPr="00EB0339" w:rsidRDefault="00230588" w:rsidP="00230588">
      <w:r w:rsidRPr="005B25A1">
        <w:rPr>
          <w:b/>
          <w:bCs/>
        </w:rPr>
        <w:t>Status:</w:t>
      </w:r>
      <w:r>
        <w:t xml:space="preserve"> </w:t>
      </w:r>
      <w:r w:rsidRPr="00C3284B">
        <w:rPr>
          <w:color w:val="FF0000"/>
          <w:lang w:eastAsia="en-US"/>
        </w:rPr>
        <w:t>Approved</w:t>
      </w:r>
      <w:r>
        <w:t>.</w:t>
      </w:r>
    </w:p>
    <w:p w14:paraId="697CC3D7" w14:textId="77777777" w:rsidR="00620850" w:rsidRDefault="00620850" w:rsidP="00620850">
      <w:pPr>
        <w:pStyle w:val="NormTop"/>
      </w:pPr>
      <w:r>
        <w:rPr>
          <w:color w:val="0000FF"/>
        </w:rPr>
        <w:lastRenderedPageBreak/>
        <w:t>SP-231124</w:t>
      </w:r>
      <w:r w:rsidRPr="00D53282">
        <w:t xml:space="preserve"> </w:t>
      </w:r>
      <w:r>
        <w:t>(WID NEW) New WID on 5G Security Assurance Specification (SCAS) for the Short Message Service Function (SMSF) (Source: IIT Bombay)</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SMSF network product class, with the aims to: - identify threats and critical assets for SMSF - develop and/or adapt SMSF-specific security functional requirements and related test cases - develop and/or adapt SMSF-specific basic security hardening (e.g., vulnerability testing) requirements and related test cases.</w:t>
      </w:r>
    </w:p>
    <w:p w14:paraId="7271FFB8" w14:textId="77777777" w:rsidR="00620850" w:rsidRPr="00B81031" w:rsidRDefault="00620850" w:rsidP="00620850">
      <w:pPr>
        <w:keepNext/>
        <w:keepLines/>
        <w:rPr>
          <w:i/>
        </w:rPr>
      </w:pPr>
      <w:r w:rsidRPr="00B81031">
        <w:rPr>
          <w:b/>
          <w:bCs/>
          <w:i/>
        </w:rPr>
        <w:t>Comment:</w:t>
      </w:r>
      <w:r>
        <w:rPr>
          <w:i/>
        </w:rPr>
        <w:t xml:space="preserve"> Revision of SP-230984. Proposed company revision of SP-230865.</w:t>
      </w:r>
    </w:p>
    <w:p w14:paraId="1A6C3646" w14:textId="77777777" w:rsidR="00620850" w:rsidRPr="005B25A1" w:rsidRDefault="00620850" w:rsidP="00620850">
      <w:pPr>
        <w:keepNext/>
        <w:keepLines/>
        <w:rPr>
          <w:b/>
          <w:bCs/>
        </w:rPr>
      </w:pPr>
      <w:r w:rsidRPr="005B25A1">
        <w:rPr>
          <w:b/>
          <w:bCs/>
        </w:rPr>
        <w:t>Plenary Discussion:</w:t>
      </w:r>
    </w:p>
    <w:p w14:paraId="32D83DFD" w14:textId="547D9691" w:rsidR="00620850" w:rsidRPr="00230588" w:rsidRDefault="00620850" w:rsidP="00620850">
      <w:pPr>
        <w:keepNext/>
        <w:keepLines/>
      </w:pPr>
      <w:r>
        <w:t>Huawei asked to verify that this update was made on the SA</w:t>
      </w:r>
      <w:r w:rsidR="00230588">
        <w:t> WG3</w:t>
      </w:r>
      <w:r>
        <w:t xml:space="preserve"> agreed WID. </w:t>
      </w:r>
      <w:r w:rsidR="00230588">
        <w:t xml:space="preserve">It was decided to make these changes to </w:t>
      </w:r>
      <w:r w:rsidR="00230588">
        <w:rPr>
          <w:color w:val="0000FF"/>
        </w:rPr>
        <w:t>SP-230865</w:t>
      </w:r>
      <w:r w:rsidR="00230588">
        <w:t xml:space="preserve"> instead and this was then </w:t>
      </w:r>
      <w:r w:rsidR="00230588" w:rsidRPr="00C3284B">
        <w:rPr>
          <w:color w:val="0000FF"/>
        </w:rPr>
        <w:t>noted</w:t>
      </w:r>
      <w:r w:rsidR="00230588">
        <w:t>.</w:t>
      </w:r>
    </w:p>
    <w:p w14:paraId="77E4DDC0" w14:textId="5F5A7AC7" w:rsidR="00230588" w:rsidRPr="00EB0339" w:rsidRDefault="00230588" w:rsidP="00230588">
      <w:r w:rsidRPr="005B25A1">
        <w:rPr>
          <w:b/>
          <w:bCs/>
        </w:rPr>
        <w:t>Status:</w:t>
      </w:r>
      <w:r>
        <w:t xml:space="preserve"> </w:t>
      </w:r>
      <w:r w:rsidRPr="00C3284B">
        <w:rPr>
          <w:color w:val="0000FF"/>
        </w:rPr>
        <w:t>Noted</w:t>
      </w:r>
      <w:r>
        <w:t>.</w:t>
      </w:r>
    </w:p>
    <w:p w14:paraId="315A6305" w14:textId="77777777" w:rsidR="00E00DA6" w:rsidRDefault="007615D6" w:rsidP="000A3FBD">
      <w:pPr>
        <w:pStyle w:val="NormTop"/>
      </w:pPr>
      <w:r>
        <w:rPr>
          <w:color w:val="0000FF"/>
        </w:rPr>
        <w:t>SP-230866</w:t>
      </w:r>
      <w:r w:rsidRPr="00D53282">
        <w:t xml:space="preserve"> </w:t>
      </w:r>
      <w:r>
        <w:t>(WID NEW) New WID on Addition of 256-bit security Algorithms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to the WID are: Define the new 256-bit Integrity and Encryption Algorithms for 5G NAS and AS layers based on AES, SNOW and ZUC.  For all 3 algorithms, define algorithm specification, implementation test data and conformance test data.  NOTE 1: Due to Laws governing the publication of secure algorithms, the unredacted versions of these specifications will require special handling. Permission to publish these specifications will need to be sought from the relevant governments.</w:t>
      </w:r>
    </w:p>
    <w:p w14:paraId="73957C1F" w14:textId="77777777" w:rsidR="007615D6" w:rsidRPr="005B25A1" w:rsidRDefault="007615D6" w:rsidP="007615D6">
      <w:pPr>
        <w:keepNext/>
        <w:keepLines/>
        <w:rPr>
          <w:b/>
          <w:bCs/>
        </w:rPr>
      </w:pPr>
      <w:r w:rsidRPr="005B25A1">
        <w:rPr>
          <w:b/>
          <w:bCs/>
        </w:rPr>
        <w:t>Plenary Discussion:</w:t>
      </w:r>
    </w:p>
    <w:p w14:paraId="4663D95B" w14:textId="2B9CA69B" w:rsidR="00230588" w:rsidRPr="00B05C99" w:rsidRDefault="00230588" w:rsidP="00230588">
      <w:pPr>
        <w:keepNext/>
        <w:keepLines/>
      </w:pPr>
      <w:r>
        <w:t xml:space="preserve">The Acronym should be aligned with others in the Work Plan and the completion dates should be corrected. This was revised in </w:t>
      </w:r>
      <w:r w:rsidRPr="00B05C99">
        <w:rPr>
          <w:color w:val="0000FF"/>
        </w:rPr>
        <w:t>SP-23115</w:t>
      </w:r>
      <w:r>
        <w:rPr>
          <w:color w:val="0000FF"/>
        </w:rPr>
        <w:t>9</w:t>
      </w:r>
      <w:r>
        <w:t xml:space="preserve">, which was </w:t>
      </w:r>
      <w:r w:rsidRPr="00C3284B">
        <w:rPr>
          <w:color w:val="FF0000"/>
          <w:lang w:eastAsia="en-US"/>
        </w:rPr>
        <w:t>approved</w:t>
      </w:r>
      <w:r>
        <w:t>.</w:t>
      </w:r>
    </w:p>
    <w:p w14:paraId="7F96586A" w14:textId="77777777" w:rsidR="00230588" w:rsidRPr="00EB0339" w:rsidRDefault="00230588" w:rsidP="00230588">
      <w:r w:rsidRPr="005B25A1">
        <w:rPr>
          <w:b/>
          <w:bCs/>
        </w:rPr>
        <w:t>Status:</w:t>
      </w:r>
      <w:r>
        <w:t xml:space="preserve"> </w:t>
      </w:r>
      <w:r w:rsidRPr="00C3284B">
        <w:rPr>
          <w:color w:val="FF0000"/>
          <w:lang w:eastAsia="en-US"/>
        </w:rPr>
        <w:t>Approved</w:t>
      </w:r>
      <w:r>
        <w:t>.</w:t>
      </w:r>
    </w:p>
    <w:p w14:paraId="323E79B6" w14:textId="77777777" w:rsidR="00230588" w:rsidRDefault="00230588" w:rsidP="00BB3F37"/>
    <w:p w14:paraId="43DA3867" w14:textId="77777777" w:rsidR="007615D6" w:rsidRDefault="007615D6" w:rsidP="005A50C0">
      <w:pPr>
        <w:pStyle w:val="Heading3"/>
      </w:pPr>
      <w:bookmarkStart w:id="71" w:name="_Toc145733802"/>
      <w:r>
        <w:t>6.5.4</w:t>
      </w:r>
      <w:r>
        <w:tab/>
        <w:t>SA WG4 New Release 19 Work Item Descriptions</w:t>
      </w:r>
      <w:bookmarkEnd w:id="71"/>
    </w:p>
    <w:p w14:paraId="25B2B258" w14:textId="77777777" w:rsidR="00E604CC" w:rsidRDefault="00000000" w:rsidP="00BB3F37">
      <w:r>
        <w:t>There were no contributions to this agenda item.</w:t>
      </w:r>
    </w:p>
    <w:p w14:paraId="53709529" w14:textId="77777777" w:rsidR="00E604CC" w:rsidRDefault="00E604CC" w:rsidP="00BB3F37"/>
    <w:p w14:paraId="211732C4" w14:textId="77777777" w:rsidR="007615D6" w:rsidRDefault="007615D6" w:rsidP="005A50C0">
      <w:pPr>
        <w:pStyle w:val="Heading3"/>
      </w:pPr>
      <w:bookmarkStart w:id="72" w:name="_Toc145733803"/>
      <w:r>
        <w:t>6.5.5</w:t>
      </w:r>
      <w:r>
        <w:tab/>
        <w:t>SA WG5 New Release 19 Work Item Descriptions</w:t>
      </w:r>
      <w:bookmarkEnd w:id="72"/>
    </w:p>
    <w:p w14:paraId="12036020" w14:textId="77777777" w:rsidR="00E604CC" w:rsidRDefault="00000000" w:rsidP="00BB3F37">
      <w:r>
        <w:t>There were no contributions to this agenda item.</w:t>
      </w:r>
    </w:p>
    <w:p w14:paraId="268B53B7" w14:textId="77777777" w:rsidR="00E604CC" w:rsidRDefault="00E604CC" w:rsidP="00BB3F37"/>
    <w:p w14:paraId="4A174DC6" w14:textId="77777777" w:rsidR="007615D6" w:rsidRDefault="007615D6" w:rsidP="005A50C0">
      <w:pPr>
        <w:pStyle w:val="Heading3"/>
      </w:pPr>
      <w:bookmarkStart w:id="73" w:name="_Toc145733804"/>
      <w:r>
        <w:lastRenderedPageBreak/>
        <w:t>6.5.6</w:t>
      </w:r>
      <w:r>
        <w:tab/>
        <w:t>SA WG6 New Release 19 Work Item Descriptions</w:t>
      </w:r>
      <w:bookmarkEnd w:id="73"/>
    </w:p>
    <w:p w14:paraId="7B0F8AE7" w14:textId="77777777" w:rsidR="00E00DA6" w:rsidRDefault="007615D6" w:rsidP="000A3FBD">
      <w:pPr>
        <w:pStyle w:val="NormTop"/>
      </w:pPr>
      <w:r>
        <w:rPr>
          <w:color w:val="0000FF"/>
        </w:rPr>
        <w:t>SP-230990</w:t>
      </w:r>
      <w:r w:rsidRPr="00D53282">
        <w:t xml:space="preserve"> </w:t>
      </w:r>
      <w:r>
        <w:t>(WID NEW) New WID on architecture for enabling Edge Applications Phase 3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objectives of this work item include the following: 1) Develop Stage 2 normative technical specification enhancing edge application architecture and procedures specified in 3GPP TS 23.558 for the following list of aspects: a) Enhancements to EEL to support additional scenarios for edge services via a common EAS, including: i) Common EAS discovery and selection NOTE 1: Common EAS discovery and selection is only considered when an acceptable use case is identified. ii) Service continuity when service is being provided by common EAS (e.g., mobility of some users using a common EAS) iii) Discovery and selection of a common EAS from federated partners iv) Discovery, selection and service continuity of common EAS bundle b) Support discovery, selection and service continuity for bundled EASs in federation and roaming scenarios c) Enhancements to EEL to support additional functionalities for ENS scenarios i) EEL operation to support Dynamic EAS instantiation by ECSP management system in ENS scenarios NOTE 2: Coordination with SA WG5 is required for Dynamic EAS instantiation aspect. This objective will not start until coordination is completed. ii) Service continuity for ENS scenarios.</w:t>
      </w:r>
    </w:p>
    <w:p w14:paraId="1E50C84A" w14:textId="77777777" w:rsidR="007615D6" w:rsidRPr="005B25A1" w:rsidRDefault="007615D6" w:rsidP="007615D6">
      <w:pPr>
        <w:keepNext/>
        <w:keepLines/>
        <w:rPr>
          <w:b/>
          <w:bCs/>
        </w:rPr>
      </w:pPr>
      <w:r w:rsidRPr="005B25A1">
        <w:rPr>
          <w:b/>
          <w:bCs/>
        </w:rPr>
        <w:t>Plenary Discussion:</w:t>
      </w:r>
    </w:p>
    <w:p w14:paraId="1C2088D7" w14:textId="4BE81BC5" w:rsidR="007615D6" w:rsidRPr="00BB2860" w:rsidRDefault="00230588" w:rsidP="007615D6">
      <w:pPr>
        <w:keepNext/>
        <w:keepLines/>
      </w:pPr>
      <w:r>
        <w:t xml:space="preserve">AT&amp;T asked whether the studies completed in </w:t>
      </w:r>
      <w:r w:rsidR="00BB2860">
        <w:t>Rel</w:t>
      </w:r>
      <w:r w:rsidR="00BB2860">
        <w:noBreakHyphen/>
      </w:r>
      <w:r>
        <w:t xml:space="preserve">18 can be captured as there is no study phase for this in </w:t>
      </w:r>
      <w:r w:rsidR="00BB2860">
        <w:t>Rel</w:t>
      </w:r>
      <w:r w:rsidR="00BB2860">
        <w:noBreakHyphen/>
      </w:r>
      <w:r>
        <w:t xml:space="preserve">19. The SA WG6 Chair replied that SA WG6 do not always have a Study Phase before the Normative WID. </w:t>
      </w:r>
      <w:r w:rsidR="00BB2860">
        <w:t xml:space="preserve">Samsung clarified that this is considered small enhancements for Phase 3 of the EDGEAPP and does not justify a study TR. The final paragraph of the justification should be removed. The SA WG6 Chair clarified that there was no Stage 1 for Edge computing. This was revised in </w:t>
      </w:r>
      <w:r w:rsidR="00BB2860" w:rsidRPr="00BB2860">
        <w:rPr>
          <w:color w:val="0000FF"/>
        </w:rPr>
        <w:t>SP-231160</w:t>
      </w:r>
      <w:r w:rsidR="00BB2860">
        <w:t xml:space="preserve">, which was </w:t>
      </w:r>
      <w:r w:rsidR="00BB2860" w:rsidRPr="00C3284B">
        <w:rPr>
          <w:color w:val="FF0000"/>
          <w:lang w:eastAsia="en-US"/>
        </w:rPr>
        <w:t>approved</w:t>
      </w:r>
      <w:r w:rsidR="00BB2860">
        <w:t>.</w:t>
      </w:r>
    </w:p>
    <w:p w14:paraId="7C178AFA" w14:textId="77777777" w:rsidR="00BB2860" w:rsidRPr="00EB0339" w:rsidRDefault="00BB2860" w:rsidP="00BB2860">
      <w:r w:rsidRPr="005B25A1">
        <w:rPr>
          <w:b/>
          <w:bCs/>
        </w:rPr>
        <w:t>Status:</w:t>
      </w:r>
      <w:r>
        <w:t xml:space="preserve"> </w:t>
      </w:r>
      <w:r w:rsidRPr="00C3284B">
        <w:rPr>
          <w:color w:val="FF0000"/>
          <w:lang w:eastAsia="en-US"/>
        </w:rPr>
        <w:t>Approved</w:t>
      </w:r>
      <w:r>
        <w:t>.</w:t>
      </w:r>
    </w:p>
    <w:p w14:paraId="38E45A4F" w14:textId="77777777" w:rsidR="00E00DA6" w:rsidRDefault="007615D6" w:rsidP="000A3FBD">
      <w:pPr>
        <w:pStyle w:val="NormTop"/>
      </w:pPr>
      <w:r>
        <w:rPr>
          <w:color w:val="0000FF"/>
        </w:rPr>
        <w:t>SP-230991</w:t>
      </w:r>
      <w:r w:rsidRPr="00D53282">
        <w:t xml:space="preserve"> </w:t>
      </w:r>
      <w:r>
        <w:t>(WID NEW) New WID on Application Architecture for UAS applications Phase 3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objectives of this work item include the following: 1) analyze the new requirements in 3GPP TS 22.125 and provide potential enhancements to the overall architecture, procedures, information flows and APIs of the application layer architecture as required, including: a) real-time UAV connection status monitoring and location reporting; b) communications between UAVs within a geographical area to support PC5 in addition to Uu; and c) redundancy, reliability and application layer service continuity of command and control (C2) traffic for UAV; and 2) improvements to SEAL, if required, based on the requirements and enhancements identified in bullet 1).</w:t>
      </w:r>
    </w:p>
    <w:p w14:paraId="2B69543B" w14:textId="77777777" w:rsidR="007615D6" w:rsidRPr="005B25A1" w:rsidRDefault="007615D6" w:rsidP="007615D6">
      <w:pPr>
        <w:keepNext/>
        <w:keepLines/>
        <w:rPr>
          <w:b/>
          <w:bCs/>
        </w:rPr>
      </w:pPr>
      <w:r w:rsidRPr="005B25A1">
        <w:rPr>
          <w:b/>
          <w:bCs/>
        </w:rPr>
        <w:t>Plenary Discussion:</w:t>
      </w:r>
    </w:p>
    <w:p w14:paraId="1E0FFF05" w14:textId="631A3D0C" w:rsidR="00BB2860" w:rsidRPr="003A7855" w:rsidRDefault="00BB2860" w:rsidP="00BB2860">
      <w:pPr>
        <w:keepNext/>
        <w:keepLines/>
      </w:pPr>
      <w:r>
        <w:t>AT&amp;T commented that this work was the parts not completed in Rel</w:t>
      </w:r>
      <w:r>
        <w:noBreakHyphen/>
        <w:t>18, but SA WG6 did not request an exception for the work. The SA WG6 Chair replied that this functionality was not considered critical for Rel</w:t>
      </w:r>
      <w:r>
        <w:noBreakHyphen/>
        <w:t>18 and is intended to do this as part of enhancements in Rel</w:t>
      </w:r>
      <w:r>
        <w:noBreakHyphen/>
        <w:t xml:space="preserve">19. SA WG6 were asked to try to define a realistic work load for a Release, rather than overloading and then moving items to the next Release. The SA WG6 Chair explained that the decision whether to take an exception to finish the work or to postpone to the next Release was made near the end of the Release. This new WID was then </w:t>
      </w:r>
      <w:r w:rsidRPr="00C3284B">
        <w:rPr>
          <w:color w:val="FF0000"/>
          <w:lang w:eastAsia="en-US"/>
        </w:rPr>
        <w:t>approved</w:t>
      </w:r>
      <w:r>
        <w:t>.</w:t>
      </w:r>
    </w:p>
    <w:p w14:paraId="66B721AE" w14:textId="77777777" w:rsidR="00BB2860" w:rsidRPr="00EB0339" w:rsidRDefault="00BB2860" w:rsidP="00BB2860">
      <w:r w:rsidRPr="005B25A1">
        <w:rPr>
          <w:b/>
          <w:bCs/>
        </w:rPr>
        <w:t>Status:</w:t>
      </w:r>
      <w:r>
        <w:t xml:space="preserve"> </w:t>
      </w:r>
      <w:r w:rsidRPr="00C3284B">
        <w:rPr>
          <w:color w:val="FF0000"/>
          <w:lang w:eastAsia="en-US"/>
        </w:rPr>
        <w:t>Approved</w:t>
      </w:r>
      <w:r>
        <w:t>.</w:t>
      </w:r>
    </w:p>
    <w:p w14:paraId="3E062192" w14:textId="77777777" w:rsidR="00E00DA6" w:rsidRDefault="007615D6" w:rsidP="000A3FBD">
      <w:pPr>
        <w:pStyle w:val="NormTop"/>
      </w:pPr>
      <w:r>
        <w:rPr>
          <w:color w:val="0000FF"/>
        </w:rPr>
        <w:lastRenderedPageBreak/>
        <w:t>SP-230992</w:t>
      </w:r>
      <w:r w:rsidRPr="00D53282">
        <w:t xml:space="preserve"> </w:t>
      </w:r>
      <w:r>
        <w:t>(WID NEW) New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Objective: Considering the use cases, requirements and deployment options in CAPIF, as well as the current interest on the platform from several parties, the objectives of this work include: 1. Document exemplary usage of CAPIF for the benefit of the Application developer and API provider communities such as: - Onboarding the API invokers. - Publishing service APIs, (e.g., RNAA). 2. Explain CAPIF features and technical aspects for developers. 3. Documentation of use cases relevant to the Application developers and API provider communities as well as external bodies. 4. Usage of relevant OAuth 2.0 flows.  NOTE: The scope of this WID will be limited to Release 18 normative work and will not result in new requirements or additional normative work.</w:t>
      </w:r>
    </w:p>
    <w:p w14:paraId="0C42AEE4" w14:textId="77777777" w:rsidR="007615D6" w:rsidRPr="005B25A1" w:rsidRDefault="007615D6" w:rsidP="007615D6">
      <w:pPr>
        <w:keepNext/>
        <w:keepLines/>
        <w:rPr>
          <w:b/>
          <w:bCs/>
        </w:rPr>
      </w:pPr>
      <w:r w:rsidRPr="005B25A1">
        <w:rPr>
          <w:b/>
          <w:bCs/>
        </w:rPr>
        <w:t>Plenary Discussion:</w:t>
      </w:r>
    </w:p>
    <w:p w14:paraId="753C13ED" w14:textId="30F88BB5" w:rsidR="007615D6" w:rsidRPr="006B7557" w:rsidRDefault="006B7557" w:rsidP="007615D6">
      <w:pPr>
        <w:keepNext/>
        <w:keepLines/>
      </w:pPr>
      <w:r>
        <w:t xml:space="preserve">Nokia asked to clarify the note in the Objective to indicate that this work will not result in new requirements or additional normative work. An additional supporting company was requested and should be added. This was revised in </w:t>
      </w:r>
      <w:r w:rsidRPr="006B7557">
        <w:rPr>
          <w:color w:val="0000FF"/>
        </w:rPr>
        <w:t>SP-231161</w:t>
      </w:r>
      <w:r>
        <w:t xml:space="preserve">, which was </w:t>
      </w:r>
      <w:r w:rsidRPr="00C3284B">
        <w:rPr>
          <w:color w:val="FF0000"/>
          <w:lang w:eastAsia="en-US"/>
        </w:rPr>
        <w:t>approved</w:t>
      </w:r>
      <w:r>
        <w:t>.</w:t>
      </w:r>
    </w:p>
    <w:p w14:paraId="23E7A850" w14:textId="77777777" w:rsidR="006B7557" w:rsidRPr="00EB0339" w:rsidRDefault="006B7557" w:rsidP="006B7557">
      <w:r w:rsidRPr="005B25A1">
        <w:rPr>
          <w:b/>
          <w:bCs/>
        </w:rPr>
        <w:t>Status:</w:t>
      </w:r>
      <w:r>
        <w:t xml:space="preserve"> </w:t>
      </w:r>
      <w:r w:rsidRPr="00C3284B">
        <w:rPr>
          <w:color w:val="FF0000"/>
          <w:lang w:eastAsia="en-US"/>
        </w:rPr>
        <w:t>Approved</w:t>
      </w:r>
      <w:r>
        <w:t>.</w:t>
      </w:r>
    </w:p>
    <w:p w14:paraId="41D002BD" w14:textId="77777777" w:rsidR="00E00DA6" w:rsidRDefault="007615D6" w:rsidP="000A3FBD">
      <w:pPr>
        <w:pStyle w:val="NormTop"/>
      </w:pPr>
      <w:r>
        <w:rPr>
          <w:color w:val="0000FF"/>
        </w:rPr>
        <w:t>SP-230989</w:t>
      </w:r>
      <w:r w:rsidRPr="00D53282">
        <w:t xml:space="preserve"> </w:t>
      </w:r>
      <w:r>
        <w:t>(WID NEW) New WID on SEAL DD (Data Delivery) Phase 2 (Source: SA WG6)</w:t>
      </w:r>
      <w:r>
        <w:br/>
      </w:r>
      <w:r w:rsidRPr="00D53282">
        <w:rPr>
          <w:b/>
        </w:rPr>
        <w:t>Document for:</w:t>
      </w:r>
      <w:r w:rsidRPr="00D53282">
        <w:t xml:space="preserve"> </w:t>
      </w:r>
      <w:r>
        <w:t>Approval</w:t>
      </w:r>
      <w:r>
        <w:br/>
      </w:r>
      <w:r w:rsidRPr="00D53282">
        <w:rPr>
          <w:b/>
        </w:rPr>
        <w:t>Abstract:</w:t>
      </w:r>
      <w:r w:rsidRPr="00D53282">
        <w:t xml:space="preserve"> </w:t>
      </w:r>
      <w:r>
        <w:br/>
        <w:t>Objective: This work item will solve the following technical issues for data delivery support, including: - Support the packet transmission control (e.g., rate adaptation, packet sending time) to improve the network performance and VAL application experience, by considering the network information (e.g. ECN marking for L4S, BAT offset, etc) exposed from 5GS. - Develop the transmission quality assurance mechanism based on the transmission measurement results and/or the network information exposed from 5GS. - Enhance the existing lossless data delivery mechanism to enable corresponding interaction between the SEAL DD server and VAL server (e.g. the connection management and the context synchronization between SEALDD server and VAL server to ensure lossless transmission). - The potential enhancements to the SEALDD architecture (e.g. the relationship with NRM server).</w:t>
      </w:r>
    </w:p>
    <w:p w14:paraId="6405DFFB" w14:textId="77777777" w:rsidR="007615D6" w:rsidRPr="005B25A1" w:rsidRDefault="007615D6" w:rsidP="007615D6">
      <w:pPr>
        <w:keepNext/>
        <w:keepLines/>
        <w:rPr>
          <w:b/>
          <w:bCs/>
        </w:rPr>
      </w:pPr>
      <w:r w:rsidRPr="005B25A1">
        <w:rPr>
          <w:b/>
          <w:bCs/>
        </w:rPr>
        <w:t>Plenary Discussion:</w:t>
      </w:r>
    </w:p>
    <w:p w14:paraId="6774A3D4" w14:textId="77777777" w:rsidR="00494C7B" w:rsidRPr="003A7855" w:rsidRDefault="00494C7B" w:rsidP="00494C7B">
      <w:pPr>
        <w:keepNext/>
        <w:keepLines/>
      </w:pPr>
      <w:r>
        <w:t xml:space="preserve">This new WID was reviewed and </w:t>
      </w:r>
      <w:r w:rsidRPr="00C3284B">
        <w:rPr>
          <w:color w:val="FF0000"/>
          <w:lang w:eastAsia="en-US"/>
        </w:rPr>
        <w:t>approved</w:t>
      </w:r>
      <w:r>
        <w:t>.</w:t>
      </w:r>
    </w:p>
    <w:p w14:paraId="00BDEF09" w14:textId="77777777" w:rsidR="00494C7B" w:rsidRPr="00EB0339" w:rsidRDefault="00494C7B" w:rsidP="00494C7B">
      <w:r w:rsidRPr="005B25A1">
        <w:rPr>
          <w:b/>
          <w:bCs/>
        </w:rPr>
        <w:t>Status:</w:t>
      </w:r>
      <w:r>
        <w:t xml:space="preserve"> </w:t>
      </w:r>
      <w:r w:rsidRPr="00C3284B">
        <w:rPr>
          <w:color w:val="FF0000"/>
          <w:lang w:eastAsia="en-US"/>
        </w:rPr>
        <w:t>Approved</w:t>
      </w:r>
      <w:r>
        <w:t>.</w:t>
      </w:r>
    </w:p>
    <w:p w14:paraId="7839CC18" w14:textId="77777777" w:rsidR="00E604CC" w:rsidRDefault="00E604CC" w:rsidP="00BB3F37"/>
    <w:p w14:paraId="5C579CA5" w14:textId="77777777" w:rsidR="007615D6" w:rsidRDefault="007615D6" w:rsidP="0010433C">
      <w:pPr>
        <w:pStyle w:val="Heading2"/>
      </w:pPr>
      <w:bookmarkStart w:id="74" w:name="_Toc145733805"/>
      <w:r>
        <w:t>6.6</w:t>
      </w:r>
      <w:r>
        <w:tab/>
        <w:t>Revised Release 19 Study Item and Work Item Descriptions</w:t>
      </w:r>
      <w:bookmarkEnd w:id="74"/>
    </w:p>
    <w:p w14:paraId="28213D62" w14:textId="77777777" w:rsidR="007615D6" w:rsidRDefault="007615D6" w:rsidP="005A50C0">
      <w:pPr>
        <w:pStyle w:val="Heading3"/>
      </w:pPr>
      <w:bookmarkStart w:id="75" w:name="_Toc145733806"/>
      <w:r>
        <w:t>6.6.1</w:t>
      </w:r>
      <w:r>
        <w:tab/>
        <w:t>SA WG1 Revised Release 19 Work Item Descriptions</w:t>
      </w:r>
      <w:bookmarkEnd w:id="75"/>
    </w:p>
    <w:p w14:paraId="1E3CB178" w14:textId="77777777" w:rsidR="00E604CC" w:rsidRDefault="00000000" w:rsidP="00BB3F37">
      <w:r>
        <w:t>There were no contributions to this agenda item.</w:t>
      </w:r>
    </w:p>
    <w:p w14:paraId="19710C68" w14:textId="77777777" w:rsidR="00E604CC" w:rsidRDefault="00E604CC" w:rsidP="00BB3F37"/>
    <w:p w14:paraId="20F5B405" w14:textId="77777777" w:rsidR="007615D6" w:rsidRDefault="007615D6" w:rsidP="005A50C0">
      <w:pPr>
        <w:pStyle w:val="Heading3"/>
      </w:pPr>
      <w:bookmarkStart w:id="76" w:name="_Toc145733807"/>
      <w:r>
        <w:t>6.6.2</w:t>
      </w:r>
      <w:r>
        <w:tab/>
        <w:t>SA WG2 Revised Release 19 Work Item Descriptions</w:t>
      </w:r>
      <w:bookmarkEnd w:id="76"/>
    </w:p>
    <w:p w14:paraId="0D07ED2D" w14:textId="77777777" w:rsidR="00E604CC" w:rsidRDefault="00000000" w:rsidP="00BB3F37">
      <w:r>
        <w:t>There were no contributions to this agenda item.</w:t>
      </w:r>
    </w:p>
    <w:p w14:paraId="04228429" w14:textId="77777777" w:rsidR="00E604CC" w:rsidRDefault="00E604CC" w:rsidP="00BB3F37"/>
    <w:p w14:paraId="3B34BDD6" w14:textId="77777777" w:rsidR="007615D6" w:rsidRDefault="007615D6" w:rsidP="005A50C0">
      <w:pPr>
        <w:pStyle w:val="Heading3"/>
      </w:pPr>
      <w:bookmarkStart w:id="77" w:name="_Toc145733808"/>
      <w:r>
        <w:t>6.6.3</w:t>
      </w:r>
      <w:r>
        <w:tab/>
        <w:t>SA WG3 and SA WG3 LI Revised Release 19 Work Item Descriptions</w:t>
      </w:r>
      <w:bookmarkEnd w:id="77"/>
    </w:p>
    <w:p w14:paraId="71638345" w14:textId="77777777" w:rsidR="00E604CC" w:rsidRDefault="00000000" w:rsidP="00BB3F37">
      <w:r>
        <w:t>There were no contributions to this agenda item.</w:t>
      </w:r>
    </w:p>
    <w:p w14:paraId="11AFE7AE" w14:textId="77777777" w:rsidR="00E604CC" w:rsidRDefault="00E604CC" w:rsidP="00BB3F37"/>
    <w:p w14:paraId="2457AA32" w14:textId="77777777" w:rsidR="007615D6" w:rsidRDefault="007615D6" w:rsidP="005A50C0">
      <w:pPr>
        <w:pStyle w:val="Heading3"/>
      </w:pPr>
      <w:bookmarkStart w:id="78" w:name="_Toc145733809"/>
      <w:r>
        <w:t>6.6.4</w:t>
      </w:r>
      <w:r>
        <w:tab/>
        <w:t>SA WG4 Revised Release 19 Work Item Descriptions</w:t>
      </w:r>
      <w:bookmarkEnd w:id="78"/>
    </w:p>
    <w:p w14:paraId="52290B8B" w14:textId="77777777" w:rsidR="00E604CC" w:rsidRDefault="00000000" w:rsidP="00BB3F37">
      <w:r>
        <w:t>There were no contributions to this agenda item.</w:t>
      </w:r>
    </w:p>
    <w:p w14:paraId="0BACA300" w14:textId="77777777" w:rsidR="00E604CC" w:rsidRDefault="00E604CC" w:rsidP="00BB3F37"/>
    <w:p w14:paraId="78F5DFC2" w14:textId="77777777" w:rsidR="007615D6" w:rsidRDefault="007615D6" w:rsidP="005A50C0">
      <w:pPr>
        <w:pStyle w:val="Heading3"/>
      </w:pPr>
      <w:bookmarkStart w:id="79" w:name="_Toc145733810"/>
      <w:r>
        <w:lastRenderedPageBreak/>
        <w:t>6.6.5</w:t>
      </w:r>
      <w:r>
        <w:tab/>
        <w:t>SA WG5 Revised Release 19 Work Item Descriptions</w:t>
      </w:r>
      <w:bookmarkEnd w:id="79"/>
    </w:p>
    <w:p w14:paraId="0B960E7D" w14:textId="77777777" w:rsidR="00E604CC" w:rsidRDefault="00000000" w:rsidP="00BB3F37">
      <w:r>
        <w:t>There were no contributions to this agenda item.</w:t>
      </w:r>
    </w:p>
    <w:p w14:paraId="16B69260" w14:textId="77777777" w:rsidR="00E604CC" w:rsidRDefault="00E604CC" w:rsidP="00BB3F37"/>
    <w:p w14:paraId="751A32DB" w14:textId="77777777" w:rsidR="007615D6" w:rsidRDefault="007615D6" w:rsidP="005A50C0">
      <w:pPr>
        <w:pStyle w:val="Heading3"/>
      </w:pPr>
      <w:bookmarkStart w:id="80" w:name="_Toc145733811"/>
      <w:r>
        <w:t>6.6.6</w:t>
      </w:r>
      <w:r>
        <w:tab/>
        <w:t>SA WG6 Revised Release 19 Work Item Descriptions</w:t>
      </w:r>
      <w:bookmarkEnd w:id="80"/>
    </w:p>
    <w:p w14:paraId="091DEE6D" w14:textId="77777777" w:rsidR="00E00DA6" w:rsidRDefault="007615D6" w:rsidP="000A3FBD">
      <w:pPr>
        <w:pStyle w:val="NormTop"/>
      </w:pPr>
      <w:r>
        <w:rPr>
          <w:color w:val="0000FF"/>
        </w:rPr>
        <w:t>SP-230988</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Updates Supporting companies.</w:t>
      </w:r>
    </w:p>
    <w:p w14:paraId="5C50909B" w14:textId="77777777" w:rsidR="007615D6" w:rsidRPr="005B25A1" w:rsidRDefault="007615D6" w:rsidP="007615D6">
      <w:pPr>
        <w:keepNext/>
        <w:keepLines/>
        <w:rPr>
          <w:b/>
          <w:bCs/>
        </w:rPr>
      </w:pPr>
      <w:r w:rsidRPr="005B25A1">
        <w:rPr>
          <w:b/>
          <w:bCs/>
        </w:rPr>
        <w:t>Plenary Discussion:</w:t>
      </w:r>
    </w:p>
    <w:p w14:paraId="19C86F51" w14:textId="6F2E5F86" w:rsidR="007615D6" w:rsidRPr="00E85414" w:rsidRDefault="00E85414" w:rsidP="007615D6">
      <w:pPr>
        <w:keepNext/>
        <w:keepLines/>
      </w:pPr>
      <w:r>
        <w:t xml:space="preserve">This revised WID was </w:t>
      </w:r>
      <w:r w:rsidRPr="00C3284B">
        <w:rPr>
          <w:color w:val="FF0000"/>
          <w:lang w:eastAsia="en-US"/>
        </w:rPr>
        <w:t>approved</w:t>
      </w:r>
      <w:r>
        <w:t>.</w:t>
      </w:r>
    </w:p>
    <w:p w14:paraId="39632435" w14:textId="2F659CDC" w:rsidR="007615D6" w:rsidRPr="00EB0339" w:rsidRDefault="007615D6" w:rsidP="007615D6">
      <w:r w:rsidRPr="005B25A1">
        <w:rPr>
          <w:b/>
          <w:bCs/>
        </w:rPr>
        <w:t>Status:</w:t>
      </w:r>
      <w:r>
        <w:t xml:space="preserve"> </w:t>
      </w:r>
      <w:r w:rsidR="00E85414" w:rsidRPr="00C3284B">
        <w:rPr>
          <w:color w:val="FF0000"/>
          <w:lang w:eastAsia="en-US"/>
        </w:rPr>
        <w:t>Approved</w:t>
      </w:r>
      <w:r w:rsidR="00E85414">
        <w:t>.</w:t>
      </w:r>
    </w:p>
    <w:p w14:paraId="24118E8E" w14:textId="77777777" w:rsidR="00E604CC" w:rsidRDefault="00E604CC" w:rsidP="00BB3F37"/>
    <w:p w14:paraId="5096B5B3" w14:textId="77777777" w:rsidR="007615D6" w:rsidRDefault="007615D6" w:rsidP="0010433C">
      <w:pPr>
        <w:pStyle w:val="Heading2"/>
      </w:pPr>
      <w:bookmarkStart w:id="81" w:name="_Toc145733812"/>
      <w:r>
        <w:t>6.7</w:t>
      </w:r>
      <w:r>
        <w:tab/>
        <w:t>Specifications for Information</w:t>
      </w:r>
      <w:bookmarkEnd w:id="81"/>
    </w:p>
    <w:p w14:paraId="40C5853F" w14:textId="77777777" w:rsidR="007615D6" w:rsidRDefault="007615D6" w:rsidP="005A50C0">
      <w:pPr>
        <w:pStyle w:val="Heading3"/>
      </w:pPr>
      <w:bookmarkStart w:id="82" w:name="_Toc145733813"/>
      <w:r>
        <w:t>6.7.1</w:t>
      </w:r>
      <w:r>
        <w:tab/>
        <w:t>SA WG1 Specifications for Information</w:t>
      </w:r>
      <w:bookmarkEnd w:id="82"/>
    </w:p>
    <w:p w14:paraId="749586F8" w14:textId="77777777" w:rsidR="00E00DA6" w:rsidRDefault="007615D6" w:rsidP="000A3FBD">
      <w:pPr>
        <w:pStyle w:val="NormTop"/>
      </w:pPr>
      <w:r>
        <w:rPr>
          <w:color w:val="0000FF"/>
        </w:rPr>
        <w:t>SP-231018</w:t>
      </w:r>
      <w:r w:rsidRPr="00D53282">
        <w:t xml:space="preserve"> </w:t>
      </w:r>
      <w:r>
        <w:t>(DRAFT TR) TS 22.156 on Localized Mobile Metaverse Services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TS 22.156 has advanced and is provided to TSG SA for information. This TS provides Stage 1 normative service and performance requirements for diverse service enablers to enhance XR-based services. The term 'metaverse' in the title of the present document embraces the broader implications of AR and VR. Service enablers considered in this document include: - Localized mobile metaverse service functionality; - Avatar-based real-time communication functionality; - Digital asset management functionality; - Operation efficiency, exposure, coordination of mobile metaverse services. Changes since last presentation to TSG SA: This is the first presentation of TS 22.156 to TSG SA. Outstanding Issues: Additional conclusions agreed at SA WG1 103 will be proposed as pCRs to TS 22.156. Removal of Editor's Notes. Alignment with TS 22.261. Clean up of TS 22.156. Contentious Issues: None.</w:t>
      </w:r>
    </w:p>
    <w:p w14:paraId="2767C411" w14:textId="77777777" w:rsidR="007615D6" w:rsidRPr="005B25A1" w:rsidRDefault="007615D6" w:rsidP="007615D6">
      <w:pPr>
        <w:keepNext/>
        <w:keepLines/>
        <w:rPr>
          <w:b/>
          <w:bCs/>
        </w:rPr>
      </w:pPr>
      <w:r w:rsidRPr="005B25A1">
        <w:rPr>
          <w:b/>
          <w:bCs/>
        </w:rPr>
        <w:t>Plenary Discussion:</w:t>
      </w:r>
    </w:p>
    <w:p w14:paraId="52D99046" w14:textId="2B66A29F" w:rsidR="007615D6" w:rsidRPr="00E85414" w:rsidRDefault="00E85414" w:rsidP="007615D6">
      <w:pPr>
        <w:keepNext/>
        <w:keepLines/>
      </w:pPr>
      <w:r>
        <w:t xml:space="preserve">This TR was </w:t>
      </w:r>
      <w:r w:rsidRPr="00C3284B">
        <w:rPr>
          <w:color w:val="0000FF"/>
        </w:rPr>
        <w:t>noted</w:t>
      </w:r>
      <w:r>
        <w:t>.</w:t>
      </w:r>
    </w:p>
    <w:p w14:paraId="7F80ADEF" w14:textId="0959D1E0" w:rsidR="007615D6" w:rsidRPr="00EB0339" w:rsidRDefault="007615D6" w:rsidP="007615D6">
      <w:r w:rsidRPr="005B25A1">
        <w:rPr>
          <w:b/>
          <w:bCs/>
        </w:rPr>
        <w:t>Status:</w:t>
      </w:r>
      <w:r>
        <w:t xml:space="preserve"> </w:t>
      </w:r>
      <w:r w:rsidR="00E85414" w:rsidRPr="00C3284B">
        <w:rPr>
          <w:color w:val="0000FF"/>
        </w:rPr>
        <w:t>Noted</w:t>
      </w:r>
      <w:r w:rsidR="00E85414">
        <w:t>.</w:t>
      </w:r>
    </w:p>
    <w:p w14:paraId="069DA83B" w14:textId="77777777" w:rsidR="00E00DA6" w:rsidRDefault="007615D6" w:rsidP="000A3FBD">
      <w:pPr>
        <w:pStyle w:val="NormTop"/>
      </w:pPr>
      <w:r>
        <w:rPr>
          <w:color w:val="0000FF"/>
        </w:rPr>
        <w:t>SP-231014</w:t>
      </w:r>
      <w:r w:rsidRPr="00D53282">
        <w:t xml:space="preserve"> </w:t>
      </w:r>
      <w:r>
        <w:t>(DRAFT TS) TS 22.137 on Integrated Sensing and Communication (Sensing)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TS 22.137 describes the functional and performance requirements for 5G wireless sensing service, including: - Overview of sensing service and operation; - Functional requirements for sensing; - Performance requirements (KPIs) for sensing. The work has progressed and is provided to TSG SA for information. Changes since last presentation to SA: First presentation to SA. Completion rate 80%. Outstanding Issues: Additional functional requirements from the TR on FS_Sensing will be introduced. Contentious Issues: None.</w:t>
      </w:r>
    </w:p>
    <w:p w14:paraId="694BA364" w14:textId="77777777" w:rsidR="007615D6" w:rsidRPr="005B25A1" w:rsidRDefault="007615D6" w:rsidP="007615D6">
      <w:pPr>
        <w:keepNext/>
        <w:keepLines/>
        <w:rPr>
          <w:b/>
          <w:bCs/>
        </w:rPr>
      </w:pPr>
      <w:r w:rsidRPr="005B25A1">
        <w:rPr>
          <w:b/>
          <w:bCs/>
        </w:rPr>
        <w:t>Plenary Discussion:</w:t>
      </w:r>
    </w:p>
    <w:p w14:paraId="1C7A3B40" w14:textId="0D9D0007" w:rsidR="00E85414" w:rsidRPr="00E85414" w:rsidRDefault="00E85414" w:rsidP="00E85414">
      <w:pPr>
        <w:keepNext/>
        <w:keepLines/>
      </w:pPr>
      <w:r>
        <w:t xml:space="preserve">This TS was </w:t>
      </w:r>
      <w:r w:rsidRPr="00C3284B">
        <w:rPr>
          <w:color w:val="0000FF"/>
        </w:rPr>
        <w:t>noted</w:t>
      </w:r>
      <w:r>
        <w:t>.</w:t>
      </w:r>
    </w:p>
    <w:p w14:paraId="183FBD1A" w14:textId="77777777" w:rsidR="00E85414" w:rsidRPr="00EB0339" w:rsidRDefault="00E85414" w:rsidP="00E85414">
      <w:r w:rsidRPr="005B25A1">
        <w:rPr>
          <w:b/>
          <w:bCs/>
        </w:rPr>
        <w:t>Status:</w:t>
      </w:r>
      <w:r>
        <w:t xml:space="preserve"> </w:t>
      </w:r>
      <w:r w:rsidRPr="00C3284B">
        <w:rPr>
          <w:color w:val="0000FF"/>
        </w:rPr>
        <w:t>Noted</w:t>
      </w:r>
      <w:r>
        <w:t>.</w:t>
      </w:r>
    </w:p>
    <w:p w14:paraId="5AFC1319" w14:textId="77777777" w:rsidR="00E604CC" w:rsidRDefault="00E604CC" w:rsidP="00BB3F37"/>
    <w:p w14:paraId="13759222" w14:textId="77777777" w:rsidR="007615D6" w:rsidRDefault="007615D6" w:rsidP="005A50C0">
      <w:pPr>
        <w:pStyle w:val="Heading3"/>
      </w:pPr>
      <w:bookmarkStart w:id="83" w:name="_Toc145733814"/>
      <w:r>
        <w:t>6.7.2</w:t>
      </w:r>
      <w:r>
        <w:tab/>
        <w:t>SA WG2 Specifications for Information</w:t>
      </w:r>
      <w:bookmarkEnd w:id="83"/>
    </w:p>
    <w:p w14:paraId="2073D2FB" w14:textId="77777777" w:rsidR="00E604CC" w:rsidRDefault="00000000" w:rsidP="00BB3F37">
      <w:r>
        <w:t>There were no contributions to this agenda item.</w:t>
      </w:r>
    </w:p>
    <w:p w14:paraId="1671BC9B" w14:textId="77777777" w:rsidR="00E604CC" w:rsidRDefault="00E604CC" w:rsidP="00BB3F37"/>
    <w:p w14:paraId="245D3C7C" w14:textId="77777777" w:rsidR="007615D6" w:rsidRDefault="007615D6" w:rsidP="005A50C0">
      <w:pPr>
        <w:pStyle w:val="Heading3"/>
      </w:pPr>
      <w:bookmarkStart w:id="84" w:name="_Toc145733815"/>
      <w:r>
        <w:lastRenderedPageBreak/>
        <w:t>6.7.3</w:t>
      </w:r>
      <w:r>
        <w:tab/>
        <w:t>SA WG3 and SA WG3 LI Specifications for Information</w:t>
      </w:r>
      <w:bookmarkEnd w:id="84"/>
    </w:p>
    <w:p w14:paraId="27E6210A" w14:textId="77777777" w:rsidR="00E604CC" w:rsidRDefault="00000000" w:rsidP="00BB3F37">
      <w:r>
        <w:t>There were no contributions to this agenda item.</w:t>
      </w:r>
    </w:p>
    <w:p w14:paraId="428E34C1" w14:textId="77777777" w:rsidR="00E604CC" w:rsidRDefault="00E604CC" w:rsidP="00BB3F37"/>
    <w:p w14:paraId="648AABD3" w14:textId="77777777" w:rsidR="007615D6" w:rsidRDefault="007615D6" w:rsidP="005A50C0">
      <w:pPr>
        <w:pStyle w:val="Heading3"/>
      </w:pPr>
      <w:bookmarkStart w:id="85" w:name="_Toc145733816"/>
      <w:r>
        <w:t>6.7.4</w:t>
      </w:r>
      <w:r>
        <w:tab/>
        <w:t>SA WG4 Specifications for Information</w:t>
      </w:r>
      <w:bookmarkEnd w:id="85"/>
    </w:p>
    <w:p w14:paraId="36EEA415" w14:textId="77777777" w:rsidR="00E00DA6" w:rsidRDefault="007615D6" w:rsidP="000A3FBD">
      <w:pPr>
        <w:pStyle w:val="NormTop"/>
      </w:pPr>
      <w:r>
        <w:rPr>
          <w:color w:val="0000FF"/>
        </w:rPr>
        <w:t>SP-230982</w:t>
      </w:r>
      <w:r w:rsidRPr="00D53282">
        <w:t xml:space="preserve"> </w:t>
      </w:r>
      <w:r>
        <w:t>(DRAFT TR) TR 26.941-100 - Network Slicing Extensions for 5G media services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covers key issues, candidate solutions, and potential requirements for supporting network slicing with 5GMS architecture. The technical report reviews network slicing standardization, and describes different slice management processes that are relevant for specifying media streaming aspects of network slicing. The technical report also documents relevant scenarios and use cases related to media streaming that can be addressed using network slicing. The report specifies collaboration options for downlink media streaming based on network slicing usage scenarios by the MNOs. Further, the technical report identifies key issues related to service provisioning, migration of media flows to alternate network slices (because of slice service continuity issues) and bootstrapping application invocation on network slice. Candidate solutions to some of the above key issues are outlined. Changes since last presentation to SA#100-e: This is the first presentation to SA. Outstanding Issues: The remaining work includes the following items: 1. Impact of network slice replacement procedure on 5G Media Streaming. 2. Proposed updates to 5GMS procedures and data model definitions to support network slicing. 3. Summary of candidate solutions for each Key Issue, including assessment of feasibility. 4. Overall conclusion and recommendations for normative work. Contentious Issues: None foreseen.</w:t>
      </w:r>
    </w:p>
    <w:p w14:paraId="7C1978B7" w14:textId="77777777" w:rsidR="007615D6" w:rsidRPr="005B25A1" w:rsidRDefault="007615D6" w:rsidP="007615D6">
      <w:pPr>
        <w:keepNext/>
        <w:keepLines/>
        <w:rPr>
          <w:b/>
          <w:bCs/>
        </w:rPr>
      </w:pPr>
      <w:r w:rsidRPr="005B25A1">
        <w:rPr>
          <w:b/>
          <w:bCs/>
        </w:rPr>
        <w:t>Plenary Discussion:</w:t>
      </w:r>
    </w:p>
    <w:p w14:paraId="6046406C" w14:textId="77777777" w:rsidR="00E85414" w:rsidRPr="00E85414" w:rsidRDefault="00E85414" w:rsidP="00E85414">
      <w:pPr>
        <w:keepNext/>
        <w:keepLines/>
      </w:pPr>
      <w:r>
        <w:t xml:space="preserve">This TR was </w:t>
      </w:r>
      <w:r w:rsidRPr="00C3284B">
        <w:rPr>
          <w:color w:val="0000FF"/>
        </w:rPr>
        <w:t>noted</w:t>
      </w:r>
      <w:r>
        <w:t>.</w:t>
      </w:r>
    </w:p>
    <w:p w14:paraId="02224EFF" w14:textId="77777777" w:rsidR="00E85414" w:rsidRPr="00EB0339" w:rsidRDefault="00E85414" w:rsidP="00E85414">
      <w:r w:rsidRPr="005B25A1">
        <w:rPr>
          <w:b/>
          <w:bCs/>
        </w:rPr>
        <w:t>Status:</w:t>
      </w:r>
      <w:r>
        <w:t xml:space="preserve"> </w:t>
      </w:r>
      <w:r w:rsidRPr="00C3284B">
        <w:rPr>
          <w:color w:val="0000FF"/>
        </w:rPr>
        <w:t>Noted</w:t>
      </w:r>
      <w:r>
        <w:t>.</w:t>
      </w:r>
    </w:p>
    <w:p w14:paraId="5061E480" w14:textId="77777777" w:rsidR="00E00DA6" w:rsidRDefault="007615D6" w:rsidP="000A3FBD">
      <w:pPr>
        <w:pStyle w:val="NormTop"/>
      </w:pPr>
      <w:r>
        <w:rPr>
          <w:color w:val="0000FF"/>
        </w:rPr>
        <w:t>SP-230981</w:t>
      </w:r>
      <w:r w:rsidRPr="00D53282">
        <w:t xml:space="preserve"> </w:t>
      </w:r>
      <w:r>
        <w:t>(DRAFT TS) TS 26.250-100 - Codec for Immersive Voice and Audio Services - General overview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TS26.250 (Codec for Immersive Voice and Audio Services; General overview) contains: - General overview including overview figures of audio processing functions on transmit and receiving sides - Introductions and references to major components of IVAS set of specifications such as Transcoding functions, Rendering, C-code, Test sequences, Discontinuous Transmission, Error concealment of lost frames, etc.  Changes since last presentation to SA Meeting: First presentation to SA Meeting. Outstanding Issues: None. Contentious Issues: None.</w:t>
      </w:r>
    </w:p>
    <w:p w14:paraId="5687EEB2" w14:textId="77777777" w:rsidR="007615D6" w:rsidRPr="005B25A1" w:rsidRDefault="007615D6" w:rsidP="007615D6">
      <w:pPr>
        <w:keepNext/>
        <w:keepLines/>
        <w:rPr>
          <w:b/>
          <w:bCs/>
        </w:rPr>
      </w:pPr>
      <w:r w:rsidRPr="005B25A1">
        <w:rPr>
          <w:b/>
          <w:bCs/>
        </w:rPr>
        <w:t>Plenary Discussion:</w:t>
      </w:r>
    </w:p>
    <w:p w14:paraId="793D455B" w14:textId="0EA4EDE5" w:rsidR="00E85414" w:rsidRPr="00E85414" w:rsidRDefault="00E85414" w:rsidP="00E85414">
      <w:pPr>
        <w:keepNext/>
        <w:keepLines/>
      </w:pPr>
      <w:r>
        <w:t xml:space="preserve">This TS was </w:t>
      </w:r>
      <w:r w:rsidRPr="00C3284B">
        <w:rPr>
          <w:color w:val="0000FF"/>
        </w:rPr>
        <w:t>noted</w:t>
      </w:r>
      <w:r>
        <w:t>.</w:t>
      </w:r>
    </w:p>
    <w:p w14:paraId="3E9AA128" w14:textId="77777777" w:rsidR="00E85414" w:rsidRPr="00EB0339" w:rsidRDefault="00E85414" w:rsidP="00E85414">
      <w:r w:rsidRPr="005B25A1">
        <w:rPr>
          <w:b/>
          <w:bCs/>
        </w:rPr>
        <w:t>Status:</w:t>
      </w:r>
      <w:r>
        <w:t xml:space="preserve"> </w:t>
      </w:r>
      <w:r w:rsidRPr="00C3284B">
        <w:rPr>
          <w:color w:val="0000FF"/>
        </w:rPr>
        <w:t>Noted</w:t>
      </w:r>
      <w:r>
        <w:t>.</w:t>
      </w:r>
    </w:p>
    <w:p w14:paraId="25345022" w14:textId="77777777" w:rsidR="00E604CC" w:rsidRDefault="00E604CC" w:rsidP="00BB3F37"/>
    <w:p w14:paraId="62F2DDA0" w14:textId="77777777" w:rsidR="007615D6" w:rsidRDefault="007615D6" w:rsidP="005A50C0">
      <w:pPr>
        <w:pStyle w:val="Heading3"/>
      </w:pPr>
      <w:bookmarkStart w:id="86" w:name="_Toc145733817"/>
      <w:r>
        <w:lastRenderedPageBreak/>
        <w:t>6.7.5</w:t>
      </w:r>
      <w:r>
        <w:tab/>
        <w:t>SA WG5 Specifications for Information</w:t>
      </w:r>
      <w:bookmarkEnd w:id="86"/>
    </w:p>
    <w:p w14:paraId="1A2D3997" w14:textId="77777777" w:rsidR="00E00DA6" w:rsidRDefault="007615D6" w:rsidP="000A3FBD">
      <w:pPr>
        <w:pStyle w:val="NormTop"/>
      </w:pPr>
      <w:r>
        <w:rPr>
          <w:color w:val="0000FF"/>
        </w:rPr>
        <w:t>SP-230935</w:t>
      </w:r>
      <w:r w:rsidRPr="00D53282">
        <w:t xml:space="preserve"> </w:t>
      </w:r>
      <w:r>
        <w:t>(DRAFT TR) Draft TR 28.844 Study on charging aspects of satellite in the 5G System (5GS)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It is the TR of Rel-18 study on charging aspects of satellite in 5GS, to investigate in terms of Satellite access charging. The present document specifies potential use cases, requirements, and solutions for the satellite access charging. The charging information used for satellite access charging under the converged charging service exposed by CHF over Nchf, as well as corresponding CHF CDRs dedicated functional description, are studied. Changes since last presentation to SA Meeting #100: This is the first presentation to SA. Outstanding Issues: None Contentious Issues: None.</w:t>
      </w:r>
    </w:p>
    <w:p w14:paraId="54071000" w14:textId="77777777" w:rsidR="007615D6" w:rsidRPr="005B25A1" w:rsidRDefault="007615D6" w:rsidP="007615D6">
      <w:pPr>
        <w:keepNext/>
        <w:keepLines/>
        <w:rPr>
          <w:b/>
          <w:bCs/>
        </w:rPr>
      </w:pPr>
      <w:r w:rsidRPr="005B25A1">
        <w:rPr>
          <w:b/>
          <w:bCs/>
        </w:rPr>
        <w:t>Plenary Discussion:</w:t>
      </w:r>
    </w:p>
    <w:p w14:paraId="4D255811" w14:textId="77777777" w:rsidR="00E85414" w:rsidRPr="00E85414" w:rsidRDefault="00E85414" w:rsidP="00E85414">
      <w:pPr>
        <w:keepNext/>
        <w:keepLines/>
      </w:pPr>
      <w:r>
        <w:t xml:space="preserve">This TR was </w:t>
      </w:r>
      <w:r w:rsidRPr="00C3284B">
        <w:rPr>
          <w:color w:val="0000FF"/>
        </w:rPr>
        <w:t>noted</w:t>
      </w:r>
      <w:r>
        <w:t>.</w:t>
      </w:r>
    </w:p>
    <w:p w14:paraId="2CB06A88" w14:textId="77777777" w:rsidR="00E85414" w:rsidRPr="00EB0339" w:rsidRDefault="00E85414" w:rsidP="00E85414">
      <w:r w:rsidRPr="005B25A1">
        <w:rPr>
          <w:b/>
          <w:bCs/>
        </w:rPr>
        <w:t>Status:</w:t>
      </w:r>
      <w:r>
        <w:t xml:space="preserve"> </w:t>
      </w:r>
      <w:r w:rsidRPr="00C3284B">
        <w:rPr>
          <w:color w:val="0000FF"/>
        </w:rPr>
        <w:t>Noted</w:t>
      </w:r>
      <w:r>
        <w:t>.</w:t>
      </w:r>
    </w:p>
    <w:p w14:paraId="4C31B44E" w14:textId="77777777" w:rsidR="00E00DA6" w:rsidRDefault="007615D6" w:rsidP="000A3FBD">
      <w:pPr>
        <w:pStyle w:val="NormTop"/>
      </w:pPr>
      <w:r>
        <w:rPr>
          <w:color w:val="0000FF"/>
        </w:rPr>
        <w:t>SP-230931</w:t>
      </w:r>
      <w:r w:rsidRPr="00D53282">
        <w:t xml:space="preserve"> </w:t>
      </w:r>
      <w:r>
        <w:t>(DRAFT TS) Draft TS 28.203 Charging management; Network slice admission control charging in the 5G System (5GS)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specifies the Converged Charging description for Network Slice Admission Control charging, based on Network Slice Admission Control Function (NSACF) of 5GS architecture, for number of registered UEs and number of PDU Sessions per network slice. The specification covers the converged charging architecture, charging principles and scenarios. The related procedures, and charging information used under the converged charging service exposed by CHF over Nchf, as well as corresponding CHF CDRs dedicated functional description, are also specified. Changes since last presentation to SA Meeting #100: This is the first presentation to SA. Outstanding Issues: None Contentious Issues: None.</w:t>
      </w:r>
    </w:p>
    <w:p w14:paraId="29DF0002" w14:textId="77777777" w:rsidR="007615D6" w:rsidRPr="005B25A1" w:rsidRDefault="007615D6" w:rsidP="007615D6">
      <w:pPr>
        <w:keepNext/>
        <w:keepLines/>
        <w:rPr>
          <w:b/>
          <w:bCs/>
        </w:rPr>
      </w:pPr>
      <w:r w:rsidRPr="005B25A1">
        <w:rPr>
          <w:b/>
          <w:bCs/>
        </w:rPr>
        <w:t>Plenary Discussion:</w:t>
      </w:r>
    </w:p>
    <w:p w14:paraId="06F39B88" w14:textId="671B9415" w:rsidR="00E85414" w:rsidRPr="00E85414" w:rsidRDefault="00E85414" w:rsidP="00E85414">
      <w:pPr>
        <w:keepNext/>
        <w:keepLines/>
      </w:pPr>
      <w:r>
        <w:t xml:space="preserve">This TS was </w:t>
      </w:r>
      <w:r w:rsidRPr="00C3284B">
        <w:rPr>
          <w:color w:val="0000FF"/>
        </w:rPr>
        <w:t>noted</w:t>
      </w:r>
      <w:r>
        <w:t>.</w:t>
      </w:r>
    </w:p>
    <w:p w14:paraId="4AA265C1" w14:textId="77777777" w:rsidR="00E85414" w:rsidRPr="00EB0339" w:rsidRDefault="00E85414" w:rsidP="00E85414">
      <w:r w:rsidRPr="005B25A1">
        <w:rPr>
          <w:b/>
          <w:bCs/>
        </w:rPr>
        <w:t>Status:</w:t>
      </w:r>
      <w:r>
        <w:t xml:space="preserve"> </w:t>
      </w:r>
      <w:r w:rsidRPr="00C3284B">
        <w:rPr>
          <w:color w:val="0000FF"/>
        </w:rPr>
        <w:t>Noted</w:t>
      </w:r>
      <w:r>
        <w:t>.</w:t>
      </w:r>
    </w:p>
    <w:p w14:paraId="3ED3F621" w14:textId="77777777" w:rsidR="00E604CC" w:rsidRDefault="00E604CC" w:rsidP="00BB3F37"/>
    <w:p w14:paraId="64961E49" w14:textId="77777777" w:rsidR="007615D6" w:rsidRDefault="007615D6" w:rsidP="005A50C0">
      <w:pPr>
        <w:pStyle w:val="Heading3"/>
      </w:pPr>
      <w:bookmarkStart w:id="87" w:name="_Toc145733818"/>
      <w:r>
        <w:t>6.7.6</w:t>
      </w:r>
      <w:r>
        <w:tab/>
        <w:t>SA WG6 Specifications for Information</w:t>
      </w:r>
      <w:bookmarkEnd w:id="87"/>
    </w:p>
    <w:p w14:paraId="6E14CF9A" w14:textId="77777777" w:rsidR="00E00DA6" w:rsidRDefault="007615D6" w:rsidP="000A3FBD">
      <w:pPr>
        <w:pStyle w:val="NormTop"/>
      </w:pPr>
      <w:r>
        <w:rPr>
          <w:color w:val="0000FF"/>
        </w:rPr>
        <w:t>SP-230986</w:t>
      </w:r>
      <w:r w:rsidRPr="00D53282">
        <w:t xml:space="preserve"> </w:t>
      </w:r>
      <w:r>
        <w:t>(DRAFT TR) Presentation of TR 23.958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In SA#97E, the WID was approved in SP-220990. Following the agreed objective of the WID, SA WG6 provides the recommendations for the alignment of EDGEAPP architecture with ETSI MEC reference architecture and GSMA Operator Platform (OP) for the industry stakeholders. The external TR provides recommendations of using specifications from 3GPP, ETSI ISG MEC and GSMA OPG to deploy an aligned Edge System. The work on Edge Application Standards in 3GPP and Alignment with External Organizations is 65% complete and the TR is presented to TSG SA for information. The TR includes the alignment of EDGEAPP with ETSI MEC and EDGEAPP with GSMA OP. Changes since last presentation: This is the first presentation to SA plenary. Outstanding Issues: None. Contentious Issues: None.</w:t>
      </w:r>
    </w:p>
    <w:p w14:paraId="2F6D352B" w14:textId="77777777" w:rsidR="007615D6" w:rsidRPr="005B25A1" w:rsidRDefault="007615D6" w:rsidP="007615D6">
      <w:pPr>
        <w:keepNext/>
        <w:keepLines/>
        <w:rPr>
          <w:b/>
          <w:bCs/>
        </w:rPr>
      </w:pPr>
      <w:r w:rsidRPr="005B25A1">
        <w:rPr>
          <w:b/>
          <w:bCs/>
        </w:rPr>
        <w:t>Plenary Discussion:</w:t>
      </w:r>
    </w:p>
    <w:p w14:paraId="40E619F2" w14:textId="77777777" w:rsidR="00E85414" w:rsidRPr="00E85414" w:rsidRDefault="00E85414" w:rsidP="00E85414">
      <w:pPr>
        <w:keepNext/>
        <w:keepLines/>
      </w:pPr>
      <w:r>
        <w:t xml:space="preserve">This TR was </w:t>
      </w:r>
      <w:r w:rsidRPr="00C3284B">
        <w:rPr>
          <w:color w:val="0000FF"/>
        </w:rPr>
        <w:t>noted</w:t>
      </w:r>
      <w:r>
        <w:t>.</w:t>
      </w:r>
    </w:p>
    <w:p w14:paraId="567E3DEB" w14:textId="77777777" w:rsidR="00E85414" w:rsidRPr="00EB0339" w:rsidRDefault="00E85414" w:rsidP="00E85414">
      <w:r w:rsidRPr="005B25A1">
        <w:rPr>
          <w:b/>
          <w:bCs/>
        </w:rPr>
        <w:t>Status:</w:t>
      </w:r>
      <w:r>
        <w:t xml:space="preserve"> </w:t>
      </w:r>
      <w:r w:rsidRPr="00C3284B">
        <w:rPr>
          <w:color w:val="0000FF"/>
        </w:rPr>
        <w:t>Noted</w:t>
      </w:r>
      <w:r>
        <w:t>.</w:t>
      </w:r>
    </w:p>
    <w:p w14:paraId="246E165E" w14:textId="77777777" w:rsidR="00E604CC" w:rsidRDefault="00E604CC" w:rsidP="00BB3F37"/>
    <w:p w14:paraId="2E5CD902" w14:textId="77777777" w:rsidR="007615D6" w:rsidRDefault="007615D6" w:rsidP="0010433C">
      <w:pPr>
        <w:pStyle w:val="Heading2"/>
      </w:pPr>
      <w:bookmarkStart w:id="88" w:name="_Toc145733819"/>
      <w:r>
        <w:lastRenderedPageBreak/>
        <w:t>6.8</w:t>
      </w:r>
      <w:r>
        <w:tab/>
        <w:t>Specifications for Approval / for Information and Approval</w:t>
      </w:r>
      <w:bookmarkEnd w:id="88"/>
    </w:p>
    <w:p w14:paraId="3AFDF8CB" w14:textId="77777777" w:rsidR="007615D6" w:rsidRDefault="007615D6" w:rsidP="005A50C0">
      <w:pPr>
        <w:pStyle w:val="Heading3"/>
      </w:pPr>
      <w:bookmarkStart w:id="89" w:name="_Toc145733820"/>
      <w:r>
        <w:t>6.8.1</w:t>
      </w:r>
      <w:r>
        <w:tab/>
        <w:t>SA WG1 Specifications for Approval / for Information and Approval</w:t>
      </w:r>
      <w:bookmarkEnd w:id="89"/>
    </w:p>
    <w:p w14:paraId="3C3E6022" w14:textId="77777777" w:rsidR="00E00DA6" w:rsidRDefault="007615D6" w:rsidP="000A3FBD">
      <w:pPr>
        <w:pStyle w:val="NormTop"/>
      </w:pPr>
      <w:r>
        <w:rPr>
          <w:color w:val="0000FF"/>
        </w:rPr>
        <w:t>SP-231015</w:t>
      </w:r>
      <w:r w:rsidRPr="00D53282">
        <w:t xml:space="preserve"> </w:t>
      </w:r>
      <w:r>
        <w:t>(DRAFT TR) TR 22.840 on Study on Ambient power-enabled Internet of Things for Approval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The FS_AmbientIoT study TR 22.840 has advanced significantly and is provided to TSG SA for approval. Changes since last presentation to TSG SA: This TR has already been presented to TSG SA. The changes since this presentation are: - Overview part added - TR conclusion part added - Additional requirements added - KPI update - All FFS/Editor's Notes have been resolved. - The consolidation of potential requirements and KPIs have been added. Outstanding Issues: None Contentious Issues: None.</w:t>
      </w:r>
    </w:p>
    <w:p w14:paraId="3FFAD0C4" w14:textId="77777777" w:rsidR="007615D6" w:rsidRPr="005B25A1" w:rsidRDefault="007615D6" w:rsidP="007615D6">
      <w:pPr>
        <w:keepNext/>
        <w:keepLines/>
        <w:rPr>
          <w:b/>
          <w:bCs/>
        </w:rPr>
      </w:pPr>
      <w:r w:rsidRPr="005B25A1">
        <w:rPr>
          <w:b/>
          <w:bCs/>
        </w:rPr>
        <w:t>Plenary Discussion:</w:t>
      </w:r>
    </w:p>
    <w:p w14:paraId="1427D5EF" w14:textId="505FE16F" w:rsidR="007615D6" w:rsidRPr="00E85414" w:rsidRDefault="00E85414" w:rsidP="007615D6">
      <w:pPr>
        <w:keepNext/>
        <w:keepLines/>
      </w:pPr>
      <w:r>
        <w:t>Qualcomm commented that the requirements need down-scoping and some of the use cases and the KPIs</w:t>
      </w:r>
      <w:r w:rsidR="00530DA1">
        <w:t xml:space="preserve"> (clauses 7 and 8)</w:t>
      </w:r>
      <w:r>
        <w:t xml:space="preserve"> need further discussion.</w:t>
      </w:r>
      <w:r w:rsidR="00530DA1">
        <w:t xml:space="preserve"> The SA WG1 Chair asked for companies with issues talk off-line in order to enable the completion of this TR in the next SA WG1 meeting. Huawei commented that there were no inputs to this meeting with these concerns that have been raised and suggested that TSG SA try to find a resolution on this rather than returning this to SA WG1 immediately. The SA WG1 Chair commented that if the resolution would be to remove clauses 7 and 8, then it is preferable to return this for discussion in SA WG1. The TSG SA Chair commented that it would have been better to have an input discussion paper on this, so that this could have been discussed early in the meeting to allow time for off-line discussion and a potential resolution. Huawei commented that the role of TSG</w:t>
      </w:r>
      <w:r w:rsidR="00075601">
        <w:t> </w:t>
      </w:r>
      <w:r w:rsidR="00530DA1">
        <w:t xml:space="preserve">SA is to discuss WG inputs and would like to look at this now. </w:t>
      </w:r>
      <w:r w:rsidR="00075601">
        <w:t xml:space="preserve">A pCR to this TR was allocated in </w:t>
      </w:r>
      <w:r w:rsidR="00075601" w:rsidRPr="00075601">
        <w:rPr>
          <w:color w:val="0000FF"/>
        </w:rPr>
        <w:t>SP-231180</w:t>
      </w:r>
      <w:r w:rsidR="00677448">
        <w:t xml:space="preserve"> (withdrawn)</w:t>
      </w:r>
      <w:r w:rsidR="00075601">
        <w:t>.</w:t>
      </w:r>
      <w:r w:rsidR="00677448">
        <w:t xml:space="preserve"> This draft TR was then </w:t>
      </w:r>
      <w:r w:rsidR="00677448" w:rsidRPr="00C3284B">
        <w:rPr>
          <w:color w:val="0000FF"/>
        </w:rPr>
        <w:t>noted</w:t>
      </w:r>
      <w:r w:rsidR="00677448">
        <w:t>.</w:t>
      </w:r>
    </w:p>
    <w:p w14:paraId="5746E66C" w14:textId="2BC5BAC2" w:rsidR="007615D6" w:rsidRPr="00EB0339" w:rsidRDefault="007615D6" w:rsidP="007615D6">
      <w:r w:rsidRPr="00E85414">
        <w:rPr>
          <w:b/>
          <w:bCs/>
        </w:rPr>
        <w:t>Status:</w:t>
      </w:r>
      <w:r w:rsidRPr="00E85414">
        <w:t xml:space="preserve"> </w:t>
      </w:r>
      <w:r w:rsidR="00677448" w:rsidRPr="00C3284B">
        <w:rPr>
          <w:color w:val="0000FF"/>
        </w:rPr>
        <w:t>Noted</w:t>
      </w:r>
      <w:r w:rsidR="00677448">
        <w:t>.</w:t>
      </w:r>
    </w:p>
    <w:p w14:paraId="47EF5F67" w14:textId="2C3A47EF" w:rsidR="00075601" w:rsidRDefault="00075601" w:rsidP="00075601">
      <w:pPr>
        <w:pStyle w:val="NormTop"/>
      </w:pPr>
      <w:r>
        <w:rPr>
          <w:color w:val="0000FF"/>
        </w:rPr>
        <w:t>SP-231180</w:t>
      </w:r>
      <w:r w:rsidRPr="00D53282">
        <w:t xml:space="preserve"> </w:t>
      </w:r>
      <w:r>
        <w:t>(pCR) Update of clauses 7 and 8 of TR 22.840 (Source: Huawei)</w:t>
      </w:r>
      <w:r>
        <w:br/>
      </w:r>
      <w:r w:rsidRPr="00D53282">
        <w:rPr>
          <w:b/>
        </w:rPr>
        <w:t>Document for:</w:t>
      </w:r>
      <w:r w:rsidRPr="00D53282">
        <w:t xml:space="preserve"> </w:t>
      </w:r>
      <w:r>
        <w:t>Approval</w:t>
      </w:r>
      <w:r>
        <w:br/>
      </w:r>
      <w:r w:rsidRPr="00D53282">
        <w:rPr>
          <w:b/>
        </w:rPr>
        <w:t>Abstract:</w:t>
      </w:r>
      <w:r w:rsidRPr="00D53282">
        <w:t xml:space="preserve"> </w:t>
      </w:r>
      <w:r>
        <w:br/>
      </w:r>
      <w:r w:rsidR="00677448">
        <w:t>-</w:t>
      </w:r>
    </w:p>
    <w:p w14:paraId="67E721C6" w14:textId="6CE16CDC" w:rsidR="00075601" w:rsidRPr="002C55C5" w:rsidRDefault="002C55C5" w:rsidP="00075601">
      <w:pPr>
        <w:keepNext/>
        <w:keepLines/>
        <w:rPr>
          <w:i/>
          <w:iCs/>
        </w:rPr>
      </w:pPr>
      <w:r w:rsidRPr="002C55C5">
        <w:rPr>
          <w:b/>
          <w:bCs/>
          <w:i/>
          <w:iCs/>
        </w:rPr>
        <w:t>Comment</w:t>
      </w:r>
      <w:r w:rsidR="00075601" w:rsidRPr="002C55C5">
        <w:rPr>
          <w:b/>
          <w:bCs/>
          <w:i/>
          <w:iCs/>
        </w:rPr>
        <w:t>:</w:t>
      </w:r>
      <w:r w:rsidRPr="002C55C5">
        <w:rPr>
          <w:i/>
          <w:iCs/>
        </w:rPr>
        <w:t xml:space="preserve"> Created at meeting.</w:t>
      </w:r>
    </w:p>
    <w:p w14:paraId="453FA3B5" w14:textId="77777777" w:rsidR="002C55C5" w:rsidRPr="005B25A1" w:rsidRDefault="002C55C5" w:rsidP="002C55C5">
      <w:pPr>
        <w:keepNext/>
        <w:keepLines/>
        <w:rPr>
          <w:b/>
          <w:bCs/>
        </w:rPr>
      </w:pPr>
      <w:r w:rsidRPr="005B25A1">
        <w:rPr>
          <w:b/>
          <w:bCs/>
        </w:rPr>
        <w:t>Plenary Discussion:</w:t>
      </w:r>
    </w:p>
    <w:p w14:paraId="739EAB1E" w14:textId="45415C47" w:rsidR="00075601" w:rsidRPr="00677448" w:rsidRDefault="00677448" w:rsidP="00075601">
      <w:pPr>
        <w:keepNext/>
        <w:keepLines/>
      </w:pPr>
      <w:r>
        <w:t xml:space="preserve">This was not provided and was </w:t>
      </w:r>
      <w:r w:rsidRPr="00677448">
        <w:rPr>
          <w:color w:val="FF0000"/>
        </w:rPr>
        <w:t>withdrawn</w:t>
      </w:r>
      <w:r>
        <w:t>.</w:t>
      </w:r>
    </w:p>
    <w:p w14:paraId="111C674B" w14:textId="3C4B34ED" w:rsidR="002C55C5" w:rsidRPr="00EB0339" w:rsidRDefault="002C55C5" w:rsidP="002C55C5">
      <w:r w:rsidRPr="00E85414">
        <w:rPr>
          <w:b/>
          <w:bCs/>
        </w:rPr>
        <w:t>Status:</w:t>
      </w:r>
      <w:r w:rsidRPr="00E85414">
        <w:t xml:space="preserve"> </w:t>
      </w:r>
      <w:r w:rsidR="00677448" w:rsidRPr="00677448">
        <w:rPr>
          <w:color w:val="FF0000"/>
        </w:rPr>
        <w:t>Withdrawn</w:t>
      </w:r>
      <w:r w:rsidR="00677448">
        <w:t>.</w:t>
      </w:r>
    </w:p>
    <w:p w14:paraId="5602AAB4" w14:textId="77777777" w:rsidR="00E00DA6" w:rsidRPr="00075601" w:rsidRDefault="007615D6" w:rsidP="000A3FBD">
      <w:pPr>
        <w:pStyle w:val="NormTop"/>
      </w:pPr>
      <w:r w:rsidRPr="00075601">
        <w:rPr>
          <w:color w:val="0000FF"/>
        </w:rPr>
        <w:t>SP-231028</w:t>
      </w:r>
      <w:r w:rsidRPr="00075601">
        <w:t xml:space="preserve"> (DRAFT TR) TR 22.841 on Study on Upper layer traffic steering, switching and split over dual 3GPP access (Source: SA WG1)</w:t>
      </w:r>
      <w:r w:rsidRPr="00075601">
        <w:br/>
      </w:r>
      <w:r w:rsidRPr="00075601">
        <w:rPr>
          <w:b/>
        </w:rPr>
        <w:t>Document for:</w:t>
      </w:r>
      <w:r w:rsidRPr="00075601">
        <w:t xml:space="preserve"> Approval</w:t>
      </w:r>
      <w:r w:rsidRPr="00075601">
        <w:br/>
      </w:r>
      <w:r w:rsidRPr="00075601">
        <w:rPr>
          <w:b/>
        </w:rPr>
        <w:t>Abstract:</w:t>
      </w:r>
      <w:r w:rsidRPr="00075601">
        <w:t xml:space="preserve"> </w:t>
      </w:r>
      <w:r w:rsidRPr="00075601">
        <w:br/>
        <w:t>Abstract of document: TR 22.841 captures the outcome of the SA WG1 Rel-19 study FS_DualSteer, aiming at identifying use cases and potential new requirements related to 5GS support of enhanced mechanisms for steering, splitting and switching of user data, pertaining to a UE data session, across two 3GPP networks (intra or inter-PLMN), where only one single subscription is assumed. After finalizing use cases, consolidated requirements and conclusions, the attached TR 22.841 is submitted for SA approval. Changes since last presentation to SA: Finalized use cases and consolidated requirements. Outstanding Issues: None. Contentious Issues: TR approval is based on Working Agreement.</w:t>
      </w:r>
    </w:p>
    <w:p w14:paraId="3F5BA3B1" w14:textId="77777777" w:rsidR="007615D6" w:rsidRPr="00075601" w:rsidRDefault="007615D6" w:rsidP="007615D6">
      <w:pPr>
        <w:keepNext/>
        <w:keepLines/>
        <w:rPr>
          <w:b/>
          <w:bCs/>
        </w:rPr>
      </w:pPr>
      <w:r w:rsidRPr="00075601">
        <w:rPr>
          <w:b/>
          <w:bCs/>
        </w:rPr>
        <w:t>Plenary Discussion:</w:t>
      </w:r>
    </w:p>
    <w:p w14:paraId="4B256D2E" w14:textId="2AAFFA98" w:rsidR="00075601" w:rsidRPr="00E85414" w:rsidRDefault="00075601" w:rsidP="00075601">
      <w:pPr>
        <w:keepNext/>
        <w:keepLines/>
      </w:pPr>
      <w:r>
        <w:t xml:space="preserve">This TR was related to WA#56 and was </w:t>
      </w:r>
      <w:r w:rsidRPr="00C3284B">
        <w:rPr>
          <w:color w:val="0000FF"/>
        </w:rPr>
        <w:t>noted</w:t>
      </w:r>
      <w:r>
        <w:t>.</w:t>
      </w:r>
    </w:p>
    <w:p w14:paraId="75DA6B41" w14:textId="77777777" w:rsidR="00075601" w:rsidRPr="00EB0339" w:rsidRDefault="00075601" w:rsidP="00075601">
      <w:r w:rsidRPr="005B25A1">
        <w:rPr>
          <w:b/>
          <w:bCs/>
        </w:rPr>
        <w:t>Status:</w:t>
      </w:r>
      <w:r>
        <w:t xml:space="preserve"> </w:t>
      </w:r>
      <w:r w:rsidRPr="00C3284B">
        <w:rPr>
          <w:color w:val="0000FF"/>
        </w:rPr>
        <w:t>Noted</w:t>
      </w:r>
      <w:r>
        <w:t>.</w:t>
      </w:r>
    </w:p>
    <w:p w14:paraId="7F463F14" w14:textId="77777777" w:rsidR="00E604CC" w:rsidRDefault="00E604CC" w:rsidP="00BB3F37"/>
    <w:p w14:paraId="44EEE192" w14:textId="77777777" w:rsidR="007615D6" w:rsidRDefault="007615D6" w:rsidP="005A50C0">
      <w:pPr>
        <w:pStyle w:val="Heading3"/>
      </w:pPr>
      <w:bookmarkStart w:id="90" w:name="_Toc145733821"/>
      <w:r>
        <w:t>6.8.2</w:t>
      </w:r>
      <w:r>
        <w:tab/>
        <w:t>SA WG2 Specifications for Approval / for Information and Approval</w:t>
      </w:r>
      <w:bookmarkEnd w:id="90"/>
    </w:p>
    <w:p w14:paraId="1B5068E5" w14:textId="77777777" w:rsidR="00E604CC" w:rsidRDefault="00000000" w:rsidP="00BB3F37">
      <w:r>
        <w:t>There were no contributions to this agenda item.</w:t>
      </w:r>
    </w:p>
    <w:p w14:paraId="76D4DE46" w14:textId="77777777" w:rsidR="00E604CC" w:rsidRDefault="00E604CC" w:rsidP="00BB3F37"/>
    <w:p w14:paraId="5F600F66" w14:textId="77777777" w:rsidR="007615D6" w:rsidRDefault="007615D6" w:rsidP="005A50C0">
      <w:pPr>
        <w:pStyle w:val="Heading3"/>
      </w:pPr>
      <w:bookmarkStart w:id="91" w:name="_Toc145733822"/>
      <w:r>
        <w:lastRenderedPageBreak/>
        <w:t>6.8.3</w:t>
      </w:r>
      <w:r>
        <w:tab/>
        <w:t>SA WG3 and SA WG3-LI Specifications for Approval / for Information and Approval</w:t>
      </w:r>
      <w:bookmarkEnd w:id="91"/>
    </w:p>
    <w:p w14:paraId="033BB285" w14:textId="77777777" w:rsidR="00E00DA6" w:rsidRDefault="007615D6" w:rsidP="000A3FBD">
      <w:pPr>
        <w:pStyle w:val="NormTop"/>
      </w:pPr>
      <w:r>
        <w:rPr>
          <w:color w:val="0000FF"/>
        </w:rPr>
        <w:t>SP-230871</w:t>
      </w:r>
      <w:r w:rsidRPr="00D53282">
        <w:t xml:space="preserve"> </w:t>
      </w:r>
      <w:r>
        <w:t>(DRAFT TR) Draft TR 33.892 Study on URSP rules to securely identify applications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33.892 contains the study to enable URSP rules to securely identify Applications (FS_USIA). The TR includes security threats and requirements as well as solutions for those requirements as well as the conclusions. Changes since last presentation: Conclusions and clean up were added to the TR. Outstanding Issues: None. Contentious Issues: No agreements on the conclusion of the key issue #1.</w:t>
      </w:r>
    </w:p>
    <w:p w14:paraId="243C5276" w14:textId="77777777" w:rsidR="007615D6" w:rsidRPr="005B25A1" w:rsidRDefault="007615D6" w:rsidP="007615D6">
      <w:pPr>
        <w:keepNext/>
        <w:keepLines/>
        <w:rPr>
          <w:b/>
          <w:bCs/>
        </w:rPr>
      </w:pPr>
      <w:r w:rsidRPr="005B25A1">
        <w:rPr>
          <w:b/>
          <w:bCs/>
        </w:rPr>
        <w:t>Plenary Discussion:</w:t>
      </w:r>
    </w:p>
    <w:p w14:paraId="393450E9" w14:textId="747CB2B3" w:rsidR="007615D6" w:rsidRPr="00075601" w:rsidRDefault="00075601" w:rsidP="007615D6">
      <w:pPr>
        <w:keepNext/>
        <w:keepLines/>
      </w:pPr>
      <w:r>
        <w:t xml:space="preserve">This was reviewed and </w:t>
      </w:r>
      <w:r w:rsidRPr="00C3284B">
        <w:rPr>
          <w:color w:val="FF0000"/>
          <w:lang w:eastAsia="en-US"/>
        </w:rPr>
        <w:t>approved</w:t>
      </w:r>
      <w:r>
        <w:t>.</w:t>
      </w:r>
    </w:p>
    <w:p w14:paraId="2710D589" w14:textId="1F07606F" w:rsidR="007615D6" w:rsidRPr="00EB0339" w:rsidRDefault="007615D6" w:rsidP="007615D6">
      <w:r w:rsidRPr="005B25A1">
        <w:rPr>
          <w:b/>
          <w:bCs/>
        </w:rPr>
        <w:t>Status:</w:t>
      </w:r>
      <w:r>
        <w:t xml:space="preserve"> </w:t>
      </w:r>
      <w:r w:rsidR="00075601" w:rsidRPr="00C3284B">
        <w:rPr>
          <w:color w:val="FF0000"/>
          <w:lang w:eastAsia="en-US"/>
        </w:rPr>
        <w:t>Approved</w:t>
      </w:r>
      <w:r w:rsidR="00075601">
        <w:t>.</w:t>
      </w:r>
    </w:p>
    <w:p w14:paraId="4BDCA8E8" w14:textId="77777777" w:rsidR="00E00DA6" w:rsidRDefault="007615D6" w:rsidP="000A3FBD">
      <w:pPr>
        <w:pStyle w:val="NormTop"/>
      </w:pPr>
      <w:r>
        <w:rPr>
          <w:color w:val="0000FF"/>
        </w:rPr>
        <w:t>SP-230872</w:t>
      </w:r>
      <w:r w:rsidRPr="00D53282">
        <w:t xml:space="preserve"> </w:t>
      </w:r>
      <w:r>
        <w:t>(DRAFT TR) Draft TR 33.848 Study on security impacts of virtualisation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report studies the impact of virtualisation on 3GPP security and makes recommendations for the documentation of 3GPP virtualisation security requirements for 3GPP and external bodies. Changes since last presentation to &lt;TSG&gt; Meeting #&lt;N&gt;: First presentation Outstanding Issues: Editorial updates following edit help review Contentious Issues: None.</w:t>
      </w:r>
    </w:p>
    <w:p w14:paraId="6B48B8B3" w14:textId="77777777" w:rsidR="007615D6" w:rsidRPr="005B25A1" w:rsidRDefault="007615D6" w:rsidP="007615D6">
      <w:pPr>
        <w:keepNext/>
        <w:keepLines/>
        <w:rPr>
          <w:b/>
          <w:bCs/>
        </w:rPr>
      </w:pPr>
      <w:r w:rsidRPr="005B25A1">
        <w:rPr>
          <w:b/>
          <w:bCs/>
        </w:rPr>
        <w:t>Plenary Discussion:</w:t>
      </w:r>
    </w:p>
    <w:p w14:paraId="0FC1337A" w14:textId="67525EBF" w:rsidR="00075601" w:rsidRPr="00075601" w:rsidRDefault="00087317" w:rsidP="00075601">
      <w:pPr>
        <w:keepNext/>
        <w:keepLines/>
      </w:pPr>
      <w:r>
        <w:t xml:space="preserve">The SA WG3 Chair clarified that they would create an editorial CR for this for the editorial issues. </w:t>
      </w:r>
      <w:r w:rsidR="00075601">
        <w:t xml:space="preserve">This was reviewed and </w:t>
      </w:r>
      <w:r w:rsidR="00075601" w:rsidRPr="00C3284B">
        <w:rPr>
          <w:color w:val="FF0000"/>
          <w:lang w:eastAsia="en-US"/>
        </w:rPr>
        <w:t>approved</w:t>
      </w:r>
      <w:r w:rsidR="00075601">
        <w:t>.</w:t>
      </w:r>
    </w:p>
    <w:p w14:paraId="01E0783C" w14:textId="77777777" w:rsidR="00075601" w:rsidRPr="00EB0339" w:rsidRDefault="00075601" w:rsidP="00075601">
      <w:r w:rsidRPr="005B25A1">
        <w:rPr>
          <w:b/>
          <w:bCs/>
        </w:rPr>
        <w:t>Status:</w:t>
      </w:r>
      <w:r>
        <w:t xml:space="preserve"> </w:t>
      </w:r>
      <w:r w:rsidRPr="00C3284B">
        <w:rPr>
          <w:color w:val="FF0000"/>
          <w:lang w:eastAsia="en-US"/>
        </w:rPr>
        <w:t>Approved</w:t>
      </w:r>
      <w:r>
        <w:t>.</w:t>
      </w:r>
    </w:p>
    <w:p w14:paraId="41E1243C" w14:textId="77777777" w:rsidR="00E00DA6" w:rsidRDefault="007615D6" w:rsidP="000A3FBD">
      <w:pPr>
        <w:pStyle w:val="NormTop"/>
      </w:pPr>
      <w:r>
        <w:rPr>
          <w:color w:val="0000FF"/>
        </w:rPr>
        <w:t>SP-230870</w:t>
      </w:r>
      <w:r w:rsidRPr="00D53282">
        <w:t xml:space="preserve"> </w:t>
      </w:r>
      <w:r>
        <w:t>(DRAFT TR) Draft TR 33.894 Study on zero-trust security principles in mobile networks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33.894 contains the Study on applicability of the Zero Trust Security principles in mobile networks . The TR includes identified key issue, security threats, requirements specific to core NF malicious behaviours, threat lateral movement, the related data collection to enable continuous security evaluation and monitoring and a related solution. The document also contains evaluation information for the zero trust tenets. Changes since last presentation to SA Meeting: None as this is the first presentation Outstanding Issues: Possible editorial/MCC comments to be addressed. Contentious Issues: None.</w:t>
      </w:r>
    </w:p>
    <w:p w14:paraId="7537DE4C" w14:textId="77777777" w:rsidR="007615D6" w:rsidRPr="005B25A1" w:rsidRDefault="007615D6" w:rsidP="007615D6">
      <w:pPr>
        <w:keepNext/>
        <w:keepLines/>
        <w:rPr>
          <w:b/>
          <w:bCs/>
        </w:rPr>
      </w:pPr>
      <w:r w:rsidRPr="005B25A1">
        <w:rPr>
          <w:b/>
          <w:bCs/>
        </w:rPr>
        <w:t>Plenary Discussion:</w:t>
      </w:r>
    </w:p>
    <w:p w14:paraId="71023EE9" w14:textId="77777777" w:rsidR="00087317" w:rsidRPr="00075601" w:rsidRDefault="00087317" w:rsidP="00087317">
      <w:pPr>
        <w:keepNext/>
        <w:keepLines/>
      </w:pPr>
      <w:r>
        <w:t xml:space="preserve">This was reviewed and </w:t>
      </w:r>
      <w:r w:rsidRPr="00C3284B">
        <w:rPr>
          <w:color w:val="FF0000"/>
          <w:lang w:eastAsia="en-US"/>
        </w:rPr>
        <w:t>approved</w:t>
      </w:r>
      <w:r>
        <w:t>.</w:t>
      </w:r>
    </w:p>
    <w:p w14:paraId="7E346A2D" w14:textId="77777777" w:rsidR="00087317" w:rsidRPr="00EB0339" w:rsidRDefault="00087317" w:rsidP="00087317">
      <w:r w:rsidRPr="005B25A1">
        <w:rPr>
          <w:b/>
          <w:bCs/>
        </w:rPr>
        <w:t>Status:</w:t>
      </w:r>
      <w:r>
        <w:t xml:space="preserve"> </w:t>
      </w:r>
      <w:r w:rsidRPr="00C3284B">
        <w:rPr>
          <w:color w:val="FF0000"/>
          <w:lang w:eastAsia="en-US"/>
        </w:rPr>
        <w:t>Approved</w:t>
      </w:r>
      <w:r>
        <w:t>.</w:t>
      </w:r>
    </w:p>
    <w:p w14:paraId="60A569C4" w14:textId="77777777" w:rsidR="00E00DA6" w:rsidRDefault="007615D6" w:rsidP="000A3FBD">
      <w:pPr>
        <w:pStyle w:val="NormTop"/>
      </w:pPr>
      <w:r>
        <w:rPr>
          <w:color w:val="0000FF"/>
        </w:rPr>
        <w:t>SP-230868</w:t>
      </w:r>
      <w:r w:rsidRPr="00D53282">
        <w:t xml:space="preserve"> </w:t>
      </w:r>
      <w:r>
        <w:t>(DRAFT TS) Draft TS 33.533 Security aspects of ranging based services and sidelink positioning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33.533 specifies enhancements to 5GS on the security and privacy aspects for Ranging-based services and sidelink positioning as follows: - Security and privacy protection for Ranging-based services and Sidelink positioning discovery - Security and privacy protection for Ranging-based services and Sidelink positioning service exposure to a third party. - Security and privacy protection for unicast communication for Ranging-based and Sidelink positioning control - Security and privacy protection for broadcast/groupcast communication for Ranging-based and Sidelink positioning control Changes since last presentation to TSG SA Meeting #100: This is the first presentation. Outstanding Issues: Some editorial updates are dependent on progress or confirmation from other WGs. Contentious Issues: None.</w:t>
      </w:r>
    </w:p>
    <w:p w14:paraId="44D76409" w14:textId="77777777" w:rsidR="007615D6" w:rsidRPr="005B25A1" w:rsidRDefault="007615D6" w:rsidP="007615D6">
      <w:pPr>
        <w:keepNext/>
        <w:keepLines/>
        <w:rPr>
          <w:b/>
          <w:bCs/>
        </w:rPr>
      </w:pPr>
      <w:r w:rsidRPr="005B25A1">
        <w:rPr>
          <w:b/>
          <w:bCs/>
        </w:rPr>
        <w:t>Plenary Discussion:</w:t>
      </w:r>
    </w:p>
    <w:p w14:paraId="21BC18E5" w14:textId="77777777" w:rsidR="00087317" w:rsidRPr="00075601" w:rsidRDefault="00087317" w:rsidP="00087317">
      <w:pPr>
        <w:keepNext/>
        <w:keepLines/>
      </w:pPr>
      <w:r>
        <w:t xml:space="preserve">This was reviewed and </w:t>
      </w:r>
      <w:r w:rsidRPr="00C3284B">
        <w:rPr>
          <w:color w:val="FF0000"/>
          <w:lang w:eastAsia="en-US"/>
        </w:rPr>
        <w:t>approved</w:t>
      </w:r>
      <w:r>
        <w:t>.</w:t>
      </w:r>
    </w:p>
    <w:p w14:paraId="4813C9C8" w14:textId="77777777" w:rsidR="00087317" w:rsidRPr="00EB0339" w:rsidRDefault="00087317" w:rsidP="00087317">
      <w:r w:rsidRPr="005B25A1">
        <w:rPr>
          <w:b/>
          <w:bCs/>
        </w:rPr>
        <w:t>Status:</w:t>
      </w:r>
      <w:r>
        <w:t xml:space="preserve"> </w:t>
      </w:r>
      <w:r w:rsidRPr="00C3284B">
        <w:rPr>
          <w:color w:val="FF0000"/>
          <w:lang w:eastAsia="en-US"/>
        </w:rPr>
        <w:t>Approved</w:t>
      </w:r>
      <w:r>
        <w:t>.</w:t>
      </w:r>
    </w:p>
    <w:p w14:paraId="7EC4BA08" w14:textId="77777777" w:rsidR="00E00DA6" w:rsidRDefault="007615D6" w:rsidP="000A3FBD">
      <w:pPr>
        <w:pStyle w:val="NormTop"/>
      </w:pPr>
      <w:r>
        <w:rPr>
          <w:color w:val="0000FF"/>
        </w:rPr>
        <w:lastRenderedPageBreak/>
        <w:t>SP-230869</w:t>
      </w:r>
      <w:r w:rsidRPr="00D53282">
        <w:t xml:space="preserve"> </w:t>
      </w:r>
      <w:r>
        <w:t>(DRAFT TR) Draft TR 33.739 Study on security enhancement of support for edge computing phase 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studies the security aspects of enabling Edge Computing in 5GC phase 2. It covers the following issues: - Security enhancement for edge computing based on SA WG2 architecture. - Security enhancement of enabling edge computing applications based on SA WG6 architecture. Changes since last presentation to TSG SA Meeting: This is the first presentation. Outstanding Issues: Editorial work is needed according to the editorial comments from MCC/EditHelp. Contentious Issues: None.</w:t>
      </w:r>
    </w:p>
    <w:p w14:paraId="5C21D032" w14:textId="77777777" w:rsidR="007615D6" w:rsidRPr="005B25A1" w:rsidRDefault="007615D6" w:rsidP="007615D6">
      <w:pPr>
        <w:keepNext/>
        <w:keepLines/>
        <w:rPr>
          <w:b/>
          <w:bCs/>
        </w:rPr>
      </w:pPr>
      <w:r w:rsidRPr="005B25A1">
        <w:rPr>
          <w:b/>
          <w:bCs/>
        </w:rPr>
        <w:t>Plenary Discussion:</w:t>
      </w:r>
    </w:p>
    <w:p w14:paraId="10935172" w14:textId="77777777" w:rsidR="00087317" w:rsidRPr="00075601" w:rsidRDefault="00087317" w:rsidP="00087317">
      <w:pPr>
        <w:keepNext/>
        <w:keepLines/>
      </w:pPr>
      <w:r>
        <w:t xml:space="preserve">This was reviewed and </w:t>
      </w:r>
      <w:r w:rsidRPr="00C3284B">
        <w:rPr>
          <w:color w:val="FF0000"/>
          <w:lang w:eastAsia="en-US"/>
        </w:rPr>
        <w:t>approved</w:t>
      </w:r>
      <w:r>
        <w:t>.</w:t>
      </w:r>
    </w:p>
    <w:p w14:paraId="7EA836C9" w14:textId="77777777" w:rsidR="00087317" w:rsidRPr="00EB0339" w:rsidRDefault="00087317" w:rsidP="00087317">
      <w:r w:rsidRPr="005B25A1">
        <w:rPr>
          <w:b/>
          <w:bCs/>
        </w:rPr>
        <w:t>Status:</w:t>
      </w:r>
      <w:r>
        <w:t xml:space="preserve"> </w:t>
      </w:r>
      <w:r w:rsidRPr="00C3284B">
        <w:rPr>
          <w:color w:val="FF0000"/>
          <w:lang w:eastAsia="en-US"/>
        </w:rPr>
        <w:t>Approved</w:t>
      </w:r>
      <w:r>
        <w:t>.</w:t>
      </w:r>
    </w:p>
    <w:p w14:paraId="17FD5173" w14:textId="77777777" w:rsidR="00E604CC" w:rsidRDefault="00E604CC" w:rsidP="00BB3F37"/>
    <w:p w14:paraId="6C2A6551" w14:textId="77777777" w:rsidR="007615D6" w:rsidRDefault="007615D6" w:rsidP="005A50C0">
      <w:pPr>
        <w:pStyle w:val="Heading3"/>
      </w:pPr>
      <w:bookmarkStart w:id="92" w:name="_Toc145733823"/>
      <w:r>
        <w:t>6.8.4</w:t>
      </w:r>
      <w:r>
        <w:tab/>
        <w:t>SA WG4 Specifications for Approval / for Information and Approval</w:t>
      </w:r>
      <w:bookmarkEnd w:id="92"/>
    </w:p>
    <w:p w14:paraId="317DCBA3" w14:textId="77777777" w:rsidR="00E00DA6" w:rsidRDefault="007615D6" w:rsidP="000A3FBD">
      <w:pPr>
        <w:pStyle w:val="NormTop"/>
      </w:pPr>
      <w:r>
        <w:rPr>
          <w:color w:val="0000FF"/>
        </w:rPr>
        <w:t>SP-230980</w:t>
      </w:r>
      <w:r w:rsidRPr="00D53282">
        <w:t xml:space="preserve"> </w:t>
      </w:r>
      <w:r>
        <w:t>(DRAFT TS) TS 26.258-100 - Codec for Immersive Voice and Audio Services - C code (floating point)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TS26.258 (Codec for Immersive Voice and Audio Services; C code (floating-point)) contains: - Specification of C code structure - Specification of file formats as used by the IVAS codec, incl. normative Annex A (Metadata-assisted spatial audio (MASA) format) and normative Annex B (Binary renderer config metadata format) - Floating-point C code of the IVAS codec as electronic attachment, in IVAS Software Version 1.0. Changes since last presentation to SA Meeting: First presentation to SA Meeting. Outstanding Issues: None. Contentious Issues: None.</w:t>
      </w:r>
    </w:p>
    <w:p w14:paraId="41FA05C1" w14:textId="77777777" w:rsidR="007615D6" w:rsidRPr="005B25A1" w:rsidRDefault="007615D6" w:rsidP="007615D6">
      <w:pPr>
        <w:keepNext/>
        <w:keepLines/>
        <w:rPr>
          <w:b/>
          <w:bCs/>
        </w:rPr>
      </w:pPr>
      <w:r w:rsidRPr="005B25A1">
        <w:rPr>
          <w:b/>
          <w:bCs/>
        </w:rPr>
        <w:t>Plenary Discussion:</w:t>
      </w:r>
    </w:p>
    <w:p w14:paraId="0972DB43" w14:textId="77777777" w:rsidR="00087317" w:rsidRPr="00075601" w:rsidRDefault="00087317" w:rsidP="00087317">
      <w:pPr>
        <w:keepNext/>
        <w:keepLines/>
      </w:pPr>
      <w:r>
        <w:t xml:space="preserve">This was reviewed and </w:t>
      </w:r>
      <w:r w:rsidRPr="00C3284B">
        <w:rPr>
          <w:color w:val="FF0000"/>
          <w:lang w:eastAsia="en-US"/>
        </w:rPr>
        <w:t>approved</w:t>
      </w:r>
      <w:r>
        <w:t>.</w:t>
      </w:r>
    </w:p>
    <w:p w14:paraId="16524B8B" w14:textId="77777777" w:rsidR="00087317" w:rsidRPr="00EB0339" w:rsidRDefault="00087317" w:rsidP="00087317">
      <w:r w:rsidRPr="005B25A1">
        <w:rPr>
          <w:b/>
          <w:bCs/>
        </w:rPr>
        <w:t>Status:</w:t>
      </w:r>
      <w:r>
        <w:t xml:space="preserve"> </w:t>
      </w:r>
      <w:r w:rsidRPr="00C3284B">
        <w:rPr>
          <w:color w:val="FF0000"/>
          <w:lang w:eastAsia="en-US"/>
        </w:rPr>
        <w:t>Approved</w:t>
      </w:r>
      <w:r>
        <w:t>.</w:t>
      </w:r>
    </w:p>
    <w:p w14:paraId="0D230911" w14:textId="77777777" w:rsidR="00E00DA6" w:rsidRDefault="007615D6" w:rsidP="000A3FBD">
      <w:pPr>
        <w:pStyle w:val="NormTop"/>
      </w:pPr>
      <w:r>
        <w:rPr>
          <w:color w:val="0000FF"/>
        </w:rPr>
        <w:lastRenderedPageBreak/>
        <w:t>SP-230979</w:t>
      </w:r>
      <w:r w:rsidRPr="00D53282">
        <w:t xml:space="preserve"> </w:t>
      </w:r>
      <w:r>
        <w:t>(DRAFT TR) TR 26.926-200 - Traffic Models and Quality Evaluation Methods for Media and XR Services in 5G Systems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provides traffic models and quality evaluation methods for different media and eXtended Reality (XR) Services.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 Changes since last presentation to SA Meeting #94-e: The following aspects are completed: - Porting all agreed information from the permanent document - Editorial updates Outstanding Issues: none Contentious Issues: none.</w:t>
      </w:r>
    </w:p>
    <w:p w14:paraId="141F84A8" w14:textId="77777777" w:rsidR="007615D6" w:rsidRPr="005B25A1" w:rsidRDefault="007615D6" w:rsidP="007615D6">
      <w:pPr>
        <w:keepNext/>
        <w:keepLines/>
        <w:rPr>
          <w:b/>
          <w:bCs/>
        </w:rPr>
      </w:pPr>
      <w:r w:rsidRPr="005B25A1">
        <w:rPr>
          <w:b/>
          <w:bCs/>
        </w:rPr>
        <w:t>Plenary Discussion:</w:t>
      </w:r>
    </w:p>
    <w:p w14:paraId="205ECF0E" w14:textId="77777777" w:rsidR="00087317" w:rsidRPr="00075601" w:rsidRDefault="00087317" w:rsidP="00087317">
      <w:pPr>
        <w:keepNext/>
        <w:keepLines/>
      </w:pPr>
      <w:r>
        <w:t xml:space="preserve">This was reviewed and </w:t>
      </w:r>
      <w:r w:rsidRPr="00C3284B">
        <w:rPr>
          <w:color w:val="FF0000"/>
          <w:lang w:eastAsia="en-US"/>
        </w:rPr>
        <w:t>approved</w:t>
      </w:r>
      <w:r>
        <w:t>.</w:t>
      </w:r>
    </w:p>
    <w:p w14:paraId="703A1D3B" w14:textId="77777777" w:rsidR="00087317" w:rsidRPr="00EB0339" w:rsidRDefault="00087317" w:rsidP="00087317">
      <w:r w:rsidRPr="005B25A1">
        <w:rPr>
          <w:b/>
          <w:bCs/>
        </w:rPr>
        <w:t>Status:</w:t>
      </w:r>
      <w:r>
        <w:t xml:space="preserve"> </w:t>
      </w:r>
      <w:r w:rsidRPr="00C3284B">
        <w:rPr>
          <w:color w:val="FF0000"/>
          <w:lang w:eastAsia="en-US"/>
        </w:rPr>
        <w:t>Approved</w:t>
      </w:r>
      <w:r>
        <w:t>.</w:t>
      </w:r>
    </w:p>
    <w:p w14:paraId="4CCECC0A" w14:textId="77777777" w:rsidR="00E604CC" w:rsidRDefault="00E604CC" w:rsidP="00BB3F37"/>
    <w:p w14:paraId="3476679C" w14:textId="77777777" w:rsidR="007615D6" w:rsidRDefault="007615D6" w:rsidP="005A50C0">
      <w:pPr>
        <w:pStyle w:val="Heading3"/>
      </w:pPr>
      <w:bookmarkStart w:id="93" w:name="_Toc145733824"/>
      <w:r>
        <w:t>6.8.5</w:t>
      </w:r>
      <w:r>
        <w:tab/>
        <w:t>SA WG5 Specifications for Approval / for Information and Approval</w:t>
      </w:r>
      <w:bookmarkEnd w:id="93"/>
    </w:p>
    <w:p w14:paraId="3D71AC8E" w14:textId="77777777" w:rsidR="00E00DA6" w:rsidRDefault="007615D6" w:rsidP="000A3FBD">
      <w:pPr>
        <w:pStyle w:val="NormTop"/>
      </w:pPr>
      <w:r>
        <w:rPr>
          <w:color w:val="0000FF"/>
        </w:rPr>
        <w:t>SP-230929</w:t>
      </w:r>
      <w:r w:rsidRPr="00D53282">
        <w:t xml:space="preserve"> </w:t>
      </w:r>
      <w:r>
        <w:t>(DRAFT TR) Draft TR 28.908 Study on Artificial Intelligence/Machine Learning (AI/ ML) management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for AI/ML management, which studies the management capabilities and services for 5GS where AI/ML is used, including the 5G networks and management system. The TR describes the AI/ML workflow, the use cases, potential requirements and possible solutions for AI/ML management, and the deployment scenarios of the AI/ML-related functions and management capabilities. Changes since last presentation to TSG SA Meeting #98-e: The following changes were made to this TR since SA#98-e: - Added new use case on ML entity update; - Added possible solutions and/or evaluations for some use cases; - Added deployment scenarios; - Restructured the use cases based on the phases of AI/ML workflow; - Added conclusion for the TR; - Added recommendation for the TR. Outstanding Issues: None. Contentious Issues: None.</w:t>
      </w:r>
    </w:p>
    <w:p w14:paraId="4CF5981B" w14:textId="77777777" w:rsidR="007615D6" w:rsidRPr="005B25A1" w:rsidRDefault="007615D6" w:rsidP="007615D6">
      <w:pPr>
        <w:keepNext/>
        <w:keepLines/>
        <w:rPr>
          <w:b/>
          <w:bCs/>
        </w:rPr>
      </w:pPr>
      <w:r w:rsidRPr="005B25A1">
        <w:rPr>
          <w:b/>
          <w:bCs/>
        </w:rPr>
        <w:t>Plenary Discussion:</w:t>
      </w:r>
    </w:p>
    <w:p w14:paraId="008055C7" w14:textId="77777777" w:rsidR="00087317" w:rsidRPr="00075601" w:rsidRDefault="00087317" w:rsidP="00087317">
      <w:pPr>
        <w:keepNext/>
        <w:keepLines/>
      </w:pPr>
      <w:r>
        <w:t xml:space="preserve">This was reviewed and </w:t>
      </w:r>
      <w:r w:rsidRPr="00C3284B">
        <w:rPr>
          <w:color w:val="FF0000"/>
          <w:lang w:eastAsia="en-US"/>
        </w:rPr>
        <w:t>approved</w:t>
      </w:r>
      <w:r>
        <w:t>.</w:t>
      </w:r>
    </w:p>
    <w:p w14:paraId="566751CA"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CA33856" w14:textId="77777777" w:rsidR="00E00DA6" w:rsidRDefault="007615D6" w:rsidP="000A3FBD">
      <w:pPr>
        <w:pStyle w:val="NormTop"/>
      </w:pPr>
      <w:r>
        <w:rPr>
          <w:color w:val="0000FF"/>
        </w:rPr>
        <w:t>SP-230932</w:t>
      </w:r>
      <w:r w:rsidRPr="00D53282">
        <w:t xml:space="preserve"> </w:t>
      </w:r>
      <w:r>
        <w:t>(DRAFT TR) Draft TR 28.839 Study on time sensitive networking charging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Rel-18 study on charging aspects for Time Sensitive Networking, to investigate in terms of: - 5GS bridge configuration and management charging. - Time sensitive communication charging, including the communication between TSN station to TSN station and between TSN station to TSN system. - Enablers and exposure for Time sensitive communication charging and Time Synchronization Charging. The conclusion on the above items are reached. Changes since last presentation to SA Meeting #100: The evaluation of all solutions and conclusion are addressed. The editor s note about the subscriber id, quota management, triggers are solved. Outstanding Issues: None. Contentious Issues: None.</w:t>
      </w:r>
    </w:p>
    <w:p w14:paraId="0CB4F47E" w14:textId="77777777" w:rsidR="007615D6" w:rsidRPr="005B25A1" w:rsidRDefault="007615D6" w:rsidP="007615D6">
      <w:pPr>
        <w:keepNext/>
        <w:keepLines/>
        <w:rPr>
          <w:b/>
          <w:bCs/>
        </w:rPr>
      </w:pPr>
      <w:r w:rsidRPr="005B25A1">
        <w:rPr>
          <w:b/>
          <w:bCs/>
        </w:rPr>
        <w:t>Plenary Discussion:</w:t>
      </w:r>
    </w:p>
    <w:p w14:paraId="54B98973" w14:textId="77777777" w:rsidR="00087317" w:rsidRPr="00075601" w:rsidRDefault="00087317" w:rsidP="00087317">
      <w:pPr>
        <w:keepNext/>
        <w:keepLines/>
      </w:pPr>
      <w:r>
        <w:t xml:space="preserve">This was reviewed and </w:t>
      </w:r>
      <w:r w:rsidRPr="00C3284B">
        <w:rPr>
          <w:color w:val="FF0000"/>
          <w:lang w:eastAsia="en-US"/>
        </w:rPr>
        <w:t>approved</w:t>
      </w:r>
      <w:r>
        <w:t>.</w:t>
      </w:r>
    </w:p>
    <w:p w14:paraId="6CDAE8A0" w14:textId="77777777" w:rsidR="00087317" w:rsidRPr="00EB0339" w:rsidRDefault="00087317" w:rsidP="00087317">
      <w:r w:rsidRPr="005B25A1">
        <w:rPr>
          <w:b/>
          <w:bCs/>
        </w:rPr>
        <w:t>Status:</w:t>
      </w:r>
      <w:r>
        <w:t xml:space="preserve"> </w:t>
      </w:r>
      <w:r w:rsidRPr="00C3284B">
        <w:rPr>
          <w:color w:val="FF0000"/>
          <w:lang w:eastAsia="en-US"/>
        </w:rPr>
        <w:t>Approved</w:t>
      </w:r>
      <w:r>
        <w:t>.</w:t>
      </w:r>
    </w:p>
    <w:p w14:paraId="4FD1C4CE" w14:textId="77777777" w:rsidR="00E00DA6" w:rsidRDefault="007615D6" w:rsidP="000A3FBD">
      <w:pPr>
        <w:pStyle w:val="NormTop"/>
      </w:pPr>
      <w:r>
        <w:rPr>
          <w:color w:val="0000FF"/>
        </w:rPr>
        <w:lastRenderedPageBreak/>
        <w:t>SP-230933</w:t>
      </w:r>
      <w:r w:rsidRPr="00D53282">
        <w:t xml:space="preserve"> </w:t>
      </w:r>
      <w:r>
        <w:t>(DRAFT TR) Draft TR 28.827 Study on 5G charging for additional roaming scenarios and actors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specifies potential use cases, requirements, and solutions for charging for additional roaming scenarios and actors in 5G. The document provides conclusions and recommendations on the next steps in the standardization. Changes since last presentation to SA Meeting #100: Added new solution, evaluations, conclusions, and recommendations. The first part covering the GSMA requirements have been incorporated in Rel-17 and second part for Rel-18 is planned. Outstanding Issues: No outstanding issues Contentious Issues: No contentious issues.</w:t>
      </w:r>
    </w:p>
    <w:p w14:paraId="3D780254" w14:textId="77777777" w:rsidR="007615D6" w:rsidRPr="005B25A1" w:rsidRDefault="007615D6" w:rsidP="007615D6">
      <w:pPr>
        <w:keepNext/>
        <w:keepLines/>
        <w:rPr>
          <w:b/>
          <w:bCs/>
        </w:rPr>
      </w:pPr>
      <w:r w:rsidRPr="005B25A1">
        <w:rPr>
          <w:b/>
          <w:bCs/>
        </w:rPr>
        <w:t>Plenary Discussion:</w:t>
      </w:r>
    </w:p>
    <w:p w14:paraId="251B38E3" w14:textId="77777777" w:rsidR="00087317" w:rsidRPr="00075601" w:rsidRDefault="00087317" w:rsidP="00087317">
      <w:pPr>
        <w:keepNext/>
        <w:keepLines/>
      </w:pPr>
      <w:r>
        <w:t xml:space="preserve">This was reviewed and </w:t>
      </w:r>
      <w:r w:rsidRPr="00C3284B">
        <w:rPr>
          <w:color w:val="FF0000"/>
          <w:lang w:eastAsia="en-US"/>
        </w:rPr>
        <w:t>approved</w:t>
      </w:r>
      <w:r>
        <w:t>.</w:t>
      </w:r>
    </w:p>
    <w:p w14:paraId="2062328F"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2298D95" w14:textId="77777777" w:rsidR="00E00DA6" w:rsidRDefault="007615D6" w:rsidP="000A3FBD">
      <w:pPr>
        <w:pStyle w:val="NormTop"/>
      </w:pPr>
      <w:r>
        <w:rPr>
          <w:color w:val="0000FF"/>
        </w:rPr>
        <w:t>SP-230930</w:t>
      </w:r>
      <w:r w:rsidRPr="00D53282">
        <w:t xml:space="preserve"> </w:t>
      </w:r>
      <w:r>
        <w:t>(DRAFT TR) Draft TR 28.925 Study on enhancement of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has made an inventory of issues in SBMA specifications and proposed solutions to them. Changes since last presentation to &lt;TSG&gt; Meeting #&lt;N&gt;: This is the first presentation to TSG SA. Outstanding Issues: None. Contentious Issues: None.</w:t>
      </w:r>
    </w:p>
    <w:p w14:paraId="2F294494" w14:textId="77777777" w:rsidR="007615D6" w:rsidRPr="005B25A1" w:rsidRDefault="007615D6" w:rsidP="007615D6">
      <w:pPr>
        <w:keepNext/>
        <w:keepLines/>
        <w:rPr>
          <w:b/>
          <w:bCs/>
        </w:rPr>
      </w:pPr>
      <w:r w:rsidRPr="005B25A1">
        <w:rPr>
          <w:b/>
          <w:bCs/>
        </w:rPr>
        <w:t>Plenary Discussion:</w:t>
      </w:r>
    </w:p>
    <w:p w14:paraId="723A6679" w14:textId="77777777" w:rsidR="00087317" w:rsidRPr="00075601" w:rsidRDefault="00087317" w:rsidP="00087317">
      <w:pPr>
        <w:keepNext/>
        <w:keepLines/>
      </w:pPr>
      <w:r>
        <w:t xml:space="preserve">This was reviewed and </w:t>
      </w:r>
      <w:r w:rsidRPr="00C3284B">
        <w:rPr>
          <w:color w:val="FF0000"/>
          <w:lang w:eastAsia="en-US"/>
        </w:rPr>
        <w:t>approved</w:t>
      </w:r>
      <w:r>
        <w:t>.</w:t>
      </w:r>
    </w:p>
    <w:p w14:paraId="457A1795"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F023160" w14:textId="77777777" w:rsidR="00E00DA6" w:rsidRDefault="007615D6" w:rsidP="000A3FBD">
      <w:pPr>
        <w:pStyle w:val="NormTop"/>
      </w:pPr>
      <w:r>
        <w:rPr>
          <w:color w:val="0000FF"/>
        </w:rPr>
        <w:t>SP-230934</w:t>
      </w:r>
      <w:r w:rsidRPr="00D53282">
        <w:t xml:space="preserve"> </w:t>
      </w:r>
      <w:r>
        <w:t>(DRAFT TR) Draft TR 28.843 Study on structure of charging for verticals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Rel-18 Study on Structure of Charging for Verticals, to investigate in terms of: - charging architectures specified in TS 32.240 for common and specified or studied in the domain/subsystem/service, to analyse which are applicable for the B2B and B2C charging scenarios. - charging principles specified in the TS 32.240 for common and specified in the domain/subsystem/service, to analyse which are applicable for the B2B and B2C charging scenarios. The conclusion on an appropriate template for charging principles and charging architectures presentation and structure in the new Annex of TS 32.240 is reached. Changes since last presentation to SA Meeting #100: Clarify and remove the editor s notes about the concept and business relationship. Outstanding Issues: None. Contentious Issues: None.</w:t>
      </w:r>
    </w:p>
    <w:p w14:paraId="022D00CD" w14:textId="77777777" w:rsidR="007615D6" w:rsidRPr="005B25A1" w:rsidRDefault="007615D6" w:rsidP="007615D6">
      <w:pPr>
        <w:keepNext/>
        <w:keepLines/>
        <w:rPr>
          <w:b/>
          <w:bCs/>
        </w:rPr>
      </w:pPr>
      <w:r w:rsidRPr="005B25A1">
        <w:rPr>
          <w:b/>
          <w:bCs/>
        </w:rPr>
        <w:t>Plenary Discussion:</w:t>
      </w:r>
    </w:p>
    <w:p w14:paraId="77E7910F" w14:textId="77777777" w:rsidR="00087317" w:rsidRPr="00075601" w:rsidRDefault="00087317" w:rsidP="00087317">
      <w:pPr>
        <w:keepNext/>
        <w:keepLines/>
      </w:pPr>
      <w:r>
        <w:t xml:space="preserve">This was reviewed and </w:t>
      </w:r>
      <w:r w:rsidRPr="00C3284B">
        <w:rPr>
          <w:color w:val="FF0000"/>
          <w:lang w:eastAsia="en-US"/>
        </w:rPr>
        <w:t>approved</w:t>
      </w:r>
      <w:r>
        <w:t>.</w:t>
      </w:r>
    </w:p>
    <w:p w14:paraId="09B4D5CD"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F10397D" w14:textId="77777777" w:rsidR="00E604CC" w:rsidRDefault="00E604CC" w:rsidP="00BB3F37"/>
    <w:p w14:paraId="1C7A39FE" w14:textId="77777777" w:rsidR="007615D6" w:rsidRDefault="007615D6" w:rsidP="005A50C0">
      <w:pPr>
        <w:pStyle w:val="Heading3"/>
      </w:pPr>
      <w:bookmarkStart w:id="94" w:name="_Toc145733825"/>
      <w:r>
        <w:t>6.8.6</w:t>
      </w:r>
      <w:r>
        <w:tab/>
        <w:t>SA WG6 Specifications for Approval / for Information and Approval</w:t>
      </w:r>
      <w:bookmarkEnd w:id="94"/>
    </w:p>
    <w:p w14:paraId="180F86FD" w14:textId="77777777" w:rsidR="00E604CC" w:rsidRDefault="00000000" w:rsidP="00BB3F37">
      <w:r>
        <w:t>There were no contributions to this agenda item.</w:t>
      </w:r>
    </w:p>
    <w:p w14:paraId="26BA56DA" w14:textId="77777777" w:rsidR="00E604CC" w:rsidRDefault="00E604CC" w:rsidP="00BB3F37"/>
    <w:p w14:paraId="55A2B2D9" w14:textId="77777777" w:rsidR="007615D6" w:rsidRDefault="007615D6" w:rsidP="007615D6">
      <w:pPr>
        <w:pStyle w:val="Heading1"/>
      </w:pPr>
      <w:bookmarkStart w:id="95" w:name="_Toc145733826"/>
      <w:r>
        <w:t>7</w:t>
      </w:r>
      <w:r>
        <w:tab/>
        <w:t>Release Planning</w:t>
      </w:r>
      <w:bookmarkEnd w:id="95"/>
    </w:p>
    <w:p w14:paraId="5DB41DE0" w14:textId="77777777" w:rsidR="007615D6" w:rsidRDefault="007615D6" w:rsidP="0010433C">
      <w:pPr>
        <w:pStyle w:val="Heading2"/>
      </w:pPr>
      <w:bookmarkStart w:id="96" w:name="_Toc145733827"/>
      <w:r>
        <w:t>7.1</w:t>
      </w:r>
      <w:r>
        <w:tab/>
        <w:t>General Release Planning issues</w:t>
      </w:r>
      <w:bookmarkEnd w:id="96"/>
    </w:p>
    <w:p w14:paraId="61EAFB8E" w14:textId="77777777" w:rsidR="00E604CC" w:rsidRDefault="00000000" w:rsidP="00BB3F37">
      <w:r>
        <w:t>There were no contributions to this agenda item.</w:t>
      </w:r>
    </w:p>
    <w:p w14:paraId="0EC166FB" w14:textId="77777777" w:rsidR="00E604CC" w:rsidRDefault="00E604CC" w:rsidP="00BB3F37"/>
    <w:p w14:paraId="2C987058" w14:textId="77777777" w:rsidR="007615D6" w:rsidRDefault="007615D6" w:rsidP="0010433C">
      <w:pPr>
        <w:pStyle w:val="Heading2"/>
      </w:pPr>
      <w:bookmarkStart w:id="97" w:name="_Toc145733828"/>
      <w:r>
        <w:t>7.2</w:t>
      </w:r>
      <w:r>
        <w:tab/>
        <w:t>Issues related to Release 17 and earlier planning (nothing expected here)</w:t>
      </w:r>
      <w:bookmarkEnd w:id="97"/>
    </w:p>
    <w:p w14:paraId="6F1AAC8B" w14:textId="77777777" w:rsidR="00E604CC" w:rsidRDefault="00000000" w:rsidP="00BB3F37">
      <w:r>
        <w:t>There were no contributions to this agenda item.</w:t>
      </w:r>
    </w:p>
    <w:p w14:paraId="6D5A42C2" w14:textId="77777777" w:rsidR="00E604CC" w:rsidRDefault="00E604CC" w:rsidP="00BB3F37"/>
    <w:p w14:paraId="3AC00CD4" w14:textId="77777777" w:rsidR="007615D6" w:rsidRDefault="007615D6" w:rsidP="0010433C">
      <w:pPr>
        <w:pStyle w:val="Heading2"/>
      </w:pPr>
      <w:bookmarkStart w:id="98" w:name="_Toc145733829"/>
      <w:r>
        <w:lastRenderedPageBreak/>
        <w:t>7.3</w:t>
      </w:r>
      <w:r>
        <w:tab/>
        <w:t>Release 18 Planning (schedule, prioritization, etc.)</w:t>
      </w:r>
      <w:bookmarkEnd w:id="98"/>
    </w:p>
    <w:p w14:paraId="74B900B2" w14:textId="77777777" w:rsidR="00E604CC" w:rsidRDefault="00000000" w:rsidP="00BB3F37">
      <w:r>
        <w:t>There were no contributions to this agenda item.</w:t>
      </w:r>
    </w:p>
    <w:p w14:paraId="785CAB24" w14:textId="77777777" w:rsidR="00E604CC" w:rsidRDefault="00E604CC" w:rsidP="00BB3F37"/>
    <w:p w14:paraId="161E754C" w14:textId="77777777" w:rsidR="007615D6" w:rsidRDefault="007615D6" w:rsidP="0010433C">
      <w:pPr>
        <w:pStyle w:val="Heading2"/>
      </w:pPr>
      <w:bookmarkStart w:id="99" w:name="_Toc145733830"/>
      <w:r>
        <w:t>7.4</w:t>
      </w:r>
      <w:r>
        <w:tab/>
        <w:t>Release 19 Planning (schedule, prioritization, etc.)</w:t>
      </w:r>
      <w:bookmarkEnd w:id="99"/>
    </w:p>
    <w:p w14:paraId="0A21B904" w14:textId="4C310EF1" w:rsidR="007B50E9" w:rsidRDefault="007B50E9" w:rsidP="007B50E9">
      <w:pPr>
        <w:pStyle w:val="NormTop"/>
      </w:pPr>
      <w:r>
        <w:rPr>
          <w:color w:val="0000FF"/>
        </w:rPr>
        <w:t>SP-231135</w:t>
      </w:r>
      <w:r w:rsidRPr="00D53282">
        <w:t xml:space="preserve"> </w:t>
      </w:r>
      <w:r>
        <w:t>(OTHER) Release 19 content definition - Next Steps) (Source: TSG SA Chair)</w:t>
      </w:r>
      <w:r>
        <w:br/>
      </w:r>
      <w:r w:rsidRPr="00D53282">
        <w:rPr>
          <w:b/>
        </w:rPr>
        <w:t>Document for:</w:t>
      </w:r>
      <w:r w:rsidRPr="00D53282">
        <w:t xml:space="preserve"> </w:t>
      </w:r>
      <w:r>
        <w:t>Discussion</w:t>
      </w:r>
      <w:r>
        <w:br/>
      </w:r>
      <w:r w:rsidRPr="00D53282">
        <w:rPr>
          <w:b/>
        </w:rPr>
        <w:t>Abstract:</w:t>
      </w:r>
      <w:r w:rsidRPr="00D53282">
        <w:t xml:space="preserve"> </w:t>
      </w:r>
      <w:r>
        <w:br/>
        <w:t>Release 19 content definition - Next Steps.</w:t>
      </w:r>
    </w:p>
    <w:p w14:paraId="4AC371E5" w14:textId="77777777" w:rsidR="007B50E9" w:rsidRPr="005B25A1" w:rsidRDefault="007B50E9" w:rsidP="007B50E9">
      <w:pPr>
        <w:keepNext/>
        <w:keepLines/>
        <w:rPr>
          <w:b/>
          <w:bCs/>
        </w:rPr>
      </w:pPr>
      <w:r w:rsidRPr="005B25A1">
        <w:rPr>
          <w:b/>
          <w:bCs/>
        </w:rPr>
        <w:t>Plenary Discussion:</w:t>
      </w:r>
    </w:p>
    <w:p w14:paraId="26B408E8" w14:textId="3EDC2ACF" w:rsidR="00CF4012" w:rsidRDefault="00CF4012" w:rsidP="00CF4012">
      <w:pPr>
        <w:rPr>
          <w:lang w:eastAsia="en-US"/>
        </w:rPr>
      </w:pPr>
      <w:r>
        <w:rPr>
          <w:lang w:eastAsia="en-US"/>
        </w:rPr>
        <w:t>The TSG SA Chairman summarized the discussions held so far in TSG</w:t>
      </w:r>
      <w:r w:rsidR="007B50E9">
        <w:rPr>
          <w:lang w:eastAsia="en-US"/>
        </w:rPr>
        <w:t> </w:t>
      </w:r>
      <w:r>
        <w:rPr>
          <w:lang w:eastAsia="en-US"/>
        </w:rPr>
        <w:t>SA at TSG SA#100. The items chosen for moderated discussion resulted in the proposed SIDs proposed by the moderators under this agenda item.</w:t>
      </w:r>
    </w:p>
    <w:p w14:paraId="7DB1D80B" w14:textId="25C9EDD7" w:rsidR="00CF4012" w:rsidRDefault="00CF4012" w:rsidP="00CF4012">
      <w:pPr>
        <w:rPr>
          <w:lang w:eastAsia="en-US"/>
        </w:rPr>
      </w:pPr>
      <w:r>
        <w:rPr>
          <w:lang w:eastAsia="en-US"/>
        </w:rPr>
        <w:t>The</w:t>
      </w:r>
      <w:r w:rsidR="00E470EC">
        <w:rPr>
          <w:lang w:eastAsia="en-US"/>
        </w:rPr>
        <w:t xml:space="preserve"> TSG S</w:t>
      </w:r>
      <w:r>
        <w:rPr>
          <w:lang w:eastAsia="en-US"/>
        </w:rPr>
        <w:t xml:space="preserve">A Chair suggested that </w:t>
      </w:r>
      <w:r w:rsidR="00E470EC">
        <w:rPr>
          <w:lang w:eastAsia="en-US"/>
        </w:rPr>
        <w:t>Work Tasks should have clear and realistic TU estimates, but not including items with RAN dependencies. There will be no down-scoping made at this meeting and anything not included at this meeting can be further refined and may be re-proposed at TSG SA#102.</w:t>
      </w:r>
    </w:p>
    <w:p w14:paraId="3096AEDA" w14:textId="121F00F4" w:rsidR="00E470EC" w:rsidRDefault="00E470EC" w:rsidP="00CF4012">
      <w:pPr>
        <w:rPr>
          <w:lang w:eastAsia="en-US"/>
        </w:rPr>
      </w:pPr>
      <w:r>
        <w:rPr>
          <w:lang w:eastAsia="en-US"/>
        </w:rPr>
        <w:t>Qualcomm commented that the 7 items currently listed have around 111 TUs and 67 TUs is 50% of the SA WG2 Budget, so some reduction is necessary. The TSG SA Chair clarified that if a WT is not included then they may always be re-introduced after discussion in SA WG2.</w:t>
      </w:r>
    </w:p>
    <w:p w14:paraId="68B98C54" w14:textId="37E36463" w:rsidR="00E470EC" w:rsidRDefault="00E470EC" w:rsidP="00CF4012">
      <w:pPr>
        <w:rPr>
          <w:lang w:eastAsia="en-US"/>
        </w:rPr>
      </w:pPr>
      <w:r>
        <w:rPr>
          <w:lang w:eastAsia="en-US"/>
        </w:rPr>
        <w:t>OPPO commented that if WTs are removed, some way of capturing them in the SID should be found, e.g. by adding a note, so the work already done in developing them is not lost.</w:t>
      </w:r>
      <w:r w:rsidR="00870689">
        <w:rPr>
          <w:lang w:eastAsia="en-US"/>
        </w:rPr>
        <w:t xml:space="preserve"> </w:t>
      </w:r>
      <w:r w:rsidR="00870689" w:rsidRPr="00870689">
        <w:rPr>
          <w:b/>
          <w:bCs/>
        </w:rPr>
        <w:t>The TSG SA Chair clarified that it can be noted in the report that removal of WTs can still be proposed for re-inclusion when there is more clarity on them.</w:t>
      </w:r>
    </w:p>
    <w:p w14:paraId="293935E6" w14:textId="23864945" w:rsidR="00E470EC" w:rsidRDefault="002A4DB0" w:rsidP="00CF4012">
      <w:pPr>
        <w:rPr>
          <w:lang w:eastAsia="en-US"/>
        </w:rPr>
      </w:pPr>
      <w:r>
        <w:rPr>
          <w:lang w:eastAsia="en-US"/>
        </w:rPr>
        <w:t>Ericsson commented that there are some items proposed for TEI19_MiniWID may need some study beforehand and should be included as a regular SID.</w:t>
      </w:r>
    </w:p>
    <w:p w14:paraId="5F788056" w14:textId="1F63108E" w:rsidR="002A4DB0" w:rsidRDefault="002A4DB0" w:rsidP="00CF4012">
      <w:pPr>
        <w:rPr>
          <w:lang w:eastAsia="en-US"/>
        </w:rPr>
      </w:pPr>
      <w:r>
        <w:rPr>
          <w:lang w:eastAsia="en-US"/>
        </w:rPr>
        <w:t>There were a number of comments and clarifications on the expected use of the TUs and SIDs to be progressed in Q4/2023.</w:t>
      </w:r>
    </w:p>
    <w:p w14:paraId="50371451" w14:textId="6C135232" w:rsidR="00B36270" w:rsidRDefault="007B50E9" w:rsidP="00CF4012">
      <w:pPr>
        <w:rPr>
          <w:lang w:eastAsia="en-US"/>
        </w:rPr>
      </w:pPr>
      <w:r>
        <w:rPr>
          <w:lang w:eastAsia="en-US"/>
        </w:rPr>
        <w:t>This was left for further off-line discussion.</w:t>
      </w:r>
    </w:p>
    <w:p w14:paraId="14621CC9" w14:textId="3E11E436" w:rsidR="00677448" w:rsidRDefault="00796E5C" w:rsidP="00CF4012">
      <w:r>
        <w:t xml:space="preserve">This was then further reviewed at the meeting and the </w:t>
      </w:r>
      <w:r w:rsidR="00214415">
        <w:t>Guidance slide</w:t>
      </w:r>
      <w:r w:rsidR="00610751">
        <w:t xml:space="preserve"> was updated</w:t>
      </w:r>
      <w:r w:rsidR="00677448">
        <w:t>:</w:t>
      </w:r>
    </w:p>
    <w:p w14:paraId="7747E60F" w14:textId="3DA1B77F" w:rsidR="00610751" w:rsidRPr="00610751" w:rsidRDefault="00610751" w:rsidP="00610751">
      <w:pPr>
        <w:pStyle w:val="B1"/>
        <w:rPr>
          <w:b/>
          <w:bCs/>
        </w:rPr>
      </w:pPr>
      <w:r w:rsidRPr="00610751">
        <w:rPr>
          <w:b/>
          <w:bCs/>
        </w:rPr>
        <w:t>*</w:t>
      </w:r>
      <w:r w:rsidRPr="00610751">
        <w:rPr>
          <w:b/>
          <w:bCs/>
        </w:rPr>
        <w:tab/>
        <w:t>The following topics are candidates for e-mail Discussion in Q4/2023 in SA WG2:</w:t>
      </w:r>
    </w:p>
    <w:p w14:paraId="1C51B9DF" w14:textId="1EA02C9C" w:rsidR="00610751" w:rsidRPr="00610751" w:rsidRDefault="00610751" w:rsidP="00610751">
      <w:pPr>
        <w:pStyle w:val="B2"/>
        <w:rPr>
          <w:b/>
          <w:bCs/>
        </w:rPr>
      </w:pPr>
      <w:r w:rsidRPr="00610751">
        <w:rPr>
          <w:b/>
          <w:bCs/>
        </w:rPr>
        <w:t>-</w:t>
      </w:r>
      <w:r w:rsidRPr="00610751">
        <w:rPr>
          <w:b/>
          <w:bCs/>
        </w:rPr>
        <w:tab/>
        <w:t xml:space="preserve">Traffic Management/Monitoring based on user plane between UE and PSA </w:t>
      </w:r>
      <w:r>
        <w:rPr>
          <w:b/>
          <w:bCs/>
        </w:rPr>
        <w:br/>
      </w:r>
      <w:r>
        <w:rPr>
          <w:b/>
          <w:bCs/>
        </w:rPr>
        <w:tab/>
      </w:r>
      <w:r w:rsidRPr="00610751">
        <w:rPr>
          <w:b/>
          <w:bCs/>
        </w:rPr>
        <w:t>(Moderator: Stefan Rommer, Ericsson)</w:t>
      </w:r>
    </w:p>
    <w:p w14:paraId="06547390" w14:textId="7532F324" w:rsidR="00610751" w:rsidRPr="00610751" w:rsidRDefault="00610751" w:rsidP="00610751">
      <w:pPr>
        <w:pStyle w:val="B2"/>
        <w:rPr>
          <w:b/>
          <w:bCs/>
        </w:rPr>
      </w:pPr>
      <w:r w:rsidRPr="00610751">
        <w:rPr>
          <w:b/>
          <w:bCs/>
        </w:rPr>
        <w:t>-</w:t>
      </w:r>
      <w:r w:rsidRPr="00610751">
        <w:rPr>
          <w:b/>
          <w:bCs/>
        </w:rPr>
        <w:tab/>
        <w:t>Network Slicing based on identified specific issues - Ph4</w:t>
      </w:r>
      <w:r>
        <w:rPr>
          <w:b/>
          <w:bCs/>
        </w:rPr>
        <w:t xml:space="preserve"> </w:t>
      </w:r>
      <w:r>
        <w:rPr>
          <w:b/>
          <w:bCs/>
        </w:rPr>
        <w:br/>
      </w:r>
      <w:r>
        <w:rPr>
          <w:b/>
          <w:bCs/>
        </w:rPr>
        <w:tab/>
      </w:r>
      <w:r w:rsidRPr="00610751">
        <w:rPr>
          <w:b/>
          <w:bCs/>
        </w:rPr>
        <w:t>(Moderator Jinguo Zhu, ZTE)</w:t>
      </w:r>
    </w:p>
    <w:p w14:paraId="70E1FCBA" w14:textId="5254FBE0" w:rsidR="00610751" w:rsidRPr="00610751" w:rsidRDefault="00610751" w:rsidP="00610751">
      <w:pPr>
        <w:pStyle w:val="B2"/>
        <w:rPr>
          <w:b/>
          <w:bCs/>
        </w:rPr>
      </w:pPr>
      <w:r w:rsidRPr="00610751">
        <w:rPr>
          <w:b/>
          <w:bCs/>
        </w:rPr>
        <w:t>-</w:t>
      </w:r>
      <w:r w:rsidRPr="00610751">
        <w:rPr>
          <w:b/>
          <w:bCs/>
        </w:rPr>
        <w:tab/>
        <w:t xml:space="preserve">Roaming Value-Added Services (RVAS) </w:t>
      </w:r>
      <w:r>
        <w:rPr>
          <w:b/>
          <w:bCs/>
        </w:rPr>
        <w:br/>
      </w:r>
      <w:r>
        <w:rPr>
          <w:b/>
          <w:bCs/>
        </w:rPr>
        <w:tab/>
      </w:r>
      <w:r w:rsidRPr="00610751">
        <w:rPr>
          <w:b/>
          <w:bCs/>
        </w:rPr>
        <w:t xml:space="preserve">(Moderator </w:t>
      </w:r>
      <w:r w:rsidR="00796E5C">
        <w:rPr>
          <w:b/>
          <w:bCs/>
        </w:rPr>
        <w:t>Dieter Gludovacz, Deutsche Telekom</w:t>
      </w:r>
      <w:r w:rsidRPr="00610751">
        <w:rPr>
          <w:b/>
          <w:bCs/>
        </w:rPr>
        <w:t>)</w:t>
      </w:r>
    </w:p>
    <w:p w14:paraId="3EFF304F" w14:textId="75293788" w:rsidR="00610751" w:rsidRDefault="00610751" w:rsidP="00610751">
      <w:pPr>
        <w:pStyle w:val="B1"/>
        <w:rPr>
          <w:b/>
          <w:bCs/>
        </w:rPr>
      </w:pPr>
    </w:p>
    <w:p w14:paraId="07998D9C" w14:textId="5C79B73F" w:rsidR="00796E5C" w:rsidRDefault="00796E5C" w:rsidP="00610751">
      <w:pPr>
        <w:pStyle w:val="B1"/>
        <w:rPr>
          <w:b/>
          <w:bCs/>
        </w:rPr>
      </w:pPr>
      <w:r>
        <w:rPr>
          <w:b/>
          <w:bCs/>
        </w:rPr>
        <w:t>*</w:t>
      </w:r>
      <w:r w:rsidRPr="00610751">
        <w:rPr>
          <w:b/>
          <w:bCs/>
        </w:rPr>
        <w:tab/>
        <w:t>Discussion on other Core topics will continue in SA WG2.</w:t>
      </w:r>
    </w:p>
    <w:p w14:paraId="5BBFC61A" w14:textId="77777777" w:rsidR="00796E5C" w:rsidRDefault="00796E5C" w:rsidP="00610751">
      <w:pPr>
        <w:pStyle w:val="B1"/>
        <w:rPr>
          <w:b/>
          <w:bCs/>
        </w:rPr>
      </w:pPr>
    </w:p>
    <w:p w14:paraId="24B1EBF8" w14:textId="3952D6BC" w:rsidR="00796E5C" w:rsidRDefault="00796E5C" w:rsidP="00796E5C">
      <w:pPr>
        <w:pStyle w:val="B1"/>
        <w:rPr>
          <w:b/>
          <w:bCs/>
        </w:rPr>
      </w:pPr>
      <w:r>
        <w:rPr>
          <w:b/>
          <w:bCs/>
        </w:rPr>
        <w:t>*</w:t>
      </w:r>
      <w:r w:rsidRPr="00610751">
        <w:rPr>
          <w:b/>
          <w:bCs/>
        </w:rPr>
        <w:tab/>
      </w:r>
      <w:r>
        <w:rPr>
          <w:b/>
          <w:bCs/>
        </w:rPr>
        <w:t>No additional topics should be discussed</w:t>
      </w:r>
      <w:r w:rsidRPr="00610751">
        <w:rPr>
          <w:b/>
          <w:bCs/>
        </w:rPr>
        <w:t xml:space="preserve"> in SA WG2.</w:t>
      </w:r>
    </w:p>
    <w:p w14:paraId="58B65CF0" w14:textId="77777777" w:rsidR="00796E5C" w:rsidRDefault="00796E5C" w:rsidP="00796E5C">
      <w:pPr>
        <w:pStyle w:val="B1"/>
        <w:rPr>
          <w:b/>
          <w:bCs/>
        </w:rPr>
      </w:pPr>
    </w:p>
    <w:p w14:paraId="354D0806" w14:textId="28DA5A1D" w:rsidR="00677448" w:rsidRDefault="00610751" w:rsidP="00610751">
      <w:pPr>
        <w:pStyle w:val="B1"/>
        <w:rPr>
          <w:b/>
          <w:bCs/>
        </w:rPr>
      </w:pPr>
      <w:r w:rsidRPr="00610751">
        <w:rPr>
          <w:b/>
          <w:bCs/>
        </w:rPr>
        <w:t>*</w:t>
      </w:r>
      <w:r w:rsidRPr="00610751">
        <w:rPr>
          <w:b/>
          <w:bCs/>
        </w:rPr>
        <w:tab/>
      </w:r>
      <w:r w:rsidR="00677448" w:rsidRPr="00610751">
        <w:rPr>
          <w:b/>
          <w:bCs/>
        </w:rPr>
        <w:t>Work Tasks from the approved SIDs at TSG SA#101 are also subject to prioritization discussions at TSG SA#102.</w:t>
      </w:r>
    </w:p>
    <w:p w14:paraId="0C5E033A" w14:textId="77777777" w:rsidR="00610751" w:rsidRPr="00610751" w:rsidRDefault="00610751" w:rsidP="00610751">
      <w:pPr>
        <w:pStyle w:val="B1"/>
        <w:rPr>
          <w:b/>
          <w:bCs/>
        </w:rPr>
      </w:pPr>
    </w:p>
    <w:p w14:paraId="39F65F7A" w14:textId="421A9124" w:rsidR="00214415" w:rsidRPr="00610751" w:rsidRDefault="00610751" w:rsidP="00610751">
      <w:pPr>
        <w:pStyle w:val="B1"/>
        <w:rPr>
          <w:b/>
          <w:bCs/>
        </w:rPr>
      </w:pPr>
      <w:r w:rsidRPr="00610751">
        <w:rPr>
          <w:b/>
          <w:bCs/>
        </w:rPr>
        <w:t>*</w:t>
      </w:r>
      <w:r w:rsidRPr="00610751">
        <w:rPr>
          <w:b/>
          <w:bCs/>
        </w:rPr>
        <w:tab/>
      </w:r>
      <w:r w:rsidR="00677448" w:rsidRPr="00610751">
        <w:rPr>
          <w:b/>
          <w:bCs/>
        </w:rPr>
        <w:t>Work on approved SIDs can begin at Q4 in SA WG2.</w:t>
      </w:r>
      <w:r w:rsidR="00796E5C" w:rsidRPr="00796E5C">
        <w:rPr>
          <w:b/>
          <w:bCs/>
        </w:rPr>
        <w:t xml:space="preserve"> </w:t>
      </w:r>
      <w:r w:rsidR="00796E5C" w:rsidRPr="00610751">
        <w:rPr>
          <w:b/>
          <w:bCs/>
        </w:rPr>
        <w:t>Whether a SID is on the agenda for the October or November meeting, or both meetings is up to the SA WG2 Chair to decide.</w:t>
      </w:r>
    </w:p>
    <w:p w14:paraId="56681459" w14:textId="77777777" w:rsidR="00610751" w:rsidRPr="00610751" w:rsidRDefault="00610751" w:rsidP="00610751">
      <w:pPr>
        <w:pStyle w:val="B1"/>
        <w:rPr>
          <w:b/>
          <w:bCs/>
        </w:rPr>
      </w:pPr>
    </w:p>
    <w:p w14:paraId="20CB8EE0" w14:textId="6703666F" w:rsidR="00214415" w:rsidRDefault="00610751" w:rsidP="00610751">
      <w:pPr>
        <w:pStyle w:val="B1"/>
        <w:rPr>
          <w:b/>
          <w:bCs/>
        </w:rPr>
      </w:pPr>
      <w:r w:rsidRPr="00610751">
        <w:rPr>
          <w:b/>
          <w:bCs/>
        </w:rPr>
        <w:t>*</w:t>
      </w:r>
      <w:r w:rsidRPr="00610751">
        <w:rPr>
          <w:b/>
          <w:bCs/>
        </w:rPr>
        <w:tab/>
      </w:r>
      <w:r w:rsidR="00214415" w:rsidRPr="00610751">
        <w:rPr>
          <w:b/>
          <w:bCs/>
        </w:rPr>
        <w:t>SA WG2 to submit agreed Rel-19</w:t>
      </w:r>
      <w:r w:rsidRPr="00610751">
        <w:rPr>
          <w:b/>
          <w:bCs/>
        </w:rPr>
        <w:t xml:space="preserve"> (revised)</w:t>
      </w:r>
      <w:r w:rsidR="00214415" w:rsidRPr="00610751">
        <w:rPr>
          <w:b/>
          <w:bCs/>
        </w:rPr>
        <w:t xml:space="preserve"> SIDs (for Core topics </w:t>
      </w:r>
      <w:r w:rsidRPr="00610751">
        <w:rPr>
          <w:b/>
          <w:bCs/>
        </w:rPr>
        <w:t xml:space="preserve">+ </w:t>
      </w:r>
      <w:r w:rsidR="00214415" w:rsidRPr="00610751">
        <w:rPr>
          <w:b/>
          <w:bCs/>
        </w:rPr>
        <w:t>3 topics above) to TSG SA#102 for approval.</w:t>
      </w:r>
      <w:r w:rsidR="00796E5C">
        <w:rPr>
          <w:b/>
          <w:bCs/>
        </w:rPr>
        <w:t xml:space="preserve"> SA WG2 may also endorse the Rel-19 SIDs which can be submitted as company contribution to TSG SA#102.</w:t>
      </w:r>
    </w:p>
    <w:p w14:paraId="4415233A" w14:textId="77777777" w:rsidR="00610751" w:rsidRPr="00610751" w:rsidRDefault="00610751" w:rsidP="00610751">
      <w:pPr>
        <w:pStyle w:val="B1"/>
        <w:rPr>
          <w:b/>
          <w:bCs/>
        </w:rPr>
      </w:pPr>
    </w:p>
    <w:p w14:paraId="7FC7E888" w14:textId="29725EFD" w:rsidR="00796E5C" w:rsidRDefault="00796E5C" w:rsidP="00796E5C">
      <w:r>
        <w:rPr>
          <w:lang w:eastAsia="en-US"/>
        </w:rPr>
        <w:t xml:space="preserve">This was revised in </w:t>
      </w:r>
      <w:r w:rsidRPr="00B36270">
        <w:rPr>
          <w:color w:val="0000FF"/>
          <w:lang w:eastAsia="en-US"/>
        </w:rPr>
        <w:t>SP-231149</w:t>
      </w:r>
      <w:r>
        <w:t xml:space="preserve"> and </w:t>
      </w:r>
      <w:r w:rsidRPr="00796E5C">
        <w:rPr>
          <w:b/>
          <w:bCs/>
        </w:rPr>
        <w:t xml:space="preserve">the Guidance to SA WG2 in Slide 8 was </w:t>
      </w:r>
      <w:r w:rsidRPr="00796E5C">
        <w:rPr>
          <w:b/>
          <w:bCs/>
          <w:color w:val="FF0000"/>
        </w:rPr>
        <w:t>endorsed</w:t>
      </w:r>
      <w:r w:rsidRPr="00796E5C">
        <w:rPr>
          <w:b/>
          <w:bCs/>
        </w:rPr>
        <w:t>.</w:t>
      </w:r>
    </w:p>
    <w:p w14:paraId="5545AD81" w14:textId="27AB5303" w:rsidR="00796E5C" w:rsidRPr="00EB0339" w:rsidRDefault="00796E5C" w:rsidP="00796E5C">
      <w:r w:rsidRPr="005B25A1">
        <w:rPr>
          <w:b/>
          <w:bCs/>
        </w:rPr>
        <w:t>Status:</w:t>
      </w:r>
      <w:r>
        <w:t xml:space="preserve"> </w:t>
      </w:r>
      <w:r w:rsidRPr="00796E5C">
        <w:rPr>
          <w:color w:val="FF0000"/>
        </w:rPr>
        <w:t>Endorsed</w:t>
      </w:r>
      <w:r>
        <w:t>.</w:t>
      </w:r>
    </w:p>
    <w:p w14:paraId="555923B2" w14:textId="77777777" w:rsidR="00E470EC" w:rsidRPr="00CF4012" w:rsidRDefault="00E470EC" w:rsidP="00CF4012">
      <w:pPr>
        <w:rPr>
          <w:lang w:eastAsia="en-US"/>
        </w:rPr>
      </w:pPr>
    </w:p>
    <w:p w14:paraId="5E1DD2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Rel-19 Phase-1 candidate SIDs (Moderators Inputs)</w:t>
      </w:r>
    </w:p>
    <w:p w14:paraId="6CA2D1F2" w14:textId="77777777" w:rsidR="007B50E9" w:rsidRDefault="007B50E9" w:rsidP="007B50E9">
      <w:pPr>
        <w:pStyle w:val="NormTop"/>
      </w:pPr>
      <w:r>
        <w:rPr>
          <w:color w:val="0000FF"/>
        </w:rPr>
        <w:t>SP-231046</w:t>
      </w:r>
      <w:r w:rsidRPr="00D53282">
        <w:t xml:space="preserve"> </w:t>
      </w:r>
      <w:r>
        <w:t>(SID NEW) Study on Architecture enhancement for XRM Ph2 (Source: Nokia, Nokia Shanghai Bell (Moderator))</w:t>
      </w:r>
      <w:r>
        <w:br/>
      </w:r>
      <w:r w:rsidRPr="00D53282">
        <w:rPr>
          <w:b/>
        </w:rPr>
        <w:t>Document for:</w:t>
      </w:r>
      <w:r w:rsidRPr="00D53282">
        <w:t xml:space="preserve"> </w:t>
      </w:r>
      <w:r>
        <w:t>Approval</w:t>
      </w:r>
      <w:r>
        <w:br/>
      </w:r>
      <w:r w:rsidRPr="00D53282">
        <w:rPr>
          <w:b/>
        </w:rPr>
        <w:t>Abstract:</w:t>
      </w:r>
      <w:r w:rsidRPr="00D53282">
        <w:t xml:space="preserve"> </w:t>
      </w:r>
      <w:r>
        <w:br/>
        <w:t>Study on Architecture enhancement for XRM Ph2.</w:t>
      </w:r>
    </w:p>
    <w:p w14:paraId="3D5D2A86" w14:textId="77777777" w:rsidR="007B50E9" w:rsidRPr="005B25A1" w:rsidRDefault="007B50E9" w:rsidP="007B50E9">
      <w:pPr>
        <w:keepNext/>
        <w:keepLines/>
        <w:rPr>
          <w:b/>
          <w:bCs/>
        </w:rPr>
      </w:pPr>
      <w:r w:rsidRPr="005B25A1">
        <w:rPr>
          <w:b/>
          <w:bCs/>
        </w:rPr>
        <w:t>Plenary Discussion:</w:t>
      </w:r>
    </w:p>
    <w:p w14:paraId="6B237826" w14:textId="33ADB0AD" w:rsidR="00494C7B" w:rsidRDefault="007B50E9" w:rsidP="007B50E9">
      <w:pPr>
        <w:keepNext/>
        <w:keepLines/>
      </w:pPr>
      <w:r>
        <w:t xml:space="preserve">Various updates were suggested by various companies. </w:t>
      </w:r>
      <w:r w:rsidR="0050074C">
        <w:t xml:space="preserve">The moderator was asked to try to find some consensus on the WTs off line and companies were asked to discuss this in a constructive way in order to be able to include something in Rel-19. This was left for off-line discussion and revised in </w:t>
      </w:r>
      <w:r w:rsidR="0050074C" w:rsidRPr="002760AE">
        <w:rPr>
          <w:color w:val="0000FF"/>
        </w:rPr>
        <w:t>S</w:t>
      </w:r>
      <w:r w:rsidR="0050074C">
        <w:rPr>
          <w:color w:val="0000FF"/>
        </w:rPr>
        <w:t>P</w:t>
      </w:r>
      <w:r w:rsidR="0050074C" w:rsidRPr="002760AE">
        <w:rPr>
          <w:color w:val="0000FF"/>
        </w:rPr>
        <w:t>-23</w:t>
      </w:r>
      <w:r w:rsidR="0050074C">
        <w:rPr>
          <w:color w:val="0000FF"/>
        </w:rPr>
        <w:t>1136</w:t>
      </w:r>
      <w:r w:rsidR="0050074C">
        <w:t>.</w:t>
      </w:r>
      <w:r w:rsidR="0050074C" w:rsidRPr="002114EE">
        <w:t xml:space="preserve"> </w:t>
      </w:r>
      <w:r w:rsidR="006B7557">
        <w:t>Revised</w:t>
      </w:r>
      <w:r w:rsidR="00494C7B">
        <w:t xml:space="preserve"> off-line</w:t>
      </w:r>
      <w:r w:rsidR="006B7557">
        <w:t xml:space="preserve"> to </w:t>
      </w:r>
      <w:r w:rsidR="006B7557" w:rsidRPr="006B7557">
        <w:rPr>
          <w:color w:val="0000FF"/>
        </w:rPr>
        <w:t>SP-231162</w:t>
      </w:r>
      <w:r w:rsidR="006B7557">
        <w:t>.</w:t>
      </w:r>
    </w:p>
    <w:p w14:paraId="3E1CF096" w14:textId="77777777" w:rsidR="00073CAE" w:rsidRDefault="00494C7B" w:rsidP="007B50E9">
      <w:pPr>
        <w:keepNext/>
        <w:keepLines/>
      </w:pPr>
      <w:r>
        <w:t xml:space="preserve">Ericsson did not see the need for WT4 as no further solutions are considered necessary. China Mobile did not agree to the modification of WT2.2. Xiaomi did not think WT4 was needed. Many companies had issues with WT4 and it should be removed. </w:t>
      </w:r>
      <w:r w:rsidR="00376CD9">
        <w:t xml:space="preserve">Charter was listed twice as a supporting company. Qualcomm asked for some changes on WT2.3. Telefonica also asked to change WT2.3. China Telecom supported the China Mobile request. Intel commented that WT2 is User Plane and does not involve the AF. A number of other issues were raised and this was left for further off-line discussion and revised in </w:t>
      </w:r>
      <w:r w:rsidR="00376CD9" w:rsidRPr="00376CD9">
        <w:rPr>
          <w:color w:val="0000FF"/>
        </w:rPr>
        <w:t>SP-231163</w:t>
      </w:r>
      <w:r w:rsidR="00376CD9">
        <w:t>.</w:t>
      </w:r>
      <w:r w:rsidR="00B41ED1">
        <w:t xml:space="preserve"> Some further clarifications were made</w:t>
      </w:r>
      <w:r w:rsidR="00612899">
        <w:t xml:space="preserve">. The need to estimate the study part and normative part TUs as roughly equal was discussed. The SA WG2 Chair commented that experience has shown that the normative work phase usually takes around the same TU budget as the Study phase and the normative budget was underestimated for Rel-18 planning. The TSG SA Chair commented that we should review the TU estimates on a case by case basis. </w:t>
      </w:r>
      <w:r w:rsidR="00CE15D5">
        <w:t xml:space="preserve">This was left for further off-line discussion and revised in </w:t>
      </w:r>
      <w:r w:rsidR="00CE15D5" w:rsidRPr="00CE15D5">
        <w:rPr>
          <w:color w:val="0000FF"/>
        </w:rPr>
        <w:t>SP-231183</w:t>
      </w:r>
      <w:r w:rsidR="00CE15D5">
        <w:t>.</w:t>
      </w:r>
    </w:p>
    <w:p w14:paraId="2C50B5B8" w14:textId="58FFA5C5" w:rsidR="00AE158D" w:rsidRDefault="00AE158D" w:rsidP="007B50E9">
      <w:pPr>
        <w:keepNext/>
        <w:keepLines/>
      </w:pPr>
      <w:r>
        <w:t xml:space="preserve">Intel commented that there is UL work ongoing in RAN which should have no stage 2 impact and asked to indicate that we do not expect Rel-18 work to be done in SA WG2 on this topic. Ericsson suggested alternatively to remove the WT 1.3. China Mobile commented that if any Stage 2 UL work is needed then it should be done in Rel-18 as RAN alignment and WT1.3 can be removed. Huawei preferred to keep WT1.3 for study in Rel-19. WT1.3 should be removed. Vivo asked to remove 'for the uplink traffic' from WT2.3. This would increase the scope to UL and DL. Qualcomm commented that this is intended only for uplink traffic and asked how this would work for download traffic. This was left for further off-line discussion and revised in </w:t>
      </w:r>
      <w:r w:rsidRPr="00AE158D">
        <w:rPr>
          <w:color w:val="0000FF"/>
        </w:rPr>
        <w:t>SP-231193</w:t>
      </w:r>
      <w:r>
        <w:t>.</w:t>
      </w:r>
    </w:p>
    <w:p w14:paraId="5FF0A742" w14:textId="164CB941" w:rsidR="00565E2A" w:rsidRPr="005C0F72" w:rsidRDefault="00565E2A" w:rsidP="00565E2A">
      <w:pPr>
        <w:keepNext/>
        <w:keepLines/>
      </w:pPr>
      <w:r>
        <w:t>It was suggested to remove WT2.3. It was proposed instead to add 'and also possibly for the DL traffic'. China Mobile preferred to revert to the original SA WG2 endorsed text for CT2.3. Ericsson could not accept the current proposal or the original text. Qualcomm could only accept the text as shown in</w:t>
      </w:r>
      <w:r w:rsidRPr="00565E2A">
        <w:t xml:space="preserve"> </w:t>
      </w:r>
      <w:r w:rsidRPr="00CE15D5">
        <w:rPr>
          <w:color w:val="0000FF"/>
        </w:rPr>
        <w:t>SP-231183</w:t>
      </w:r>
      <w:r>
        <w:t xml:space="preserve">. Intel agreed with Qualcomm or could accept removing WT2.3. Vivo accepted to keep WT2.3 for now with the understanding that they can bring a discussion paper to a future meeting. The Rapporteur was appointed as Devaki Chandramouli (Nokia), Secondary: Curt Wong (Meta). This was revised in </w:t>
      </w:r>
      <w:r w:rsidRPr="00526EC8">
        <w:rPr>
          <w:color w:val="0000FF"/>
        </w:rPr>
        <w:t>SP-23119</w:t>
      </w:r>
      <w:r>
        <w:rPr>
          <w:color w:val="0000FF"/>
        </w:rPr>
        <w:t>8</w:t>
      </w:r>
      <w:r>
        <w:t xml:space="preserve">, which was </w:t>
      </w:r>
      <w:r w:rsidRPr="00C3284B">
        <w:rPr>
          <w:color w:val="FF0000"/>
          <w:lang w:eastAsia="en-US"/>
        </w:rPr>
        <w:t>approved</w:t>
      </w:r>
      <w:r>
        <w:t>.</w:t>
      </w:r>
    </w:p>
    <w:p w14:paraId="2E4D89DC" w14:textId="77777777" w:rsidR="00565E2A" w:rsidRPr="00ED0C75" w:rsidRDefault="00565E2A" w:rsidP="00565E2A">
      <w:r w:rsidRPr="005B25A1">
        <w:rPr>
          <w:b/>
          <w:bCs/>
        </w:rPr>
        <w:t>Status:</w:t>
      </w:r>
      <w:r>
        <w:t xml:space="preserve"> </w:t>
      </w:r>
      <w:r w:rsidRPr="00C3284B">
        <w:rPr>
          <w:color w:val="FF0000"/>
          <w:lang w:eastAsia="en-US"/>
        </w:rPr>
        <w:t>Approved</w:t>
      </w:r>
      <w:r>
        <w:t>.</w:t>
      </w:r>
    </w:p>
    <w:p w14:paraId="759E5D89" w14:textId="77777777" w:rsidR="0050074C" w:rsidRDefault="0050074C" w:rsidP="0050074C">
      <w:pPr>
        <w:pStyle w:val="NormTop"/>
      </w:pPr>
      <w:r>
        <w:rPr>
          <w:color w:val="0000FF"/>
        </w:rPr>
        <w:lastRenderedPageBreak/>
        <w:t>SP-231112</w:t>
      </w:r>
      <w:r w:rsidRPr="00D53282">
        <w:t xml:space="preserve"> </w:t>
      </w:r>
      <w:r>
        <w:t>(SID NEW) New SID on Core Network Enhanced Support for Artificial Intelligence (AI)/Machine Learning (ML) --with changes from post-SA2#158 CC (Source: Qualcomm (moderator))</w:t>
      </w:r>
      <w:r>
        <w:br/>
      </w:r>
      <w:r w:rsidRPr="00D53282">
        <w:rPr>
          <w:b/>
        </w:rPr>
        <w:t>Document for:</w:t>
      </w:r>
      <w:r w:rsidRPr="00D53282">
        <w:t xml:space="preserve"> </w:t>
      </w:r>
      <w:r>
        <w:t>Approval</w:t>
      </w:r>
      <w:r>
        <w:br/>
      </w:r>
      <w:r w:rsidRPr="00D53282">
        <w:rPr>
          <w:b/>
        </w:rPr>
        <w:t>Abstract:</w:t>
      </w:r>
      <w:r w:rsidRPr="00D53282">
        <w:t xml:space="preserve"> </w:t>
      </w:r>
      <w:r>
        <w:br/>
        <w:t>New SID on Core Network Enhanced Support for Artificial Intelligence (AI)/Machine Learning (ML) with modifications done in post-SA2#158 CC.</w:t>
      </w:r>
    </w:p>
    <w:p w14:paraId="57775A43" w14:textId="77777777" w:rsidR="0050074C" w:rsidRPr="005B25A1" w:rsidRDefault="0050074C" w:rsidP="0050074C">
      <w:pPr>
        <w:keepNext/>
        <w:keepLines/>
        <w:rPr>
          <w:b/>
          <w:bCs/>
        </w:rPr>
      </w:pPr>
      <w:r w:rsidRPr="005B25A1">
        <w:rPr>
          <w:b/>
          <w:bCs/>
        </w:rPr>
        <w:t>Plenary Discussion:</w:t>
      </w:r>
    </w:p>
    <w:p w14:paraId="039AEA93" w14:textId="7AC35B0B" w:rsidR="005D0A36" w:rsidRDefault="0050074C" w:rsidP="0050074C">
      <w:pPr>
        <w:keepNext/>
        <w:keepLines/>
      </w:pPr>
      <w:r>
        <w:t>Various updates were suggested by various companies. The moderator was asked to try to find some consensus on the WTs off line.</w:t>
      </w:r>
      <w:r w:rsidR="00870689">
        <w:t xml:space="preserve"> The TSG</w:t>
      </w:r>
      <w:r w:rsidR="00230C93">
        <w:t> </w:t>
      </w:r>
      <w:r w:rsidR="00870689">
        <w:t>SA Chair clarified that it can be noted in the report that removal of WTs</w:t>
      </w:r>
      <w:r w:rsidR="00870689" w:rsidRPr="00870689">
        <w:t xml:space="preserve"> </w:t>
      </w:r>
      <w:r w:rsidR="00870689">
        <w:t>can still be proposed for re-inclusion when there is more clarity on them.</w:t>
      </w:r>
      <w:r>
        <w:t xml:space="preserve"> This was left for off-line discussion and revised</w:t>
      </w:r>
      <w:r w:rsidR="007D266A">
        <w:t xml:space="preserve">, merging </w:t>
      </w:r>
      <w:r w:rsidR="007D266A">
        <w:rPr>
          <w:color w:val="0000FF"/>
        </w:rPr>
        <w:t>SP-231113</w:t>
      </w:r>
      <w:r w:rsidR="007D266A">
        <w:t>,</w:t>
      </w:r>
      <w:r>
        <w:t xml:space="preserve"> in </w:t>
      </w:r>
      <w:r w:rsidRPr="002760AE">
        <w:rPr>
          <w:color w:val="0000FF"/>
        </w:rPr>
        <w:t>S</w:t>
      </w:r>
      <w:r>
        <w:rPr>
          <w:color w:val="0000FF"/>
        </w:rPr>
        <w:t>P</w:t>
      </w:r>
      <w:r w:rsidRPr="002760AE">
        <w:rPr>
          <w:color w:val="0000FF"/>
        </w:rPr>
        <w:t>-23</w:t>
      </w:r>
      <w:r>
        <w:rPr>
          <w:color w:val="0000FF"/>
        </w:rPr>
        <w:t>1137</w:t>
      </w:r>
      <w:r>
        <w:t>.</w:t>
      </w:r>
    </w:p>
    <w:p w14:paraId="3AE92B32" w14:textId="77777777" w:rsidR="00230C93" w:rsidRDefault="005D0A36" w:rsidP="0050074C">
      <w:pPr>
        <w:keepNext/>
        <w:keepLines/>
      </w:pPr>
      <w:r>
        <w:t>There were a number of issues raised and 6 companies indicated that they would object to this SID. This was left for further discussion to determine if anything can be kept for this SID</w:t>
      </w:r>
      <w:r w:rsidR="00EF313D">
        <w:t xml:space="preserve"> and was revised in </w:t>
      </w:r>
      <w:r w:rsidR="00EF313D" w:rsidRPr="00376CD9">
        <w:rPr>
          <w:color w:val="0000FF"/>
        </w:rPr>
        <w:t>SP-23116</w:t>
      </w:r>
      <w:r w:rsidR="00EF313D">
        <w:rPr>
          <w:color w:val="0000FF"/>
        </w:rPr>
        <w:t>4</w:t>
      </w:r>
      <w:r>
        <w:t>.</w:t>
      </w:r>
    </w:p>
    <w:p w14:paraId="711EF55C" w14:textId="45D79600" w:rsidR="00230C93" w:rsidRDefault="00230C93" w:rsidP="0050074C">
      <w:pPr>
        <w:keepNext/>
        <w:keepLines/>
      </w:pPr>
      <w:r>
        <w:t xml:space="preserve">Qualcomm suggested an LS is sent to TSG RAN indicating that WT1 is under consideration and asking for their feedback on the inclusion in the RAN Rel-19 work, so that this can be reconsidered at the next TSG SA meeting. Qualcomm commented that they could not accept this SID in it's present form. Further requests were received for modifications. </w:t>
      </w:r>
      <w:r w:rsidR="00724741">
        <w:t xml:space="preserve">MediaTek </w:t>
      </w:r>
      <w:r>
        <w:t>commented that they could not accept this SID in it's present form. Xiaomi also could not accept this SID as they only have an interest in the currently removed WT1. The TSG SA Chair clarified that the WTs may be added back for the final prioritisation exercise at TSG SA#102. Motorola suggested to endorse this SID so that work can start in Q1/2024. Intel suggested approving this with WT2 and WT3 with the understanding that no work will start in Q4/2023 and that there will be an opportunity to add WT1 again for TSG SA#102. There was some support for Intel's proposal.</w:t>
      </w:r>
      <w:r w:rsidR="00CB3798">
        <w:t xml:space="preserve"> Qualcomm and </w:t>
      </w:r>
      <w:r w:rsidR="00724741">
        <w:t xml:space="preserve">MediaTek </w:t>
      </w:r>
      <w:r w:rsidR="00CB3798">
        <w:t xml:space="preserve">indicated that they would object to approval of this SID. 6 companies indicated concerns with approving this SID at this time. This was then </w:t>
      </w:r>
      <w:r w:rsidR="00CB3798" w:rsidRPr="00CB3798">
        <w:rPr>
          <w:color w:val="0000FF"/>
        </w:rPr>
        <w:t>postponed</w:t>
      </w:r>
      <w:r w:rsidR="00CB3798">
        <w:t>.</w:t>
      </w:r>
    </w:p>
    <w:p w14:paraId="4A301FB1" w14:textId="39CBFB2A" w:rsidR="0050074C" w:rsidRPr="00EB0339" w:rsidRDefault="0050074C" w:rsidP="0050074C">
      <w:r w:rsidRPr="005B25A1">
        <w:rPr>
          <w:b/>
          <w:bCs/>
        </w:rPr>
        <w:t>Status:</w:t>
      </w:r>
      <w:r>
        <w:t xml:space="preserve"> </w:t>
      </w:r>
      <w:r w:rsidR="00CB3798" w:rsidRPr="00CB3798">
        <w:rPr>
          <w:color w:val="0000FF"/>
        </w:rPr>
        <w:t>Postponed</w:t>
      </w:r>
      <w:r w:rsidR="00CB3798">
        <w:t>.</w:t>
      </w:r>
    </w:p>
    <w:p w14:paraId="7C9FA670" w14:textId="77777777" w:rsidR="00CE6E9E" w:rsidRDefault="00CE6E9E" w:rsidP="00CE6E9E">
      <w:pPr>
        <w:pStyle w:val="NormTop"/>
      </w:pPr>
      <w:r>
        <w:rPr>
          <w:color w:val="0000FF"/>
        </w:rPr>
        <w:t>SP-231113</w:t>
      </w:r>
      <w:r w:rsidRPr="00D53282">
        <w:t xml:space="preserve"> </w:t>
      </w:r>
      <w:r>
        <w:t>(SID NEW) New SID on Core Network Enhanced Support for Artificial Intelligence (AI)/Machine Learning (ML)-- as endorsed by SA WG2#158 (Source: Qualcomm (moderator))</w:t>
      </w:r>
      <w:r>
        <w:br/>
      </w:r>
      <w:r w:rsidRPr="00D53282">
        <w:rPr>
          <w:b/>
        </w:rPr>
        <w:t>Document for:</w:t>
      </w:r>
      <w:r w:rsidRPr="00D53282">
        <w:t xml:space="preserve"> </w:t>
      </w:r>
      <w:r>
        <w:t>Approval</w:t>
      </w:r>
      <w:r>
        <w:br/>
      </w:r>
      <w:r w:rsidRPr="00D53282">
        <w:rPr>
          <w:b/>
        </w:rPr>
        <w:t>Abstract:</w:t>
      </w:r>
      <w:r w:rsidRPr="00D53282">
        <w:t xml:space="preserve"> </w:t>
      </w:r>
      <w:r>
        <w:br/>
        <w:t>New SID on Core Network Enhanced Support for Artificial Intelligence (AI)/Machine Learning (ML) as endorsed as baseline for further work by SA2#158.</w:t>
      </w:r>
    </w:p>
    <w:p w14:paraId="13C10A9B" w14:textId="77777777" w:rsidR="00CE6E9E" w:rsidRPr="005B25A1" w:rsidRDefault="00CE6E9E" w:rsidP="00CE6E9E">
      <w:pPr>
        <w:keepNext/>
        <w:keepLines/>
        <w:rPr>
          <w:b/>
          <w:bCs/>
        </w:rPr>
      </w:pPr>
      <w:r w:rsidRPr="005B25A1">
        <w:rPr>
          <w:b/>
          <w:bCs/>
        </w:rPr>
        <w:t>Plenary Discussion:</w:t>
      </w:r>
    </w:p>
    <w:p w14:paraId="6FC08FC8" w14:textId="37D693F2" w:rsidR="00CE6E9E" w:rsidRPr="00CE6E9E" w:rsidRDefault="00CE6E9E" w:rsidP="00CE6E9E">
      <w:pPr>
        <w:keepNext/>
        <w:keepLines/>
      </w:pPr>
      <w:r>
        <w:t xml:space="preserve">Merged into </w:t>
      </w:r>
      <w:r w:rsidRPr="002760AE">
        <w:rPr>
          <w:color w:val="0000FF"/>
        </w:rPr>
        <w:t>S</w:t>
      </w:r>
      <w:r>
        <w:rPr>
          <w:color w:val="0000FF"/>
        </w:rPr>
        <w:t>P</w:t>
      </w:r>
      <w:r w:rsidRPr="002760AE">
        <w:rPr>
          <w:color w:val="0000FF"/>
        </w:rPr>
        <w:t>-23</w:t>
      </w:r>
      <w:r>
        <w:rPr>
          <w:color w:val="0000FF"/>
        </w:rPr>
        <w:t>1137</w:t>
      </w:r>
      <w:r>
        <w:t>.</w:t>
      </w:r>
    </w:p>
    <w:p w14:paraId="4958E3B1" w14:textId="29EA8B1B" w:rsidR="00CE6E9E" w:rsidRPr="00EB0339" w:rsidRDefault="00CE6E9E" w:rsidP="00CE6E9E">
      <w:r w:rsidRPr="005B25A1">
        <w:rPr>
          <w:b/>
          <w:bCs/>
        </w:rPr>
        <w:t>Status:</w:t>
      </w:r>
      <w:r>
        <w:t xml:space="preserve"> </w:t>
      </w:r>
      <w:r w:rsidRPr="00CE6E9E">
        <w:rPr>
          <w:color w:val="0000FF"/>
        </w:rPr>
        <w:t>Merged</w:t>
      </w:r>
      <w:r>
        <w:t>.</w:t>
      </w:r>
    </w:p>
    <w:p w14:paraId="391B53E2" w14:textId="77777777" w:rsidR="00E00DA6" w:rsidRDefault="007615D6" w:rsidP="000A3FBD">
      <w:pPr>
        <w:pStyle w:val="NormTop"/>
      </w:pPr>
      <w:r>
        <w:rPr>
          <w:color w:val="0000FF"/>
        </w:rPr>
        <w:lastRenderedPageBreak/>
        <w:t>SP-231068</w:t>
      </w:r>
      <w:r w:rsidRPr="00D53282">
        <w:t xml:space="preserve"> </w:t>
      </w:r>
      <w:r>
        <w:t>(SID NEW) Study on Multi-Access (Dual 3GPP access + ATSSS Enhancements) (Source: Apple (Moderator for Rel-19 Multi-Access))</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studied: {. . .}.</w:t>
      </w:r>
    </w:p>
    <w:p w14:paraId="686DDDBD" w14:textId="77777777" w:rsidR="007615D6" w:rsidRPr="005B25A1" w:rsidRDefault="007615D6" w:rsidP="007615D6">
      <w:pPr>
        <w:keepNext/>
        <w:keepLines/>
        <w:rPr>
          <w:b/>
          <w:bCs/>
        </w:rPr>
      </w:pPr>
      <w:r w:rsidRPr="005B25A1">
        <w:rPr>
          <w:b/>
          <w:bCs/>
        </w:rPr>
        <w:t>Plenary Discussion:</w:t>
      </w:r>
    </w:p>
    <w:p w14:paraId="53F0B823" w14:textId="77777777" w:rsidR="00EF313D" w:rsidRDefault="007D266A" w:rsidP="007D266A">
      <w:pPr>
        <w:keepNext/>
        <w:keepLines/>
      </w:pPr>
      <w:r>
        <w:t xml:space="preserve">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1138</w:t>
      </w:r>
      <w:r>
        <w:t>.</w:t>
      </w:r>
    </w:p>
    <w:p w14:paraId="3F58D89F" w14:textId="77777777" w:rsidR="00CB3798" w:rsidRDefault="00EF313D" w:rsidP="007D266A">
      <w:pPr>
        <w:keepNext/>
        <w:keepLines/>
      </w:pPr>
      <w:r>
        <w:t xml:space="preserve">Huawei asked to remove the switching and splitting from WT-D-1.1. Some changes to WT-D-1.2 was requested. This was left for off-line discussion and revised in </w:t>
      </w:r>
      <w:r w:rsidRPr="00376CD9">
        <w:rPr>
          <w:color w:val="0000FF"/>
        </w:rPr>
        <w:t>SP-23116</w:t>
      </w:r>
      <w:r>
        <w:rPr>
          <w:color w:val="0000FF"/>
        </w:rPr>
        <w:t>5</w:t>
      </w:r>
      <w:r>
        <w:t>.</w:t>
      </w:r>
    </w:p>
    <w:p w14:paraId="0690EC6D" w14:textId="77777777" w:rsidR="009D7E01" w:rsidRDefault="00CB3798" w:rsidP="007D266A">
      <w:pPr>
        <w:keepNext/>
        <w:keepLines/>
      </w:pPr>
      <w:r>
        <w:t>Nokia had concerns with the</w:t>
      </w:r>
      <w:r w:rsidRPr="00CB3798">
        <w:t xml:space="preserve"> </w:t>
      </w:r>
      <w:r>
        <w:t xml:space="preserve">removal of the Dual Steer part. The TSG SA Chair commented that we should work constructively and focus on the remaining WTs with the understanding that the parts which could not reach consensus can be proposed for inclusion again for TSG SA#102. Qualcomm commented that the parts left were indicated to be of lower priority than the Dual Steer part in the Rel-19 Workshop. Huawei proposed bringing some parts of the Dual Steer WTs back, in order to </w:t>
      </w:r>
      <w:r w:rsidR="009D7E01">
        <w:t xml:space="preserve">be able to </w:t>
      </w:r>
      <w:r>
        <w:t>make progress with this SID.</w:t>
      </w:r>
      <w:r w:rsidR="007D266A" w:rsidRPr="002114EE">
        <w:t xml:space="preserve"> </w:t>
      </w:r>
      <w:r w:rsidR="009D7E01">
        <w:t>Ericsson commented that with the need to remove so many items from the SIDs, the solution may be to shrink the Release content, as the time line is unlikely to change and we may need to consider having less Features in the Release. AT&amp;T commented that there are no Stage 1 requirements for what remains in this SID.</w:t>
      </w:r>
    </w:p>
    <w:p w14:paraId="74AB1E64" w14:textId="6D202DFB" w:rsidR="009D7E01" w:rsidRDefault="009D7E01" w:rsidP="007D266A">
      <w:pPr>
        <w:keepNext/>
        <w:keepLines/>
      </w:pPr>
      <w:r>
        <w:t>The SA WG2 Chair commented that the next SA WG2 meeting is in 3 weeks time, which may reduce the ability to get company input on any approved SIDs, so the November meeting may be planned with some additional TUs taken from the October meeting.</w:t>
      </w:r>
    </w:p>
    <w:p w14:paraId="46B0A3B9" w14:textId="7AA24A6C" w:rsidR="00C7015C" w:rsidRDefault="009D7E01" w:rsidP="00C7015C">
      <w:pPr>
        <w:keepNext/>
        <w:keepLines/>
      </w:pPr>
      <w:r>
        <w:t xml:space="preserve">CATT commented that their interest in this SID was mainly the Dual Steer part. </w:t>
      </w:r>
      <w:r w:rsidR="00724741">
        <w:t xml:space="preserve">MediaTek </w:t>
      </w:r>
      <w:r>
        <w:t xml:space="preserve">suggested that with all the changes being made to this SID, it should be sent back for discussion at SA WG2 and postponed. The TSG SA Chair asked who would object to this SID as it is. 13 companies indicated they would object. </w:t>
      </w:r>
      <w:r w:rsidR="00C7015C">
        <w:t xml:space="preserve">This was then </w:t>
      </w:r>
      <w:r w:rsidR="00C7015C" w:rsidRPr="00CB3798">
        <w:rPr>
          <w:color w:val="0000FF"/>
        </w:rPr>
        <w:t>postponed</w:t>
      </w:r>
      <w:r w:rsidR="00C7015C">
        <w:t>.</w:t>
      </w:r>
    </w:p>
    <w:p w14:paraId="0185D73D" w14:textId="77777777" w:rsidR="00C7015C" w:rsidRPr="00EB0339" w:rsidRDefault="00C7015C" w:rsidP="00C7015C">
      <w:r w:rsidRPr="005B25A1">
        <w:rPr>
          <w:b/>
          <w:bCs/>
        </w:rPr>
        <w:t>Status:</w:t>
      </w:r>
      <w:r>
        <w:t xml:space="preserve"> </w:t>
      </w:r>
      <w:r w:rsidRPr="00CB3798">
        <w:rPr>
          <w:color w:val="0000FF"/>
        </w:rPr>
        <w:t>Postponed</w:t>
      </w:r>
      <w:r>
        <w:t>.</w:t>
      </w:r>
    </w:p>
    <w:p w14:paraId="0E5CDB11" w14:textId="77777777" w:rsidR="00E00DA6" w:rsidRDefault="007615D6" w:rsidP="000A3FBD">
      <w:pPr>
        <w:pStyle w:val="NormTop"/>
      </w:pPr>
      <w:r>
        <w:rPr>
          <w:color w:val="0000FF"/>
        </w:rPr>
        <w:t>SP-231045</w:t>
      </w:r>
      <w:r w:rsidRPr="00D53282">
        <w:t xml:space="preserve"> </w:t>
      </w:r>
      <w:r>
        <w:t>(SID NEW) New SID: Study on Architecture support of Ambient power-enabled Internet of Things (Source: OPPO (Moderator of Ambient IoT))</w:t>
      </w:r>
      <w:r>
        <w:br/>
      </w:r>
      <w:r w:rsidRPr="00D53282">
        <w:rPr>
          <w:b/>
        </w:rPr>
        <w:t>Document for:</w:t>
      </w:r>
      <w:r w:rsidRPr="00D53282">
        <w:t xml:space="preserve"> </w:t>
      </w:r>
      <w:r>
        <w:t>Approval</w:t>
      </w:r>
      <w:r>
        <w:br/>
      </w:r>
      <w:r w:rsidRPr="00D53282">
        <w:rPr>
          <w:b/>
        </w:rPr>
        <w:t>Abstract:</w:t>
      </w:r>
      <w:r w:rsidRPr="00D53282">
        <w:t xml:space="preserve"> </w:t>
      </w:r>
      <w:r>
        <w:br/>
        <w:t>SID proposal of Ambient IoT based on SA WG2 Rel-19 23Q3 moderated discussion.</w:t>
      </w:r>
    </w:p>
    <w:p w14:paraId="1B4CD28D"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S2-2310033.</w:t>
      </w:r>
    </w:p>
    <w:p w14:paraId="6D36279D" w14:textId="77777777" w:rsidR="007615D6" w:rsidRPr="005B25A1" w:rsidRDefault="007615D6" w:rsidP="007615D6">
      <w:pPr>
        <w:keepNext/>
        <w:keepLines/>
        <w:rPr>
          <w:b/>
          <w:bCs/>
        </w:rPr>
      </w:pPr>
      <w:r w:rsidRPr="005B25A1">
        <w:rPr>
          <w:b/>
          <w:bCs/>
        </w:rPr>
        <w:t>Plenary Discussion:</w:t>
      </w:r>
    </w:p>
    <w:p w14:paraId="24FAEB25" w14:textId="77777777" w:rsidR="00EF313D" w:rsidRDefault="005202CD" w:rsidP="005202CD">
      <w:pPr>
        <w:keepNext/>
        <w:keepLines/>
      </w:pPr>
      <w:r>
        <w:t xml:space="preserve">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1139</w:t>
      </w:r>
      <w:r>
        <w:t>.</w:t>
      </w:r>
    </w:p>
    <w:p w14:paraId="05800F4E" w14:textId="227835EF" w:rsidR="00C7015C" w:rsidRDefault="00EF313D" w:rsidP="005202CD">
      <w:pPr>
        <w:keepNext/>
        <w:keepLines/>
      </w:pPr>
      <w:r>
        <w:t>AT&amp;T disagreed with spending this amount of time on this Study and asked to reduce the scope and reduce the budget to 7</w:t>
      </w:r>
      <w:r w:rsidR="00C7015C">
        <w:t xml:space="preserve"> </w:t>
      </w:r>
      <w:r>
        <w:t xml:space="preserve">TUs. Qualcomm raised issues with WT2 and asked for their comments on WT5 to be addressed as they cannot accept this SID at present. Ericsson commented that </w:t>
      </w:r>
      <w:r w:rsidR="00BD2ADC">
        <w:t xml:space="preserve">there are issues with RAN scope alignment which cannot be easily addressed at the moment and suggested postponing this for further discussion. China Mobile asked to keep this open for further discussion. This was left for off-line discussion and revised in </w:t>
      </w:r>
      <w:r w:rsidR="00BD2ADC" w:rsidRPr="00376CD9">
        <w:rPr>
          <w:color w:val="0000FF"/>
        </w:rPr>
        <w:t>SP-23116</w:t>
      </w:r>
      <w:r w:rsidR="00BD2ADC">
        <w:rPr>
          <w:color w:val="0000FF"/>
        </w:rPr>
        <w:t>6</w:t>
      </w:r>
      <w:r w:rsidR="00BD2ADC">
        <w:t>.</w:t>
      </w:r>
    </w:p>
    <w:p w14:paraId="2CAFA263" w14:textId="3421B0DD" w:rsidR="00C7015C" w:rsidRDefault="00C7015C" w:rsidP="00C7015C">
      <w:pPr>
        <w:keepNext/>
        <w:keepLines/>
      </w:pPr>
      <w:r>
        <w:t xml:space="preserve">Ericsson could not accept the down-scoping to fir the TUs, but the Scope should be defined and the TU estimate made based on this and considered that RAN input is needed to define the scope of this work. Qualcomm agreed with Ericsson and added that the Stage 1 requirements are not clear for this. LGE agreed that the TUs should be estimated based on the final scope and suggested removing WT5. Huawei commented that this was acceptable as a way to start the work. China Mobile suggested there is a discussion to try to address the problems that are being experienced in getting agreement on the Rel-19 SIDs. OPPO commented that they had done the down scoping as requested and added that if it is not done here, then it will likely happen anyway at TSG SA#102. The SA WG2 Chair commented that we should separate the TU budget from the proposed Work Tasks content. The TSG SA Chair asked who would object to this SID as it is. 6 companies indicated they would object. This was then </w:t>
      </w:r>
      <w:r w:rsidRPr="00CB3798">
        <w:rPr>
          <w:color w:val="0000FF"/>
        </w:rPr>
        <w:t>postponed</w:t>
      </w:r>
      <w:r>
        <w:t>.</w:t>
      </w:r>
    </w:p>
    <w:p w14:paraId="68F58575" w14:textId="77777777" w:rsidR="00C7015C" w:rsidRPr="00EB0339" w:rsidRDefault="00C7015C" w:rsidP="00C7015C">
      <w:r w:rsidRPr="005B25A1">
        <w:rPr>
          <w:b/>
          <w:bCs/>
        </w:rPr>
        <w:t>Status:</w:t>
      </w:r>
      <w:r>
        <w:t xml:space="preserve"> </w:t>
      </w:r>
      <w:r w:rsidRPr="00CB3798">
        <w:rPr>
          <w:color w:val="0000FF"/>
        </w:rPr>
        <w:t>Postponed</w:t>
      </w:r>
      <w:r>
        <w:t>.</w:t>
      </w:r>
    </w:p>
    <w:p w14:paraId="7A3CD518" w14:textId="77777777" w:rsidR="00E00DA6" w:rsidRDefault="007615D6" w:rsidP="000A3FBD">
      <w:pPr>
        <w:pStyle w:val="NormTop"/>
      </w:pPr>
      <w:r>
        <w:rPr>
          <w:color w:val="0000FF"/>
        </w:rPr>
        <w:lastRenderedPageBreak/>
        <w:t>SP-231067</w:t>
      </w:r>
      <w:r w:rsidRPr="00D53282">
        <w:t xml:space="preserve"> </w:t>
      </w:r>
      <w:r>
        <w:t>(SID NEW) New SID on 5GS Enhancement for Energy Efficiency and Energy Saving as Service Criteria (Source: Samsung Electronics (Moderator))</w:t>
      </w:r>
      <w:r>
        <w:br/>
      </w:r>
      <w:r w:rsidRPr="00D53282">
        <w:rPr>
          <w:b/>
        </w:rPr>
        <w:t>Document for:</w:t>
      </w:r>
      <w:r w:rsidRPr="00D53282">
        <w:t xml:space="preserve"> </w:t>
      </w:r>
      <w:r>
        <w:t>Approval</w:t>
      </w:r>
      <w:r>
        <w:br/>
      </w:r>
      <w:r w:rsidRPr="00D53282">
        <w:rPr>
          <w:b/>
        </w:rPr>
        <w:t>Abstract:</w:t>
      </w:r>
      <w:r w:rsidRPr="00D53282">
        <w:t xml:space="preserve"> </w:t>
      </w:r>
      <w:r>
        <w:br/>
        <w:t>New SID on 5GS Enhancement for Energy Efficiency and Energy Saving as Service Criteria.</w:t>
      </w:r>
      <w:r>
        <w:br/>
        <w:t>(endorsed as baseline by SA2).</w:t>
      </w:r>
    </w:p>
    <w:p w14:paraId="0AC7EAA4" w14:textId="77777777" w:rsidR="007615D6" w:rsidRPr="005B25A1" w:rsidRDefault="007615D6" w:rsidP="007615D6">
      <w:pPr>
        <w:keepNext/>
        <w:keepLines/>
        <w:rPr>
          <w:b/>
          <w:bCs/>
        </w:rPr>
      </w:pPr>
      <w:r w:rsidRPr="005B25A1">
        <w:rPr>
          <w:b/>
          <w:bCs/>
        </w:rPr>
        <w:t>Plenary Discussion:</w:t>
      </w:r>
    </w:p>
    <w:p w14:paraId="1414199F" w14:textId="77777777" w:rsidR="00BD2ADC" w:rsidRDefault="000E3A4F" w:rsidP="000E3A4F">
      <w:pPr>
        <w:keepNext/>
        <w:keepLines/>
      </w:pPr>
      <w:r>
        <w:t xml:space="preserve">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1141</w:t>
      </w:r>
      <w:r>
        <w:t>.</w:t>
      </w:r>
    </w:p>
    <w:p w14:paraId="0C810555" w14:textId="7C08FF40" w:rsidR="009E6388" w:rsidRDefault="00BD2ADC" w:rsidP="000E3A4F">
      <w:pPr>
        <w:keepNext/>
        <w:keepLines/>
      </w:pPr>
      <w:r>
        <w:t xml:space="preserve">Huawei suggested indicating Don't Know for </w:t>
      </w:r>
      <w:r w:rsidR="004C3C1F">
        <w:t>R</w:t>
      </w:r>
      <w:r>
        <w:t xml:space="preserve">AN impacts. China Mobile asked to improve the SID Title and asked to reinstate the examples in WT3. Nokia questioned whether SA WG5 had responsibility for Energy Efficiency matters. Ericsson agreed with Huawei and requested not to reinstate the examples in WT2. Qualcomm commented that it is known that the majority of energy consumption is in the RAN and RAN impacts are implicit in this work. Intel agreed with Qualcomm and </w:t>
      </w:r>
      <w:r w:rsidR="004C3C1F">
        <w:t>commented that</w:t>
      </w:r>
      <w:r>
        <w:t xml:space="preserve"> WT</w:t>
      </w:r>
      <w:r w:rsidR="004C3C1F">
        <w:t xml:space="preserve">3 is too vague and should be removed. China Mobile </w:t>
      </w:r>
      <w:r w:rsidR="009E6388">
        <w:t>d</w:t>
      </w:r>
      <w:r w:rsidR="004C3C1F">
        <w:t>id not agree that WT3 should be completely removed. Other issues were raised and t</w:t>
      </w:r>
      <w:r>
        <w:t xml:space="preserve">his was left for off-line discussion and revised in </w:t>
      </w:r>
      <w:r w:rsidRPr="00376CD9">
        <w:rPr>
          <w:color w:val="0000FF"/>
        </w:rPr>
        <w:t>SP-23116</w:t>
      </w:r>
      <w:r w:rsidR="004C3C1F">
        <w:rPr>
          <w:color w:val="0000FF"/>
        </w:rPr>
        <w:t>7</w:t>
      </w:r>
      <w:r>
        <w:t>.</w:t>
      </w:r>
    </w:p>
    <w:p w14:paraId="2EFF2B40" w14:textId="77777777" w:rsidR="00073CAE" w:rsidRDefault="009E6388" w:rsidP="000E3A4F">
      <w:pPr>
        <w:keepNext/>
        <w:keepLines/>
      </w:pPr>
      <w:r>
        <w:t xml:space="preserve">The Outgoing SA WG5 Chair reported that it is documented in 3 TSG SA reports that TSG SA has asked SA WG5 to coordinate the Energy Efficiency work in 3GPP. Coordination with SA WG5 should therefore be included in this SID. </w:t>
      </w:r>
      <w:r w:rsidR="00A225AF">
        <w:t xml:space="preserve">Service Criteria should be removed from the title and content. </w:t>
      </w:r>
      <w:r>
        <w:t xml:space="preserve">Some clarifications were requested and OPPO asked to be added as a supporting company. </w:t>
      </w:r>
      <w:r w:rsidR="00A225AF">
        <w:t xml:space="preserve">The suggested Acronym should also be checked with the Work Plan Manager. This was revised off-line in </w:t>
      </w:r>
      <w:r w:rsidR="00A225AF" w:rsidRPr="00A225AF">
        <w:rPr>
          <w:color w:val="0000FF"/>
        </w:rPr>
        <w:t>SP-231188</w:t>
      </w:r>
      <w:r w:rsidR="00A225AF">
        <w:t>.</w:t>
      </w:r>
    </w:p>
    <w:p w14:paraId="2277522A" w14:textId="04D26EF7" w:rsidR="00073CAE" w:rsidRPr="00073CAE" w:rsidRDefault="00073CAE" w:rsidP="000E3A4F">
      <w:pPr>
        <w:keepNext/>
        <w:keepLines/>
      </w:pPr>
      <w:r>
        <w:t xml:space="preserve">The primary and secondary Rapporteurs for this were appointed as Junshin (Samsung) and Kons (Lenovo). This was revised accordingly in </w:t>
      </w:r>
      <w:r w:rsidRPr="00073CAE">
        <w:rPr>
          <w:color w:val="0000FF"/>
        </w:rPr>
        <w:t>SP-231192</w:t>
      </w:r>
      <w:r>
        <w:t xml:space="preserve">, which was </w:t>
      </w:r>
      <w:r w:rsidRPr="00C3284B">
        <w:rPr>
          <w:color w:val="FF0000"/>
          <w:lang w:eastAsia="en-US"/>
        </w:rPr>
        <w:t>approved</w:t>
      </w:r>
      <w:r>
        <w:t>.</w:t>
      </w:r>
    </w:p>
    <w:p w14:paraId="4E391A24" w14:textId="141B6C3A" w:rsidR="000E3A4F" w:rsidRPr="00EB0339" w:rsidRDefault="000E3A4F" w:rsidP="000E3A4F">
      <w:r w:rsidRPr="005B25A1">
        <w:rPr>
          <w:b/>
          <w:bCs/>
        </w:rPr>
        <w:t>Status:</w:t>
      </w:r>
      <w:r>
        <w:t xml:space="preserve"> </w:t>
      </w:r>
      <w:r w:rsidR="00073CAE" w:rsidRPr="00C3284B">
        <w:rPr>
          <w:color w:val="FF0000"/>
          <w:lang w:eastAsia="en-US"/>
        </w:rPr>
        <w:t>Approved</w:t>
      </w:r>
      <w:r w:rsidR="00073CAE">
        <w:t>.</w:t>
      </w:r>
    </w:p>
    <w:p w14:paraId="1C034962" w14:textId="636508F5" w:rsidR="000E3A4F" w:rsidRDefault="000E3A4F" w:rsidP="000E3A4F">
      <w:pPr>
        <w:pStyle w:val="NormTop"/>
      </w:pPr>
      <w:r>
        <w:rPr>
          <w:color w:val="0000FF"/>
        </w:rPr>
        <w:t>SP-231048</w:t>
      </w:r>
      <w:r w:rsidRPr="00D53282">
        <w:t xml:space="preserve"> </w:t>
      </w:r>
      <w:r>
        <w:t>(</w:t>
      </w:r>
      <w:r w:rsidRPr="00590DAF">
        <w:rPr>
          <w:color w:val="0000FF"/>
        </w:rPr>
        <w:t xml:space="preserve">SID </w:t>
      </w:r>
      <w:r w:rsidR="00590DAF" w:rsidRPr="00590DAF">
        <w:rPr>
          <w:color w:val="0000FF"/>
        </w:rPr>
        <w:t>NEW</w:t>
      </w:r>
      <w:r>
        <w:t>) New SID: Study on system architecture for next generation real time communication services phase 2 (updated version)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The endorsed R19 NG_RTC phase 2 SID is revised from offline discussion.</w:t>
      </w:r>
    </w:p>
    <w:p w14:paraId="45230526" w14:textId="77777777" w:rsidR="000E3A4F" w:rsidRPr="005B25A1" w:rsidRDefault="000E3A4F" w:rsidP="000E3A4F">
      <w:pPr>
        <w:keepNext/>
        <w:keepLines/>
        <w:rPr>
          <w:b/>
          <w:bCs/>
        </w:rPr>
      </w:pPr>
      <w:r w:rsidRPr="005B25A1">
        <w:rPr>
          <w:b/>
          <w:bCs/>
        </w:rPr>
        <w:t>Plenary Discussion:</w:t>
      </w:r>
    </w:p>
    <w:p w14:paraId="70E253ED" w14:textId="77777777" w:rsidR="00F0719B" w:rsidRDefault="00942D9A" w:rsidP="00942D9A">
      <w:pPr>
        <w:keepNext/>
        <w:keepLines/>
      </w:pPr>
      <w:r>
        <w:t xml:space="preserve">Various updates were suggested by various companies. The moderator was asked to try to find some consensus on the WTs off line. This was left for off-line discussion and revised, merging </w:t>
      </w:r>
      <w:r>
        <w:rPr>
          <w:color w:val="0000FF"/>
        </w:rPr>
        <w:t>SP-231047</w:t>
      </w:r>
      <w:r>
        <w:t xml:space="preserve">, in </w:t>
      </w:r>
      <w:r w:rsidRPr="002760AE">
        <w:rPr>
          <w:color w:val="0000FF"/>
        </w:rPr>
        <w:t>S</w:t>
      </w:r>
      <w:r>
        <w:rPr>
          <w:color w:val="0000FF"/>
        </w:rPr>
        <w:t>P</w:t>
      </w:r>
      <w:r w:rsidRPr="002760AE">
        <w:rPr>
          <w:color w:val="0000FF"/>
        </w:rPr>
        <w:t>-23</w:t>
      </w:r>
      <w:r>
        <w:rPr>
          <w:color w:val="0000FF"/>
        </w:rPr>
        <w:t>1142</w:t>
      </w:r>
      <w:r>
        <w:t>.</w:t>
      </w:r>
    </w:p>
    <w:p w14:paraId="10205C88" w14:textId="77777777" w:rsidR="007156CD" w:rsidRDefault="00F0719B" w:rsidP="00942D9A">
      <w:pPr>
        <w:keepNext/>
        <w:keepLines/>
      </w:pPr>
      <w:r>
        <w:t>There were suggestions to reduce the TU budget and to remove some WTs. Nokia commented that WT6 had been made more open and needs the increased TU budget.</w:t>
      </w:r>
      <w:r w:rsidRPr="002114EE">
        <w:t xml:space="preserve"> </w:t>
      </w:r>
      <w:r w:rsidR="0019165F">
        <w:t xml:space="preserve">Other issues were raised and this was left for off-line discussion and revised in </w:t>
      </w:r>
      <w:r w:rsidR="0019165F" w:rsidRPr="00376CD9">
        <w:rPr>
          <w:color w:val="0000FF"/>
        </w:rPr>
        <w:t>SP-23116</w:t>
      </w:r>
      <w:r w:rsidR="0019165F">
        <w:rPr>
          <w:color w:val="0000FF"/>
        </w:rPr>
        <w:t>8</w:t>
      </w:r>
      <w:r w:rsidR="0019165F">
        <w:t>.</w:t>
      </w:r>
    </w:p>
    <w:p w14:paraId="5FA529B9" w14:textId="77777777" w:rsidR="0008091E" w:rsidRDefault="00B752D8" w:rsidP="00B752D8">
      <w:pPr>
        <w:keepNext/>
        <w:keepLines/>
      </w:pPr>
      <w:r>
        <w:t xml:space="preserve">Nokia commented that they did not see the need for WT6, but did see a value to WT2.2 interworking issues. Telefonica agreed with Nokia. Huawei clarified that WT2.2 was removed as it has dependencies on use cases which do not currently exist. Ericsson commented that WT6 was not considered needed and the TU budget did not appear realistic. Qualcomm asked for time to consider the acceptability of removing WT2.2. This was left for off-line discussion and revised in </w:t>
      </w:r>
      <w:r w:rsidRPr="00376CD9">
        <w:rPr>
          <w:color w:val="0000FF"/>
        </w:rPr>
        <w:t>SP-2311</w:t>
      </w:r>
      <w:r>
        <w:rPr>
          <w:color w:val="0000FF"/>
        </w:rPr>
        <w:t>85</w:t>
      </w:r>
      <w:r w:rsidR="00590DAF">
        <w:t xml:space="preserve"> (Type updated to SID NEW)</w:t>
      </w:r>
      <w:r>
        <w:t>.</w:t>
      </w:r>
    </w:p>
    <w:p w14:paraId="2198279B" w14:textId="123CEED1" w:rsidR="0008091E" w:rsidRPr="0008091E" w:rsidRDefault="0008091E" w:rsidP="00B752D8">
      <w:pPr>
        <w:keepNext/>
        <w:keepLines/>
      </w:pPr>
      <w:r>
        <w:t xml:space="preserve">Nokia asked why the focus is on WT2.2 but not WT6 and proposed removing both WT2.2 and WT6. Telefonica supported the proposal from Nokia. Ericsson commented that WT2.2 is outside SA WG2 Scope and ambiguous on what needs to be done, but this is not the case for WT6. T-Mobile could not accept WT6. The moderator (Huawei) reported that the removal of WT6 received less support from supporting companies than removing only WT2.2. 2 companies indicated objections to keeping WT6. T-Mobile indicated they were unhappy about removing WT6, but would accept it for the sake of making progress at this time. </w:t>
      </w:r>
      <w:r w:rsidRPr="0008091E">
        <w:rPr>
          <w:b/>
          <w:bCs/>
        </w:rPr>
        <w:t>It was understood that WTs can still be added, modified or removed based on discussion and agreements until TSG SA#102</w:t>
      </w:r>
      <w:r>
        <w:t xml:space="preserve">. </w:t>
      </w:r>
      <w:r w:rsidR="00CF09EC">
        <w:t xml:space="preserve">The primary </w:t>
      </w:r>
      <w:r>
        <w:t xml:space="preserve">Rapporteur was appointed as </w:t>
      </w:r>
      <w:r w:rsidR="00CF09EC">
        <w:t xml:space="preserve">Yi (CMCC). </w:t>
      </w:r>
      <w:r>
        <w:t xml:space="preserve">This was revised, to remove WT6 and adjust the TU budget accordingly and clean the revisions and highlights, in </w:t>
      </w:r>
      <w:r w:rsidRPr="0008091E">
        <w:rPr>
          <w:color w:val="0000FF"/>
        </w:rPr>
        <w:t>SP-231196</w:t>
      </w:r>
      <w:r>
        <w:t xml:space="preserve">, which was </w:t>
      </w:r>
      <w:r w:rsidRPr="00C3284B">
        <w:rPr>
          <w:color w:val="FF0000"/>
          <w:lang w:eastAsia="en-US"/>
        </w:rPr>
        <w:t>approved</w:t>
      </w:r>
      <w:r>
        <w:t>.</w:t>
      </w:r>
    </w:p>
    <w:p w14:paraId="0445A6A3" w14:textId="4E9FCC50" w:rsidR="00B752D8" w:rsidRPr="00EB0339" w:rsidRDefault="00B752D8" w:rsidP="00B752D8">
      <w:r w:rsidRPr="005B25A1">
        <w:rPr>
          <w:b/>
          <w:bCs/>
        </w:rPr>
        <w:t>Status:</w:t>
      </w:r>
      <w:r>
        <w:t xml:space="preserve"> </w:t>
      </w:r>
      <w:r w:rsidR="0008091E" w:rsidRPr="00C3284B">
        <w:rPr>
          <w:color w:val="FF0000"/>
          <w:lang w:eastAsia="en-US"/>
        </w:rPr>
        <w:t>Approved</w:t>
      </w:r>
      <w:r w:rsidR="0008091E">
        <w:t>.</w:t>
      </w:r>
    </w:p>
    <w:p w14:paraId="354AB938" w14:textId="77777777" w:rsidR="00E00DA6" w:rsidRDefault="007615D6" w:rsidP="000A3FBD">
      <w:pPr>
        <w:pStyle w:val="NormTop"/>
      </w:pPr>
      <w:r>
        <w:rPr>
          <w:color w:val="0000FF"/>
        </w:rPr>
        <w:lastRenderedPageBreak/>
        <w:t>SP-231047</w:t>
      </w:r>
      <w:r w:rsidRPr="00D53282">
        <w:t xml:space="preserve"> </w:t>
      </w:r>
      <w:r>
        <w:t>(SID NEW) New SID: Study on system architecture for next generation real time communication services phase 2 (endorsed version)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R19 NG_RTC Phase 2 SID which is endorsed at SA2#158.</w:t>
      </w:r>
    </w:p>
    <w:p w14:paraId="0EB06600" w14:textId="77777777" w:rsidR="007615D6" w:rsidRPr="005B25A1" w:rsidRDefault="007615D6" w:rsidP="007615D6">
      <w:pPr>
        <w:keepNext/>
        <w:keepLines/>
        <w:rPr>
          <w:b/>
          <w:bCs/>
        </w:rPr>
      </w:pPr>
      <w:r w:rsidRPr="005B25A1">
        <w:rPr>
          <w:b/>
          <w:bCs/>
        </w:rPr>
        <w:t>Plenary Discussion:</w:t>
      </w:r>
    </w:p>
    <w:p w14:paraId="2045BA82" w14:textId="50A72A16" w:rsidR="007615D6" w:rsidRPr="008413F9" w:rsidRDefault="008413F9" w:rsidP="007615D6">
      <w:pPr>
        <w:keepNext/>
        <w:keepLines/>
      </w:pPr>
      <w:r>
        <w:t xml:space="preserve">Merged into </w:t>
      </w:r>
      <w:r w:rsidRPr="002760AE">
        <w:rPr>
          <w:color w:val="0000FF"/>
        </w:rPr>
        <w:t>S</w:t>
      </w:r>
      <w:r>
        <w:rPr>
          <w:color w:val="0000FF"/>
        </w:rPr>
        <w:t>P</w:t>
      </w:r>
      <w:r w:rsidRPr="002760AE">
        <w:rPr>
          <w:color w:val="0000FF"/>
        </w:rPr>
        <w:t>-23</w:t>
      </w:r>
      <w:r>
        <w:rPr>
          <w:color w:val="0000FF"/>
        </w:rPr>
        <w:t>1142</w:t>
      </w:r>
      <w:r>
        <w:t>.</w:t>
      </w:r>
    </w:p>
    <w:p w14:paraId="2E10E305" w14:textId="17B25C77" w:rsidR="007615D6" w:rsidRPr="00EB0339" w:rsidRDefault="007615D6" w:rsidP="007615D6">
      <w:r w:rsidRPr="005B25A1">
        <w:rPr>
          <w:b/>
          <w:bCs/>
        </w:rPr>
        <w:t>Status:</w:t>
      </w:r>
      <w:r>
        <w:t xml:space="preserve"> </w:t>
      </w:r>
      <w:r w:rsidR="008413F9" w:rsidRPr="008413F9">
        <w:rPr>
          <w:color w:val="0000FF"/>
        </w:rPr>
        <w:t>Merged</w:t>
      </w:r>
      <w:r w:rsidR="008413F9">
        <w:t>.</w:t>
      </w:r>
    </w:p>
    <w:p w14:paraId="05B3FE9E" w14:textId="77777777" w:rsidR="00E00DA6" w:rsidRDefault="007615D6" w:rsidP="000A3FBD">
      <w:pPr>
        <w:pStyle w:val="NormTop"/>
      </w:pPr>
      <w:r>
        <w:rPr>
          <w:color w:val="0000FF"/>
        </w:rPr>
        <w:t>SP-231043</w:t>
      </w:r>
      <w:r w:rsidRPr="00D53282">
        <w:t xml:space="preserve"> </w:t>
      </w:r>
      <w:r>
        <w:t>(SID NEW) New SID on Study on Integration of satellite components in the 5G architecture Phase III (Source: THALES)</w:t>
      </w:r>
      <w:r>
        <w:br/>
      </w:r>
      <w:r w:rsidRPr="00D53282">
        <w:rPr>
          <w:b/>
        </w:rPr>
        <w:t>Document for:</w:t>
      </w:r>
      <w:r w:rsidRPr="00D53282">
        <w:t xml:space="preserve"> </w:t>
      </w:r>
      <w:r>
        <w:t>Approval</w:t>
      </w:r>
      <w:r>
        <w:br/>
      </w:r>
      <w:r w:rsidRPr="00D53282">
        <w:rPr>
          <w:b/>
        </w:rPr>
        <w:t>Abstract:</w:t>
      </w:r>
      <w:r w:rsidRPr="00D53282">
        <w:t xml:space="preserve"> </w:t>
      </w:r>
      <w:r>
        <w:br/>
        <w:t>Document as per the end of SA WG2#158 discussions (S2-2309631/S2-2310027) submit by Q3 discussions moderator.</w:t>
      </w:r>
    </w:p>
    <w:p w14:paraId="653B9437" w14:textId="77777777" w:rsidR="007615D6" w:rsidRPr="005B25A1" w:rsidRDefault="007615D6" w:rsidP="007615D6">
      <w:pPr>
        <w:keepNext/>
        <w:keepLines/>
        <w:rPr>
          <w:b/>
          <w:bCs/>
        </w:rPr>
      </w:pPr>
      <w:r w:rsidRPr="005B25A1">
        <w:rPr>
          <w:b/>
          <w:bCs/>
        </w:rPr>
        <w:t>Plenary Discussion:</w:t>
      </w:r>
    </w:p>
    <w:p w14:paraId="05BD3419" w14:textId="77777777" w:rsidR="00F0719B" w:rsidRDefault="002C3C90" w:rsidP="002C3C90">
      <w:pPr>
        <w:keepNext/>
        <w:keepLines/>
      </w:pPr>
      <w:r>
        <w:t xml:space="preserve">A draft update was provided by the Moderator in the local DRAFTS folder, based on off-line comments received and the differences were indicated. NEC commented that items had been removed in the new version which was not justified. The TSG SA Chair commented that if items which have no agreement cannot be removed from the SIDs at this stage, then there is little likelihood of the SID being approved in order to allow any work to start and asked delegates to try to ascertain justifications and the concerns of other companies off-line. 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1143</w:t>
      </w:r>
      <w:r>
        <w:t>.</w:t>
      </w:r>
    </w:p>
    <w:p w14:paraId="24814361" w14:textId="3F0E1BED" w:rsidR="00A73217" w:rsidRDefault="00724741" w:rsidP="002C3C90">
      <w:pPr>
        <w:keepNext/>
        <w:keepLines/>
      </w:pPr>
      <w:r>
        <w:t xml:space="preserve">MediaTek </w:t>
      </w:r>
      <w:r w:rsidR="00D27F92">
        <w:t>raised issues with the removal of WT1 and the expansion of the scope of WT3. Huawei commented that the update to WT3 will open more work on studying what traffic is intended to be supported and added that WT2 needed some clarification</w:t>
      </w:r>
      <w:r w:rsidR="00D27F92" w:rsidRPr="0019165F">
        <w:t>. Erics</w:t>
      </w:r>
      <w:r w:rsidR="00D27F92">
        <w:t>son asked to add 'EPC' user plane to WT2.2.</w:t>
      </w:r>
      <w:r w:rsidR="0019165F">
        <w:t xml:space="preserve"> </w:t>
      </w:r>
      <w:r w:rsidR="00D27F92">
        <w:t>Other issues were raised</w:t>
      </w:r>
      <w:r w:rsidR="0019165F">
        <w:t>. Qualcomm suggested reverting to the Original SA</w:t>
      </w:r>
      <w:r w:rsidR="006878E1">
        <w:t> </w:t>
      </w:r>
      <w:r w:rsidR="0019165F">
        <w:t>WG2 endorsed SID and clarifying the issues raised</w:t>
      </w:r>
      <w:r w:rsidR="00D24237">
        <w:t xml:space="preserve"> on some WTs</w:t>
      </w:r>
      <w:r w:rsidR="0019165F">
        <w:t>. T</w:t>
      </w:r>
      <w:r w:rsidR="00D27F92">
        <w:t xml:space="preserve">his was left for off-line discussion and revised in </w:t>
      </w:r>
      <w:r w:rsidR="00D27F92" w:rsidRPr="00376CD9">
        <w:rPr>
          <w:color w:val="0000FF"/>
        </w:rPr>
        <w:t>SP-23116</w:t>
      </w:r>
      <w:r w:rsidR="0019165F">
        <w:rPr>
          <w:color w:val="0000FF"/>
        </w:rPr>
        <w:t>9</w:t>
      </w:r>
      <w:r w:rsidR="00D27F92">
        <w:t>.</w:t>
      </w:r>
    </w:p>
    <w:p w14:paraId="5C3937EC" w14:textId="6A655910" w:rsidR="00862797" w:rsidRDefault="00A73217" w:rsidP="002C3C90">
      <w:pPr>
        <w:keepNext/>
        <w:keepLines/>
      </w:pPr>
      <w:r>
        <w:t xml:space="preserve">This revision reverts to what had been endorsed by SA WG2 with some updates to take into account clarifications that had been proposed. Nokia asked for clarification on the Inter-Satellite link text and would like to restrict to CIoT user plane optimisation and SMS. </w:t>
      </w:r>
      <w:r w:rsidR="00EC6BEF">
        <w:t xml:space="preserve">Ericsson did not agree to have the restrictions for WT2 and that anything needed on the IMS level should be limited to charging aspects, etc. and not include non Mission Critical aspects. </w:t>
      </w:r>
      <w:r w:rsidR="00724741">
        <w:t xml:space="preserve">MediaTek </w:t>
      </w:r>
      <w:r w:rsidR="00EC6BEF">
        <w:t xml:space="preserve">suggested limiting WT3 to only WT3.1 and then reconsider the other parts after this has been studied. Huawei suggested some simplifications off-line for WT1 and WT2 and keeping only WT3.1. Other comments were made concerning what should be kept in the SID. </w:t>
      </w:r>
      <w:r w:rsidR="006878E1">
        <w:t xml:space="preserve">THALES suggested reducing WT3 to WT 3.1 only and keep WT1 and WT2 for working on in Q4/2023 and reviewing the SA WG1 requirements at TSG SA#102 for consideration of other parts of WT3 if the TU budget allows. Qualcomm commented that if only 3.1 is done, then this will be unclear how the use cases will be addressed. </w:t>
      </w:r>
      <w:r w:rsidR="007156CD">
        <w:t xml:space="preserve">Nokia commented that 3GPP should take care not to work on features that the industry does not have a need for. This was left for off-line discussion and revised in </w:t>
      </w:r>
      <w:r w:rsidR="007156CD" w:rsidRPr="00376CD9">
        <w:rPr>
          <w:color w:val="0000FF"/>
        </w:rPr>
        <w:t>SP-2311</w:t>
      </w:r>
      <w:r w:rsidR="007156CD">
        <w:rPr>
          <w:color w:val="0000FF"/>
        </w:rPr>
        <w:t>84</w:t>
      </w:r>
      <w:r w:rsidR="007156CD">
        <w:t>.</w:t>
      </w:r>
    </w:p>
    <w:p w14:paraId="2A5404EA" w14:textId="05706C21" w:rsidR="00EC0150" w:rsidRDefault="005C0F72" w:rsidP="002C3C90">
      <w:pPr>
        <w:keepNext/>
        <w:keepLines/>
      </w:pPr>
      <w:r>
        <w:t xml:space="preserve">Intel suggested a clarification to the WT3.1 text. This was not agreed. The editor's note should be removed. </w:t>
      </w:r>
      <w:r w:rsidR="00526EC8">
        <w:t>Nokia commented that the</w:t>
      </w:r>
      <w:r>
        <w:t xml:space="preserve"> TU estimates are unrealistic</w:t>
      </w:r>
      <w:r w:rsidR="00526EC8">
        <w:t>, for example there is 1 TU to describe the Satellite aspects which should be 3 TUs and WT2 should indicate 1 TU each for the study and normative parts</w:t>
      </w:r>
      <w:r>
        <w:t>.</w:t>
      </w:r>
      <w:r w:rsidR="00526EC8">
        <w:t xml:space="preserve"> The TU figures should be updated.</w:t>
      </w:r>
      <w:r>
        <w:t xml:space="preserve"> </w:t>
      </w:r>
      <w:r w:rsidR="00526EC8">
        <w:t>Ericsson asked for more time to consider WT2.2 and WT3.</w:t>
      </w:r>
      <w:r w:rsidR="00526EC8" w:rsidRPr="00526EC8">
        <w:t xml:space="preserve"> </w:t>
      </w:r>
      <w:r w:rsidR="00526EC8">
        <w:t>The primary and secondary Rapporteurs for this were appointed as Jean-Yves (Thales) and Huchen (CATT).</w:t>
      </w:r>
      <w:r w:rsidR="00526EC8" w:rsidRPr="00526EC8">
        <w:t xml:space="preserve"> </w:t>
      </w:r>
      <w:r w:rsidR="00526EC8">
        <w:t xml:space="preserve">This was revised in </w:t>
      </w:r>
      <w:r w:rsidR="00526EC8" w:rsidRPr="00526EC8">
        <w:rPr>
          <w:color w:val="0000FF"/>
        </w:rPr>
        <w:t>SP-231194</w:t>
      </w:r>
      <w:r w:rsidR="00EC0150">
        <w:t>.</w:t>
      </w:r>
    </w:p>
    <w:p w14:paraId="5723975C" w14:textId="66BA3782" w:rsidR="00862797" w:rsidRPr="005C0F72" w:rsidRDefault="00EC0150" w:rsidP="002C3C90">
      <w:pPr>
        <w:keepNext/>
        <w:keepLines/>
      </w:pPr>
      <w:r>
        <w:t xml:space="preserve">It was suggested to remove notes 3 and 4. Huawei preferred to keep some parts of note 3. It was argued that note 3 is redundant as if RAN does not support the work then no work will be done in SA WG2. This was revised in </w:t>
      </w:r>
      <w:r w:rsidRPr="00EC0150">
        <w:rPr>
          <w:color w:val="0000FF"/>
        </w:rPr>
        <w:t>SP-231199</w:t>
      </w:r>
      <w:r>
        <w:t>,</w:t>
      </w:r>
      <w:r w:rsidR="00526EC8">
        <w:t xml:space="preserve"> which was </w:t>
      </w:r>
      <w:r w:rsidR="00526EC8" w:rsidRPr="00C3284B">
        <w:rPr>
          <w:color w:val="FF0000"/>
          <w:lang w:eastAsia="en-US"/>
        </w:rPr>
        <w:t>approved</w:t>
      </w:r>
      <w:r w:rsidR="00526EC8">
        <w:t>.</w:t>
      </w:r>
    </w:p>
    <w:p w14:paraId="0C72B7E5" w14:textId="44D0FE33" w:rsidR="002C3C90" w:rsidRPr="00EB0339" w:rsidRDefault="002C3C90" w:rsidP="002C3C90">
      <w:r w:rsidRPr="005B25A1">
        <w:rPr>
          <w:b/>
          <w:bCs/>
        </w:rPr>
        <w:t>Status:</w:t>
      </w:r>
      <w:r>
        <w:t xml:space="preserve"> </w:t>
      </w:r>
      <w:r w:rsidR="00526EC8" w:rsidRPr="00C3284B">
        <w:rPr>
          <w:color w:val="FF0000"/>
          <w:lang w:eastAsia="en-US"/>
        </w:rPr>
        <w:t>Approved</w:t>
      </w:r>
      <w:r w:rsidR="00526EC8">
        <w:t>.</w:t>
      </w:r>
    </w:p>
    <w:p w14:paraId="5311CA7E" w14:textId="384A1985" w:rsidR="008413F9" w:rsidRDefault="008413F9" w:rsidP="008413F9">
      <w:pPr>
        <w:pStyle w:val="NormTop"/>
      </w:pPr>
      <w:r>
        <w:rPr>
          <w:color w:val="0000FF"/>
        </w:rPr>
        <w:lastRenderedPageBreak/>
        <w:t>SP-231140</w:t>
      </w:r>
      <w:r w:rsidRPr="00D53282">
        <w:t xml:space="preserve"> </w:t>
      </w:r>
      <w:r>
        <w:t>(SID NEW) Rel-19 Study on MPS for IMS Messaging and SMS services (Source: Pereton Labs)</w:t>
      </w:r>
      <w:r>
        <w:br/>
      </w:r>
      <w:r w:rsidRPr="00D53282">
        <w:rPr>
          <w:b/>
        </w:rPr>
        <w:t>Document for:</w:t>
      </w:r>
      <w:r w:rsidRPr="00D53282">
        <w:t xml:space="preserve"> </w:t>
      </w:r>
      <w:r>
        <w:t>Approval</w:t>
      </w:r>
      <w:r>
        <w:br/>
      </w:r>
      <w:r w:rsidRPr="00D53282">
        <w:rPr>
          <w:b/>
        </w:rPr>
        <w:t>Abstract:</w:t>
      </w:r>
      <w:r w:rsidRPr="00D53282">
        <w:t xml:space="preserve"> </w:t>
      </w:r>
      <w:r>
        <w:br/>
        <w:t>SID proposal of MPS for IMS Messaging and SMS services based on moderated discussion.</w:t>
      </w:r>
    </w:p>
    <w:p w14:paraId="3B72FB3F" w14:textId="61D4EBD9" w:rsidR="008413F9" w:rsidRPr="008413F9" w:rsidRDefault="008413F9" w:rsidP="008413F9">
      <w:pPr>
        <w:keepNext/>
        <w:keepLines/>
        <w:rPr>
          <w:b/>
          <w:bCs/>
          <w:i/>
          <w:iCs/>
        </w:rPr>
      </w:pPr>
      <w:r w:rsidRPr="008413F9">
        <w:rPr>
          <w:b/>
          <w:bCs/>
          <w:i/>
          <w:iCs/>
        </w:rPr>
        <w:t>Comment:</w:t>
      </w:r>
      <w:r w:rsidRPr="008413F9">
        <w:rPr>
          <w:i/>
          <w:iCs/>
        </w:rPr>
        <w:t xml:space="preserve"> LATE DOC: </w:t>
      </w:r>
      <w:r w:rsidR="00F47C0A">
        <w:rPr>
          <w:i/>
          <w:iCs/>
        </w:rPr>
        <w:t>Rx 12/09, 04:08</w:t>
      </w:r>
      <w:r w:rsidRPr="008413F9">
        <w:rPr>
          <w:i/>
          <w:iCs/>
        </w:rPr>
        <w:t>.</w:t>
      </w:r>
    </w:p>
    <w:p w14:paraId="6C9222DB" w14:textId="77777777" w:rsidR="008413F9" w:rsidRPr="005B25A1" w:rsidRDefault="008413F9" w:rsidP="008413F9">
      <w:pPr>
        <w:keepNext/>
        <w:keepLines/>
        <w:rPr>
          <w:b/>
          <w:bCs/>
        </w:rPr>
      </w:pPr>
      <w:r w:rsidRPr="005B25A1">
        <w:rPr>
          <w:b/>
          <w:bCs/>
        </w:rPr>
        <w:t>Plenary Discussion:</w:t>
      </w:r>
    </w:p>
    <w:p w14:paraId="696A1FA2" w14:textId="77777777" w:rsidR="0032537B" w:rsidRDefault="00F47C0A" w:rsidP="008413F9">
      <w:pPr>
        <w:keepNext/>
        <w:keepLines/>
      </w:pPr>
      <w:r>
        <w:t xml:space="preserve">This was provided late and made available on the local INBOX folder. The discussion should focus on whether this should be a SID or whether the work can be done as a TEI19_ Mini-WID. Qualcomm commented that the use cases for this should be studied. Ericsson agreed with Qualcomm that there is a need for a study of this and it is not really suitable for a TEI19_ Mini-WID. Huawei suggested that the main requirement of this is for SMS support. Pereton Labs clarified that there needs to be a mechanism for switching the SMS delivery on and off and a priority delivery mechanism when switched on. Qualcomm commented that the IMS messaging service is distinct from the SIP Message. The moderator was asked to try to find some consensus on the Scope of this and the estimated TU budget. This was left for off-line discussion and revised in </w:t>
      </w:r>
      <w:r w:rsidRPr="002760AE">
        <w:rPr>
          <w:color w:val="0000FF"/>
        </w:rPr>
        <w:t>S</w:t>
      </w:r>
      <w:r>
        <w:rPr>
          <w:color w:val="0000FF"/>
        </w:rPr>
        <w:t>P</w:t>
      </w:r>
      <w:r w:rsidRPr="002760AE">
        <w:rPr>
          <w:color w:val="0000FF"/>
        </w:rPr>
        <w:t>-23</w:t>
      </w:r>
      <w:r>
        <w:rPr>
          <w:color w:val="0000FF"/>
        </w:rPr>
        <w:t>1144</w:t>
      </w:r>
      <w:r>
        <w:t>.</w:t>
      </w:r>
      <w:r w:rsidR="0032537B">
        <w:t xml:space="preserve"> </w:t>
      </w:r>
      <w:r w:rsidR="00D24237">
        <w:t xml:space="preserve">Revised off-line to </w:t>
      </w:r>
      <w:r w:rsidR="00D24237" w:rsidRPr="00D24237">
        <w:rPr>
          <w:color w:val="0000FF"/>
        </w:rPr>
        <w:t>SP-231170</w:t>
      </w:r>
      <w:r w:rsidR="00D24237">
        <w:t>.</w:t>
      </w:r>
    </w:p>
    <w:p w14:paraId="4CB4FE06" w14:textId="77777777" w:rsidR="00B752D8" w:rsidRDefault="009A4739" w:rsidP="008413F9">
      <w:pPr>
        <w:keepNext/>
        <w:keepLines/>
      </w:pPr>
      <w:r>
        <w:t xml:space="preserve">Nokia suggested a number of corrections to be made. Qualcomm commented that the TU estimate appeared too small and </w:t>
      </w:r>
      <w:r w:rsidR="0032537B">
        <w:t>suggested</w:t>
      </w:r>
      <w:r>
        <w:t xml:space="preserve"> that 4-5 TUs would be needed for the Study phase. </w:t>
      </w:r>
      <w:r w:rsidR="0032537B">
        <w:t>WT1 could be further split into 3 sub tasks. Ericsson commented that SMS over IMS should be a separate WT.</w:t>
      </w:r>
      <w:r w:rsidR="00D24237">
        <w:t xml:space="preserve"> </w:t>
      </w:r>
      <w:r w:rsidR="0032537B">
        <w:t xml:space="preserve">This was left for off-line discussion and revised in </w:t>
      </w:r>
      <w:r w:rsidR="0032537B" w:rsidRPr="002760AE">
        <w:rPr>
          <w:color w:val="0000FF"/>
        </w:rPr>
        <w:t>S</w:t>
      </w:r>
      <w:r w:rsidR="0032537B">
        <w:rPr>
          <w:color w:val="0000FF"/>
        </w:rPr>
        <w:t>P</w:t>
      </w:r>
      <w:r w:rsidR="0032537B" w:rsidRPr="002760AE">
        <w:rPr>
          <w:color w:val="0000FF"/>
        </w:rPr>
        <w:t>-23</w:t>
      </w:r>
      <w:r w:rsidR="0032537B">
        <w:rPr>
          <w:color w:val="0000FF"/>
        </w:rPr>
        <w:t>1171</w:t>
      </w:r>
      <w:r w:rsidR="0032537B">
        <w:t>.</w:t>
      </w:r>
    </w:p>
    <w:p w14:paraId="1A34D0F4" w14:textId="77777777" w:rsidR="00CF09EC" w:rsidRDefault="00B752D8" w:rsidP="008413F9">
      <w:pPr>
        <w:keepNext/>
        <w:keepLines/>
      </w:pPr>
      <w:r>
        <w:t>Qualcomm considered the content was good but the TU estimates seem underestimated. Nokia suggested checking the regulatory requirements to see if the scope can be restricted to SMS over IP.</w:t>
      </w:r>
      <w:r w:rsidR="005123D8">
        <w:t xml:space="preserve"> This was left for off-line discussion and revised</w:t>
      </w:r>
      <w:r>
        <w:t xml:space="preserve"> in </w:t>
      </w:r>
      <w:r w:rsidRPr="00D24237">
        <w:rPr>
          <w:color w:val="0000FF"/>
        </w:rPr>
        <w:t>SP-2311</w:t>
      </w:r>
      <w:r>
        <w:rPr>
          <w:color w:val="0000FF"/>
        </w:rPr>
        <w:t>86</w:t>
      </w:r>
      <w:r>
        <w:t>.</w:t>
      </w:r>
    </w:p>
    <w:p w14:paraId="146C078B" w14:textId="4D16B2FF" w:rsidR="00ED0C75" w:rsidRPr="005C0F72" w:rsidRDefault="00ED0C75" w:rsidP="00ED0C75">
      <w:pPr>
        <w:keepNext/>
        <w:keepLines/>
      </w:pPr>
      <w:r>
        <w:t xml:space="preserve">The ME Impacts should be 'Don't Know', Some terminology clarifications were needed and the TU estimates were updated. The SA WG2 Chair asked why the Normative TU budget is lower than the Study budget. Ericsson clarified that if the study phase determines to make changes, the normative work should not then take much resource. </w:t>
      </w:r>
      <w:r w:rsidR="00724741">
        <w:t xml:space="preserve">MediaTek </w:t>
      </w:r>
      <w:r>
        <w:t xml:space="preserve">asked to update WT2 normative work to 1 TU. Some other clarifications were made. The TR date for information was updated to TSG SA#103. The primary Rapporteur and TR editor was appointed as </w:t>
      </w:r>
      <w:r w:rsidRPr="00ED0C75">
        <w:t>R</w:t>
      </w:r>
      <w:r>
        <w:t>obert S</w:t>
      </w:r>
      <w:r w:rsidRPr="00ED0C75">
        <w:t>treijl</w:t>
      </w:r>
      <w:r>
        <w:t xml:space="preserve"> (P</w:t>
      </w:r>
      <w:r w:rsidRPr="00ED0C75">
        <w:t>eraton</w:t>
      </w:r>
      <w:r>
        <w:t xml:space="preserve"> </w:t>
      </w:r>
      <w:r w:rsidRPr="00ED0C75">
        <w:t>Labs</w:t>
      </w:r>
      <w:r>
        <w:t>).</w:t>
      </w:r>
      <w:r w:rsidRPr="00ED0C75">
        <w:t xml:space="preserve"> </w:t>
      </w:r>
      <w:r>
        <w:t xml:space="preserve">This was revised in </w:t>
      </w:r>
      <w:r w:rsidRPr="00526EC8">
        <w:rPr>
          <w:color w:val="0000FF"/>
        </w:rPr>
        <w:t>SP-23119</w:t>
      </w:r>
      <w:r>
        <w:rPr>
          <w:color w:val="0000FF"/>
        </w:rPr>
        <w:t>7</w:t>
      </w:r>
      <w:r>
        <w:t xml:space="preserve">, which was </w:t>
      </w:r>
      <w:r w:rsidRPr="00C3284B">
        <w:rPr>
          <w:color w:val="FF0000"/>
          <w:lang w:eastAsia="en-US"/>
        </w:rPr>
        <w:t>approved</w:t>
      </w:r>
      <w:r>
        <w:t>.</w:t>
      </w:r>
    </w:p>
    <w:p w14:paraId="0F6A0929" w14:textId="77777777" w:rsidR="00ED0C75" w:rsidRPr="00ED0C75" w:rsidRDefault="00ED0C75" w:rsidP="00ED0C75">
      <w:r w:rsidRPr="005B25A1">
        <w:rPr>
          <w:b/>
          <w:bCs/>
        </w:rPr>
        <w:t>Status:</w:t>
      </w:r>
      <w:r>
        <w:t xml:space="preserve"> </w:t>
      </w:r>
      <w:r w:rsidRPr="00C3284B">
        <w:rPr>
          <w:color w:val="FF0000"/>
          <w:lang w:eastAsia="en-US"/>
        </w:rPr>
        <w:t>Approved</w:t>
      </w:r>
      <w:r>
        <w:t>.</w:t>
      </w:r>
    </w:p>
    <w:p w14:paraId="0D2BCB4C" w14:textId="77777777" w:rsidR="00ED0C75" w:rsidRPr="00ED0C75" w:rsidRDefault="00ED0C75" w:rsidP="00ED0C75"/>
    <w:p w14:paraId="401C7B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Rel-19 Phase-2 candidate SIDs (Moderators Inputs)</w:t>
      </w:r>
    </w:p>
    <w:p w14:paraId="1FBA30C5" w14:textId="3C20A8F2" w:rsidR="00E00DA6" w:rsidRDefault="007615D6" w:rsidP="000A3FBD">
      <w:pPr>
        <w:pStyle w:val="NormTop"/>
      </w:pPr>
      <w:r>
        <w:rPr>
          <w:color w:val="0000FF"/>
        </w:rPr>
        <w:t>SP-231101</w:t>
      </w:r>
      <w:r w:rsidRPr="00D53282">
        <w:t xml:space="preserve"> </w:t>
      </w:r>
      <w:r>
        <w:t>(SID NEW) New WID on Study on Sidelink time synchronisation (Source: Huawei (Moderator))</w:t>
      </w:r>
      <w:r>
        <w:br/>
      </w:r>
      <w:r w:rsidRPr="00D53282">
        <w:rPr>
          <w:b/>
        </w:rPr>
        <w:t>Document for:</w:t>
      </w:r>
      <w:r w:rsidRPr="00D53282">
        <w:t xml:space="preserve"> </w:t>
      </w:r>
      <w:r>
        <w:t>Approval</w:t>
      </w:r>
      <w:r>
        <w:br/>
      </w:r>
      <w:r w:rsidRPr="00D53282">
        <w:rPr>
          <w:b/>
        </w:rPr>
        <w:t>Abstract:</w:t>
      </w:r>
      <w:r w:rsidRPr="00D53282">
        <w:t xml:space="preserve"> </w:t>
      </w:r>
      <w:r>
        <w:br/>
      </w:r>
      <w:r w:rsidR="00C929D0">
        <w:t>Objective: Following are the objectives for this study: WT 1: Support stage 1 requirements for Clock synchronization to a group of UEs via ProSe direct/indirect communication</w:t>
      </w:r>
    </w:p>
    <w:p w14:paraId="44EDBE8C" w14:textId="77777777" w:rsidR="007615D6" w:rsidRPr="005B25A1" w:rsidRDefault="007615D6" w:rsidP="007615D6">
      <w:pPr>
        <w:keepNext/>
        <w:keepLines/>
        <w:rPr>
          <w:b/>
          <w:bCs/>
        </w:rPr>
      </w:pPr>
      <w:r w:rsidRPr="005B25A1">
        <w:rPr>
          <w:b/>
          <w:bCs/>
        </w:rPr>
        <w:t>Plenary Discussion:</w:t>
      </w:r>
    </w:p>
    <w:p w14:paraId="6FB3D78C" w14:textId="4AA7339C" w:rsidR="007615D6" w:rsidRPr="00C929D0" w:rsidRDefault="00021BB4" w:rsidP="007615D6">
      <w:pPr>
        <w:keepNext/>
        <w:keepLines/>
      </w:pPr>
      <w:r>
        <w:t>A number of questions and issues were raised and clarifications requested. Siemens supported this but considered that this would need discussion in SA WG2 beforehand. Qualcomm commented that there would need to be a commitment from RAN to do this relatively large amount of work and did not think this was likely at this time. The TSG SA Chair suggested that the WT lists the Stage 1 requirements that are to be supported to allow the discussions to focus on them.</w:t>
      </w:r>
      <w:r w:rsidR="002B0B19">
        <w:t xml:space="preserve"> </w:t>
      </w:r>
      <w:r>
        <w:t xml:space="preserve">This was left for off-line discussion and revised in </w:t>
      </w:r>
      <w:r w:rsidRPr="00021BB4">
        <w:rPr>
          <w:color w:val="0000FF"/>
        </w:rPr>
        <w:t>SP-231145</w:t>
      </w:r>
      <w:r>
        <w:t xml:space="preserve">. </w:t>
      </w:r>
      <w:r w:rsidR="0032537B">
        <w:t>This had only 2 supporting companies and more support will be needed to consider this SID for approval.</w:t>
      </w:r>
      <w:r w:rsidR="00493539">
        <w:t xml:space="preserve"> This was then </w:t>
      </w:r>
      <w:r w:rsidR="00493539" w:rsidRPr="00493539">
        <w:rPr>
          <w:color w:val="0000FF"/>
        </w:rPr>
        <w:t>postponed</w:t>
      </w:r>
      <w:r w:rsidR="00493539" w:rsidRPr="002B0B19">
        <w:rPr>
          <w:color w:val="0000FF"/>
        </w:rPr>
        <w:t xml:space="preserve"> </w:t>
      </w:r>
      <w:r w:rsidR="00493539">
        <w:t>and may be further discussed directly in SA WG2.</w:t>
      </w:r>
    </w:p>
    <w:p w14:paraId="61611C21" w14:textId="0510A8FD" w:rsidR="007615D6" w:rsidRPr="00493539" w:rsidRDefault="007615D6" w:rsidP="007615D6">
      <w:r w:rsidRPr="005B25A1">
        <w:rPr>
          <w:b/>
          <w:bCs/>
        </w:rPr>
        <w:t>Status:</w:t>
      </w:r>
      <w:r>
        <w:t xml:space="preserve"> </w:t>
      </w:r>
      <w:r w:rsidR="00493539" w:rsidRPr="00493539">
        <w:rPr>
          <w:color w:val="0000FF"/>
        </w:rPr>
        <w:t>Postponed</w:t>
      </w:r>
      <w:r w:rsidR="00493539">
        <w:t>.</w:t>
      </w:r>
    </w:p>
    <w:p w14:paraId="65810B02" w14:textId="59193CDB" w:rsidR="00E00DA6" w:rsidRPr="00021BB4" w:rsidRDefault="007615D6" w:rsidP="000A3FBD">
      <w:pPr>
        <w:pStyle w:val="NormTop"/>
      </w:pPr>
      <w:r>
        <w:rPr>
          <w:color w:val="0000FF"/>
        </w:rPr>
        <w:lastRenderedPageBreak/>
        <w:t>SP-231103</w:t>
      </w:r>
      <w:r w:rsidRPr="00D53282">
        <w:t xml:space="preserve"> </w:t>
      </w:r>
      <w:r>
        <w:t>(SID NEW) Study on enhancement of Timing Resiliency, TSC&amp;URLLC and LAN (Source: Huawei (Moderator))</w:t>
      </w:r>
      <w:r>
        <w:br/>
      </w:r>
      <w:r w:rsidRPr="00D53282">
        <w:rPr>
          <w:b/>
        </w:rPr>
        <w:t>Document for:</w:t>
      </w:r>
      <w:r w:rsidRPr="00D53282">
        <w:t xml:space="preserve"> </w:t>
      </w:r>
      <w:r>
        <w:t>Approval</w:t>
      </w:r>
      <w:r>
        <w:br/>
      </w:r>
      <w:r w:rsidRPr="00D53282">
        <w:rPr>
          <w:b/>
        </w:rPr>
        <w:t>Abstract:</w:t>
      </w:r>
      <w:r w:rsidRPr="00D53282">
        <w:t xml:space="preserve"> </w:t>
      </w:r>
      <w:r>
        <w:br/>
      </w:r>
      <w:r w:rsidR="00C435E1">
        <w:t>Objective: Following are the objectives for this study: WT-1: Time Synchronization enhancements WT-2: General URLLC enhancements WT-3: Void WT-4: Generic group management, exposure and communication enhancements</w:t>
      </w:r>
      <w:r>
        <w:t>.</w:t>
      </w:r>
      <w:r w:rsidR="00021BB4">
        <w:t xml:space="preserve"> </w:t>
      </w:r>
    </w:p>
    <w:p w14:paraId="22903095" w14:textId="77777777" w:rsidR="007615D6" w:rsidRPr="005B25A1" w:rsidRDefault="007615D6" w:rsidP="007615D6">
      <w:pPr>
        <w:keepNext/>
        <w:keepLines/>
        <w:rPr>
          <w:b/>
          <w:bCs/>
        </w:rPr>
      </w:pPr>
      <w:r w:rsidRPr="005B25A1">
        <w:rPr>
          <w:b/>
          <w:bCs/>
        </w:rPr>
        <w:t>Plenary Discussion:</w:t>
      </w:r>
    </w:p>
    <w:p w14:paraId="03EB9974" w14:textId="2B508265" w:rsidR="002B0B19" w:rsidRPr="00C929D0" w:rsidRDefault="00021BB4" w:rsidP="002B0B19">
      <w:pPr>
        <w:keepNext/>
        <w:keepLines/>
      </w:pPr>
      <w:r>
        <w:t>Huawei reported that a number of comments had been received off-line. Intel suggested moving forward with only WT2.1 as the other items had received objections. Qualcomm added that WT1.5 and WT1.6 should be reinstated and considered WT2.1 too generic at the moment and should be further split, other WTs had little support or objections when discussed.</w:t>
      </w:r>
      <w:r w:rsidR="002B0B19">
        <w:t xml:space="preserve"> Siemens commented that they had interest in WT1 and WT4 and these should be further considered.</w:t>
      </w:r>
      <w:r>
        <w:t xml:space="preserve"> </w:t>
      </w:r>
      <w:r w:rsidR="002B0B19">
        <w:t xml:space="preserve">This was </w:t>
      </w:r>
      <w:r w:rsidR="002B0B19" w:rsidRPr="002B0B19">
        <w:rPr>
          <w:color w:val="0000FF"/>
        </w:rPr>
        <w:t>postponed</w:t>
      </w:r>
      <w:r w:rsidR="002B0B19">
        <w:t>.</w:t>
      </w:r>
    </w:p>
    <w:p w14:paraId="10A48A57" w14:textId="006A97BD" w:rsidR="007615D6" w:rsidRPr="002B0B19" w:rsidRDefault="002B0B19" w:rsidP="002B0B19">
      <w:pPr>
        <w:keepNext/>
        <w:keepLines/>
      </w:pPr>
      <w:r w:rsidRPr="005B25A1">
        <w:rPr>
          <w:b/>
          <w:bCs/>
        </w:rPr>
        <w:t>Status:</w:t>
      </w:r>
      <w:r>
        <w:t xml:space="preserve"> </w:t>
      </w:r>
      <w:r w:rsidRPr="002B0B19">
        <w:rPr>
          <w:color w:val="0000FF"/>
        </w:rPr>
        <w:t>Postponed</w:t>
      </w:r>
      <w:r>
        <w:t>.</w:t>
      </w:r>
    </w:p>
    <w:p w14:paraId="47AC4D3D" w14:textId="77777777" w:rsidR="00E00DA6" w:rsidRDefault="007615D6" w:rsidP="000A3FBD">
      <w:pPr>
        <w:pStyle w:val="NormTop"/>
      </w:pPr>
      <w:r>
        <w:rPr>
          <w:color w:val="0000FF"/>
        </w:rPr>
        <w:t>SP-231119</w:t>
      </w:r>
      <w:r w:rsidRPr="00D53282">
        <w:t xml:space="preserve"> </w:t>
      </w:r>
      <w:r>
        <w:t>(SID NEW) Study on the Enhancement of Usage of User Identifiers in the 5G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SA WG2 study are to study how the 5G System can be enhanced to allow the operator to utilize user-specific identities in the 3GPP network. The following aspects will be studied:</w:t>
      </w:r>
    </w:p>
    <w:p w14:paraId="381BFC52" w14:textId="77777777" w:rsidR="007615D6" w:rsidRPr="005B25A1" w:rsidRDefault="007615D6" w:rsidP="007615D6">
      <w:pPr>
        <w:keepNext/>
        <w:keepLines/>
        <w:rPr>
          <w:b/>
          <w:bCs/>
        </w:rPr>
      </w:pPr>
      <w:r w:rsidRPr="005B25A1">
        <w:rPr>
          <w:b/>
          <w:bCs/>
        </w:rPr>
        <w:t>Plenary Discussion:</w:t>
      </w:r>
    </w:p>
    <w:p w14:paraId="3E59D69A" w14:textId="659A9D54" w:rsidR="00144F8B" w:rsidRPr="00C929D0" w:rsidRDefault="002B0B19" w:rsidP="00144F8B">
      <w:pPr>
        <w:keepNext/>
        <w:keepLines/>
      </w:pPr>
      <w:r>
        <w:t>A number of questions and issues were raised and some WTs were proposed for removal.</w:t>
      </w:r>
      <w:r w:rsidR="00144F8B">
        <w:t xml:space="preserve"> The correct WG for some of the work was also questioned. This was </w:t>
      </w:r>
      <w:r w:rsidR="00144F8B" w:rsidRPr="002B0B19">
        <w:rPr>
          <w:color w:val="0000FF"/>
        </w:rPr>
        <w:t xml:space="preserve">postponed </w:t>
      </w:r>
      <w:r w:rsidR="00144F8B">
        <w:t>and may be further discussed directly in SA WG2.</w:t>
      </w:r>
    </w:p>
    <w:p w14:paraId="178AA737" w14:textId="77777777" w:rsidR="00144F8B" w:rsidRPr="002B0B19" w:rsidRDefault="00144F8B" w:rsidP="00144F8B">
      <w:pPr>
        <w:keepNext/>
        <w:keepLines/>
      </w:pPr>
      <w:r w:rsidRPr="005B25A1">
        <w:rPr>
          <w:b/>
          <w:bCs/>
        </w:rPr>
        <w:t>Status:</w:t>
      </w:r>
      <w:r>
        <w:t xml:space="preserve"> </w:t>
      </w:r>
      <w:r w:rsidRPr="002B0B19">
        <w:rPr>
          <w:color w:val="0000FF"/>
        </w:rPr>
        <w:t>Postponed</w:t>
      </w:r>
      <w:r>
        <w:t>.</w:t>
      </w:r>
    </w:p>
    <w:p w14:paraId="46DB4CFF" w14:textId="77777777" w:rsidR="00E00DA6" w:rsidRDefault="007615D6" w:rsidP="000A3FBD">
      <w:pPr>
        <w:pStyle w:val="NormTop"/>
      </w:pPr>
      <w:r>
        <w:rPr>
          <w:color w:val="0000FF"/>
        </w:rPr>
        <w:t>SP-231052</w:t>
      </w:r>
      <w:r w:rsidRPr="00D53282">
        <w:t xml:space="preserve"> </w:t>
      </w:r>
      <w:r>
        <w:t>(OTHER) Rel-19 Network Sharing Enhancements SA WG2 Status (Source: Nanjing Ericsson Panda Com Ltd)</w:t>
      </w:r>
      <w:r>
        <w:br/>
      </w:r>
      <w:r w:rsidRPr="00D53282">
        <w:rPr>
          <w:b/>
        </w:rPr>
        <w:t>Document for:</w:t>
      </w:r>
      <w:r w:rsidRPr="00D53282">
        <w:t xml:space="preserve"> </w:t>
      </w:r>
      <w:r>
        <w:t>Information</w:t>
      </w:r>
      <w:r>
        <w:br/>
      </w:r>
      <w:r w:rsidRPr="00D53282">
        <w:rPr>
          <w:b/>
        </w:rPr>
        <w:t>Abstract:</w:t>
      </w:r>
      <w:r w:rsidRPr="00D53282">
        <w:t xml:space="preserve"> </w:t>
      </w:r>
      <w:r>
        <w:br/>
        <w:t>Status of offline discussions on Rel-19 Network sharing enhancements from SA2#158, for information purposes only.</w:t>
      </w:r>
    </w:p>
    <w:p w14:paraId="6625B0E5" w14:textId="77777777" w:rsidR="007615D6" w:rsidRPr="005B25A1" w:rsidRDefault="007615D6" w:rsidP="007615D6">
      <w:pPr>
        <w:keepNext/>
        <w:keepLines/>
        <w:rPr>
          <w:b/>
          <w:bCs/>
        </w:rPr>
      </w:pPr>
      <w:r w:rsidRPr="005B25A1">
        <w:rPr>
          <w:b/>
          <w:bCs/>
        </w:rPr>
        <w:t>Plenary Discussion:</w:t>
      </w:r>
    </w:p>
    <w:p w14:paraId="4AA3D3C7" w14:textId="593CCB60" w:rsidR="00351B7C" w:rsidRPr="00C929D0" w:rsidRDefault="00351B7C" w:rsidP="00351B7C">
      <w:pPr>
        <w:keepNext/>
        <w:keepLines/>
      </w:pPr>
      <w:r>
        <w:t xml:space="preserve">Ericsson reported that there are still opposing views and off-line discussions on the SA WG2 DISCUSSIONS list are still ongoing. Some clarifications on the status of discussions and way forward were provided. CATT commented that they did not think TEI19 could be used as proposed as some study should be needed. This was </w:t>
      </w:r>
      <w:r w:rsidRPr="002B0B19">
        <w:rPr>
          <w:color w:val="0000FF"/>
        </w:rPr>
        <w:t xml:space="preserve">postponed </w:t>
      </w:r>
      <w:r>
        <w:t>and may be further discussed off-line and in SA WG2 in Q4/2023.</w:t>
      </w:r>
    </w:p>
    <w:p w14:paraId="0A0051A3" w14:textId="77777777" w:rsidR="00351B7C" w:rsidRPr="002B0B19" w:rsidRDefault="00351B7C" w:rsidP="00351B7C">
      <w:pPr>
        <w:keepNext/>
        <w:keepLines/>
      </w:pPr>
      <w:r w:rsidRPr="005B25A1">
        <w:rPr>
          <w:b/>
          <w:bCs/>
        </w:rPr>
        <w:t>Status:</w:t>
      </w:r>
      <w:r>
        <w:t xml:space="preserve"> </w:t>
      </w:r>
      <w:r w:rsidRPr="002B0B19">
        <w:rPr>
          <w:color w:val="0000FF"/>
        </w:rPr>
        <w:t>Postponed</w:t>
      </w:r>
      <w:r>
        <w:t>.</w:t>
      </w:r>
    </w:p>
    <w:p w14:paraId="66CD65F2" w14:textId="77777777" w:rsidR="00E00DA6" w:rsidRDefault="007615D6" w:rsidP="000A3FBD">
      <w:pPr>
        <w:pStyle w:val="NormTop"/>
      </w:pPr>
      <w:r>
        <w:rPr>
          <w:color w:val="0000FF"/>
        </w:rPr>
        <w:t>SP-231087</w:t>
      </w:r>
      <w:r w:rsidRPr="00D53282">
        <w:t xml:space="preserve"> </w:t>
      </w:r>
      <w:r>
        <w:t>(SID NEW) New SID on Study on Architecture Enhancement to support Integrated Sensing and Communication (Source: Xiaomi (Moderator))</w:t>
      </w:r>
      <w:r>
        <w:br/>
      </w:r>
      <w:r w:rsidRPr="00D53282">
        <w:rPr>
          <w:b/>
        </w:rPr>
        <w:t>Document for:</w:t>
      </w:r>
      <w:r w:rsidRPr="00D53282">
        <w:t xml:space="preserve"> </w:t>
      </w:r>
      <w:r>
        <w:t>Approval</w:t>
      </w:r>
      <w:r>
        <w:br/>
      </w:r>
      <w:r w:rsidRPr="00D53282">
        <w:rPr>
          <w:b/>
        </w:rPr>
        <w:t>Abstract:</w:t>
      </w:r>
      <w:r w:rsidRPr="00D53282">
        <w:t xml:space="preserve"> </w:t>
      </w:r>
      <w:r>
        <w:br/>
        <w:t>R19 New SID proposal for Study on Architecture Enhancement to support Integrated Sensing and Communication.</w:t>
      </w:r>
    </w:p>
    <w:p w14:paraId="70CCD711" w14:textId="77777777" w:rsidR="007615D6" w:rsidRPr="005B25A1" w:rsidRDefault="007615D6" w:rsidP="007615D6">
      <w:pPr>
        <w:keepNext/>
        <w:keepLines/>
        <w:rPr>
          <w:b/>
          <w:bCs/>
        </w:rPr>
      </w:pPr>
      <w:r w:rsidRPr="005B25A1">
        <w:rPr>
          <w:b/>
          <w:bCs/>
        </w:rPr>
        <w:t>Plenary Discussion:</w:t>
      </w:r>
    </w:p>
    <w:p w14:paraId="41A33A02" w14:textId="4EAA0F14" w:rsidR="008F5B37" w:rsidRPr="00C929D0" w:rsidRDefault="004E5E11" w:rsidP="008F5B37">
      <w:pPr>
        <w:keepNext/>
        <w:keepLines/>
      </w:pPr>
      <w:r>
        <w:t xml:space="preserve">AT&amp;T asked for clarification on the options 1 and 2. Discussions are still ongoing and it is expected to choose one of the options, option 1 being study + normative work and option 2 being study only. AT&amp;T added that there was no indication of RAN work ongoing for this and suggested only studying (option 2). Deutsche Telekom agreed with AT&amp;T. Huawei commented that for WT5, if only study is done now then normative in the next Release or a phase approach can be chosen to work on aspects with lesser RAN dependencies in </w:t>
      </w:r>
      <w:r w:rsidR="008F5B37">
        <w:t>Rel-19</w:t>
      </w:r>
      <w:r>
        <w:t>.</w:t>
      </w:r>
      <w:r w:rsidR="008F5B37">
        <w:t xml:space="preserve"> Ericsson commented that there are many issues still undecided and covered by notes indicating that there is a need for further discussion on this.</w:t>
      </w:r>
      <w:r>
        <w:t xml:space="preserve"> Further comments were received and </w:t>
      </w:r>
      <w:r w:rsidR="008F5B37">
        <w:t xml:space="preserve">this was </w:t>
      </w:r>
      <w:r w:rsidR="008F5B37" w:rsidRPr="002B0B19">
        <w:rPr>
          <w:color w:val="0000FF"/>
        </w:rPr>
        <w:t xml:space="preserve">postponed </w:t>
      </w:r>
      <w:r w:rsidR="008F5B37">
        <w:t>and may be further discussed off-line and in SA WG2.</w:t>
      </w:r>
    </w:p>
    <w:p w14:paraId="2DF544A1" w14:textId="77777777" w:rsidR="008F5B37" w:rsidRPr="002B0B19" w:rsidRDefault="008F5B37" w:rsidP="008F5B37">
      <w:pPr>
        <w:keepNext/>
        <w:keepLines/>
      </w:pPr>
      <w:r w:rsidRPr="005B25A1">
        <w:rPr>
          <w:b/>
          <w:bCs/>
        </w:rPr>
        <w:t>Status:</w:t>
      </w:r>
      <w:r>
        <w:t xml:space="preserve"> </w:t>
      </w:r>
      <w:r w:rsidRPr="002B0B19">
        <w:rPr>
          <w:color w:val="0000FF"/>
        </w:rPr>
        <w:t>Postponed</w:t>
      </w:r>
      <w:r>
        <w:t>.</w:t>
      </w:r>
    </w:p>
    <w:p w14:paraId="6EE0B3D2" w14:textId="77777777" w:rsidR="00E00DA6" w:rsidRDefault="007615D6" w:rsidP="000A3FBD">
      <w:pPr>
        <w:pStyle w:val="NormTop"/>
      </w:pPr>
      <w:r>
        <w:rPr>
          <w:color w:val="0000FF"/>
        </w:rPr>
        <w:lastRenderedPageBreak/>
        <w:t>SP-231085</w:t>
      </w:r>
      <w:r w:rsidRPr="00D53282">
        <w:t xml:space="preserve"> </w:t>
      </w:r>
      <w:r>
        <w:t>(SID NEW) New SID: Study on architecture aspects of 5G Femto (Source: NTT DOCOMO (Moderator))</w:t>
      </w:r>
      <w:r>
        <w:br/>
      </w:r>
      <w:r w:rsidRPr="00D53282">
        <w:rPr>
          <w:b/>
        </w:rPr>
        <w:t>Document for:</w:t>
      </w:r>
      <w:r w:rsidRPr="00D53282">
        <w:t xml:space="preserve"> </w:t>
      </w:r>
      <w:r>
        <w:t>Approval</w:t>
      </w:r>
      <w:r>
        <w:br/>
      </w:r>
      <w:r w:rsidRPr="00D53282">
        <w:rPr>
          <w:b/>
        </w:rPr>
        <w:t>Abstract:</w:t>
      </w:r>
      <w:r w:rsidRPr="00D53282">
        <w:t xml:space="preserve"> </w:t>
      </w:r>
      <w:r>
        <w:br/>
        <w:t>New SID on Architecture aspects of 5G Femto.</w:t>
      </w:r>
    </w:p>
    <w:p w14:paraId="3D5F6D0F" w14:textId="77777777" w:rsidR="007615D6" w:rsidRPr="005B25A1" w:rsidRDefault="007615D6" w:rsidP="007615D6">
      <w:pPr>
        <w:keepNext/>
        <w:keepLines/>
        <w:rPr>
          <w:b/>
          <w:bCs/>
        </w:rPr>
      </w:pPr>
      <w:r w:rsidRPr="005B25A1">
        <w:rPr>
          <w:b/>
          <w:bCs/>
        </w:rPr>
        <w:t>Plenary Discussion:</w:t>
      </w:r>
    </w:p>
    <w:p w14:paraId="0DF219D3" w14:textId="19A016A9" w:rsidR="00C03BFA" w:rsidRPr="00C929D0" w:rsidRDefault="008F5B37" w:rsidP="00C03BFA">
      <w:pPr>
        <w:keepNext/>
        <w:keepLines/>
      </w:pPr>
      <w:r>
        <w:t xml:space="preserve">A number of questions and issues were raised and indications of support or non-support were provided. Ericsson commented that the work in SA WG2 should wait until the RAN work on Femto is stable, which is the usual method of working for such items. Verizon suggested </w:t>
      </w:r>
      <w:r w:rsidR="00C03BFA">
        <w:t xml:space="preserve">working on WT1 and leaving WTs 2 and 3 until there is further stability in RAN. The moderator suggested postponing this for further discussion. This was </w:t>
      </w:r>
      <w:r w:rsidR="00C03BFA" w:rsidRPr="002B0B19">
        <w:rPr>
          <w:color w:val="0000FF"/>
        </w:rPr>
        <w:t xml:space="preserve">postponed </w:t>
      </w:r>
      <w:r w:rsidR="00C03BFA">
        <w:t>and may be further discussed off-line and in SA WG2.</w:t>
      </w:r>
    </w:p>
    <w:p w14:paraId="1BD57ECF" w14:textId="77777777" w:rsidR="00C03BFA" w:rsidRPr="002B0B19" w:rsidRDefault="00C03BFA" w:rsidP="00C03BFA">
      <w:pPr>
        <w:keepNext/>
        <w:keepLines/>
      </w:pPr>
      <w:r w:rsidRPr="005B25A1">
        <w:rPr>
          <w:b/>
          <w:bCs/>
        </w:rPr>
        <w:t>Status:</w:t>
      </w:r>
      <w:r>
        <w:t xml:space="preserve"> </w:t>
      </w:r>
      <w:r w:rsidRPr="002B0B19">
        <w:rPr>
          <w:color w:val="0000FF"/>
        </w:rPr>
        <w:t>Postponed</w:t>
      </w:r>
      <w:r>
        <w:t>.</w:t>
      </w:r>
    </w:p>
    <w:p w14:paraId="64708112" w14:textId="77777777" w:rsidR="00E00DA6" w:rsidRDefault="007615D6" w:rsidP="000A3FBD">
      <w:pPr>
        <w:pStyle w:val="NormTop"/>
      </w:pPr>
      <w:r>
        <w:rPr>
          <w:color w:val="0000FF"/>
        </w:rPr>
        <w:t>SP-231073</w:t>
      </w:r>
      <w:r w:rsidRPr="00D53282">
        <w:t xml:space="preserve"> </w:t>
      </w:r>
      <w:r>
        <w:t>(SID NEW) New SID on Phase 3 for UAS, UAV and UAM (Source: LG Electronics (Moderator))</w:t>
      </w:r>
      <w:r>
        <w:br/>
      </w:r>
      <w:r w:rsidRPr="00D53282">
        <w:rPr>
          <w:b/>
        </w:rPr>
        <w:t>Document for:</w:t>
      </w:r>
      <w:r w:rsidRPr="00D53282">
        <w:t xml:space="preserve"> </w:t>
      </w:r>
      <w:r>
        <w:t>Approval</w:t>
      </w:r>
      <w:r>
        <w:br/>
      </w:r>
      <w:r w:rsidRPr="00D53282">
        <w:rPr>
          <w:b/>
        </w:rPr>
        <w:t>Abstract:</w:t>
      </w:r>
      <w:r w:rsidRPr="00D53282">
        <w:t xml:space="preserve"> </w:t>
      </w:r>
      <w:r>
        <w:br/>
        <w:t>New SID on Phase 3 for UAS, UAV and UAM.</w:t>
      </w:r>
    </w:p>
    <w:p w14:paraId="4B1471FF" w14:textId="77777777" w:rsidR="007615D6" w:rsidRPr="005B25A1" w:rsidRDefault="007615D6" w:rsidP="007615D6">
      <w:pPr>
        <w:keepNext/>
        <w:keepLines/>
        <w:rPr>
          <w:b/>
          <w:bCs/>
        </w:rPr>
      </w:pPr>
      <w:r w:rsidRPr="005B25A1">
        <w:rPr>
          <w:b/>
          <w:bCs/>
        </w:rPr>
        <w:t>Plenary Discussion:</w:t>
      </w:r>
    </w:p>
    <w:p w14:paraId="34F8A536" w14:textId="77777777" w:rsidR="00493539" w:rsidRPr="00C929D0" w:rsidRDefault="00C03BFA" w:rsidP="00493539">
      <w:pPr>
        <w:keepNext/>
        <w:keepLines/>
      </w:pPr>
      <w:r>
        <w:t xml:space="preserve">A number of questions and issues were raised and some WTs were proposed for removal. RAN impacts should be added for WT6. This was left for off-line discussion and revised in </w:t>
      </w:r>
      <w:r w:rsidRPr="00C03BFA">
        <w:rPr>
          <w:color w:val="0000FF"/>
        </w:rPr>
        <w:t>SP-231146</w:t>
      </w:r>
      <w:r>
        <w:t xml:space="preserve">. </w:t>
      </w:r>
      <w:r w:rsidR="00493539">
        <w:t xml:space="preserve">This was </w:t>
      </w:r>
      <w:r w:rsidR="00493539" w:rsidRPr="002B0B19">
        <w:rPr>
          <w:color w:val="0000FF"/>
        </w:rPr>
        <w:t xml:space="preserve">postponed </w:t>
      </w:r>
      <w:r w:rsidR="00493539">
        <w:t>and may be further discussed directly in SA WG2.</w:t>
      </w:r>
    </w:p>
    <w:p w14:paraId="41E6D173" w14:textId="77777777" w:rsidR="00493539" w:rsidRPr="002B0B19" w:rsidRDefault="00493539" w:rsidP="00493539">
      <w:pPr>
        <w:keepNext/>
        <w:keepLines/>
      </w:pPr>
      <w:r w:rsidRPr="005B25A1">
        <w:rPr>
          <w:b/>
          <w:bCs/>
        </w:rPr>
        <w:t>Status:</w:t>
      </w:r>
      <w:r>
        <w:t xml:space="preserve"> </w:t>
      </w:r>
      <w:r w:rsidRPr="002B0B19">
        <w:rPr>
          <w:color w:val="0000FF"/>
        </w:rPr>
        <w:t>Postponed</w:t>
      </w:r>
      <w:r>
        <w:t>.</w:t>
      </w:r>
    </w:p>
    <w:p w14:paraId="222219D1" w14:textId="5925C455" w:rsidR="00E00DA6" w:rsidRDefault="007615D6" w:rsidP="000A3FBD">
      <w:pPr>
        <w:pStyle w:val="NormTop"/>
      </w:pPr>
      <w:r>
        <w:rPr>
          <w:color w:val="0000FF"/>
        </w:rPr>
        <w:t>SP-231071</w:t>
      </w:r>
      <w:r w:rsidRPr="00D53282">
        <w:t xml:space="preserve"> </w:t>
      </w:r>
      <w:r>
        <w:t>(SID NEW) New SID on Architecture Enhancements for Vehicle Mounted Relays (VMR) Phase 2 (Source: vivo ((Moderator)))</w:t>
      </w:r>
      <w:r>
        <w:br/>
      </w:r>
      <w:r w:rsidRPr="00D53282">
        <w:rPr>
          <w:b/>
        </w:rPr>
        <w:t>Document for:</w:t>
      </w:r>
      <w:r w:rsidRPr="00D53282">
        <w:t xml:space="preserve"> </w:t>
      </w:r>
      <w:r>
        <w:t>Approval</w:t>
      </w:r>
      <w:r>
        <w:br/>
      </w:r>
      <w:r w:rsidRPr="00D53282">
        <w:rPr>
          <w:b/>
        </w:rPr>
        <w:t>Abstract:</w:t>
      </w:r>
      <w:r w:rsidRPr="00D53282">
        <w:t xml:space="preserve"> </w:t>
      </w:r>
      <w:r>
        <w:br/>
        <w:t>Study on Architecture Enhancements for Vehicle Mounted Relays Phase 2.</w:t>
      </w:r>
    </w:p>
    <w:p w14:paraId="11451D54" w14:textId="77777777" w:rsidR="007615D6" w:rsidRPr="005B25A1" w:rsidRDefault="007615D6" w:rsidP="007615D6">
      <w:pPr>
        <w:keepNext/>
        <w:keepLines/>
        <w:rPr>
          <w:b/>
          <w:bCs/>
        </w:rPr>
      </w:pPr>
      <w:r w:rsidRPr="005B25A1">
        <w:rPr>
          <w:b/>
          <w:bCs/>
        </w:rPr>
        <w:t>Plenary Discussion:</w:t>
      </w:r>
    </w:p>
    <w:p w14:paraId="62C8BF03" w14:textId="039F1910" w:rsidR="008E7D9C" w:rsidRPr="00C929D0" w:rsidRDefault="00C03BFA" w:rsidP="008E7D9C">
      <w:pPr>
        <w:keepNext/>
        <w:keepLines/>
      </w:pPr>
      <w:r>
        <w:t xml:space="preserve">CATT commented that WT1 and WT2 descriptions are solution oriented and should be re-written. Deutsche Telekom commented that there are many RAN dependencies and work should not start until these are stabilised. </w:t>
      </w:r>
      <w:r w:rsidR="008E7D9C">
        <w:t xml:space="preserve">The moderator commented that WT1 could be re-worded and WT7 and WT9 discussed further so proposed to postpone this for further discussion in SA WG2. This was </w:t>
      </w:r>
      <w:r w:rsidR="008E7D9C" w:rsidRPr="002B0B19">
        <w:rPr>
          <w:color w:val="0000FF"/>
        </w:rPr>
        <w:t xml:space="preserve">postponed </w:t>
      </w:r>
      <w:r w:rsidR="008E7D9C">
        <w:t>and may be further discussed off-line and in SA WG2.</w:t>
      </w:r>
    </w:p>
    <w:p w14:paraId="4A54D039" w14:textId="77777777" w:rsidR="008E7D9C" w:rsidRPr="002B0B19" w:rsidRDefault="008E7D9C" w:rsidP="008E7D9C">
      <w:pPr>
        <w:keepNext/>
        <w:keepLines/>
      </w:pPr>
      <w:r w:rsidRPr="005B25A1">
        <w:rPr>
          <w:b/>
          <w:bCs/>
        </w:rPr>
        <w:t>Status:</w:t>
      </w:r>
      <w:r>
        <w:t xml:space="preserve"> </w:t>
      </w:r>
      <w:r w:rsidRPr="002B0B19">
        <w:rPr>
          <w:color w:val="0000FF"/>
        </w:rPr>
        <w:t>Postponed</w:t>
      </w:r>
      <w:r>
        <w:t>.</w:t>
      </w:r>
    </w:p>
    <w:p w14:paraId="40AC6F85" w14:textId="77777777" w:rsidR="00E00DA6" w:rsidRDefault="007615D6" w:rsidP="000A3FBD">
      <w:pPr>
        <w:pStyle w:val="NormTop"/>
      </w:pPr>
      <w:r>
        <w:rPr>
          <w:color w:val="0000FF"/>
        </w:rPr>
        <w:t>SP-231069</w:t>
      </w:r>
      <w:r w:rsidRPr="00D53282">
        <w:t xml:space="preserve"> </w:t>
      </w:r>
      <w:r>
        <w:t>(SID NEW) Study on UPF enhancement for Exposure and SBA Phase 2 (Source: ZTE Corporation.)</w:t>
      </w:r>
      <w:r>
        <w:br/>
      </w:r>
      <w:r w:rsidRPr="00D53282">
        <w:rPr>
          <w:b/>
        </w:rPr>
        <w:t>Document for:</w:t>
      </w:r>
      <w:r w:rsidRPr="00D53282">
        <w:t xml:space="preserve"> </w:t>
      </w:r>
      <w:r>
        <w:t>Approval</w:t>
      </w:r>
      <w:r>
        <w:br/>
      </w:r>
      <w:r w:rsidRPr="00D53282">
        <w:rPr>
          <w:b/>
        </w:rPr>
        <w:t>Abstract:</w:t>
      </w:r>
      <w:r w:rsidRPr="00D53282">
        <w:t xml:space="preserve"> </w:t>
      </w:r>
      <w:r>
        <w:br/>
        <w:t>new study item on the UPEAS_Ph2.</w:t>
      </w:r>
    </w:p>
    <w:p w14:paraId="323F1D41" w14:textId="77777777" w:rsidR="007615D6" w:rsidRPr="005B25A1" w:rsidRDefault="007615D6" w:rsidP="007615D6">
      <w:pPr>
        <w:keepNext/>
        <w:keepLines/>
        <w:rPr>
          <w:b/>
          <w:bCs/>
        </w:rPr>
      </w:pPr>
      <w:r w:rsidRPr="005B25A1">
        <w:rPr>
          <w:b/>
          <w:bCs/>
        </w:rPr>
        <w:t>Plenary Discussion:</w:t>
      </w:r>
    </w:p>
    <w:p w14:paraId="634EED61" w14:textId="241F59F1" w:rsidR="00493539" w:rsidRPr="00C929D0" w:rsidRDefault="008E7D9C" w:rsidP="00493539">
      <w:pPr>
        <w:keepNext/>
        <w:keepLines/>
      </w:pPr>
      <w:r>
        <w:t xml:space="preserve">Some issues were raised and clarifications requested. This was left for off-line discussion and revised in </w:t>
      </w:r>
      <w:r w:rsidRPr="00021BB4">
        <w:rPr>
          <w:color w:val="0000FF"/>
        </w:rPr>
        <w:t>SP-23114</w:t>
      </w:r>
      <w:r>
        <w:rPr>
          <w:color w:val="0000FF"/>
        </w:rPr>
        <w:t>7</w:t>
      </w:r>
      <w:r w:rsidR="00493539">
        <w:t xml:space="preserve"> (not provided, </w:t>
      </w:r>
      <w:r w:rsidR="00493539" w:rsidRPr="00493539">
        <w:rPr>
          <w:color w:val="FF0000"/>
        </w:rPr>
        <w:t>withdrawn</w:t>
      </w:r>
      <w:r w:rsidR="00493539">
        <w:t>)</w:t>
      </w:r>
      <w:r>
        <w:t xml:space="preserve">. </w:t>
      </w:r>
      <w:r w:rsidR="00493539">
        <w:rPr>
          <w:color w:val="0000FF"/>
        </w:rPr>
        <w:t>SP-231069</w:t>
      </w:r>
      <w:r w:rsidR="00493539" w:rsidRPr="00D53282">
        <w:t xml:space="preserve"> </w:t>
      </w:r>
      <w:r w:rsidR="00493539">
        <w:t xml:space="preserve">was </w:t>
      </w:r>
      <w:r w:rsidR="00493539" w:rsidRPr="002B0B19">
        <w:rPr>
          <w:color w:val="0000FF"/>
        </w:rPr>
        <w:t xml:space="preserve">postponed </w:t>
      </w:r>
      <w:r w:rsidR="00493539">
        <w:t>and may be further discussed off-line and in SA WG2.</w:t>
      </w:r>
    </w:p>
    <w:p w14:paraId="65F586DD" w14:textId="77777777" w:rsidR="00493539" w:rsidRPr="002B0B19" w:rsidRDefault="00493539" w:rsidP="007C62AB">
      <w:pPr>
        <w:keepLines/>
      </w:pPr>
      <w:r w:rsidRPr="005B25A1">
        <w:rPr>
          <w:b/>
          <w:bCs/>
        </w:rPr>
        <w:t>Status:</w:t>
      </w:r>
      <w:r>
        <w:t xml:space="preserve"> </w:t>
      </w:r>
      <w:r w:rsidRPr="002B0B19">
        <w:rPr>
          <w:color w:val="0000FF"/>
        </w:rPr>
        <w:t>Postponed</w:t>
      </w:r>
      <w:r>
        <w:t>.</w:t>
      </w:r>
    </w:p>
    <w:p w14:paraId="3CF0C90F" w14:textId="77777777" w:rsidR="00E00DA6" w:rsidRDefault="007615D6" w:rsidP="000A3FBD">
      <w:pPr>
        <w:pStyle w:val="NormTop"/>
      </w:pPr>
      <w:r>
        <w:rPr>
          <w:color w:val="0000FF"/>
        </w:rPr>
        <w:lastRenderedPageBreak/>
        <w:t>SP-231094</w:t>
      </w:r>
      <w:r w:rsidRPr="00D53282">
        <w:t xml:space="preserve"> </w:t>
      </w:r>
      <w:r>
        <w:t>(SID NEW) New SID on Enhancement of support for Edge Computing in 5G Core network phase 3 (Source: Intel)</w:t>
      </w:r>
      <w:r>
        <w:br/>
      </w:r>
      <w:r w:rsidRPr="00D53282">
        <w:rPr>
          <w:b/>
        </w:rPr>
        <w:t>Document for:</w:t>
      </w:r>
      <w:r w:rsidRPr="00D53282">
        <w:t xml:space="preserve"> </w:t>
      </w:r>
      <w:r>
        <w:t>Approval</w:t>
      </w:r>
      <w:r>
        <w:br/>
      </w:r>
      <w:r w:rsidRPr="00D53282">
        <w:rPr>
          <w:b/>
        </w:rPr>
        <w:t>Abstract:</w:t>
      </w:r>
      <w:r w:rsidRPr="00D53282">
        <w:t xml:space="preserve"> </w:t>
      </w:r>
      <w:r>
        <w:br/>
        <w:t>Objective:  The study item will study the potential system enhancements for enhanced edge computing support, including: {. . .}.</w:t>
      </w:r>
    </w:p>
    <w:p w14:paraId="7C5E20AF" w14:textId="77777777" w:rsidR="007615D6" w:rsidRPr="005B25A1" w:rsidRDefault="007615D6" w:rsidP="007615D6">
      <w:pPr>
        <w:keepNext/>
        <w:keepLines/>
        <w:rPr>
          <w:b/>
          <w:bCs/>
        </w:rPr>
      </w:pPr>
      <w:r w:rsidRPr="005B25A1">
        <w:rPr>
          <w:b/>
          <w:bCs/>
        </w:rPr>
        <w:t>Plenary Discussion:</w:t>
      </w:r>
    </w:p>
    <w:p w14:paraId="4C7324D5" w14:textId="77777777" w:rsidR="007C62AB" w:rsidRPr="00C929D0" w:rsidRDefault="008E7D9C" w:rsidP="007C62AB">
      <w:pPr>
        <w:keepNext/>
        <w:keepLines/>
      </w:pPr>
      <w:r>
        <w:t>CATT suggested re-wording WT1.1 as it was before and removing the example</w:t>
      </w:r>
      <w:r w:rsidR="0080746B">
        <w:t xml:space="preserve"> and asked to further consider whether WT5 should be reinstated. Nokia asked why WT1.2 was needed as this is studied in other WI proposals. Huawei supported reinstating WT2. Ericsson also asked to reinstate WT2 in order to discuss it further. Deutsche Telekom asked why further enhancements to already enhanced Features is considered for an already overloaded Release. The WTs should not be put in the Justification as this causes confusion in discussions. The SA WG2 Chair suggested all long Justification clauses for WIDs are made briefer and clearer. This was left for off-line discussion and revised in </w:t>
      </w:r>
      <w:r w:rsidR="0080746B" w:rsidRPr="00021BB4">
        <w:rPr>
          <w:color w:val="0000FF"/>
        </w:rPr>
        <w:t>SP-23114</w:t>
      </w:r>
      <w:r w:rsidR="0080746B">
        <w:rPr>
          <w:color w:val="0000FF"/>
        </w:rPr>
        <w:t>8</w:t>
      </w:r>
      <w:r w:rsidR="0080746B">
        <w:t>.</w:t>
      </w:r>
      <w:r w:rsidR="007C62AB">
        <w:t xml:space="preserve"> No further progress was made off-line and this was </w:t>
      </w:r>
      <w:r w:rsidR="007C62AB" w:rsidRPr="002B0B19">
        <w:rPr>
          <w:color w:val="0000FF"/>
        </w:rPr>
        <w:t xml:space="preserve">postponed </w:t>
      </w:r>
      <w:r w:rsidR="007C62AB">
        <w:t>and may be further discussed off-line and in SA WG2.</w:t>
      </w:r>
    </w:p>
    <w:p w14:paraId="7858D3F8" w14:textId="77777777" w:rsidR="007C62AB" w:rsidRPr="002B0B19" w:rsidRDefault="007C62AB" w:rsidP="007C62AB">
      <w:pPr>
        <w:keepLines/>
      </w:pPr>
      <w:r w:rsidRPr="005B25A1">
        <w:rPr>
          <w:b/>
          <w:bCs/>
        </w:rPr>
        <w:t>Status:</w:t>
      </w:r>
      <w:r>
        <w:t xml:space="preserve"> </w:t>
      </w:r>
      <w:r w:rsidRPr="002B0B19">
        <w:rPr>
          <w:color w:val="0000FF"/>
        </w:rPr>
        <w:t>Postponed</w:t>
      </w:r>
      <w:r>
        <w:t>.</w:t>
      </w:r>
    </w:p>
    <w:p w14:paraId="243B6947" w14:textId="77777777" w:rsidR="00E00DA6" w:rsidRDefault="007615D6" w:rsidP="000A3FBD">
      <w:pPr>
        <w:pStyle w:val="NormTop"/>
      </w:pPr>
      <w:r>
        <w:rPr>
          <w:color w:val="0000FF"/>
        </w:rPr>
        <w:t>SP-231060</w:t>
      </w:r>
      <w:r w:rsidRPr="00D53282">
        <w:t xml:space="preserve"> </w:t>
      </w:r>
      <w:r>
        <w:t>(SID NEW) New SID on System Enhancement for Proximity-based Services in 5GS - Phase 3 (Source: MediaTek Inc. (Moderator of Rel-19 ProSe))</w:t>
      </w:r>
      <w:r>
        <w:br/>
      </w:r>
      <w:r w:rsidRPr="00D53282">
        <w:rPr>
          <w:b/>
        </w:rPr>
        <w:t>Document for:</w:t>
      </w:r>
      <w:r w:rsidRPr="00D53282">
        <w:t xml:space="preserve"> </w:t>
      </w:r>
      <w:r>
        <w:t>Approval</w:t>
      </w:r>
      <w:r>
        <w:br/>
      </w:r>
      <w:r w:rsidRPr="00D53282">
        <w:rPr>
          <w:b/>
        </w:rPr>
        <w:t>Abstract:</w:t>
      </w:r>
      <w:r w:rsidRPr="00D53282">
        <w:t xml:space="preserve"> </w:t>
      </w:r>
      <w:r>
        <w:br/>
        <w:t>New SID on System Enhancement for Proximity-based Services in 5GS - Phase 3.</w:t>
      </w:r>
    </w:p>
    <w:p w14:paraId="16428EB4"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S2-2309915.</w:t>
      </w:r>
    </w:p>
    <w:p w14:paraId="126954ED" w14:textId="77777777" w:rsidR="007615D6" w:rsidRPr="005B25A1" w:rsidRDefault="007615D6" w:rsidP="007615D6">
      <w:pPr>
        <w:keepNext/>
        <w:keepLines/>
        <w:rPr>
          <w:b/>
          <w:bCs/>
        </w:rPr>
      </w:pPr>
      <w:r w:rsidRPr="005B25A1">
        <w:rPr>
          <w:b/>
          <w:bCs/>
        </w:rPr>
        <w:t>Plenary Discussion:</w:t>
      </w:r>
    </w:p>
    <w:p w14:paraId="0625EB77" w14:textId="7ADDC7F6" w:rsidR="00A26CC8" w:rsidRPr="00C929D0" w:rsidRDefault="00A26CC8" w:rsidP="00A26CC8">
      <w:pPr>
        <w:keepNext/>
        <w:keepLines/>
      </w:pPr>
      <w:r>
        <w:t xml:space="preserve">A number of questions and issues were raised and Philips and Siemens asked for the reinstatement of WT9. </w:t>
      </w:r>
      <w:r w:rsidR="00724741">
        <w:t xml:space="preserve">MediaTek </w:t>
      </w:r>
      <w:r>
        <w:t xml:space="preserve">commented that there are also some RAN dependencies and suggested to postpone this. This was </w:t>
      </w:r>
      <w:r w:rsidRPr="002B0B19">
        <w:rPr>
          <w:color w:val="0000FF"/>
        </w:rPr>
        <w:t xml:space="preserve">postponed </w:t>
      </w:r>
      <w:r>
        <w:t>and may be further discussed off-line and in SA WG2.</w:t>
      </w:r>
    </w:p>
    <w:p w14:paraId="77C6FB2F" w14:textId="77777777" w:rsidR="00A26CC8" w:rsidRPr="002B0B19" w:rsidRDefault="00A26CC8" w:rsidP="00A26CC8">
      <w:pPr>
        <w:keepNext/>
        <w:keepLines/>
      </w:pPr>
      <w:r w:rsidRPr="005B25A1">
        <w:rPr>
          <w:b/>
          <w:bCs/>
        </w:rPr>
        <w:t>Status:</w:t>
      </w:r>
      <w:r>
        <w:t xml:space="preserve"> </w:t>
      </w:r>
      <w:r w:rsidRPr="002B0B19">
        <w:rPr>
          <w:color w:val="0000FF"/>
        </w:rPr>
        <w:t>Postponed</w:t>
      </w:r>
      <w:r>
        <w:t>.</w:t>
      </w:r>
    </w:p>
    <w:p w14:paraId="0E4A7AF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Rel-19 SA2 SID/WID related</w:t>
      </w:r>
    </w:p>
    <w:p w14:paraId="5A5BB79C" w14:textId="77777777" w:rsidR="00E00DA6" w:rsidRDefault="007615D6" w:rsidP="000A3FBD">
      <w:pPr>
        <w:pStyle w:val="NormTop"/>
      </w:pPr>
      <w:r>
        <w:rPr>
          <w:color w:val="0000FF"/>
        </w:rPr>
        <w:t>SP-231109</w:t>
      </w:r>
      <w:r w:rsidRPr="00D53282">
        <w:t xml:space="preserve"> </w:t>
      </w:r>
      <w:r>
        <w:t>(DISCUSSION) Relevant scope for NTN in Rel 19 (Source: Vodafone)</w:t>
      </w:r>
      <w:r>
        <w:br/>
      </w:r>
      <w:r w:rsidRPr="00D53282">
        <w:rPr>
          <w:b/>
        </w:rPr>
        <w:t>Document for:</w:t>
      </w:r>
      <w:r w:rsidRPr="00D53282">
        <w:t xml:space="preserve"> </w:t>
      </w:r>
      <w:r>
        <w:t>Agreement</w:t>
      </w:r>
      <w:r>
        <w:br/>
      </w:r>
      <w:r w:rsidRPr="00D53282">
        <w:rPr>
          <w:b/>
        </w:rPr>
        <w:t>Abstract:</w:t>
      </w:r>
      <w:r w:rsidRPr="00D53282">
        <w:t xml:space="preserve"> </w:t>
      </w:r>
      <w:r>
        <w:br/>
        <w:t>Relevant scope for NTN in Rel 19.</w:t>
      </w:r>
    </w:p>
    <w:p w14:paraId="0B9FB4C4" w14:textId="77777777" w:rsidR="007615D6" w:rsidRPr="005B25A1" w:rsidRDefault="007615D6" w:rsidP="007615D6">
      <w:pPr>
        <w:keepNext/>
        <w:keepLines/>
        <w:rPr>
          <w:b/>
          <w:bCs/>
        </w:rPr>
      </w:pPr>
      <w:r w:rsidRPr="005B25A1">
        <w:rPr>
          <w:b/>
          <w:bCs/>
        </w:rPr>
        <w:t>Plenary Discussion:</w:t>
      </w:r>
    </w:p>
    <w:p w14:paraId="08E6758F" w14:textId="67F9C688" w:rsidR="007615D6" w:rsidRPr="00A847E4" w:rsidRDefault="00A847E4" w:rsidP="007615D6">
      <w:pPr>
        <w:keepNext/>
        <w:keepLines/>
      </w:pPr>
      <w:r>
        <w:t>This was not handled.</w:t>
      </w:r>
    </w:p>
    <w:p w14:paraId="0C38A4D3" w14:textId="0D40660B" w:rsidR="007615D6" w:rsidRPr="00EB0339" w:rsidRDefault="007615D6" w:rsidP="007615D6">
      <w:r w:rsidRPr="005B25A1">
        <w:rPr>
          <w:b/>
          <w:bCs/>
        </w:rPr>
        <w:t>Status:</w:t>
      </w:r>
      <w:r>
        <w:t xml:space="preserve"> </w:t>
      </w:r>
      <w:r w:rsidRPr="00A66FE4">
        <w:rPr>
          <w:color w:val="00B050"/>
        </w:rPr>
        <w:t xml:space="preserve">Not </w:t>
      </w:r>
      <w:r w:rsidR="00A66FE4" w:rsidRPr="00A66FE4">
        <w:rPr>
          <w:color w:val="00B050"/>
        </w:rPr>
        <w:t>treat</w:t>
      </w:r>
      <w:r w:rsidRPr="00A66FE4">
        <w:rPr>
          <w:color w:val="00B050"/>
        </w:rPr>
        <w:t>ed</w:t>
      </w:r>
      <w:r w:rsidR="00A847E4">
        <w:t>.</w:t>
      </w:r>
    </w:p>
    <w:p w14:paraId="7417FD21" w14:textId="77777777" w:rsidR="00E00DA6" w:rsidRDefault="007615D6" w:rsidP="000A3FBD">
      <w:pPr>
        <w:pStyle w:val="NormTop"/>
      </w:pPr>
      <w:r>
        <w:rPr>
          <w:color w:val="0000FF"/>
        </w:rPr>
        <w:t>SP-231070</w:t>
      </w:r>
      <w:r w:rsidRPr="00D53282">
        <w:t xml:space="preserve"> </w:t>
      </w:r>
      <w:r>
        <w:t>(SID NEW) New SID on Operational Improvements of Network Slicing. (Source: ZTE, Nokia, Nokia Shanghai Bell, NEC, KDDI)</w:t>
      </w:r>
      <w:r>
        <w:br/>
      </w:r>
      <w:r w:rsidRPr="00D53282">
        <w:rPr>
          <w:b/>
        </w:rPr>
        <w:t>Document for:</w:t>
      </w:r>
      <w:r w:rsidRPr="00D53282">
        <w:t xml:space="preserve"> </w:t>
      </w:r>
      <w:r>
        <w:t>Approval</w:t>
      </w:r>
      <w:r>
        <w:br/>
      </w:r>
      <w:r w:rsidRPr="00D53282">
        <w:rPr>
          <w:b/>
        </w:rPr>
        <w:t>Abstract:</w:t>
      </w:r>
      <w:r w:rsidRPr="00D53282">
        <w:t xml:space="preserve"> </w:t>
      </w:r>
      <w:r>
        <w:br/>
        <w:t>New SID on Operational Improvements of Network Slicing.</w:t>
      </w:r>
    </w:p>
    <w:p w14:paraId="5756C9F5" w14:textId="77777777" w:rsidR="007615D6" w:rsidRPr="005B25A1" w:rsidRDefault="007615D6" w:rsidP="007615D6">
      <w:pPr>
        <w:keepNext/>
        <w:keepLines/>
        <w:rPr>
          <w:b/>
          <w:bCs/>
        </w:rPr>
      </w:pPr>
      <w:r w:rsidRPr="005B25A1">
        <w:rPr>
          <w:b/>
          <w:bCs/>
        </w:rPr>
        <w:t>Plenary Discussion:</w:t>
      </w:r>
    </w:p>
    <w:p w14:paraId="2E599A0F" w14:textId="77777777" w:rsidR="00F701F3" w:rsidRPr="006775D0" w:rsidRDefault="006775D0" w:rsidP="00F701F3">
      <w:pPr>
        <w:keepNext/>
        <w:keepLines/>
      </w:pPr>
      <w:r>
        <w:t xml:space="preserve">NEC suggested holding a Moderated discussion on this in order to refine the scope of the work. </w:t>
      </w:r>
      <w:r w:rsidR="00A26CC8">
        <w:t xml:space="preserve">Ericsson did not agree that more work should be done on Network Slicing. Deutsche Telekom agreed as this is effectively Network Slicing </w:t>
      </w:r>
      <w:r>
        <w:t xml:space="preserve">enhancements </w:t>
      </w:r>
      <w:r w:rsidR="00A26CC8">
        <w:t xml:space="preserve">Phase 4 and </w:t>
      </w:r>
      <w:r>
        <w:t>Rel-19</w:t>
      </w:r>
      <w:r w:rsidR="00A26CC8">
        <w:t xml:space="preserve"> should focus on new Features rather than more enhancements. </w:t>
      </w:r>
      <w:r>
        <w:t>Nokia commented that a Moderated discussion should be held for this work. Some comments on the need for and clarification of WTs and overlap with other WI proposals were made.</w:t>
      </w:r>
      <w:r w:rsidR="00F701F3">
        <w:t xml:space="preserve"> After allocating items for Moderated E-mail Discussion, this was </w:t>
      </w:r>
      <w:r w:rsidR="00F701F3" w:rsidRPr="00C3284B">
        <w:rPr>
          <w:color w:val="0000FF"/>
        </w:rPr>
        <w:t>noted</w:t>
      </w:r>
      <w:r w:rsidR="00F701F3">
        <w:t>.</w:t>
      </w:r>
    </w:p>
    <w:p w14:paraId="3E780FA2" w14:textId="77777777" w:rsidR="00F701F3" w:rsidRPr="00F701F3" w:rsidRDefault="00F701F3" w:rsidP="00F701F3">
      <w:r w:rsidRPr="005B25A1">
        <w:rPr>
          <w:b/>
          <w:bCs/>
        </w:rPr>
        <w:t>Status:</w:t>
      </w:r>
      <w:r>
        <w:t xml:space="preserve"> </w:t>
      </w:r>
      <w:r w:rsidRPr="00C3284B">
        <w:rPr>
          <w:color w:val="0000FF"/>
        </w:rPr>
        <w:t>Noted</w:t>
      </w:r>
      <w:r>
        <w:t>.</w:t>
      </w:r>
    </w:p>
    <w:p w14:paraId="533726D0" w14:textId="77777777" w:rsidR="00E00DA6" w:rsidRDefault="007615D6" w:rsidP="000A3FBD">
      <w:pPr>
        <w:pStyle w:val="NormTop"/>
      </w:pPr>
      <w:r>
        <w:rPr>
          <w:color w:val="0000FF"/>
        </w:rPr>
        <w:lastRenderedPageBreak/>
        <w:t>SP-230983</w:t>
      </w:r>
      <w:r w:rsidRPr="00D53282">
        <w:t xml:space="preserve"> </w:t>
      </w:r>
      <w:r>
        <w:t>(DISCUSSION) Keysight s views on 3GPP Rel-19 - unified AI/ML evaluation framework (Source: Keysight Technologies UK Ltd)</w:t>
      </w:r>
      <w:r>
        <w:br/>
      </w:r>
      <w:r w:rsidRPr="00D53282">
        <w:rPr>
          <w:b/>
        </w:rPr>
        <w:t>Document for:</w:t>
      </w:r>
      <w:r w:rsidRPr="00D53282">
        <w:t xml:space="preserve"> </w:t>
      </w:r>
      <w:r>
        <w:t>Discussion</w:t>
      </w:r>
      <w:r>
        <w:br/>
      </w:r>
      <w:r w:rsidRPr="00D53282">
        <w:rPr>
          <w:b/>
        </w:rPr>
        <w:t>Abstract:</w:t>
      </w:r>
      <w:r w:rsidRPr="00D53282">
        <w:t xml:space="preserve"> </w:t>
      </w:r>
      <w:r>
        <w:br/>
        <w:t>Proposal for Study on Unified AI/ML evaluation framework.</w:t>
      </w:r>
    </w:p>
    <w:p w14:paraId="05D8CA1D"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S3-234333.</w:t>
      </w:r>
    </w:p>
    <w:p w14:paraId="68CE7820" w14:textId="77777777" w:rsidR="007615D6" w:rsidRPr="005B25A1" w:rsidRDefault="007615D6" w:rsidP="007615D6">
      <w:pPr>
        <w:keepNext/>
        <w:keepLines/>
        <w:rPr>
          <w:b/>
          <w:bCs/>
        </w:rPr>
      </w:pPr>
      <w:r w:rsidRPr="005B25A1">
        <w:rPr>
          <w:b/>
          <w:bCs/>
        </w:rPr>
        <w:t>Plenary Discussion:</w:t>
      </w:r>
    </w:p>
    <w:p w14:paraId="6DF06788" w14:textId="77777777" w:rsidR="00A847E4" w:rsidRPr="00A847E4" w:rsidRDefault="00A847E4" w:rsidP="00A847E4">
      <w:pPr>
        <w:keepNext/>
        <w:keepLines/>
      </w:pPr>
      <w:r>
        <w:t>This was not handled.</w:t>
      </w:r>
    </w:p>
    <w:p w14:paraId="3AC0CB8F" w14:textId="7D6EA183" w:rsidR="00A847E4" w:rsidRPr="00EB0339" w:rsidRDefault="00A66FE4" w:rsidP="00A847E4">
      <w:r w:rsidRPr="005B25A1">
        <w:rPr>
          <w:b/>
          <w:bCs/>
        </w:rPr>
        <w:t>Status:</w:t>
      </w:r>
      <w:r>
        <w:t xml:space="preserve"> </w:t>
      </w:r>
      <w:r w:rsidRPr="00A66FE4">
        <w:rPr>
          <w:color w:val="00B050"/>
        </w:rPr>
        <w:t>Not treated</w:t>
      </w:r>
      <w:r>
        <w:t>.</w:t>
      </w:r>
    </w:p>
    <w:p w14:paraId="35DF0508" w14:textId="77777777" w:rsidR="00E00DA6" w:rsidRDefault="007615D6" w:rsidP="000A3FBD">
      <w:pPr>
        <w:pStyle w:val="NormTop"/>
      </w:pPr>
      <w:r>
        <w:rPr>
          <w:color w:val="0000FF"/>
        </w:rPr>
        <w:t>SP-231050</w:t>
      </w:r>
      <w:r w:rsidRPr="00D53282">
        <w:t xml:space="preserve"> </w:t>
      </w:r>
      <w:r>
        <w:t>(DISCUSSION) FirstNet Priority Work for Release 19 (Source: FirstNet)</w:t>
      </w:r>
      <w:r>
        <w:br/>
      </w:r>
      <w:r w:rsidRPr="00D53282">
        <w:rPr>
          <w:b/>
        </w:rPr>
        <w:t>Document for:</w:t>
      </w:r>
      <w:r w:rsidRPr="00D53282">
        <w:t xml:space="preserve"> </w:t>
      </w:r>
      <w:r>
        <w:t>Information</w:t>
      </w:r>
      <w:r>
        <w:br/>
      </w:r>
      <w:r w:rsidRPr="00D53282">
        <w:rPr>
          <w:b/>
        </w:rPr>
        <w:t>Abstract:</w:t>
      </w:r>
      <w:r w:rsidRPr="00D53282">
        <w:t xml:space="preserve"> </w:t>
      </w:r>
      <w:r>
        <w:br/>
        <w:t>Proposal: Ensure the following proposed SA WG2 and SA WG6 work items are included in Release 19 scope: System Enhancement for Proximity-based Services in 5GS - Phase 3 Including U2U and U2N multi-hop Architecture Enhancements for Vehicle Mounted Relays (VMR) Phase 2 Including support for multi-hop Integration of satellite components in the 5G architecture Phase III Phase 3 for UAS, UAV and UAM 5GS XR enhancements Integrated Sensing and Communication Mission Critical Studies and Enhancements Architecture enhancement of Ambient power-enabled Internet of Things.</w:t>
      </w:r>
    </w:p>
    <w:p w14:paraId="47D0E6F6" w14:textId="77777777" w:rsidR="007615D6" w:rsidRPr="005B25A1" w:rsidRDefault="007615D6" w:rsidP="007615D6">
      <w:pPr>
        <w:keepNext/>
        <w:keepLines/>
        <w:rPr>
          <w:b/>
          <w:bCs/>
        </w:rPr>
      </w:pPr>
      <w:r w:rsidRPr="005B25A1">
        <w:rPr>
          <w:b/>
          <w:bCs/>
        </w:rPr>
        <w:t>Plenary Discussion:</w:t>
      </w:r>
    </w:p>
    <w:p w14:paraId="114E103B" w14:textId="77777777" w:rsidR="00A847E4" w:rsidRPr="00A847E4" w:rsidRDefault="00A847E4" w:rsidP="00A847E4">
      <w:pPr>
        <w:keepNext/>
        <w:keepLines/>
      </w:pPr>
      <w:r>
        <w:t>This was not handled.</w:t>
      </w:r>
    </w:p>
    <w:p w14:paraId="7AD174C2" w14:textId="161DDE10" w:rsidR="00A847E4" w:rsidRPr="00EB0339" w:rsidRDefault="00A66FE4" w:rsidP="00A847E4">
      <w:r w:rsidRPr="005B25A1">
        <w:rPr>
          <w:b/>
          <w:bCs/>
        </w:rPr>
        <w:t>Status:</w:t>
      </w:r>
      <w:r>
        <w:t xml:space="preserve"> </w:t>
      </w:r>
      <w:r w:rsidRPr="00A66FE4">
        <w:rPr>
          <w:color w:val="00B050"/>
        </w:rPr>
        <w:t>Not treated</w:t>
      </w:r>
      <w:r>
        <w:t>.</w:t>
      </w:r>
    </w:p>
    <w:p w14:paraId="38965146" w14:textId="77777777" w:rsidR="00E00DA6" w:rsidRDefault="007615D6" w:rsidP="000A3FBD">
      <w:pPr>
        <w:pStyle w:val="NormTop"/>
      </w:pPr>
      <w:r>
        <w:rPr>
          <w:color w:val="0000FF"/>
        </w:rPr>
        <w:t>SP-231064</w:t>
      </w:r>
      <w:r w:rsidRPr="00D53282">
        <w:t xml:space="preserve"> </w:t>
      </w:r>
      <w:r>
        <w:t>(DISCUSSION) Proposed Way Forward for handling the Rel-19 SBA support over N2 (Source: OPPO, Nokia, Nokia Shanghai Bell)</w:t>
      </w:r>
      <w:r>
        <w:br/>
      </w:r>
      <w:r w:rsidRPr="00D53282">
        <w:rPr>
          <w:b/>
        </w:rPr>
        <w:t>Document for:</w:t>
      </w:r>
      <w:r w:rsidRPr="00D53282">
        <w:t xml:space="preserve"> </w:t>
      </w:r>
      <w:r>
        <w:t>Endorsement</w:t>
      </w:r>
      <w:r>
        <w:br/>
      </w:r>
      <w:r w:rsidRPr="00D53282">
        <w:rPr>
          <w:b/>
        </w:rPr>
        <w:t>Abstract:</w:t>
      </w:r>
      <w:r w:rsidRPr="00D53282">
        <w:t xml:space="preserve"> </w:t>
      </w:r>
      <w:r>
        <w:br/>
        <w:t>Proposed Way Forward for handling the R19 SBA support over N2.</w:t>
      </w:r>
    </w:p>
    <w:p w14:paraId="79B8AB04" w14:textId="77777777" w:rsidR="007615D6" w:rsidRPr="005B25A1" w:rsidRDefault="007615D6" w:rsidP="007615D6">
      <w:pPr>
        <w:keepNext/>
        <w:keepLines/>
        <w:rPr>
          <w:b/>
          <w:bCs/>
        </w:rPr>
      </w:pPr>
      <w:r w:rsidRPr="005B25A1">
        <w:rPr>
          <w:b/>
          <w:bCs/>
        </w:rPr>
        <w:t>Plenary Discussion:</w:t>
      </w:r>
    </w:p>
    <w:p w14:paraId="3C85A852" w14:textId="4800A660" w:rsidR="007615D6" w:rsidRPr="00F701F3" w:rsidRDefault="00F701F3" w:rsidP="007615D6">
      <w:pPr>
        <w:keepNext/>
        <w:keepLines/>
      </w:pPr>
      <w:r>
        <w:t xml:space="preserve">Intel commented that it was premature to start this discussion and the first option was unacceptable and the second item may be acceptable, but again it was too soon to start considering this. Ericsson commented that option 1 to exclude SBA over N2 was the only acceptable option. Interdigital commented that forbidding SBA over N2 appears to be solution based suggestions. Deutsche Telekom agreed with Intel that it is too soon to decide on either option, but utilizing SBA should not be excluded now. </w:t>
      </w:r>
      <w:r w:rsidRPr="00780B62">
        <w:rPr>
          <w:b/>
          <w:bCs/>
        </w:rPr>
        <w:t>The</w:t>
      </w:r>
      <w:r w:rsidR="00780B62" w:rsidRPr="00780B62">
        <w:rPr>
          <w:b/>
          <w:bCs/>
        </w:rPr>
        <w:t xml:space="preserve"> TSG S</w:t>
      </w:r>
      <w:r w:rsidRPr="00780B62">
        <w:rPr>
          <w:b/>
          <w:bCs/>
        </w:rPr>
        <w:t>A Chair commented that making such guidance to SA</w:t>
      </w:r>
      <w:r w:rsidR="00780B62" w:rsidRPr="00780B62">
        <w:rPr>
          <w:b/>
          <w:bCs/>
        </w:rPr>
        <w:t> WG2</w:t>
      </w:r>
      <w:r w:rsidRPr="00780B62">
        <w:rPr>
          <w:b/>
          <w:bCs/>
        </w:rPr>
        <w:t xml:space="preserve"> is too detailed 'micro' management and SA</w:t>
      </w:r>
      <w:r w:rsidR="00780B62" w:rsidRPr="00780B62">
        <w:rPr>
          <w:b/>
          <w:bCs/>
        </w:rPr>
        <w:t> WG2</w:t>
      </w:r>
      <w:r w:rsidRPr="00780B62">
        <w:rPr>
          <w:b/>
          <w:bCs/>
        </w:rPr>
        <w:t xml:space="preserve"> should be allowed to discuss the merits of using SBA over N2 themselves.</w:t>
      </w:r>
      <w:r>
        <w:t xml:space="preserve"> </w:t>
      </w:r>
      <w:r w:rsidR="00780B62">
        <w:t xml:space="preserve">OPPO agreed to draft a proposal for this for decision, which was allocated to </w:t>
      </w:r>
      <w:r w:rsidR="00780B62" w:rsidRPr="00780B62">
        <w:rPr>
          <w:color w:val="0000FF"/>
        </w:rPr>
        <w:t>SP-231150</w:t>
      </w:r>
      <w:r w:rsidR="00780B62">
        <w:t xml:space="preserve">. This was then </w:t>
      </w:r>
      <w:r w:rsidR="00780B62" w:rsidRPr="00C3284B">
        <w:rPr>
          <w:color w:val="0000FF"/>
        </w:rPr>
        <w:t>noted</w:t>
      </w:r>
      <w:r w:rsidR="00780B62">
        <w:t>.</w:t>
      </w:r>
    </w:p>
    <w:p w14:paraId="6E9732F8" w14:textId="251E5278" w:rsidR="007615D6" w:rsidRPr="00EB0339" w:rsidRDefault="007615D6" w:rsidP="007615D6">
      <w:r w:rsidRPr="005B25A1">
        <w:rPr>
          <w:b/>
          <w:bCs/>
        </w:rPr>
        <w:t>Status:</w:t>
      </w:r>
      <w:r>
        <w:t xml:space="preserve"> </w:t>
      </w:r>
      <w:r w:rsidR="00780B62" w:rsidRPr="00C3284B">
        <w:rPr>
          <w:color w:val="0000FF"/>
        </w:rPr>
        <w:t>Noted</w:t>
      </w:r>
      <w:r w:rsidR="00780B62">
        <w:t>.</w:t>
      </w:r>
    </w:p>
    <w:p w14:paraId="398B447D" w14:textId="157E71BF" w:rsidR="00E00DA6" w:rsidRDefault="007615D6" w:rsidP="000A3FBD">
      <w:pPr>
        <w:pStyle w:val="NormTop"/>
      </w:pPr>
      <w:r>
        <w:rPr>
          <w:color w:val="0000FF"/>
        </w:rPr>
        <w:t>SP-2311</w:t>
      </w:r>
      <w:r w:rsidR="00780B62">
        <w:rPr>
          <w:color w:val="0000FF"/>
        </w:rPr>
        <w:t>5</w:t>
      </w:r>
      <w:r>
        <w:rPr>
          <w:color w:val="0000FF"/>
        </w:rPr>
        <w:t>0</w:t>
      </w:r>
      <w:r w:rsidRPr="00D53282">
        <w:t xml:space="preserve"> </w:t>
      </w:r>
      <w:r>
        <w:t xml:space="preserve">(DISCUSSION) </w:t>
      </w:r>
      <w:r w:rsidR="00780B62">
        <w:t>Proposed Way Forward for handling the Rel-19 SBA support over N2</w:t>
      </w:r>
      <w:r>
        <w:t xml:space="preserve"> (Source: </w:t>
      </w:r>
      <w:r w:rsidR="00780B62">
        <w:t>OPPO</w:t>
      </w:r>
      <w:r>
        <w:t>)</w:t>
      </w:r>
      <w:r>
        <w:br/>
      </w:r>
      <w:r w:rsidRPr="00D53282">
        <w:rPr>
          <w:b/>
        </w:rPr>
        <w:t>Document for:</w:t>
      </w:r>
      <w:r w:rsidRPr="00D53282">
        <w:t xml:space="preserve"> </w:t>
      </w:r>
      <w:r w:rsidR="00624DA2">
        <w:t>Agreement</w:t>
      </w:r>
      <w:r>
        <w:br/>
      </w:r>
      <w:r w:rsidRPr="00D53282">
        <w:rPr>
          <w:b/>
        </w:rPr>
        <w:t>Abstract:</w:t>
      </w:r>
      <w:r w:rsidRPr="00D53282">
        <w:t xml:space="preserve"> </w:t>
      </w:r>
      <w:r>
        <w:br/>
      </w:r>
      <w:r w:rsidR="00780B62">
        <w:t>Proposed Way Forward for handling the R19 SBA support over N2</w:t>
      </w:r>
      <w:r>
        <w:t>.</w:t>
      </w:r>
    </w:p>
    <w:p w14:paraId="2ECF3492" w14:textId="77777777" w:rsidR="007615D6" w:rsidRPr="005B25A1" w:rsidRDefault="007615D6" w:rsidP="007615D6">
      <w:pPr>
        <w:keepNext/>
        <w:keepLines/>
        <w:rPr>
          <w:b/>
          <w:bCs/>
        </w:rPr>
      </w:pPr>
      <w:r w:rsidRPr="005B25A1">
        <w:rPr>
          <w:b/>
          <w:bCs/>
        </w:rPr>
        <w:t>Plenary Discussion:</w:t>
      </w:r>
    </w:p>
    <w:p w14:paraId="766F9A19" w14:textId="1C65E220" w:rsidR="00A225AF" w:rsidRDefault="00A225AF" w:rsidP="007615D6">
      <w:pPr>
        <w:keepNext/>
        <w:keepLines/>
      </w:pPr>
      <w:r>
        <w:t xml:space="preserve">The TSG SA Chair asked why this was presented as an LS OUT to </w:t>
      </w:r>
      <w:r w:rsidR="00A70CF6">
        <w:t xml:space="preserve">TSG RAN and </w:t>
      </w:r>
      <w:r>
        <w:t>RAN</w:t>
      </w:r>
      <w:r w:rsidR="00A70CF6">
        <w:t> </w:t>
      </w:r>
      <w:r>
        <w:t>WG3</w:t>
      </w:r>
      <w:r w:rsidR="00A70CF6">
        <w:t xml:space="preserve"> </w:t>
      </w:r>
      <w:r w:rsidR="00A70CF6" w:rsidRPr="00A70CF6">
        <w:rPr>
          <w:i/>
          <w:iCs/>
        </w:rPr>
        <w:t>('LS on RAN/RAN3 R19 Work Plan to support SBA over RAN-CN interface for Ambient IoT study')</w:t>
      </w:r>
      <w:r>
        <w:t>, when a discussion document was expected.</w:t>
      </w:r>
      <w:r w:rsidRPr="00A225AF">
        <w:t xml:space="preserve"> </w:t>
      </w:r>
      <w:r>
        <w:t>China Mobile did not see the need to send such a</w:t>
      </w:r>
      <w:r w:rsidR="00A70CF6">
        <w:t>n</w:t>
      </w:r>
      <w:r>
        <w:t xml:space="preserve"> LS and suggested noting this. </w:t>
      </w:r>
      <w:r w:rsidR="00A70CF6">
        <w:t xml:space="preserve">The intention is to document the way forward, which can be referenced in the meeting report. There were some issues raised and this was then </w:t>
      </w:r>
      <w:r w:rsidR="00A70CF6" w:rsidRPr="00C3284B">
        <w:rPr>
          <w:color w:val="0000FF"/>
        </w:rPr>
        <w:t>noted</w:t>
      </w:r>
      <w:r w:rsidR="00A70CF6">
        <w:t>.</w:t>
      </w:r>
    </w:p>
    <w:p w14:paraId="227F264E" w14:textId="5659A732" w:rsidR="007615D6" w:rsidRPr="00EB0339" w:rsidRDefault="007615D6" w:rsidP="007615D6">
      <w:r w:rsidRPr="005B25A1">
        <w:rPr>
          <w:b/>
          <w:bCs/>
        </w:rPr>
        <w:t>Status:</w:t>
      </w:r>
      <w:r>
        <w:t xml:space="preserve"> </w:t>
      </w:r>
      <w:r w:rsidR="00A70CF6" w:rsidRPr="00C3284B">
        <w:rPr>
          <w:color w:val="0000FF"/>
        </w:rPr>
        <w:t>Noted</w:t>
      </w:r>
      <w:r w:rsidR="00A70CF6">
        <w:t>.</w:t>
      </w:r>
    </w:p>
    <w:p w14:paraId="0B7E02BC" w14:textId="77777777" w:rsidR="00780B62" w:rsidRDefault="00780B62" w:rsidP="00780B62">
      <w:pPr>
        <w:pStyle w:val="NormTop"/>
      </w:pPr>
      <w:r>
        <w:rPr>
          <w:color w:val="0000FF"/>
        </w:rPr>
        <w:lastRenderedPageBreak/>
        <w:t>SP-231100</w:t>
      </w:r>
      <w:r w:rsidRPr="00D53282">
        <w:t xml:space="preserve"> </w:t>
      </w:r>
      <w:r>
        <w:t>(DISCUSSION) Scope of Integrated Sensing and Communications in Rel-19 (Source: Huawei, HiSilicon)</w:t>
      </w:r>
      <w:r>
        <w:br/>
      </w:r>
      <w:r w:rsidRPr="00D53282">
        <w:rPr>
          <w:b/>
        </w:rPr>
        <w:t>Document for:</w:t>
      </w:r>
      <w:r w:rsidRPr="00D53282">
        <w:t xml:space="preserve"> </w:t>
      </w:r>
      <w:r>
        <w:t>Decision</w:t>
      </w:r>
      <w:r>
        <w:br/>
      </w:r>
      <w:r w:rsidRPr="00D53282">
        <w:rPr>
          <w:b/>
        </w:rPr>
        <w:t>Abstract:</w:t>
      </w:r>
      <w:r w:rsidRPr="00D53282">
        <w:t xml:space="preserve"> </w:t>
      </w:r>
      <w:r>
        <w:br/>
        <w:t>Scope of Integrated Sensing and Communications in Rel-19.</w:t>
      </w:r>
    </w:p>
    <w:p w14:paraId="7C3B9AD1" w14:textId="77777777" w:rsidR="00780B62" w:rsidRPr="005B25A1" w:rsidRDefault="00780B62" w:rsidP="00780B62">
      <w:pPr>
        <w:keepNext/>
        <w:keepLines/>
        <w:rPr>
          <w:b/>
          <w:bCs/>
        </w:rPr>
      </w:pPr>
      <w:r w:rsidRPr="005B25A1">
        <w:rPr>
          <w:b/>
          <w:bCs/>
        </w:rPr>
        <w:t>Plenary Discussion:</w:t>
      </w:r>
    </w:p>
    <w:p w14:paraId="507921B3" w14:textId="77777777" w:rsidR="00A847E4" w:rsidRPr="00A847E4" w:rsidRDefault="00A847E4" w:rsidP="00A847E4">
      <w:pPr>
        <w:keepNext/>
        <w:keepLines/>
      </w:pPr>
      <w:r>
        <w:t>This was not handled.</w:t>
      </w:r>
    </w:p>
    <w:p w14:paraId="520EA72B" w14:textId="3D6BFFF9" w:rsidR="00A847E4" w:rsidRPr="00EB0339" w:rsidRDefault="00A66FE4" w:rsidP="00A847E4">
      <w:r w:rsidRPr="005B25A1">
        <w:rPr>
          <w:b/>
          <w:bCs/>
        </w:rPr>
        <w:t>Status:</w:t>
      </w:r>
      <w:r>
        <w:t xml:space="preserve"> </w:t>
      </w:r>
      <w:r w:rsidRPr="00A66FE4">
        <w:rPr>
          <w:color w:val="00B050"/>
        </w:rPr>
        <w:t>Not treated</w:t>
      </w:r>
      <w:r>
        <w:t>.</w:t>
      </w:r>
    </w:p>
    <w:p w14:paraId="02ED31E4" w14:textId="77777777" w:rsidR="00E00DA6" w:rsidRDefault="007615D6" w:rsidP="000A3FBD">
      <w:pPr>
        <w:pStyle w:val="NormTop"/>
      </w:pPr>
      <w:r>
        <w:rPr>
          <w:color w:val="0000FF"/>
        </w:rPr>
        <w:t>SP-231121</w:t>
      </w:r>
      <w:r w:rsidRPr="00D53282">
        <w:t xml:space="preserve"> </w:t>
      </w:r>
      <w:r>
        <w:t>(DISCUSSION) MASQUE for Enhanced Traffic Management (Source: Ericsson, Apple)</w:t>
      </w:r>
      <w:r>
        <w:br/>
      </w:r>
      <w:r w:rsidRPr="00D53282">
        <w:rPr>
          <w:b/>
        </w:rPr>
        <w:t>Document for:</w:t>
      </w:r>
      <w:r w:rsidRPr="00D53282">
        <w:t xml:space="preserve"> </w:t>
      </w:r>
      <w:r>
        <w:t>Information</w:t>
      </w:r>
      <w:r>
        <w:br/>
      </w:r>
      <w:r w:rsidRPr="00D53282">
        <w:rPr>
          <w:b/>
        </w:rPr>
        <w:t>Abstract:</w:t>
      </w:r>
      <w:r w:rsidRPr="00D53282">
        <w:t xml:space="preserve"> </w:t>
      </w:r>
      <w:r>
        <w:br/>
        <w:t>Provides information on the benefits of using MASQUE to enable MNOs to be able to address both end-user concerns on privacy and data collection for analytics and traffic management.</w:t>
      </w:r>
    </w:p>
    <w:p w14:paraId="609FAA1A" w14:textId="77777777" w:rsidR="007615D6" w:rsidRPr="005B25A1" w:rsidRDefault="007615D6" w:rsidP="007615D6">
      <w:pPr>
        <w:keepNext/>
        <w:keepLines/>
        <w:rPr>
          <w:b/>
          <w:bCs/>
        </w:rPr>
      </w:pPr>
      <w:r w:rsidRPr="005B25A1">
        <w:rPr>
          <w:b/>
          <w:bCs/>
        </w:rPr>
        <w:t>Plenary Discussion:</w:t>
      </w:r>
    </w:p>
    <w:p w14:paraId="684DA314" w14:textId="2AF00923" w:rsidR="007615D6" w:rsidRPr="006775D0" w:rsidRDefault="0087085E" w:rsidP="007615D6">
      <w:pPr>
        <w:keepNext/>
        <w:keepLines/>
      </w:pPr>
      <w:r>
        <w:t xml:space="preserve">There were a number of questions and clarifications requested. </w:t>
      </w:r>
      <w:r w:rsidR="00F701F3">
        <w:t xml:space="preserve">After allocating items for Moderated E-mail Discussion, this was </w:t>
      </w:r>
      <w:r w:rsidR="00F701F3" w:rsidRPr="00C3284B">
        <w:rPr>
          <w:color w:val="0000FF"/>
        </w:rPr>
        <w:t>noted</w:t>
      </w:r>
      <w:r w:rsidR="00F701F3">
        <w:t>.</w:t>
      </w:r>
    </w:p>
    <w:p w14:paraId="05761BDF" w14:textId="065A7B0E" w:rsidR="007615D6" w:rsidRPr="00F701F3" w:rsidRDefault="007615D6" w:rsidP="007615D6">
      <w:r w:rsidRPr="005B25A1">
        <w:rPr>
          <w:b/>
          <w:bCs/>
        </w:rPr>
        <w:t>Status:</w:t>
      </w:r>
      <w:r>
        <w:t xml:space="preserve"> </w:t>
      </w:r>
      <w:r w:rsidR="00F701F3" w:rsidRPr="00C3284B">
        <w:rPr>
          <w:color w:val="0000FF"/>
        </w:rPr>
        <w:t>Noted</w:t>
      </w:r>
      <w:r w:rsidR="00F701F3">
        <w:t>.</w:t>
      </w:r>
    </w:p>
    <w:p w14:paraId="1F17F92E" w14:textId="77777777" w:rsidR="00E00DA6" w:rsidRDefault="007615D6" w:rsidP="000A3FBD">
      <w:pPr>
        <w:pStyle w:val="NormTop"/>
      </w:pPr>
      <w:r>
        <w:rPr>
          <w:color w:val="0000FF"/>
        </w:rPr>
        <w:t>SP-231122</w:t>
      </w:r>
      <w:r w:rsidRPr="00D53282">
        <w:t xml:space="preserve"> </w:t>
      </w:r>
      <w:r>
        <w:t>(SID NEW) New SID on MASQUE for Enhanced Traffic Management (Source: Ericsson, Apple)</w:t>
      </w:r>
      <w:r>
        <w:br/>
      </w:r>
      <w:r w:rsidRPr="00D53282">
        <w:rPr>
          <w:b/>
        </w:rPr>
        <w:t>Document for:</w:t>
      </w:r>
      <w:r w:rsidRPr="00D53282">
        <w:t xml:space="preserve"> </w:t>
      </w:r>
      <w:r>
        <w:t>Information</w:t>
      </w:r>
      <w:r>
        <w:br/>
      </w:r>
      <w:r w:rsidRPr="00D53282">
        <w:rPr>
          <w:b/>
        </w:rPr>
        <w:t>Abstract:</w:t>
      </w:r>
      <w:r w:rsidRPr="00D53282">
        <w:t xml:space="preserve"> </w:t>
      </w:r>
      <w:r>
        <w:br/>
        <w:t>Objective: The objective of this work is to study the use of MASQUE technology to enhance 5GC Traffic management capabilities. The study evaluates whether ATSSS MASQUE proxy in UPF (defined in Rel-18) should be generalized in Rel-19.</w:t>
      </w:r>
    </w:p>
    <w:p w14:paraId="75BF11E7" w14:textId="77777777" w:rsidR="007615D6" w:rsidRPr="005B25A1" w:rsidRDefault="007615D6" w:rsidP="007615D6">
      <w:pPr>
        <w:keepNext/>
        <w:keepLines/>
        <w:rPr>
          <w:b/>
          <w:bCs/>
        </w:rPr>
      </w:pPr>
      <w:r w:rsidRPr="005B25A1">
        <w:rPr>
          <w:b/>
          <w:bCs/>
        </w:rPr>
        <w:t>Plenary Discussion:</w:t>
      </w:r>
    </w:p>
    <w:p w14:paraId="172FFFFB" w14:textId="77777777" w:rsidR="00A847E4" w:rsidRPr="00A847E4" w:rsidRDefault="00A847E4" w:rsidP="00A847E4">
      <w:pPr>
        <w:keepNext/>
        <w:keepLines/>
      </w:pPr>
      <w:r>
        <w:t>This was not handled.</w:t>
      </w:r>
    </w:p>
    <w:p w14:paraId="277BEE1E" w14:textId="23625C61" w:rsidR="00A847E4" w:rsidRPr="00EB0339" w:rsidRDefault="00A66FE4" w:rsidP="00A847E4">
      <w:r w:rsidRPr="005B25A1">
        <w:rPr>
          <w:b/>
          <w:bCs/>
        </w:rPr>
        <w:t>Status:</w:t>
      </w:r>
      <w:r>
        <w:t xml:space="preserve"> </w:t>
      </w:r>
      <w:r w:rsidRPr="00A66FE4">
        <w:rPr>
          <w:color w:val="00B050"/>
        </w:rPr>
        <w:t>Not treated</w:t>
      </w:r>
      <w:r>
        <w:t>.</w:t>
      </w:r>
    </w:p>
    <w:p w14:paraId="53909A2F" w14:textId="77777777" w:rsidR="00E00DA6" w:rsidRDefault="007615D6" w:rsidP="000A3FBD">
      <w:pPr>
        <w:pStyle w:val="NormTop"/>
      </w:pPr>
      <w:r>
        <w:rPr>
          <w:color w:val="0000FF"/>
        </w:rPr>
        <w:t>SP-231123</w:t>
      </w:r>
      <w:r w:rsidRPr="00D53282">
        <w:t xml:space="preserve"> </w:t>
      </w:r>
      <w:r>
        <w:t>(DISCUSSION) Study on User Plane Redundancy (Source: Ericsson France S.A.S)</w:t>
      </w:r>
      <w:r>
        <w:br/>
      </w:r>
      <w:r w:rsidRPr="00D53282">
        <w:rPr>
          <w:b/>
        </w:rPr>
        <w:t>Document for:</w:t>
      </w:r>
      <w:r w:rsidRPr="00D53282">
        <w:t xml:space="preserve"> </w:t>
      </w:r>
      <w:r>
        <w:t>Information</w:t>
      </w:r>
      <w:r>
        <w:br/>
      </w:r>
      <w:r w:rsidRPr="00D53282">
        <w:rPr>
          <w:b/>
        </w:rPr>
        <w:t>Abstract:</w:t>
      </w:r>
      <w:r w:rsidRPr="00D53282">
        <w:t xml:space="preserve"> </w:t>
      </w:r>
      <w:r>
        <w:br/>
        <w:t>Study on redundancy mechanisms for both Ethernet and IP compatible with state of the art IETF and IEEE solutions.</w:t>
      </w:r>
    </w:p>
    <w:p w14:paraId="6D77CD05" w14:textId="77777777" w:rsidR="007615D6" w:rsidRPr="005B25A1" w:rsidRDefault="007615D6" w:rsidP="007615D6">
      <w:pPr>
        <w:keepNext/>
        <w:keepLines/>
        <w:rPr>
          <w:b/>
          <w:bCs/>
        </w:rPr>
      </w:pPr>
      <w:r w:rsidRPr="005B25A1">
        <w:rPr>
          <w:b/>
          <w:bCs/>
        </w:rPr>
        <w:t>Plenary Discussion:</w:t>
      </w:r>
    </w:p>
    <w:p w14:paraId="586AB5A3" w14:textId="77777777" w:rsidR="00A847E4" w:rsidRPr="00A847E4" w:rsidRDefault="00A847E4" w:rsidP="00A847E4">
      <w:pPr>
        <w:keepNext/>
        <w:keepLines/>
      </w:pPr>
      <w:r>
        <w:t>This was not handled.</w:t>
      </w:r>
    </w:p>
    <w:p w14:paraId="10C705A9" w14:textId="0D2057DB" w:rsidR="00A847E4" w:rsidRPr="00EB0339" w:rsidRDefault="00A66FE4" w:rsidP="00A847E4">
      <w:r w:rsidRPr="005B25A1">
        <w:rPr>
          <w:b/>
          <w:bCs/>
        </w:rPr>
        <w:t>Status:</w:t>
      </w:r>
      <w:r>
        <w:t xml:space="preserve"> </w:t>
      </w:r>
      <w:r w:rsidRPr="00A66FE4">
        <w:rPr>
          <w:color w:val="00B050"/>
        </w:rPr>
        <w:t>Not treated</w:t>
      </w:r>
      <w:r>
        <w:t>.</w:t>
      </w:r>
    </w:p>
    <w:p w14:paraId="00F5A327" w14:textId="77777777" w:rsidR="00E00DA6" w:rsidRDefault="007615D6" w:rsidP="000A3FBD">
      <w:pPr>
        <w:pStyle w:val="NormTop"/>
      </w:pPr>
      <w:r>
        <w:rPr>
          <w:color w:val="0000FF"/>
        </w:rPr>
        <w:t>SP-231116</w:t>
      </w:r>
      <w:r w:rsidRPr="00D53282">
        <w:t xml:space="preserve"> </w:t>
      </w:r>
      <w:r>
        <w:t>(DISCUSSION) Rel-19_Discussion on NPN support for ProSe (Source: Philips International B.V., Siemens AG)</w:t>
      </w:r>
      <w:r>
        <w:br/>
      </w:r>
      <w:r w:rsidRPr="00D53282">
        <w:rPr>
          <w:b/>
        </w:rPr>
        <w:t>Document for:</w:t>
      </w:r>
      <w:r w:rsidRPr="00D53282">
        <w:t xml:space="preserve"> </w:t>
      </w:r>
      <w:r>
        <w:t>Endorsement</w:t>
      </w:r>
      <w:r>
        <w:br/>
      </w:r>
      <w:r w:rsidRPr="00D53282">
        <w:rPr>
          <w:b/>
        </w:rPr>
        <w:t>Abstract:</w:t>
      </w:r>
      <w:r w:rsidRPr="00D53282">
        <w:t xml:space="preserve"> </w:t>
      </w:r>
      <w:r>
        <w:br/>
        <w:t>Rel-19_Discussion on NPN support for ProSe.</w:t>
      </w:r>
    </w:p>
    <w:p w14:paraId="6A80B0CF" w14:textId="77777777" w:rsidR="007615D6" w:rsidRPr="005B25A1" w:rsidRDefault="007615D6" w:rsidP="007615D6">
      <w:pPr>
        <w:keepNext/>
        <w:keepLines/>
        <w:rPr>
          <w:b/>
          <w:bCs/>
        </w:rPr>
      </w:pPr>
      <w:r w:rsidRPr="005B25A1">
        <w:rPr>
          <w:b/>
          <w:bCs/>
        </w:rPr>
        <w:t>Plenary Discussion:</w:t>
      </w:r>
    </w:p>
    <w:p w14:paraId="3E30D6E6" w14:textId="77777777" w:rsidR="00A847E4" w:rsidRPr="00A847E4" w:rsidRDefault="00A847E4" w:rsidP="00A847E4">
      <w:pPr>
        <w:keepNext/>
        <w:keepLines/>
      </w:pPr>
      <w:r>
        <w:t>This was not handled.</w:t>
      </w:r>
    </w:p>
    <w:p w14:paraId="72B0F95D" w14:textId="5702A7C3" w:rsidR="00A847E4" w:rsidRPr="00EB0339" w:rsidRDefault="00A66FE4" w:rsidP="00A847E4">
      <w:r w:rsidRPr="005B25A1">
        <w:rPr>
          <w:b/>
          <w:bCs/>
        </w:rPr>
        <w:t>Status:</w:t>
      </w:r>
      <w:r>
        <w:t xml:space="preserve"> </w:t>
      </w:r>
      <w:r w:rsidRPr="00A66FE4">
        <w:rPr>
          <w:color w:val="00B050"/>
        </w:rPr>
        <w:t>Not treated</w:t>
      </w:r>
      <w:r>
        <w:t>.</w:t>
      </w:r>
    </w:p>
    <w:p w14:paraId="1D862C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Rel-19 work planning</w:t>
      </w:r>
    </w:p>
    <w:p w14:paraId="3F70A9EE" w14:textId="77777777" w:rsidR="00E00DA6" w:rsidRDefault="007615D6" w:rsidP="000A3FBD">
      <w:pPr>
        <w:pStyle w:val="NormTop"/>
      </w:pPr>
      <w:r>
        <w:rPr>
          <w:color w:val="0000FF"/>
        </w:rPr>
        <w:t>SP-231065</w:t>
      </w:r>
      <w:r w:rsidRPr="00D53282">
        <w:t xml:space="preserve"> </w:t>
      </w:r>
      <w:r>
        <w:t>(DISCUSSION) Recap Way Forward Proposal in SA WG2 for RAN Dependency handling for Rel-19 Sis (Source: OPPO)</w:t>
      </w:r>
      <w:r>
        <w:br/>
      </w:r>
      <w:r w:rsidRPr="00D53282">
        <w:rPr>
          <w:b/>
        </w:rPr>
        <w:t>Document for:</w:t>
      </w:r>
      <w:r w:rsidRPr="00D53282">
        <w:t xml:space="preserve"> </w:t>
      </w:r>
      <w:r>
        <w:t>Endorsement</w:t>
      </w:r>
      <w:r>
        <w:br/>
      </w:r>
      <w:r w:rsidRPr="00D53282">
        <w:rPr>
          <w:b/>
        </w:rPr>
        <w:t>Abstract:</w:t>
      </w:r>
      <w:r w:rsidRPr="00D53282">
        <w:t xml:space="preserve"> </w:t>
      </w:r>
      <w:r>
        <w:br/>
        <w:t>Recap Way Forward Proposal in SA2 for RAN Dependency handling for R19 SIs.</w:t>
      </w:r>
    </w:p>
    <w:p w14:paraId="6033EEEB" w14:textId="77777777" w:rsidR="007615D6" w:rsidRPr="005B25A1" w:rsidRDefault="007615D6" w:rsidP="007615D6">
      <w:pPr>
        <w:keepNext/>
        <w:keepLines/>
        <w:rPr>
          <w:b/>
          <w:bCs/>
        </w:rPr>
      </w:pPr>
      <w:r w:rsidRPr="005B25A1">
        <w:rPr>
          <w:b/>
          <w:bCs/>
        </w:rPr>
        <w:t>Plenary Discussion:</w:t>
      </w:r>
    </w:p>
    <w:p w14:paraId="0A5B4D63" w14:textId="77777777" w:rsidR="00A847E4" w:rsidRPr="00A847E4" w:rsidRDefault="00A847E4" w:rsidP="00A847E4">
      <w:pPr>
        <w:keepNext/>
        <w:keepLines/>
      </w:pPr>
      <w:r>
        <w:t>This was not handled.</w:t>
      </w:r>
    </w:p>
    <w:p w14:paraId="6BB49851" w14:textId="1BE81AEE" w:rsidR="00A847E4" w:rsidRPr="00EB0339" w:rsidRDefault="00A66FE4" w:rsidP="00A847E4">
      <w:r w:rsidRPr="005B25A1">
        <w:rPr>
          <w:b/>
          <w:bCs/>
        </w:rPr>
        <w:t>Status:</w:t>
      </w:r>
      <w:r>
        <w:t xml:space="preserve"> </w:t>
      </w:r>
      <w:r w:rsidRPr="00A66FE4">
        <w:rPr>
          <w:color w:val="00B050"/>
        </w:rPr>
        <w:t>Not treated</w:t>
      </w:r>
      <w:r>
        <w:t>.</w:t>
      </w:r>
    </w:p>
    <w:p w14:paraId="23477150" w14:textId="77777777" w:rsidR="00E00DA6" w:rsidRDefault="007615D6" w:rsidP="000A3FBD">
      <w:pPr>
        <w:pStyle w:val="NormTop"/>
      </w:pPr>
      <w:r>
        <w:rPr>
          <w:color w:val="0000FF"/>
        </w:rPr>
        <w:t>SP-231066</w:t>
      </w:r>
      <w:r w:rsidRPr="00D53282">
        <w:t xml:space="preserve"> </w:t>
      </w:r>
      <w:r>
        <w:t>(DISCUSSION) Rel-19 TU Budget Considerations &amp; Way Forward (Source: OPPO)</w:t>
      </w:r>
      <w:r>
        <w:br/>
      </w:r>
      <w:r w:rsidRPr="00D53282">
        <w:rPr>
          <w:b/>
        </w:rPr>
        <w:t>Document for:</w:t>
      </w:r>
      <w:r w:rsidRPr="00D53282">
        <w:t xml:space="preserve"> </w:t>
      </w:r>
      <w:r>
        <w:t>Endorsement</w:t>
      </w:r>
      <w:r>
        <w:br/>
      </w:r>
      <w:r w:rsidRPr="00D53282">
        <w:rPr>
          <w:b/>
        </w:rPr>
        <w:t>Abstract:</w:t>
      </w:r>
      <w:r w:rsidRPr="00D53282">
        <w:t xml:space="preserve"> </w:t>
      </w:r>
      <w:r>
        <w:br/>
        <w:t>Rel-19 TU Budget Considerations &amp; Way Forward.</w:t>
      </w:r>
    </w:p>
    <w:p w14:paraId="06D2DA3D" w14:textId="77777777" w:rsidR="007615D6" w:rsidRPr="005B25A1" w:rsidRDefault="007615D6" w:rsidP="007615D6">
      <w:pPr>
        <w:keepNext/>
        <w:keepLines/>
        <w:rPr>
          <w:b/>
          <w:bCs/>
        </w:rPr>
      </w:pPr>
      <w:r w:rsidRPr="005B25A1">
        <w:rPr>
          <w:b/>
          <w:bCs/>
        </w:rPr>
        <w:t>Plenary Discussion:</w:t>
      </w:r>
    </w:p>
    <w:p w14:paraId="0A4454F7" w14:textId="77777777" w:rsidR="00A847E4" w:rsidRPr="00A847E4" w:rsidRDefault="00A847E4" w:rsidP="00A847E4">
      <w:pPr>
        <w:keepNext/>
        <w:keepLines/>
      </w:pPr>
      <w:r>
        <w:t>This was not handled.</w:t>
      </w:r>
    </w:p>
    <w:p w14:paraId="7A7C2CD1" w14:textId="57D04FE3" w:rsidR="00A847E4" w:rsidRPr="00EB0339" w:rsidRDefault="00A66FE4" w:rsidP="00A847E4">
      <w:r w:rsidRPr="005B25A1">
        <w:rPr>
          <w:b/>
          <w:bCs/>
        </w:rPr>
        <w:t>Status:</w:t>
      </w:r>
      <w:r>
        <w:t xml:space="preserve"> </w:t>
      </w:r>
      <w:r w:rsidRPr="00A66FE4">
        <w:rPr>
          <w:color w:val="00B050"/>
        </w:rPr>
        <w:t>Not treated</w:t>
      </w:r>
      <w:r>
        <w:t>.</w:t>
      </w:r>
    </w:p>
    <w:p w14:paraId="3C48BCF5" w14:textId="77777777" w:rsidR="00E00DA6" w:rsidRDefault="007615D6" w:rsidP="000A3FBD">
      <w:pPr>
        <w:pStyle w:val="NormTop"/>
      </w:pPr>
      <w:r>
        <w:rPr>
          <w:color w:val="0000FF"/>
        </w:rPr>
        <w:t>SP-231089</w:t>
      </w:r>
      <w:r w:rsidRPr="00D53282">
        <w:t xml:space="preserve"> </w:t>
      </w:r>
      <w:r>
        <w:t>(DISCUSSION) Proposal on TU management of the 2 SA WG2 Rel-19 packages (Source: Xiaomi)</w:t>
      </w:r>
      <w:r>
        <w:br/>
      </w:r>
      <w:r w:rsidRPr="00D53282">
        <w:rPr>
          <w:b/>
        </w:rPr>
        <w:t>Document for:</w:t>
      </w:r>
      <w:r w:rsidRPr="00D53282">
        <w:t xml:space="preserve"> </w:t>
      </w:r>
      <w:r>
        <w:t>Agreement</w:t>
      </w:r>
      <w:r>
        <w:br/>
      </w:r>
      <w:r w:rsidRPr="00D53282">
        <w:rPr>
          <w:b/>
        </w:rPr>
        <w:t>Abstract:</w:t>
      </w:r>
      <w:r w:rsidRPr="00D53282">
        <w:t xml:space="preserve"> </w:t>
      </w:r>
      <w:r>
        <w:br/>
        <w:t>Proposal on TU management of the 2 SA2 R19 packages.</w:t>
      </w:r>
    </w:p>
    <w:p w14:paraId="4D85C8B0" w14:textId="77777777" w:rsidR="007615D6" w:rsidRPr="005B25A1" w:rsidRDefault="007615D6" w:rsidP="007615D6">
      <w:pPr>
        <w:keepNext/>
        <w:keepLines/>
        <w:rPr>
          <w:b/>
          <w:bCs/>
        </w:rPr>
      </w:pPr>
      <w:r w:rsidRPr="005B25A1">
        <w:rPr>
          <w:b/>
          <w:bCs/>
        </w:rPr>
        <w:t>Plenary Discussion:</w:t>
      </w:r>
    </w:p>
    <w:p w14:paraId="08D04AC3" w14:textId="77777777" w:rsidR="00A847E4" w:rsidRPr="00A847E4" w:rsidRDefault="00A847E4" w:rsidP="00A847E4">
      <w:pPr>
        <w:keepNext/>
        <w:keepLines/>
      </w:pPr>
      <w:r>
        <w:t>This was not handled.</w:t>
      </w:r>
    </w:p>
    <w:p w14:paraId="39D0BFA1" w14:textId="20A0503B" w:rsidR="00A847E4" w:rsidRPr="00EB0339" w:rsidRDefault="00A66FE4" w:rsidP="00A847E4">
      <w:r w:rsidRPr="005B25A1">
        <w:rPr>
          <w:b/>
          <w:bCs/>
        </w:rPr>
        <w:t>Status:</w:t>
      </w:r>
      <w:r>
        <w:t xml:space="preserve"> </w:t>
      </w:r>
      <w:r w:rsidRPr="00A66FE4">
        <w:rPr>
          <w:color w:val="00B050"/>
        </w:rPr>
        <w:t>Not treated</w:t>
      </w:r>
      <w:r>
        <w:t>.</w:t>
      </w:r>
    </w:p>
    <w:p w14:paraId="1D2B0547" w14:textId="77777777" w:rsidR="00E00DA6" w:rsidRDefault="007615D6" w:rsidP="000A3FBD">
      <w:pPr>
        <w:pStyle w:val="NormTop"/>
      </w:pPr>
      <w:r>
        <w:rPr>
          <w:color w:val="0000FF"/>
        </w:rPr>
        <w:t>SP-231114</w:t>
      </w:r>
      <w:r w:rsidRPr="00D53282">
        <w:t xml:space="preserve"> </w:t>
      </w:r>
      <w:r>
        <w:t>(DISCUSSION) Views on Rel-19 first package (Source: Nokia, Nokia Shanghai Bell)</w:t>
      </w:r>
      <w:r>
        <w:br/>
      </w:r>
      <w:r w:rsidRPr="00D53282">
        <w:rPr>
          <w:b/>
        </w:rPr>
        <w:t>Document for:</w:t>
      </w:r>
      <w:r w:rsidRPr="00D53282">
        <w:t xml:space="preserve"> </w:t>
      </w:r>
      <w:r>
        <w:t>Discussion</w:t>
      </w:r>
      <w:r>
        <w:br/>
      </w:r>
      <w:r w:rsidRPr="00D53282">
        <w:rPr>
          <w:b/>
        </w:rPr>
        <w:t>Abstract:</w:t>
      </w:r>
      <w:r w:rsidRPr="00D53282">
        <w:t xml:space="preserve"> </w:t>
      </w:r>
      <w:r>
        <w:br/>
        <w:t>Views on Rel-19 first package.</w:t>
      </w:r>
    </w:p>
    <w:p w14:paraId="167634C9" w14:textId="77777777" w:rsidR="007615D6" w:rsidRPr="005B25A1" w:rsidRDefault="007615D6" w:rsidP="007615D6">
      <w:pPr>
        <w:keepNext/>
        <w:keepLines/>
        <w:rPr>
          <w:b/>
          <w:bCs/>
        </w:rPr>
      </w:pPr>
      <w:r w:rsidRPr="005B25A1">
        <w:rPr>
          <w:b/>
          <w:bCs/>
        </w:rPr>
        <w:t>Plenary Discussion:</w:t>
      </w:r>
    </w:p>
    <w:p w14:paraId="18546473" w14:textId="77777777" w:rsidR="00A847E4" w:rsidRPr="00A847E4" w:rsidRDefault="00A847E4" w:rsidP="00A847E4">
      <w:pPr>
        <w:keepNext/>
        <w:keepLines/>
      </w:pPr>
      <w:r>
        <w:t>This was not handled.</w:t>
      </w:r>
    </w:p>
    <w:p w14:paraId="789E44E6" w14:textId="4FDA9262" w:rsidR="00A847E4" w:rsidRPr="00EB0339" w:rsidRDefault="00A66FE4" w:rsidP="00A847E4">
      <w:r w:rsidRPr="005B25A1">
        <w:rPr>
          <w:b/>
          <w:bCs/>
        </w:rPr>
        <w:t>Status:</w:t>
      </w:r>
      <w:r>
        <w:t xml:space="preserve"> </w:t>
      </w:r>
      <w:r w:rsidRPr="00A66FE4">
        <w:rPr>
          <w:color w:val="00B050"/>
        </w:rPr>
        <w:t>Not treated</w:t>
      </w:r>
      <w:r>
        <w:t>.</w:t>
      </w:r>
    </w:p>
    <w:p w14:paraId="29993ED0" w14:textId="77777777" w:rsidR="00E00DA6" w:rsidRDefault="007615D6" w:rsidP="000A3FBD">
      <w:pPr>
        <w:pStyle w:val="NormTop"/>
      </w:pPr>
      <w:r>
        <w:rPr>
          <w:color w:val="0000FF"/>
        </w:rPr>
        <w:t>SP-231120</w:t>
      </w:r>
      <w:r w:rsidRPr="00D53282">
        <w:t xml:space="preserve"> </w:t>
      </w:r>
      <w:r>
        <w:t>(DISCUSSION) Rel-19 work for SA WG2 in Q4 2023 (Source: Ericsson France S.A.S)</w:t>
      </w:r>
      <w:r>
        <w:br/>
      </w:r>
      <w:r w:rsidRPr="00D53282">
        <w:rPr>
          <w:b/>
        </w:rPr>
        <w:t>Document for:</w:t>
      </w:r>
      <w:r w:rsidRPr="00D53282">
        <w:t xml:space="preserve"> </w:t>
      </w:r>
      <w:r>
        <w:t>Endorsement</w:t>
      </w:r>
      <w:r>
        <w:br/>
      </w:r>
      <w:r w:rsidRPr="00D53282">
        <w:rPr>
          <w:b/>
        </w:rPr>
        <w:t>Abstract:</w:t>
      </w:r>
      <w:r w:rsidRPr="00D53282">
        <w:t xml:space="preserve"> </w:t>
      </w:r>
      <w:r>
        <w:br/>
        <w:t>This paper discusses Rel-19 work for SA2 in Q4 2023 and proposes a set of work tasks for SA#101 to approve.</w:t>
      </w:r>
    </w:p>
    <w:p w14:paraId="770B70A6" w14:textId="77777777" w:rsidR="007615D6" w:rsidRPr="005B25A1" w:rsidRDefault="007615D6" w:rsidP="007615D6">
      <w:pPr>
        <w:keepNext/>
        <w:keepLines/>
        <w:rPr>
          <w:b/>
          <w:bCs/>
        </w:rPr>
      </w:pPr>
      <w:r w:rsidRPr="005B25A1">
        <w:rPr>
          <w:b/>
          <w:bCs/>
        </w:rPr>
        <w:t>Plenary Discussion:</w:t>
      </w:r>
    </w:p>
    <w:p w14:paraId="6AC62370" w14:textId="77777777" w:rsidR="00A847E4" w:rsidRPr="00A847E4" w:rsidRDefault="00A847E4" w:rsidP="00A847E4">
      <w:pPr>
        <w:keepNext/>
        <w:keepLines/>
      </w:pPr>
      <w:r>
        <w:t>This was not handled.</w:t>
      </w:r>
    </w:p>
    <w:p w14:paraId="4E4A7181" w14:textId="079EF5F4" w:rsidR="00A847E4" w:rsidRPr="00EB0339" w:rsidRDefault="00A66FE4" w:rsidP="00A847E4">
      <w:r w:rsidRPr="005B25A1">
        <w:rPr>
          <w:b/>
          <w:bCs/>
        </w:rPr>
        <w:t>Status:</w:t>
      </w:r>
      <w:r>
        <w:t xml:space="preserve"> </w:t>
      </w:r>
      <w:r w:rsidRPr="00A66FE4">
        <w:rPr>
          <w:color w:val="00B050"/>
        </w:rPr>
        <w:t>Not treated</w:t>
      </w:r>
      <w:r>
        <w:t>.</w:t>
      </w:r>
    </w:p>
    <w:p w14:paraId="4ECB7418" w14:textId="77777777" w:rsidR="00E00DA6" w:rsidRDefault="007615D6" w:rsidP="000A3FBD">
      <w:pPr>
        <w:pStyle w:val="NormTop"/>
      </w:pPr>
      <w:r>
        <w:rPr>
          <w:color w:val="0000FF"/>
        </w:rPr>
        <w:t>SP-231095</w:t>
      </w:r>
      <w:r w:rsidRPr="00D53282">
        <w:t xml:space="preserve"> </w:t>
      </w:r>
      <w:r>
        <w:t>(DISCUSSION) Discussion on Rel-19 approval process. (Source: Sony, Qualcomm Incorporated)</w:t>
      </w:r>
      <w:r>
        <w:br/>
      </w:r>
      <w:r w:rsidRPr="00D53282">
        <w:rPr>
          <w:b/>
        </w:rPr>
        <w:t>Document for:</w:t>
      </w:r>
      <w:r w:rsidRPr="00D53282">
        <w:t xml:space="preserve"> </w:t>
      </w:r>
      <w:r>
        <w:t>Endorsement</w:t>
      </w:r>
      <w:r>
        <w:br/>
      </w:r>
      <w:r w:rsidRPr="00D53282">
        <w:rPr>
          <w:b/>
        </w:rPr>
        <w:t>Abstract:</w:t>
      </w:r>
      <w:r w:rsidRPr="00D53282">
        <w:t xml:space="preserve"> </w:t>
      </w:r>
      <w:r>
        <w:br/>
        <w:t>This paper discusses the option to approve specific work tasks of the SIDs as a way forward.</w:t>
      </w:r>
    </w:p>
    <w:p w14:paraId="6E31A1F2" w14:textId="77777777" w:rsidR="007615D6" w:rsidRPr="005B25A1" w:rsidRDefault="007615D6" w:rsidP="007615D6">
      <w:pPr>
        <w:keepNext/>
        <w:keepLines/>
        <w:rPr>
          <w:b/>
          <w:bCs/>
        </w:rPr>
      </w:pPr>
      <w:r w:rsidRPr="005B25A1">
        <w:rPr>
          <w:b/>
          <w:bCs/>
        </w:rPr>
        <w:t>Plenary Discussion:</w:t>
      </w:r>
    </w:p>
    <w:p w14:paraId="18F13868" w14:textId="77777777" w:rsidR="00A847E4" w:rsidRPr="00A847E4" w:rsidRDefault="00A847E4" w:rsidP="00A847E4">
      <w:pPr>
        <w:keepNext/>
        <w:keepLines/>
      </w:pPr>
      <w:r>
        <w:t>This was not handled.</w:t>
      </w:r>
    </w:p>
    <w:p w14:paraId="790DBFC0" w14:textId="6C9EEE80" w:rsidR="00A847E4" w:rsidRPr="00EB0339" w:rsidRDefault="00A66FE4" w:rsidP="00A847E4">
      <w:r w:rsidRPr="005B25A1">
        <w:rPr>
          <w:b/>
          <w:bCs/>
        </w:rPr>
        <w:t>Status:</w:t>
      </w:r>
      <w:r>
        <w:t xml:space="preserve"> </w:t>
      </w:r>
      <w:r w:rsidRPr="00A66FE4">
        <w:rPr>
          <w:color w:val="00B050"/>
        </w:rPr>
        <w:t>Not treated</w:t>
      </w:r>
      <w:r>
        <w:t>.</w:t>
      </w:r>
    </w:p>
    <w:p w14:paraId="7BF742F4" w14:textId="77777777" w:rsidR="00E00DA6" w:rsidRDefault="007615D6" w:rsidP="000A3FBD">
      <w:pPr>
        <w:pStyle w:val="NormTop"/>
      </w:pPr>
      <w:r>
        <w:rPr>
          <w:color w:val="0000FF"/>
        </w:rPr>
        <w:lastRenderedPageBreak/>
        <w:t>SP-231062</w:t>
      </w:r>
      <w:r w:rsidRPr="00D53282">
        <w:t xml:space="preserve"> </w:t>
      </w:r>
      <w:r>
        <w:t>(DISCUSSION) Release 19 Status - SA WG2 (Source: MediaTek Inc.)</w:t>
      </w:r>
      <w:r>
        <w:br/>
      </w:r>
      <w:r w:rsidRPr="00D53282">
        <w:rPr>
          <w:b/>
        </w:rPr>
        <w:t>Document for:</w:t>
      </w:r>
      <w:r w:rsidRPr="00D53282">
        <w:t xml:space="preserve"> </w:t>
      </w:r>
      <w:r>
        <w:t>Discussion</w:t>
      </w:r>
      <w:r>
        <w:br/>
      </w:r>
      <w:r w:rsidRPr="00D53282">
        <w:rPr>
          <w:b/>
        </w:rPr>
        <w:t>Abstract:</w:t>
      </w:r>
      <w:r w:rsidRPr="00D53282">
        <w:t xml:space="preserve"> </w:t>
      </w:r>
      <w:r>
        <w:br/>
        <w:t>This presentation overviews Release 19 Status after SA2#158.</w:t>
      </w:r>
    </w:p>
    <w:p w14:paraId="57D081D0" w14:textId="77777777" w:rsidR="007615D6" w:rsidRPr="005B25A1" w:rsidRDefault="007615D6" w:rsidP="007615D6">
      <w:pPr>
        <w:keepNext/>
        <w:keepLines/>
        <w:rPr>
          <w:b/>
          <w:bCs/>
        </w:rPr>
      </w:pPr>
      <w:r w:rsidRPr="005B25A1">
        <w:rPr>
          <w:b/>
          <w:bCs/>
        </w:rPr>
        <w:t>Plenary Discussion:</w:t>
      </w:r>
    </w:p>
    <w:p w14:paraId="1F821E04" w14:textId="77777777" w:rsidR="00A847E4" w:rsidRPr="00A847E4" w:rsidRDefault="00A847E4" w:rsidP="00A847E4">
      <w:pPr>
        <w:keepNext/>
        <w:keepLines/>
      </w:pPr>
      <w:r>
        <w:t>This was not handled.</w:t>
      </w:r>
    </w:p>
    <w:p w14:paraId="5DC63D44" w14:textId="6BA470B9" w:rsidR="00A847E4" w:rsidRDefault="00A66FE4" w:rsidP="00A847E4">
      <w:r w:rsidRPr="005B25A1">
        <w:rPr>
          <w:b/>
          <w:bCs/>
        </w:rPr>
        <w:t>Status:</w:t>
      </w:r>
      <w:r>
        <w:t xml:space="preserve"> </w:t>
      </w:r>
      <w:r w:rsidRPr="00A66FE4">
        <w:rPr>
          <w:color w:val="00B050"/>
        </w:rPr>
        <w:t>Not treated</w:t>
      </w:r>
      <w:r>
        <w:t>.</w:t>
      </w:r>
    </w:p>
    <w:p w14:paraId="619354A7" w14:textId="77777777" w:rsidR="00A847E4" w:rsidRPr="00EB0339" w:rsidRDefault="00A847E4" w:rsidP="00A847E4"/>
    <w:p w14:paraId="61BE9038" w14:textId="77777777" w:rsidR="007615D6" w:rsidRDefault="007615D6" w:rsidP="007615D6">
      <w:pPr>
        <w:pStyle w:val="Heading1"/>
      </w:pPr>
      <w:bookmarkStart w:id="100" w:name="_Toc145733831"/>
      <w:r>
        <w:t>8</w:t>
      </w:r>
      <w:r>
        <w:tab/>
        <w:t>Rel-8 CRs</w:t>
      </w:r>
      <w:bookmarkEnd w:id="100"/>
    </w:p>
    <w:p w14:paraId="66AFA961" w14:textId="77777777" w:rsidR="00E604CC" w:rsidRDefault="00000000" w:rsidP="00BB3F37">
      <w:r>
        <w:t>There were no contributions to this agenda item.</w:t>
      </w:r>
    </w:p>
    <w:p w14:paraId="7C01E3CC" w14:textId="77777777" w:rsidR="00E604CC" w:rsidRDefault="00E604CC" w:rsidP="00BB3F37"/>
    <w:p w14:paraId="6F8D0916" w14:textId="77777777" w:rsidR="007615D6" w:rsidRDefault="007615D6" w:rsidP="007615D6">
      <w:pPr>
        <w:pStyle w:val="Heading1"/>
      </w:pPr>
      <w:bookmarkStart w:id="101" w:name="_Toc145733832"/>
      <w:r>
        <w:t>9</w:t>
      </w:r>
      <w:r>
        <w:tab/>
        <w:t>Rel-9 CRs</w:t>
      </w:r>
      <w:bookmarkEnd w:id="101"/>
    </w:p>
    <w:p w14:paraId="10A27420" w14:textId="77777777" w:rsidR="00E604CC" w:rsidRDefault="00000000" w:rsidP="00BB3F37">
      <w:r>
        <w:t>There were no contributions to this agenda item.</w:t>
      </w:r>
    </w:p>
    <w:p w14:paraId="434DAF17" w14:textId="77777777" w:rsidR="00E604CC" w:rsidRDefault="00E604CC" w:rsidP="00BB3F37"/>
    <w:p w14:paraId="1642D96E" w14:textId="77777777" w:rsidR="007615D6" w:rsidRDefault="007615D6" w:rsidP="007615D6">
      <w:pPr>
        <w:pStyle w:val="Heading1"/>
      </w:pPr>
      <w:bookmarkStart w:id="102" w:name="_Toc145733833"/>
      <w:r>
        <w:t>10</w:t>
      </w:r>
      <w:r>
        <w:tab/>
        <w:t>Rel-10 CRs</w:t>
      </w:r>
      <w:bookmarkEnd w:id="102"/>
    </w:p>
    <w:p w14:paraId="1D9BFCCC" w14:textId="77777777" w:rsidR="00E604CC" w:rsidRDefault="00000000" w:rsidP="00BB3F37">
      <w:r>
        <w:t>There were no contributions to this agenda item.</w:t>
      </w:r>
    </w:p>
    <w:p w14:paraId="043DDB8E" w14:textId="77777777" w:rsidR="00E604CC" w:rsidRDefault="00E604CC" w:rsidP="00BB3F37"/>
    <w:p w14:paraId="541C87F6" w14:textId="77777777" w:rsidR="007615D6" w:rsidRDefault="007615D6" w:rsidP="007615D6">
      <w:pPr>
        <w:pStyle w:val="Heading1"/>
      </w:pPr>
      <w:bookmarkStart w:id="103" w:name="_Toc145733834"/>
      <w:r>
        <w:t>11</w:t>
      </w:r>
      <w:r>
        <w:tab/>
        <w:t>Rel-11 CRs</w:t>
      </w:r>
      <w:bookmarkEnd w:id="103"/>
    </w:p>
    <w:p w14:paraId="6598DD1A" w14:textId="77777777" w:rsidR="00E604CC" w:rsidRDefault="00000000" w:rsidP="00BB3F37">
      <w:r>
        <w:t>There were no contributions to this agenda item.</w:t>
      </w:r>
    </w:p>
    <w:p w14:paraId="34672E80" w14:textId="77777777" w:rsidR="00E604CC" w:rsidRDefault="00E604CC" w:rsidP="00BB3F37"/>
    <w:p w14:paraId="756FA83B" w14:textId="77777777" w:rsidR="007615D6" w:rsidRDefault="007615D6" w:rsidP="007615D6">
      <w:pPr>
        <w:pStyle w:val="Heading1"/>
      </w:pPr>
      <w:bookmarkStart w:id="104" w:name="_Toc145733835"/>
      <w:r>
        <w:t>12</w:t>
      </w:r>
      <w:r>
        <w:tab/>
        <w:t>Rel-12 CRs</w:t>
      </w:r>
      <w:bookmarkEnd w:id="104"/>
    </w:p>
    <w:p w14:paraId="5795E76D" w14:textId="77777777" w:rsidR="00E604CC" w:rsidRDefault="00000000" w:rsidP="00BB3F37">
      <w:r>
        <w:t>There were no contributions to this agenda item.</w:t>
      </w:r>
    </w:p>
    <w:p w14:paraId="2CDC3483" w14:textId="77777777" w:rsidR="00E604CC" w:rsidRDefault="00E604CC" w:rsidP="00BB3F37"/>
    <w:p w14:paraId="16D75F5B" w14:textId="77777777" w:rsidR="007615D6" w:rsidRDefault="007615D6" w:rsidP="007615D6">
      <w:pPr>
        <w:pStyle w:val="Heading1"/>
      </w:pPr>
      <w:bookmarkStart w:id="105" w:name="_Toc145733836"/>
      <w:r>
        <w:t>13</w:t>
      </w:r>
      <w:r>
        <w:tab/>
        <w:t>Rel-13 CRs</w:t>
      </w:r>
      <w:bookmarkEnd w:id="105"/>
    </w:p>
    <w:p w14:paraId="5F71F0C3" w14:textId="77777777" w:rsidR="00E604CC" w:rsidRDefault="00000000" w:rsidP="00BB3F37">
      <w:r>
        <w:t>There were no contributions to this agenda item.</w:t>
      </w:r>
    </w:p>
    <w:p w14:paraId="312E465A" w14:textId="77777777" w:rsidR="00E604CC" w:rsidRDefault="00E604CC" w:rsidP="00BB3F37"/>
    <w:p w14:paraId="574DB88B" w14:textId="77777777" w:rsidR="007615D6" w:rsidRDefault="007615D6" w:rsidP="007615D6">
      <w:pPr>
        <w:pStyle w:val="Heading1"/>
      </w:pPr>
      <w:bookmarkStart w:id="106" w:name="_Toc145733837"/>
      <w:r>
        <w:t>14</w:t>
      </w:r>
      <w:r>
        <w:tab/>
        <w:t>Rel-14 CRs</w:t>
      </w:r>
      <w:bookmarkEnd w:id="106"/>
    </w:p>
    <w:p w14:paraId="5BADA222" w14:textId="77777777" w:rsidR="00E604CC" w:rsidRDefault="00000000" w:rsidP="00BB3F37">
      <w:r>
        <w:t>There were no contributions to this agenda item.</w:t>
      </w:r>
    </w:p>
    <w:p w14:paraId="2F31D2EF" w14:textId="77777777" w:rsidR="00E604CC" w:rsidRDefault="00E604CC" w:rsidP="00BB3F37"/>
    <w:p w14:paraId="2575F9D6" w14:textId="77777777" w:rsidR="007615D6" w:rsidRDefault="007615D6" w:rsidP="007615D6">
      <w:pPr>
        <w:pStyle w:val="Heading1"/>
      </w:pPr>
      <w:bookmarkStart w:id="107" w:name="_Toc145733838"/>
      <w:r>
        <w:t>15</w:t>
      </w:r>
      <w:r>
        <w:tab/>
        <w:t>Rel-15 CRs</w:t>
      </w:r>
      <w:bookmarkEnd w:id="107"/>
    </w:p>
    <w:p w14:paraId="39FE4682" w14:textId="77777777" w:rsidR="00E00DA6" w:rsidRDefault="007615D6" w:rsidP="000A3FBD">
      <w:pPr>
        <w:pStyle w:val="NormTop"/>
      </w:pPr>
      <w:r>
        <w:rPr>
          <w:color w:val="0000FF"/>
        </w:rPr>
        <w:t>SP-230829</w:t>
      </w:r>
      <w:r w:rsidRPr="00D53282">
        <w:t xml:space="preserve"> </w:t>
      </w:r>
      <w:r>
        <w:t>(CR PACK) SA WG2 agreed CRs on 5GS_Ph1 (Rel-15,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CR4320R2; 23.502 CR4410R2; 23.502 CR4411R2; 23.502 CR4412R2.</w:t>
      </w:r>
    </w:p>
    <w:p w14:paraId="6AE3B2CE" w14:textId="77777777" w:rsidR="007615D6" w:rsidRPr="005B25A1" w:rsidRDefault="007615D6" w:rsidP="007615D6">
      <w:pPr>
        <w:keepNext/>
        <w:keepLines/>
        <w:rPr>
          <w:b/>
          <w:bCs/>
        </w:rPr>
      </w:pPr>
      <w:r w:rsidRPr="005B25A1">
        <w:rPr>
          <w:b/>
          <w:bCs/>
        </w:rPr>
        <w:t>Plenary Discussion:</w:t>
      </w:r>
    </w:p>
    <w:p w14:paraId="3C4F70E9" w14:textId="55506689" w:rsidR="007615D6" w:rsidRPr="00CD19B3" w:rsidRDefault="00CD19B3" w:rsidP="007615D6">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EAB8006" w14:textId="4CBE289C" w:rsidR="007615D6" w:rsidRPr="00EB0339" w:rsidRDefault="007615D6" w:rsidP="007615D6">
      <w:r w:rsidRPr="005B25A1">
        <w:rPr>
          <w:b/>
          <w:bCs/>
        </w:rPr>
        <w:t>Status:</w:t>
      </w:r>
      <w:r>
        <w:t xml:space="preserve"> </w:t>
      </w:r>
      <w:r w:rsidR="00CD19B3">
        <w:rPr>
          <w:color w:val="FF0000"/>
          <w:lang w:eastAsia="en-US"/>
        </w:rPr>
        <w:t>A</w:t>
      </w:r>
      <w:r w:rsidR="00CD19B3" w:rsidRPr="00C3284B">
        <w:rPr>
          <w:color w:val="FF0000"/>
          <w:lang w:eastAsia="en-US"/>
        </w:rPr>
        <w:t>pproved</w:t>
      </w:r>
      <w:r w:rsidR="00CD19B3">
        <w:t>.</w:t>
      </w:r>
    </w:p>
    <w:p w14:paraId="245B36CE" w14:textId="7058EBDE" w:rsidR="00E00DA6" w:rsidRDefault="007615D6" w:rsidP="000A3FBD">
      <w:pPr>
        <w:pStyle w:val="NormTop"/>
      </w:pPr>
      <w:r>
        <w:rPr>
          <w:color w:val="0000FF"/>
        </w:rPr>
        <w:lastRenderedPageBreak/>
        <w:t>SP-230971</w:t>
      </w:r>
      <w:r w:rsidRPr="00D53282">
        <w:t xml:space="preserve"> </w:t>
      </w:r>
      <w:r>
        <w:t>(CR PACK) Rel-15</w:t>
      </w:r>
      <w:r w:rsidR="003332A5">
        <w:t xml:space="preserve"> CRs </w:t>
      </w:r>
      <w:r>
        <w:t>on Provisioning of network slicing for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28.531 CR0212; 28.531 CR0213; 28.531 CR0214.</w:t>
      </w:r>
    </w:p>
    <w:p w14:paraId="5A524165" w14:textId="77777777" w:rsidR="007615D6" w:rsidRPr="005B25A1" w:rsidRDefault="007615D6" w:rsidP="007615D6">
      <w:pPr>
        <w:keepNext/>
        <w:keepLines/>
        <w:rPr>
          <w:b/>
          <w:bCs/>
        </w:rPr>
      </w:pPr>
      <w:r w:rsidRPr="005B25A1">
        <w:rPr>
          <w:b/>
          <w:bCs/>
        </w:rPr>
        <w:t>Plenary Discussion:</w:t>
      </w:r>
    </w:p>
    <w:p w14:paraId="58E74565"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B5E121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16E1B65" w14:textId="77777777" w:rsidR="00E00DA6" w:rsidRDefault="007615D6" w:rsidP="000A3FBD">
      <w:pPr>
        <w:pStyle w:val="NormTop"/>
      </w:pPr>
      <w:r>
        <w:rPr>
          <w:color w:val="0000FF"/>
        </w:rPr>
        <w:t>SP-230970</w:t>
      </w:r>
      <w:r w:rsidRPr="00D53282">
        <w:t xml:space="preserve"> </w:t>
      </w:r>
      <w:r>
        <w:t>(CR PACK) Rel-15 CRs on Management and orchestration of 5G networks and network slicing (Source: SA WG5)</w:t>
      </w:r>
      <w:r>
        <w:br/>
      </w:r>
      <w:r w:rsidRPr="00D53282">
        <w:rPr>
          <w:b/>
        </w:rPr>
        <w:t>Document for:</w:t>
      </w:r>
      <w:r w:rsidRPr="00D53282">
        <w:t xml:space="preserve"> </w:t>
      </w:r>
      <w:r>
        <w:t>Approval</w:t>
      </w:r>
      <w:r>
        <w:br/>
      </w:r>
      <w:r w:rsidRPr="00D53282">
        <w:rPr>
          <w:b/>
        </w:rPr>
        <w:t>Abstract:</w:t>
      </w:r>
      <w:r w:rsidRPr="00D53282">
        <w:t xml:space="preserve"> </w:t>
      </w:r>
      <w:r>
        <w:br/>
        <w:t>28.533 CR0108; 28.533 CR0109; 28.533 CR0110.</w:t>
      </w:r>
    </w:p>
    <w:p w14:paraId="081DC025" w14:textId="77777777" w:rsidR="007615D6" w:rsidRPr="005B25A1" w:rsidRDefault="007615D6" w:rsidP="007615D6">
      <w:pPr>
        <w:keepNext/>
        <w:keepLines/>
        <w:rPr>
          <w:b/>
          <w:bCs/>
        </w:rPr>
      </w:pPr>
      <w:r w:rsidRPr="005B25A1">
        <w:rPr>
          <w:b/>
          <w:bCs/>
        </w:rPr>
        <w:t>Plenary Discussion:</w:t>
      </w:r>
    </w:p>
    <w:p w14:paraId="22E94431"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9E9CFF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718CD682" w14:textId="77777777" w:rsidR="00E00DA6" w:rsidRDefault="007615D6" w:rsidP="000A3FBD">
      <w:pPr>
        <w:pStyle w:val="NormTop"/>
      </w:pPr>
      <w:r>
        <w:rPr>
          <w:color w:val="0000FF"/>
        </w:rPr>
        <w:t>SP-230943</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28.622 CR0280; 28.622 CR0281; 28.622 CR0282; 28.622 CR0283; 32.156 CR0062R1; 32.156 CR0061R1; 32.156 CR0060R1; 32.156 CR0057R1.</w:t>
      </w:r>
    </w:p>
    <w:p w14:paraId="430E3083" w14:textId="77777777" w:rsidR="007615D6" w:rsidRPr="005B25A1" w:rsidRDefault="007615D6" w:rsidP="007615D6">
      <w:pPr>
        <w:keepNext/>
        <w:keepLines/>
        <w:rPr>
          <w:b/>
          <w:bCs/>
        </w:rPr>
      </w:pPr>
      <w:r w:rsidRPr="005B25A1">
        <w:rPr>
          <w:b/>
          <w:bCs/>
        </w:rPr>
        <w:t>Plenary Discussion:</w:t>
      </w:r>
    </w:p>
    <w:p w14:paraId="49DCDBA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8E2643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8085698" w14:textId="77777777" w:rsidR="00E604CC" w:rsidRDefault="00E604CC" w:rsidP="00BB3F37"/>
    <w:p w14:paraId="32EECDFA" w14:textId="77777777" w:rsidR="007615D6" w:rsidRDefault="007615D6" w:rsidP="007615D6">
      <w:pPr>
        <w:pStyle w:val="Heading1"/>
      </w:pPr>
      <w:bookmarkStart w:id="108" w:name="_Toc145733839"/>
      <w:r>
        <w:t>16</w:t>
      </w:r>
      <w:r>
        <w:tab/>
        <w:t>Rel-16 CRs</w:t>
      </w:r>
      <w:bookmarkEnd w:id="108"/>
    </w:p>
    <w:p w14:paraId="0E60B19C" w14:textId="77777777" w:rsidR="00E00DA6" w:rsidRDefault="007615D6" w:rsidP="000A3FBD">
      <w:pPr>
        <w:pStyle w:val="NormTop"/>
      </w:pPr>
      <w:r>
        <w:rPr>
          <w:color w:val="0000FF"/>
        </w:rPr>
        <w:t>SP-230912</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r>
      <w:r w:rsidRPr="00CD19B3">
        <w:rPr>
          <w:color w:val="0000FF"/>
        </w:rPr>
        <w:t>26.512 CR0043R1</w:t>
      </w:r>
      <w:r>
        <w:t>; 26.247 CR0181R3; 26.247 CR0182R3.</w:t>
      </w:r>
    </w:p>
    <w:p w14:paraId="2E8A739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26.512 CR0043R1 in SP-231082.</w:t>
      </w:r>
    </w:p>
    <w:p w14:paraId="1080E0AA" w14:textId="77777777" w:rsidR="007615D6" w:rsidRPr="005B25A1" w:rsidRDefault="007615D6" w:rsidP="007615D6">
      <w:pPr>
        <w:keepNext/>
        <w:keepLines/>
        <w:rPr>
          <w:b/>
          <w:bCs/>
        </w:rPr>
      </w:pPr>
      <w:r w:rsidRPr="005B25A1">
        <w:rPr>
          <w:b/>
          <w:bCs/>
        </w:rPr>
        <w:t>Plenary Discussion:</w:t>
      </w:r>
    </w:p>
    <w:p w14:paraId="3B37A2D0" w14:textId="1203D29C" w:rsidR="007615D6" w:rsidRPr="00CD19B3" w:rsidRDefault="00CD19B3" w:rsidP="007615D6">
      <w:pPr>
        <w:keepNext/>
        <w:keepLines/>
      </w:pPr>
      <w:r>
        <w:t xml:space="preserve">26.512 CR0043R1 was considered as </w:t>
      </w:r>
      <w:r w:rsidRPr="00CD19B3">
        <w:rPr>
          <w:color w:val="FF0000"/>
        </w:rPr>
        <w:t>revised</w:t>
      </w:r>
      <w:r>
        <w:t xml:space="preserve">. The remaining CRs were </w:t>
      </w:r>
      <w:r w:rsidRPr="00CD19B3">
        <w:rPr>
          <w:color w:val="FF0000"/>
        </w:rPr>
        <w:t>approved</w:t>
      </w:r>
      <w:r>
        <w:t xml:space="preserve">. (CR Pack was </w:t>
      </w:r>
      <w:r w:rsidRPr="00CD19B3">
        <w:rPr>
          <w:color w:val="FF0000"/>
        </w:rPr>
        <w:t>partially approved</w:t>
      </w:r>
      <w:r>
        <w:t>).</w:t>
      </w:r>
    </w:p>
    <w:p w14:paraId="606DE339" w14:textId="092DAEE1" w:rsidR="007615D6" w:rsidRPr="00EB0339" w:rsidRDefault="007615D6" w:rsidP="007615D6">
      <w:r w:rsidRPr="005B25A1">
        <w:rPr>
          <w:b/>
          <w:bCs/>
        </w:rPr>
        <w:t>Status:</w:t>
      </w:r>
      <w:r>
        <w:t xml:space="preserve"> </w:t>
      </w:r>
      <w:r w:rsidR="00CD19B3" w:rsidRPr="00CD19B3">
        <w:rPr>
          <w:color w:val="FF0000"/>
        </w:rPr>
        <w:t>Partially approved</w:t>
      </w:r>
      <w:r w:rsidR="00CD19B3">
        <w:t>.</w:t>
      </w:r>
    </w:p>
    <w:p w14:paraId="72B2DD7E" w14:textId="77777777" w:rsidR="00E00DA6" w:rsidRDefault="007615D6" w:rsidP="000A3FBD">
      <w:pPr>
        <w:pStyle w:val="NormTop"/>
      </w:pPr>
      <w:r>
        <w:rPr>
          <w:color w:val="0000FF"/>
        </w:rPr>
        <w:t>SP-231082</w:t>
      </w:r>
      <w:r w:rsidRPr="00D53282">
        <w:t xml:space="preserve"> </w:t>
      </w:r>
      <w:r>
        <w:t>(CR) 26.512 CR0043R2 (Rel-16, 'F'): [5GMS3] Essential maintenance (Source: BBC)</w:t>
      </w:r>
      <w:r>
        <w:br/>
      </w:r>
      <w:r w:rsidRPr="00D53282">
        <w:rPr>
          <w:b/>
        </w:rPr>
        <w:t>Document for:</w:t>
      </w:r>
      <w:r w:rsidRPr="00D53282">
        <w:t xml:space="preserve"> </w:t>
      </w:r>
      <w:r>
        <w:t>Approval</w:t>
      </w:r>
      <w:r>
        <w:br/>
      </w:r>
      <w:r w:rsidRPr="00D53282">
        <w:rPr>
          <w:b/>
        </w:rPr>
        <w:t>Abstract:</w:t>
      </w:r>
      <w:r w:rsidRPr="00D53282">
        <w:t xml:space="preserve"> </w:t>
      </w:r>
      <w:r>
        <w:br/>
        <w:t>Consolidated Rel-16 maintenance changes (subset of Rel-17 changes in CR0037).</w:t>
      </w:r>
      <w:r>
        <w:br/>
        <w:t>Plus YAML fixes in clauses C.2 and C.4.2.</w:t>
      </w:r>
    </w:p>
    <w:p w14:paraId="52E8182B"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of  CR0043R1 in CR Pack SP-230912.</w:t>
      </w:r>
    </w:p>
    <w:p w14:paraId="2CF40AF4" w14:textId="77777777" w:rsidR="007615D6" w:rsidRPr="005B25A1" w:rsidRDefault="007615D6" w:rsidP="007615D6">
      <w:pPr>
        <w:keepNext/>
        <w:keepLines/>
        <w:rPr>
          <w:b/>
          <w:bCs/>
        </w:rPr>
      </w:pPr>
      <w:r w:rsidRPr="005B25A1">
        <w:rPr>
          <w:b/>
          <w:bCs/>
        </w:rPr>
        <w:t>Plenary Discussion:</w:t>
      </w:r>
    </w:p>
    <w:p w14:paraId="29550A9C" w14:textId="209D6782" w:rsidR="007615D6" w:rsidRPr="00CD19B3" w:rsidRDefault="00CD19B3" w:rsidP="007615D6">
      <w:pPr>
        <w:keepNext/>
        <w:keepLines/>
      </w:pPr>
      <w:r>
        <w:t xml:space="preserve">It was noted that there are revision marks on the cover page, which should be avoided in future. DSIT asked that meaningful CR titles are used in future. </w:t>
      </w:r>
      <w:r>
        <w:rPr>
          <w:lang w:eastAsia="en-US"/>
        </w:rPr>
        <w:t xml:space="preserve">This CR was </w:t>
      </w:r>
      <w:r w:rsidRPr="00C3284B">
        <w:rPr>
          <w:color w:val="FF0000"/>
          <w:lang w:eastAsia="en-US"/>
        </w:rPr>
        <w:t>approved</w:t>
      </w:r>
      <w:r>
        <w:t>.</w:t>
      </w:r>
    </w:p>
    <w:p w14:paraId="3E84BF97" w14:textId="10976AE4" w:rsidR="007615D6" w:rsidRPr="00EB0339" w:rsidRDefault="007615D6" w:rsidP="007615D6">
      <w:r w:rsidRPr="005B25A1">
        <w:rPr>
          <w:b/>
          <w:bCs/>
        </w:rPr>
        <w:t>Status:</w:t>
      </w:r>
      <w:r>
        <w:t xml:space="preserve"> </w:t>
      </w:r>
      <w:r w:rsidR="00CD19B3" w:rsidRPr="00C3284B">
        <w:rPr>
          <w:color w:val="FF0000"/>
          <w:lang w:eastAsia="en-US"/>
        </w:rPr>
        <w:t>Approved</w:t>
      </w:r>
      <w:r w:rsidR="00CD19B3">
        <w:t>.</w:t>
      </w:r>
    </w:p>
    <w:p w14:paraId="05B6D12F" w14:textId="77777777" w:rsidR="00E00DA6" w:rsidRDefault="007615D6" w:rsidP="000A3FBD">
      <w:pPr>
        <w:pStyle w:val="NormTop"/>
      </w:pPr>
      <w:r>
        <w:rPr>
          <w:color w:val="0000FF"/>
        </w:rPr>
        <w:lastRenderedPageBreak/>
        <w:t>SP-230830</w:t>
      </w:r>
      <w:r w:rsidRPr="00D53282">
        <w:t xml:space="preserve"> </w:t>
      </w:r>
      <w:r>
        <w:t>(CR PACK) SA WG2 agreed CRs on 5WWC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23.316 CR2112; 23.316 CR2108R1; 23.316 CR2109R1.</w:t>
      </w:r>
    </w:p>
    <w:p w14:paraId="5183BCEF" w14:textId="77777777" w:rsidR="007615D6" w:rsidRPr="005B25A1" w:rsidRDefault="007615D6" w:rsidP="007615D6">
      <w:pPr>
        <w:keepNext/>
        <w:keepLines/>
        <w:rPr>
          <w:b/>
          <w:bCs/>
        </w:rPr>
      </w:pPr>
      <w:r w:rsidRPr="005B25A1">
        <w:rPr>
          <w:b/>
          <w:bCs/>
        </w:rPr>
        <w:t>Plenary Discussion:</w:t>
      </w:r>
    </w:p>
    <w:p w14:paraId="152B4D3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93CF8E3"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A256C65" w14:textId="77777777" w:rsidR="00E00DA6" w:rsidRDefault="007615D6" w:rsidP="000A3FBD">
      <w:pPr>
        <w:pStyle w:val="NormTop"/>
      </w:pPr>
      <w:r>
        <w:rPr>
          <w:color w:val="0000FF"/>
        </w:rPr>
        <w:t>SP-230873</w:t>
      </w:r>
      <w:r w:rsidRPr="00D53282">
        <w:t xml:space="preserve"> </w:t>
      </w:r>
      <w:r>
        <w:t>(CR PACK) Rel-16 CRs on Enhancements to the Service-Based 5G System Architecture (Source: SA WG3)</w:t>
      </w:r>
      <w:r>
        <w:br/>
      </w:r>
      <w:r w:rsidRPr="00D53282">
        <w:rPr>
          <w:b/>
        </w:rPr>
        <w:t>Document for:</w:t>
      </w:r>
      <w:r w:rsidRPr="00D53282">
        <w:t xml:space="preserve"> </w:t>
      </w:r>
      <w:r>
        <w:t>Approval</w:t>
      </w:r>
      <w:r>
        <w:br/>
      </w:r>
      <w:r w:rsidRPr="00D53282">
        <w:rPr>
          <w:b/>
        </w:rPr>
        <w:t>Abstract:</w:t>
      </w:r>
      <w:r w:rsidRPr="00D53282">
        <w:t xml:space="preserve"> </w:t>
      </w:r>
      <w:r>
        <w:br/>
        <w:t>33.501 CR1762; 33.501 CR1763; 33.501 CR1764; 33.310 CR0165R1; 33.310 CR0166R1; 33.310 CR0167R1.</w:t>
      </w:r>
    </w:p>
    <w:p w14:paraId="18BC456C" w14:textId="77777777" w:rsidR="007615D6" w:rsidRPr="005B25A1" w:rsidRDefault="007615D6" w:rsidP="007615D6">
      <w:pPr>
        <w:keepNext/>
        <w:keepLines/>
        <w:rPr>
          <w:b/>
          <w:bCs/>
        </w:rPr>
      </w:pPr>
      <w:r w:rsidRPr="005B25A1">
        <w:rPr>
          <w:b/>
          <w:bCs/>
        </w:rPr>
        <w:t>Plenary Discussion:</w:t>
      </w:r>
    </w:p>
    <w:p w14:paraId="7324FD1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D0F743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D627923" w14:textId="77777777" w:rsidR="00E00DA6" w:rsidRDefault="007615D6" w:rsidP="000A3FBD">
      <w:pPr>
        <w:pStyle w:val="NormTop"/>
      </w:pPr>
      <w:r>
        <w:rPr>
          <w:color w:val="0000FF"/>
        </w:rPr>
        <w:t>SP-230908</w:t>
      </w:r>
      <w:r w:rsidRPr="00D53282">
        <w:t xml:space="preserve"> </w:t>
      </w:r>
      <w:r>
        <w:t>(CR PACK) Rel-16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CR1703; 33.501 CR1704; 33.501 CR1705.</w:t>
      </w:r>
    </w:p>
    <w:p w14:paraId="15CDE133" w14:textId="77777777" w:rsidR="007615D6" w:rsidRPr="005B25A1" w:rsidRDefault="007615D6" w:rsidP="007615D6">
      <w:pPr>
        <w:keepNext/>
        <w:keepLines/>
        <w:rPr>
          <w:b/>
          <w:bCs/>
        </w:rPr>
      </w:pPr>
      <w:r w:rsidRPr="005B25A1">
        <w:rPr>
          <w:b/>
          <w:bCs/>
        </w:rPr>
        <w:t>Plenary Discussion:</w:t>
      </w:r>
    </w:p>
    <w:p w14:paraId="04EB2A3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CC05D8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715AF755" w14:textId="77777777" w:rsidR="00E00DA6" w:rsidRDefault="007615D6" w:rsidP="000A3FBD">
      <w:pPr>
        <w:pStyle w:val="NormTop"/>
      </w:pPr>
      <w:r>
        <w:rPr>
          <w:color w:val="0000FF"/>
        </w:rPr>
        <w:t>SP-230914</w:t>
      </w:r>
      <w:r w:rsidRPr="00D53282">
        <w:t xml:space="preserve"> </w:t>
      </w:r>
      <w:r>
        <w:t>(CR PACK) CR Pack on 5GMSA (Source: SA WG4)</w:t>
      </w:r>
      <w:r>
        <w:br/>
      </w:r>
      <w:r w:rsidRPr="00D53282">
        <w:rPr>
          <w:b/>
        </w:rPr>
        <w:t>Document for:</w:t>
      </w:r>
      <w:r w:rsidRPr="00D53282">
        <w:t xml:space="preserve"> </w:t>
      </w:r>
      <w:r>
        <w:t>Approval</w:t>
      </w:r>
      <w:r>
        <w:br/>
      </w:r>
      <w:r w:rsidRPr="00D53282">
        <w:rPr>
          <w:b/>
        </w:rPr>
        <w:t>Abstract:</w:t>
      </w:r>
      <w:r w:rsidRPr="00D53282">
        <w:t xml:space="preserve"> </w:t>
      </w:r>
      <w:r>
        <w:br/>
        <w:t>26.501 CR0076R2; 26.501 CR0075R3.</w:t>
      </w:r>
    </w:p>
    <w:p w14:paraId="49CF772F" w14:textId="77777777" w:rsidR="007615D6" w:rsidRPr="005B25A1" w:rsidRDefault="007615D6" w:rsidP="007615D6">
      <w:pPr>
        <w:keepNext/>
        <w:keepLines/>
        <w:rPr>
          <w:b/>
          <w:bCs/>
        </w:rPr>
      </w:pPr>
      <w:r w:rsidRPr="005B25A1">
        <w:rPr>
          <w:b/>
          <w:bCs/>
        </w:rPr>
        <w:t>Plenary Discussion:</w:t>
      </w:r>
    </w:p>
    <w:p w14:paraId="0AD09EB9"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065C5C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90CA378" w14:textId="77777777" w:rsidR="00E00DA6" w:rsidRDefault="007615D6" w:rsidP="000A3FBD">
      <w:pPr>
        <w:pStyle w:val="NormTop"/>
      </w:pPr>
      <w:r>
        <w:rPr>
          <w:color w:val="0000FF"/>
        </w:rPr>
        <w:t>SP-230940</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28.310 CR0028R1; 28.310 CR0029R1; 28.310 CR0030R1; 28.535 CR0071; 28.535 CR0072; 28.531 CR0205; 28.531 CR0206; 28.531 CR0207; 28.531 CR0208; 28.533 CR0106; 28.533 CR0107; 28.532 CR0269; 28.532 CR0270; 28.532 CR0271; 28.532 CR0272; 28.532 CR0281; 28.532 CR0282; 28.532 CR0266R1; 28.532 CR0267R1; 28.201 CR0010R1; 28.201 CR0011R1; 28.536 CR0060R1; 28.536 CR0061R1; 28.532 CR0279R1; 28.532 CR0280R1.</w:t>
      </w:r>
    </w:p>
    <w:p w14:paraId="14E8029F" w14:textId="77777777" w:rsidR="007615D6" w:rsidRPr="005B25A1" w:rsidRDefault="007615D6" w:rsidP="007615D6">
      <w:pPr>
        <w:keepNext/>
        <w:keepLines/>
        <w:rPr>
          <w:b/>
          <w:bCs/>
        </w:rPr>
      </w:pPr>
      <w:r w:rsidRPr="005B25A1">
        <w:rPr>
          <w:b/>
          <w:bCs/>
        </w:rPr>
        <w:t>Plenary Discussion:</w:t>
      </w:r>
    </w:p>
    <w:p w14:paraId="5B61EB7D"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94061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BDC2735" w14:textId="77777777" w:rsidR="00E00DA6" w:rsidRDefault="007615D6" w:rsidP="000A3FBD">
      <w:pPr>
        <w:pStyle w:val="NormTop"/>
      </w:pPr>
      <w:r>
        <w:rPr>
          <w:color w:val="0000FF"/>
        </w:rPr>
        <w:lastRenderedPageBreak/>
        <w:t>SP-230941</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28.541 CR0982; 28.541 CR0983; 28.541 CR0984; 28.541 CR0967R1; 28.541 CR0968R1; 28.541 CR0969R1; 28.541 CR0971R1; 28.541 CR0972R1; 28.541 CR0973R1; 28.541 CR0953R1; 28.541 CR0954R1; 28.541 CR0955R1; 28.541 CR0977R1; 28.541 CR0978R1; 28.541 CR0979R1; 28.554 CR0129R1; 28.552 CR0442R1; 28.552 CR0443R1; 28.552 CR0444R1; 28.541 CR0974R2; 28.541 CR0975R2; 28.541 CR0976R2; 28.541 CR0995R1; 28.541 CR0996R1; 28.541 CR0997R1.</w:t>
      </w:r>
    </w:p>
    <w:p w14:paraId="57D8E8FB" w14:textId="77777777" w:rsidR="007615D6" w:rsidRPr="005B25A1" w:rsidRDefault="007615D6" w:rsidP="007615D6">
      <w:pPr>
        <w:keepNext/>
        <w:keepLines/>
        <w:rPr>
          <w:b/>
          <w:bCs/>
        </w:rPr>
      </w:pPr>
      <w:r w:rsidRPr="005B25A1">
        <w:rPr>
          <w:b/>
          <w:bCs/>
        </w:rPr>
        <w:t>Plenary Discussion:</w:t>
      </w:r>
    </w:p>
    <w:p w14:paraId="07BA3C88"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EB0EC46"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249F696" w14:textId="77777777" w:rsidR="00E00DA6" w:rsidRDefault="007615D6" w:rsidP="000A3FBD">
      <w:pPr>
        <w:pStyle w:val="NormTop"/>
      </w:pPr>
      <w:r>
        <w:rPr>
          <w:color w:val="0000FF"/>
        </w:rPr>
        <w:t>SP-230942</w:t>
      </w:r>
      <w:r w:rsidRPr="00D53282">
        <w:t xml:space="preserve"> </w:t>
      </w:r>
      <w:r>
        <w:t>(CR PACK) Rel-16 CRs on TEI batch 3 (Source: SA WG5)</w:t>
      </w:r>
      <w:r>
        <w:br/>
      </w:r>
      <w:r w:rsidRPr="00D53282">
        <w:rPr>
          <w:b/>
        </w:rPr>
        <w:t>Document for:</w:t>
      </w:r>
      <w:r w:rsidRPr="00D53282">
        <w:t xml:space="preserve"> </w:t>
      </w:r>
      <w:r>
        <w:t>Approval</w:t>
      </w:r>
      <w:r>
        <w:br/>
      </w:r>
      <w:r w:rsidRPr="00D53282">
        <w:rPr>
          <w:b/>
        </w:rPr>
        <w:t>Abstract:</w:t>
      </w:r>
      <w:r w:rsidRPr="00D53282">
        <w:t xml:space="preserve"> </w:t>
      </w:r>
      <w:r>
        <w:br/>
        <w:t>32.423 CR0145; 32.423 CR0146; 32.158 CR0107; 32.158 CR0108; 32.158 CR0109; 32.158 CR0110; 32.158 CR0113; 32.158 CR0114; 32.291 CR0496; 32.291 CR0497; 32.291 CR0498; 32.291 CR0500; 32.291 CR0501; 32.291 CR0502; 28.622 CR0277R1; 28.623 CR0258R1; 28.622 CR0278R1; 28.623 CR0259R1; 28.622 CR0279R1; 28.623 CR0260R1; 32.158 CR0111R1; 32.158 CR0112R1.</w:t>
      </w:r>
    </w:p>
    <w:p w14:paraId="2A85A6B8" w14:textId="77777777" w:rsidR="007615D6" w:rsidRPr="005B25A1" w:rsidRDefault="007615D6" w:rsidP="007615D6">
      <w:pPr>
        <w:keepNext/>
        <w:keepLines/>
        <w:rPr>
          <w:b/>
          <w:bCs/>
        </w:rPr>
      </w:pPr>
      <w:r w:rsidRPr="005B25A1">
        <w:rPr>
          <w:b/>
          <w:bCs/>
        </w:rPr>
        <w:t>Plenary Discussion:</w:t>
      </w:r>
    </w:p>
    <w:p w14:paraId="3464FC1E"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128D7B4"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6F68FD6" w14:textId="77777777" w:rsidR="00E00DA6" w:rsidRDefault="007615D6" w:rsidP="000A3FBD">
      <w:pPr>
        <w:pStyle w:val="NormTop"/>
      </w:pPr>
      <w:r>
        <w:rPr>
          <w:color w:val="0000FF"/>
        </w:rPr>
        <w:t>SP-230958</w:t>
      </w:r>
      <w:r w:rsidRPr="00D53282">
        <w:t xml:space="preserve"> </w:t>
      </w:r>
      <w:r>
        <w:t>(CR PACK) Rel-16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br/>
        <w:t>28.541 CR0987R1; 28.541 CR0988R1; 28.541 CR0989R1.</w:t>
      </w:r>
    </w:p>
    <w:p w14:paraId="0BF8B2E7" w14:textId="77777777" w:rsidR="007615D6" w:rsidRPr="005B25A1" w:rsidRDefault="007615D6" w:rsidP="007615D6">
      <w:pPr>
        <w:keepNext/>
        <w:keepLines/>
        <w:rPr>
          <w:b/>
          <w:bCs/>
        </w:rPr>
      </w:pPr>
      <w:r w:rsidRPr="005B25A1">
        <w:rPr>
          <w:b/>
          <w:bCs/>
        </w:rPr>
        <w:t>Plenary Discussion:</w:t>
      </w:r>
    </w:p>
    <w:p w14:paraId="36E7CED6"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5F6B54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6DF2564C" w14:textId="08723ECF" w:rsidR="00E00DA6" w:rsidRDefault="007615D6" w:rsidP="000A3FBD">
      <w:pPr>
        <w:pStyle w:val="NormTop"/>
      </w:pPr>
      <w:r>
        <w:rPr>
          <w:color w:val="0000FF"/>
        </w:rPr>
        <w:t>SP-230964</w:t>
      </w:r>
      <w:r w:rsidRPr="00D53282">
        <w:t xml:space="preserve"> </w:t>
      </w:r>
      <w:r>
        <w:t>(CR PACK) Rel-16</w:t>
      </w:r>
      <w:r w:rsidR="003332A5">
        <w:t xml:space="preserve"> CRs </w:t>
      </w:r>
      <w:r>
        <w:t>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br/>
        <w:t>28.541 CR0940R1; 28.541 CR0941R1; 28.541 CR0948R1; 28.541 CR0949R1; 28.541 CR0950R1.</w:t>
      </w:r>
    </w:p>
    <w:p w14:paraId="04E58139" w14:textId="77777777" w:rsidR="007615D6" w:rsidRPr="005B25A1" w:rsidRDefault="007615D6" w:rsidP="007615D6">
      <w:pPr>
        <w:keepNext/>
        <w:keepLines/>
        <w:rPr>
          <w:b/>
          <w:bCs/>
        </w:rPr>
      </w:pPr>
      <w:r w:rsidRPr="005B25A1">
        <w:rPr>
          <w:b/>
          <w:bCs/>
        </w:rPr>
        <w:t>Plenary Discussion:</w:t>
      </w:r>
    </w:p>
    <w:p w14:paraId="1495D803"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38CB5F1"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8D79C9C" w14:textId="77777777" w:rsidR="00E604CC" w:rsidRDefault="00E604CC" w:rsidP="00BB3F37"/>
    <w:p w14:paraId="2AF0A60C" w14:textId="77777777" w:rsidR="007615D6" w:rsidRDefault="007615D6" w:rsidP="007615D6">
      <w:pPr>
        <w:pStyle w:val="Heading1"/>
      </w:pPr>
      <w:bookmarkStart w:id="109" w:name="_Toc145733840"/>
      <w:r>
        <w:t>17</w:t>
      </w:r>
      <w:r>
        <w:tab/>
        <w:t>Rel-17 CRs</w:t>
      </w:r>
      <w:bookmarkEnd w:id="109"/>
    </w:p>
    <w:p w14:paraId="6D1EF2C6" w14:textId="77777777" w:rsidR="00E00DA6" w:rsidRDefault="007615D6" w:rsidP="000A3FBD">
      <w:pPr>
        <w:pStyle w:val="NormTop"/>
      </w:pPr>
      <w:r>
        <w:rPr>
          <w:color w:val="0000FF"/>
        </w:rPr>
        <w:t>SP-231053</w:t>
      </w:r>
      <w:r w:rsidRPr="00D53282">
        <w:t xml:space="preserve"> </w:t>
      </w:r>
      <w:r>
        <w:t>(CR) 26.512 CR0037R3 (Rel-17, 'F'): [5GMS3, TEI17] Essential maintenance (Source: BBC)</w:t>
      </w:r>
      <w:r>
        <w:br/>
      </w:r>
      <w:r w:rsidRPr="00D53282">
        <w:rPr>
          <w:b/>
        </w:rPr>
        <w:t>Document for:</w:t>
      </w:r>
      <w:r w:rsidRPr="00D53282">
        <w:t xml:space="preserve"> </w:t>
      </w:r>
      <w:r>
        <w:t>Approval</w:t>
      </w:r>
      <w:r>
        <w:br/>
      </w:r>
      <w:r w:rsidRPr="00D53282">
        <w:rPr>
          <w:b/>
        </w:rPr>
        <w:t>Abstract:</w:t>
      </w:r>
      <w:r w:rsidRPr="00D53282">
        <w:t xml:space="preserve"> </w:t>
      </w:r>
      <w:r>
        <w:br/>
        <w:t>Consolidated Rel-17 maintenance changes.</w:t>
      </w:r>
      <w:r>
        <w:br/>
        <w:t>Plus YAML fixes in clauses C.2 and C.4.2.</w:t>
      </w:r>
    </w:p>
    <w:p w14:paraId="57547CA8"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of  CR0037R2 in CR Pack SP-230913.</w:t>
      </w:r>
    </w:p>
    <w:p w14:paraId="5F3F1411" w14:textId="77777777" w:rsidR="007615D6" w:rsidRPr="005B25A1" w:rsidRDefault="007615D6" w:rsidP="007615D6">
      <w:pPr>
        <w:keepNext/>
        <w:keepLines/>
        <w:rPr>
          <w:b/>
          <w:bCs/>
        </w:rPr>
      </w:pPr>
      <w:r w:rsidRPr="005B25A1">
        <w:rPr>
          <w:b/>
          <w:bCs/>
        </w:rPr>
        <w:t>Plenary Discussion:</w:t>
      </w:r>
    </w:p>
    <w:p w14:paraId="11F1C49E" w14:textId="0403849A" w:rsidR="007615D6" w:rsidRPr="00CD19B3" w:rsidRDefault="00CD19B3" w:rsidP="007615D6">
      <w:pPr>
        <w:keepNext/>
        <w:keepLines/>
      </w:pPr>
      <w:r>
        <w:rPr>
          <w:lang w:eastAsia="en-US"/>
        </w:rPr>
        <w:t xml:space="preserve">This CR was </w:t>
      </w:r>
      <w:r w:rsidRPr="00C3284B">
        <w:rPr>
          <w:color w:val="FF0000"/>
          <w:lang w:eastAsia="en-US"/>
        </w:rPr>
        <w:t>approved</w:t>
      </w:r>
      <w:r>
        <w:t>.</w:t>
      </w:r>
    </w:p>
    <w:p w14:paraId="03109F38" w14:textId="6D8A4C09" w:rsidR="007615D6" w:rsidRPr="00EB0339" w:rsidRDefault="007615D6" w:rsidP="007615D6">
      <w:r w:rsidRPr="005B25A1">
        <w:rPr>
          <w:b/>
          <w:bCs/>
        </w:rPr>
        <w:t>Status:</w:t>
      </w:r>
      <w:r>
        <w:t xml:space="preserve"> </w:t>
      </w:r>
      <w:r w:rsidR="00CD19B3" w:rsidRPr="00C3284B">
        <w:rPr>
          <w:color w:val="FF0000"/>
          <w:lang w:eastAsia="en-US"/>
        </w:rPr>
        <w:t>Approved</w:t>
      </w:r>
      <w:r w:rsidR="00CD19B3">
        <w:t>.</w:t>
      </w:r>
    </w:p>
    <w:p w14:paraId="2FB8D534" w14:textId="77777777" w:rsidR="00E00DA6" w:rsidRDefault="007615D6" w:rsidP="000A3FBD">
      <w:pPr>
        <w:pStyle w:val="NormTop"/>
      </w:pPr>
      <w:r>
        <w:rPr>
          <w:color w:val="0000FF"/>
        </w:rPr>
        <w:lastRenderedPageBreak/>
        <w:t>SP-230913</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r>
      <w:r w:rsidRPr="00CD19B3">
        <w:rPr>
          <w:color w:val="0000FF"/>
        </w:rPr>
        <w:t>26.512 CR0037R2</w:t>
      </w:r>
      <w:r>
        <w:t>; 26.512 CR0053R2.</w:t>
      </w:r>
    </w:p>
    <w:p w14:paraId="60D7E5A9"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26.512 CR0037R2 in SP-231053.</w:t>
      </w:r>
    </w:p>
    <w:p w14:paraId="559276F5" w14:textId="77777777" w:rsidR="007615D6" w:rsidRPr="005B25A1" w:rsidRDefault="007615D6" w:rsidP="007615D6">
      <w:pPr>
        <w:keepNext/>
        <w:keepLines/>
        <w:rPr>
          <w:b/>
          <w:bCs/>
        </w:rPr>
      </w:pPr>
      <w:r w:rsidRPr="005B25A1">
        <w:rPr>
          <w:b/>
          <w:bCs/>
        </w:rPr>
        <w:t>Plenary Discussion:</w:t>
      </w:r>
    </w:p>
    <w:p w14:paraId="6EEA8ACA" w14:textId="4E3B8707" w:rsidR="007615D6" w:rsidRPr="00CD19B3" w:rsidRDefault="00CD19B3" w:rsidP="007615D6">
      <w:pPr>
        <w:keepNext/>
        <w:keepLines/>
      </w:pPr>
      <w:r>
        <w:t xml:space="preserve">26.512 CR0037R2 was considered as revised. 26.512 CR0053R2 was </w:t>
      </w:r>
      <w:r w:rsidRPr="00C3284B">
        <w:rPr>
          <w:color w:val="FF0000"/>
          <w:lang w:eastAsia="en-US"/>
        </w:rPr>
        <w:t>approved</w:t>
      </w:r>
      <w:r>
        <w:t xml:space="preserve"> (the CR Pack was </w:t>
      </w:r>
      <w:r w:rsidRPr="00CD19B3">
        <w:rPr>
          <w:color w:val="FF0000"/>
        </w:rPr>
        <w:t>partially approved</w:t>
      </w:r>
      <w:r>
        <w:t>).</w:t>
      </w:r>
    </w:p>
    <w:p w14:paraId="36DB55E7" w14:textId="669E6979" w:rsidR="007615D6" w:rsidRPr="00CD19B3" w:rsidRDefault="007615D6" w:rsidP="007615D6">
      <w:r w:rsidRPr="005B25A1">
        <w:rPr>
          <w:b/>
          <w:bCs/>
        </w:rPr>
        <w:t>Status:</w:t>
      </w:r>
      <w:r>
        <w:t xml:space="preserve"> </w:t>
      </w:r>
      <w:r w:rsidR="00CD19B3" w:rsidRPr="00CD19B3">
        <w:rPr>
          <w:color w:val="FF0000"/>
        </w:rPr>
        <w:t>Partially approved</w:t>
      </w:r>
      <w:r w:rsidR="00CD19B3">
        <w:t>.</w:t>
      </w:r>
    </w:p>
    <w:p w14:paraId="177B55C3" w14:textId="77777777" w:rsidR="00E00DA6" w:rsidRDefault="007615D6" w:rsidP="000A3FBD">
      <w:pPr>
        <w:pStyle w:val="NormTop"/>
      </w:pPr>
      <w:r>
        <w:rPr>
          <w:color w:val="0000FF"/>
        </w:rPr>
        <w:t>SP-230916</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rsidRPr="00D53282">
        <w:t xml:space="preserve"> </w:t>
      </w:r>
      <w:r>
        <w:br/>
        <w:t>26.517 CR0010R3.</w:t>
      </w:r>
    </w:p>
    <w:p w14:paraId="7195E152" w14:textId="77777777" w:rsidR="007615D6" w:rsidRPr="005B25A1" w:rsidRDefault="007615D6" w:rsidP="007615D6">
      <w:pPr>
        <w:keepNext/>
        <w:keepLines/>
        <w:rPr>
          <w:b/>
          <w:bCs/>
        </w:rPr>
      </w:pPr>
      <w:r w:rsidRPr="005B25A1">
        <w:rPr>
          <w:b/>
          <w:bCs/>
        </w:rPr>
        <w:t>Plenary Discussion:</w:t>
      </w:r>
    </w:p>
    <w:p w14:paraId="4EEC7F08"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1D24120"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CDF0C32" w14:textId="77777777" w:rsidR="00E00DA6" w:rsidRDefault="007615D6" w:rsidP="000A3FBD">
      <w:pPr>
        <w:pStyle w:val="NormTop"/>
      </w:pPr>
      <w:r>
        <w:rPr>
          <w:color w:val="0000FF"/>
        </w:rPr>
        <w:t>SP-230832</w:t>
      </w:r>
      <w:r w:rsidRPr="00D53282">
        <w:t xml:space="preserve"> </w:t>
      </w:r>
      <w:r>
        <w:t>(CR PACK) SA WG2 agreed CRs on 5G_ProSe (Rel-17, Rel-18) (Source: SA WG2)</w:t>
      </w:r>
      <w:r>
        <w:br/>
      </w:r>
      <w:r w:rsidRPr="00D53282">
        <w:rPr>
          <w:b/>
        </w:rPr>
        <w:t>Document for:</w:t>
      </w:r>
      <w:r w:rsidRPr="00D53282">
        <w:t xml:space="preserve"> </w:t>
      </w:r>
      <w:r>
        <w:t>Approval</w:t>
      </w:r>
      <w:r>
        <w:br/>
      </w:r>
      <w:r w:rsidRPr="00D53282">
        <w:rPr>
          <w:b/>
        </w:rPr>
        <w:t>Abstract:</w:t>
      </w:r>
      <w:r w:rsidRPr="00D53282">
        <w:t xml:space="preserve"> </w:t>
      </w:r>
      <w:r>
        <w:br/>
        <w:t>23.304 CR0310R1; 23.304 CR0311R1; 23.304 CR0309R2; 23.502 CR4390R3; 23.502 CR4391R4.</w:t>
      </w:r>
    </w:p>
    <w:p w14:paraId="63E38E3D" w14:textId="77777777" w:rsidR="007615D6" w:rsidRPr="005B25A1" w:rsidRDefault="007615D6" w:rsidP="007615D6">
      <w:pPr>
        <w:keepNext/>
        <w:keepLines/>
        <w:rPr>
          <w:b/>
          <w:bCs/>
        </w:rPr>
      </w:pPr>
      <w:r w:rsidRPr="005B25A1">
        <w:rPr>
          <w:b/>
          <w:bCs/>
        </w:rPr>
        <w:t>Plenary Discussion:</w:t>
      </w:r>
    </w:p>
    <w:p w14:paraId="5A19660E"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B6D037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8D5A16E" w14:textId="77777777" w:rsidR="00E00DA6" w:rsidRDefault="007615D6" w:rsidP="000A3FBD">
      <w:pPr>
        <w:pStyle w:val="NormTop"/>
      </w:pPr>
      <w:r>
        <w:rPr>
          <w:color w:val="0000FF"/>
        </w:rPr>
        <w:t>SP-230833</w:t>
      </w:r>
      <w:r w:rsidRPr="00D53282">
        <w:t xml:space="preserve"> </w:t>
      </w:r>
      <w:r>
        <w:t>(CR PACK) SA WG2 agreed CRs on 5GSAT_ARCH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CR4774; 23.501 CR4775; 23.501 CR4690R1.</w:t>
      </w:r>
    </w:p>
    <w:p w14:paraId="569EA88A" w14:textId="77777777" w:rsidR="007615D6" w:rsidRPr="005B25A1" w:rsidRDefault="007615D6" w:rsidP="007615D6">
      <w:pPr>
        <w:keepNext/>
        <w:keepLines/>
        <w:rPr>
          <w:b/>
          <w:bCs/>
        </w:rPr>
      </w:pPr>
      <w:r w:rsidRPr="005B25A1">
        <w:rPr>
          <w:b/>
          <w:bCs/>
        </w:rPr>
        <w:t>Plenary Discussion:</w:t>
      </w:r>
    </w:p>
    <w:p w14:paraId="402B115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46503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2CDCF3F" w14:textId="77777777" w:rsidR="00E00DA6" w:rsidRDefault="007615D6" w:rsidP="000A3FBD">
      <w:pPr>
        <w:pStyle w:val="NormTop"/>
      </w:pPr>
      <w:r>
        <w:rPr>
          <w:color w:val="0000FF"/>
        </w:rPr>
        <w:t>SP-230834</w:t>
      </w:r>
      <w:r w:rsidRPr="00D53282">
        <w:t xml:space="preserve"> </w:t>
      </w:r>
      <w:r>
        <w:t>(CR PACK) SA WG2 agreed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CR0291; 23.247 CR0292; 23.247 CR0284R1; 23.247 CR0287R2; 23.247 CR0288R2; 23.247 CR0283R2; 23.247 CR0261R4; 23.247 CR0262R5.</w:t>
      </w:r>
    </w:p>
    <w:p w14:paraId="1C9466F3" w14:textId="77777777" w:rsidR="007615D6" w:rsidRPr="005B25A1" w:rsidRDefault="007615D6" w:rsidP="007615D6">
      <w:pPr>
        <w:keepNext/>
        <w:keepLines/>
        <w:rPr>
          <w:b/>
          <w:bCs/>
        </w:rPr>
      </w:pPr>
      <w:r w:rsidRPr="005B25A1">
        <w:rPr>
          <w:b/>
          <w:bCs/>
        </w:rPr>
        <w:t>Plenary Discussion:</w:t>
      </w:r>
    </w:p>
    <w:p w14:paraId="57810F1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D2E05B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4FBC297" w14:textId="77777777" w:rsidR="00E00DA6" w:rsidRDefault="007615D6" w:rsidP="000A3FBD">
      <w:pPr>
        <w:pStyle w:val="NormTop"/>
      </w:pPr>
      <w:r>
        <w:rPr>
          <w:color w:val="0000FF"/>
        </w:rPr>
        <w:t>SP-230835</w:t>
      </w:r>
      <w:r w:rsidRPr="00D53282">
        <w:t xml:space="preserve"> </w:t>
      </w:r>
      <w:r>
        <w:t>(CR PACK) SA WG2 agreed CRs on ARCH_NR_REDCAP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CR4851R1; 23.501 CR4852R1.</w:t>
      </w:r>
    </w:p>
    <w:p w14:paraId="59650960" w14:textId="77777777" w:rsidR="007615D6" w:rsidRPr="005B25A1" w:rsidRDefault="007615D6" w:rsidP="007615D6">
      <w:pPr>
        <w:keepNext/>
        <w:keepLines/>
        <w:rPr>
          <w:b/>
          <w:bCs/>
        </w:rPr>
      </w:pPr>
      <w:r w:rsidRPr="005B25A1">
        <w:rPr>
          <w:b/>
          <w:bCs/>
        </w:rPr>
        <w:t>Plenary Discussion:</w:t>
      </w:r>
    </w:p>
    <w:p w14:paraId="399EBF3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A1B34A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94D8B0B" w14:textId="77777777" w:rsidR="00E00DA6" w:rsidRDefault="007615D6" w:rsidP="000A3FBD">
      <w:pPr>
        <w:pStyle w:val="NormTop"/>
      </w:pPr>
      <w:r>
        <w:rPr>
          <w:color w:val="0000FF"/>
        </w:rPr>
        <w:lastRenderedPageBreak/>
        <w:t>SP-230836</w:t>
      </w:r>
      <w:r w:rsidRPr="00D53282">
        <w:t xml:space="preserve"> </w:t>
      </w:r>
      <w:r>
        <w:t>(CR PACK) SA WG2 agreed CRs on IIoT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CR4721; 23.501 CR4720R1; 23.502 CR4076R3; 23.502 CR4077R3.</w:t>
      </w:r>
    </w:p>
    <w:p w14:paraId="7EDBE3DC" w14:textId="77777777" w:rsidR="007615D6" w:rsidRPr="005B25A1" w:rsidRDefault="007615D6" w:rsidP="007615D6">
      <w:pPr>
        <w:keepNext/>
        <w:keepLines/>
        <w:rPr>
          <w:b/>
          <w:bCs/>
        </w:rPr>
      </w:pPr>
      <w:r w:rsidRPr="005B25A1">
        <w:rPr>
          <w:b/>
          <w:bCs/>
        </w:rPr>
        <w:t>Plenary Discussion:</w:t>
      </w:r>
    </w:p>
    <w:p w14:paraId="20BF5B3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81BD699"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EA75C87" w14:textId="77777777" w:rsidR="00E00DA6" w:rsidRDefault="007615D6" w:rsidP="000A3FBD">
      <w:pPr>
        <w:pStyle w:val="NormTop"/>
      </w:pPr>
      <w:r>
        <w:rPr>
          <w:color w:val="0000FF"/>
        </w:rPr>
        <w:t>SP-230837</w:t>
      </w:r>
      <w:r w:rsidRPr="00D53282">
        <w:t xml:space="preserve"> </w:t>
      </w:r>
      <w:r>
        <w:t>(CR PACK) SA WG2 agreed CRs on NSWO_5G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CR4816R1; 23.501 CR4817R1.</w:t>
      </w:r>
    </w:p>
    <w:p w14:paraId="15956C5B" w14:textId="77777777" w:rsidR="007615D6" w:rsidRPr="005B25A1" w:rsidRDefault="007615D6" w:rsidP="007615D6">
      <w:pPr>
        <w:keepNext/>
        <w:keepLines/>
        <w:rPr>
          <w:b/>
          <w:bCs/>
        </w:rPr>
      </w:pPr>
      <w:r w:rsidRPr="005B25A1">
        <w:rPr>
          <w:b/>
          <w:bCs/>
        </w:rPr>
        <w:t>Plenary Discussion:</w:t>
      </w:r>
    </w:p>
    <w:p w14:paraId="0F04A891"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0C37541"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9617874" w14:textId="77777777" w:rsidR="00E00DA6" w:rsidRDefault="007615D6" w:rsidP="000A3FBD">
      <w:pPr>
        <w:pStyle w:val="NormTop"/>
      </w:pPr>
      <w:r>
        <w:rPr>
          <w:color w:val="0000FF"/>
        </w:rPr>
        <w:t>SP-230838</w:t>
      </w:r>
      <w:r w:rsidRPr="00D53282">
        <w:t xml:space="preserve"> </w:t>
      </w:r>
      <w:r>
        <w:t>(CR PACK) SA WG2 agreed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23.316 CR2106; 23.316 CR2107; 23.501 CR4701; 23.501 CR4702; 23.401 CR3738; 23.401 CR3739; 23.501 CR4892R1; 23.501 CR4893R2; 23.502 CR4249R2; 23.502 CR4250R1; 23.502 CR4265R3; 23.503 CR1086R3; 23.502 CR4266R1; 23.503 CR1087R1.</w:t>
      </w:r>
    </w:p>
    <w:p w14:paraId="0B56F21B" w14:textId="77777777" w:rsidR="007615D6" w:rsidRPr="005B25A1" w:rsidRDefault="007615D6" w:rsidP="007615D6">
      <w:pPr>
        <w:keepNext/>
        <w:keepLines/>
        <w:rPr>
          <w:b/>
          <w:bCs/>
        </w:rPr>
      </w:pPr>
      <w:r w:rsidRPr="005B25A1">
        <w:rPr>
          <w:b/>
          <w:bCs/>
        </w:rPr>
        <w:t>Plenary Discussion:</w:t>
      </w:r>
    </w:p>
    <w:p w14:paraId="25760965"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C5325CF"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E326905" w14:textId="77777777" w:rsidR="00E00DA6" w:rsidRDefault="007615D6" w:rsidP="000A3FBD">
      <w:pPr>
        <w:pStyle w:val="NormTop"/>
      </w:pPr>
      <w:r>
        <w:rPr>
          <w:color w:val="0000FF"/>
        </w:rPr>
        <w:t>SP-230861</w:t>
      </w:r>
      <w:r w:rsidRPr="00D53282">
        <w:t xml:space="preserve"> </w:t>
      </w:r>
      <w:r>
        <w:t>(CR PACK) SA WG2 agreed CR on IoT_SAT_ARCH_EPS (Rel-17) (Source: SA WG2)</w:t>
      </w:r>
      <w:r>
        <w:br/>
      </w:r>
      <w:r w:rsidRPr="00D53282">
        <w:rPr>
          <w:b/>
        </w:rPr>
        <w:t>Document for:</w:t>
      </w:r>
      <w:r w:rsidRPr="00D53282">
        <w:t xml:space="preserve"> </w:t>
      </w:r>
      <w:r>
        <w:t>Approval</w:t>
      </w:r>
      <w:r>
        <w:br/>
      </w:r>
      <w:r w:rsidRPr="00D53282">
        <w:rPr>
          <w:b/>
        </w:rPr>
        <w:t>Abstract:</w:t>
      </w:r>
      <w:r w:rsidRPr="00D53282">
        <w:t xml:space="preserve"> </w:t>
      </w:r>
      <w:r>
        <w:br/>
        <w:t>23.401 CR3736R1.</w:t>
      </w:r>
    </w:p>
    <w:p w14:paraId="3EF38DF4" w14:textId="77777777" w:rsidR="007615D6" w:rsidRPr="005B25A1" w:rsidRDefault="007615D6" w:rsidP="007615D6">
      <w:pPr>
        <w:keepNext/>
        <w:keepLines/>
        <w:rPr>
          <w:b/>
          <w:bCs/>
        </w:rPr>
      </w:pPr>
      <w:r w:rsidRPr="005B25A1">
        <w:rPr>
          <w:b/>
          <w:bCs/>
        </w:rPr>
        <w:t>Plenary Discussion:</w:t>
      </w:r>
    </w:p>
    <w:p w14:paraId="5CDE3FED"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5475D1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2979116" w14:textId="77777777" w:rsidR="00E00DA6" w:rsidRDefault="007615D6" w:rsidP="000A3FBD">
      <w:pPr>
        <w:pStyle w:val="NormTop"/>
      </w:pPr>
      <w:r>
        <w:rPr>
          <w:color w:val="0000FF"/>
        </w:rPr>
        <w:t>SP-230899</w:t>
      </w:r>
      <w:r w:rsidRPr="00D53282">
        <w:t xml:space="preserve"> </w:t>
      </w:r>
      <w:r>
        <w:t>(CR PACK) Rel-17 CRs on Security aspects of NSWO (Source: SA WG3)</w:t>
      </w:r>
      <w:r>
        <w:br/>
      </w:r>
      <w:r w:rsidRPr="00D53282">
        <w:rPr>
          <w:b/>
        </w:rPr>
        <w:t>Document for:</w:t>
      </w:r>
      <w:r w:rsidRPr="00D53282">
        <w:t xml:space="preserve"> </w:t>
      </w:r>
      <w:r>
        <w:t>Approval</w:t>
      </w:r>
      <w:r>
        <w:br/>
      </w:r>
      <w:r w:rsidRPr="00D53282">
        <w:rPr>
          <w:b/>
        </w:rPr>
        <w:t>Abstract:</w:t>
      </w:r>
      <w:r w:rsidRPr="00D53282">
        <w:t xml:space="preserve"> </w:t>
      </w:r>
      <w:r>
        <w:br/>
        <w:t>33.501 CR1754R1; 33.501 CR1755R1.</w:t>
      </w:r>
    </w:p>
    <w:p w14:paraId="2BA5B802" w14:textId="77777777" w:rsidR="007615D6" w:rsidRPr="005B25A1" w:rsidRDefault="007615D6" w:rsidP="007615D6">
      <w:pPr>
        <w:keepNext/>
        <w:keepLines/>
        <w:rPr>
          <w:b/>
          <w:bCs/>
        </w:rPr>
      </w:pPr>
      <w:r w:rsidRPr="005B25A1">
        <w:rPr>
          <w:b/>
          <w:bCs/>
        </w:rPr>
        <w:t>Plenary Discussion:</w:t>
      </w:r>
    </w:p>
    <w:p w14:paraId="2DCBD83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0334034"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61F7992B" w14:textId="77777777" w:rsidR="00E00DA6" w:rsidRDefault="007615D6" w:rsidP="000A3FBD">
      <w:pPr>
        <w:pStyle w:val="NormTop"/>
      </w:pPr>
      <w:r>
        <w:rPr>
          <w:color w:val="0000FF"/>
        </w:rPr>
        <w:t>SP-230875</w:t>
      </w:r>
      <w:r w:rsidRPr="00D53282">
        <w:t xml:space="preserve"> </w:t>
      </w:r>
      <w:r>
        <w:t>(CR PACK) Rel-17 CRs on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CR0120; 33.503 CR0111R1; 33.503 CR0110R1; 33.503 CR0119R1; 33.503 CR0115R1; 33.503 CR0122R1.</w:t>
      </w:r>
    </w:p>
    <w:p w14:paraId="72BBF37D" w14:textId="77777777" w:rsidR="007615D6" w:rsidRPr="005B25A1" w:rsidRDefault="007615D6" w:rsidP="007615D6">
      <w:pPr>
        <w:keepNext/>
        <w:keepLines/>
        <w:rPr>
          <w:b/>
          <w:bCs/>
        </w:rPr>
      </w:pPr>
      <w:r w:rsidRPr="005B25A1">
        <w:rPr>
          <w:b/>
          <w:bCs/>
        </w:rPr>
        <w:t>Plenary Discussion:</w:t>
      </w:r>
    </w:p>
    <w:p w14:paraId="4932CC87"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CDD3561"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A2E6169" w14:textId="77777777" w:rsidR="00E00DA6" w:rsidRDefault="007615D6" w:rsidP="000A3FBD">
      <w:pPr>
        <w:pStyle w:val="NormTop"/>
      </w:pPr>
      <w:r>
        <w:rPr>
          <w:color w:val="0000FF"/>
        </w:rPr>
        <w:lastRenderedPageBreak/>
        <w:t>SP-230909</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CR1736R1; 33.501 CR1737R1; 33.501 CR1773R1; 33.501 CR1774R1.</w:t>
      </w:r>
    </w:p>
    <w:p w14:paraId="505BB8C2" w14:textId="77777777" w:rsidR="007615D6" w:rsidRPr="005B25A1" w:rsidRDefault="007615D6" w:rsidP="007615D6">
      <w:pPr>
        <w:keepNext/>
        <w:keepLines/>
        <w:rPr>
          <w:b/>
          <w:bCs/>
        </w:rPr>
      </w:pPr>
      <w:r w:rsidRPr="005B25A1">
        <w:rPr>
          <w:b/>
          <w:bCs/>
        </w:rPr>
        <w:t>Plenary Discussion:</w:t>
      </w:r>
    </w:p>
    <w:p w14:paraId="0D55A667"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9DD80EE"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82B938D" w14:textId="77777777" w:rsidR="00E00DA6" w:rsidRDefault="007615D6" w:rsidP="000A3FBD">
      <w:pPr>
        <w:pStyle w:val="NormTop"/>
      </w:pPr>
      <w:r>
        <w:rPr>
          <w:color w:val="0000FF"/>
        </w:rPr>
        <w:t>SP-230903</w:t>
      </w:r>
      <w:r w:rsidRPr="00D53282">
        <w:t xml:space="preserve"> </w:t>
      </w:r>
      <w:r>
        <w:t>(CR PACK) Rel-17 CRs on eSCAS_5G for Network Slice-Specific Authentication and Authorization Function (NSSAAF) (Source: SA WG3)</w:t>
      </w:r>
      <w:r>
        <w:br/>
      </w:r>
      <w:r w:rsidRPr="00D53282">
        <w:rPr>
          <w:b/>
        </w:rPr>
        <w:t>Document for:</w:t>
      </w:r>
      <w:r w:rsidRPr="00D53282">
        <w:t xml:space="preserve"> </w:t>
      </w:r>
      <w:r>
        <w:t>Approval</w:t>
      </w:r>
      <w:r>
        <w:br/>
      </w:r>
      <w:r w:rsidRPr="00D53282">
        <w:rPr>
          <w:b/>
        </w:rPr>
        <w:t>Abstract:</w:t>
      </w:r>
      <w:r w:rsidRPr="00D53282">
        <w:t xml:space="preserve"> </w:t>
      </w:r>
      <w:r>
        <w:br/>
        <w:t>33.926 CR0078; 33.926 CR0079.</w:t>
      </w:r>
    </w:p>
    <w:p w14:paraId="1AC87F49" w14:textId="77777777" w:rsidR="007615D6" w:rsidRPr="005B25A1" w:rsidRDefault="007615D6" w:rsidP="007615D6">
      <w:pPr>
        <w:keepNext/>
        <w:keepLines/>
        <w:rPr>
          <w:b/>
          <w:bCs/>
        </w:rPr>
      </w:pPr>
      <w:r w:rsidRPr="005B25A1">
        <w:rPr>
          <w:b/>
          <w:bCs/>
        </w:rPr>
        <w:t>Plenary Discussion:</w:t>
      </w:r>
    </w:p>
    <w:p w14:paraId="31A7F73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3C2C648"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225D4FF" w14:textId="77777777" w:rsidR="00E00DA6" w:rsidRDefault="007615D6" w:rsidP="000A3FBD">
      <w:pPr>
        <w:pStyle w:val="NormTop"/>
      </w:pPr>
      <w:r>
        <w:rPr>
          <w:color w:val="0000FF"/>
        </w:rPr>
        <w:t>SP-230954</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CR0054; 28.104 CR0055; 28.105 CR0038R1; 28.105 CR0039R1.</w:t>
      </w:r>
    </w:p>
    <w:p w14:paraId="0068E7AC" w14:textId="77777777" w:rsidR="007615D6" w:rsidRPr="005B25A1" w:rsidRDefault="007615D6" w:rsidP="007615D6">
      <w:pPr>
        <w:keepNext/>
        <w:keepLines/>
        <w:rPr>
          <w:b/>
          <w:bCs/>
        </w:rPr>
      </w:pPr>
      <w:r w:rsidRPr="005B25A1">
        <w:rPr>
          <w:b/>
          <w:bCs/>
        </w:rPr>
        <w:t>Plenary Discussion:</w:t>
      </w:r>
    </w:p>
    <w:p w14:paraId="323D6377"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81DA59E"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7F6DA67" w14:textId="77777777" w:rsidR="00E00DA6" w:rsidRDefault="007615D6" w:rsidP="000A3FBD">
      <w:pPr>
        <w:pStyle w:val="NormTop"/>
      </w:pPr>
      <w:r>
        <w:rPr>
          <w:color w:val="0000FF"/>
        </w:rPr>
        <w:t>SP-230897</w:t>
      </w:r>
      <w:r w:rsidRPr="00D53282">
        <w:t xml:space="preserve"> </w:t>
      </w:r>
      <w:r>
        <w:t>(CR PACK) Rel-17 CR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CR0024.</w:t>
      </w:r>
    </w:p>
    <w:p w14:paraId="3425805A" w14:textId="77777777" w:rsidR="007615D6" w:rsidRPr="005B25A1" w:rsidRDefault="007615D6" w:rsidP="007615D6">
      <w:pPr>
        <w:keepNext/>
        <w:keepLines/>
        <w:rPr>
          <w:b/>
          <w:bCs/>
        </w:rPr>
      </w:pPr>
      <w:r w:rsidRPr="005B25A1">
        <w:rPr>
          <w:b/>
          <w:bCs/>
        </w:rPr>
        <w:t>Plenary Discussion:</w:t>
      </w:r>
    </w:p>
    <w:p w14:paraId="246792FD"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7EBFA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2DF81AE" w14:textId="77777777" w:rsidR="00E00DA6" w:rsidRDefault="007615D6" w:rsidP="000A3FBD">
      <w:pPr>
        <w:pStyle w:val="NormTop"/>
      </w:pPr>
      <w:r>
        <w:rPr>
          <w:color w:val="0000FF"/>
        </w:rPr>
        <w:t>SP-230888</w:t>
      </w:r>
      <w:r w:rsidRPr="00D53282">
        <w:t xml:space="preserve"> </w:t>
      </w:r>
      <w:r>
        <w:t>(CR PACK) Rel-17 CRs on Security Assurance Specification for 5G (eSCAS_5G) (Source: SA WG3)</w:t>
      </w:r>
      <w:r>
        <w:br/>
      </w:r>
      <w:r w:rsidRPr="00D53282">
        <w:rPr>
          <w:b/>
        </w:rPr>
        <w:t>Document for:</w:t>
      </w:r>
      <w:r w:rsidRPr="00D53282">
        <w:t xml:space="preserve"> </w:t>
      </w:r>
      <w:r>
        <w:t>Approval</w:t>
      </w:r>
      <w:r>
        <w:br/>
      </w:r>
      <w:r w:rsidRPr="00D53282">
        <w:rPr>
          <w:b/>
        </w:rPr>
        <w:t>Abstract:</w:t>
      </w:r>
      <w:r w:rsidRPr="00D53282">
        <w:t xml:space="preserve"> </w:t>
      </w:r>
      <w:r>
        <w:br/>
        <w:t>33.117 CR0121; 33.117 CR0122; 33.117 CR0123; 33.117 CR0126; 33.117 CR0127.</w:t>
      </w:r>
    </w:p>
    <w:p w14:paraId="437EB2AC" w14:textId="77777777" w:rsidR="007615D6" w:rsidRPr="005B25A1" w:rsidRDefault="007615D6" w:rsidP="007615D6">
      <w:pPr>
        <w:keepNext/>
        <w:keepLines/>
        <w:rPr>
          <w:b/>
          <w:bCs/>
        </w:rPr>
      </w:pPr>
      <w:r w:rsidRPr="005B25A1">
        <w:rPr>
          <w:b/>
          <w:bCs/>
        </w:rPr>
        <w:t>Plenary Discussion:</w:t>
      </w:r>
    </w:p>
    <w:p w14:paraId="7D8BA8BB"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1D5152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53696AA" w14:textId="33EDD7B8" w:rsidR="00E00DA6" w:rsidRDefault="007615D6" w:rsidP="000A3FBD">
      <w:pPr>
        <w:pStyle w:val="NormTop"/>
      </w:pPr>
      <w:r>
        <w:rPr>
          <w:color w:val="0000FF"/>
        </w:rPr>
        <w:t>SP-230877</w:t>
      </w:r>
      <w:r w:rsidRPr="00D53282">
        <w:t xml:space="preserve"> </w:t>
      </w:r>
      <w:r>
        <w:t>(CR PACK) Rel-17</w:t>
      </w:r>
      <w:r w:rsidR="003332A5">
        <w:t xml:space="preserve"> CRs </w:t>
      </w:r>
      <w:r>
        <w:t>on Multicast-broadcast services in 5G (Source: SA WG3)</w:t>
      </w:r>
      <w:r>
        <w:br/>
      </w:r>
      <w:r w:rsidRPr="00D53282">
        <w:rPr>
          <w:b/>
        </w:rPr>
        <w:t>Document for:</w:t>
      </w:r>
      <w:r w:rsidRPr="00D53282">
        <w:t xml:space="preserve"> </w:t>
      </w:r>
      <w:r>
        <w:t>Approval</w:t>
      </w:r>
      <w:r>
        <w:br/>
      </w:r>
      <w:r w:rsidRPr="00D53282">
        <w:rPr>
          <w:b/>
        </w:rPr>
        <w:t>Abstract:</w:t>
      </w:r>
      <w:r w:rsidRPr="00D53282">
        <w:t xml:space="preserve"> </w:t>
      </w:r>
      <w:r>
        <w:br/>
        <w:t>33.501 CR1750R1; 33.501 CR1751R1.</w:t>
      </w:r>
    </w:p>
    <w:p w14:paraId="2A3EE30F" w14:textId="77777777" w:rsidR="007615D6" w:rsidRPr="005B25A1" w:rsidRDefault="007615D6" w:rsidP="007615D6">
      <w:pPr>
        <w:keepNext/>
        <w:keepLines/>
        <w:rPr>
          <w:b/>
          <w:bCs/>
        </w:rPr>
      </w:pPr>
      <w:r w:rsidRPr="005B25A1">
        <w:rPr>
          <w:b/>
          <w:bCs/>
        </w:rPr>
        <w:t>Plenary Discussion:</w:t>
      </w:r>
    </w:p>
    <w:p w14:paraId="169A5A4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A873F06"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AB6DAD6" w14:textId="77777777" w:rsidR="00E00DA6" w:rsidRDefault="007615D6" w:rsidP="000A3FBD">
      <w:pPr>
        <w:pStyle w:val="NormTop"/>
      </w:pPr>
      <w:r>
        <w:rPr>
          <w:color w:val="0000FF"/>
        </w:rPr>
        <w:lastRenderedPageBreak/>
        <w:t>SP-230904</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CR0039; 33.514 CR0009; 33.926 CR0077; 33.117 CR0125; 33.512 CR0040R1; 33.512 CR0041R1; 33.512 CR0042R1; 33.511 CR0049R1; 33.512 CR0038R1; 33.511 CR0046R1.</w:t>
      </w:r>
    </w:p>
    <w:p w14:paraId="43F60096" w14:textId="77777777" w:rsidR="007615D6" w:rsidRPr="005B25A1" w:rsidRDefault="007615D6" w:rsidP="007615D6">
      <w:pPr>
        <w:keepNext/>
        <w:keepLines/>
        <w:rPr>
          <w:b/>
          <w:bCs/>
        </w:rPr>
      </w:pPr>
      <w:r w:rsidRPr="005B25A1">
        <w:rPr>
          <w:b/>
          <w:bCs/>
        </w:rPr>
        <w:t>Plenary Discussion:</w:t>
      </w:r>
    </w:p>
    <w:p w14:paraId="7189971A"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676BD0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289F90A" w14:textId="77777777" w:rsidR="00E00DA6" w:rsidRDefault="007615D6" w:rsidP="000A3FBD">
      <w:pPr>
        <w:pStyle w:val="NormTop"/>
      </w:pPr>
      <w:r>
        <w:rPr>
          <w:color w:val="0000FF"/>
        </w:rPr>
        <w:t>SP-230881</w:t>
      </w:r>
      <w:r w:rsidRPr="00D53282">
        <w:t xml:space="preserve"> </w:t>
      </w:r>
      <w:r>
        <w:t>(CR PACK) Rel-17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br/>
        <w:t>33.535 CR0160; 33.535 CR0161; 33.535 CR0162; 33.535 CR0163; 33.535 CR0167R1; 33.535 CR0168R1.</w:t>
      </w:r>
    </w:p>
    <w:p w14:paraId="1223D48B" w14:textId="77777777" w:rsidR="007615D6" w:rsidRPr="005B25A1" w:rsidRDefault="007615D6" w:rsidP="007615D6">
      <w:pPr>
        <w:keepNext/>
        <w:keepLines/>
        <w:rPr>
          <w:b/>
          <w:bCs/>
        </w:rPr>
      </w:pPr>
      <w:r w:rsidRPr="005B25A1">
        <w:rPr>
          <w:b/>
          <w:bCs/>
        </w:rPr>
        <w:t>Plenary Discussion:</w:t>
      </w:r>
    </w:p>
    <w:p w14:paraId="543F7842"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1F5625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F0F2C64" w14:textId="77777777" w:rsidR="00E00DA6" w:rsidRDefault="007615D6" w:rsidP="000A3FBD">
      <w:pPr>
        <w:pStyle w:val="NormTop"/>
      </w:pPr>
      <w:r>
        <w:rPr>
          <w:color w:val="0000FF"/>
        </w:rPr>
        <w:t>SP-230826</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CR0544; 33.108 CR0431R1; 33.127 CR0217R1; 33.128 CR0551R1; 33.128 CR0558R1.</w:t>
      </w:r>
    </w:p>
    <w:p w14:paraId="5426B35F" w14:textId="77777777" w:rsidR="007615D6" w:rsidRPr="005B25A1" w:rsidRDefault="007615D6" w:rsidP="007615D6">
      <w:pPr>
        <w:keepNext/>
        <w:keepLines/>
        <w:rPr>
          <w:b/>
          <w:bCs/>
        </w:rPr>
      </w:pPr>
      <w:r w:rsidRPr="005B25A1">
        <w:rPr>
          <w:b/>
          <w:bCs/>
        </w:rPr>
        <w:t>Plenary Discussion:</w:t>
      </w:r>
    </w:p>
    <w:p w14:paraId="5DCA0F0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BAE4EB7"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10D2B41" w14:textId="77777777" w:rsidR="00E00DA6" w:rsidRDefault="007615D6" w:rsidP="000A3FBD">
      <w:pPr>
        <w:pStyle w:val="NormTop"/>
      </w:pPr>
      <w:r>
        <w:rPr>
          <w:color w:val="0000FF"/>
        </w:rPr>
        <w:t>SP-230915</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rsidRPr="00D53282">
        <w:t xml:space="preserve"> </w:t>
      </w:r>
      <w:r>
        <w:br/>
        <w:t>26.502 CR0024R1; 26.502 CR0025R2.</w:t>
      </w:r>
    </w:p>
    <w:p w14:paraId="31412BE3" w14:textId="77777777" w:rsidR="007615D6" w:rsidRPr="005B25A1" w:rsidRDefault="007615D6" w:rsidP="007615D6">
      <w:pPr>
        <w:keepNext/>
        <w:keepLines/>
        <w:rPr>
          <w:b/>
          <w:bCs/>
        </w:rPr>
      </w:pPr>
      <w:r w:rsidRPr="005B25A1">
        <w:rPr>
          <w:b/>
          <w:bCs/>
        </w:rPr>
        <w:t>Plenary Discussion:</w:t>
      </w:r>
    </w:p>
    <w:p w14:paraId="590E828B"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CB2F3F4"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F91BF47" w14:textId="77777777" w:rsidR="00E00DA6" w:rsidRDefault="007615D6" w:rsidP="000A3FBD">
      <w:pPr>
        <w:pStyle w:val="NormTop"/>
      </w:pPr>
      <w:r>
        <w:rPr>
          <w:color w:val="0000FF"/>
        </w:rPr>
        <w:t>SP-230918</w:t>
      </w:r>
      <w:r w:rsidRPr="00D53282">
        <w:t xml:space="preserve"> </w:t>
      </w:r>
      <w:r>
        <w:t>(CR PACK) CR Pack on 5GMS_EDGE_3 (Source: SA WG4)</w:t>
      </w:r>
      <w:r>
        <w:br/>
      </w:r>
      <w:r w:rsidRPr="00D53282">
        <w:rPr>
          <w:b/>
        </w:rPr>
        <w:t>Document for:</w:t>
      </w:r>
      <w:r w:rsidRPr="00D53282">
        <w:t xml:space="preserve"> </w:t>
      </w:r>
      <w:r>
        <w:t>Approval</w:t>
      </w:r>
      <w:r>
        <w:br/>
      </w:r>
      <w:r w:rsidRPr="00D53282">
        <w:rPr>
          <w:b/>
        </w:rPr>
        <w:t>Abstract:</w:t>
      </w:r>
      <w:r w:rsidRPr="00D53282">
        <w:t xml:space="preserve"> </w:t>
      </w:r>
      <w:r>
        <w:br/>
        <w:t>26.512 CR0039R5.</w:t>
      </w:r>
    </w:p>
    <w:p w14:paraId="5563D05F" w14:textId="77777777" w:rsidR="007615D6" w:rsidRPr="005B25A1" w:rsidRDefault="007615D6" w:rsidP="007615D6">
      <w:pPr>
        <w:keepNext/>
        <w:keepLines/>
        <w:rPr>
          <w:b/>
          <w:bCs/>
        </w:rPr>
      </w:pPr>
      <w:r w:rsidRPr="005B25A1">
        <w:rPr>
          <w:b/>
          <w:bCs/>
        </w:rPr>
        <w:t>Plenary Discussion:</w:t>
      </w:r>
    </w:p>
    <w:p w14:paraId="0A156D01" w14:textId="77777777" w:rsidR="008E7568" w:rsidRPr="00CD19B3" w:rsidRDefault="008E7568" w:rsidP="008E7568">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303839F" w14:textId="77777777" w:rsidR="008E7568" w:rsidRPr="00EB0339" w:rsidRDefault="008E7568" w:rsidP="008E7568">
      <w:r w:rsidRPr="005B25A1">
        <w:rPr>
          <w:b/>
          <w:bCs/>
        </w:rPr>
        <w:t>Status:</w:t>
      </w:r>
      <w:r>
        <w:t xml:space="preserve"> </w:t>
      </w:r>
      <w:r>
        <w:rPr>
          <w:color w:val="FF0000"/>
          <w:lang w:eastAsia="en-US"/>
        </w:rPr>
        <w:t>A</w:t>
      </w:r>
      <w:r w:rsidRPr="00C3284B">
        <w:rPr>
          <w:color w:val="FF0000"/>
          <w:lang w:eastAsia="en-US"/>
        </w:rPr>
        <w:t>pproved</w:t>
      </w:r>
      <w:r>
        <w:t>.</w:t>
      </w:r>
    </w:p>
    <w:p w14:paraId="7A7532C3" w14:textId="77777777" w:rsidR="00E00DA6" w:rsidRDefault="007615D6" w:rsidP="000A3FBD">
      <w:pPr>
        <w:pStyle w:val="NormTop"/>
      </w:pPr>
      <w:r>
        <w:rPr>
          <w:color w:val="0000FF"/>
        </w:rPr>
        <w:t>SP-230953</w:t>
      </w:r>
      <w:r w:rsidRPr="00D53282">
        <w:t xml:space="preserve"> </w:t>
      </w:r>
      <w:r>
        <w:t>(CR PACK) Rel-17 CRs on Enhancement 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br/>
        <w:t>28.541 CR0943; 28.541 CR0944; 28.541 CR0952; 28.531 CR0190; 28.541 CR0951R1; 28.531 CR0189R1.</w:t>
      </w:r>
    </w:p>
    <w:p w14:paraId="7D2951E1" w14:textId="77777777" w:rsidR="007615D6" w:rsidRPr="005B25A1" w:rsidRDefault="007615D6" w:rsidP="007615D6">
      <w:pPr>
        <w:keepNext/>
        <w:keepLines/>
        <w:rPr>
          <w:b/>
          <w:bCs/>
        </w:rPr>
      </w:pPr>
      <w:r w:rsidRPr="005B25A1">
        <w:rPr>
          <w:b/>
          <w:bCs/>
        </w:rPr>
        <w:t>Plenary Discussion:</w:t>
      </w:r>
    </w:p>
    <w:p w14:paraId="184588D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EA09373"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CB9B809" w14:textId="3B9FA10E" w:rsidR="00E00DA6" w:rsidRDefault="007615D6" w:rsidP="000A3FBD">
      <w:pPr>
        <w:pStyle w:val="NormTop"/>
      </w:pPr>
      <w:r>
        <w:rPr>
          <w:color w:val="0000FF"/>
        </w:rPr>
        <w:lastRenderedPageBreak/>
        <w:t>SP-230944</w:t>
      </w:r>
      <w:r w:rsidRPr="00D53282">
        <w:t xml:space="preserve"> </w:t>
      </w:r>
      <w:r>
        <w:t>(CR PACK) Rel-17</w:t>
      </w:r>
      <w:r w:rsidR="003332A5">
        <w:t xml:space="preserve"> CRs </w:t>
      </w:r>
      <w:r>
        <w:t>on TEI batch1 (Source: SA WG5)</w:t>
      </w:r>
      <w:r>
        <w:br/>
      </w:r>
      <w:r w:rsidRPr="00D53282">
        <w:rPr>
          <w:b/>
        </w:rPr>
        <w:t>Document for:</w:t>
      </w:r>
      <w:r w:rsidRPr="00D53282">
        <w:t xml:space="preserve"> </w:t>
      </w:r>
      <w:r>
        <w:t>Approval</w:t>
      </w:r>
      <w:r>
        <w:br/>
      </w:r>
      <w:r w:rsidRPr="00D53282">
        <w:rPr>
          <w:b/>
        </w:rPr>
        <w:t>Abstract:</w:t>
      </w:r>
      <w:r w:rsidRPr="00D53282">
        <w:t xml:space="preserve"> </w:t>
      </w:r>
      <w:r>
        <w:br/>
        <w:t>28.623 CR0252; 28.541 CR0932; 28.532 CR0265; 28.202 CR0003; 28.310 CR0031R1; 28.310 CR0032R1; 28.531 CR0198; 28.531 CR0199; 28.541 CR0980; 28.541 CR0981; 28.623 CR0265; 28.623 CR0266; 28.201 CR0009R1; 28.202 CR0004R1; 28.554 CR0128R1; 28.536 CR0059R1; 28.536 CR0058R1; 28.622 CR0243R4; 28.622 CR0244R4; 28.623 CR0242R4; 28.623 CR0243R4.</w:t>
      </w:r>
    </w:p>
    <w:p w14:paraId="6BD5FA79" w14:textId="77777777" w:rsidR="007615D6" w:rsidRPr="005B25A1" w:rsidRDefault="007615D6" w:rsidP="007615D6">
      <w:pPr>
        <w:keepNext/>
        <w:keepLines/>
        <w:rPr>
          <w:b/>
          <w:bCs/>
        </w:rPr>
      </w:pPr>
      <w:r w:rsidRPr="005B25A1">
        <w:rPr>
          <w:b/>
          <w:bCs/>
        </w:rPr>
        <w:t>Plenary Discussion:</w:t>
      </w:r>
    </w:p>
    <w:p w14:paraId="314584B6"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300FD1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5EFC622" w14:textId="6E1EE6E6" w:rsidR="00E00DA6" w:rsidRDefault="007615D6" w:rsidP="000A3FBD">
      <w:pPr>
        <w:pStyle w:val="NormTop"/>
      </w:pPr>
      <w:r>
        <w:rPr>
          <w:color w:val="0000FF"/>
        </w:rPr>
        <w:t>SP-230945</w:t>
      </w:r>
      <w:r w:rsidRPr="00D53282">
        <w:t xml:space="preserve"> </w:t>
      </w:r>
      <w:r>
        <w:t>(CR PACK) Rel-17</w:t>
      </w:r>
      <w:r w:rsidR="003332A5">
        <w:t xml:space="preserve"> CRs </w:t>
      </w:r>
      <w:r>
        <w:t>on TEI batch2 (Source: SA WG5)</w:t>
      </w:r>
      <w:r>
        <w:br/>
      </w:r>
      <w:r w:rsidRPr="00D53282">
        <w:rPr>
          <w:b/>
        </w:rPr>
        <w:t>Document for:</w:t>
      </w:r>
      <w:r w:rsidRPr="00D53282">
        <w:t xml:space="preserve"> </w:t>
      </w:r>
      <w:r>
        <w:t>Approval</w:t>
      </w:r>
      <w:r>
        <w:br/>
      </w:r>
      <w:r w:rsidRPr="00D53282">
        <w:rPr>
          <w:b/>
        </w:rPr>
        <w:t>Abstract:</w:t>
      </w:r>
      <w:r w:rsidRPr="00D53282">
        <w:t xml:space="preserve"> </w:t>
      </w:r>
      <w:r>
        <w:br/>
        <w:t>32.160 CR0041; 32.160 CR0042; 32.256 CR0012; 32.256 CR0013; 32.291 CR0481; 32.291 CR0482; 32.298 CR0946; 32.298 CR0947; 32.298 CR0948; 32.298 CR0949; 32.291 CR0491R1; 32.291 CR0492R1; 32.298 CR0952R1; 32.298 CR0953R1; 32.255 CR0426R1; 32.255 CR0427R1; 32.291 CR0489R1; 32.291 CR0490R1; 32.254 CR0030R1; 32.254 CR0031R1; 32.291 CR0483R1; 32.291 CR0484R1; 32.255 CR0435R1; 32.255 CR0436R1; 32.156 CR0073R1; 32.156 CR0059R1.</w:t>
      </w:r>
    </w:p>
    <w:p w14:paraId="1A90E0A5" w14:textId="77777777" w:rsidR="007615D6" w:rsidRPr="005B25A1" w:rsidRDefault="007615D6" w:rsidP="007615D6">
      <w:pPr>
        <w:keepNext/>
        <w:keepLines/>
        <w:rPr>
          <w:b/>
          <w:bCs/>
        </w:rPr>
      </w:pPr>
      <w:r w:rsidRPr="005B25A1">
        <w:rPr>
          <w:b/>
          <w:bCs/>
        </w:rPr>
        <w:t>Plenary Discussion:</w:t>
      </w:r>
    </w:p>
    <w:p w14:paraId="67FAB71E"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84FF096"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254C5C6" w14:textId="77777777" w:rsidR="00E00DA6" w:rsidRDefault="007615D6" w:rsidP="000A3FBD">
      <w:pPr>
        <w:pStyle w:val="NormTop"/>
      </w:pPr>
      <w:r>
        <w:rPr>
          <w:color w:val="0000FF"/>
        </w:rPr>
        <w:t>SP-230962</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CR0096; 28.312 CR0097; 28.312 CR0106R1; 28.312 CR0114; 28.312 CR0116; 28.312 CR0069R1; 28.312 CR0115; 28.312 CR0070R1; 28.312 CR0092R1; 28.312 CR0093R1; 28.312 CR0094R1; 28.312 CR0095R2; 28.312 CR0098R1; 28.312 CR0099R1; 28.312 CR0103R1.</w:t>
      </w:r>
    </w:p>
    <w:p w14:paraId="79341A10" w14:textId="77777777" w:rsidR="007615D6" w:rsidRPr="005B25A1" w:rsidRDefault="007615D6" w:rsidP="007615D6">
      <w:pPr>
        <w:keepNext/>
        <w:keepLines/>
        <w:rPr>
          <w:b/>
          <w:bCs/>
        </w:rPr>
      </w:pPr>
      <w:r w:rsidRPr="005B25A1">
        <w:rPr>
          <w:b/>
          <w:bCs/>
        </w:rPr>
        <w:t>Plenary Discussion:</w:t>
      </w:r>
    </w:p>
    <w:p w14:paraId="4DCD798B"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EBC952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777E1E1C" w14:textId="673F73EE" w:rsidR="00E00DA6" w:rsidRDefault="007615D6" w:rsidP="000A3FBD">
      <w:pPr>
        <w:pStyle w:val="NormTop"/>
      </w:pPr>
      <w:r>
        <w:rPr>
          <w:color w:val="0000FF"/>
        </w:rPr>
        <w:t>SP-230951</w:t>
      </w:r>
      <w:r w:rsidRPr="00D53282">
        <w:t xml:space="preserve"> </w:t>
      </w:r>
      <w:r>
        <w:t>(CR PACK) Rel-17</w:t>
      </w:r>
      <w:r w:rsidR="003332A5">
        <w:t xml:space="preserve"> CRs </w:t>
      </w:r>
      <w:r>
        <w:t>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32.257 CR0007R2; 32.291 CR0468R2; 32.291 CR0469R2; 32.298 CR0931R2; 32.298 CR0932R2.</w:t>
      </w:r>
    </w:p>
    <w:p w14:paraId="3C56008C" w14:textId="77777777" w:rsidR="007615D6" w:rsidRPr="005B25A1" w:rsidRDefault="007615D6" w:rsidP="007615D6">
      <w:pPr>
        <w:keepNext/>
        <w:keepLines/>
        <w:rPr>
          <w:b/>
          <w:bCs/>
        </w:rPr>
      </w:pPr>
      <w:r w:rsidRPr="005B25A1">
        <w:rPr>
          <w:b/>
          <w:bCs/>
        </w:rPr>
        <w:t>Plenary Discussion:</w:t>
      </w:r>
    </w:p>
    <w:p w14:paraId="03B3A45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DB51C10"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3817EE3" w14:textId="6595744E" w:rsidR="00E00DA6" w:rsidRDefault="007615D6" w:rsidP="000A3FBD">
      <w:pPr>
        <w:pStyle w:val="NormTop"/>
      </w:pPr>
      <w:r>
        <w:rPr>
          <w:color w:val="0000FF"/>
        </w:rPr>
        <w:t>SP-230949</w:t>
      </w:r>
      <w:r w:rsidRPr="00D53282">
        <w:t xml:space="preserve"> </w:t>
      </w:r>
      <w:r>
        <w:t>(CR PACK) Rel-17</w:t>
      </w:r>
      <w:r w:rsidR="003332A5">
        <w:t xml:space="preserve"> CRs </w:t>
      </w:r>
      <w:r>
        <w:t>on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CR0039; 28.538 CR0040; 28.541 CR0998; 28.541 CR0999.</w:t>
      </w:r>
    </w:p>
    <w:p w14:paraId="09ED9DF0" w14:textId="77777777" w:rsidR="007615D6" w:rsidRPr="005B25A1" w:rsidRDefault="007615D6" w:rsidP="007615D6">
      <w:pPr>
        <w:keepNext/>
        <w:keepLines/>
        <w:rPr>
          <w:b/>
          <w:bCs/>
        </w:rPr>
      </w:pPr>
      <w:r w:rsidRPr="005B25A1">
        <w:rPr>
          <w:b/>
          <w:bCs/>
        </w:rPr>
        <w:t>Plenary Discussion:</w:t>
      </w:r>
    </w:p>
    <w:p w14:paraId="480265F5"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F0E412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C21BFE4" w14:textId="40A0360A" w:rsidR="00E00DA6" w:rsidRDefault="007615D6" w:rsidP="000A3FBD">
      <w:pPr>
        <w:pStyle w:val="NormTop"/>
      </w:pPr>
      <w:r>
        <w:rPr>
          <w:color w:val="0000FF"/>
        </w:rPr>
        <w:lastRenderedPageBreak/>
        <w:t>SP-230936</w:t>
      </w:r>
      <w:r w:rsidRPr="00D53282">
        <w:t xml:space="preserve"> </w:t>
      </w:r>
      <w:r>
        <w:t>(CR PACK) Rel-17</w:t>
      </w:r>
      <w:r w:rsidR="003332A5">
        <w:t xml:space="preserve"> CRs </w:t>
      </w:r>
      <w:r>
        <w:t>on Charging Aspects of 5G LAN VN Group (Source: SA WG5)</w:t>
      </w:r>
      <w:r>
        <w:br/>
      </w:r>
      <w:r w:rsidRPr="00D53282">
        <w:rPr>
          <w:b/>
        </w:rPr>
        <w:t>Document for:</w:t>
      </w:r>
      <w:r w:rsidRPr="00D53282">
        <w:t xml:space="preserve"> </w:t>
      </w:r>
      <w:r>
        <w:t>Approval</w:t>
      </w:r>
      <w:r>
        <w:br/>
      </w:r>
      <w:r w:rsidRPr="00D53282">
        <w:rPr>
          <w:b/>
        </w:rPr>
        <w:t>Abstract:</w:t>
      </w:r>
      <w:r w:rsidRPr="00D53282">
        <w:t xml:space="preserve"> </w:t>
      </w:r>
      <w:r>
        <w:br/>
        <w:t>32.291 CR0494R1; 32.291 CR0495R1.</w:t>
      </w:r>
    </w:p>
    <w:p w14:paraId="25CB5204" w14:textId="77777777" w:rsidR="007615D6" w:rsidRPr="005B25A1" w:rsidRDefault="007615D6" w:rsidP="007615D6">
      <w:pPr>
        <w:keepNext/>
        <w:keepLines/>
        <w:rPr>
          <w:b/>
          <w:bCs/>
        </w:rPr>
      </w:pPr>
      <w:r w:rsidRPr="005B25A1">
        <w:rPr>
          <w:b/>
          <w:bCs/>
        </w:rPr>
        <w:t>Plenary Discussion:</w:t>
      </w:r>
    </w:p>
    <w:p w14:paraId="1FD8878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D50B0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EE4F57" w14:textId="60FA05B4" w:rsidR="00E00DA6" w:rsidRDefault="007615D6" w:rsidP="000A3FBD">
      <w:pPr>
        <w:pStyle w:val="NormTop"/>
      </w:pPr>
      <w:r>
        <w:rPr>
          <w:color w:val="0000FF"/>
        </w:rPr>
        <w:t>SP-230965</w:t>
      </w:r>
      <w:r w:rsidRPr="00D53282">
        <w:t xml:space="preserve"> </w:t>
      </w:r>
      <w:r>
        <w:t>(CR PACK) Rel-17</w:t>
      </w:r>
      <w:r w:rsidR="003332A5">
        <w:t xml:space="preserve"> CRs </w:t>
      </w:r>
      <w:r>
        <w:t>on Management Aspects of 5G Network Sharing (Source: SA WG5)</w:t>
      </w:r>
      <w:r>
        <w:br/>
      </w:r>
      <w:r w:rsidRPr="00D53282">
        <w:rPr>
          <w:b/>
        </w:rPr>
        <w:t>Document for:</w:t>
      </w:r>
      <w:r w:rsidRPr="00D53282">
        <w:t xml:space="preserve"> </w:t>
      </w:r>
      <w:r>
        <w:t>Approval</w:t>
      </w:r>
      <w:r>
        <w:br/>
      </w:r>
      <w:r w:rsidRPr="00D53282">
        <w:rPr>
          <w:b/>
        </w:rPr>
        <w:t>Abstract:</w:t>
      </w:r>
      <w:r w:rsidRPr="00D53282">
        <w:t xml:space="preserve"> </w:t>
      </w:r>
      <w:r>
        <w:br/>
        <w:t>28.541 CR0985; 28.541 CR0986.</w:t>
      </w:r>
    </w:p>
    <w:p w14:paraId="29669CAA" w14:textId="77777777" w:rsidR="007615D6" w:rsidRPr="005B25A1" w:rsidRDefault="007615D6" w:rsidP="007615D6">
      <w:pPr>
        <w:keepNext/>
        <w:keepLines/>
        <w:rPr>
          <w:b/>
          <w:bCs/>
        </w:rPr>
      </w:pPr>
      <w:r w:rsidRPr="005B25A1">
        <w:rPr>
          <w:b/>
          <w:bCs/>
        </w:rPr>
        <w:t>Plenary Discussion:</w:t>
      </w:r>
    </w:p>
    <w:p w14:paraId="18141CF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A76C3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46B3CA8" w14:textId="77777777" w:rsidR="00E00DA6" w:rsidRDefault="007615D6" w:rsidP="000A3FBD">
      <w:pPr>
        <w:pStyle w:val="NormTop"/>
      </w:pPr>
      <w:r>
        <w:rPr>
          <w:color w:val="0000FF"/>
        </w:rPr>
        <w:t>SP-230997</w:t>
      </w:r>
      <w:r w:rsidRPr="00D53282">
        <w:t xml:space="preserve"> </w:t>
      </w:r>
      <w:r>
        <w:t>(CR PACK) Rel-17 CRs to TS23379 for enh3MCPTT (Source: SA WG6)</w:t>
      </w:r>
      <w:r>
        <w:br/>
      </w:r>
      <w:r w:rsidRPr="00D53282">
        <w:rPr>
          <w:b/>
        </w:rPr>
        <w:t>Document for:</w:t>
      </w:r>
      <w:r w:rsidRPr="00D53282">
        <w:t xml:space="preserve"> </w:t>
      </w:r>
      <w:r>
        <w:t>Approval</w:t>
      </w:r>
      <w:r>
        <w:br/>
      </w:r>
      <w:r w:rsidRPr="00D53282">
        <w:rPr>
          <w:b/>
        </w:rPr>
        <w:t>Abstract:</w:t>
      </w:r>
      <w:r w:rsidRPr="00D53282">
        <w:t xml:space="preserve"> </w:t>
      </w:r>
      <w:r>
        <w:br/>
        <w:t>23.379 CR0362R2; 23.379 CR0363R2.</w:t>
      </w:r>
    </w:p>
    <w:p w14:paraId="1102D366" w14:textId="77777777" w:rsidR="007615D6" w:rsidRPr="005B25A1" w:rsidRDefault="007615D6" w:rsidP="007615D6">
      <w:pPr>
        <w:keepNext/>
        <w:keepLines/>
        <w:rPr>
          <w:b/>
          <w:bCs/>
        </w:rPr>
      </w:pPr>
      <w:r w:rsidRPr="005B25A1">
        <w:rPr>
          <w:b/>
          <w:bCs/>
        </w:rPr>
        <w:t>Plenary Discussion:</w:t>
      </w:r>
    </w:p>
    <w:p w14:paraId="6FEF874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326381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DCC360" w14:textId="77777777" w:rsidR="00E00DA6" w:rsidRDefault="007615D6" w:rsidP="000A3FBD">
      <w:pPr>
        <w:pStyle w:val="NormTop"/>
      </w:pPr>
      <w:r>
        <w:rPr>
          <w:color w:val="0000FF"/>
        </w:rPr>
        <w:t>SP-230993</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CR0426; 23.558 CR0427.</w:t>
      </w:r>
    </w:p>
    <w:p w14:paraId="0840136B" w14:textId="77777777" w:rsidR="007615D6" w:rsidRPr="005B25A1" w:rsidRDefault="007615D6" w:rsidP="007615D6">
      <w:pPr>
        <w:keepNext/>
        <w:keepLines/>
        <w:rPr>
          <w:b/>
          <w:bCs/>
        </w:rPr>
      </w:pPr>
      <w:r w:rsidRPr="005B25A1">
        <w:rPr>
          <w:b/>
          <w:bCs/>
        </w:rPr>
        <w:t>Plenary Discussion:</w:t>
      </w:r>
    </w:p>
    <w:p w14:paraId="7C4391B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73A09D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46FAAA1" w14:textId="77777777" w:rsidR="00E604CC" w:rsidRDefault="00E604CC" w:rsidP="00BB3F37"/>
    <w:p w14:paraId="4AF18DCC" w14:textId="77777777" w:rsidR="007615D6" w:rsidRDefault="007615D6" w:rsidP="007615D6">
      <w:pPr>
        <w:pStyle w:val="Heading1"/>
      </w:pPr>
      <w:bookmarkStart w:id="110" w:name="_Toc145733841"/>
      <w:r>
        <w:t>18</w:t>
      </w:r>
      <w:r>
        <w:tab/>
        <w:t>Rel-18 CRs</w:t>
      </w:r>
      <w:bookmarkEnd w:id="110"/>
    </w:p>
    <w:p w14:paraId="2FD9A480" w14:textId="77777777" w:rsidR="007615D6" w:rsidRDefault="007615D6" w:rsidP="0010433C">
      <w:pPr>
        <w:pStyle w:val="Heading2"/>
      </w:pPr>
      <w:bookmarkStart w:id="111" w:name="_Toc145733842"/>
      <w:r>
        <w:t>18.1</w:t>
      </w:r>
      <w:r>
        <w:tab/>
        <w:t>SA WG1 Rel-18 CRs</w:t>
      </w:r>
      <w:bookmarkEnd w:id="111"/>
    </w:p>
    <w:p w14:paraId="4B8890BA" w14:textId="77777777" w:rsidR="00E604CC" w:rsidRDefault="00000000" w:rsidP="00BB3F37">
      <w:r>
        <w:t>There were no contributions to this agenda item.</w:t>
      </w:r>
    </w:p>
    <w:p w14:paraId="5124FB52" w14:textId="77777777" w:rsidR="00E604CC" w:rsidRDefault="00E604CC" w:rsidP="00BB3F37"/>
    <w:p w14:paraId="12CA6B22" w14:textId="77777777" w:rsidR="007615D6" w:rsidRDefault="007615D6" w:rsidP="0010433C">
      <w:pPr>
        <w:pStyle w:val="Heading2"/>
      </w:pPr>
      <w:bookmarkStart w:id="112" w:name="_Toc145733843"/>
      <w:r>
        <w:t>18.2</w:t>
      </w:r>
      <w:r>
        <w:tab/>
        <w:t>SA WG2 Rel-18 CRs</w:t>
      </w:r>
      <w:bookmarkEnd w:id="112"/>
    </w:p>
    <w:p w14:paraId="7A7CB1DE" w14:textId="77777777" w:rsidR="00E00DA6" w:rsidRDefault="007615D6" w:rsidP="000A3FBD">
      <w:pPr>
        <w:pStyle w:val="NormTop"/>
      </w:pPr>
      <w:r>
        <w:rPr>
          <w:color w:val="0000FF"/>
        </w:rPr>
        <w:t>SP-230854</w:t>
      </w:r>
      <w:r w:rsidRPr="00D53282">
        <w:t xml:space="preserve"> </w:t>
      </w:r>
      <w:r>
        <w:t>(CR PACK) SA WG2 agreed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23.501 CR4733R2; 23.501 CR4773R3; 23.501 CR4761R2; 23.501 CR4755R3; 23.501 CR4832R3.</w:t>
      </w:r>
    </w:p>
    <w:p w14:paraId="1CC08C89" w14:textId="77777777" w:rsidR="007615D6" w:rsidRPr="005B25A1" w:rsidRDefault="007615D6" w:rsidP="007615D6">
      <w:pPr>
        <w:keepNext/>
        <w:keepLines/>
        <w:rPr>
          <w:b/>
          <w:bCs/>
        </w:rPr>
      </w:pPr>
      <w:r w:rsidRPr="005B25A1">
        <w:rPr>
          <w:b/>
          <w:bCs/>
        </w:rPr>
        <w:t>Plenary Discussion:</w:t>
      </w:r>
    </w:p>
    <w:p w14:paraId="18999B8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7F0A35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C662676" w14:textId="77777777" w:rsidR="00E00DA6" w:rsidRDefault="007615D6" w:rsidP="000A3FBD">
      <w:pPr>
        <w:pStyle w:val="NormTop"/>
      </w:pPr>
      <w:r>
        <w:rPr>
          <w:color w:val="0000FF"/>
        </w:rPr>
        <w:lastRenderedPageBreak/>
        <w:t>SP-230846</w:t>
      </w:r>
      <w:r w:rsidRPr="00D53282">
        <w:t xml:space="preserve"> </w:t>
      </w:r>
      <w:r>
        <w:t>(CR PACK) SA WG2 agreed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23.548 CR0167; 23.501 CR4819; 23.501 CR4858; 23.548 CR0181; 23.548 CR0165R1; 23.548 CR0171R1; 23.501 CR4769R1; 23.502 CR4319R1; 23.548 CR0169R1; 23.501 CR4849R1; 23.548 CR0161R2; 23.548 CR0179R2; 23.548 CR0173R2; 23.548 CR0162R2; 23.548 CR0178R2; 23.548 CR0174R2; 23.548 CR0180R2; 23.548 CR0172R2; 23.548 CR0175R2; 23.548 CR0176R2; 23.548 CR0160R3; 23.502 CR4283R3; 23.548 CR0163R3; 23.501 CR4862R3.</w:t>
      </w:r>
    </w:p>
    <w:p w14:paraId="55DE5C7A" w14:textId="77777777" w:rsidR="007615D6" w:rsidRPr="005B25A1" w:rsidRDefault="007615D6" w:rsidP="007615D6">
      <w:pPr>
        <w:keepNext/>
        <w:keepLines/>
        <w:rPr>
          <w:b/>
          <w:bCs/>
        </w:rPr>
      </w:pPr>
      <w:r w:rsidRPr="005B25A1">
        <w:rPr>
          <w:b/>
          <w:bCs/>
        </w:rPr>
        <w:t>Plenary Discussion:</w:t>
      </w:r>
    </w:p>
    <w:p w14:paraId="45B7593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5E72CB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86574C0" w14:textId="77777777" w:rsidR="00E00DA6" w:rsidRDefault="007615D6" w:rsidP="000A3FBD">
      <w:pPr>
        <w:pStyle w:val="NormTop"/>
      </w:pPr>
      <w:r>
        <w:rPr>
          <w:color w:val="0000FF"/>
        </w:rPr>
        <w:t>SP-230845</w:t>
      </w:r>
      <w:r w:rsidRPr="00D53282">
        <w:t xml:space="preserve"> </w:t>
      </w:r>
      <w:r>
        <w:t>(CR PACK) SA WG2 agreed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23.502 CR4346; 23.501 CR4791; 23.502 CR4348; 23.501 CR4864; 23.502 CR4347R1; 23.502 CR4353R1; 23.502 CR4314R1; 23.501 CR4856R1; 23.501 CR4777R2; 23.502 CR4394R2; 23.501 CR4767R3.</w:t>
      </w:r>
    </w:p>
    <w:p w14:paraId="573CB2E1" w14:textId="77777777" w:rsidR="007615D6" w:rsidRPr="005B25A1" w:rsidRDefault="007615D6" w:rsidP="007615D6">
      <w:pPr>
        <w:keepNext/>
        <w:keepLines/>
        <w:rPr>
          <w:b/>
          <w:bCs/>
        </w:rPr>
      </w:pPr>
      <w:r w:rsidRPr="005B25A1">
        <w:rPr>
          <w:b/>
          <w:bCs/>
        </w:rPr>
        <w:t>Plenary Discussion:</w:t>
      </w:r>
    </w:p>
    <w:p w14:paraId="30AB1AC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F2E59B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D262854" w14:textId="77777777" w:rsidR="00E00DA6" w:rsidRDefault="007615D6" w:rsidP="000A3FBD">
      <w:pPr>
        <w:pStyle w:val="NormTop"/>
      </w:pPr>
      <w:r>
        <w:rPr>
          <w:color w:val="0000FF"/>
        </w:rPr>
        <w:t>SP-230844</w:t>
      </w:r>
      <w:r w:rsidRPr="00D53282">
        <w:t xml:space="preserve"> </w:t>
      </w:r>
      <w:r>
        <w:t>(CR PACK) SA WG2 agreed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23.502 CR4367; 23.502 CR4251R1; 23.502 CR4312R1; 23.502 CR4373R2; 23.502 CR4292R2; 23.503 CR1083R2; 23.502 CR4361R3; 23.502 CR4441R3; 23.503 CR1152R3; 23.501 CR4696R3.</w:t>
      </w:r>
    </w:p>
    <w:p w14:paraId="6BE622B0" w14:textId="77777777" w:rsidR="007615D6" w:rsidRPr="005B25A1" w:rsidRDefault="007615D6" w:rsidP="007615D6">
      <w:pPr>
        <w:keepNext/>
        <w:keepLines/>
        <w:rPr>
          <w:b/>
          <w:bCs/>
        </w:rPr>
      </w:pPr>
      <w:r w:rsidRPr="005B25A1">
        <w:rPr>
          <w:b/>
          <w:bCs/>
        </w:rPr>
        <w:t>Plenary Discussion:</w:t>
      </w:r>
    </w:p>
    <w:p w14:paraId="2035C2F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862C2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6DA7637" w14:textId="77777777" w:rsidR="00E00DA6" w:rsidRDefault="007615D6" w:rsidP="000A3FBD">
      <w:pPr>
        <w:pStyle w:val="NormTop"/>
      </w:pPr>
      <w:r>
        <w:rPr>
          <w:color w:val="0000FF"/>
        </w:rPr>
        <w:t>SP-230843</w:t>
      </w:r>
      <w:r w:rsidRPr="00D53282">
        <w:t xml:space="preserve"> </w:t>
      </w:r>
      <w:r>
        <w:t>(CR PACK) SA WG2 agreed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CR0279R1; 23.247 CR0303R1; 23.247 CR0285R1; 23.247 CR0297R1; 23.247 CR0301R1; 23.247 CR0286R2; 23.247 CR0300R2; 23.502 CR4321R2; 23.247 CR0280R3.</w:t>
      </w:r>
    </w:p>
    <w:p w14:paraId="05F5C9B1" w14:textId="77777777" w:rsidR="007615D6" w:rsidRPr="005B25A1" w:rsidRDefault="007615D6" w:rsidP="007615D6">
      <w:pPr>
        <w:keepNext/>
        <w:keepLines/>
        <w:rPr>
          <w:b/>
          <w:bCs/>
        </w:rPr>
      </w:pPr>
      <w:r w:rsidRPr="005B25A1">
        <w:rPr>
          <w:b/>
          <w:bCs/>
        </w:rPr>
        <w:t>Plenary Discussion:</w:t>
      </w:r>
    </w:p>
    <w:p w14:paraId="3B583ED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36E945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9889145" w14:textId="77777777" w:rsidR="00E00DA6" w:rsidRDefault="007615D6" w:rsidP="000A3FBD">
      <w:pPr>
        <w:pStyle w:val="NormTop"/>
      </w:pPr>
      <w:r>
        <w:rPr>
          <w:color w:val="0000FF"/>
        </w:rPr>
        <w:t>SP-230842</w:t>
      </w:r>
      <w:r w:rsidRPr="00D53282">
        <w:t xml:space="preserve"> </w:t>
      </w:r>
      <w:r>
        <w:t>(CR PACK) SA WG2 agreed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CR4861R1; 23.503 CR1150R3.</w:t>
      </w:r>
    </w:p>
    <w:p w14:paraId="0739F8CF" w14:textId="77777777" w:rsidR="007615D6" w:rsidRPr="005B25A1" w:rsidRDefault="007615D6" w:rsidP="007615D6">
      <w:pPr>
        <w:keepNext/>
        <w:keepLines/>
        <w:rPr>
          <w:b/>
          <w:bCs/>
        </w:rPr>
      </w:pPr>
      <w:r w:rsidRPr="005B25A1">
        <w:rPr>
          <w:b/>
          <w:bCs/>
        </w:rPr>
        <w:t>Plenary Discussion:</w:t>
      </w:r>
    </w:p>
    <w:p w14:paraId="043CD0B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C1F44B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2751DB4" w14:textId="77777777" w:rsidR="00E00DA6" w:rsidRDefault="007615D6" w:rsidP="000A3FBD">
      <w:pPr>
        <w:pStyle w:val="NormTop"/>
      </w:pPr>
      <w:r>
        <w:rPr>
          <w:color w:val="0000FF"/>
        </w:rPr>
        <w:t>SP-230841</w:t>
      </w:r>
      <w:r w:rsidRPr="00D53282">
        <w:t xml:space="preserve"> </w:t>
      </w:r>
      <w:r>
        <w:t>(CR PACK) SA WG2 agreed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23.401 CR3741; 23.502 CR4446R1; 23.502 CR4246R2; 23.401 CR3745R2; 23.501 CR4854R4; 23.502 CR4393R3; 23.401 CR3743R4; 23.401 CR3744R3.</w:t>
      </w:r>
    </w:p>
    <w:p w14:paraId="1201770F" w14:textId="77777777" w:rsidR="007615D6" w:rsidRPr="005B25A1" w:rsidRDefault="007615D6" w:rsidP="007615D6">
      <w:pPr>
        <w:keepNext/>
        <w:keepLines/>
        <w:rPr>
          <w:b/>
          <w:bCs/>
        </w:rPr>
      </w:pPr>
      <w:r w:rsidRPr="005B25A1">
        <w:rPr>
          <w:b/>
          <w:bCs/>
        </w:rPr>
        <w:t>Plenary Discussion:</w:t>
      </w:r>
    </w:p>
    <w:p w14:paraId="469CB4B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4CEABB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3E1B33D" w14:textId="77777777" w:rsidR="00E00DA6" w:rsidRDefault="007615D6" w:rsidP="000A3FBD">
      <w:pPr>
        <w:pStyle w:val="NormTop"/>
      </w:pPr>
      <w:r>
        <w:rPr>
          <w:color w:val="0000FF"/>
        </w:rPr>
        <w:lastRenderedPageBreak/>
        <w:t>SP-230839</w:t>
      </w:r>
      <w:r w:rsidRPr="00D53282">
        <w:t xml:space="preserve"> </w:t>
      </w:r>
      <w:r>
        <w:t>(CR PACK) SA WG2 agreed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CR0411; 23.273 CR0431; 23.273 CR0403R1; 23.273 CR0402R1; 23.273 CR0424R1; 23.273 CR0408R1; 23.273 CR0406R2; 23.273 CR0415R2; 23.273 CR0407R2; 23.273 CR0414R2; 23.273 CR0412R2; 23.273 CR0430R3; 23.273 CR0436R3.</w:t>
      </w:r>
    </w:p>
    <w:p w14:paraId="54A5D62B" w14:textId="77777777" w:rsidR="007615D6" w:rsidRPr="005B25A1" w:rsidRDefault="007615D6" w:rsidP="007615D6">
      <w:pPr>
        <w:keepNext/>
        <w:keepLines/>
        <w:rPr>
          <w:b/>
          <w:bCs/>
        </w:rPr>
      </w:pPr>
      <w:r w:rsidRPr="005B25A1">
        <w:rPr>
          <w:b/>
          <w:bCs/>
        </w:rPr>
        <w:t>Plenary Discussion:</w:t>
      </w:r>
    </w:p>
    <w:p w14:paraId="079DC13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A0AA7A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30385DF" w14:textId="77777777" w:rsidR="00E00DA6" w:rsidRDefault="007615D6" w:rsidP="000A3FBD">
      <w:pPr>
        <w:pStyle w:val="NormTop"/>
      </w:pPr>
      <w:r>
        <w:rPr>
          <w:color w:val="0000FF"/>
        </w:rPr>
        <w:t>SP-230856</w:t>
      </w:r>
      <w:r w:rsidRPr="00D53282">
        <w:t xml:space="preserve"> </w:t>
      </w:r>
      <w:r>
        <w:t>(CR PACK) SA WG2 agreed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CR4836; 23.502 CR4366R1; 23.501 CR4727R2; 23.502 CR4286R2; 23.501 CR4887R2; 23.502 CR4365R2; 23.501 CR4859R2; 23.502 CR4397R2; 23.502 CR4423R3; 23.502 CR4422R3.</w:t>
      </w:r>
    </w:p>
    <w:p w14:paraId="79339613" w14:textId="77777777" w:rsidR="007615D6" w:rsidRPr="005B25A1" w:rsidRDefault="007615D6" w:rsidP="007615D6">
      <w:pPr>
        <w:keepNext/>
        <w:keepLines/>
        <w:rPr>
          <w:b/>
          <w:bCs/>
        </w:rPr>
      </w:pPr>
      <w:r w:rsidRPr="005B25A1">
        <w:rPr>
          <w:b/>
          <w:bCs/>
        </w:rPr>
        <w:t>Plenary Discussion:</w:t>
      </w:r>
    </w:p>
    <w:p w14:paraId="15CFC7B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F2D2A2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5D74956" w14:textId="77777777" w:rsidR="00E00DA6" w:rsidRDefault="007615D6" w:rsidP="000A3FBD">
      <w:pPr>
        <w:pStyle w:val="NormTop"/>
      </w:pPr>
      <w:r>
        <w:rPr>
          <w:color w:val="0000FF"/>
        </w:rPr>
        <w:t>SP-230849</w:t>
      </w:r>
      <w:r w:rsidRPr="00D53282">
        <w:t xml:space="preserve"> </w:t>
      </w:r>
      <w:r>
        <w:t>(CR PACK) SA WG2 agreed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CR1123R2; 23.501 CR4741R2; 23.501 CR4582R5; 23.501 CR4717R4; 23.502 CR4434R3; 23.501 CR4857R4.</w:t>
      </w:r>
    </w:p>
    <w:p w14:paraId="6F254BAB" w14:textId="77777777" w:rsidR="007615D6" w:rsidRPr="005B25A1" w:rsidRDefault="007615D6" w:rsidP="007615D6">
      <w:pPr>
        <w:keepNext/>
        <w:keepLines/>
        <w:rPr>
          <w:b/>
          <w:bCs/>
        </w:rPr>
      </w:pPr>
      <w:r w:rsidRPr="005B25A1">
        <w:rPr>
          <w:b/>
          <w:bCs/>
        </w:rPr>
        <w:t>Plenary Discussion:</w:t>
      </w:r>
    </w:p>
    <w:p w14:paraId="62B69A8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2539CD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704C7B5" w14:textId="77777777" w:rsidR="00E00DA6" w:rsidRDefault="007615D6" w:rsidP="000A3FBD">
      <w:pPr>
        <w:pStyle w:val="NormTop"/>
      </w:pPr>
      <w:r>
        <w:rPr>
          <w:color w:val="0000FF"/>
        </w:rPr>
        <w:t>SP-230840</w:t>
      </w:r>
      <w:r w:rsidRPr="00D53282">
        <w:t xml:space="preserve"> </w:t>
      </w:r>
      <w:r>
        <w:t>(CR PACK) SA WG2 agreed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CR0338; 23.304 CR0306R1; 23.304 CR0348R1; 23.304 CR0334R1; 23.304 CR0329R2; 23.304 CR0315R2; 23.304 CR0313R2; 23.304 CR0322R2.</w:t>
      </w:r>
    </w:p>
    <w:p w14:paraId="4D6E3801" w14:textId="77777777" w:rsidR="007615D6" w:rsidRPr="005B25A1" w:rsidRDefault="007615D6" w:rsidP="007615D6">
      <w:pPr>
        <w:keepNext/>
        <w:keepLines/>
        <w:rPr>
          <w:b/>
          <w:bCs/>
        </w:rPr>
      </w:pPr>
      <w:r w:rsidRPr="005B25A1">
        <w:rPr>
          <w:b/>
          <w:bCs/>
        </w:rPr>
        <w:t>Plenary Discussion:</w:t>
      </w:r>
    </w:p>
    <w:p w14:paraId="2CB3BAF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6197D8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E1EB080" w14:textId="77777777" w:rsidR="00E00DA6" w:rsidRDefault="007615D6" w:rsidP="000A3FBD">
      <w:pPr>
        <w:pStyle w:val="NormTop"/>
      </w:pPr>
      <w:r>
        <w:rPr>
          <w:color w:val="0000FF"/>
        </w:rPr>
        <w:t>SP-230858</w:t>
      </w:r>
      <w:r w:rsidRPr="00D53282">
        <w:t xml:space="preserve"> </w:t>
      </w:r>
      <w:r>
        <w:t>(CR PACK) SA WG2 agreed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23.501 CR4869R2; 23.503 CR1140R2; 23.501 CR4907R4; 23.502 CR4380R4; 23.501 CR4844R3; 23.501 CR4700R2; 23.501 CR4747R3; 23.501 CR4723R3; 23.503 CR1048R3; 23.502 CR4335R3; 23.502 CR4284R5.</w:t>
      </w:r>
    </w:p>
    <w:p w14:paraId="7A6620CC" w14:textId="77777777" w:rsidR="007615D6" w:rsidRPr="005B25A1" w:rsidRDefault="007615D6" w:rsidP="007615D6">
      <w:pPr>
        <w:keepNext/>
        <w:keepLines/>
        <w:rPr>
          <w:b/>
          <w:bCs/>
        </w:rPr>
      </w:pPr>
      <w:r w:rsidRPr="005B25A1">
        <w:rPr>
          <w:b/>
          <w:bCs/>
        </w:rPr>
        <w:t>Plenary Discussion:</w:t>
      </w:r>
    </w:p>
    <w:p w14:paraId="1AF1D3C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A55449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B26848F" w14:textId="77777777" w:rsidR="00E00DA6" w:rsidRDefault="007615D6" w:rsidP="000A3FBD">
      <w:pPr>
        <w:pStyle w:val="NormTop"/>
      </w:pPr>
      <w:r>
        <w:rPr>
          <w:color w:val="0000FF"/>
        </w:rPr>
        <w:t>SP-230848</w:t>
      </w:r>
      <w:r w:rsidRPr="00D53282">
        <w:t xml:space="preserve"> </w:t>
      </w:r>
      <w:r>
        <w:t>(CR PACK) SA WG2 agreed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CR4784R1; 23.501 CR4750R2.</w:t>
      </w:r>
    </w:p>
    <w:p w14:paraId="5FB81413" w14:textId="77777777" w:rsidR="007615D6" w:rsidRPr="005B25A1" w:rsidRDefault="007615D6" w:rsidP="007615D6">
      <w:pPr>
        <w:keepNext/>
        <w:keepLines/>
        <w:rPr>
          <w:b/>
          <w:bCs/>
        </w:rPr>
      </w:pPr>
      <w:r w:rsidRPr="005B25A1">
        <w:rPr>
          <w:b/>
          <w:bCs/>
        </w:rPr>
        <w:t>Plenary Discussion:</w:t>
      </w:r>
    </w:p>
    <w:p w14:paraId="443444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422496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EFC2B15" w14:textId="77777777" w:rsidR="00E00DA6" w:rsidRDefault="007615D6" w:rsidP="000A3FBD">
      <w:pPr>
        <w:pStyle w:val="NormTop"/>
      </w:pPr>
      <w:r>
        <w:rPr>
          <w:color w:val="0000FF"/>
        </w:rPr>
        <w:lastRenderedPageBreak/>
        <w:t>SP-230847</w:t>
      </w:r>
      <w:r w:rsidRPr="00D53282">
        <w:t xml:space="preserve"> </w:t>
      </w:r>
      <w:r>
        <w:t>(CR PACK) SA WG2 agreed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CR0852; 23.288 CR0857; 23.288 CR0874; 23.288 CR0876; 23.288 CR0877; 23.288 CR0886; 23.288 CR0895; 23.288 CR0898; 23.503 CR1148; 23.288 CR0862R1; 23.288 CR0868R1; 23.288 CR0871R1; 23.288 CR0872R1; 23.288 CR0885R1; 23.288 CR0899R1; 23.288 CR0853R1; 23.502 CR4357R1; 23.288 CR0854R1; 23.502 CR4415R1; 23.288 CR0905R1; 23.501 CR4699R1; 23.288 CR0909R2; 23.501 CR4876R2; 23.502 CR4256R2; 23.503 CR1127R2; 23.288 CR0865R2; 23.288 CR0878R2; 23.288 CR0879R2; 23.288 CR0880R2; 23.288 CR0894R1; 23.501 CR4798R2.</w:t>
      </w:r>
    </w:p>
    <w:p w14:paraId="7B0D830A" w14:textId="77777777" w:rsidR="007615D6" w:rsidRPr="005B25A1" w:rsidRDefault="007615D6" w:rsidP="007615D6">
      <w:pPr>
        <w:keepNext/>
        <w:keepLines/>
        <w:rPr>
          <w:b/>
          <w:bCs/>
        </w:rPr>
      </w:pPr>
      <w:r w:rsidRPr="005B25A1">
        <w:rPr>
          <w:b/>
          <w:bCs/>
        </w:rPr>
        <w:t>Plenary Discussion:</w:t>
      </w:r>
    </w:p>
    <w:p w14:paraId="52661F1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2C2FA0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70C69BB" w14:textId="77777777" w:rsidR="00E00DA6" w:rsidRDefault="007615D6" w:rsidP="000A3FBD">
      <w:pPr>
        <w:pStyle w:val="NormTop"/>
      </w:pPr>
      <w:r>
        <w:rPr>
          <w:color w:val="0000FF"/>
        </w:rPr>
        <w:t>SP-230857</w:t>
      </w:r>
      <w:r w:rsidRPr="00D53282">
        <w:t xml:space="preserve"> </w:t>
      </w:r>
      <w:r>
        <w:t>(CR PACK) SA WG2 agreed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CR4772R2.</w:t>
      </w:r>
    </w:p>
    <w:p w14:paraId="62410DC3" w14:textId="77777777" w:rsidR="007615D6" w:rsidRPr="005B25A1" w:rsidRDefault="007615D6" w:rsidP="007615D6">
      <w:pPr>
        <w:keepNext/>
        <w:keepLines/>
        <w:rPr>
          <w:b/>
          <w:bCs/>
        </w:rPr>
      </w:pPr>
      <w:r w:rsidRPr="005B25A1">
        <w:rPr>
          <w:b/>
          <w:bCs/>
        </w:rPr>
        <w:t>Plenary Discussion:</w:t>
      </w:r>
    </w:p>
    <w:p w14:paraId="7CFE245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CC458D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0249BE0" w14:textId="77777777" w:rsidR="00E00DA6" w:rsidRDefault="007615D6" w:rsidP="000A3FBD">
      <w:pPr>
        <w:pStyle w:val="NormTop"/>
      </w:pPr>
      <w:r>
        <w:rPr>
          <w:color w:val="0000FF"/>
        </w:rPr>
        <w:t>SP-230855</w:t>
      </w:r>
      <w:r w:rsidRPr="00D53282">
        <w:t xml:space="preserve"> </w:t>
      </w:r>
      <w:r>
        <w:t>(CR PACK) SA WG2 agreed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CR0004; 23.586 CR0037; 23.032 CR0025; 23.586 CR0018R1; 23.586 CR0014R1; 23.586 CR0013R2; 23.273 CR0426R2; 23.586 CR0009R2; 23.586 CR0022R2; 23.586 CR0019R2.</w:t>
      </w:r>
    </w:p>
    <w:p w14:paraId="277CB280" w14:textId="77777777" w:rsidR="007615D6" w:rsidRPr="005B25A1" w:rsidRDefault="007615D6" w:rsidP="007615D6">
      <w:pPr>
        <w:keepNext/>
        <w:keepLines/>
        <w:rPr>
          <w:b/>
          <w:bCs/>
        </w:rPr>
      </w:pPr>
      <w:r w:rsidRPr="005B25A1">
        <w:rPr>
          <w:b/>
          <w:bCs/>
        </w:rPr>
        <w:t>Plenary Discussion:</w:t>
      </w:r>
    </w:p>
    <w:p w14:paraId="539054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2F4149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8B891F0" w14:textId="77777777" w:rsidR="00E00DA6" w:rsidRDefault="007615D6" w:rsidP="000A3FBD">
      <w:pPr>
        <w:pStyle w:val="NormTop"/>
      </w:pPr>
      <w:r>
        <w:rPr>
          <w:color w:val="0000FF"/>
        </w:rPr>
        <w:t>SP-230853</w:t>
      </w:r>
      <w:r w:rsidRPr="00D53282">
        <w:t xml:space="preserve"> </w:t>
      </w:r>
      <w:r>
        <w:t>(CR PACK) SA WG2 agreed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CR4770R1; 23.502 CR4322R1; 23.502 CR4433R3.</w:t>
      </w:r>
    </w:p>
    <w:p w14:paraId="6BC38F55" w14:textId="77777777" w:rsidR="007615D6" w:rsidRPr="005B25A1" w:rsidRDefault="007615D6" w:rsidP="007615D6">
      <w:pPr>
        <w:keepNext/>
        <w:keepLines/>
        <w:rPr>
          <w:b/>
          <w:bCs/>
        </w:rPr>
      </w:pPr>
      <w:r w:rsidRPr="005B25A1">
        <w:rPr>
          <w:b/>
          <w:bCs/>
        </w:rPr>
        <w:t>Plenary Discussion:</w:t>
      </w:r>
    </w:p>
    <w:p w14:paraId="48C6B75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A74D10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9186872" w14:textId="77777777" w:rsidR="00E00DA6" w:rsidRDefault="007615D6" w:rsidP="000A3FBD">
      <w:pPr>
        <w:pStyle w:val="NormTop"/>
      </w:pPr>
      <w:r>
        <w:rPr>
          <w:color w:val="0000FF"/>
        </w:rPr>
        <w:t>SP-230852</w:t>
      </w:r>
      <w:r w:rsidRPr="00D53282">
        <w:t xml:space="preserve"> </w:t>
      </w:r>
      <w:r>
        <w:t>(CR PACK) SA WG2 agreed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23.228 CR1338; 23.228 CR1342; 23.228 CR1355; 23.228 CR1356; 23.228 CR1354R1; 23.228 CR1331R2; 23.228 CR1347R2; 23.228 CR1333R2; 23.502 CR4399R2; 23.228 CR1337R2; 23.228 CR1357R2.</w:t>
      </w:r>
    </w:p>
    <w:p w14:paraId="186BC38B" w14:textId="77777777" w:rsidR="007615D6" w:rsidRPr="005B25A1" w:rsidRDefault="007615D6" w:rsidP="007615D6">
      <w:pPr>
        <w:keepNext/>
        <w:keepLines/>
        <w:rPr>
          <w:b/>
          <w:bCs/>
        </w:rPr>
      </w:pPr>
      <w:r w:rsidRPr="005B25A1">
        <w:rPr>
          <w:b/>
          <w:bCs/>
        </w:rPr>
        <w:t>Plenary Discussion:</w:t>
      </w:r>
    </w:p>
    <w:p w14:paraId="3E83275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889513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AE8F933" w14:textId="77777777" w:rsidR="00E00DA6" w:rsidRDefault="007615D6" w:rsidP="000A3FBD">
      <w:pPr>
        <w:pStyle w:val="NormTop"/>
      </w:pPr>
      <w:r>
        <w:rPr>
          <w:color w:val="0000FF"/>
        </w:rPr>
        <w:t>SP-230851</w:t>
      </w:r>
      <w:r w:rsidRPr="00D53282">
        <w:t xml:space="preserve"> </w:t>
      </w:r>
      <w:r>
        <w:t>(CR PACK) SA WG2 agreed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23.502 CR4271R2; 23.503 CR1090R2; 23.503 CR1114R2; 23.502 CR4315R1; 23.503 CR1115R2; 23.503 CR1106R3; 23.503 CR1089R3; 23.503 CR1094R4.</w:t>
      </w:r>
    </w:p>
    <w:p w14:paraId="46ACEA26" w14:textId="77777777" w:rsidR="007615D6" w:rsidRPr="005B25A1" w:rsidRDefault="007615D6" w:rsidP="007615D6">
      <w:pPr>
        <w:keepNext/>
        <w:keepLines/>
        <w:rPr>
          <w:b/>
          <w:bCs/>
        </w:rPr>
      </w:pPr>
      <w:r w:rsidRPr="005B25A1">
        <w:rPr>
          <w:b/>
          <w:bCs/>
        </w:rPr>
        <w:t>Plenary Discussion:</w:t>
      </w:r>
    </w:p>
    <w:p w14:paraId="56FD29D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3B9AF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E7EE3A5" w14:textId="77777777" w:rsidR="00E00DA6" w:rsidRDefault="007615D6" w:rsidP="000A3FBD">
      <w:pPr>
        <w:pStyle w:val="NormTop"/>
      </w:pPr>
      <w:r>
        <w:rPr>
          <w:color w:val="0000FF"/>
        </w:rPr>
        <w:lastRenderedPageBreak/>
        <w:t>SP-230850</w:t>
      </w:r>
      <w:r w:rsidRPr="00D53282">
        <w:t xml:space="preserve"> </w:t>
      </w:r>
      <w:r>
        <w:t>(CR PACK) SA WG2 agreed CRs on eNSAC (Rel-18) (Source: SA WG2)</w:t>
      </w:r>
      <w:r>
        <w:br/>
      </w:r>
      <w:r w:rsidRPr="00D53282">
        <w:rPr>
          <w:b/>
        </w:rPr>
        <w:t>Document for:</w:t>
      </w:r>
      <w:r w:rsidRPr="00D53282">
        <w:t xml:space="preserve"> </w:t>
      </w:r>
      <w:r>
        <w:t>Approval</w:t>
      </w:r>
      <w:r>
        <w:br/>
      </w:r>
      <w:r w:rsidRPr="00D53282">
        <w:rPr>
          <w:b/>
        </w:rPr>
        <w:t>Abstract:</w:t>
      </w:r>
      <w:r w:rsidRPr="00D53282">
        <w:t xml:space="preserve"> </w:t>
      </w:r>
      <w:r>
        <w:br/>
        <w:t>23.501 CR4719R3; 23.501 CR4839R2; 23.502 CR4303R3; 23.502 CR4429R3.</w:t>
      </w:r>
    </w:p>
    <w:p w14:paraId="24F015DF" w14:textId="77777777" w:rsidR="007615D6" w:rsidRPr="005B25A1" w:rsidRDefault="007615D6" w:rsidP="007615D6">
      <w:pPr>
        <w:keepNext/>
        <w:keepLines/>
        <w:rPr>
          <w:b/>
          <w:bCs/>
        </w:rPr>
      </w:pPr>
      <w:r w:rsidRPr="005B25A1">
        <w:rPr>
          <w:b/>
          <w:bCs/>
        </w:rPr>
        <w:t>Plenary Discussion:</w:t>
      </w:r>
    </w:p>
    <w:p w14:paraId="0EB4B87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6168D8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2400F84" w14:textId="77777777" w:rsidR="00E00DA6" w:rsidRDefault="007615D6" w:rsidP="000A3FBD">
      <w:pPr>
        <w:pStyle w:val="NormTop"/>
      </w:pPr>
      <w:r>
        <w:rPr>
          <w:color w:val="0000FF"/>
        </w:rPr>
        <w:t>SP-230860</w:t>
      </w:r>
      <w:r w:rsidRPr="00D53282">
        <w:t xml:space="preserve"> </w:t>
      </w:r>
      <w:r>
        <w:t>(CR PACK) SA WG2 agreed CRs on TEI18_MiniWIDs (Rel-18) (Source: SA WG2)</w:t>
      </w:r>
      <w:r>
        <w:br/>
      </w:r>
      <w:r w:rsidRPr="00D53282">
        <w:rPr>
          <w:b/>
        </w:rPr>
        <w:t>Document for:</w:t>
      </w:r>
      <w:r w:rsidRPr="00D53282">
        <w:t xml:space="preserve"> </w:t>
      </w:r>
      <w:r>
        <w:t>Approval</w:t>
      </w:r>
      <w:r>
        <w:br/>
      </w:r>
      <w:r w:rsidRPr="00D53282">
        <w:rPr>
          <w:b/>
        </w:rPr>
        <w:t>Abstract:</w:t>
      </w:r>
      <w:r w:rsidRPr="00D53282">
        <w:t xml:space="preserve"> </w:t>
      </w:r>
      <w:r>
        <w:br/>
        <w:t>23.287 CR0190; 23.273 CR0410R1; 23.502 CR4325R1; 23.502 CR4317R1.</w:t>
      </w:r>
    </w:p>
    <w:p w14:paraId="2EA01698" w14:textId="77777777" w:rsidR="007615D6" w:rsidRPr="005B25A1" w:rsidRDefault="007615D6" w:rsidP="007615D6">
      <w:pPr>
        <w:keepNext/>
        <w:keepLines/>
        <w:rPr>
          <w:b/>
          <w:bCs/>
        </w:rPr>
      </w:pPr>
      <w:r w:rsidRPr="005B25A1">
        <w:rPr>
          <w:b/>
          <w:bCs/>
        </w:rPr>
        <w:t>Plenary Discussion:</w:t>
      </w:r>
    </w:p>
    <w:p w14:paraId="6A40EA2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764DB0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604C06E" w14:textId="77777777" w:rsidR="00E00DA6" w:rsidRDefault="007615D6" w:rsidP="000A3FBD">
      <w:pPr>
        <w:pStyle w:val="NormTop"/>
      </w:pPr>
      <w:r>
        <w:rPr>
          <w:color w:val="0000FF"/>
        </w:rPr>
        <w:t>SP-230859</w:t>
      </w:r>
      <w:r w:rsidRPr="00D53282">
        <w:t xml:space="preserve"> </w:t>
      </w:r>
      <w:r>
        <w:t>(CR PACK) SA WG2 agreed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23.501 CR4748R1; 23.502 CR4300R1; 23.501 CR4848R1; 23.502 CR4400R1; 23.501 CR4920R1; 23.502 CR4418R2; 23.501 CR4709R1; 23.503 CR1126R1; 23.502 CR4428R2; 23.502 CR4344R2; 23.502 CR4324R2; 23.501 CR4829R3; 23.501 CR4647R3; 23.501 CR4891R2.</w:t>
      </w:r>
    </w:p>
    <w:p w14:paraId="3F572649" w14:textId="77777777" w:rsidR="007615D6" w:rsidRPr="005B25A1" w:rsidRDefault="007615D6" w:rsidP="007615D6">
      <w:pPr>
        <w:keepNext/>
        <w:keepLines/>
        <w:rPr>
          <w:b/>
          <w:bCs/>
        </w:rPr>
      </w:pPr>
      <w:r w:rsidRPr="005B25A1">
        <w:rPr>
          <w:b/>
          <w:bCs/>
        </w:rPr>
        <w:t>Plenary Discussion:</w:t>
      </w:r>
    </w:p>
    <w:p w14:paraId="5332653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62D7F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A8BAB3D" w14:textId="77777777" w:rsidR="00E604CC" w:rsidRDefault="00E604CC" w:rsidP="00BB3F37"/>
    <w:p w14:paraId="0B352F36" w14:textId="77777777" w:rsidR="007615D6" w:rsidRDefault="007615D6" w:rsidP="0010433C">
      <w:pPr>
        <w:pStyle w:val="Heading2"/>
      </w:pPr>
      <w:bookmarkStart w:id="113" w:name="_Toc145733844"/>
      <w:r>
        <w:t>18.3</w:t>
      </w:r>
      <w:r>
        <w:tab/>
        <w:t>SA WG3 and SA WG3 LI Rel-18 CRs</w:t>
      </w:r>
      <w:bookmarkEnd w:id="113"/>
    </w:p>
    <w:p w14:paraId="1260DB40" w14:textId="77777777" w:rsidR="00E00DA6" w:rsidRDefault="007615D6" w:rsidP="000A3FBD">
      <w:pPr>
        <w:pStyle w:val="NormTop"/>
      </w:pPr>
      <w:r>
        <w:rPr>
          <w:color w:val="0000FF"/>
        </w:rPr>
        <w:t>SP-230898</w:t>
      </w:r>
      <w:r w:rsidRPr="00D53282">
        <w:t xml:space="preserve"> </w:t>
      </w:r>
      <w:r>
        <w:t>(CR PACK) Rel-18 CR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CR0071.</w:t>
      </w:r>
    </w:p>
    <w:p w14:paraId="28C7D54F" w14:textId="77777777" w:rsidR="007615D6" w:rsidRPr="005B25A1" w:rsidRDefault="007615D6" w:rsidP="007615D6">
      <w:pPr>
        <w:keepNext/>
        <w:keepLines/>
        <w:rPr>
          <w:b/>
          <w:bCs/>
        </w:rPr>
      </w:pPr>
      <w:r w:rsidRPr="005B25A1">
        <w:rPr>
          <w:b/>
          <w:bCs/>
        </w:rPr>
        <w:t>Plenary Discussion:</w:t>
      </w:r>
    </w:p>
    <w:p w14:paraId="1E04BDE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6F7361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DE55045" w14:textId="77777777" w:rsidR="00E00DA6" w:rsidRDefault="007615D6" w:rsidP="000A3FBD">
      <w:pPr>
        <w:pStyle w:val="NormTop"/>
      </w:pPr>
      <w:r>
        <w:rPr>
          <w:color w:val="0000FF"/>
        </w:rPr>
        <w:t>SP-230905</w:t>
      </w:r>
      <w:r w:rsidRPr="00D53282">
        <w:t xml:space="preserve"> </w:t>
      </w:r>
      <w:r>
        <w:t>(CR PACK) Rel-18 CRs on SCAS for split-gNB product classes (Source: SA WG3)</w:t>
      </w:r>
      <w:r>
        <w:br/>
      </w:r>
      <w:r w:rsidRPr="00D53282">
        <w:rPr>
          <w:b/>
        </w:rPr>
        <w:t>Document for:</w:t>
      </w:r>
      <w:r w:rsidRPr="00D53282">
        <w:t xml:space="preserve"> </w:t>
      </w:r>
      <w:r>
        <w:t>Approval</w:t>
      </w:r>
      <w:r>
        <w:br/>
      </w:r>
      <w:r w:rsidRPr="00D53282">
        <w:rPr>
          <w:b/>
        </w:rPr>
        <w:t>Abstract:</w:t>
      </w:r>
      <w:r w:rsidRPr="00D53282">
        <w:t xml:space="preserve"> </w:t>
      </w:r>
      <w:r>
        <w:br/>
        <w:t>33.523 CR0001; 33.523 CR0002; 33.523 CR0003; 33.511 CR0045R2.</w:t>
      </w:r>
    </w:p>
    <w:p w14:paraId="514542C7" w14:textId="77777777" w:rsidR="007615D6" w:rsidRPr="005B25A1" w:rsidRDefault="007615D6" w:rsidP="007615D6">
      <w:pPr>
        <w:keepNext/>
        <w:keepLines/>
        <w:rPr>
          <w:b/>
          <w:bCs/>
        </w:rPr>
      </w:pPr>
      <w:r w:rsidRPr="005B25A1">
        <w:rPr>
          <w:b/>
          <w:bCs/>
        </w:rPr>
        <w:t>Plenary Discussion:</w:t>
      </w:r>
    </w:p>
    <w:p w14:paraId="44E2058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DFA5C8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E89534" w14:textId="77777777" w:rsidR="00E00DA6" w:rsidRDefault="007615D6" w:rsidP="000A3FBD">
      <w:pPr>
        <w:pStyle w:val="NormTop"/>
      </w:pPr>
      <w:r>
        <w:rPr>
          <w:color w:val="0000FF"/>
        </w:rPr>
        <w:t>SP-230895</w:t>
      </w:r>
      <w:r w:rsidRPr="00D53282">
        <w:t xml:space="preserve"> </w:t>
      </w:r>
      <w:r>
        <w:t>(CR PACK) Rel-18 CRs on Study on enhanced Security Aspects of the 5G Service Based Architecture (Source: SA WG3)</w:t>
      </w:r>
      <w:r>
        <w:br/>
      </w:r>
      <w:r w:rsidRPr="00D53282">
        <w:rPr>
          <w:b/>
        </w:rPr>
        <w:t>Document for:</w:t>
      </w:r>
      <w:r w:rsidRPr="00D53282">
        <w:t xml:space="preserve"> </w:t>
      </w:r>
      <w:r>
        <w:t>Approval</w:t>
      </w:r>
      <w:r>
        <w:br/>
      </w:r>
      <w:r w:rsidRPr="00D53282">
        <w:rPr>
          <w:b/>
        </w:rPr>
        <w:t>Abstract:</w:t>
      </w:r>
      <w:r w:rsidRPr="00D53282">
        <w:t xml:space="preserve"> </w:t>
      </w:r>
      <w:r>
        <w:br/>
        <w:t>33.875 CR0002; 33.875 CR0003; 33.875 CR0004; 33.875 CR0005; 33.875 CR0006; 33.875 CR0001R1.</w:t>
      </w:r>
    </w:p>
    <w:p w14:paraId="4DB0AC54" w14:textId="77777777" w:rsidR="007615D6" w:rsidRPr="005B25A1" w:rsidRDefault="007615D6" w:rsidP="007615D6">
      <w:pPr>
        <w:keepNext/>
        <w:keepLines/>
        <w:rPr>
          <w:b/>
          <w:bCs/>
        </w:rPr>
      </w:pPr>
      <w:r w:rsidRPr="005B25A1">
        <w:rPr>
          <w:b/>
          <w:bCs/>
        </w:rPr>
        <w:t>Plenary Discussion:</w:t>
      </w:r>
    </w:p>
    <w:p w14:paraId="78BCEDD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2FCB3B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A3D439E" w14:textId="77777777" w:rsidR="00E00DA6" w:rsidRDefault="007615D6" w:rsidP="000A3FBD">
      <w:pPr>
        <w:pStyle w:val="NormTop"/>
      </w:pPr>
      <w:r>
        <w:rPr>
          <w:color w:val="0000FF"/>
        </w:rPr>
        <w:lastRenderedPageBreak/>
        <w:t>SP-230882</w:t>
      </w:r>
      <w:r w:rsidRPr="00D53282">
        <w:t xml:space="preserve"> </w:t>
      </w:r>
      <w:r>
        <w:t>(CR PACK) Rel-18 CR on IETF DTLS protocol profile for AKMA and GBA (Source: SA WG3)</w:t>
      </w:r>
      <w:r>
        <w:br/>
      </w:r>
      <w:r w:rsidRPr="00D53282">
        <w:rPr>
          <w:b/>
        </w:rPr>
        <w:t>Document for:</w:t>
      </w:r>
      <w:r w:rsidRPr="00D53282">
        <w:t xml:space="preserve"> </w:t>
      </w:r>
      <w:r>
        <w:t>Approval</w:t>
      </w:r>
      <w:r>
        <w:br/>
      </w:r>
      <w:r w:rsidRPr="00D53282">
        <w:rPr>
          <w:b/>
        </w:rPr>
        <w:t>Abstract:</w:t>
      </w:r>
      <w:r w:rsidRPr="00D53282">
        <w:t xml:space="preserve"> </w:t>
      </w:r>
      <w:r>
        <w:br/>
        <w:t>33.535 CR0164.</w:t>
      </w:r>
    </w:p>
    <w:p w14:paraId="5B57CC41" w14:textId="77777777" w:rsidR="007615D6" w:rsidRPr="005B25A1" w:rsidRDefault="007615D6" w:rsidP="007615D6">
      <w:pPr>
        <w:keepNext/>
        <w:keepLines/>
        <w:rPr>
          <w:b/>
          <w:bCs/>
        </w:rPr>
      </w:pPr>
      <w:r w:rsidRPr="005B25A1">
        <w:rPr>
          <w:b/>
          <w:bCs/>
        </w:rPr>
        <w:t>Plenary Discussion:</w:t>
      </w:r>
    </w:p>
    <w:p w14:paraId="3388055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441D6D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5400A21" w14:textId="77777777" w:rsidR="00E00DA6" w:rsidRDefault="007615D6" w:rsidP="000A3FBD">
      <w:pPr>
        <w:pStyle w:val="NormTop"/>
      </w:pPr>
      <w:r>
        <w:rPr>
          <w:color w:val="0000FF"/>
        </w:rPr>
        <w:t>SP-230906</w:t>
      </w:r>
      <w:r w:rsidRPr="00D53282">
        <w:t xml:space="preserve"> </w:t>
      </w:r>
      <w:r>
        <w:t>(CR PACK) Rel-18 CR on Security aspects of SEAL_Ph3 (Source: SA WG3)</w:t>
      </w:r>
      <w:r>
        <w:br/>
      </w:r>
      <w:r w:rsidRPr="00D53282">
        <w:rPr>
          <w:b/>
        </w:rPr>
        <w:t>Document for:</w:t>
      </w:r>
      <w:r w:rsidRPr="00D53282">
        <w:t xml:space="preserve"> </w:t>
      </w:r>
      <w:r>
        <w:t>Approval</w:t>
      </w:r>
      <w:r>
        <w:br/>
      </w:r>
      <w:r w:rsidRPr="00D53282">
        <w:rPr>
          <w:b/>
        </w:rPr>
        <w:t>Abstract:</w:t>
      </w:r>
      <w:r w:rsidRPr="00D53282">
        <w:t xml:space="preserve"> </w:t>
      </w:r>
      <w:r>
        <w:br/>
        <w:t>33.434 CR0017R1.</w:t>
      </w:r>
    </w:p>
    <w:p w14:paraId="74D160F0" w14:textId="77777777" w:rsidR="007615D6" w:rsidRPr="005B25A1" w:rsidRDefault="007615D6" w:rsidP="007615D6">
      <w:pPr>
        <w:keepNext/>
        <w:keepLines/>
        <w:rPr>
          <w:b/>
          <w:bCs/>
        </w:rPr>
      </w:pPr>
      <w:r w:rsidRPr="005B25A1">
        <w:rPr>
          <w:b/>
          <w:bCs/>
        </w:rPr>
        <w:t>Plenary Discussion:</w:t>
      </w:r>
    </w:p>
    <w:p w14:paraId="6CDBC6B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663B87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A8DDD9A" w14:textId="77777777" w:rsidR="00E00DA6" w:rsidRDefault="007615D6" w:rsidP="000A3FBD">
      <w:pPr>
        <w:pStyle w:val="NormTop"/>
      </w:pPr>
      <w:r>
        <w:rPr>
          <w:color w:val="0000FF"/>
        </w:rPr>
        <w:t>SP-230902</w:t>
      </w:r>
      <w:r w:rsidRPr="00D53282">
        <w:t xml:space="preserve"> </w:t>
      </w:r>
      <w:r>
        <w:t>(CR PACK) Rel-18 CR on Security Assurance Specification for Management Function (MnF) (Source: SA WG3)</w:t>
      </w:r>
      <w:r>
        <w:br/>
      </w:r>
      <w:r w:rsidRPr="00D53282">
        <w:rPr>
          <w:b/>
        </w:rPr>
        <w:t>Document for:</w:t>
      </w:r>
      <w:r w:rsidRPr="00D53282">
        <w:t xml:space="preserve"> </w:t>
      </w:r>
      <w:r>
        <w:t>Approval</w:t>
      </w:r>
      <w:r>
        <w:br/>
      </w:r>
      <w:r w:rsidRPr="00D53282">
        <w:rPr>
          <w:b/>
        </w:rPr>
        <w:t>Abstract:</w:t>
      </w:r>
      <w:r w:rsidRPr="00D53282">
        <w:t xml:space="preserve"> </w:t>
      </w:r>
      <w:r>
        <w:br/>
        <w:t>33.526 CR0001.</w:t>
      </w:r>
    </w:p>
    <w:p w14:paraId="2F7B6517" w14:textId="77777777" w:rsidR="007615D6" w:rsidRPr="005B25A1" w:rsidRDefault="007615D6" w:rsidP="007615D6">
      <w:pPr>
        <w:keepNext/>
        <w:keepLines/>
        <w:rPr>
          <w:b/>
          <w:bCs/>
        </w:rPr>
      </w:pPr>
      <w:r w:rsidRPr="005B25A1">
        <w:rPr>
          <w:b/>
          <w:bCs/>
        </w:rPr>
        <w:t>Plenary Discussion:</w:t>
      </w:r>
    </w:p>
    <w:p w14:paraId="74BE9CD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9477E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E8D5CB9" w14:textId="77777777" w:rsidR="00E00DA6" w:rsidRDefault="007615D6" w:rsidP="000A3FBD">
      <w:pPr>
        <w:pStyle w:val="NormTop"/>
      </w:pPr>
      <w:r>
        <w:rPr>
          <w:color w:val="0000FF"/>
        </w:rPr>
        <w:t>SP-230893</w:t>
      </w:r>
      <w:r w:rsidRPr="00D53282">
        <w:t xml:space="preserve"> </w:t>
      </w:r>
      <w:r>
        <w:t>(CR PACK) Rel-18 CR on Study on security aspects of enhanced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33.858 CR0001.</w:t>
      </w:r>
    </w:p>
    <w:p w14:paraId="102B220A" w14:textId="77777777" w:rsidR="007615D6" w:rsidRPr="005B25A1" w:rsidRDefault="007615D6" w:rsidP="007615D6">
      <w:pPr>
        <w:keepNext/>
        <w:keepLines/>
        <w:rPr>
          <w:b/>
          <w:bCs/>
        </w:rPr>
      </w:pPr>
      <w:r w:rsidRPr="005B25A1">
        <w:rPr>
          <w:b/>
          <w:bCs/>
        </w:rPr>
        <w:t>Plenary Discussion:</w:t>
      </w:r>
    </w:p>
    <w:p w14:paraId="0DC93DA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C4FDE6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ECB94E" w14:textId="77777777" w:rsidR="00E00DA6" w:rsidRDefault="007615D6" w:rsidP="000A3FBD">
      <w:pPr>
        <w:pStyle w:val="NormTop"/>
      </w:pPr>
      <w:r>
        <w:rPr>
          <w:color w:val="0000FF"/>
        </w:rPr>
        <w:t>SP-230896</w:t>
      </w:r>
      <w:r w:rsidRPr="00D53282">
        <w:t xml:space="preserve"> </w:t>
      </w:r>
      <w:r>
        <w:t>(CR PACK) Rel-18 CRs on Security aspects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33.535 CR0173; 33.501 CR1777R1; 33.535 CR0170R1; 33.535 CR0165R1.</w:t>
      </w:r>
    </w:p>
    <w:p w14:paraId="458DDD4C" w14:textId="77777777" w:rsidR="007615D6" w:rsidRPr="005B25A1" w:rsidRDefault="007615D6" w:rsidP="007615D6">
      <w:pPr>
        <w:keepNext/>
        <w:keepLines/>
        <w:rPr>
          <w:b/>
          <w:bCs/>
        </w:rPr>
      </w:pPr>
      <w:r w:rsidRPr="005B25A1">
        <w:rPr>
          <w:b/>
          <w:bCs/>
        </w:rPr>
        <w:t>Plenary Discussion:</w:t>
      </w:r>
    </w:p>
    <w:p w14:paraId="1F13027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753216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B3A1111" w14:textId="77777777" w:rsidR="00E00DA6" w:rsidRDefault="007615D6" w:rsidP="000A3FBD">
      <w:pPr>
        <w:pStyle w:val="NormTop"/>
      </w:pPr>
      <w:r>
        <w:rPr>
          <w:color w:val="0000FF"/>
        </w:rPr>
        <w:t>SP-230874</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CR1760; 33.501 CR1761R1; 33.501 CR1728R1; 33.501 CR1730R1; 33.501 CR1731R1.</w:t>
      </w:r>
    </w:p>
    <w:p w14:paraId="0DAD8FA5" w14:textId="77777777" w:rsidR="007615D6" w:rsidRPr="005B25A1" w:rsidRDefault="007615D6" w:rsidP="007615D6">
      <w:pPr>
        <w:keepNext/>
        <w:keepLines/>
        <w:rPr>
          <w:b/>
          <w:bCs/>
        </w:rPr>
      </w:pPr>
      <w:r w:rsidRPr="005B25A1">
        <w:rPr>
          <w:b/>
          <w:bCs/>
        </w:rPr>
        <w:t>Plenary Discussion:</w:t>
      </w:r>
    </w:p>
    <w:p w14:paraId="0B34EB1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82AE10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D4E218D" w14:textId="77777777" w:rsidR="00E00DA6" w:rsidRDefault="007615D6" w:rsidP="000A3FBD">
      <w:pPr>
        <w:pStyle w:val="NormTop"/>
      </w:pPr>
      <w:r>
        <w:rPr>
          <w:color w:val="0000FF"/>
        </w:rPr>
        <w:lastRenderedPageBreak/>
        <w:t>SP-230894</w:t>
      </w:r>
      <w:r w:rsidRPr="00D53282">
        <w:t xml:space="preserve"> </w:t>
      </w:r>
      <w:r>
        <w:t>(CR PACK) Rel-18 CR on Study on enhanced security for network slicing Phase 3 (Source: SA WG3)</w:t>
      </w:r>
      <w:r>
        <w:br/>
      </w:r>
      <w:r w:rsidRPr="00D53282">
        <w:rPr>
          <w:b/>
        </w:rPr>
        <w:t>Document for:</w:t>
      </w:r>
      <w:r w:rsidRPr="00D53282">
        <w:t xml:space="preserve"> </w:t>
      </w:r>
      <w:r>
        <w:t>Approval</w:t>
      </w:r>
      <w:r>
        <w:br/>
      </w:r>
      <w:r w:rsidRPr="00D53282">
        <w:rPr>
          <w:b/>
        </w:rPr>
        <w:t>Abstract:</w:t>
      </w:r>
      <w:r w:rsidRPr="00D53282">
        <w:t xml:space="preserve"> </w:t>
      </w:r>
      <w:r>
        <w:br/>
        <w:t>33.886 CR0001.</w:t>
      </w:r>
    </w:p>
    <w:p w14:paraId="396A155C" w14:textId="77777777" w:rsidR="007615D6" w:rsidRPr="005B25A1" w:rsidRDefault="007615D6" w:rsidP="007615D6">
      <w:pPr>
        <w:keepNext/>
        <w:keepLines/>
        <w:rPr>
          <w:b/>
          <w:bCs/>
        </w:rPr>
      </w:pPr>
      <w:r w:rsidRPr="005B25A1">
        <w:rPr>
          <w:b/>
          <w:bCs/>
        </w:rPr>
        <w:t>Plenary Discussion:</w:t>
      </w:r>
    </w:p>
    <w:p w14:paraId="70080BC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FB7E41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A56E6F9" w14:textId="77777777" w:rsidR="00E00DA6" w:rsidRDefault="007615D6" w:rsidP="000A3FBD">
      <w:pPr>
        <w:pStyle w:val="NormTop"/>
      </w:pPr>
      <w:r>
        <w:rPr>
          <w:color w:val="0000FF"/>
        </w:rPr>
        <w:t>SP-230884</w:t>
      </w:r>
      <w:r w:rsidRPr="00D53282">
        <w:t xml:space="preserve"> </w:t>
      </w:r>
      <w:r>
        <w:t>(CR PACK) Rel-18 CR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CR0176R1.</w:t>
      </w:r>
    </w:p>
    <w:p w14:paraId="52E7D584" w14:textId="77777777" w:rsidR="007615D6" w:rsidRPr="005B25A1" w:rsidRDefault="007615D6" w:rsidP="007615D6">
      <w:pPr>
        <w:keepNext/>
        <w:keepLines/>
        <w:rPr>
          <w:b/>
          <w:bCs/>
        </w:rPr>
      </w:pPr>
      <w:r w:rsidRPr="005B25A1">
        <w:rPr>
          <w:b/>
          <w:bCs/>
        </w:rPr>
        <w:t>Plenary Discussion:</w:t>
      </w:r>
    </w:p>
    <w:p w14:paraId="4CB7609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20146E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9956429" w14:textId="77777777" w:rsidR="00E00DA6" w:rsidRDefault="007615D6" w:rsidP="000A3FBD">
      <w:pPr>
        <w:pStyle w:val="NormTop"/>
      </w:pPr>
      <w:r>
        <w:rPr>
          <w:color w:val="0000FF"/>
        </w:rPr>
        <w:t>SP-230910</w:t>
      </w:r>
      <w:r w:rsidRPr="00D53282">
        <w:t xml:space="preserve"> </w:t>
      </w:r>
      <w:r>
        <w:t>(CR PACK) Rel-18 CR on Security of UAV and UAM Phase 2 (Source: SA WG3)</w:t>
      </w:r>
      <w:r>
        <w:br/>
      </w:r>
      <w:r w:rsidRPr="00D53282">
        <w:rPr>
          <w:b/>
        </w:rPr>
        <w:t>Document for:</w:t>
      </w:r>
      <w:r w:rsidRPr="00D53282">
        <w:t xml:space="preserve"> </w:t>
      </w:r>
      <w:r>
        <w:t>Approval</w:t>
      </w:r>
      <w:r>
        <w:br/>
      </w:r>
      <w:r w:rsidRPr="00D53282">
        <w:rPr>
          <w:b/>
        </w:rPr>
        <w:t>Abstract:</w:t>
      </w:r>
      <w:r w:rsidRPr="00D53282">
        <w:t xml:space="preserve"> </w:t>
      </w:r>
      <w:r>
        <w:br/>
        <w:t>33.256 CR0027.</w:t>
      </w:r>
    </w:p>
    <w:p w14:paraId="733072CD" w14:textId="77777777" w:rsidR="007615D6" w:rsidRPr="005B25A1" w:rsidRDefault="007615D6" w:rsidP="007615D6">
      <w:pPr>
        <w:keepNext/>
        <w:keepLines/>
        <w:rPr>
          <w:b/>
          <w:bCs/>
        </w:rPr>
      </w:pPr>
      <w:r w:rsidRPr="005B25A1">
        <w:rPr>
          <w:b/>
          <w:bCs/>
        </w:rPr>
        <w:t>Plenary Discussion:</w:t>
      </w:r>
    </w:p>
    <w:p w14:paraId="760A527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50AF98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99519D1" w14:textId="77777777" w:rsidR="00E00DA6" w:rsidRDefault="007615D6" w:rsidP="000A3FBD">
      <w:pPr>
        <w:pStyle w:val="NormTop"/>
      </w:pPr>
      <w:r>
        <w:rPr>
          <w:color w:val="0000FF"/>
        </w:rPr>
        <w:t>SP-230907</w:t>
      </w:r>
      <w:r w:rsidRPr="00D53282">
        <w:t xml:space="preserve"> </w:t>
      </w:r>
      <w:r>
        <w:t>(CR PACK) Rel-18 CR on Security aspects of SNAPP (Source: SA WG3)</w:t>
      </w:r>
      <w:r>
        <w:br/>
      </w:r>
      <w:r w:rsidRPr="00D53282">
        <w:rPr>
          <w:b/>
        </w:rPr>
        <w:t>Document for:</w:t>
      </w:r>
      <w:r w:rsidRPr="00D53282">
        <w:t xml:space="preserve"> </w:t>
      </w:r>
      <w:r>
        <w:t>Approval</w:t>
      </w:r>
      <w:r>
        <w:br/>
      </w:r>
      <w:r w:rsidRPr="00D53282">
        <w:rPr>
          <w:b/>
        </w:rPr>
        <w:t>Abstract:</w:t>
      </w:r>
      <w:r w:rsidRPr="00D53282">
        <w:t xml:space="preserve"> </w:t>
      </w:r>
      <w:r>
        <w:br/>
        <w:t>33.122 CR0036.</w:t>
      </w:r>
    </w:p>
    <w:p w14:paraId="780C4A34" w14:textId="77777777" w:rsidR="007615D6" w:rsidRPr="005B25A1" w:rsidRDefault="007615D6" w:rsidP="007615D6">
      <w:pPr>
        <w:keepNext/>
        <w:keepLines/>
        <w:rPr>
          <w:b/>
          <w:bCs/>
        </w:rPr>
      </w:pPr>
      <w:r w:rsidRPr="005B25A1">
        <w:rPr>
          <w:b/>
          <w:bCs/>
        </w:rPr>
        <w:t>Plenary Discussion:</w:t>
      </w:r>
    </w:p>
    <w:p w14:paraId="11125BA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851BE7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21F18F9" w14:textId="77777777" w:rsidR="00E00DA6" w:rsidRDefault="007615D6" w:rsidP="000A3FBD">
      <w:pPr>
        <w:pStyle w:val="NormTop"/>
      </w:pPr>
      <w:r>
        <w:rPr>
          <w:color w:val="0000FF"/>
        </w:rPr>
        <w:t>SP-230886</w:t>
      </w:r>
      <w:r w:rsidRPr="00D53282">
        <w:t xml:space="preserve"> </w:t>
      </w:r>
      <w:r>
        <w:t>(CR PACK) Rel-18 CR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33.501 CR1786.</w:t>
      </w:r>
    </w:p>
    <w:p w14:paraId="2E0E0B35" w14:textId="77777777" w:rsidR="007615D6" w:rsidRPr="005B25A1" w:rsidRDefault="007615D6" w:rsidP="007615D6">
      <w:pPr>
        <w:keepNext/>
        <w:keepLines/>
        <w:rPr>
          <w:b/>
          <w:bCs/>
        </w:rPr>
      </w:pPr>
      <w:r w:rsidRPr="005B25A1">
        <w:rPr>
          <w:b/>
          <w:bCs/>
        </w:rPr>
        <w:t>Plenary Discussion:</w:t>
      </w:r>
    </w:p>
    <w:p w14:paraId="43050E6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05AB0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0EB7FB0" w14:textId="77777777" w:rsidR="00E00DA6" w:rsidRDefault="007615D6" w:rsidP="000A3FBD">
      <w:pPr>
        <w:pStyle w:val="NormTop"/>
      </w:pPr>
      <w:r>
        <w:rPr>
          <w:color w:val="0000FF"/>
        </w:rPr>
        <w:t>SP-230876</w:t>
      </w:r>
      <w:r w:rsidRPr="00D53282">
        <w:t xml:space="preserve"> </w:t>
      </w:r>
      <w:r>
        <w:t>(CR PACK) Rel-18 CR on Proximity 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CR0123.</w:t>
      </w:r>
    </w:p>
    <w:p w14:paraId="058E4A6C" w14:textId="77777777" w:rsidR="007615D6" w:rsidRPr="005B25A1" w:rsidRDefault="007615D6" w:rsidP="007615D6">
      <w:pPr>
        <w:keepNext/>
        <w:keepLines/>
        <w:rPr>
          <w:b/>
          <w:bCs/>
        </w:rPr>
      </w:pPr>
      <w:r w:rsidRPr="005B25A1">
        <w:rPr>
          <w:b/>
          <w:bCs/>
        </w:rPr>
        <w:t>Plenary Discussion:</w:t>
      </w:r>
    </w:p>
    <w:p w14:paraId="58800FA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3E646A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E6CC1CF" w14:textId="77777777" w:rsidR="00E00DA6" w:rsidRDefault="007615D6" w:rsidP="000A3FBD">
      <w:pPr>
        <w:pStyle w:val="NormTop"/>
      </w:pPr>
      <w:r>
        <w:rPr>
          <w:color w:val="0000FF"/>
        </w:rPr>
        <w:lastRenderedPageBreak/>
        <w:t>SP-230892</w:t>
      </w:r>
      <w:r w:rsidRPr="00D53282">
        <w:t xml:space="preserve"> </w:t>
      </w:r>
      <w:r>
        <w:t>(CR PACK) Rel-18 CR on Study on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33.738 CR0002R1.</w:t>
      </w:r>
    </w:p>
    <w:p w14:paraId="3D5400C2" w14:textId="77777777" w:rsidR="007615D6" w:rsidRPr="005B25A1" w:rsidRDefault="007615D6" w:rsidP="007615D6">
      <w:pPr>
        <w:keepNext/>
        <w:keepLines/>
        <w:rPr>
          <w:b/>
          <w:bCs/>
        </w:rPr>
      </w:pPr>
      <w:r w:rsidRPr="005B25A1">
        <w:rPr>
          <w:b/>
          <w:bCs/>
        </w:rPr>
        <w:t>Plenary Discussion:</w:t>
      </w:r>
    </w:p>
    <w:p w14:paraId="7431303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E14572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9BEB492" w14:textId="77777777" w:rsidR="00E00DA6" w:rsidRDefault="007615D6" w:rsidP="000A3FBD">
      <w:pPr>
        <w:pStyle w:val="NormTop"/>
      </w:pPr>
      <w:r>
        <w:rPr>
          <w:color w:val="0000FF"/>
        </w:rPr>
        <w:t>SP-230891</w:t>
      </w:r>
      <w:r w:rsidRPr="00D53282">
        <w:t xml:space="preserve"> </w:t>
      </w:r>
      <w:r>
        <w:t>(CR PACK) Rel-18 CR on Study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33.737 CR0001R1.</w:t>
      </w:r>
    </w:p>
    <w:p w14:paraId="1422191D" w14:textId="77777777" w:rsidR="007615D6" w:rsidRPr="005B25A1" w:rsidRDefault="007615D6" w:rsidP="007615D6">
      <w:pPr>
        <w:keepNext/>
        <w:keepLines/>
        <w:rPr>
          <w:b/>
          <w:bCs/>
        </w:rPr>
      </w:pPr>
      <w:r w:rsidRPr="005B25A1">
        <w:rPr>
          <w:b/>
          <w:bCs/>
        </w:rPr>
        <w:t>Plenary Discussion:</w:t>
      </w:r>
    </w:p>
    <w:p w14:paraId="0D600F4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93681F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4767E61" w14:textId="77777777" w:rsidR="00E00DA6" w:rsidRDefault="007615D6" w:rsidP="000A3FBD">
      <w:pPr>
        <w:pStyle w:val="NormTop"/>
      </w:pPr>
      <w:r>
        <w:rPr>
          <w:color w:val="0000FF"/>
        </w:rPr>
        <w:t>SP-230890</w:t>
      </w:r>
      <w:r w:rsidRPr="00D53282">
        <w:t xml:space="preserve"> </w:t>
      </w:r>
      <w:r>
        <w:t>(CR PACK) Rel-18 CR on Study on 5G security enhancement against false base stations (Source: SA WG3)</w:t>
      </w:r>
      <w:r>
        <w:br/>
      </w:r>
      <w:r w:rsidRPr="00D53282">
        <w:rPr>
          <w:b/>
        </w:rPr>
        <w:t>Document for:</w:t>
      </w:r>
      <w:r w:rsidRPr="00D53282">
        <w:t xml:space="preserve"> </w:t>
      </w:r>
      <w:r>
        <w:t>Approval</w:t>
      </w:r>
      <w:r>
        <w:br/>
      </w:r>
      <w:r w:rsidRPr="00D53282">
        <w:rPr>
          <w:b/>
        </w:rPr>
        <w:t>Abstract:</w:t>
      </w:r>
      <w:r w:rsidRPr="00D53282">
        <w:t xml:space="preserve"> </w:t>
      </w:r>
      <w:r>
        <w:br/>
        <w:t>33.809 CR0001R2.</w:t>
      </w:r>
    </w:p>
    <w:p w14:paraId="30DB43FA" w14:textId="77777777" w:rsidR="007615D6" w:rsidRPr="005B25A1" w:rsidRDefault="007615D6" w:rsidP="007615D6">
      <w:pPr>
        <w:keepNext/>
        <w:keepLines/>
        <w:rPr>
          <w:b/>
          <w:bCs/>
        </w:rPr>
      </w:pPr>
      <w:r w:rsidRPr="005B25A1">
        <w:rPr>
          <w:b/>
          <w:bCs/>
        </w:rPr>
        <w:t>Plenary Discussion:</w:t>
      </w:r>
    </w:p>
    <w:p w14:paraId="7B24A78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83C258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E0D21C8" w14:textId="77777777" w:rsidR="00E00DA6" w:rsidRDefault="007615D6" w:rsidP="000A3FBD">
      <w:pPr>
        <w:pStyle w:val="NormTop"/>
      </w:pPr>
      <w:r>
        <w:rPr>
          <w:color w:val="0000FF"/>
        </w:rPr>
        <w:t>SP-230901</w:t>
      </w:r>
      <w:r w:rsidRPr="00D53282">
        <w:t xml:space="preserve"> </w:t>
      </w:r>
      <w:r>
        <w:t>(CR PACK) Rel-18 CR on Security Assurance Specification for AKMA Anchor Function Function (AAnF) (Source: SA WG3)</w:t>
      </w:r>
      <w:r>
        <w:br/>
      </w:r>
      <w:r w:rsidRPr="00D53282">
        <w:rPr>
          <w:b/>
        </w:rPr>
        <w:t>Document for:</w:t>
      </w:r>
      <w:r w:rsidRPr="00D53282">
        <w:t xml:space="preserve"> </w:t>
      </w:r>
      <w:r>
        <w:t>Approval</w:t>
      </w:r>
      <w:r>
        <w:br/>
      </w:r>
      <w:r w:rsidRPr="00D53282">
        <w:rPr>
          <w:b/>
        </w:rPr>
        <w:t>Abstract:</w:t>
      </w:r>
      <w:r w:rsidRPr="00D53282">
        <w:t xml:space="preserve"> </w:t>
      </w:r>
      <w:r>
        <w:br/>
        <w:t>33.537 CR0005R1.</w:t>
      </w:r>
    </w:p>
    <w:p w14:paraId="08D5E980" w14:textId="77777777" w:rsidR="007615D6" w:rsidRPr="005B25A1" w:rsidRDefault="007615D6" w:rsidP="007615D6">
      <w:pPr>
        <w:keepNext/>
        <w:keepLines/>
        <w:rPr>
          <w:b/>
          <w:bCs/>
        </w:rPr>
      </w:pPr>
      <w:r w:rsidRPr="005B25A1">
        <w:rPr>
          <w:b/>
          <w:bCs/>
        </w:rPr>
        <w:t>Plenary Discussion:</w:t>
      </w:r>
    </w:p>
    <w:p w14:paraId="4679C34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8455CF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B200B38" w14:textId="77777777" w:rsidR="00E00DA6" w:rsidRDefault="007615D6" w:rsidP="000A3FBD">
      <w:pPr>
        <w:pStyle w:val="NormTop"/>
      </w:pPr>
      <w:r>
        <w:rPr>
          <w:color w:val="0000FF"/>
        </w:rPr>
        <w:t>SP-230887</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CR1702; 33.501 CR1756R1; 33.501 CR1766R1; 33.501 CR1767R1.</w:t>
      </w:r>
    </w:p>
    <w:p w14:paraId="775B5BD3" w14:textId="77777777" w:rsidR="007615D6" w:rsidRPr="005B25A1" w:rsidRDefault="007615D6" w:rsidP="007615D6">
      <w:pPr>
        <w:keepNext/>
        <w:keepLines/>
        <w:rPr>
          <w:b/>
          <w:bCs/>
        </w:rPr>
      </w:pPr>
      <w:r w:rsidRPr="005B25A1">
        <w:rPr>
          <w:b/>
          <w:bCs/>
        </w:rPr>
        <w:t>Plenary Discussion:</w:t>
      </w:r>
    </w:p>
    <w:p w14:paraId="280BAE2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32583E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96E2852" w14:textId="77777777" w:rsidR="00E00DA6" w:rsidRDefault="007615D6" w:rsidP="000A3FBD">
      <w:pPr>
        <w:pStyle w:val="NormTop"/>
      </w:pPr>
      <w:r>
        <w:rPr>
          <w:color w:val="0000FF"/>
        </w:rPr>
        <w:t>SP-230885</w:t>
      </w:r>
      <w:r w:rsidRPr="00D53282">
        <w:t xml:space="preserve"> </w:t>
      </w:r>
      <w:r>
        <w:t>(CR PACK) Rel-18 CRs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33.558 CR0015R1; 33.501 CR1741R1.</w:t>
      </w:r>
    </w:p>
    <w:p w14:paraId="720DAAE0" w14:textId="77777777" w:rsidR="007615D6" w:rsidRPr="005B25A1" w:rsidRDefault="007615D6" w:rsidP="007615D6">
      <w:pPr>
        <w:keepNext/>
        <w:keepLines/>
        <w:rPr>
          <w:b/>
          <w:bCs/>
        </w:rPr>
      </w:pPr>
      <w:r w:rsidRPr="005B25A1">
        <w:rPr>
          <w:b/>
          <w:bCs/>
        </w:rPr>
        <w:t>Plenary Discussion:</w:t>
      </w:r>
    </w:p>
    <w:p w14:paraId="3143394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AF8F6E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F3F3BB8" w14:textId="77777777" w:rsidR="00E00DA6" w:rsidRDefault="007615D6" w:rsidP="000A3FBD">
      <w:pPr>
        <w:pStyle w:val="NormTop"/>
      </w:pPr>
      <w:r>
        <w:rPr>
          <w:color w:val="0000FF"/>
        </w:rPr>
        <w:lastRenderedPageBreak/>
        <w:t>SP-230900</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CR1738R1; 33.501 CR1765R1; 33.501 CR1686R1; 33.122 CR0035R1.</w:t>
      </w:r>
    </w:p>
    <w:p w14:paraId="57E2CA73" w14:textId="77777777" w:rsidR="007615D6" w:rsidRPr="005B25A1" w:rsidRDefault="007615D6" w:rsidP="007615D6">
      <w:pPr>
        <w:keepNext/>
        <w:keepLines/>
        <w:rPr>
          <w:b/>
          <w:bCs/>
        </w:rPr>
      </w:pPr>
      <w:r w:rsidRPr="005B25A1">
        <w:rPr>
          <w:b/>
          <w:bCs/>
        </w:rPr>
        <w:t>Plenary Discussion:</w:t>
      </w:r>
    </w:p>
    <w:p w14:paraId="3C25499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D853D4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7E92F62" w14:textId="77777777" w:rsidR="00E00DA6" w:rsidRDefault="007615D6" w:rsidP="000A3FBD">
      <w:pPr>
        <w:pStyle w:val="NormTop"/>
      </w:pPr>
      <w:r>
        <w:rPr>
          <w:color w:val="0000FF"/>
        </w:rPr>
        <w:t>SP-230883</w:t>
      </w:r>
      <w:r w:rsidRPr="00D53282">
        <w:t xml:space="preserve"> </w:t>
      </w:r>
      <w:r>
        <w:t>(CR PACK) Rel-18 CRs on IETF OSCORE protocol profiles for GBA and AKMA (Source: SA WG3)</w:t>
      </w:r>
      <w:r>
        <w:br/>
      </w:r>
      <w:r w:rsidRPr="00D53282">
        <w:rPr>
          <w:b/>
        </w:rPr>
        <w:t>Document for:</w:t>
      </w:r>
      <w:r w:rsidRPr="00D53282">
        <w:t xml:space="preserve"> </w:t>
      </w:r>
      <w:r>
        <w:t>Approval</w:t>
      </w:r>
      <w:r>
        <w:br/>
      </w:r>
      <w:r w:rsidRPr="00D53282">
        <w:rPr>
          <w:b/>
        </w:rPr>
        <w:t>Abstract:</w:t>
      </w:r>
      <w:r w:rsidRPr="00D53282">
        <w:t xml:space="preserve"> </w:t>
      </w:r>
      <w:r>
        <w:br/>
        <w:t>33.535 CR0175; 33.220 CR0223.</w:t>
      </w:r>
    </w:p>
    <w:p w14:paraId="67CB92B3" w14:textId="77777777" w:rsidR="007615D6" w:rsidRPr="005B25A1" w:rsidRDefault="007615D6" w:rsidP="007615D6">
      <w:pPr>
        <w:keepNext/>
        <w:keepLines/>
        <w:rPr>
          <w:b/>
          <w:bCs/>
        </w:rPr>
      </w:pPr>
      <w:r w:rsidRPr="005B25A1">
        <w:rPr>
          <w:b/>
          <w:bCs/>
        </w:rPr>
        <w:t>Plenary Discussion:</w:t>
      </w:r>
    </w:p>
    <w:p w14:paraId="7B8CF70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9EDBBC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FC1D772" w14:textId="77777777" w:rsidR="00E00DA6" w:rsidRDefault="007615D6" w:rsidP="000A3FBD">
      <w:pPr>
        <w:pStyle w:val="NormTop"/>
      </w:pPr>
      <w:r>
        <w:rPr>
          <w:color w:val="0000FF"/>
        </w:rPr>
        <w:t>SP-230880</w:t>
      </w:r>
      <w:r w:rsidRPr="00D53282">
        <w:t xml:space="preserve"> </w:t>
      </w:r>
      <w:r>
        <w:t>(CR PACK) Rel-18 CR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CR0168.</w:t>
      </w:r>
    </w:p>
    <w:p w14:paraId="4A731FFB" w14:textId="77777777" w:rsidR="007615D6" w:rsidRPr="005B25A1" w:rsidRDefault="007615D6" w:rsidP="007615D6">
      <w:pPr>
        <w:keepNext/>
        <w:keepLines/>
        <w:rPr>
          <w:b/>
          <w:bCs/>
        </w:rPr>
      </w:pPr>
      <w:r w:rsidRPr="005B25A1">
        <w:rPr>
          <w:b/>
          <w:bCs/>
        </w:rPr>
        <w:t>Plenary Discussion:</w:t>
      </w:r>
    </w:p>
    <w:p w14:paraId="6048D0D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480163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4BB7B90" w14:textId="77777777" w:rsidR="00E00DA6" w:rsidRDefault="007615D6" w:rsidP="000A3FBD">
      <w:pPr>
        <w:pStyle w:val="NormTop"/>
      </w:pPr>
      <w:r>
        <w:rPr>
          <w:color w:val="0000FF"/>
        </w:rPr>
        <w:t>SP-230879</w:t>
      </w:r>
      <w:r w:rsidRPr="00D53282">
        <w:t xml:space="preserve"> </w:t>
      </w:r>
      <w:r>
        <w:t>(CR PACK) Rel-18 CRs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33.501 CR1692R1; 33.501 CR1694R1.</w:t>
      </w:r>
    </w:p>
    <w:p w14:paraId="37801DFA" w14:textId="77777777" w:rsidR="007615D6" w:rsidRPr="005B25A1" w:rsidRDefault="007615D6" w:rsidP="007615D6">
      <w:pPr>
        <w:keepNext/>
        <w:keepLines/>
        <w:rPr>
          <w:b/>
          <w:bCs/>
        </w:rPr>
      </w:pPr>
      <w:r w:rsidRPr="005B25A1">
        <w:rPr>
          <w:b/>
          <w:bCs/>
        </w:rPr>
        <w:t>Plenary Discussion:</w:t>
      </w:r>
    </w:p>
    <w:p w14:paraId="20E0A3C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4F7EFC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1E0B799" w14:textId="77777777" w:rsidR="00E00DA6" w:rsidRDefault="007615D6" w:rsidP="000A3FBD">
      <w:pPr>
        <w:pStyle w:val="NormTop"/>
      </w:pPr>
      <w:r>
        <w:rPr>
          <w:color w:val="0000FF"/>
        </w:rPr>
        <w:t>SP-230878</w:t>
      </w:r>
      <w:r w:rsidRPr="00D53282">
        <w:t xml:space="preserve"> </w:t>
      </w:r>
      <w:r>
        <w:t>(CR PACK) Rel-18 CR on Multicast-broadcast services in 5G (Source: SA WG3)</w:t>
      </w:r>
      <w:r>
        <w:br/>
      </w:r>
      <w:r w:rsidRPr="00D53282">
        <w:rPr>
          <w:b/>
        </w:rPr>
        <w:t>Document for:</w:t>
      </w:r>
      <w:r w:rsidRPr="00D53282">
        <w:t xml:space="preserve"> </w:t>
      </w:r>
      <w:r>
        <w:t>Approval</w:t>
      </w:r>
      <w:r>
        <w:br/>
      </w:r>
      <w:r w:rsidRPr="00D53282">
        <w:rPr>
          <w:b/>
        </w:rPr>
        <w:t>Abstract:</w:t>
      </w:r>
      <w:r w:rsidRPr="00D53282">
        <w:t xml:space="preserve"> </w:t>
      </w:r>
      <w:r>
        <w:br/>
        <w:t>33.501 CR1744R1.</w:t>
      </w:r>
    </w:p>
    <w:p w14:paraId="24F00D99" w14:textId="77777777" w:rsidR="007615D6" w:rsidRPr="005B25A1" w:rsidRDefault="007615D6" w:rsidP="007615D6">
      <w:pPr>
        <w:keepNext/>
        <w:keepLines/>
        <w:rPr>
          <w:b/>
          <w:bCs/>
        </w:rPr>
      </w:pPr>
      <w:r w:rsidRPr="005B25A1">
        <w:rPr>
          <w:b/>
          <w:bCs/>
        </w:rPr>
        <w:t>Plenary Discussion:</w:t>
      </w:r>
    </w:p>
    <w:p w14:paraId="16B72B2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BFFE41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010810F" w14:textId="77777777" w:rsidR="00E00DA6" w:rsidRDefault="007615D6" w:rsidP="000A3FBD">
      <w:pPr>
        <w:pStyle w:val="NormTop"/>
      </w:pPr>
      <w:r>
        <w:rPr>
          <w:color w:val="0000FF"/>
        </w:rPr>
        <w:t>SP-230889</w:t>
      </w:r>
      <w:r w:rsidRPr="00D53282">
        <w:t xml:space="preserve"> </w:t>
      </w:r>
      <w:r>
        <w:t>(CR PACK) Rel-18 CR on Study on Security Aspects of Proximity Based Services Phase 2 (Source: SA WG3)</w:t>
      </w:r>
      <w:r>
        <w:br/>
      </w:r>
      <w:r w:rsidRPr="00D53282">
        <w:rPr>
          <w:b/>
        </w:rPr>
        <w:t>Document for:</w:t>
      </w:r>
      <w:r w:rsidRPr="00D53282">
        <w:t xml:space="preserve"> </w:t>
      </w:r>
      <w:r>
        <w:t>Approval</w:t>
      </w:r>
      <w:r>
        <w:br/>
      </w:r>
      <w:r w:rsidRPr="00D53282">
        <w:rPr>
          <w:b/>
        </w:rPr>
        <w:t>Abstract:</w:t>
      </w:r>
      <w:r w:rsidRPr="00D53282">
        <w:t xml:space="preserve"> </w:t>
      </w:r>
      <w:r>
        <w:br/>
        <w:t>33.740 CR0001.</w:t>
      </w:r>
    </w:p>
    <w:p w14:paraId="1433DE2A" w14:textId="77777777" w:rsidR="007615D6" w:rsidRPr="005B25A1" w:rsidRDefault="007615D6" w:rsidP="007615D6">
      <w:pPr>
        <w:keepNext/>
        <w:keepLines/>
        <w:rPr>
          <w:b/>
          <w:bCs/>
        </w:rPr>
      </w:pPr>
      <w:r w:rsidRPr="005B25A1">
        <w:rPr>
          <w:b/>
          <w:bCs/>
        </w:rPr>
        <w:t>Plenary Discussion:</w:t>
      </w:r>
    </w:p>
    <w:p w14:paraId="72DE2D8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8598D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6A7DA2B" w14:textId="77777777" w:rsidR="00E00DA6" w:rsidRDefault="007615D6" w:rsidP="000A3FBD">
      <w:pPr>
        <w:pStyle w:val="NormTop"/>
      </w:pPr>
      <w:r>
        <w:rPr>
          <w:color w:val="0000FF"/>
        </w:rPr>
        <w:lastRenderedPageBreak/>
        <w:t>SP-230827</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CR0545; 33.128 CR0547; 33.128 CR0556; 33.127 CR0218R1; 33.127 CR0215R1; 33.127 CR0219R1; 33.128 CR0552R1; 33.128 CR0543R1; 33.128 CR0559R1; 33.128 CR0549R1; 33.128 CR0550R1; 33.128 CR0553R1; 33.128 CR0554R1; 33.128 CR0555R1; 33.128 CR0557R1; 33.128 CR0560R1; 33.928 CR0002R1; 33.928 CR0003R1; 33.928 CR0004R1; 33.928 CR0005R1; 33.928 CR0006R1; 33.928 CR0007R1; 33.928 CR0008R1; 33.928 CR0009R1; 33.928 CR0010R1.</w:t>
      </w:r>
    </w:p>
    <w:p w14:paraId="10696CE7" w14:textId="77777777" w:rsidR="007615D6" w:rsidRPr="005B25A1" w:rsidRDefault="007615D6" w:rsidP="007615D6">
      <w:pPr>
        <w:keepNext/>
        <w:keepLines/>
        <w:rPr>
          <w:b/>
          <w:bCs/>
        </w:rPr>
      </w:pPr>
      <w:r w:rsidRPr="005B25A1">
        <w:rPr>
          <w:b/>
          <w:bCs/>
        </w:rPr>
        <w:t>Plenary Discussion:</w:t>
      </w:r>
    </w:p>
    <w:p w14:paraId="30445EA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F0B0A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D4497D" w14:textId="77777777" w:rsidR="00E604CC" w:rsidRDefault="00E604CC" w:rsidP="00BB3F37"/>
    <w:p w14:paraId="431400EC" w14:textId="77777777" w:rsidR="007615D6" w:rsidRDefault="007615D6" w:rsidP="0010433C">
      <w:pPr>
        <w:pStyle w:val="Heading2"/>
      </w:pPr>
      <w:bookmarkStart w:id="114" w:name="_Toc145733845"/>
      <w:r>
        <w:t>18.4</w:t>
      </w:r>
      <w:r>
        <w:tab/>
        <w:t>SA WG4 Rel-18 CRs</w:t>
      </w:r>
      <w:bookmarkEnd w:id="114"/>
    </w:p>
    <w:p w14:paraId="717446A2" w14:textId="77777777" w:rsidR="00E00DA6" w:rsidRDefault="007615D6" w:rsidP="000A3FBD">
      <w:pPr>
        <w:pStyle w:val="NormTop"/>
      </w:pPr>
      <w:r>
        <w:rPr>
          <w:color w:val="0000FF"/>
        </w:rPr>
        <w:t>SP-230917</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CR0070R2; 26.501 CR0071R1; 26.501 CR0069R4.</w:t>
      </w:r>
    </w:p>
    <w:p w14:paraId="14C69A15" w14:textId="77777777" w:rsidR="007615D6" w:rsidRPr="005B25A1" w:rsidRDefault="007615D6" w:rsidP="007615D6">
      <w:pPr>
        <w:keepNext/>
        <w:keepLines/>
        <w:rPr>
          <w:b/>
          <w:bCs/>
        </w:rPr>
      </w:pPr>
      <w:r w:rsidRPr="005B25A1">
        <w:rPr>
          <w:b/>
          <w:bCs/>
        </w:rPr>
        <w:t>Plenary Discussion:</w:t>
      </w:r>
    </w:p>
    <w:p w14:paraId="31B6753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FBB00A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90155C5" w14:textId="77777777" w:rsidR="00E00DA6" w:rsidRDefault="007615D6" w:rsidP="000A3FBD">
      <w:pPr>
        <w:pStyle w:val="NormTop"/>
      </w:pPr>
      <w:r>
        <w:rPr>
          <w:color w:val="0000FF"/>
        </w:rPr>
        <w:t>SP-230919</w:t>
      </w:r>
      <w:r w:rsidRPr="00D53282">
        <w:t xml:space="preserve"> </w:t>
      </w:r>
      <w:r>
        <w:t>(CR PACK) CR Pack on 5GMSA, TEI18 (Source: SA WG4)</w:t>
      </w:r>
      <w:r>
        <w:br/>
      </w:r>
      <w:r w:rsidRPr="00D53282">
        <w:rPr>
          <w:b/>
        </w:rPr>
        <w:t>Document for:</w:t>
      </w:r>
      <w:r w:rsidRPr="00D53282">
        <w:t xml:space="preserve"> </w:t>
      </w:r>
      <w:r>
        <w:t>Approval</w:t>
      </w:r>
      <w:r>
        <w:br/>
      </w:r>
      <w:r w:rsidRPr="00D53282">
        <w:rPr>
          <w:b/>
        </w:rPr>
        <w:t>Abstract:</w:t>
      </w:r>
      <w:r w:rsidRPr="00D53282">
        <w:t xml:space="preserve"> </w:t>
      </w:r>
      <w:r>
        <w:br/>
        <w:t>26.501 CR0066R5.</w:t>
      </w:r>
    </w:p>
    <w:p w14:paraId="3344347E" w14:textId="77777777" w:rsidR="007615D6" w:rsidRPr="005B25A1" w:rsidRDefault="007615D6" w:rsidP="007615D6">
      <w:pPr>
        <w:keepNext/>
        <w:keepLines/>
        <w:rPr>
          <w:b/>
          <w:bCs/>
        </w:rPr>
      </w:pPr>
      <w:r w:rsidRPr="005B25A1">
        <w:rPr>
          <w:b/>
          <w:bCs/>
        </w:rPr>
        <w:t>Plenary Discussion:</w:t>
      </w:r>
    </w:p>
    <w:p w14:paraId="041468A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DFE7BD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225ED65" w14:textId="77777777" w:rsidR="00E00DA6" w:rsidRDefault="007615D6" w:rsidP="000A3FBD">
      <w:pPr>
        <w:pStyle w:val="NormTop"/>
      </w:pPr>
      <w:r>
        <w:rPr>
          <w:color w:val="0000FF"/>
        </w:rPr>
        <w:t>SP-230920</w:t>
      </w:r>
      <w:r w:rsidRPr="00D53282">
        <w:t xml:space="preserve"> </w:t>
      </w:r>
      <w:r>
        <w:t>(CR PACK) CR Pack on EVEX, ADAES, TEI18 (Source: SA WG4)</w:t>
      </w:r>
      <w:r>
        <w:br/>
      </w:r>
      <w:r w:rsidRPr="00D53282">
        <w:rPr>
          <w:b/>
        </w:rPr>
        <w:t>Document for:</w:t>
      </w:r>
      <w:r w:rsidRPr="00D53282">
        <w:t xml:space="preserve"> </w:t>
      </w:r>
      <w:r>
        <w:t>Approval</w:t>
      </w:r>
      <w:r>
        <w:br/>
      </w:r>
      <w:r w:rsidRPr="00D53282">
        <w:rPr>
          <w:b/>
        </w:rPr>
        <w:t>Abstract:</w:t>
      </w:r>
      <w:r w:rsidRPr="00D53282">
        <w:t xml:space="preserve"> </w:t>
      </w:r>
      <w:r>
        <w:br/>
        <w:t>26.531 CR0007R1; 26.532 CR0005R1.</w:t>
      </w:r>
    </w:p>
    <w:p w14:paraId="5410F7EF" w14:textId="77777777" w:rsidR="007615D6" w:rsidRPr="005B25A1" w:rsidRDefault="007615D6" w:rsidP="007615D6">
      <w:pPr>
        <w:keepNext/>
        <w:keepLines/>
        <w:rPr>
          <w:b/>
          <w:bCs/>
        </w:rPr>
      </w:pPr>
      <w:r w:rsidRPr="005B25A1">
        <w:rPr>
          <w:b/>
          <w:bCs/>
        </w:rPr>
        <w:t>Plenary Discussion:</w:t>
      </w:r>
    </w:p>
    <w:p w14:paraId="46E0FBE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02BE9B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BAD272A" w14:textId="77777777" w:rsidR="00E00DA6" w:rsidRDefault="007615D6" w:rsidP="000A3FBD">
      <w:pPr>
        <w:pStyle w:val="NormTop"/>
      </w:pPr>
      <w:r>
        <w:rPr>
          <w:color w:val="0000FF"/>
        </w:rPr>
        <w:t>SP-230921</w:t>
      </w:r>
      <w:r w:rsidRPr="00D53282">
        <w:t xml:space="preserve"> </w:t>
      </w:r>
      <w:r>
        <w:t>(CR PACK) CR Pack on TEI18 (Source: SA WG4)</w:t>
      </w:r>
      <w:r>
        <w:br/>
      </w:r>
      <w:r w:rsidRPr="00D53282">
        <w:rPr>
          <w:b/>
        </w:rPr>
        <w:t>Document for:</w:t>
      </w:r>
      <w:r w:rsidRPr="00D53282">
        <w:t xml:space="preserve"> </w:t>
      </w:r>
      <w:r>
        <w:t>Approval</w:t>
      </w:r>
      <w:r>
        <w:br/>
      </w:r>
      <w:r w:rsidRPr="00D53282">
        <w:rPr>
          <w:b/>
        </w:rPr>
        <w:t>Abstract:</w:t>
      </w:r>
      <w:r w:rsidRPr="00D53282">
        <w:t xml:space="preserve"> </w:t>
      </w:r>
      <w:r>
        <w:br/>
        <w:t>26.114 CR0557R6.</w:t>
      </w:r>
    </w:p>
    <w:p w14:paraId="1CC44BFA" w14:textId="77777777" w:rsidR="007615D6" w:rsidRPr="005B25A1" w:rsidRDefault="007615D6" w:rsidP="007615D6">
      <w:pPr>
        <w:keepNext/>
        <w:keepLines/>
        <w:rPr>
          <w:b/>
          <w:bCs/>
        </w:rPr>
      </w:pPr>
      <w:r w:rsidRPr="005B25A1">
        <w:rPr>
          <w:b/>
          <w:bCs/>
        </w:rPr>
        <w:t>Plenary Discussion:</w:t>
      </w:r>
    </w:p>
    <w:p w14:paraId="6FB1D86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4C91B0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FCC18F0" w14:textId="77777777" w:rsidR="00E00DA6" w:rsidRDefault="007615D6" w:rsidP="000A3FBD">
      <w:pPr>
        <w:pStyle w:val="NormTop"/>
      </w:pPr>
      <w:r>
        <w:rPr>
          <w:color w:val="0000FF"/>
        </w:rPr>
        <w:t>SP-230922</w:t>
      </w:r>
      <w:r w:rsidRPr="00D53282">
        <w:t xml:space="preserve"> </w:t>
      </w:r>
      <w:r>
        <w:t>(CR PACK) CR Pack on FS_XRTraffic (Source: SA WG4)</w:t>
      </w:r>
      <w:r>
        <w:br/>
      </w:r>
      <w:r w:rsidRPr="00D53282">
        <w:rPr>
          <w:b/>
        </w:rPr>
        <w:t>Document for:</w:t>
      </w:r>
      <w:r w:rsidRPr="00D53282">
        <w:t xml:space="preserve"> </w:t>
      </w:r>
      <w:r>
        <w:t>Approval</w:t>
      </w:r>
      <w:r>
        <w:br/>
      </w:r>
      <w:r w:rsidRPr="00D53282">
        <w:rPr>
          <w:b/>
        </w:rPr>
        <w:t>Abstract:</w:t>
      </w:r>
      <w:r w:rsidRPr="00D53282">
        <w:t xml:space="preserve"> </w:t>
      </w:r>
      <w:r>
        <w:br/>
        <w:t>26.925 CR0003R4.</w:t>
      </w:r>
    </w:p>
    <w:p w14:paraId="13E57CD1" w14:textId="77777777" w:rsidR="007615D6" w:rsidRPr="005B25A1" w:rsidRDefault="007615D6" w:rsidP="007615D6">
      <w:pPr>
        <w:keepNext/>
        <w:keepLines/>
        <w:rPr>
          <w:b/>
          <w:bCs/>
        </w:rPr>
      </w:pPr>
      <w:r w:rsidRPr="005B25A1">
        <w:rPr>
          <w:b/>
          <w:bCs/>
        </w:rPr>
        <w:t>Plenary Discussion:</w:t>
      </w:r>
    </w:p>
    <w:p w14:paraId="021F9DF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1FBB0D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CD1DD44" w14:textId="77777777" w:rsidR="00E604CC" w:rsidRDefault="00E604CC" w:rsidP="00BB3F37"/>
    <w:p w14:paraId="2A225ABD" w14:textId="77777777" w:rsidR="007615D6" w:rsidRDefault="007615D6" w:rsidP="0010433C">
      <w:pPr>
        <w:pStyle w:val="Heading2"/>
      </w:pPr>
      <w:bookmarkStart w:id="115" w:name="_Toc145733846"/>
      <w:r>
        <w:t>18.5</w:t>
      </w:r>
      <w:r>
        <w:tab/>
        <w:t>SA WG5 Rel-18 CRs</w:t>
      </w:r>
      <w:bookmarkEnd w:id="115"/>
    </w:p>
    <w:p w14:paraId="02FFC0C2" w14:textId="77777777" w:rsidR="00E00DA6" w:rsidRDefault="007615D6" w:rsidP="000A3FBD">
      <w:pPr>
        <w:pStyle w:val="NormTop"/>
      </w:pPr>
      <w:r>
        <w:rPr>
          <w:color w:val="0000FF"/>
        </w:rPr>
        <w:t>SP-230955</w:t>
      </w:r>
      <w:r w:rsidRPr="00D53282">
        <w:t xml:space="preserve"> </w:t>
      </w:r>
      <w:r>
        <w:t>(CR PACK) Rel-18 CR on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28.104 CR0056.</w:t>
      </w:r>
    </w:p>
    <w:p w14:paraId="28927984" w14:textId="77777777" w:rsidR="007615D6" w:rsidRPr="005B25A1" w:rsidRDefault="007615D6" w:rsidP="007615D6">
      <w:pPr>
        <w:keepNext/>
        <w:keepLines/>
        <w:rPr>
          <w:b/>
          <w:bCs/>
        </w:rPr>
      </w:pPr>
      <w:r w:rsidRPr="005B25A1">
        <w:rPr>
          <w:b/>
          <w:bCs/>
        </w:rPr>
        <w:t>Plenary Discussion:</w:t>
      </w:r>
    </w:p>
    <w:p w14:paraId="7FBC3D7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38DE2E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1C2F001" w14:textId="5A2E36F4" w:rsidR="00E00DA6" w:rsidRDefault="007615D6" w:rsidP="000A3FBD">
      <w:pPr>
        <w:pStyle w:val="NormTop"/>
      </w:pPr>
      <w:r>
        <w:rPr>
          <w:color w:val="0000FF"/>
        </w:rPr>
        <w:t>SP-230966</w:t>
      </w:r>
      <w:r w:rsidRPr="00D53282">
        <w:t xml:space="preserve"> </w:t>
      </w:r>
      <w:r>
        <w:t>(CR PACK) Rel-18</w:t>
      </w:r>
      <w:r w:rsidR="003332A5">
        <w:t xml:space="preserve"> CRs </w:t>
      </w:r>
      <w:r>
        <w:t>on Management Aspects of 5G Network Sharing Phase2 (Source: SA WG5)</w:t>
      </w:r>
      <w:r>
        <w:br/>
      </w:r>
      <w:r w:rsidRPr="00D53282">
        <w:rPr>
          <w:b/>
        </w:rPr>
        <w:t>Document for:</w:t>
      </w:r>
      <w:r w:rsidRPr="00D53282">
        <w:t xml:space="preserve"> </w:t>
      </w:r>
      <w:r>
        <w:t>Approval</w:t>
      </w:r>
      <w:r>
        <w:br/>
      </w:r>
      <w:r w:rsidRPr="00D53282">
        <w:rPr>
          <w:b/>
        </w:rPr>
        <w:t>Abstract:</w:t>
      </w:r>
      <w:r w:rsidRPr="00D53282">
        <w:t xml:space="preserve"> </w:t>
      </w:r>
      <w:r>
        <w:br/>
        <w:t>32.130 CR0024R1; 28.541 CR0990R1; 28.541 CR0991R1.</w:t>
      </w:r>
    </w:p>
    <w:p w14:paraId="3E7E2C15" w14:textId="77777777" w:rsidR="007615D6" w:rsidRPr="005B25A1" w:rsidRDefault="007615D6" w:rsidP="007615D6">
      <w:pPr>
        <w:keepNext/>
        <w:keepLines/>
        <w:rPr>
          <w:b/>
          <w:bCs/>
        </w:rPr>
      </w:pPr>
      <w:r w:rsidRPr="005B25A1">
        <w:rPr>
          <w:b/>
          <w:bCs/>
        </w:rPr>
        <w:t>Plenary Discussion:</w:t>
      </w:r>
    </w:p>
    <w:p w14:paraId="2546A37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1F8F2B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9C39177" w14:textId="77777777" w:rsidR="00E00DA6" w:rsidRDefault="007615D6" w:rsidP="000A3FBD">
      <w:pPr>
        <w:pStyle w:val="NormTop"/>
      </w:pPr>
      <w:r>
        <w:rPr>
          <w:color w:val="0000FF"/>
        </w:rPr>
        <w:t>SP-230950</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28.552 CR0457R1; 28.538 CR0042R1; 28.538 CR0044R1; 28.538 CR0041R1.</w:t>
      </w:r>
    </w:p>
    <w:p w14:paraId="7EB04FDA" w14:textId="77777777" w:rsidR="007615D6" w:rsidRPr="005B25A1" w:rsidRDefault="007615D6" w:rsidP="007615D6">
      <w:pPr>
        <w:keepNext/>
        <w:keepLines/>
        <w:rPr>
          <w:b/>
          <w:bCs/>
        </w:rPr>
      </w:pPr>
      <w:r w:rsidRPr="005B25A1">
        <w:rPr>
          <w:b/>
          <w:bCs/>
        </w:rPr>
        <w:t>Plenary Discussion:</w:t>
      </w:r>
    </w:p>
    <w:p w14:paraId="6683B64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5F3FE2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CEE6C6" w14:textId="1537D891" w:rsidR="00E00DA6" w:rsidRDefault="007615D6" w:rsidP="000A3FBD">
      <w:pPr>
        <w:pStyle w:val="NormTop"/>
      </w:pPr>
      <w:r>
        <w:rPr>
          <w:color w:val="0000FF"/>
        </w:rPr>
        <w:t>SP-230963</w:t>
      </w:r>
      <w:r w:rsidRPr="00D53282">
        <w:t xml:space="preserve"> </w:t>
      </w:r>
      <w:r>
        <w:t>(CR PACK) Rel-18</w:t>
      </w:r>
      <w:r w:rsidR="003332A5">
        <w:t xml:space="preserve"> CRs </w:t>
      </w:r>
      <w:r>
        <w:t>on Intent driven Management Service for Mobile Network phase 2 (Source: SA WG5)</w:t>
      </w:r>
      <w:r>
        <w:br/>
      </w:r>
      <w:r w:rsidRPr="00D53282">
        <w:rPr>
          <w:b/>
        </w:rPr>
        <w:t>Document for:</w:t>
      </w:r>
      <w:r w:rsidRPr="00D53282">
        <w:t xml:space="preserve"> </w:t>
      </w:r>
      <w:r>
        <w:t>Approval</w:t>
      </w:r>
      <w:r>
        <w:br/>
      </w:r>
      <w:r w:rsidRPr="00D53282">
        <w:rPr>
          <w:b/>
        </w:rPr>
        <w:t>Abstract:</w:t>
      </w:r>
      <w:r w:rsidRPr="00D53282">
        <w:t xml:space="preserve"> </w:t>
      </w:r>
      <w:r>
        <w:br/>
        <w:t>28.312 CR0074; 28.312 CR0077; 28.312 CR0078; 28.312 CR0111; 28.312 CR0072R1; 28.312 CR0076R1; 28.312 CR0101R1; 28.312 CR0100R1; 28.312 CR0102R1; 28.312 CR0073R1; 28.312 CR0075R1; 28.312 CR0086R1; 28.312 CR0083R1; 28.312 CR0112R1; 28.312 CR0085R1; 28.312 CR0087R1; 28.312 CR0080R1.</w:t>
      </w:r>
    </w:p>
    <w:p w14:paraId="74780022" w14:textId="77777777" w:rsidR="007615D6" w:rsidRPr="005B25A1" w:rsidRDefault="007615D6" w:rsidP="007615D6">
      <w:pPr>
        <w:keepNext/>
        <w:keepLines/>
        <w:rPr>
          <w:b/>
          <w:bCs/>
        </w:rPr>
      </w:pPr>
      <w:r w:rsidRPr="005B25A1">
        <w:rPr>
          <w:b/>
          <w:bCs/>
        </w:rPr>
        <w:t>Plenary Discussion:</w:t>
      </w:r>
    </w:p>
    <w:p w14:paraId="5C69375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B7DE2E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33C7153" w14:textId="09AFD471" w:rsidR="00E00DA6" w:rsidRDefault="007615D6" w:rsidP="000A3FBD">
      <w:pPr>
        <w:pStyle w:val="NormTop"/>
      </w:pPr>
      <w:r>
        <w:rPr>
          <w:color w:val="0000FF"/>
        </w:rPr>
        <w:t>SP-230968</w:t>
      </w:r>
      <w:r w:rsidRPr="00D53282">
        <w:t xml:space="preserve"> </w:t>
      </w:r>
      <w:r>
        <w:t>(CR PACK) Rel-18</w:t>
      </w:r>
      <w:r w:rsidR="003332A5">
        <w:t xml:space="preserve"> CRs </w:t>
      </w:r>
      <w:r>
        <w:t>on Management of cloud-native Virtualized Network Functions (Source: SA WG5)</w:t>
      </w:r>
      <w:r>
        <w:br/>
      </w:r>
      <w:r w:rsidRPr="00D53282">
        <w:rPr>
          <w:b/>
        </w:rPr>
        <w:t>Document for:</w:t>
      </w:r>
      <w:r w:rsidRPr="00D53282">
        <w:t xml:space="preserve"> </w:t>
      </w:r>
      <w:r>
        <w:t>Approval</w:t>
      </w:r>
      <w:r>
        <w:br/>
      </w:r>
      <w:r w:rsidRPr="00D53282">
        <w:rPr>
          <w:b/>
        </w:rPr>
        <w:t>Abstract:</w:t>
      </w:r>
      <w:r w:rsidRPr="00D53282">
        <w:t xml:space="preserve"> </w:t>
      </w:r>
      <w:r>
        <w:br/>
        <w:t>28.526 CR0018; 28.531 CR0209R1; 28.531 CR0210R1; 28.531 CR0211R1.</w:t>
      </w:r>
    </w:p>
    <w:p w14:paraId="10D44ADB" w14:textId="77777777" w:rsidR="007615D6" w:rsidRPr="005B25A1" w:rsidRDefault="007615D6" w:rsidP="007615D6">
      <w:pPr>
        <w:keepNext/>
        <w:keepLines/>
        <w:rPr>
          <w:b/>
          <w:bCs/>
        </w:rPr>
      </w:pPr>
      <w:r w:rsidRPr="005B25A1">
        <w:rPr>
          <w:b/>
          <w:bCs/>
        </w:rPr>
        <w:t>Plenary Discussion:</w:t>
      </w:r>
    </w:p>
    <w:p w14:paraId="37764B8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3D2A5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3589DB7" w14:textId="77777777" w:rsidR="00E00DA6" w:rsidRDefault="007615D6" w:rsidP="000A3FBD">
      <w:pPr>
        <w:pStyle w:val="NormTop"/>
      </w:pPr>
      <w:r>
        <w:rPr>
          <w:color w:val="0000FF"/>
        </w:rPr>
        <w:lastRenderedPageBreak/>
        <w:t>SP-230952</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28.554 CR0132R1; 28.310 CR0034R1.</w:t>
      </w:r>
    </w:p>
    <w:p w14:paraId="49A73C4A" w14:textId="77777777" w:rsidR="007615D6" w:rsidRPr="005B25A1" w:rsidRDefault="007615D6" w:rsidP="007615D6">
      <w:pPr>
        <w:keepNext/>
        <w:keepLines/>
        <w:rPr>
          <w:b/>
          <w:bCs/>
        </w:rPr>
      </w:pPr>
      <w:r w:rsidRPr="005B25A1">
        <w:rPr>
          <w:b/>
          <w:bCs/>
        </w:rPr>
        <w:t>Plenary Discussion:</w:t>
      </w:r>
    </w:p>
    <w:p w14:paraId="558DA4A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5F2166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F4844B2" w14:textId="77777777" w:rsidR="00E00DA6" w:rsidRDefault="007615D6" w:rsidP="000A3FBD">
      <w:pPr>
        <w:pStyle w:val="NormTop"/>
      </w:pPr>
      <w:r>
        <w:rPr>
          <w:color w:val="0000FF"/>
        </w:rPr>
        <w:t>SP-230938</w:t>
      </w:r>
      <w:r w:rsidRPr="00D53282">
        <w:t xml:space="preserve"> </w:t>
      </w:r>
      <w:r>
        <w:t>(CR PACK) Rel-18 CRs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28.622 CR0270; 28.622 CR0271; 28.622 CR0272; 28.622 CR0273; 28.623 CR0255; 32.423 CR0142; 32.423 CR0143; 28.623 CR0256; 28.623 CR0261; 32.422 CR0411R1; 32.423 CR0144R1; 32.421 CR0107R1.</w:t>
      </w:r>
    </w:p>
    <w:p w14:paraId="42805EEB" w14:textId="77777777" w:rsidR="007615D6" w:rsidRPr="005B25A1" w:rsidRDefault="007615D6" w:rsidP="007615D6">
      <w:pPr>
        <w:keepNext/>
        <w:keepLines/>
        <w:rPr>
          <w:b/>
          <w:bCs/>
        </w:rPr>
      </w:pPr>
      <w:r w:rsidRPr="005B25A1">
        <w:rPr>
          <w:b/>
          <w:bCs/>
        </w:rPr>
        <w:t>Plenary Discussion:</w:t>
      </w:r>
    </w:p>
    <w:p w14:paraId="2352135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EBC7A4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5DCD48E" w14:textId="77777777" w:rsidR="00E00DA6" w:rsidRDefault="007615D6" w:rsidP="000A3FBD">
      <w:pPr>
        <w:pStyle w:val="NormTop"/>
      </w:pPr>
      <w:r>
        <w:rPr>
          <w:color w:val="0000FF"/>
        </w:rPr>
        <w:t>SP-230939</w:t>
      </w:r>
      <w:r w:rsidRPr="00D53282">
        <w:t xml:space="preserve"> </w:t>
      </w:r>
      <w:r>
        <w:t>(CR PACK) Rel-18 CRs on TEI (Source: SA WG5)</w:t>
      </w:r>
      <w:r>
        <w:br/>
      </w:r>
      <w:r w:rsidRPr="00D53282">
        <w:rPr>
          <w:b/>
        </w:rPr>
        <w:t>Document for:</w:t>
      </w:r>
      <w:r w:rsidRPr="00D53282">
        <w:t xml:space="preserve"> </w:t>
      </w:r>
      <w:r>
        <w:t>Approval</w:t>
      </w:r>
      <w:r>
        <w:br/>
      </w:r>
      <w:r w:rsidRPr="00D53282">
        <w:rPr>
          <w:b/>
        </w:rPr>
        <w:t>Abstract:</w:t>
      </w:r>
      <w:r w:rsidRPr="00D53282">
        <w:t xml:space="preserve"> </w:t>
      </w:r>
      <w:r>
        <w:br/>
        <w:t>28.554 CR0131; 28.550 CR0079; 28.622 CR0274; 32.291 CR0499R1; 28.554 CR0127R1.</w:t>
      </w:r>
    </w:p>
    <w:p w14:paraId="43D3268D" w14:textId="77777777" w:rsidR="007615D6" w:rsidRPr="005B25A1" w:rsidRDefault="007615D6" w:rsidP="007615D6">
      <w:pPr>
        <w:keepNext/>
        <w:keepLines/>
        <w:rPr>
          <w:b/>
          <w:bCs/>
        </w:rPr>
      </w:pPr>
      <w:r w:rsidRPr="005B25A1">
        <w:rPr>
          <w:b/>
          <w:bCs/>
        </w:rPr>
        <w:t>Plenary Discussion:</w:t>
      </w:r>
    </w:p>
    <w:p w14:paraId="3FAB937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45136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4D9D1C5" w14:textId="77777777" w:rsidR="00E00DA6" w:rsidRDefault="007615D6" w:rsidP="000A3FBD">
      <w:pPr>
        <w:pStyle w:val="NormTop"/>
      </w:pPr>
      <w:r>
        <w:rPr>
          <w:color w:val="0000FF"/>
        </w:rPr>
        <w:t>SP-230946</w:t>
      </w:r>
      <w:r w:rsidRPr="00D53282">
        <w:t xml:space="preserve"> </w:t>
      </w:r>
      <w:r>
        <w:t>(CR PACK) Rel-18 CRs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32.240 CR0470R1; 32.255 CR0433R1; 32.255 CR0430R1; 32.255 CR0431R1; 32.255 CR0434R1; 32.255 CR0432R1; 32.290 CR0200R1.</w:t>
      </w:r>
    </w:p>
    <w:p w14:paraId="7351564B" w14:textId="77777777" w:rsidR="007615D6" w:rsidRPr="005B25A1" w:rsidRDefault="007615D6" w:rsidP="007615D6">
      <w:pPr>
        <w:keepNext/>
        <w:keepLines/>
        <w:rPr>
          <w:b/>
          <w:bCs/>
        </w:rPr>
      </w:pPr>
      <w:r w:rsidRPr="005B25A1">
        <w:rPr>
          <w:b/>
          <w:bCs/>
        </w:rPr>
        <w:t>Plenary Discussion:</w:t>
      </w:r>
    </w:p>
    <w:p w14:paraId="590506D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0E546F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78C1424" w14:textId="77777777" w:rsidR="00E00DA6" w:rsidRDefault="007615D6" w:rsidP="000A3FBD">
      <w:pPr>
        <w:pStyle w:val="NormTop"/>
      </w:pPr>
      <w:r>
        <w:rPr>
          <w:color w:val="0000FF"/>
        </w:rPr>
        <w:t>SP-230947</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CR0961; 28.541 CR0962; 28.541 CR0963; 28.541 CR0964; 28.541 CR0965; 28.541 CR0992; 28.541 CR0993R1; 28.541 CR1001R1; 28.541 CR1002R1; 28.541 CR1014R1; 28.541 CR0966R1; 28.541 CR0970R2.</w:t>
      </w:r>
    </w:p>
    <w:p w14:paraId="43ED6818" w14:textId="77777777" w:rsidR="007615D6" w:rsidRPr="005B25A1" w:rsidRDefault="007615D6" w:rsidP="007615D6">
      <w:pPr>
        <w:keepNext/>
        <w:keepLines/>
        <w:rPr>
          <w:b/>
          <w:bCs/>
        </w:rPr>
      </w:pPr>
      <w:r w:rsidRPr="005B25A1">
        <w:rPr>
          <w:b/>
          <w:bCs/>
        </w:rPr>
        <w:t>Plenary Discussion:</w:t>
      </w:r>
    </w:p>
    <w:p w14:paraId="66DF72A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53E481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711399A" w14:textId="77777777" w:rsidR="00E00DA6" w:rsidRDefault="007615D6" w:rsidP="000A3FBD">
      <w:pPr>
        <w:pStyle w:val="NormTop"/>
      </w:pPr>
      <w:r>
        <w:rPr>
          <w:color w:val="0000FF"/>
        </w:rPr>
        <w:t>SP-230948</w:t>
      </w:r>
      <w:r w:rsidRPr="00D53282">
        <w:t xml:space="preserve"> </w:t>
      </w:r>
      <w:r>
        <w:t>(CR PACK) Rel-18 CRs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28.105 CR0034; 28.105 CR0035; 28.105 CR0023R3.</w:t>
      </w:r>
    </w:p>
    <w:p w14:paraId="3ADB8F74" w14:textId="77777777" w:rsidR="007615D6" w:rsidRPr="005B25A1" w:rsidRDefault="007615D6" w:rsidP="007615D6">
      <w:pPr>
        <w:keepNext/>
        <w:keepLines/>
        <w:rPr>
          <w:b/>
          <w:bCs/>
        </w:rPr>
      </w:pPr>
      <w:r w:rsidRPr="005B25A1">
        <w:rPr>
          <w:b/>
          <w:bCs/>
        </w:rPr>
        <w:t>Plenary Discussion:</w:t>
      </w:r>
    </w:p>
    <w:p w14:paraId="6161330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8EFCA7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8669D36" w14:textId="77777777" w:rsidR="00E00DA6" w:rsidRDefault="007615D6" w:rsidP="000A3FBD">
      <w:pPr>
        <w:pStyle w:val="NormTop"/>
      </w:pPr>
      <w:r>
        <w:rPr>
          <w:color w:val="0000FF"/>
        </w:rPr>
        <w:lastRenderedPageBreak/>
        <w:t>SP-230937</w:t>
      </w:r>
      <w:r w:rsidRPr="00D53282">
        <w:t xml:space="preserve"> </w:t>
      </w:r>
      <w:r>
        <w:t>(CR PACK) Rel-18 CRs on Management Aspect of 5GLAN (Source: SA WG5)</w:t>
      </w:r>
      <w:r>
        <w:br/>
      </w:r>
      <w:r w:rsidRPr="00D53282">
        <w:rPr>
          <w:b/>
        </w:rPr>
        <w:t>Document for:</w:t>
      </w:r>
      <w:r w:rsidRPr="00D53282">
        <w:t xml:space="preserve"> </w:t>
      </w:r>
      <w:r>
        <w:t>Approval</w:t>
      </w:r>
      <w:r>
        <w:br/>
      </w:r>
      <w:r w:rsidRPr="00D53282">
        <w:rPr>
          <w:b/>
        </w:rPr>
        <w:t>Abstract:</w:t>
      </w:r>
      <w:r w:rsidRPr="00D53282">
        <w:t xml:space="preserve"> </w:t>
      </w:r>
      <w:r>
        <w:br/>
        <w:t>28.554 CR0140R1; 28.554 CR0141R1; 28.554 CR0142R1.</w:t>
      </w:r>
    </w:p>
    <w:p w14:paraId="73AA06BE" w14:textId="77777777" w:rsidR="007615D6" w:rsidRPr="005B25A1" w:rsidRDefault="007615D6" w:rsidP="007615D6">
      <w:pPr>
        <w:keepNext/>
        <w:keepLines/>
        <w:rPr>
          <w:b/>
          <w:bCs/>
        </w:rPr>
      </w:pPr>
      <w:r w:rsidRPr="005B25A1">
        <w:rPr>
          <w:b/>
          <w:bCs/>
        </w:rPr>
        <w:t>Plenary Discussion:</w:t>
      </w:r>
    </w:p>
    <w:p w14:paraId="68DD56CE" w14:textId="77777777" w:rsidR="008E7568" w:rsidRPr="00CD19B3" w:rsidRDefault="008E7568" w:rsidP="008E7568">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E581A58" w14:textId="77777777" w:rsidR="008E7568" w:rsidRPr="00EB0339" w:rsidRDefault="008E7568" w:rsidP="008E7568">
      <w:r w:rsidRPr="005B25A1">
        <w:rPr>
          <w:b/>
          <w:bCs/>
        </w:rPr>
        <w:t>Status:</w:t>
      </w:r>
      <w:r>
        <w:t xml:space="preserve"> </w:t>
      </w:r>
      <w:r>
        <w:rPr>
          <w:color w:val="FF0000"/>
          <w:lang w:eastAsia="en-US"/>
        </w:rPr>
        <w:t>A</w:t>
      </w:r>
      <w:r w:rsidRPr="00C3284B">
        <w:rPr>
          <w:color w:val="FF0000"/>
          <w:lang w:eastAsia="en-US"/>
        </w:rPr>
        <w:t>pproved</w:t>
      </w:r>
      <w:r>
        <w:t>.</w:t>
      </w:r>
    </w:p>
    <w:p w14:paraId="6B82A8E1" w14:textId="7411BD3A" w:rsidR="00E00DA6" w:rsidRDefault="007615D6" w:rsidP="000A3FBD">
      <w:pPr>
        <w:pStyle w:val="NormTop"/>
      </w:pPr>
      <w:r>
        <w:rPr>
          <w:color w:val="0000FF"/>
        </w:rPr>
        <w:t>SP-230969</w:t>
      </w:r>
      <w:r w:rsidRPr="00D53282">
        <w:t xml:space="preserve"> </w:t>
      </w:r>
      <w:r>
        <w:t>(CR PACK) Rel-18</w:t>
      </w:r>
      <w:r w:rsidR="003332A5">
        <w:t xml:space="preserve"> CRs </w:t>
      </w:r>
      <w:r>
        <w:t>on Multimedia Messaging Service Charging using service-based interface (Source: SA WG5)</w:t>
      </w:r>
      <w:r>
        <w:br/>
      </w:r>
      <w:r w:rsidRPr="00D53282">
        <w:rPr>
          <w:b/>
        </w:rPr>
        <w:t>Document for:</w:t>
      </w:r>
      <w:r w:rsidRPr="00D53282">
        <w:t xml:space="preserve"> </w:t>
      </w:r>
      <w:r>
        <w:t>Approval</w:t>
      </w:r>
      <w:r>
        <w:br/>
      </w:r>
      <w:r w:rsidRPr="00D53282">
        <w:rPr>
          <w:b/>
        </w:rPr>
        <w:t>Abstract:</w:t>
      </w:r>
      <w:r w:rsidRPr="00D53282">
        <w:t xml:space="preserve"> </w:t>
      </w:r>
      <w:r>
        <w:br/>
        <w:t>32.270 CR0035R1; 32.240 CR0469R1.</w:t>
      </w:r>
    </w:p>
    <w:p w14:paraId="0E95A7AB" w14:textId="77777777" w:rsidR="007615D6" w:rsidRPr="005B25A1" w:rsidRDefault="007615D6" w:rsidP="007615D6">
      <w:pPr>
        <w:keepNext/>
        <w:keepLines/>
        <w:rPr>
          <w:b/>
          <w:bCs/>
        </w:rPr>
      </w:pPr>
      <w:r w:rsidRPr="005B25A1">
        <w:rPr>
          <w:b/>
          <w:bCs/>
        </w:rPr>
        <w:t>Plenary Discussion:</w:t>
      </w:r>
    </w:p>
    <w:p w14:paraId="523639A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54E850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E622B80" w14:textId="64CF628A" w:rsidR="00E00DA6" w:rsidRDefault="007615D6" w:rsidP="000A3FBD">
      <w:pPr>
        <w:pStyle w:val="NormTop"/>
      </w:pPr>
      <w:r>
        <w:rPr>
          <w:color w:val="0000FF"/>
        </w:rPr>
        <w:t>SP-230967</w:t>
      </w:r>
      <w:r w:rsidRPr="00D53282">
        <w:t xml:space="preserve"> </w:t>
      </w:r>
      <w:r>
        <w:t>(CR PACK) Rel-18</w:t>
      </w:r>
      <w:r w:rsidR="003332A5">
        <w:t xml:space="preserve"> CRs </w:t>
      </w:r>
      <w:r>
        <w:t>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28.552 CR0459; 28.552 CR0461; 28.552 CR0462; 28.541 CR1012R1.</w:t>
      </w:r>
    </w:p>
    <w:p w14:paraId="772BB619" w14:textId="77777777" w:rsidR="007615D6" w:rsidRPr="005B25A1" w:rsidRDefault="007615D6" w:rsidP="007615D6">
      <w:pPr>
        <w:keepNext/>
        <w:keepLines/>
        <w:rPr>
          <w:b/>
          <w:bCs/>
        </w:rPr>
      </w:pPr>
      <w:r w:rsidRPr="005B25A1">
        <w:rPr>
          <w:b/>
          <w:bCs/>
        </w:rPr>
        <w:t>Plenary Discussion:</w:t>
      </w:r>
    </w:p>
    <w:p w14:paraId="30520A5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63E9F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F35101D" w14:textId="77777777" w:rsidR="00E00DA6" w:rsidRDefault="007615D6" w:rsidP="000A3FBD">
      <w:pPr>
        <w:pStyle w:val="NormTop"/>
      </w:pPr>
      <w:r>
        <w:rPr>
          <w:color w:val="0000FF"/>
        </w:rPr>
        <w:t>SP-230961</w:t>
      </w:r>
      <w:r w:rsidRPr="00D53282">
        <w:t xml:space="preserve"> </w:t>
      </w:r>
      <w:r>
        <w:t>(CR PACK) Rel-18 CRs on Charging Aspects of IMS Data Channel (Source: SA WG5)</w:t>
      </w:r>
      <w:r>
        <w:br/>
      </w:r>
      <w:r w:rsidRPr="00D53282">
        <w:rPr>
          <w:b/>
        </w:rPr>
        <w:t>Document for:</w:t>
      </w:r>
      <w:r w:rsidRPr="00D53282">
        <w:t xml:space="preserve"> </w:t>
      </w:r>
      <w:r>
        <w:t>Approval</w:t>
      </w:r>
      <w:r>
        <w:br/>
      </w:r>
      <w:r w:rsidRPr="00D53282">
        <w:rPr>
          <w:b/>
        </w:rPr>
        <w:t>Abstract:</w:t>
      </w:r>
      <w:r w:rsidRPr="00D53282">
        <w:t xml:space="preserve"> </w:t>
      </w:r>
      <w:r>
        <w:br/>
        <w:t>32.260 CR0431R1; 32.255 CR0428R1; 32.255 CR0429R1; 32.291 CR0493R1.</w:t>
      </w:r>
    </w:p>
    <w:p w14:paraId="41B8134F" w14:textId="77777777" w:rsidR="007615D6" w:rsidRPr="005B25A1" w:rsidRDefault="007615D6" w:rsidP="007615D6">
      <w:pPr>
        <w:keepNext/>
        <w:keepLines/>
        <w:rPr>
          <w:b/>
          <w:bCs/>
        </w:rPr>
      </w:pPr>
      <w:r w:rsidRPr="005B25A1">
        <w:rPr>
          <w:b/>
          <w:bCs/>
        </w:rPr>
        <w:t>Plenary Discussion:</w:t>
      </w:r>
    </w:p>
    <w:p w14:paraId="5214CA8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2AA96A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F1F154D" w14:textId="77777777" w:rsidR="00E00DA6" w:rsidRDefault="007615D6" w:rsidP="000A3FBD">
      <w:pPr>
        <w:pStyle w:val="NormTop"/>
      </w:pPr>
      <w:r>
        <w:rPr>
          <w:color w:val="0000FF"/>
        </w:rPr>
        <w:t>SP-230960</w:t>
      </w:r>
      <w:r w:rsidRPr="00D53282">
        <w:t xml:space="preserve"> </w:t>
      </w:r>
      <w:r>
        <w:t>(CR PACK) Rel-18 CRs on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28.532 CR0268; 28.622 CR0276; 28.623 CR0257; 32.404 CR0015.</w:t>
      </w:r>
    </w:p>
    <w:p w14:paraId="26810078" w14:textId="77777777" w:rsidR="007615D6" w:rsidRPr="005B25A1" w:rsidRDefault="007615D6" w:rsidP="007615D6">
      <w:pPr>
        <w:keepNext/>
        <w:keepLines/>
        <w:rPr>
          <w:b/>
          <w:bCs/>
        </w:rPr>
      </w:pPr>
      <w:r w:rsidRPr="005B25A1">
        <w:rPr>
          <w:b/>
          <w:bCs/>
        </w:rPr>
        <w:t>Plenary Discussion:</w:t>
      </w:r>
    </w:p>
    <w:p w14:paraId="656256F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8AE1FF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A9AA7E7" w14:textId="55AE448B" w:rsidR="00E00DA6" w:rsidRDefault="007615D6" w:rsidP="000A3FBD">
      <w:pPr>
        <w:pStyle w:val="NormTop"/>
      </w:pPr>
      <w:r>
        <w:rPr>
          <w:color w:val="0000FF"/>
        </w:rPr>
        <w:t>SP-230973</w:t>
      </w:r>
      <w:r w:rsidRPr="00D53282">
        <w:t xml:space="preserve"> </w:t>
      </w:r>
      <w:r>
        <w:t>(CR PACK) Rel-18</w:t>
      </w:r>
      <w:r w:rsidR="003332A5">
        <w:t xml:space="preserve"> CRs </w:t>
      </w:r>
      <w:r>
        <w:t>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28.541 CR</w:t>
      </w:r>
      <w:r w:rsidR="00E85414">
        <w:t>1013</w:t>
      </w:r>
      <w:r>
        <w:t>R1; 28.541 CR1016R1; 28.541 CR1005R1; 28.541 CR1006R1; 28.541 CR1007R1; 28.541 CR1008R1.</w:t>
      </w:r>
    </w:p>
    <w:p w14:paraId="7A282141" w14:textId="77777777" w:rsidR="007615D6" w:rsidRPr="005B25A1" w:rsidRDefault="007615D6" w:rsidP="007615D6">
      <w:pPr>
        <w:keepNext/>
        <w:keepLines/>
        <w:rPr>
          <w:b/>
          <w:bCs/>
        </w:rPr>
      </w:pPr>
      <w:r w:rsidRPr="005B25A1">
        <w:rPr>
          <w:b/>
          <w:bCs/>
        </w:rPr>
        <w:t>Plenary Discussion:</w:t>
      </w:r>
    </w:p>
    <w:p w14:paraId="1B0D0AF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E6B77F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012F527" w14:textId="77777777" w:rsidR="00E00DA6" w:rsidRDefault="007615D6" w:rsidP="000A3FBD">
      <w:pPr>
        <w:pStyle w:val="NormTop"/>
      </w:pPr>
      <w:r>
        <w:rPr>
          <w:color w:val="0000FF"/>
        </w:rPr>
        <w:lastRenderedPageBreak/>
        <w:t>SP-230974</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CR0447; 28.552 CR0448; 28.552 CR0449; 28.552 CR0446R1; 28.552 CR0456R1; 28.552 CR0440R2; 28.554 CR0138R1; 28.552 CR0451R1.</w:t>
      </w:r>
    </w:p>
    <w:p w14:paraId="42539D6E" w14:textId="77777777" w:rsidR="007615D6" w:rsidRPr="005B25A1" w:rsidRDefault="007615D6" w:rsidP="007615D6">
      <w:pPr>
        <w:keepNext/>
        <w:keepLines/>
        <w:rPr>
          <w:b/>
          <w:bCs/>
        </w:rPr>
      </w:pPr>
      <w:r w:rsidRPr="005B25A1">
        <w:rPr>
          <w:b/>
          <w:bCs/>
        </w:rPr>
        <w:t>Plenary Discussion:</w:t>
      </w:r>
    </w:p>
    <w:p w14:paraId="5BE5C8F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95CB40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275103D" w14:textId="77777777" w:rsidR="00E00DA6" w:rsidRDefault="007615D6" w:rsidP="000A3FBD">
      <w:pPr>
        <w:pStyle w:val="NormTop"/>
      </w:pPr>
      <w:r>
        <w:rPr>
          <w:color w:val="0000FF"/>
        </w:rPr>
        <w:t>SP-230975</w:t>
      </w:r>
      <w:r w:rsidRPr="00D53282">
        <w:t xml:space="preserve"> </w:t>
      </w:r>
      <w:r>
        <w:t>(CR PACK) Rel-18 CR on Management Aspects of URLLC (Source: SA WG5)</w:t>
      </w:r>
      <w:r>
        <w:br/>
      </w:r>
      <w:r w:rsidRPr="00D53282">
        <w:rPr>
          <w:b/>
        </w:rPr>
        <w:t>Document for:</w:t>
      </w:r>
      <w:r w:rsidRPr="00D53282">
        <w:t xml:space="preserve"> </w:t>
      </w:r>
      <w:r>
        <w:t>Approval</w:t>
      </w:r>
      <w:r>
        <w:br/>
      </w:r>
      <w:r w:rsidRPr="00D53282">
        <w:rPr>
          <w:b/>
        </w:rPr>
        <w:t>Abstract:</w:t>
      </w:r>
      <w:r w:rsidRPr="00D53282">
        <w:t xml:space="preserve"> </w:t>
      </w:r>
      <w:r>
        <w:br/>
        <w:t>28.541 CR1015R1.</w:t>
      </w:r>
    </w:p>
    <w:p w14:paraId="0FFCF710" w14:textId="77777777" w:rsidR="007615D6" w:rsidRPr="005B25A1" w:rsidRDefault="007615D6" w:rsidP="007615D6">
      <w:pPr>
        <w:keepNext/>
        <w:keepLines/>
        <w:rPr>
          <w:b/>
          <w:bCs/>
        </w:rPr>
      </w:pPr>
      <w:r w:rsidRPr="005B25A1">
        <w:rPr>
          <w:b/>
          <w:bCs/>
        </w:rPr>
        <w:t>Plenary Discussion:</w:t>
      </w:r>
    </w:p>
    <w:p w14:paraId="147459A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E9F0F1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EAF5AC1" w14:textId="22117052" w:rsidR="00E00DA6" w:rsidRDefault="007615D6" w:rsidP="000A3FBD">
      <w:pPr>
        <w:pStyle w:val="NormTop"/>
      </w:pPr>
      <w:r>
        <w:rPr>
          <w:color w:val="0000FF"/>
        </w:rPr>
        <w:t>SP-230972</w:t>
      </w:r>
      <w:r w:rsidRPr="00D53282">
        <w:t xml:space="preserve"> </w:t>
      </w:r>
      <w:r>
        <w:t>(CR PACK) Rel-18</w:t>
      </w:r>
      <w:r w:rsidR="003332A5">
        <w:t xml:space="preserve"> CRs </w:t>
      </w:r>
      <w:r>
        <w:t>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28.557 CR0004; 28.557 CR0005R1.</w:t>
      </w:r>
    </w:p>
    <w:p w14:paraId="583992DA" w14:textId="77777777" w:rsidR="007615D6" w:rsidRPr="005B25A1" w:rsidRDefault="007615D6" w:rsidP="007615D6">
      <w:pPr>
        <w:keepNext/>
        <w:keepLines/>
        <w:rPr>
          <w:b/>
          <w:bCs/>
        </w:rPr>
      </w:pPr>
      <w:r w:rsidRPr="005B25A1">
        <w:rPr>
          <w:b/>
          <w:bCs/>
        </w:rPr>
        <w:t>Plenary Discussion:</w:t>
      </w:r>
    </w:p>
    <w:p w14:paraId="4713AA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86E5D8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FB07FF1" w14:textId="77777777" w:rsidR="00E00DA6" w:rsidRDefault="007615D6" w:rsidP="000A3FBD">
      <w:pPr>
        <w:pStyle w:val="NormTop"/>
      </w:pPr>
      <w:r>
        <w:rPr>
          <w:color w:val="0000FF"/>
        </w:rPr>
        <w:t>SP-230959</w:t>
      </w:r>
      <w:r w:rsidRPr="00D53282">
        <w:t xml:space="preserve"> </w:t>
      </w:r>
      <w:r>
        <w:t>(CR PACK) Rel-18 CR on Enhancement of QoE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28.405 CR0025.</w:t>
      </w:r>
    </w:p>
    <w:p w14:paraId="71290ED9" w14:textId="77777777" w:rsidR="007615D6" w:rsidRPr="005B25A1" w:rsidRDefault="007615D6" w:rsidP="007615D6">
      <w:pPr>
        <w:keepNext/>
        <w:keepLines/>
        <w:rPr>
          <w:b/>
          <w:bCs/>
        </w:rPr>
      </w:pPr>
      <w:r w:rsidRPr="005B25A1">
        <w:rPr>
          <w:b/>
          <w:bCs/>
        </w:rPr>
        <w:t>Plenary Discussion:</w:t>
      </w:r>
    </w:p>
    <w:p w14:paraId="1D06EA7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D5DE30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D1CA054" w14:textId="77777777" w:rsidR="00E00DA6" w:rsidRDefault="007615D6" w:rsidP="000A3FBD">
      <w:pPr>
        <w:pStyle w:val="NormTop"/>
      </w:pPr>
      <w:r>
        <w:rPr>
          <w:color w:val="0000FF"/>
        </w:rPr>
        <w:t>SP-230957</w:t>
      </w:r>
      <w:r w:rsidRPr="00D53282">
        <w:t xml:space="preserve"> </w:t>
      </w:r>
      <w:r>
        <w:t>(CR PACK) Rel-18 CRs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32.255 CR0425R1; 32.291 CR0485R1; 32.298 CR0950R1; 32.256 CR0014R1; 32.291 CR0486R1; 32.298 CR0951R1.</w:t>
      </w:r>
    </w:p>
    <w:p w14:paraId="6E3F8783" w14:textId="77777777" w:rsidR="007615D6" w:rsidRPr="005B25A1" w:rsidRDefault="007615D6" w:rsidP="007615D6">
      <w:pPr>
        <w:keepNext/>
        <w:keepLines/>
        <w:rPr>
          <w:b/>
          <w:bCs/>
        </w:rPr>
      </w:pPr>
      <w:r w:rsidRPr="005B25A1">
        <w:rPr>
          <w:b/>
          <w:bCs/>
        </w:rPr>
        <w:t>Plenary Discussion:</w:t>
      </w:r>
    </w:p>
    <w:p w14:paraId="05DC1AF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802C31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0062D73" w14:textId="77777777" w:rsidR="00E00DA6" w:rsidRDefault="007615D6" w:rsidP="000A3FBD">
      <w:pPr>
        <w:pStyle w:val="NormTop"/>
      </w:pPr>
      <w:r>
        <w:rPr>
          <w:color w:val="0000FF"/>
        </w:rPr>
        <w:t>SP-230956</w:t>
      </w:r>
      <w:r w:rsidRPr="00D53282">
        <w:t xml:space="preserve"> </w:t>
      </w:r>
      <w:r>
        <w:t>(CR PACK) Rel-18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br/>
        <w:t>28.531 CR0191; 28.531 CR0192R1; 28.531 CR0193R1.</w:t>
      </w:r>
    </w:p>
    <w:p w14:paraId="680A8099" w14:textId="77777777" w:rsidR="007615D6" w:rsidRPr="005B25A1" w:rsidRDefault="007615D6" w:rsidP="007615D6">
      <w:pPr>
        <w:keepNext/>
        <w:keepLines/>
        <w:rPr>
          <w:b/>
          <w:bCs/>
        </w:rPr>
      </w:pPr>
      <w:r w:rsidRPr="005B25A1">
        <w:rPr>
          <w:b/>
          <w:bCs/>
        </w:rPr>
        <w:t>Plenary Discussion:</w:t>
      </w:r>
    </w:p>
    <w:p w14:paraId="4D02B83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C613F8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CE6F81E" w14:textId="77777777" w:rsidR="00E604CC" w:rsidRDefault="00E604CC" w:rsidP="00BB3F37"/>
    <w:p w14:paraId="73C988B6" w14:textId="77777777" w:rsidR="007615D6" w:rsidRDefault="007615D6" w:rsidP="0010433C">
      <w:pPr>
        <w:pStyle w:val="Heading2"/>
      </w:pPr>
      <w:bookmarkStart w:id="116" w:name="_Toc145733847"/>
      <w:r>
        <w:lastRenderedPageBreak/>
        <w:t>18.6</w:t>
      </w:r>
      <w:r>
        <w:tab/>
        <w:t>SA WG6 Rel-18 CRs</w:t>
      </w:r>
      <w:bookmarkEnd w:id="116"/>
    </w:p>
    <w:p w14:paraId="158EAB07" w14:textId="77777777" w:rsidR="00E00DA6" w:rsidRDefault="007615D6" w:rsidP="000A3FBD">
      <w:pPr>
        <w:pStyle w:val="NormTop"/>
      </w:pPr>
      <w:r>
        <w:rPr>
          <w:color w:val="0000FF"/>
        </w:rPr>
        <w:t>SP-230994</w:t>
      </w:r>
      <w:r w:rsidRPr="00D53282">
        <w:t xml:space="preserve"> </w:t>
      </w:r>
      <w:r>
        <w:t>(CR PACK) Rel-18 CRs to TS23558 for EDGEAPP_Ph2 1/2 (Source: SA WG6)</w:t>
      </w:r>
      <w:r>
        <w:br/>
      </w:r>
      <w:r w:rsidRPr="00D53282">
        <w:rPr>
          <w:b/>
        </w:rPr>
        <w:t>Document for:</w:t>
      </w:r>
      <w:r w:rsidRPr="00D53282">
        <w:t xml:space="preserve"> </w:t>
      </w:r>
      <w:r>
        <w:t>Approval</w:t>
      </w:r>
      <w:r>
        <w:br/>
      </w:r>
      <w:r w:rsidRPr="00D53282">
        <w:rPr>
          <w:b/>
        </w:rPr>
        <w:t>Abstract:</w:t>
      </w:r>
      <w:r w:rsidRPr="00D53282">
        <w:t xml:space="preserve"> </w:t>
      </w:r>
      <w:r>
        <w:br/>
        <w:t>23.558 CR0421; 23.558 CR0430; 23.558 CR0438; 23.558 CR0413R1; 23.558 CR0436R1; 23.558 CR0416R1; 23.558 CR0418R1; 23.558 CR0419R1; 23.558 CR0420R1; 23.558 CR0422R1; 23.558 CR0424R1; 23.558 CR0432R1; 23.558 CR0434R1; 23.558 CR0439R1; 23.558 CR0423R2; 23.558 CR0417R3; 23.558 CR0429R3.</w:t>
      </w:r>
    </w:p>
    <w:p w14:paraId="1D43D73B" w14:textId="77777777" w:rsidR="007615D6" w:rsidRPr="005B25A1" w:rsidRDefault="007615D6" w:rsidP="007615D6">
      <w:pPr>
        <w:keepNext/>
        <w:keepLines/>
        <w:rPr>
          <w:b/>
          <w:bCs/>
        </w:rPr>
      </w:pPr>
      <w:r w:rsidRPr="005B25A1">
        <w:rPr>
          <w:b/>
          <w:bCs/>
        </w:rPr>
        <w:t>Plenary Discussion:</w:t>
      </w:r>
    </w:p>
    <w:p w14:paraId="39CE6D4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F429A1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4DAE99D" w14:textId="77777777" w:rsidR="00E00DA6" w:rsidRDefault="007615D6" w:rsidP="000A3FBD">
      <w:pPr>
        <w:pStyle w:val="NormTop"/>
      </w:pPr>
      <w:r>
        <w:rPr>
          <w:color w:val="0000FF"/>
        </w:rPr>
        <w:t>SP-230995</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CR0157; 23.554 CR0163; 23.554 CR0139R1; 23.554 CR0140R1; 23.554 CR0141R1; 23.554 CR0145R1; 23.554 CR0146R1; 23.554 CR0150R1; 23.554 CR0151R1; 23.554 CR0153R1; 23.554 CR0155R1; 23.554 CR0159R1; 23.554 CR0161R1; 23.554 CR0160R3; 23.554 CR0162R1; 23.554 CR0167R1; 23.554 CR0156R2; 23.554 CR0149R2; 23.554 CR0144R2; 23.554 CR0147R2; 23.554 CR0143R4; 23.554 CR0148R3; 23.554 CR0168R3.</w:t>
      </w:r>
    </w:p>
    <w:p w14:paraId="7D40E667" w14:textId="77777777" w:rsidR="007615D6" w:rsidRPr="005B25A1" w:rsidRDefault="007615D6" w:rsidP="007615D6">
      <w:pPr>
        <w:keepNext/>
        <w:keepLines/>
        <w:rPr>
          <w:b/>
          <w:bCs/>
        </w:rPr>
      </w:pPr>
      <w:r w:rsidRPr="005B25A1">
        <w:rPr>
          <w:b/>
          <w:bCs/>
        </w:rPr>
        <w:t>Plenary Discussion:</w:t>
      </w:r>
    </w:p>
    <w:p w14:paraId="791EAD7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8F175C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37B838F" w14:textId="77777777" w:rsidR="00E00DA6" w:rsidRDefault="007615D6" w:rsidP="000A3FBD">
      <w:pPr>
        <w:pStyle w:val="NormTop"/>
      </w:pPr>
      <w:r>
        <w:rPr>
          <w:color w:val="0000FF"/>
        </w:rPr>
        <w:t>SP-230996</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CR0002; 23.436 CR0001R3.</w:t>
      </w:r>
    </w:p>
    <w:p w14:paraId="3472B761" w14:textId="77777777" w:rsidR="007615D6" w:rsidRPr="005B25A1" w:rsidRDefault="007615D6" w:rsidP="007615D6">
      <w:pPr>
        <w:keepNext/>
        <w:keepLines/>
        <w:rPr>
          <w:b/>
          <w:bCs/>
        </w:rPr>
      </w:pPr>
      <w:r w:rsidRPr="005B25A1">
        <w:rPr>
          <w:b/>
          <w:bCs/>
        </w:rPr>
        <w:t>Plenary Discussion:</w:t>
      </w:r>
    </w:p>
    <w:p w14:paraId="52408BD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1419F8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C2A9AE3" w14:textId="77777777" w:rsidR="00E00DA6" w:rsidRDefault="007615D6" w:rsidP="000A3FBD">
      <w:pPr>
        <w:pStyle w:val="NormTop"/>
      </w:pPr>
      <w:r>
        <w:rPr>
          <w:color w:val="0000FF"/>
        </w:rPr>
        <w:t>SP-230998</w:t>
      </w:r>
      <w:r w:rsidRPr="00D53282">
        <w:t xml:space="preserve"> </w:t>
      </w:r>
      <w:r>
        <w:t>(CR PACK) Rel-18 CR to TS23280, TS23281, TS23282 and TS23379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CR0421; 23.280 CR0427; 23.379 CR0368; 23.280 CR0411R1; 23.281 CR0184R1; 23.282 CR0319R1; 23.379 CR0359R1; 23.280 CR0408R2; 23.280 CR0422R2.</w:t>
      </w:r>
    </w:p>
    <w:p w14:paraId="3984F385" w14:textId="77777777" w:rsidR="007615D6" w:rsidRPr="005B25A1" w:rsidRDefault="007615D6" w:rsidP="007615D6">
      <w:pPr>
        <w:keepNext/>
        <w:keepLines/>
        <w:rPr>
          <w:b/>
          <w:bCs/>
        </w:rPr>
      </w:pPr>
      <w:r w:rsidRPr="005B25A1">
        <w:rPr>
          <w:b/>
          <w:bCs/>
        </w:rPr>
        <w:t>Plenary Discussion:</w:t>
      </w:r>
    </w:p>
    <w:p w14:paraId="1D92EC5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882AD9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D2DE651" w14:textId="77777777" w:rsidR="00E00DA6" w:rsidRDefault="007615D6" w:rsidP="000A3FBD">
      <w:pPr>
        <w:pStyle w:val="NormTop"/>
      </w:pPr>
      <w:r>
        <w:rPr>
          <w:color w:val="0000FF"/>
        </w:rPr>
        <w:t>SP-231000</w:t>
      </w:r>
      <w:r w:rsidRPr="00D53282">
        <w:t xml:space="preserve"> </w:t>
      </w:r>
      <w:r>
        <w:t>(CR PACK) Rel-18 CRs to TS23379 for eSEAL (Source: SA WG6)</w:t>
      </w:r>
      <w:r>
        <w:br/>
      </w:r>
      <w:r w:rsidRPr="00D53282">
        <w:rPr>
          <w:b/>
        </w:rPr>
        <w:t>Document for:</w:t>
      </w:r>
      <w:r w:rsidRPr="00D53282">
        <w:t xml:space="preserve"> </w:t>
      </w:r>
      <w:r>
        <w:t>Approval</w:t>
      </w:r>
      <w:r>
        <w:br/>
      </w:r>
      <w:r w:rsidRPr="00D53282">
        <w:rPr>
          <w:b/>
        </w:rPr>
        <w:t>Abstract:</w:t>
      </w:r>
      <w:r w:rsidRPr="00D53282">
        <w:t xml:space="preserve"> </w:t>
      </w:r>
      <w:r>
        <w:br/>
        <w:t>23.434 CR0232; 23.434 CR0231R2.</w:t>
      </w:r>
    </w:p>
    <w:p w14:paraId="34E97816" w14:textId="77777777" w:rsidR="007615D6" w:rsidRPr="005B25A1" w:rsidRDefault="007615D6" w:rsidP="007615D6">
      <w:pPr>
        <w:keepNext/>
        <w:keepLines/>
        <w:rPr>
          <w:b/>
          <w:bCs/>
        </w:rPr>
      </w:pPr>
      <w:r w:rsidRPr="005B25A1">
        <w:rPr>
          <w:b/>
          <w:bCs/>
        </w:rPr>
        <w:t>Plenary Discussion:</w:t>
      </w:r>
    </w:p>
    <w:p w14:paraId="384937D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BF10F3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045E019" w14:textId="77777777" w:rsidR="00E00DA6" w:rsidRDefault="007615D6" w:rsidP="000A3FBD">
      <w:pPr>
        <w:pStyle w:val="NormTop"/>
      </w:pPr>
      <w:r>
        <w:rPr>
          <w:color w:val="0000FF"/>
        </w:rPr>
        <w:lastRenderedPageBreak/>
        <w:t>SP-231001</w:t>
      </w:r>
      <w:r w:rsidRPr="00D53282">
        <w:t xml:space="preserve"> </w:t>
      </w:r>
      <w:r>
        <w:t>(CR PACK) Rel-18 CR to TS23280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CR0361R6.</w:t>
      </w:r>
    </w:p>
    <w:p w14:paraId="13B2DEA0" w14:textId="77777777" w:rsidR="007615D6" w:rsidRPr="005B25A1" w:rsidRDefault="007615D6" w:rsidP="007615D6">
      <w:pPr>
        <w:keepNext/>
        <w:keepLines/>
        <w:rPr>
          <w:b/>
          <w:bCs/>
        </w:rPr>
      </w:pPr>
      <w:r w:rsidRPr="005B25A1">
        <w:rPr>
          <w:b/>
          <w:bCs/>
        </w:rPr>
        <w:t>Plenary Discussion:</w:t>
      </w:r>
    </w:p>
    <w:p w14:paraId="19E1D3C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7872E1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22DB042" w14:textId="77777777" w:rsidR="00E00DA6" w:rsidRDefault="007615D6" w:rsidP="000A3FBD">
      <w:pPr>
        <w:pStyle w:val="NormTop"/>
      </w:pPr>
      <w:r>
        <w:rPr>
          <w:color w:val="0000FF"/>
        </w:rPr>
        <w:t>SP-231004</w:t>
      </w:r>
      <w:r w:rsidRPr="00D53282">
        <w:t xml:space="preserve"> </w:t>
      </w:r>
      <w:r>
        <w:t>(CR PACK) Rel-18 CRs to TS23281, TS23281 and TS23379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23.281 CR0187; 23.282 CR0323R1; 23.379 CR0370; 23.282 CR0324R1; 23.281 CR0188R1; 23.379 CR0369R1; 23.281 CR0189R1.</w:t>
      </w:r>
    </w:p>
    <w:p w14:paraId="6DCFB95A" w14:textId="77777777" w:rsidR="007615D6" w:rsidRPr="005B25A1" w:rsidRDefault="007615D6" w:rsidP="007615D6">
      <w:pPr>
        <w:keepNext/>
        <w:keepLines/>
        <w:rPr>
          <w:b/>
          <w:bCs/>
        </w:rPr>
      </w:pPr>
      <w:r w:rsidRPr="005B25A1">
        <w:rPr>
          <w:b/>
          <w:bCs/>
        </w:rPr>
        <w:t>Plenary Discussion:</w:t>
      </w:r>
    </w:p>
    <w:p w14:paraId="67FF572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BE911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63227E8" w14:textId="77777777" w:rsidR="00E00DA6" w:rsidRDefault="007615D6" w:rsidP="000A3FBD">
      <w:pPr>
        <w:pStyle w:val="NormTop"/>
      </w:pPr>
      <w:r>
        <w:rPr>
          <w:color w:val="0000FF"/>
        </w:rPr>
        <w:t>SP-231005</w:t>
      </w:r>
      <w:r w:rsidRPr="00D53282">
        <w:t xml:space="preserve"> </w:t>
      </w:r>
      <w:r>
        <w:t>(CR PACK) Rel-18 CRs to TS23280 for MCGWUE (Source: SA WG6)</w:t>
      </w:r>
      <w:r>
        <w:br/>
      </w:r>
      <w:r w:rsidRPr="00D53282">
        <w:rPr>
          <w:b/>
        </w:rPr>
        <w:t>Document for:</w:t>
      </w:r>
      <w:r w:rsidRPr="00D53282">
        <w:t xml:space="preserve"> </w:t>
      </w:r>
      <w:r>
        <w:t>Approval</w:t>
      </w:r>
      <w:r>
        <w:br/>
      </w:r>
      <w:r w:rsidRPr="00D53282">
        <w:rPr>
          <w:b/>
        </w:rPr>
        <w:t>Abstract:</w:t>
      </w:r>
      <w:r w:rsidRPr="00D53282">
        <w:t xml:space="preserve"> </w:t>
      </w:r>
      <w:r>
        <w:br/>
        <w:t>23.280 CR0416; 23.280 CR0414R2; 23.280 CR0415R2.</w:t>
      </w:r>
    </w:p>
    <w:p w14:paraId="0D31DC4E" w14:textId="77777777" w:rsidR="007615D6" w:rsidRPr="005B25A1" w:rsidRDefault="007615D6" w:rsidP="007615D6">
      <w:pPr>
        <w:keepNext/>
        <w:keepLines/>
        <w:rPr>
          <w:b/>
          <w:bCs/>
        </w:rPr>
      </w:pPr>
      <w:r w:rsidRPr="005B25A1">
        <w:rPr>
          <w:b/>
          <w:bCs/>
        </w:rPr>
        <w:t>Plenary Discussion:</w:t>
      </w:r>
    </w:p>
    <w:p w14:paraId="2ED0DBC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D8B17A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223951E" w14:textId="77777777" w:rsidR="00E00DA6" w:rsidRDefault="007615D6" w:rsidP="000A3FBD">
      <w:pPr>
        <w:pStyle w:val="NormTop"/>
      </w:pPr>
      <w:r>
        <w:rPr>
          <w:color w:val="0000FF"/>
        </w:rPr>
        <w:t>SP-231006</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CR0104; 23.289 CR0107R2; 23.289 CR0105R2.</w:t>
      </w:r>
    </w:p>
    <w:p w14:paraId="2A1C5879" w14:textId="77777777" w:rsidR="007615D6" w:rsidRPr="005B25A1" w:rsidRDefault="007615D6" w:rsidP="007615D6">
      <w:pPr>
        <w:keepNext/>
        <w:keepLines/>
        <w:rPr>
          <w:b/>
          <w:bCs/>
        </w:rPr>
      </w:pPr>
      <w:r w:rsidRPr="005B25A1">
        <w:rPr>
          <w:b/>
          <w:bCs/>
        </w:rPr>
        <w:t>Plenary Discussion:</w:t>
      </w:r>
    </w:p>
    <w:p w14:paraId="7C17901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F0009E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B5A28F" w14:textId="77777777" w:rsidR="00E00DA6" w:rsidRDefault="007615D6" w:rsidP="000A3FBD">
      <w:pPr>
        <w:pStyle w:val="NormTop"/>
      </w:pPr>
      <w:r>
        <w:rPr>
          <w:color w:val="0000FF"/>
        </w:rPr>
        <w:t>SP-231008</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CR0016; 23.542 CR0017; 23.542 CR0001R1; 23.542 CR0004R1; 23.542 CR0018R1; 23.542 CR0020R1; 23.542 CR0008R1; 23.542 CR0010R1; 23.542 CR0011R1; 23.542 CR0012R1; 23.542 CR0013R1; 23.542 CR0014R1; 23.542 CR0015R1; 23.542 CR0002R2; 23.542 CR0003R2; 23.542 CR0007R2; 23.542 CR0009R2.</w:t>
      </w:r>
    </w:p>
    <w:p w14:paraId="042A319A" w14:textId="77777777" w:rsidR="007615D6" w:rsidRPr="005B25A1" w:rsidRDefault="007615D6" w:rsidP="007615D6">
      <w:pPr>
        <w:keepNext/>
        <w:keepLines/>
        <w:rPr>
          <w:b/>
          <w:bCs/>
        </w:rPr>
      </w:pPr>
      <w:r w:rsidRPr="005B25A1">
        <w:rPr>
          <w:b/>
          <w:bCs/>
        </w:rPr>
        <w:t>Plenary Discussion:</w:t>
      </w:r>
    </w:p>
    <w:p w14:paraId="2F883E9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8D589F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EC9CF54" w14:textId="77777777" w:rsidR="00E00DA6" w:rsidRDefault="007615D6" w:rsidP="000A3FBD">
      <w:pPr>
        <w:pStyle w:val="NormTop"/>
      </w:pPr>
      <w:r>
        <w:rPr>
          <w:color w:val="0000FF"/>
        </w:rPr>
        <w:t>SP-231009</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CR0226; 23.434 CR0229; 23.434 CR0225R1; 23.434 CR0227R2; 23.434 CR0228R2.</w:t>
      </w:r>
    </w:p>
    <w:p w14:paraId="7F23AD77" w14:textId="77777777" w:rsidR="007615D6" w:rsidRPr="005B25A1" w:rsidRDefault="007615D6" w:rsidP="007615D6">
      <w:pPr>
        <w:keepNext/>
        <w:keepLines/>
        <w:rPr>
          <w:b/>
          <w:bCs/>
        </w:rPr>
      </w:pPr>
      <w:r w:rsidRPr="005B25A1">
        <w:rPr>
          <w:b/>
          <w:bCs/>
        </w:rPr>
        <w:t>Plenary Discussion:</w:t>
      </w:r>
    </w:p>
    <w:p w14:paraId="53196B5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136E5E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EC0AF9F" w14:textId="77777777" w:rsidR="00E00DA6" w:rsidRDefault="007615D6" w:rsidP="000A3FBD">
      <w:pPr>
        <w:pStyle w:val="NormTop"/>
      </w:pPr>
      <w:r>
        <w:rPr>
          <w:color w:val="0000FF"/>
        </w:rPr>
        <w:lastRenderedPageBreak/>
        <w:t>SP-231010</w:t>
      </w:r>
      <w:r w:rsidRPr="00D53282">
        <w:t xml:space="preserve"> </w:t>
      </w:r>
      <w:r>
        <w:t>(CR PACK) Rel-18 CR to TS23434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CR0006; 23.433 CR0001R1; 23.433 CR0002R1; 23.433 CR0003R1; 23.433 CR0004R1; 23.433 CR0007R1; 23.433 CR0009R1; 23.433 CR0005R2.</w:t>
      </w:r>
    </w:p>
    <w:p w14:paraId="511E45B2" w14:textId="77777777" w:rsidR="007615D6" w:rsidRPr="005B25A1" w:rsidRDefault="007615D6" w:rsidP="007615D6">
      <w:pPr>
        <w:keepNext/>
        <w:keepLines/>
        <w:rPr>
          <w:b/>
          <w:bCs/>
        </w:rPr>
      </w:pPr>
      <w:r w:rsidRPr="005B25A1">
        <w:rPr>
          <w:b/>
          <w:bCs/>
        </w:rPr>
        <w:t>Plenary Discussion:</w:t>
      </w:r>
    </w:p>
    <w:p w14:paraId="021FBDB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6BD0E2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701C65" w14:textId="77777777" w:rsidR="00E00DA6" w:rsidRDefault="007615D6" w:rsidP="000A3FBD">
      <w:pPr>
        <w:pStyle w:val="NormTop"/>
      </w:pPr>
      <w:r>
        <w:rPr>
          <w:color w:val="0000FF"/>
        </w:rPr>
        <w:t>SP-231011</w:t>
      </w:r>
      <w:r w:rsidRPr="00D53282">
        <w:t xml:space="preserve"> </w:t>
      </w:r>
      <w:r>
        <w:t>(CR PACK) Rel-18 CR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CR0078.</w:t>
      </w:r>
    </w:p>
    <w:p w14:paraId="18FE3785" w14:textId="77777777" w:rsidR="007615D6" w:rsidRPr="005B25A1" w:rsidRDefault="007615D6" w:rsidP="007615D6">
      <w:pPr>
        <w:keepNext/>
        <w:keepLines/>
        <w:rPr>
          <w:b/>
          <w:bCs/>
        </w:rPr>
      </w:pPr>
      <w:r w:rsidRPr="005B25A1">
        <w:rPr>
          <w:b/>
          <w:bCs/>
        </w:rPr>
        <w:t>Plenary Discussion:</w:t>
      </w:r>
    </w:p>
    <w:p w14:paraId="6DD5131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24A1BD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E84EEE3" w14:textId="77777777" w:rsidR="00E00DA6" w:rsidRDefault="007615D6" w:rsidP="000A3FBD">
      <w:pPr>
        <w:pStyle w:val="NormTop"/>
      </w:pPr>
      <w:r>
        <w:rPr>
          <w:color w:val="0000FF"/>
        </w:rPr>
        <w:t>SP-231042</w:t>
      </w:r>
      <w:r w:rsidRPr="00D53282">
        <w:t xml:space="preserve"> </w:t>
      </w:r>
      <w:r>
        <w:t>(CR PACK) Rel-18 CRs to TS23558 for EDGEAPP_Ph2 2/2 (Source: SA WG6)</w:t>
      </w:r>
      <w:r>
        <w:br/>
      </w:r>
      <w:r w:rsidRPr="00D53282">
        <w:rPr>
          <w:b/>
        </w:rPr>
        <w:t>Document for:</w:t>
      </w:r>
      <w:r w:rsidRPr="00D53282">
        <w:t xml:space="preserve"> </w:t>
      </w:r>
      <w:r>
        <w:t>Approval</w:t>
      </w:r>
      <w:r>
        <w:br/>
      </w:r>
      <w:r w:rsidRPr="00D53282">
        <w:rPr>
          <w:b/>
        </w:rPr>
        <w:t>Abstract:</w:t>
      </w:r>
      <w:r w:rsidRPr="00D53282">
        <w:t xml:space="preserve"> </w:t>
      </w:r>
      <w:r>
        <w:br/>
        <w:t>23.558 CR0445; 23.558 CR0447; 23.558 CR0462; 23.558 CR0458R1; 23.558 CR0440R1; 23.558 CR0450R1; 23.558 CR0449R1; 23.558 CR0451R1; 23.558 CR0456R1; 23.558 CR0461R1; 23.558 CR0457R2; 23.558 CR0464R2; 23.558 CR0466R2; 23.558 CR0448R2; 23.558 CR0452R2; 23.558 CR0454R2; 23.558 CR0455R4.</w:t>
      </w:r>
    </w:p>
    <w:p w14:paraId="0CCD3F67" w14:textId="77777777" w:rsidR="007615D6" w:rsidRPr="005B25A1" w:rsidRDefault="007615D6" w:rsidP="007615D6">
      <w:pPr>
        <w:keepNext/>
        <w:keepLines/>
        <w:rPr>
          <w:b/>
          <w:bCs/>
        </w:rPr>
      </w:pPr>
      <w:r w:rsidRPr="005B25A1">
        <w:rPr>
          <w:b/>
          <w:bCs/>
        </w:rPr>
        <w:t>Plenary Discussion:</w:t>
      </w:r>
    </w:p>
    <w:p w14:paraId="1019FF4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627B1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856CC6D" w14:textId="77777777" w:rsidR="00E604CC" w:rsidRDefault="00E604CC" w:rsidP="00BB3F37"/>
    <w:p w14:paraId="34ED5E52" w14:textId="77777777" w:rsidR="007615D6" w:rsidRDefault="007615D6" w:rsidP="007615D6">
      <w:pPr>
        <w:pStyle w:val="Heading1"/>
      </w:pPr>
      <w:bookmarkStart w:id="117" w:name="_Toc145733848"/>
      <w:r>
        <w:t>19</w:t>
      </w:r>
      <w:r>
        <w:tab/>
        <w:t>Rel-19 CRs</w:t>
      </w:r>
      <w:bookmarkEnd w:id="117"/>
    </w:p>
    <w:p w14:paraId="114838D9" w14:textId="77777777" w:rsidR="007615D6" w:rsidRDefault="007615D6" w:rsidP="0010433C">
      <w:pPr>
        <w:pStyle w:val="Heading2"/>
      </w:pPr>
      <w:bookmarkStart w:id="118" w:name="_Toc145733849"/>
      <w:r>
        <w:t>19.1</w:t>
      </w:r>
      <w:r>
        <w:tab/>
        <w:t>SA WG1 Rel-19 CRs</w:t>
      </w:r>
      <w:bookmarkEnd w:id="118"/>
    </w:p>
    <w:p w14:paraId="6A6397CA" w14:textId="77777777" w:rsidR="00B71D23" w:rsidRPr="00D83349" w:rsidRDefault="00B71D23" w:rsidP="00B71D23">
      <w:pPr>
        <w:pStyle w:val="NormTop"/>
      </w:pPr>
      <w:r w:rsidRPr="00D83349">
        <w:rPr>
          <w:color w:val="0000FF"/>
        </w:rPr>
        <w:t>SP-231031</w:t>
      </w:r>
      <w:r w:rsidRPr="00D83349">
        <w:t xml:space="preserve"> (CR PACK) Stage 1 CR on DualSteer (Source: SA WG1)</w:t>
      </w:r>
      <w:r w:rsidRPr="00D83349">
        <w:br/>
      </w:r>
      <w:r w:rsidRPr="00D83349">
        <w:rPr>
          <w:b/>
        </w:rPr>
        <w:t>Document for:</w:t>
      </w:r>
      <w:r w:rsidRPr="00D83349">
        <w:t xml:space="preserve"> Approval</w:t>
      </w:r>
      <w:r w:rsidRPr="00D83349">
        <w:br/>
      </w:r>
      <w:r w:rsidRPr="00D83349">
        <w:rPr>
          <w:b/>
        </w:rPr>
        <w:t>Abstract:</w:t>
      </w:r>
      <w:r w:rsidRPr="00D83349">
        <w:t xml:space="preserve"> </w:t>
      </w:r>
      <w:r w:rsidRPr="00D83349">
        <w:br/>
        <w:t>22.261 CR0724R3.</w:t>
      </w:r>
    </w:p>
    <w:p w14:paraId="09C30D1B" w14:textId="77777777" w:rsidR="00B71D23" w:rsidRPr="00D83349" w:rsidRDefault="00B71D23" w:rsidP="00B71D23">
      <w:pPr>
        <w:keepNext/>
        <w:keepLines/>
        <w:rPr>
          <w:i/>
          <w:iCs/>
        </w:rPr>
      </w:pPr>
      <w:r w:rsidRPr="00D83349">
        <w:rPr>
          <w:b/>
          <w:bCs/>
          <w:i/>
          <w:iCs/>
        </w:rPr>
        <w:t>Comment:</w:t>
      </w:r>
      <w:r w:rsidRPr="00D83349">
        <w:rPr>
          <w:i/>
          <w:iCs/>
        </w:rPr>
        <w:t xml:space="preserve"> Dependent on WA#56 confirmation.</w:t>
      </w:r>
    </w:p>
    <w:p w14:paraId="1ADA8DCB" w14:textId="77777777" w:rsidR="00B71D23" w:rsidRPr="00D83349" w:rsidRDefault="00B71D23" w:rsidP="00B71D23">
      <w:pPr>
        <w:keepNext/>
        <w:keepLines/>
        <w:rPr>
          <w:b/>
          <w:bCs/>
        </w:rPr>
      </w:pPr>
      <w:r w:rsidRPr="00D83349">
        <w:rPr>
          <w:b/>
          <w:bCs/>
        </w:rPr>
        <w:t>Plenary Discussion:</w:t>
      </w:r>
    </w:p>
    <w:p w14:paraId="4D7E5513" w14:textId="1F5E0041" w:rsidR="00B71D23" w:rsidRPr="00D83349" w:rsidRDefault="00D83349" w:rsidP="00B71D23">
      <w:pPr>
        <w:keepNext/>
        <w:keepLines/>
      </w:pPr>
      <w:r>
        <w:t xml:space="preserve">This was dependent on Working Agreement #56 and was </w:t>
      </w:r>
      <w:r w:rsidRPr="00C3284B">
        <w:rPr>
          <w:color w:val="0000FF"/>
        </w:rPr>
        <w:t>noted</w:t>
      </w:r>
      <w:r>
        <w:t>.</w:t>
      </w:r>
    </w:p>
    <w:p w14:paraId="029299D1" w14:textId="72B02E51" w:rsidR="00B71D23" w:rsidRPr="00EB0339" w:rsidRDefault="00B71D23" w:rsidP="00B71D23">
      <w:r w:rsidRPr="00D83349">
        <w:rPr>
          <w:b/>
          <w:bCs/>
        </w:rPr>
        <w:t>Status:</w:t>
      </w:r>
      <w:r w:rsidRPr="00D83349">
        <w:t xml:space="preserve"> </w:t>
      </w:r>
      <w:r w:rsidR="00D83349" w:rsidRPr="00C3284B">
        <w:rPr>
          <w:color w:val="0000FF"/>
        </w:rPr>
        <w:t>Noted</w:t>
      </w:r>
      <w:r w:rsidR="00D83349">
        <w:t>.</w:t>
      </w:r>
    </w:p>
    <w:p w14:paraId="1AB99422" w14:textId="77777777" w:rsidR="00E00DA6" w:rsidRDefault="007615D6" w:rsidP="000A3FBD">
      <w:pPr>
        <w:pStyle w:val="NormTop"/>
      </w:pPr>
      <w:r>
        <w:rPr>
          <w:color w:val="0000FF"/>
        </w:rPr>
        <w:t>SP-231013</w:t>
      </w:r>
      <w:r w:rsidRPr="00D53282">
        <w:t xml:space="preserve"> </w:t>
      </w:r>
      <w:r>
        <w:t>(CR PACK) Stage 1 CRs on FS_Sensing (Source: SA WG1)</w:t>
      </w:r>
      <w:r>
        <w:br/>
      </w:r>
      <w:r w:rsidRPr="00D53282">
        <w:rPr>
          <w:b/>
        </w:rPr>
        <w:t>Document for:</w:t>
      </w:r>
      <w:r w:rsidRPr="00D53282">
        <w:t xml:space="preserve"> </w:t>
      </w:r>
      <w:r>
        <w:t>Approval</w:t>
      </w:r>
      <w:r>
        <w:br/>
      </w:r>
      <w:r w:rsidRPr="00D53282">
        <w:rPr>
          <w:b/>
        </w:rPr>
        <w:t>Abstract:</w:t>
      </w:r>
      <w:r w:rsidRPr="00D53282">
        <w:t xml:space="preserve"> </w:t>
      </w:r>
      <w:r>
        <w:br/>
        <w:t>22.837 CR0014; 22.837 CR0009R1; 22.837 CR0001R2; 22.837 CR0005R2; 22.837 CR0003R4; 22.837 CR0016R1; 22.837 CR0013R3; 22.837 CR0002R5.</w:t>
      </w:r>
    </w:p>
    <w:p w14:paraId="5C7491C6" w14:textId="77777777" w:rsidR="007615D6" w:rsidRPr="005B25A1" w:rsidRDefault="007615D6" w:rsidP="007615D6">
      <w:pPr>
        <w:keepNext/>
        <w:keepLines/>
        <w:rPr>
          <w:b/>
          <w:bCs/>
        </w:rPr>
      </w:pPr>
      <w:r w:rsidRPr="005B25A1">
        <w:rPr>
          <w:b/>
          <w:bCs/>
        </w:rPr>
        <w:t>Plenary Discussion:</w:t>
      </w:r>
    </w:p>
    <w:p w14:paraId="64F75EF5" w14:textId="77777777" w:rsidR="008E7568" w:rsidRPr="00CD19B3" w:rsidRDefault="008E7568" w:rsidP="008E7568">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102D7AA" w14:textId="77777777" w:rsidR="008E7568" w:rsidRPr="00EB0339" w:rsidRDefault="008E7568" w:rsidP="008E7568">
      <w:r w:rsidRPr="005B25A1">
        <w:rPr>
          <w:b/>
          <w:bCs/>
        </w:rPr>
        <w:t>Status:</w:t>
      </w:r>
      <w:r>
        <w:t xml:space="preserve"> </w:t>
      </w:r>
      <w:r>
        <w:rPr>
          <w:color w:val="FF0000"/>
          <w:lang w:eastAsia="en-US"/>
        </w:rPr>
        <w:t>A</w:t>
      </w:r>
      <w:r w:rsidRPr="00C3284B">
        <w:rPr>
          <w:color w:val="FF0000"/>
          <w:lang w:eastAsia="en-US"/>
        </w:rPr>
        <w:t>pproved</w:t>
      </w:r>
      <w:r>
        <w:t>.</w:t>
      </w:r>
    </w:p>
    <w:p w14:paraId="064DD017" w14:textId="77777777" w:rsidR="00E00DA6" w:rsidRDefault="007615D6" w:rsidP="000A3FBD">
      <w:pPr>
        <w:pStyle w:val="NormTop"/>
      </w:pPr>
      <w:r>
        <w:rPr>
          <w:color w:val="0000FF"/>
        </w:rPr>
        <w:lastRenderedPageBreak/>
        <w:t>SP-231017</w:t>
      </w:r>
      <w:r w:rsidRPr="00D53282">
        <w:t xml:space="preserve"> </w:t>
      </w:r>
      <w:r>
        <w:t>(CR PACK) Stage 1 CRs on FS_Metaverse (Source: SA WG1)</w:t>
      </w:r>
      <w:r>
        <w:br/>
      </w:r>
      <w:r w:rsidRPr="00D53282">
        <w:rPr>
          <w:b/>
        </w:rPr>
        <w:t>Document for:</w:t>
      </w:r>
      <w:r w:rsidRPr="00D53282">
        <w:t xml:space="preserve"> </w:t>
      </w:r>
      <w:r>
        <w:t>Approval</w:t>
      </w:r>
      <w:r>
        <w:br/>
      </w:r>
      <w:r w:rsidRPr="00D53282">
        <w:rPr>
          <w:b/>
        </w:rPr>
        <w:t>Abstract:</w:t>
      </w:r>
      <w:r w:rsidRPr="00D53282">
        <w:t xml:space="preserve"> </w:t>
      </w:r>
      <w:r>
        <w:br/>
        <w:t>22.856 CR0001; 22.856 CR0008; 22.856 CR0003R1; 22.856 CR0004R2; 22.856 CR0007R2; 22.856 CR0002R3.</w:t>
      </w:r>
    </w:p>
    <w:p w14:paraId="7234C63D" w14:textId="77777777" w:rsidR="007615D6" w:rsidRPr="005B25A1" w:rsidRDefault="007615D6" w:rsidP="007615D6">
      <w:pPr>
        <w:keepNext/>
        <w:keepLines/>
        <w:rPr>
          <w:b/>
          <w:bCs/>
        </w:rPr>
      </w:pPr>
      <w:r w:rsidRPr="005B25A1">
        <w:rPr>
          <w:b/>
          <w:bCs/>
        </w:rPr>
        <w:t>Plenary Discussion:</w:t>
      </w:r>
    </w:p>
    <w:p w14:paraId="6D19F63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8070D9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C1DAD1C" w14:textId="77777777" w:rsidR="00E00DA6" w:rsidRDefault="007615D6" w:rsidP="000A3FBD">
      <w:pPr>
        <w:pStyle w:val="NormTop"/>
      </w:pPr>
      <w:r>
        <w:rPr>
          <w:color w:val="0000FF"/>
        </w:rPr>
        <w:t>SP-231019</w:t>
      </w:r>
      <w:r w:rsidRPr="00D53282">
        <w:t xml:space="preserve"> </w:t>
      </w:r>
      <w:r>
        <w:t>(CR PACK) CRs on FS_NetShare (Source: SA WG1)</w:t>
      </w:r>
      <w:r>
        <w:br/>
      </w:r>
      <w:r w:rsidRPr="00D53282">
        <w:rPr>
          <w:b/>
        </w:rPr>
        <w:t>Document for:</w:t>
      </w:r>
      <w:r w:rsidRPr="00D53282">
        <w:t xml:space="preserve"> </w:t>
      </w:r>
      <w:r>
        <w:t>Approval</w:t>
      </w:r>
      <w:r>
        <w:br/>
      </w:r>
      <w:r w:rsidRPr="00D53282">
        <w:rPr>
          <w:b/>
        </w:rPr>
        <w:t>Abstract:</w:t>
      </w:r>
      <w:r w:rsidRPr="00D53282">
        <w:t xml:space="preserve"> </w:t>
      </w:r>
      <w:r>
        <w:br/>
        <w:t>22.851 CR0001R1; 22.851 CR0003R1.</w:t>
      </w:r>
    </w:p>
    <w:p w14:paraId="4986FC2A" w14:textId="77777777" w:rsidR="007615D6" w:rsidRPr="005B25A1" w:rsidRDefault="007615D6" w:rsidP="007615D6">
      <w:pPr>
        <w:keepNext/>
        <w:keepLines/>
        <w:rPr>
          <w:b/>
          <w:bCs/>
        </w:rPr>
      </w:pPr>
      <w:r w:rsidRPr="005B25A1">
        <w:rPr>
          <w:b/>
          <w:bCs/>
        </w:rPr>
        <w:t>Plenary Discussion:</w:t>
      </w:r>
    </w:p>
    <w:p w14:paraId="61A15ED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6C0BAD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94FDB51" w14:textId="77777777" w:rsidR="00E00DA6" w:rsidRDefault="007615D6" w:rsidP="000A3FBD">
      <w:pPr>
        <w:pStyle w:val="NormTop"/>
      </w:pPr>
      <w:r>
        <w:rPr>
          <w:color w:val="0000FF"/>
        </w:rPr>
        <w:t>SP-231020</w:t>
      </w:r>
      <w:r w:rsidRPr="00D53282">
        <w:t xml:space="preserve"> </w:t>
      </w:r>
      <w:r>
        <w:t>(CR PACK) SA WG1 CR on NetShare (Source: SA WG1)</w:t>
      </w:r>
      <w:r>
        <w:br/>
      </w:r>
      <w:r w:rsidRPr="00D53282">
        <w:rPr>
          <w:b/>
        </w:rPr>
        <w:t>Document for:</w:t>
      </w:r>
      <w:r w:rsidRPr="00D53282">
        <w:t xml:space="preserve"> </w:t>
      </w:r>
      <w:r>
        <w:t>Approval</w:t>
      </w:r>
      <w:r>
        <w:br/>
      </w:r>
      <w:r w:rsidRPr="00D53282">
        <w:rPr>
          <w:b/>
        </w:rPr>
        <w:t>Abstract:</w:t>
      </w:r>
      <w:r w:rsidRPr="00D53282">
        <w:t xml:space="preserve"> </w:t>
      </w:r>
      <w:r>
        <w:br/>
        <w:t>22.261 CR0696R5.</w:t>
      </w:r>
    </w:p>
    <w:p w14:paraId="579D702A" w14:textId="77777777" w:rsidR="007615D6" w:rsidRPr="005B25A1" w:rsidRDefault="007615D6" w:rsidP="007615D6">
      <w:pPr>
        <w:keepNext/>
        <w:keepLines/>
        <w:rPr>
          <w:b/>
          <w:bCs/>
        </w:rPr>
      </w:pPr>
      <w:r w:rsidRPr="005B25A1">
        <w:rPr>
          <w:b/>
          <w:bCs/>
        </w:rPr>
        <w:t>Plenary Discussion:</w:t>
      </w:r>
    </w:p>
    <w:p w14:paraId="2ACCCEA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E20C2E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9189CE5" w14:textId="77777777" w:rsidR="00E00DA6" w:rsidRDefault="007615D6" w:rsidP="000A3FBD">
      <w:pPr>
        <w:pStyle w:val="NormTop"/>
      </w:pPr>
      <w:r>
        <w:rPr>
          <w:color w:val="0000FF"/>
        </w:rPr>
        <w:t>SP-231021</w:t>
      </w:r>
      <w:r w:rsidRPr="00D53282">
        <w:t xml:space="preserve"> </w:t>
      </w:r>
      <w:r>
        <w:t>(CR PACK) Stage 1 CR on FS_FRMCS_Ph5 (Source: SA WG1)</w:t>
      </w:r>
      <w:r>
        <w:br/>
      </w:r>
      <w:r w:rsidRPr="00D53282">
        <w:rPr>
          <w:b/>
        </w:rPr>
        <w:t>Document for:</w:t>
      </w:r>
      <w:r w:rsidRPr="00D53282">
        <w:t xml:space="preserve"> </w:t>
      </w:r>
      <w:r>
        <w:t>Approval</w:t>
      </w:r>
      <w:r>
        <w:br/>
      </w:r>
      <w:r w:rsidRPr="00D53282">
        <w:rPr>
          <w:b/>
        </w:rPr>
        <w:t>Abstract:</w:t>
      </w:r>
      <w:r w:rsidRPr="00D53282">
        <w:t xml:space="preserve"> </w:t>
      </w:r>
      <w:r>
        <w:br/>
        <w:t>22.989 CR0029R1.</w:t>
      </w:r>
    </w:p>
    <w:p w14:paraId="6047B2D7" w14:textId="77777777" w:rsidR="007615D6" w:rsidRPr="005B25A1" w:rsidRDefault="007615D6" w:rsidP="007615D6">
      <w:pPr>
        <w:keepNext/>
        <w:keepLines/>
        <w:rPr>
          <w:b/>
          <w:bCs/>
        </w:rPr>
      </w:pPr>
      <w:r w:rsidRPr="005B25A1">
        <w:rPr>
          <w:b/>
          <w:bCs/>
        </w:rPr>
        <w:t>Plenary Discussion:</w:t>
      </w:r>
    </w:p>
    <w:p w14:paraId="19E0B59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CA212E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A2F5CD2" w14:textId="77777777" w:rsidR="00E00DA6" w:rsidRDefault="007615D6" w:rsidP="000A3FBD">
      <w:pPr>
        <w:pStyle w:val="NormTop"/>
      </w:pPr>
      <w:r>
        <w:rPr>
          <w:color w:val="0000FF"/>
        </w:rPr>
        <w:t>SP-231022</w:t>
      </w:r>
      <w:r w:rsidRPr="00D53282">
        <w:t xml:space="preserve"> </w:t>
      </w:r>
      <w:r>
        <w:t>(CR PACK) Stage 1 CRs on FRMCS_Ph5 (Source: SA WG1)</w:t>
      </w:r>
      <w:r>
        <w:br/>
      </w:r>
      <w:r w:rsidRPr="00D53282">
        <w:rPr>
          <w:b/>
        </w:rPr>
        <w:t>Document for:</w:t>
      </w:r>
      <w:r w:rsidRPr="00D53282">
        <w:t xml:space="preserve"> </w:t>
      </w:r>
      <w:r>
        <w:t>Approval</w:t>
      </w:r>
      <w:r>
        <w:br/>
      </w:r>
      <w:r w:rsidRPr="00D53282">
        <w:rPr>
          <w:b/>
        </w:rPr>
        <w:t>Abstract:</w:t>
      </w:r>
      <w:r w:rsidRPr="00D53282">
        <w:t xml:space="preserve"> </w:t>
      </w:r>
      <w:r>
        <w:br/>
        <w:t>22.179 CR0077R1; 22.280 CR0165R1.</w:t>
      </w:r>
    </w:p>
    <w:p w14:paraId="4608BD01" w14:textId="77777777" w:rsidR="007615D6" w:rsidRPr="005B25A1" w:rsidRDefault="007615D6" w:rsidP="007615D6">
      <w:pPr>
        <w:keepNext/>
        <w:keepLines/>
        <w:rPr>
          <w:b/>
          <w:bCs/>
        </w:rPr>
      </w:pPr>
      <w:r w:rsidRPr="005B25A1">
        <w:rPr>
          <w:b/>
          <w:bCs/>
        </w:rPr>
        <w:t>Plenary Discussion:</w:t>
      </w:r>
    </w:p>
    <w:p w14:paraId="50BC0D9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9626CB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D6C7236" w14:textId="77777777" w:rsidR="00E00DA6" w:rsidRDefault="007615D6" w:rsidP="000A3FBD">
      <w:pPr>
        <w:pStyle w:val="NormTop"/>
      </w:pPr>
      <w:r>
        <w:rPr>
          <w:color w:val="0000FF"/>
        </w:rPr>
        <w:t>SP-231023</w:t>
      </w:r>
      <w:r w:rsidRPr="00D53282">
        <w:t xml:space="preserve"> </w:t>
      </w:r>
      <w:r>
        <w:t>(CR PACK) Stage 1 CRs on FS_AIML_MT_Ph2 (Source: SA WG1)</w:t>
      </w:r>
      <w:r>
        <w:br/>
      </w:r>
      <w:r w:rsidRPr="00D53282">
        <w:rPr>
          <w:b/>
        </w:rPr>
        <w:t>Document for:</w:t>
      </w:r>
      <w:r w:rsidRPr="00D53282">
        <w:t xml:space="preserve"> </w:t>
      </w:r>
      <w:r>
        <w:t>Approval</w:t>
      </w:r>
      <w:r>
        <w:br/>
      </w:r>
      <w:r w:rsidRPr="00D53282">
        <w:rPr>
          <w:b/>
        </w:rPr>
        <w:t>Abstract:</w:t>
      </w:r>
      <w:r w:rsidRPr="00D53282">
        <w:t xml:space="preserve"> </w:t>
      </w:r>
      <w:r>
        <w:br/>
        <w:t>22.876 CR0002R1; 22.876 CR0001R3.</w:t>
      </w:r>
    </w:p>
    <w:p w14:paraId="54665709" w14:textId="77777777" w:rsidR="007615D6" w:rsidRPr="005B25A1" w:rsidRDefault="007615D6" w:rsidP="007615D6">
      <w:pPr>
        <w:keepNext/>
        <w:keepLines/>
        <w:rPr>
          <w:b/>
          <w:bCs/>
        </w:rPr>
      </w:pPr>
      <w:r w:rsidRPr="005B25A1">
        <w:rPr>
          <w:b/>
          <w:bCs/>
        </w:rPr>
        <w:t>Plenary Discussion:</w:t>
      </w:r>
    </w:p>
    <w:p w14:paraId="2FF182E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F38546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E78F113" w14:textId="77777777" w:rsidR="00E00DA6" w:rsidRDefault="007615D6" w:rsidP="000A3FBD">
      <w:pPr>
        <w:pStyle w:val="NormTop"/>
      </w:pPr>
      <w:r>
        <w:rPr>
          <w:color w:val="0000FF"/>
        </w:rPr>
        <w:lastRenderedPageBreak/>
        <w:t>SP-231024</w:t>
      </w:r>
      <w:r w:rsidRPr="00D53282">
        <w:t xml:space="preserve"> </w:t>
      </w:r>
      <w:r>
        <w:t>(CR PACK) Stage 1 CRs on AIML_MT_Ph2 (Source: SA WG1)</w:t>
      </w:r>
      <w:r>
        <w:br/>
      </w:r>
      <w:r w:rsidRPr="00D53282">
        <w:rPr>
          <w:b/>
        </w:rPr>
        <w:t>Document for:</w:t>
      </w:r>
      <w:r w:rsidRPr="00D53282">
        <w:t xml:space="preserve"> </w:t>
      </w:r>
      <w:r>
        <w:t>Approval</w:t>
      </w:r>
      <w:r>
        <w:br/>
      </w:r>
      <w:r w:rsidRPr="00D53282">
        <w:rPr>
          <w:b/>
        </w:rPr>
        <w:t>Abstract:</w:t>
      </w:r>
      <w:r w:rsidRPr="00D53282">
        <w:t xml:space="preserve"> </w:t>
      </w:r>
      <w:r>
        <w:br/>
        <w:t>22.261 CR0713R1; 22.261 CR0714R1.</w:t>
      </w:r>
    </w:p>
    <w:p w14:paraId="50C52930" w14:textId="77777777" w:rsidR="007615D6" w:rsidRPr="005B25A1" w:rsidRDefault="007615D6" w:rsidP="007615D6">
      <w:pPr>
        <w:keepNext/>
        <w:keepLines/>
        <w:rPr>
          <w:b/>
          <w:bCs/>
        </w:rPr>
      </w:pPr>
      <w:r w:rsidRPr="005B25A1">
        <w:rPr>
          <w:b/>
          <w:bCs/>
        </w:rPr>
        <w:t>Plenary Discussion:</w:t>
      </w:r>
    </w:p>
    <w:p w14:paraId="0F0BB86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AD58D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4B39D48" w14:textId="77777777" w:rsidR="00E00DA6" w:rsidRDefault="007615D6" w:rsidP="000A3FBD">
      <w:pPr>
        <w:pStyle w:val="NormTop"/>
      </w:pPr>
      <w:r>
        <w:rPr>
          <w:color w:val="0000FF"/>
        </w:rPr>
        <w:t>SP-231025</w:t>
      </w:r>
      <w:r w:rsidRPr="00D53282">
        <w:t xml:space="preserve"> </w:t>
      </w:r>
      <w:r>
        <w:t>(CR PACK) Stage 1 CRs on FS_5GSAT_Ph3 (Source: SA WG1)</w:t>
      </w:r>
      <w:r>
        <w:br/>
      </w:r>
      <w:r w:rsidRPr="00D53282">
        <w:rPr>
          <w:b/>
        </w:rPr>
        <w:t>Document for:</w:t>
      </w:r>
      <w:r w:rsidRPr="00D53282">
        <w:t xml:space="preserve"> </w:t>
      </w:r>
      <w:r>
        <w:t>Approval</w:t>
      </w:r>
      <w:r>
        <w:br/>
      </w:r>
      <w:r w:rsidRPr="00D53282">
        <w:rPr>
          <w:b/>
        </w:rPr>
        <w:t>Abstract:</w:t>
      </w:r>
      <w:r w:rsidRPr="00D53282">
        <w:t xml:space="preserve"> </w:t>
      </w:r>
      <w:r>
        <w:br/>
        <w:t>22.865 CR0001; 22.865 CR0002R1; 22.865 CR0004R3.</w:t>
      </w:r>
    </w:p>
    <w:p w14:paraId="49A590D2" w14:textId="77777777" w:rsidR="007615D6" w:rsidRPr="005B25A1" w:rsidRDefault="007615D6" w:rsidP="007615D6">
      <w:pPr>
        <w:keepNext/>
        <w:keepLines/>
        <w:rPr>
          <w:b/>
          <w:bCs/>
        </w:rPr>
      </w:pPr>
      <w:r w:rsidRPr="005B25A1">
        <w:rPr>
          <w:b/>
          <w:bCs/>
        </w:rPr>
        <w:t>Plenary Discussion:</w:t>
      </w:r>
    </w:p>
    <w:p w14:paraId="48356C9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493EA2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7A8086A" w14:textId="77777777" w:rsidR="00E00DA6" w:rsidRDefault="007615D6" w:rsidP="000A3FBD">
      <w:pPr>
        <w:pStyle w:val="NormTop"/>
      </w:pPr>
      <w:r>
        <w:rPr>
          <w:color w:val="0000FF"/>
        </w:rPr>
        <w:t>SP-231026</w:t>
      </w:r>
      <w:r w:rsidRPr="00D53282">
        <w:t xml:space="preserve"> </w:t>
      </w:r>
      <w:r>
        <w:t>(CR PACK) Stage 1 CRs on 5GSAT_Ph3 (Source: SA WG1)</w:t>
      </w:r>
      <w:r>
        <w:br/>
      </w:r>
      <w:r w:rsidRPr="00D53282">
        <w:rPr>
          <w:b/>
        </w:rPr>
        <w:t>Document for:</w:t>
      </w:r>
      <w:r w:rsidRPr="00D53282">
        <w:t xml:space="preserve"> </w:t>
      </w:r>
      <w:r>
        <w:t>Approval</w:t>
      </w:r>
      <w:r>
        <w:br/>
      </w:r>
      <w:r w:rsidRPr="00D53282">
        <w:rPr>
          <w:b/>
        </w:rPr>
        <w:t>Abstract:</w:t>
      </w:r>
      <w:r w:rsidRPr="00D53282">
        <w:t xml:space="preserve"> </w:t>
      </w:r>
      <w:r>
        <w:br/>
        <w:t>22.261 CR0700R1; 22.865 CR0003R3; 22.261 CR0697R2.</w:t>
      </w:r>
    </w:p>
    <w:p w14:paraId="3457B103" w14:textId="77777777" w:rsidR="007615D6" w:rsidRPr="005B25A1" w:rsidRDefault="007615D6" w:rsidP="007615D6">
      <w:pPr>
        <w:keepNext/>
        <w:keepLines/>
        <w:rPr>
          <w:b/>
          <w:bCs/>
        </w:rPr>
      </w:pPr>
      <w:r w:rsidRPr="005B25A1">
        <w:rPr>
          <w:b/>
          <w:bCs/>
        </w:rPr>
        <w:t>Plenary Discussion:</w:t>
      </w:r>
    </w:p>
    <w:p w14:paraId="798B637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374938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304EB9C" w14:textId="77777777" w:rsidR="00E00DA6" w:rsidRDefault="007615D6" w:rsidP="000A3FBD">
      <w:pPr>
        <w:pStyle w:val="NormTop"/>
      </w:pPr>
      <w:r>
        <w:rPr>
          <w:color w:val="0000FF"/>
        </w:rPr>
        <w:t>SP-231027</w:t>
      </w:r>
      <w:r w:rsidRPr="00D53282">
        <w:t xml:space="preserve"> </w:t>
      </w:r>
      <w:r>
        <w:t>(CR PACK) Stage 1 CRs on FS_UAV_Ph3 (Source: SA WG1)</w:t>
      </w:r>
      <w:r>
        <w:br/>
      </w:r>
      <w:r w:rsidRPr="00D53282">
        <w:rPr>
          <w:b/>
        </w:rPr>
        <w:t>Document for:</w:t>
      </w:r>
      <w:r w:rsidRPr="00D53282">
        <w:t xml:space="preserve"> </w:t>
      </w:r>
      <w:r>
        <w:t>Approval</w:t>
      </w:r>
      <w:r>
        <w:br/>
      </w:r>
      <w:r w:rsidRPr="00D53282">
        <w:rPr>
          <w:b/>
        </w:rPr>
        <w:t>Abstract:</w:t>
      </w:r>
      <w:r w:rsidRPr="00D53282">
        <w:t xml:space="preserve"> </w:t>
      </w:r>
      <w:r>
        <w:br/>
        <w:t>22.843 CR0001; 22.843 CR0003; 22.843 CR0004R1; 22.843 CR0002R1; 22.843 CR0005R2.</w:t>
      </w:r>
    </w:p>
    <w:p w14:paraId="0ECF77B9" w14:textId="77777777" w:rsidR="007615D6" w:rsidRPr="005B25A1" w:rsidRDefault="007615D6" w:rsidP="007615D6">
      <w:pPr>
        <w:keepNext/>
        <w:keepLines/>
        <w:rPr>
          <w:b/>
          <w:bCs/>
        </w:rPr>
      </w:pPr>
      <w:r w:rsidRPr="005B25A1">
        <w:rPr>
          <w:b/>
          <w:bCs/>
        </w:rPr>
        <w:t>Plenary Discussion:</w:t>
      </w:r>
    </w:p>
    <w:p w14:paraId="5A4C186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500A9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BB147B6" w14:textId="77777777" w:rsidR="00E00DA6" w:rsidRDefault="007615D6" w:rsidP="000A3FBD">
      <w:pPr>
        <w:pStyle w:val="NormTop"/>
      </w:pPr>
      <w:r>
        <w:rPr>
          <w:color w:val="0000FF"/>
        </w:rPr>
        <w:t>SP-231029</w:t>
      </w:r>
      <w:r w:rsidRPr="00D53282">
        <w:t xml:space="preserve"> </w:t>
      </w:r>
      <w:r>
        <w:t>(CR PACK) Stage 1 CRs on FS_EnergyServ (Source: SA WG1)</w:t>
      </w:r>
      <w:r>
        <w:br/>
      </w:r>
      <w:r w:rsidRPr="00D53282">
        <w:rPr>
          <w:b/>
        </w:rPr>
        <w:t>Document for:</w:t>
      </w:r>
      <w:r w:rsidRPr="00D53282">
        <w:t xml:space="preserve"> </w:t>
      </w:r>
      <w:r>
        <w:t>Approval</w:t>
      </w:r>
      <w:r>
        <w:br/>
      </w:r>
      <w:r w:rsidRPr="00D53282">
        <w:rPr>
          <w:b/>
        </w:rPr>
        <w:t>Abstract:</w:t>
      </w:r>
      <w:r w:rsidRPr="00D53282">
        <w:t xml:space="preserve"> </w:t>
      </w:r>
      <w:r>
        <w:br/>
        <w:t>22.882 CR0007; 22.882 CR0005R1; 22.882 CR0004R1; 22.882 CR0006R2; 22.882 CR0002R3; 22.882 CR0001R3; 22.882 CR0003R4; 22.882 CR0008R3.</w:t>
      </w:r>
    </w:p>
    <w:p w14:paraId="4B18EC3B" w14:textId="77777777" w:rsidR="007615D6" w:rsidRPr="005B25A1" w:rsidRDefault="007615D6" w:rsidP="007615D6">
      <w:pPr>
        <w:keepNext/>
        <w:keepLines/>
        <w:rPr>
          <w:b/>
          <w:bCs/>
        </w:rPr>
      </w:pPr>
      <w:r w:rsidRPr="005B25A1">
        <w:rPr>
          <w:b/>
          <w:bCs/>
        </w:rPr>
        <w:t>Plenary Discussion:</w:t>
      </w:r>
    </w:p>
    <w:p w14:paraId="7DB33C6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02093A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1398DD6" w14:textId="77777777" w:rsidR="00E00DA6" w:rsidRDefault="007615D6" w:rsidP="000A3FBD">
      <w:pPr>
        <w:pStyle w:val="NormTop"/>
      </w:pPr>
      <w:r>
        <w:rPr>
          <w:color w:val="0000FF"/>
        </w:rPr>
        <w:t>SP-231030</w:t>
      </w:r>
      <w:r w:rsidRPr="00D53282">
        <w:t xml:space="preserve"> </w:t>
      </w:r>
      <w:r>
        <w:t>(CR PACK) Stage 1 CR on EnergyServ (Source: SA WG1)</w:t>
      </w:r>
      <w:r>
        <w:br/>
      </w:r>
      <w:r w:rsidRPr="00D53282">
        <w:rPr>
          <w:b/>
        </w:rPr>
        <w:t>Document for:</w:t>
      </w:r>
      <w:r w:rsidRPr="00D53282">
        <w:t xml:space="preserve"> </w:t>
      </w:r>
      <w:r>
        <w:t>Approval</w:t>
      </w:r>
      <w:r>
        <w:br/>
      </w:r>
      <w:r w:rsidRPr="00D53282">
        <w:rPr>
          <w:b/>
        </w:rPr>
        <w:t>Abstract:</w:t>
      </w:r>
      <w:r w:rsidRPr="00D53282">
        <w:t xml:space="preserve"> </w:t>
      </w:r>
      <w:r>
        <w:br/>
        <w:t>22.261 CR0717R3.</w:t>
      </w:r>
    </w:p>
    <w:p w14:paraId="380300FE" w14:textId="77777777" w:rsidR="007615D6" w:rsidRPr="005B25A1" w:rsidRDefault="007615D6" w:rsidP="007615D6">
      <w:pPr>
        <w:keepNext/>
        <w:keepLines/>
        <w:rPr>
          <w:b/>
          <w:bCs/>
        </w:rPr>
      </w:pPr>
      <w:r w:rsidRPr="005B25A1">
        <w:rPr>
          <w:b/>
          <w:bCs/>
        </w:rPr>
        <w:t>Plenary Discussion:</w:t>
      </w:r>
    </w:p>
    <w:p w14:paraId="5CCC767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AE940B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BE64E27" w14:textId="77777777" w:rsidR="00E00DA6" w:rsidRDefault="007615D6" w:rsidP="000A3FBD">
      <w:pPr>
        <w:pStyle w:val="NormTop"/>
      </w:pPr>
      <w:r>
        <w:rPr>
          <w:color w:val="0000FF"/>
        </w:rPr>
        <w:lastRenderedPageBreak/>
        <w:t>SP-231034</w:t>
      </w:r>
      <w:r w:rsidRPr="00D53282">
        <w:t xml:space="preserve"> </w:t>
      </w:r>
      <w:r>
        <w:t>(CR PACK) SA WG1 CR on UAS_Ph3 (Source: SA WG1)</w:t>
      </w:r>
      <w:r>
        <w:br/>
      </w:r>
      <w:r w:rsidRPr="00D53282">
        <w:rPr>
          <w:b/>
        </w:rPr>
        <w:t>Document for:</w:t>
      </w:r>
      <w:r w:rsidRPr="00D53282">
        <w:t xml:space="preserve"> </w:t>
      </w:r>
      <w:r>
        <w:t>Approval</w:t>
      </w:r>
      <w:r>
        <w:br/>
      </w:r>
      <w:r w:rsidRPr="00D53282">
        <w:rPr>
          <w:b/>
        </w:rPr>
        <w:t>Abstract:</w:t>
      </w:r>
      <w:r w:rsidRPr="00D53282">
        <w:t xml:space="preserve"> </w:t>
      </w:r>
      <w:r>
        <w:br/>
        <w:t>22.125 CR0047R7.</w:t>
      </w:r>
    </w:p>
    <w:p w14:paraId="5D511C29" w14:textId="77777777" w:rsidR="007615D6" w:rsidRPr="005B25A1" w:rsidRDefault="007615D6" w:rsidP="007615D6">
      <w:pPr>
        <w:keepNext/>
        <w:keepLines/>
        <w:rPr>
          <w:b/>
          <w:bCs/>
        </w:rPr>
      </w:pPr>
      <w:r w:rsidRPr="005B25A1">
        <w:rPr>
          <w:b/>
          <w:bCs/>
        </w:rPr>
        <w:t>Plenary Discussion:</w:t>
      </w:r>
    </w:p>
    <w:p w14:paraId="5164A0F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C811B6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17EB3FC" w14:textId="77777777" w:rsidR="00E00DA6" w:rsidRDefault="007615D6" w:rsidP="000A3FBD">
      <w:pPr>
        <w:pStyle w:val="NormTop"/>
      </w:pPr>
      <w:r>
        <w:rPr>
          <w:color w:val="0000FF"/>
        </w:rPr>
        <w:t>SP-231039</w:t>
      </w:r>
      <w:r w:rsidRPr="00D53282">
        <w:t xml:space="preserve"> </w:t>
      </w:r>
      <w:r>
        <w:t>(CR PACK) Stage 1 CR on XRMobility (Source: SA WG1)</w:t>
      </w:r>
      <w:r>
        <w:br/>
      </w:r>
      <w:r w:rsidRPr="00D53282">
        <w:rPr>
          <w:b/>
        </w:rPr>
        <w:t>Document for:</w:t>
      </w:r>
      <w:r w:rsidRPr="00D53282">
        <w:t xml:space="preserve"> </w:t>
      </w:r>
      <w:r>
        <w:t>Approval</w:t>
      </w:r>
      <w:r>
        <w:br/>
      </w:r>
      <w:r w:rsidRPr="00D53282">
        <w:rPr>
          <w:b/>
        </w:rPr>
        <w:t>Abstract:</w:t>
      </w:r>
      <w:r w:rsidRPr="00D53282">
        <w:t xml:space="preserve"> </w:t>
      </w:r>
      <w:r>
        <w:br/>
        <w:t>22.261 CR0719R3.</w:t>
      </w:r>
    </w:p>
    <w:p w14:paraId="54CBA9EE" w14:textId="77777777" w:rsidR="007615D6" w:rsidRPr="005B25A1" w:rsidRDefault="007615D6" w:rsidP="007615D6">
      <w:pPr>
        <w:keepNext/>
        <w:keepLines/>
        <w:rPr>
          <w:b/>
          <w:bCs/>
        </w:rPr>
      </w:pPr>
      <w:r w:rsidRPr="005B25A1">
        <w:rPr>
          <w:b/>
          <w:bCs/>
        </w:rPr>
        <w:t>Plenary Discussion:</w:t>
      </w:r>
    </w:p>
    <w:p w14:paraId="2005CE5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9C9736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C3CF88A" w14:textId="77777777" w:rsidR="00E00DA6" w:rsidRDefault="007615D6" w:rsidP="000A3FBD">
      <w:pPr>
        <w:pStyle w:val="NormTop"/>
      </w:pPr>
      <w:r>
        <w:rPr>
          <w:color w:val="0000FF"/>
        </w:rPr>
        <w:t>SP-231040</w:t>
      </w:r>
      <w:r w:rsidRPr="00D53282">
        <w:t xml:space="preserve"> </w:t>
      </w:r>
      <w:r>
        <w:t>(CR PACK) Stage 1 CR on eCAV, TEI19 (Source: SA WG1)</w:t>
      </w:r>
      <w:r>
        <w:br/>
      </w:r>
      <w:r w:rsidRPr="00D53282">
        <w:rPr>
          <w:b/>
        </w:rPr>
        <w:t>Document for:</w:t>
      </w:r>
      <w:r w:rsidRPr="00D53282">
        <w:t xml:space="preserve"> </w:t>
      </w:r>
      <w:r>
        <w:t>Approval</w:t>
      </w:r>
      <w:r>
        <w:br/>
      </w:r>
      <w:r w:rsidRPr="00D53282">
        <w:rPr>
          <w:b/>
        </w:rPr>
        <w:t>Abstract:</w:t>
      </w:r>
      <w:r w:rsidRPr="00D53282">
        <w:t xml:space="preserve"> </w:t>
      </w:r>
      <w:r>
        <w:br/>
        <w:t>22.104 CR0097R1.</w:t>
      </w:r>
    </w:p>
    <w:p w14:paraId="3A1799D4" w14:textId="77777777" w:rsidR="007615D6" w:rsidRPr="005B25A1" w:rsidRDefault="007615D6" w:rsidP="007615D6">
      <w:pPr>
        <w:keepNext/>
        <w:keepLines/>
        <w:rPr>
          <w:b/>
          <w:bCs/>
        </w:rPr>
      </w:pPr>
      <w:r w:rsidRPr="005B25A1">
        <w:rPr>
          <w:b/>
          <w:bCs/>
        </w:rPr>
        <w:t>Plenary Discussion:</w:t>
      </w:r>
    </w:p>
    <w:p w14:paraId="605C750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01919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6732D6" w14:textId="77777777" w:rsidR="00E00DA6" w:rsidRDefault="007615D6" w:rsidP="000A3FBD">
      <w:pPr>
        <w:pStyle w:val="NormTop"/>
      </w:pPr>
      <w:r>
        <w:rPr>
          <w:color w:val="0000FF"/>
        </w:rPr>
        <w:t>SP-231041</w:t>
      </w:r>
      <w:r w:rsidRPr="00D53282">
        <w:t xml:space="preserve"> </w:t>
      </w:r>
      <w:r>
        <w:t>(CR PACK) Stage 1 CR on TEI19 (Source: SA WG1)</w:t>
      </w:r>
      <w:r>
        <w:br/>
      </w:r>
      <w:r w:rsidRPr="00D53282">
        <w:rPr>
          <w:b/>
        </w:rPr>
        <w:t>Document for:</w:t>
      </w:r>
      <w:r w:rsidRPr="00D53282">
        <w:t xml:space="preserve"> </w:t>
      </w:r>
      <w:r>
        <w:t>Approval</w:t>
      </w:r>
      <w:r>
        <w:br/>
      </w:r>
      <w:r w:rsidRPr="00D53282">
        <w:rPr>
          <w:b/>
        </w:rPr>
        <w:t>Abstract:</w:t>
      </w:r>
      <w:r w:rsidRPr="00D53282">
        <w:t xml:space="preserve"> </w:t>
      </w:r>
      <w:r>
        <w:br/>
        <w:t>22.011 CR0352.</w:t>
      </w:r>
    </w:p>
    <w:p w14:paraId="43161BBA" w14:textId="77777777" w:rsidR="007615D6" w:rsidRPr="005B25A1" w:rsidRDefault="007615D6" w:rsidP="007615D6">
      <w:pPr>
        <w:keepNext/>
        <w:keepLines/>
        <w:rPr>
          <w:b/>
          <w:bCs/>
        </w:rPr>
      </w:pPr>
      <w:r w:rsidRPr="005B25A1">
        <w:rPr>
          <w:b/>
          <w:bCs/>
        </w:rPr>
        <w:t>Plenary Discussion:</w:t>
      </w:r>
    </w:p>
    <w:p w14:paraId="153BFD3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96EF8C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CAFDC99" w14:textId="77777777" w:rsidR="00E604CC" w:rsidRDefault="00E604CC" w:rsidP="00BB3F37"/>
    <w:p w14:paraId="61AECA46" w14:textId="77777777" w:rsidR="007615D6" w:rsidRDefault="007615D6" w:rsidP="0010433C">
      <w:pPr>
        <w:pStyle w:val="Heading2"/>
      </w:pPr>
      <w:bookmarkStart w:id="119" w:name="_Toc145733850"/>
      <w:r>
        <w:t>19.2</w:t>
      </w:r>
      <w:r>
        <w:tab/>
        <w:t>SA WG2 Rel-19 CRs</w:t>
      </w:r>
      <w:bookmarkEnd w:id="119"/>
    </w:p>
    <w:p w14:paraId="0992C077" w14:textId="77777777" w:rsidR="00E604CC" w:rsidRDefault="00000000" w:rsidP="00BB3F37">
      <w:r>
        <w:t>There were no contributions to this agenda item.</w:t>
      </w:r>
    </w:p>
    <w:p w14:paraId="5DEE5152" w14:textId="77777777" w:rsidR="00E604CC" w:rsidRDefault="00E604CC" w:rsidP="00BB3F37"/>
    <w:p w14:paraId="1AB2AA8E" w14:textId="77777777" w:rsidR="007615D6" w:rsidRDefault="007615D6" w:rsidP="0010433C">
      <w:pPr>
        <w:pStyle w:val="Heading2"/>
      </w:pPr>
      <w:bookmarkStart w:id="120" w:name="_Toc145733851"/>
      <w:r>
        <w:t>19.3</w:t>
      </w:r>
      <w:r>
        <w:tab/>
        <w:t>SA WG3 and SA WG3 LI Rel-19 CRs</w:t>
      </w:r>
      <w:bookmarkEnd w:id="120"/>
    </w:p>
    <w:p w14:paraId="5345D56A" w14:textId="77777777" w:rsidR="00E604CC" w:rsidRDefault="00000000" w:rsidP="00BB3F37">
      <w:r>
        <w:t>There were no contributions to this agenda item.</w:t>
      </w:r>
    </w:p>
    <w:p w14:paraId="39191674" w14:textId="77777777" w:rsidR="00E604CC" w:rsidRDefault="00E604CC" w:rsidP="00BB3F37"/>
    <w:p w14:paraId="127F3CE8" w14:textId="77777777" w:rsidR="007615D6" w:rsidRDefault="007615D6" w:rsidP="0010433C">
      <w:pPr>
        <w:pStyle w:val="Heading2"/>
      </w:pPr>
      <w:bookmarkStart w:id="121" w:name="_Toc145733852"/>
      <w:r>
        <w:t>19.4</w:t>
      </w:r>
      <w:r>
        <w:tab/>
        <w:t>SA WG4 Rel-19 CRs</w:t>
      </w:r>
      <w:bookmarkEnd w:id="121"/>
    </w:p>
    <w:p w14:paraId="36503ED0" w14:textId="77777777" w:rsidR="00E604CC" w:rsidRDefault="00000000" w:rsidP="00BB3F37">
      <w:r>
        <w:t>There were no contributions to this agenda item.</w:t>
      </w:r>
    </w:p>
    <w:p w14:paraId="3F8683AF" w14:textId="77777777" w:rsidR="00E604CC" w:rsidRDefault="00E604CC" w:rsidP="00BB3F37"/>
    <w:p w14:paraId="2676AD6A" w14:textId="77777777" w:rsidR="007615D6" w:rsidRDefault="007615D6" w:rsidP="0010433C">
      <w:pPr>
        <w:pStyle w:val="Heading2"/>
      </w:pPr>
      <w:bookmarkStart w:id="122" w:name="_Toc145733853"/>
      <w:r>
        <w:t>19.5</w:t>
      </w:r>
      <w:r>
        <w:tab/>
        <w:t>SA WG5 Rel-19 CRs</w:t>
      </w:r>
      <w:bookmarkEnd w:id="122"/>
    </w:p>
    <w:p w14:paraId="31E77102" w14:textId="77777777" w:rsidR="00E604CC" w:rsidRDefault="00000000" w:rsidP="00BB3F37">
      <w:r>
        <w:t>There were no contributions to this agenda item.</w:t>
      </w:r>
    </w:p>
    <w:p w14:paraId="16E727BB" w14:textId="77777777" w:rsidR="00E604CC" w:rsidRDefault="00E604CC" w:rsidP="00BB3F37"/>
    <w:p w14:paraId="3CEBE7C8" w14:textId="77777777" w:rsidR="007615D6" w:rsidRDefault="007615D6" w:rsidP="0010433C">
      <w:pPr>
        <w:pStyle w:val="Heading2"/>
      </w:pPr>
      <w:bookmarkStart w:id="123" w:name="_Toc145733854"/>
      <w:r>
        <w:lastRenderedPageBreak/>
        <w:t>19.6</w:t>
      </w:r>
      <w:r>
        <w:tab/>
        <w:t>SA WG6 Rel-19 CRs</w:t>
      </w:r>
      <w:bookmarkEnd w:id="123"/>
    </w:p>
    <w:p w14:paraId="4127BBFF" w14:textId="77777777" w:rsidR="00E00DA6" w:rsidRDefault="007615D6" w:rsidP="000A3FBD">
      <w:pPr>
        <w:pStyle w:val="NormTop"/>
      </w:pPr>
      <w:r>
        <w:rPr>
          <w:color w:val="0000FF"/>
        </w:rPr>
        <w:t>SP-230999</w:t>
      </w:r>
      <w:r w:rsidRPr="00D53282">
        <w:t xml:space="preserve"> </w:t>
      </w:r>
      <w:r>
        <w:t>(CR PACK) Rel-19 CRs to TS23280 TS23281 TS23282 and TS23379 for enhMC (Source: SA WG6)</w:t>
      </w:r>
      <w:r>
        <w:br/>
      </w:r>
      <w:r w:rsidRPr="00D53282">
        <w:rPr>
          <w:b/>
        </w:rPr>
        <w:t>Document for:</w:t>
      </w:r>
      <w:r w:rsidRPr="00D53282">
        <w:t xml:space="preserve"> </w:t>
      </w:r>
      <w:r>
        <w:t>Approval</w:t>
      </w:r>
      <w:r>
        <w:br/>
      </w:r>
      <w:r w:rsidRPr="00D53282">
        <w:rPr>
          <w:b/>
        </w:rPr>
        <w:t>Abstract:</w:t>
      </w:r>
      <w:r w:rsidRPr="00D53282">
        <w:t xml:space="preserve"> </w:t>
      </w:r>
      <w:r>
        <w:br/>
        <w:t>23.282 CR0321R1; 23.282 CR0318R1; 23.280 CR0417R1; 23.280 CR0418R1; 23.280 CR0419R2; 23.379 CR0357R3; 23.281 CR0183R3.</w:t>
      </w:r>
    </w:p>
    <w:p w14:paraId="2C640566" w14:textId="77777777" w:rsidR="007615D6" w:rsidRPr="005B25A1" w:rsidRDefault="007615D6" w:rsidP="007615D6">
      <w:pPr>
        <w:keepNext/>
        <w:keepLines/>
        <w:rPr>
          <w:b/>
          <w:bCs/>
        </w:rPr>
      </w:pPr>
      <w:r w:rsidRPr="005B25A1">
        <w:rPr>
          <w:b/>
          <w:bCs/>
        </w:rPr>
        <w:t>Plenary Discussion:</w:t>
      </w:r>
    </w:p>
    <w:p w14:paraId="7149FE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EA2F3F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1D34901" w14:textId="77777777" w:rsidR="00E00DA6" w:rsidRDefault="007615D6" w:rsidP="000A3FBD">
      <w:pPr>
        <w:pStyle w:val="NormTop"/>
      </w:pPr>
      <w:r>
        <w:rPr>
          <w:color w:val="0000FF"/>
        </w:rPr>
        <w:t>SP-231002</w:t>
      </w:r>
      <w:r w:rsidRPr="00D53282">
        <w:t xml:space="preserve"> </w:t>
      </w:r>
      <w:r>
        <w:t>(CR PACK) Rel-19 CRs to TS23282 for enh4FRMCS (Source: SA WG6)</w:t>
      </w:r>
      <w:r>
        <w:br/>
      </w:r>
      <w:r w:rsidRPr="00D53282">
        <w:rPr>
          <w:b/>
        </w:rPr>
        <w:t>Document for:</w:t>
      </w:r>
      <w:r w:rsidRPr="00D53282">
        <w:t xml:space="preserve"> </w:t>
      </w:r>
      <w:r>
        <w:t>Approval</w:t>
      </w:r>
      <w:r>
        <w:br/>
      </w:r>
      <w:r w:rsidRPr="00D53282">
        <w:rPr>
          <w:b/>
        </w:rPr>
        <w:t>Abstract:</w:t>
      </w:r>
      <w:r w:rsidRPr="00D53282">
        <w:t xml:space="preserve"> </w:t>
      </w:r>
      <w:r>
        <w:br/>
        <w:t>23.282 CR0317R3; 23.379 CR0360R1; 23.281 CR0185R1; 23.282 CR0320R1; 23.379 CR0358R2; 23.280 CR0413R3.</w:t>
      </w:r>
    </w:p>
    <w:p w14:paraId="41A46D73" w14:textId="77777777" w:rsidR="007615D6" w:rsidRPr="005B25A1" w:rsidRDefault="007615D6" w:rsidP="007615D6">
      <w:pPr>
        <w:keepNext/>
        <w:keepLines/>
        <w:rPr>
          <w:b/>
          <w:bCs/>
        </w:rPr>
      </w:pPr>
      <w:r w:rsidRPr="005B25A1">
        <w:rPr>
          <w:b/>
          <w:bCs/>
        </w:rPr>
        <w:t>Plenary Discussion:</w:t>
      </w:r>
    </w:p>
    <w:p w14:paraId="0C75FEC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5BD07E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AD12557" w14:textId="77777777" w:rsidR="00E00DA6" w:rsidRDefault="007615D6" w:rsidP="000A3FBD">
      <w:pPr>
        <w:pStyle w:val="NormTop"/>
      </w:pPr>
      <w:r>
        <w:rPr>
          <w:color w:val="0000FF"/>
        </w:rPr>
        <w:t>SP-231003</w:t>
      </w:r>
      <w:r w:rsidRPr="00D53282">
        <w:t xml:space="preserve"> </w:t>
      </w:r>
      <w:r>
        <w:t>(CR PACK) Rel-19 CR to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23.379 CR0367R2.</w:t>
      </w:r>
    </w:p>
    <w:p w14:paraId="54924A2E" w14:textId="77777777" w:rsidR="007615D6" w:rsidRPr="005B25A1" w:rsidRDefault="007615D6" w:rsidP="007615D6">
      <w:pPr>
        <w:keepNext/>
        <w:keepLines/>
        <w:rPr>
          <w:b/>
          <w:bCs/>
        </w:rPr>
      </w:pPr>
      <w:r w:rsidRPr="005B25A1">
        <w:rPr>
          <w:b/>
          <w:bCs/>
        </w:rPr>
        <w:t>Plenary Discussion:</w:t>
      </w:r>
    </w:p>
    <w:p w14:paraId="5FE4949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F261C4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D21060B" w14:textId="77777777" w:rsidR="00E00DA6" w:rsidRDefault="007615D6" w:rsidP="000A3FBD">
      <w:pPr>
        <w:pStyle w:val="NormTop"/>
      </w:pPr>
      <w:r>
        <w:rPr>
          <w:color w:val="0000FF"/>
        </w:rPr>
        <w:t>SP-231007</w:t>
      </w:r>
      <w:r w:rsidRPr="00D53282">
        <w:t xml:space="preserve"> </w:t>
      </w:r>
      <w:r>
        <w:t>(CR PACK) Rel-19 CR to TS23280 for MCShAC (Source: SA WG6)</w:t>
      </w:r>
      <w:r>
        <w:br/>
      </w:r>
      <w:r w:rsidRPr="00D53282">
        <w:rPr>
          <w:b/>
        </w:rPr>
        <w:t>Document for:</w:t>
      </w:r>
      <w:r w:rsidRPr="00D53282">
        <w:t xml:space="preserve"> </w:t>
      </w:r>
      <w:r>
        <w:t>Approval</w:t>
      </w:r>
      <w:r>
        <w:br/>
      </w:r>
      <w:r w:rsidRPr="00D53282">
        <w:rPr>
          <w:b/>
        </w:rPr>
        <w:t>Abstract:</w:t>
      </w:r>
      <w:r w:rsidRPr="00D53282">
        <w:t xml:space="preserve"> </w:t>
      </w:r>
      <w:r>
        <w:br/>
        <w:t>23.280 CR0409R3.</w:t>
      </w:r>
    </w:p>
    <w:p w14:paraId="76F1DC4A" w14:textId="77777777" w:rsidR="007615D6" w:rsidRPr="005B25A1" w:rsidRDefault="007615D6" w:rsidP="007615D6">
      <w:pPr>
        <w:keepNext/>
        <w:keepLines/>
        <w:rPr>
          <w:b/>
          <w:bCs/>
        </w:rPr>
      </w:pPr>
      <w:r w:rsidRPr="005B25A1">
        <w:rPr>
          <w:b/>
          <w:bCs/>
        </w:rPr>
        <w:t>Plenary Discussion:</w:t>
      </w:r>
    </w:p>
    <w:p w14:paraId="5416E5E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D7F4F5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D70A748" w14:textId="77777777" w:rsidR="00E604CC" w:rsidRDefault="00E604CC" w:rsidP="00BB3F37"/>
    <w:p w14:paraId="55CE3DB0" w14:textId="77777777" w:rsidR="007615D6" w:rsidRDefault="007615D6" w:rsidP="007615D6">
      <w:pPr>
        <w:pStyle w:val="Heading1"/>
      </w:pPr>
      <w:bookmarkStart w:id="124" w:name="_Toc145733855"/>
      <w:r>
        <w:t>20</w:t>
      </w:r>
      <w:r>
        <w:tab/>
        <w:t>CR’s related to Study Items</w:t>
      </w:r>
      <w:bookmarkEnd w:id="124"/>
    </w:p>
    <w:p w14:paraId="64215C2E" w14:textId="77777777" w:rsidR="00E00DA6" w:rsidRDefault="007615D6" w:rsidP="000A3FBD">
      <w:pPr>
        <w:pStyle w:val="NormTop"/>
      </w:pPr>
      <w:r>
        <w:rPr>
          <w:color w:val="0000FF"/>
        </w:rPr>
        <w:t>SP-231097</w:t>
      </w:r>
      <w:r w:rsidRPr="00D53282">
        <w:t xml:space="preserve"> </w:t>
      </w:r>
      <w:r>
        <w:t>(P-CR) 33.892: Conclusion for FS_USIA study (Source: Lenovo)</w:t>
      </w:r>
      <w:r>
        <w:br/>
      </w:r>
      <w:r w:rsidRPr="00D53282">
        <w:rPr>
          <w:b/>
        </w:rPr>
        <w:t>Document for:</w:t>
      </w:r>
      <w:r w:rsidRPr="00D53282">
        <w:t xml:space="preserve"> </w:t>
      </w:r>
      <w:r>
        <w:t>Approval</w:t>
      </w:r>
      <w:r>
        <w:br/>
      </w:r>
      <w:r w:rsidRPr="00D53282">
        <w:rPr>
          <w:b/>
        </w:rPr>
        <w:t>Abstract:</w:t>
      </w:r>
      <w:r w:rsidRPr="00D53282">
        <w:t xml:space="preserve"> </w:t>
      </w:r>
      <w:r>
        <w:br/>
        <w:t>Revision of S3-234316 proposing a conclusion for FS_USIA study.</w:t>
      </w:r>
    </w:p>
    <w:p w14:paraId="6EDA4958"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S3-234316.</w:t>
      </w:r>
    </w:p>
    <w:p w14:paraId="473C9FBE" w14:textId="77777777" w:rsidR="007615D6" w:rsidRPr="005B25A1" w:rsidRDefault="007615D6" w:rsidP="007615D6">
      <w:pPr>
        <w:keepNext/>
        <w:keepLines/>
        <w:rPr>
          <w:b/>
          <w:bCs/>
        </w:rPr>
      </w:pPr>
      <w:r w:rsidRPr="005B25A1">
        <w:rPr>
          <w:b/>
          <w:bCs/>
        </w:rPr>
        <w:t>Plenary Discussion:</w:t>
      </w:r>
    </w:p>
    <w:p w14:paraId="7BC90FB7" w14:textId="16D8923C" w:rsidR="007615D6" w:rsidRPr="00D83349" w:rsidRDefault="00D83349" w:rsidP="007615D6">
      <w:pPr>
        <w:keepNext/>
        <w:keepLines/>
      </w:pPr>
      <w:r>
        <w:t xml:space="preserve">This was related to an open issue on identity and was </w:t>
      </w:r>
      <w:r w:rsidRPr="00C3284B">
        <w:rPr>
          <w:color w:val="0000FF"/>
        </w:rPr>
        <w:t>noted</w:t>
      </w:r>
      <w:r>
        <w:t>.</w:t>
      </w:r>
    </w:p>
    <w:p w14:paraId="6B6CDB8F" w14:textId="55C6C93A" w:rsidR="007615D6" w:rsidRPr="00EB0339" w:rsidRDefault="007615D6" w:rsidP="007615D6">
      <w:r w:rsidRPr="005B25A1">
        <w:rPr>
          <w:b/>
          <w:bCs/>
        </w:rPr>
        <w:t>Status:</w:t>
      </w:r>
      <w:r>
        <w:t xml:space="preserve"> </w:t>
      </w:r>
      <w:r w:rsidR="00D83349" w:rsidRPr="00C3284B">
        <w:rPr>
          <w:color w:val="0000FF"/>
        </w:rPr>
        <w:t>Noted</w:t>
      </w:r>
      <w:r w:rsidR="00D83349">
        <w:t>.</w:t>
      </w:r>
    </w:p>
    <w:p w14:paraId="2CE4A05E" w14:textId="77777777" w:rsidR="00E604CC" w:rsidRDefault="00E604CC" w:rsidP="00BB3F37"/>
    <w:p w14:paraId="59E8F6BC" w14:textId="77777777" w:rsidR="007615D6" w:rsidRDefault="007615D6" w:rsidP="007615D6">
      <w:pPr>
        <w:pStyle w:val="Heading1"/>
      </w:pPr>
      <w:bookmarkStart w:id="125" w:name="_Toc145733856"/>
      <w:r>
        <w:lastRenderedPageBreak/>
        <w:t>21</w:t>
      </w:r>
      <w:r>
        <w:tab/>
        <w:t>Project Management &amp; TSG SA owned specifications</w:t>
      </w:r>
      <w:bookmarkEnd w:id="125"/>
    </w:p>
    <w:p w14:paraId="594E7A2A" w14:textId="77777777" w:rsidR="007615D6" w:rsidRDefault="007615D6" w:rsidP="0010433C">
      <w:pPr>
        <w:pStyle w:val="Heading2"/>
      </w:pPr>
      <w:bookmarkStart w:id="126" w:name="_Toc145733857"/>
      <w:r>
        <w:t>21.1</w:t>
      </w:r>
      <w:r>
        <w:tab/>
        <w:t>General project management issues</w:t>
      </w:r>
      <w:bookmarkEnd w:id="126"/>
    </w:p>
    <w:p w14:paraId="32B17E5E" w14:textId="77777777" w:rsidR="00E604CC" w:rsidRDefault="00000000" w:rsidP="00BB3F37">
      <w:r>
        <w:t>There were no contributions to this agenda item.</w:t>
      </w:r>
    </w:p>
    <w:p w14:paraId="5E499F35" w14:textId="77777777" w:rsidR="00E604CC" w:rsidRDefault="00E604CC" w:rsidP="00BB3F37"/>
    <w:p w14:paraId="496DA3E6" w14:textId="77777777" w:rsidR="007615D6" w:rsidRDefault="007615D6" w:rsidP="0010433C">
      <w:pPr>
        <w:pStyle w:val="Heading2"/>
      </w:pPr>
      <w:bookmarkStart w:id="127" w:name="_Toc145733858"/>
      <w:r>
        <w:t>21.2</w:t>
      </w:r>
      <w:r>
        <w:tab/>
        <w:t>E-Meeting Procedures (TSG SA, SA WGs)</w:t>
      </w:r>
      <w:bookmarkEnd w:id="127"/>
    </w:p>
    <w:p w14:paraId="0E357AC3" w14:textId="77777777" w:rsidR="00E604CC" w:rsidRDefault="00000000" w:rsidP="00BB3F37">
      <w:r>
        <w:t>There were no contributions to this agenda item.</w:t>
      </w:r>
    </w:p>
    <w:p w14:paraId="34B333E7" w14:textId="77777777" w:rsidR="00E604CC" w:rsidRDefault="00E604CC" w:rsidP="00BB3F37"/>
    <w:p w14:paraId="59DAED13" w14:textId="77777777" w:rsidR="007615D6" w:rsidRDefault="007615D6" w:rsidP="0010433C">
      <w:pPr>
        <w:pStyle w:val="Heading2"/>
      </w:pPr>
      <w:bookmarkStart w:id="128" w:name="_Toc145733859"/>
      <w:r>
        <w:t>21.3</w:t>
      </w:r>
      <w:r>
        <w:tab/>
        <w:t>Review of the work plan</w:t>
      </w:r>
      <w:bookmarkEnd w:id="128"/>
    </w:p>
    <w:p w14:paraId="7DBB7537" w14:textId="57EFD37E" w:rsidR="001D4A7C" w:rsidRPr="001D4A7C" w:rsidRDefault="001D4A7C" w:rsidP="001D4A7C">
      <w:pPr>
        <w:rPr>
          <w:b/>
          <w:bCs/>
          <w:color w:val="0000FF"/>
          <w:lang w:eastAsia="en-US"/>
        </w:rPr>
      </w:pPr>
      <w:r w:rsidRPr="001D4A7C">
        <w:rPr>
          <w:b/>
          <w:bCs/>
          <w:color w:val="0000FF"/>
          <w:lang w:eastAsia="en-US"/>
        </w:rPr>
        <w:t>The MCC Work Plan Manager commented that some of the new</w:t>
      </w:r>
      <w:r>
        <w:rPr>
          <w:b/>
          <w:bCs/>
          <w:color w:val="0000FF"/>
          <w:lang w:eastAsia="en-US"/>
        </w:rPr>
        <w:t xml:space="preserve"> Stage </w:t>
      </w:r>
      <w:r w:rsidRPr="001D4A7C">
        <w:rPr>
          <w:b/>
          <w:bCs/>
          <w:color w:val="0000FF"/>
          <w:lang w:eastAsia="en-US"/>
        </w:rPr>
        <w:t>2 SIDs approved at this meeting will need alignment of titles and Acronyms for inclusion in the Work Plan. The MCC Work Plan manager was asked to enter the details into the Work Plan and inform SA</w:t>
      </w:r>
      <w:r>
        <w:rPr>
          <w:b/>
          <w:bCs/>
          <w:color w:val="0000FF"/>
          <w:lang w:eastAsia="en-US"/>
        </w:rPr>
        <w:t> WG</w:t>
      </w:r>
      <w:r w:rsidRPr="001D4A7C">
        <w:rPr>
          <w:b/>
          <w:bCs/>
          <w:color w:val="0000FF"/>
          <w:lang w:eastAsia="en-US"/>
        </w:rPr>
        <w:t>2 and the Rapporteurs of the final details.</w:t>
      </w:r>
    </w:p>
    <w:p w14:paraId="50D6ED8C" w14:textId="77777777" w:rsidR="001D4A7C" w:rsidRPr="001D4A7C" w:rsidRDefault="001D4A7C" w:rsidP="001D4A7C">
      <w:pPr>
        <w:rPr>
          <w:lang w:eastAsia="en-US"/>
        </w:rPr>
      </w:pPr>
    </w:p>
    <w:p w14:paraId="4CE8A953" w14:textId="1685E648" w:rsidR="001D4A7C" w:rsidRPr="001D4A7C" w:rsidRDefault="007615D6" w:rsidP="001D4A7C">
      <w:pPr>
        <w:pStyle w:val="NormTop"/>
        <w:rPr>
          <w:b/>
          <w:bCs/>
        </w:rPr>
      </w:pPr>
      <w:r>
        <w:rPr>
          <w:color w:val="0000FF"/>
        </w:rPr>
        <w:t>SP-231055</w:t>
      </w:r>
      <w:r w:rsidRPr="00D53282">
        <w:t xml:space="preserve"> </w:t>
      </w:r>
      <w:r>
        <w:t>(WORK PLAN) Work Plan presentation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presentation.</w:t>
      </w:r>
      <w:r w:rsidR="001D4A7C">
        <w:t xml:space="preserve"> </w:t>
      </w:r>
      <w:r w:rsidR="001D4A7C" w:rsidRPr="001D4A7C">
        <w:rPr>
          <w:b/>
          <w:bCs/>
        </w:rPr>
        <w:t>See the slides for details.</w:t>
      </w:r>
    </w:p>
    <w:p w14:paraId="50729BA2" w14:textId="4329F149" w:rsidR="002B1DBF" w:rsidRDefault="002B1DBF" w:rsidP="002B1DBF">
      <w:pPr>
        <w:pStyle w:val="B1"/>
      </w:pPr>
      <w:r>
        <w:t>-</w:t>
      </w:r>
      <w:r>
        <w:tab/>
      </w:r>
      <w:r w:rsidRPr="002B1DBF">
        <w:rPr>
          <w:b/>
          <w:bCs/>
        </w:rPr>
        <w:t xml:space="preserve">Includes: </w:t>
      </w:r>
      <w:r>
        <w:t>The progress on all WIDs, as indicated in the WG Chairs' reports (CT &amp; SA) and in the Status Report (RAN), and new WIDs proposed by SA/CT WGs to this meeting.</w:t>
      </w:r>
    </w:p>
    <w:p w14:paraId="76D2C20F" w14:textId="1ADD9F03" w:rsidR="002B1DBF" w:rsidRDefault="002B1DBF" w:rsidP="002B1DBF">
      <w:pPr>
        <w:pStyle w:val="B1"/>
      </w:pPr>
      <w:r w:rsidRPr="002B1DBF">
        <w:t>-</w:t>
      </w:r>
      <w:r w:rsidRPr="002B1DBF">
        <w:tab/>
      </w:r>
      <w:r w:rsidRPr="002B1DBF">
        <w:rPr>
          <w:b/>
          <w:bCs/>
        </w:rPr>
        <w:t>Does not include:</w:t>
      </w:r>
      <w:r>
        <w:t xml:space="preserve"> New RAN WIDs approved at this meeting.</w:t>
      </w:r>
    </w:p>
    <w:p w14:paraId="3C3F837C" w14:textId="078F3CD1" w:rsidR="002B1DBF" w:rsidRPr="002B1DBF" w:rsidRDefault="002B1DBF" w:rsidP="002B1DBF">
      <w:pPr>
        <w:pStyle w:val="FP"/>
        <w:rPr>
          <w:b/>
          <w:bCs/>
          <w:color w:val="0000FF"/>
        </w:rPr>
      </w:pPr>
      <w:r w:rsidRPr="002B1DBF">
        <w:rPr>
          <w:b/>
          <w:bCs/>
          <w:color w:val="0000FF"/>
        </w:rPr>
        <w:t>Warnings:</w:t>
      </w:r>
    </w:p>
    <w:p w14:paraId="0E65E86F" w14:textId="053BF4DE" w:rsidR="002B1DBF" w:rsidRPr="002B1DBF" w:rsidRDefault="002B1DBF" w:rsidP="002B1DBF">
      <w:pPr>
        <w:pStyle w:val="B1"/>
        <w:rPr>
          <w:color w:val="0000FF"/>
        </w:rPr>
      </w:pPr>
      <w:r w:rsidRPr="002B1DBF">
        <w:rPr>
          <w:color w:val="0000FF"/>
        </w:rPr>
        <w:t>-</w:t>
      </w:r>
      <w:r w:rsidRPr="002B1DBF">
        <w:rPr>
          <w:color w:val="0000FF"/>
        </w:rPr>
        <w:tab/>
        <w:t>This review is a high-level view of the 3GPP progress. It is based on the 3GPP Work Plan, a continuously updated document.</w:t>
      </w:r>
    </w:p>
    <w:p w14:paraId="72188F01" w14:textId="79B09775" w:rsidR="002B1DBF" w:rsidRPr="002B1DBF" w:rsidRDefault="002B1DBF" w:rsidP="002B1DBF">
      <w:pPr>
        <w:pStyle w:val="B1"/>
        <w:rPr>
          <w:color w:val="0000FF"/>
        </w:rPr>
      </w:pPr>
      <w:r w:rsidRPr="002B1DBF">
        <w:rPr>
          <w:color w:val="0000FF"/>
        </w:rPr>
        <w:t>-</w:t>
      </w:r>
      <w:r w:rsidRPr="002B1DBF">
        <w:rPr>
          <w:color w:val="0000FF"/>
        </w:rPr>
        <w:tab/>
        <w:t>Some misalignments might temporarily appear on some individual items.</w:t>
      </w:r>
    </w:p>
    <w:p w14:paraId="744F3D85" w14:textId="501D0B01" w:rsidR="002B1DBF" w:rsidRPr="002B1DBF" w:rsidRDefault="002B1DBF" w:rsidP="002B1DBF">
      <w:pPr>
        <w:pStyle w:val="B1"/>
        <w:rPr>
          <w:color w:val="0000FF"/>
        </w:rPr>
      </w:pPr>
      <w:r w:rsidRPr="002B1DBF">
        <w:rPr>
          <w:color w:val="0000FF"/>
        </w:rPr>
        <w:t>-</w:t>
      </w:r>
      <w:r w:rsidRPr="002B1DBF">
        <w:rPr>
          <w:color w:val="0000FF"/>
        </w:rPr>
        <w:tab/>
        <w:t>Some WG cannot progress because of reasons beyond their control (e.g. dependencies with other groups).</w:t>
      </w:r>
    </w:p>
    <w:p w14:paraId="2B02053A" w14:textId="682D9168" w:rsidR="002B1DBF" w:rsidRPr="002B1DBF" w:rsidRDefault="002B1DBF" w:rsidP="002B1DBF">
      <w:pPr>
        <w:pStyle w:val="B1"/>
        <w:rPr>
          <w:color w:val="0000FF"/>
        </w:rPr>
      </w:pPr>
      <w:r w:rsidRPr="002B1DBF">
        <w:rPr>
          <w:color w:val="0000FF"/>
        </w:rPr>
        <w:tab/>
        <w:t>These slides shall not be used to judge the "efficiency" of whatever WG.</w:t>
      </w:r>
    </w:p>
    <w:p w14:paraId="4DC160A1" w14:textId="0FDBFC29" w:rsidR="002B1DBF" w:rsidRPr="002B1DBF" w:rsidRDefault="002B1DBF" w:rsidP="002B1DBF">
      <w:pPr>
        <w:pStyle w:val="FP"/>
        <w:rPr>
          <w:b/>
          <w:bCs/>
        </w:rPr>
      </w:pPr>
      <w:r w:rsidRPr="002B1DBF">
        <w:rPr>
          <w:b/>
          <w:bCs/>
        </w:rPr>
        <w:t>Release 19 recap:</w:t>
      </w:r>
    </w:p>
    <w:p w14:paraId="1EE34D2A" w14:textId="1BB89B0F" w:rsidR="002B1DBF" w:rsidRPr="002B1DBF" w:rsidRDefault="002B1DBF" w:rsidP="002B1DBF">
      <w:pPr>
        <w:pStyle w:val="B1"/>
        <w:rPr>
          <w:b/>
          <w:bCs/>
        </w:rPr>
      </w:pPr>
      <w:r w:rsidRPr="002B1DBF">
        <w:rPr>
          <w:b/>
          <w:bCs/>
        </w:rPr>
        <w:t>-</w:t>
      </w:r>
      <w:r w:rsidRPr="002B1DBF">
        <w:rPr>
          <w:b/>
          <w:bCs/>
        </w:rPr>
        <w:tab/>
        <w:t>Release 19 Freezes and other milestones, sorted by dates :</w:t>
      </w:r>
    </w:p>
    <w:p w14:paraId="475E4A19" w14:textId="5BEDA721" w:rsidR="002B1DBF" w:rsidRDefault="002B1DBF" w:rsidP="002B1DBF">
      <w:pPr>
        <w:pStyle w:val="B2"/>
      </w:pPr>
      <w:r>
        <w:t>-</w:t>
      </w:r>
      <w:r>
        <w:tab/>
        <w:t>June 2023: RAN workshop on Rel-19 content, SA workshop on Rel-19 content</w:t>
      </w:r>
    </w:p>
    <w:p w14:paraId="4057F997" w14:textId="517FDF7A" w:rsidR="002B1DBF" w:rsidRDefault="002B1DBF" w:rsidP="002B1DBF">
      <w:pPr>
        <w:pStyle w:val="B2"/>
      </w:pPr>
      <w:r>
        <w:t>-</w:t>
      </w:r>
      <w:r>
        <w:tab/>
        <w:t>Sept 2023 (TSG#101):</w:t>
      </w:r>
    </w:p>
    <w:p w14:paraId="7A7E6C4A" w14:textId="5C998EFE" w:rsidR="002B1DBF" w:rsidRDefault="002B1DBF" w:rsidP="002B1DBF">
      <w:pPr>
        <w:pStyle w:val="B3"/>
      </w:pPr>
      <w:r>
        <w:t>-</w:t>
      </w:r>
      <w:r>
        <w:tab/>
        <w:t>Stage 1: 80% normative work</w:t>
      </w:r>
    </w:p>
    <w:p w14:paraId="1C1131FD" w14:textId="130583EE" w:rsidR="002B1DBF" w:rsidRDefault="002B1DBF" w:rsidP="002B1DBF">
      <w:pPr>
        <w:pStyle w:val="B3"/>
      </w:pPr>
      <w:r>
        <w:t>-</w:t>
      </w:r>
      <w:r>
        <w:tab/>
        <w:t>Approve 1st part of SA Stage 2 package (SA/CT)</w:t>
      </w:r>
    </w:p>
    <w:p w14:paraId="49C6C625" w14:textId="68B5202F" w:rsidR="002B1DBF" w:rsidRDefault="002B1DBF" w:rsidP="002B1DBF">
      <w:pPr>
        <w:pStyle w:val="B2"/>
      </w:pPr>
      <w:r>
        <w:t>-</w:t>
      </w:r>
      <w:r>
        <w:tab/>
        <w:t>Dec 2023 (TSG#102):</w:t>
      </w:r>
    </w:p>
    <w:p w14:paraId="74B6B57B" w14:textId="36BE3829" w:rsidR="002B1DBF" w:rsidRDefault="002B1DBF" w:rsidP="002B1DBF">
      <w:pPr>
        <w:pStyle w:val="B3"/>
      </w:pPr>
      <w:r>
        <w:t>-</w:t>
      </w:r>
      <w:r>
        <w:tab/>
        <w:t>Stage 1: 100% normative work</w:t>
      </w:r>
    </w:p>
    <w:p w14:paraId="32CC2029" w14:textId="735E9405" w:rsidR="002B1DBF" w:rsidRDefault="002B1DBF" w:rsidP="002B1DBF">
      <w:pPr>
        <w:pStyle w:val="B3"/>
      </w:pPr>
      <w:r>
        <w:t>-</w:t>
      </w:r>
      <w:r>
        <w:tab/>
        <w:t>RAN1/2/3 Content Definition</w:t>
      </w:r>
    </w:p>
    <w:p w14:paraId="36A5DB1E" w14:textId="4DE487A2" w:rsidR="002B1DBF" w:rsidRDefault="002B1DBF" w:rsidP="002B1DBF">
      <w:pPr>
        <w:pStyle w:val="B3"/>
      </w:pPr>
      <w:r>
        <w:t>-</w:t>
      </w:r>
      <w:r>
        <w:tab/>
        <w:t>Approve final package of SA Stage 2 with RAN/CT</w:t>
      </w:r>
    </w:p>
    <w:p w14:paraId="44AD20FA" w14:textId="12D91E59" w:rsidR="002B1DBF" w:rsidRDefault="002B1DBF" w:rsidP="002B1DBF">
      <w:pPr>
        <w:pStyle w:val="B2"/>
      </w:pPr>
      <w:r>
        <w:t>-</w:t>
      </w:r>
      <w:r>
        <w:tab/>
        <w:t>Mar 2024 (TSG#103): RAN4 Content Definition</w:t>
      </w:r>
    </w:p>
    <w:p w14:paraId="113A30CD" w14:textId="4B398280" w:rsidR="002B1DBF" w:rsidRDefault="002B1DBF" w:rsidP="002B1DBF">
      <w:pPr>
        <w:pStyle w:val="B2"/>
      </w:pPr>
      <w:r>
        <w:t>-</w:t>
      </w:r>
      <w:r>
        <w:tab/>
        <w:t>Dec 2024 (TSG#106): Stage 2 Functional work (SA2 and SA6) Freeze (working assumption)</w:t>
      </w:r>
    </w:p>
    <w:p w14:paraId="26FE8ADA" w14:textId="39477E34" w:rsidR="002B1DBF" w:rsidRDefault="002B1DBF" w:rsidP="002B1DBF">
      <w:pPr>
        <w:pStyle w:val="B2"/>
      </w:pPr>
      <w:r>
        <w:t>-</w:t>
      </w:r>
      <w:r>
        <w:tab/>
        <w:t>June 2025 (TSG#108): RAN1 freeze</w:t>
      </w:r>
    </w:p>
    <w:p w14:paraId="378B6A0F" w14:textId="41B8C12E" w:rsidR="002B1DBF" w:rsidRDefault="002B1DBF" w:rsidP="002B1DBF">
      <w:pPr>
        <w:pStyle w:val="B2"/>
      </w:pPr>
      <w:r>
        <w:t>-</w:t>
      </w:r>
      <w:r>
        <w:tab/>
        <w:t>Sept 2025 (TSG#109):</w:t>
      </w:r>
    </w:p>
    <w:p w14:paraId="4E9D450F" w14:textId="5E3F8B34" w:rsidR="002B1DBF" w:rsidRDefault="002B1DBF" w:rsidP="002B1DBF">
      <w:pPr>
        <w:pStyle w:val="B3"/>
      </w:pPr>
      <w:r>
        <w:t>-</w:t>
      </w:r>
      <w:r>
        <w:tab/>
        <w:t>RAN2, RAN3, RAN4Core freeze</w:t>
      </w:r>
    </w:p>
    <w:p w14:paraId="0153C0EA" w14:textId="24AB1EC2" w:rsidR="002B1DBF" w:rsidRDefault="002B1DBF" w:rsidP="002B1DBF">
      <w:pPr>
        <w:pStyle w:val="B3"/>
      </w:pPr>
      <w:r>
        <w:t>-</w:t>
      </w:r>
      <w:r>
        <w:tab/>
        <w:t>Stage 3 (all CT WGs; SA WGs involved with Stage 3) freeze (working assumption)</w:t>
      </w:r>
    </w:p>
    <w:p w14:paraId="345DD756" w14:textId="2F80F147" w:rsidR="002B1DBF" w:rsidRDefault="002B1DBF" w:rsidP="002B1DBF">
      <w:pPr>
        <w:pStyle w:val="B2"/>
      </w:pPr>
      <w:r>
        <w:t>-</w:t>
      </w:r>
      <w:r>
        <w:tab/>
        <w:t>Dec 2025 (TSG#110):</w:t>
      </w:r>
    </w:p>
    <w:p w14:paraId="10142311" w14:textId="3A7D1082" w:rsidR="002B1DBF" w:rsidRDefault="002B1DBF" w:rsidP="002B1DBF">
      <w:pPr>
        <w:pStyle w:val="B3"/>
      </w:pPr>
      <w:r>
        <w:t>-</w:t>
      </w:r>
      <w:r>
        <w:tab/>
        <w:t>RAN4Perf freeze</w:t>
      </w:r>
    </w:p>
    <w:p w14:paraId="4FCF7DE6" w14:textId="74DDC9C1" w:rsidR="002B1DBF" w:rsidRDefault="002B1DBF" w:rsidP="002B1DBF">
      <w:pPr>
        <w:pStyle w:val="B3"/>
      </w:pPr>
      <w:r>
        <w:t>-</w:t>
      </w:r>
      <w:r>
        <w:tab/>
        <w:t>"coding freeze". Freeze of:ASN-1; Open APIs (working assumption)</w:t>
      </w:r>
    </w:p>
    <w:p w14:paraId="20A56135" w14:textId="2911801B" w:rsidR="002B1DBF" w:rsidRPr="008E7568" w:rsidRDefault="002B1DBF" w:rsidP="008E7568">
      <w:pPr>
        <w:pStyle w:val="FP"/>
        <w:rPr>
          <w:b/>
          <w:bCs/>
        </w:rPr>
      </w:pPr>
      <w:r w:rsidRPr="008E7568">
        <w:rPr>
          <w:b/>
          <w:bCs/>
        </w:rPr>
        <w:t>Background information:</w:t>
      </w:r>
    </w:p>
    <w:p w14:paraId="7194C094" w14:textId="15625F18" w:rsidR="008E7568" w:rsidRPr="008E7568" w:rsidRDefault="008E7568" w:rsidP="008E7568">
      <w:pPr>
        <w:pStyle w:val="B1"/>
        <w:rPr>
          <w:b/>
          <w:bCs/>
        </w:rPr>
      </w:pPr>
      <w:r w:rsidRPr="008E7568">
        <w:rPr>
          <w:b/>
          <w:bCs/>
        </w:rPr>
        <w:t>-</w:t>
      </w:r>
      <w:r w:rsidRPr="008E7568">
        <w:rPr>
          <w:b/>
          <w:bCs/>
        </w:rPr>
        <w:tab/>
        <w:t>Dedicated e-mail list for Work Plan aspects</w:t>
      </w:r>
    </w:p>
    <w:p w14:paraId="6B04C4F3" w14:textId="4EAFA1C4" w:rsidR="008E7568" w:rsidRDefault="008E7568" w:rsidP="008E7568">
      <w:pPr>
        <w:pStyle w:val="B2"/>
      </w:pPr>
      <w:r>
        <w:t>-</w:t>
      </w:r>
      <w:r>
        <w:tab/>
        <w:t>Open to everyone interested (</w:t>
      </w:r>
      <w:r w:rsidR="001D4A7C">
        <w:t>rapporteurs</w:t>
      </w:r>
      <w:r>
        <w:t xml:space="preserve">, chairs, delegates, etc.) by sending the message "Subscribe 3GPP_WORKPLAN" to the address </w:t>
      </w:r>
      <w:hyperlink r:id="rId9" w:history="1">
        <w:r w:rsidR="001D4A7C" w:rsidRPr="00D93AFC">
          <w:rPr>
            <w:rStyle w:val="Hyperlink"/>
          </w:rPr>
          <w:t>LISTSERV@LIST.ETSI.ORG</w:t>
        </w:r>
      </w:hyperlink>
    </w:p>
    <w:p w14:paraId="1E1E02DE" w14:textId="21063E40" w:rsidR="008E7568" w:rsidRDefault="008E7568" w:rsidP="008E7568">
      <w:pPr>
        <w:pStyle w:val="B2"/>
      </w:pPr>
      <w:r>
        <w:t>-</w:t>
      </w:r>
      <w:r>
        <w:tab/>
        <w:t>For comments/update to the Work Plan, please use the 3GPP_WORKPLAN list</w:t>
      </w:r>
    </w:p>
    <w:p w14:paraId="605A7EF3" w14:textId="11794CBD" w:rsidR="008E7568" w:rsidRPr="008E7568" w:rsidRDefault="008E7568" w:rsidP="008E7568">
      <w:pPr>
        <w:pStyle w:val="B1"/>
        <w:rPr>
          <w:b/>
          <w:bCs/>
        </w:rPr>
      </w:pPr>
      <w:r w:rsidRPr="008E7568">
        <w:rPr>
          <w:b/>
          <w:bCs/>
        </w:rPr>
        <w:t>-</w:t>
      </w:r>
      <w:r w:rsidRPr="008E7568">
        <w:rPr>
          <w:b/>
          <w:bCs/>
        </w:rPr>
        <w:tab/>
        <w:t>3GPP Work Plan</w:t>
      </w:r>
    </w:p>
    <w:p w14:paraId="489C2705" w14:textId="35C5B2D5" w:rsidR="008E7568" w:rsidRDefault="008E7568" w:rsidP="001D4A7C">
      <w:pPr>
        <w:pStyle w:val="B1"/>
      </w:pPr>
      <w:r>
        <w:t>-</w:t>
      </w:r>
      <w:r>
        <w:tab/>
      </w:r>
      <w:hyperlink r:id="rId10" w:history="1">
        <w:r w:rsidR="001D4A7C" w:rsidRPr="00D93AFC">
          <w:rPr>
            <w:rStyle w:val="Hyperlink"/>
          </w:rPr>
          <w:t>http://www.3gpp.org/ftp/Information/WORK_PLAN</w:t>
        </w:r>
      </w:hyperlink>
    </w:p>
    <w:p w14:paraId="59576583" w14:textId="287BA4F5" w:rsidR="008E7568" w:rsidRDefault="008E7568" w:rsidP="008E7568">
      <w:pPr>
        <w:pStyle w:val="B2"/>
      </w:pPr>
      <w:r>
        <w:t>-</w:t>
      </w:r>
      <w:r>
        <w:tab/>
        <w:t>Contains Release 1999 to Release 18; Master version in MS Project; Working versions in Excel</w:t>
      </w:r>
    </w:p>
    <w:p w14:paraId="4E894790" w14:textId="20F222D2" w:rsidR="008E7568" w:rsidRDefault="008E7568" w:rsidP="008E7568">
      <w:pPr>
        <w:pStyle w:val="B2"/>
      </w:pPr>
      <w:r>
        <w:lastRenderedPageBreak/>
        <w:t>-</w:t>
      </w:r>
      <w:r>
        <w:tab/>
        <w:t>NEW: Tutorials on content, maintenance, etc. in subfolder</w:t>
      </w:r>
      <w:r w:rsidR="001D4A7C">
        <w:t xml:space="preserve"> </w:t>
      </w:r>
      <w:r>
        <w:t>\info</w:t>
      </w:r>
    </w:p>
    <w:p w14:paraId="7C10C175" w14:textId="07A97E54" w:rsidR="008E7568" w:rsidRPr="008E7568" w:rsidRDefault="008E7568" w:rsidP="008E7568">
      <w:pPr>
        <w:pStyle w:val="B1"/>
        <w:rPr>
          <w:b/>
          <w:bCs/>
        </w:rPr>
      </w:pPr>
      <w:r w:rsidRPr="008E7568">
        <w:rPr>
          <w:b/>
          <w:bCs/>
        </w:rPr>
        <w:t>-</w:t>
      </w:r>
      <w:r w:rsidRPr="008E7568">
        <w:rPr>
          <w:b/>
          <w:bCs/>
        </w:rPr>
        <w:tab/>
        <w:t>3GPP Releases Descriptions - R99 to Rel-17</w:t>
      </w:r>
    </w:p>
    <w:p w14:paraId="414DE25F" w14:textId="16DC7697" w:rsidR="008E7568" w:rsidRDefault="008E7568" w:rsidP="001D4A7C">
      <w:pPr>
        <w:pStyle w:val="B1"/>
      </w:pPr>
      <w:r>
        <w:t>-</w:t>
      </w:r>
      <w:r>
        <w:tab/>
      </w:r>
      <w:hyperlink r:id="rId11" w:history="1">
        <w:r w:rsidR="001D4A7C" w:rsidRPr="00D93AFC">
          <w:rPr>
            <w:rStyle w:val="Hyperlink"/>
          </w:rPr>
          <w:t>http://www.3gpp.org/ftp/Information/WORK_PLAN/Description_Releases/</w:t>
        </w:r>
      </w:hyperlink>
    </w:p>
    <w:p w14:paraId="5A757E0D" w14:textId="22F0E1AF" w:rsidR="008E7568" w:rsidRDefault="008E7568" w:rsidP="008E7568">
      <w:pPr>
        <w:pStyle w:val="B2"/>
      </w:pPr>
      <w:r>
        <w:t>-</w:t>
      </w:r>
      <w:r>
        <w:tab/>
        <w:t>"Releases Descriptions" for Releases 8 to 13: limited to copy-paste of the WIDs.</w:t>
      </w:r>
    </w:p>
    <w:p w14:paraId="7AD3E0C4" w14:textId="65C66D90" w:rsidR="008E7568" w:rsidRDefault="008E7568" w:rsidP="008E7568">
      <w:pPr>
        <w:pStyle w:val="B2"/>
      </w:pPr>
      <w:r>
        <w:t>-</w:t>
      </w:r>
      <w:r>
        <w:tab/>
        <w:t>"Releases Descriptions" for Releases 14 to 17: TR 21.9xx: "Release xx Description; Summary of Rel-xx Work Items", written in collaboration with all the Rel-xx Features Rapporteurs</w:t>
      </w:r>
    </w:p>
    <w:p w14:paraId="4CCB36C4" w14:textId="4F43DCC9" w:rsidR="008E7568" w:rsidRPr="008E7568" w:rsidRDefault="008E7568" w:rsidP="008E7568">
      <w:pPr>
        <w:pStyle w:val="B1"/>
        <w:rPr>
          <w:b/>
          <w:bCs/>
        </w:rPr>
      </w:pPr>
      <w:r w:rsidRPr="008E7568">
        <w:rPr>
          <w:b/>
          <w:bCs/>
        </w:rPr>
        <w:t>-</w:t>
      </w:r>
      <w:r w:rsidRPr="008E7568">
        <w:rPr>
          <w:b/>
          <w:bCs/>
        </w:rPr>
        <w:tab/>
        <w:t>3GPP Releases Descriptions - Rel-18</w:t>
      </w:r>
    </w:p>
    <w:p w14:paraId="58F641CC" w14:textId="54591D13" w:rsidR="008E7568" w:rsidRDefault="008E7568" w:rsidP="008E7568">
      <w:pPr>
        <w:pStyle w:val="B2"/>
      </w:pPr>
      <w:r>
        <w:t>-</w:t>
      </w:r>
      <w:r>
        <w:tab/>
        <w:t>Not started yet - awaiting stabilization of Rel-18 material</w:t>
      </w:r>
    </w:p>
    <w:p w14:paraId="5370C800" w14:textId="77777777" w:rsidR="002B1DBF" w:rsidRPr="002B1DBF" w:rsidRDefault="002B1DBF" w:rsidP="002B1DBF"/>
    <w:p w14:paraId="44B02EFF" w14:textId="77777777" w:rsidR="007615D6" w:rsidRPr="005B25A1" w:rsidRDefault="007615D6" w:rsidP="007615D6">
      <w:pPr>
        <w:keepNext/>
        <w:keepLines/>
        <w:rPr>
          <w:b/>
          <w:bCs/>
        </w:rPr>
      </w:pPr>
      <w:r w:rsidRPr="005B25A1">
        <w:rPr>
          <w:b/>
          <w:bCs/>
        </w:rPr>
        <w:t>Plenary Discussion:</w:t>
      </w:r>
    </w:p>
    <w:p w14:paraId="6D7358ED" w14:textId="304D87A0" w:rsidR="001D4A7C" w:rsidRDefault="001D4A7C" w:rsidP="001D4A7C">
      <w:pPr>
        <w:keepNext/>
        <w:keepLines/>
        <w:tabs>
          <w:tab w:val="clear" w:pos="567"/>
          <w:tab w:val="clear" w:pos="851"/>
          <w:tab w:val="clear" w:pos="1134"/>
          <w:tab w:val="clear" w:pos="1418"/>
          <w:tab w:val="clear" w:pos="1701"/>
        </w:tabs>
        <w:ind w:left="1134" w:hanging="1134"/>
      </w:pPr>
      <w:r>
        <w:t>Slide 11:</w:t>
      </w:r>
      <w:r>
        <w:tab/>
        <w:t xml:space="preserve">AT&amp;T asked to correct the Release 19 time line start. The MCC Work Plan Manager </w:t>
      </w:r>
      <w:r w:rsidR="008618A8">
        <w:t>will correct this</w:t>
      </w:r>
      <w:r>
        <w:t>.</w:t>
      </w:r>
    </w:p>
    <w:p w14:paraId="5FAC81B4" w14:textId="419CA1D8" w:rsidR="001D4A7C" w:rsidRDefault="001D4A7C" w:rsidP="001D4A7C">
      <w:pPr>
        <w:keepNext/>
        <w:keepLines/>
        <w:tabs>
          <w:tab w:val="clear" w:pos="567"/>
          <w:tab w:val="clear" w:pos="851"/>
          <w:tab w:val="clear" w:pos="1134"/>
          <w:tab w:val="clear" w:pos="1418"/>
          <w:tab w:val="clear" w:pos="1701"/>
        </w:tabs>
        <w:ind w:left="1134" w:hanging="1134"/>
      </w:pPr>
      <w:r>
        <w:t>Slide 9:</w:t>
      </w:r>
      <w:r>
        <w:tab/>
      </w:r>
      <w:r w:rsidR="008618A8">
        <w:t>Matrixx</w:t>
      </w:r>
      <w:r>
        <w:t xml:space="preserve"> asked whether the code freeze timeline applied to SA and CT WGs. The MCC Work Plan Manager confirmed it does.</w:t>
      </w:r>
    </w:p>
    <w:p w14:paraId="7C57C2F6" w14:textId="1DF2A59E" w:rsidR="001D4A7C" w:rsidRDefault="008618A8" w:rsidP="001D4A7C">
      <w:pPr>
        <w:keepNext/>
        <w:keepLines/>
        <w:tabs>
          <w:tab w:val="clear" w:pos="567"/>
          <w:tab w:val="clear" w:pos="851"/>
          <w:tab w:val="clear" w:pos="1134"/>
          <w:tab w:val="clear" w:pos="1418"/>
          <w:tab w:val="clear" w:pos="1701"/>
        </w:tabs>
        <w:ind w:left="1134" w:hanging="1134"/>
      </w:pPr>
      <w:r>
        <w:t>General</w:t>
      </w:r>
      <w:r w:rsidR="001D4A7C">
        <w:t>:</w:t>
      </w:r>
      <w:r w:rsidR="001D4A7C">
        <w:tab/>
        <w:t>LGE commented that the SA WG3 Status report indicated the ProSe authentication work was not progressed. It was confirmed that this should be marked as complete.</w:t>
      </w:r>
    </w:p>
    <w:p w14:paraId="1FBD72C4" w14:textId="2606F800" w:rsidR="008618A8" w:rsidRDefault="008618A8" w:rsidP="001D4A7C">
      <w:pPr>
        <w:keepNext/>
        <w:keepLines/>
        <w:tabs>
          <w:tab w:val="clear" w:pos="567"/>
          <w:tab w:val="clear" w:pos="851"/>
          <w:tab w:val="clear" w:pos="1134"/>
          <w:tab w:val="clear" w:pos="1418"/>
          <w:tab w:val="clear" w:pos="1701"/>
        </w:tabs>
        <w:ind w:left="1134" w:hanging="1134"/>
      </w:pPr>
      <w:r>
        <w:t>Slide 9:</w:t>
      </w:r>
      <w:r>
        <w:tab/>
        <w:t>It was confirmed that the September 2023 Stage 3 freeze is for SA WG3. The SA WG3 Chair confirmed that for SA WG3 it is frozen, but there may be continuing Stage 3 work in CT WGs.</w:t>
      </w:r>
    </w:p>
    <w:p w14:paraId="4CF66EE0" w14:textId="5B30674D" w:rsidR="008618A8" w:rsidRDefault="008618A8" w:rsidP="007615D6">
      <w:pPr>
        <w:keepNext/>
        <w:keepLines/>
      </w:pPr>
      <w:r>
        <w:t xml:space="preserve">The Slides were revised to correct the issues reported in </w:t>
      </w:r>
      <w:r w:rsidRPr="008618A8">
        <w:rPr>
          <w:color w:val="0000FF"/>
        </w:rPr>
        <w:t>SP-231204</w:t>
      </w:r>
      <w:r>
        <w:t>.</w:t>
      </w:r>
    </w:p>
    <w:p w14:paraId="3607D58A" w14:textId="2958C125" w:rsidR="007615D6" w:rsidRPr="001D4A7C" w:rsidRDefault="001D4A7C" w:rsidP="007615D6">
      <w:pPr>
        <w:keepNext/>
        <w:keepLines/>
      </w:pPr>
      <w:r>
        <w:t xml:space="preserve">The MCC Work Plan Manager was thanked for this report, which was </w:t>
      </w:r>
      <w:r w:rsidRPr="00C3284B">
        <w:rPr>
          <w:color w:val="0000FF"/>
        </w:rPr>
        <w:t>noted</w:t>
      </w:r>
      <w:r>
        <w:t>.</w:t>
      </w:r>
    </w:p>
    <w:p w14:paraId="6597CDFF" w14:textId="0878EB1C" w:rsidR="007615D6" w:rsidRPr="00EB0339" w:rsidRDefault="007615D6" w:rsidP="007615D6">
      <w:r w:rsidRPr="005B25A1">
        <w:rPr>
          <w:b/>
          <w:bCs/>
        </w:rPr>
        <w:t>Status:</w:t>
      </w:r>
      <w:r>
        <w:t xml:space="preserve"> </w:t>
      </w:r>
      <w:r w:rsidR="001D4A7C" w:rsidRPr="00C3284B">
        <w:rPr>
          <w:color w:val="0000FF"/>
        </w:rPr>
        <w:t>Noted</w:t>
      </w:r>
      <w:r w:rsidR="001D4A7C">
        <w:t>.</w:t>
      </w:r>
    </w:p>
    <w:p w14:paraId="5CDC64BD" w14:textId="77777777" w:rsidR="00E604CC" w:rsidRDefault="00E604CC" w:rsidP="00BB3F37"/>
    <w:p w14:paraId="0E118779" w14:textId="77777777" w:rsidR="007615D6" w:rsidRDefault="007615D6" w:rsidP="0010433C">
      <w:pPr>
        <w:pStyle w:val="Heading2"/>
      </w:pPr>
      <w:bookmarkStart w:id="129" w:name="_Toc145733860"/>
      <w:r>
        <w:t>21.4</w:t>
      </w:r>
      <w:r>
        <w:tab/>
        <w:t>Specification Status</w:t>
      </w:r>
      <w:bookmarkEnd w:id="129"/>
    </w:p>
    <w:p w14:paraId="5186D425" w14:textId="77777777" w:rsidR="00E604CC" w:rsidRDefault="00000000" w:rsidP="00BB3F37">
      <w:r>
        <w:t>There were no contributions to this agenda item.</w:t>
      </w:r>
    </w:p>
    <w:p w14:paraId="3C856935" w14:textId="77777777" w:rsidR="00E604CC" w:rsidRDefault="00E604CC" w:rsidP="00BB3F37"/>
    <w:p w14:paraId="6521E0F5" w14:textId="77777777" w:rsidR="007615D6" w:rsidRDefault="007615D6" w:rsidP="0010433C">
      <w:pPr>
        <w:pStyle w:val="Heading2"/>
      </w:pPr>
      <w:bookmarkStart w:id="130" w:name="_Toc145733861"/>
      <w:r>
        <w:t>21.5</w:t>
      </w:r>
      <w:r>
        <w:tab/>
        <w:t>Work Item Summaries for TR 21.91x</w:t>
      </w:r>
      <w:bookmarkEnd w:id="130"/>
    </w:p>
    <w:p w14:paraId="5FBFF483" w14:textId="77777777" w:rsidR="00E604CC" w:rsidRDefault="00000000" w:rsidP="00BB3F37">
      <w:r>
        <w:t>There were no contributions to this agenda item.</w:t>
      </w:r>
    </w:p>
    <w:p w14:paraId="621439CD" w14:textId="77777777" w:rsidR="00E604CC" w:rsidRDefault="00E604CC" w:rsidP="00BB3F37"/>
    <w:p w14:paraId="3CFA631C" w14:textId="77777777" w:rsidR="007615D6" w:rsidRDefault="007615D6" w:rsidP="0010433C">
      <w:pPr>
        <w:pStyle w:val="Heading2"/>
      </w:pPr>
      <w:bookmarkStart w:id="131" w:name="_Toc145733862"/>
      <w:r>
        <w:lastRenderedPageBreak/>
        <w:t>21.6</w:t>
      </w:r>
      <w:r>
        <w:tab/>
        <w:t>Improvements to working methods &amp; CRs against 3GPP TSG SA owned Specifications</w:t>
      </w:r>
      <w:bookmarkEnd w:id="131"/>
    </w:p>
    <w:p w14:paraId="6CB909C1" w14:textId="77777777" w:rsidR="00E00DA6" w:rsidRDefault="007615D6" w:rsidP="000A3FBD">
      <w:pPr>
        <w:pStyle w:val="NormTop"/>
      </w:pPr>
      <w:r>
        <w:rPr>
          <w:color w:val="0000FF"/>
        </w:rPr>
        <w:t>SP-231056</w:t>
      </w:r>
      <w:r w:rsidRPr="00D53282">
        <w:t xml:space="preserve"> </w:t>
      </w:r>
      <w:r>
        <w:t>(OTHER) Proposed new use of 'WID' and 'SID' (Source: TSG Chairs, MCC)</w:t>
      </w:r>
      <w:r>
        <w:br/>
      </w:r>
      <w:r w:rsidRPr="00D53282">
        <w:rPr>
          <w:b/>
        </w:rPr>
        <w:t>Document for:</w:t>
      </w:r>
      <w:r w:rsidRPr="00D53282">
        <w:t xml:space="preserve"> </w:t>
      </w:r>
      <w:r>
        <w:t>Decision</w:t>
      </w:r>
      <w:r>
        <w:br/>
      </w:r>
      <w:r w:rsidRPr="00D53282">
        <w:rPr>
          <w:b/>
        </w:rPr>
        <w:t>Abstract:</w:t>
      </w:r>
      <w:r w:rsidRPr="00D53282">
        <w:t xml:space="preserve"> </w:t>
      </w:r>
      <w:r>
        <w:br/>
        <w:t>Proposed new use of 'WID' and 'SID'.</w:t>
      </w:r>
    </w:p>
    <w:p w14:paraId="11B81020" w14:textId="77777777" w:rsidR="007615D6" w:rsidRPr="005B25A1" w:rsidRDefault="007615D6" w:rsidP="007615D6">
      <w:pPr>
        <w:keepNext/>
        <w:keepLines/>
        <w:rPr>
          <w:b/>
          <w:bCs/>
        </w:rPr>
      </w:pPr>
      <w:r w:rsidRPr="005B25A1">
        <w:rPr>
          <w:b/>
          <w:bCs/>
        </w:rPr>
        <w:t>Plenary Discussion:</w:t>
      </w:r>
    </w:p>
    <w:p w14:paraId="5D4F5B63" w14:textId="47403F60" w:rsidR="007615D6" w:rsidRPr="00784743" w:rsidRDefault="00C907AD" w:rsidP="007615D6">
      <w:pPr>
        <w:keepNext/>
        <w:keepLines/>
      </w:pPr>
      <w:r>
        <w:t xml:space="preserve">The proposal was that </w:t>
      </w:r>
      <w:r>
        <w:rPr>
          <w:i/>
          <w:iCs/>
        </w:rPr>
        <w:t>'</w:t>
      </w:r>
      <w:r w:rsidRPr="00C907AD">
        <w:rPr>
          <w:i/>
          <w:iCs/>
        </w:rPr>
        <w:t>WID</w:t>
      </w:r>
      <w:r>
        <w:rPr>
          <w:i/>
          <w:iCs/>
        </w:rPr>
        <w:t>'</w:t>
      </w:r>
      <w:r w:rsidRPr="00C907AD">
        <w:rPr>
          <w:i/>
          <w:iCs/>
        </w:rPr>
        <w:t xml:space="preserve"> becomes a term that applies only to Normative work, and </w:t>
      </w:r>
      <w:r>
        <w:rPr>
          <w:i/>
          <w:iCs/>
        </w:rPr>
        <w:t>'</w:t>
      </w:r>
      <w:r w:rsidRPr="00C907AD">
        <w:rPr>
          <w:i/>
          <w:iCs/>
        </w:rPr>
        <w:t>SID</w:t>
      </w:r>
      <w:r>
        <w:rPr>
          <w:i/>
          <w:iCs/>
        </w:rPr>
        <w:t>'</w:t>
      </w:r>
      <w:r w:rsidRPr="00C907AD">
        <w:rPr>
          <w:i/>
          <w:iCs/>
        </w:rPr>
        <w:t xml:space="preserve"> keeps being used only for studies</w:t>
      </w:r>
      <w:r>
        <w:t>. The CT WG4 Chair commuted that in</w:t>
      </w:r>
      <w:r w:rsidR="00784743">
        <w:t xml:space="preserve"> TSG C</w:t>
      </w:r>
      <w:r>
        <w:t>T it was questioned whether there is a real problem to be solved by changing the Working Procedures in this way, as there sometimes are WIs defined with expected only normative work, which later it is determined that some study is needed. The</w:t>
      </w:r>
      <w:r w:rsidR="00784743">
        <w:t xml:space="preserve"> TSG C</w:t>
      </w:r>
      <w:r>
        <w:t>T Chair confirmed that in</w:t>
      </w:r>
      <w:r w:rsidR="00784743">
        <w:t xml:space="preserve"> TSG C</w:t>
      </w:r>
      <w:r>
        <w:t>T it was mentioned that there have been no problems with the current use of WID and also the inclusion of external groups into a WID may mean that it would need to be split into two WIDs. The</w:t>
      </w:r>
      <w:r w:rsidR="00784743">
        <w:t xml:space="preserve"> TSG S</w:t>
      </w:r>
      <w:r>
        <w:t xml:space="preserve">A Chair commented that it has been decided some time ago that a WID should not contain Normative work with implicit Study parts and these should be provided as separate WIDs for tracking in the Work Plan. </w:t>
      </w:r>
      <w:r w:rsidR="00784743">
        <w:t xml:space="preserve">The TSG SA Chair also clarified that the Working Procedures will not be changed except editorially for the terminology changes. Orange asked what would then be used for producing a TR which is a guidance document rather than a study. Ericsson agreed that there are the xx.900 series TRs which are published by the SDOs and are informative documents. The Work Plan Manager clarified that the intention is only to use a separate Template for WIDs where the 'Study' box would have been ticked and no change for other types of WI. Orange commented that the issue is not severe enough to justify changing everything as TR 21.900 describes the system well enough and the current tick boxes to indicate the type of Work Item has worked well. The TSG Chairs and Work Plan manager will discuss this further with the CT WG4 Chair and Orange off-line. This was revised in </w:t>
      </w:r>
      <w:r w:rsidR="00784743" w:rsidRPr="00784743">
        <w:rPr>
          <w:color w:val="0000FF"/>
        </w:rPr>
        <w:t>SP-231178</w:t>
      </w:r>
      <w:r w:rsidR="00CE6A89">
        <w:t xml:space="preserve"> (not provided, </w:t>
      </w:r>
      <w:r w:rsidR="00CE6A89" w:rsidRPr="00CE6A89">
        <w:rPr>
          <w:color w:val="FF0000"/>
        </w:rPr>
        <w:t>withdrawn</w:t>
      </w:r>
      <w:r w:rsidR="00CE6A89">
        <w:t>)</w:t>
      </w:r>
      <w:r w:rsidR="00784743">
        <w:t xml:space="preserve">. </w:t>
      </w:r>
      <w:r w:rsidR="003872C7">
        <w:t xml:space="preserve">No resolution could be found and </w:t>
      </w:r>
      <w:r w:rsidR="00CE6A89">
        <w:rPr>
          <w:color w:val="0000FF"/>
        </w:rPr>
        <w:t>SP-231056</w:t>
      </w:r>
      <w:r w:rsidR="00CE6A89">
        <w:t xml:space="preserve"> </w:t>
      </w:r>
      <w:r w:rsidR="003872C7">
        <w:t xml:space="preserve">was </w:t>
      </w:r>
      <w:r w:rsidR="003872C7" w:rsidRPr="003872C7">
        <w:rPr>
          <w:color w:val="0000FF"/>
        </w:rPr>
        <w:t>postponed</w:t>
      </w:r>
      <w:r w:rsidR="003872C7">
        <w:t>.</w:t>
      </w:r>
    </w:p>
    <w:p w14:paraId="4871D4E8" w14:textId="35756AC1" w:rsidR="007615D6" w:rsidRPr="00EB0339" w:rsidRDefault="007615D6" w:rsidP="007615D6">
      <w:r w:rsidRPr="005B25A1">
        <w:rPr>
          <w:b/>
          <w:bCs/>
        </w:rPr>
        <w:t>Status:</w:t>
      </w:r>
      <w:r>
        <w:t xml:space="preserve"> </w:t>
      </w:r>
      <w:r w:rsidR="003872C7" w:rsidRPr="003872C7">
        <w:rPr>
          <w:color w:val="0000FF"/>
        </w:rPr>
        <w:t>Postponed</w:t>
      </w:r>
      <w:r w:rsidR="003872C7">
        <w:t>.</w:t>
      </w:r>
    </w:p>
    <w:p w14:paraId="5201B05B" w14:textId="77777777" w:rsidR="00E00DA6" w:rsidRDefault="007615D6" w:rsidP="000A3FBD">
      <w:pPr>
        <w:pStyle w:val="NormTop"/>
      </w:pPr>
      <w:r>
        <w:rPr>
          <w:color w:val="0000FF"/>
        </w:rPr>
        <w:t>SP-231057</w:t>
      </w:r>
      <w:r w:rsidRPr="00D53282">
        <w:t xml:space="preserve"> </w:t>
      </w:r>
      <w:r>
        <w:t>(OTHER) Updated WID template if new use of WID/SID (Source: TSG Chairs, MCC)</w:t>
      </w:r>
      <w:r>
        <w:br/>
      </w:r>
      <w:r w:rsidRPr="00D53282">
        <w:rPr>
          <w:b/>
        </w:rPr>
        <w:t>Document for:</w:t>
      </w:r>
      <w:r w:rsidRPr="00D53282">
        <w:t xml:space="preserve"> </w:t>
      </w:r>
      <w:r>
        <w:t>Decision</w:t>
      </w:r>
      <w:r>
        <w:br/>
      </w:r>
      <w:r w:rsidRPr="00D53282">
        <w:rPr>
          <w:b/>
        </w:rPr>
        <w:t>Abstract:</w:t>
      </w:r>
      <w:r w:rsidRPr="00D53282">
        <w:t xml:space="preserve"> </w:t>
      </w:r>
      <w:r>
        <w:br/>
        <w:t>Proposed Updated WID template.</w:t>
      </w:r>
    </w:p>
    <w:p w14:paraId="25D7785D" w14:textId="77777777" w:rsidR="007615D6" w:rsidRPr="005B25A1" w:rsidRDefault="007615D6" w:rsidP="007615D6">
      <w:pPr>
        <w:keepNext/>
        <w:keepLines/>
        <w:rPr>
          <w:b/>
          <w:bCs/>
        </w:rPr>
      </w:pPr>
      <w:r w:rsidRPr="005B25A1">
        <w:rPr>
          <w:b/>
          <w:bCs/>
        </w:rPr>
        <w:t>Plenary Discussion:</w:t>
      </w:r>
    </w:p>
    <w:p w14:paraId="77800586" w14:textId="0A0F8D52" w:rsidR="003872C7" w:rsidRPr="00784743" w:rsidRDefault="003872C7" w:rsidP="003872C7">
      <w:pPr>
        <w:keepNext/>
        <w:keepLines/>
      </w:pPr>
      <w:r>
        <w:t xml:space="preserve">This was </w:t>
      </w:r>
      <w:r w:rsidRPr="003872C7">
        <w:rPr>
          <w:color w:val="0000FF"/>
        </w:rPr>
        <w:t>postponed</w:t>
      </w:r>
      <w:r>
        <w:t>.</w:t>
      </w:r>
    </w:p>
    <w:p w14:paraId="0560EB48" w14:textId="77777777" w:rsidR="003872C7" w:rsidRPr="00EB0339" w:rsidRDefault="003872C7" w:rsidP="003872C7">
      <w:r w:rsidRPr="005B25A1">
        <w:rPr>
          <w:b/>
          <w:bCs/>
        </w:rPr>
        <w:t>Status:</w:t>
      </w:r>
      <w:r>
        <w:t xml:space="preserve"> </w:t>
      </w:r>
      <w:r w:rsidRPr="003872C7">
        <w:rPr>
          <w:color w:val="0000FF"/>
        </w:rPr>
        <w:t>Postponed</w:t>
      </w:r>
      <w:r>
        <w:t>.</w:t>
      </w:r>
    </w:p>
    <w:p w14:paraId="62A3FB1D" w14:textId="77777777" w:rsidR="00E00DA6" w:rsidRDefault="007615D6" w:rsidP="000A3FBD">
      <w:pPr>
        <w:pStyle w:val="NormTop"/>
      </w:pPr>
      <w:r>
        <w:rPr>
          <w:color w:val="0000FF"/>
        </w:rPr>
        <w:t>SP-231058</w:t>
      </w:r>
      <w:r w:rsidRPr="00D53282">
        <w:t xml:space="preserve"> </w:t>
      </w:r>
      <w:r>
        <w:t>(OTHER) Proposed SID template if new use of WID/SID (Source: TSG Chairs, MCC)</w:t>
      </w:r>
      <w:r>
        <w:br/>
      </w:r>
      <w:r w:rsidRPr="00D53282">
        <w:rPr>
          <w:b/>
        </w:rPr>
        <w:t>Document for:</w:t>
      </w:r>
      <w:r w:rsidRPr="00D53282">
        <w:t xml:space="preserve"> </w:t>
      </w:r>
      <w:r>
        <w:t>Decision</w:t>
      </w:r>
      <w:r>
        <w:br/>
      </w:r>
      <w:r w:rsidRPr="00D53282">
        <w:rPr>
          <w:b/>
        </w:rPr>
        <w:t>Abstract:</w:t>
      </w:r>
      <w:r w:rsidRPr="00D53282">
        <w:t xml:space="preserve"> </w:t>
      </w:r>
      <w:r>
        <w:br/>
        <w:t>Proposed Updated SID template.</w:t>
      </w:r>
    </w:p>
    <w:p w14:paraId="47E577ED" w14:textId="77777777" w:rsidR="007615D6" w:rsidRPr="005B25A1" w:rsidRDefault="007615D6" w:rsidP="007615D6">
      <w:pPr>
        <w:keepNext/>
        <w:keepLines/>
        <w:rPr>
          <w:b/>
          <w:bCs/>
        </w:rPr>
      </w:pPr>
      <w:r w:rsidRPr="005B25A1">
        <w:rPr>
          <w:b/>
          <w:bCs/>
        </w:rPr>
        <w:t>Plenary Discussion:</w:t>
      </w:r>
    </w:p>
    <w:p w14:paraId="626F3BA5" w14:textId="77777777" w:rsidR="003872C7" w:rsidRPr="00784743" w:rsidRDefault="003872C7" w:rsidP="003872C7">
      <w:pPr>
        <w:keepNext/>
        <w:keepLines/>
      </w:pPr>
      <w:r>
        <w:t xml:space="preserve">This was </w:t>
      </w:r>
      <w:r w:rsidRPr="003872C7">
        <w:rPr>
          <w:color w:val="0000FF"/>
        </w:rPr>
        <w:t>postponed</w:t>
      </w:r>
      <w:r>
        <w:t>.</w:t>
      </w:r>
    </w:p>
    <w:p w14:paraId="605009BF" w14:textId="77777777" w:rsidR="003872C7" w:rsidRPr="00EB0339" w:rsidRDefault="003872C7" w:rsidP="003872C7">
      <w:r w:rsidRPr="005B25A1">
        <w:rPr>
          <w:b/>
          <w:bCs/>
        </w:rPr>
        <w:t>Status:</w:t>
      </w:r>
      <w:r>
        <w:t xml:space="preserve"> </w:t>
      </w:r>
      <w:r w:rsidRPr="003872C7">
        <w:rPr>
          <w:color w:val="0000FF"/>
        </w:rPr>
        <w:t>Postponed</w:t>
      </w:r>
      <w:r>
        <w:t>.</w:t>
      </w:r>
    </w:p>
    <w:p w14:paraId="14956F83" w14:textId="77777777" w:rsidR="00E00DA6" w:rsidRDefault="007615D6" w:rsidP="000A3FBD">
      <w:pPr>
        <w:pStyle w:val="NormTop"/>
      </w:pPr>
      <w:r>
        <w:rPr>
          <w:color w:val="0000FF"/>
        </w:rPr>
        <w:t>SP-231059</w:t>
      </w:r>
      <w:r w:rsidRPr="00D53282">
        <w:t xml:space="preserve"> </w:t>
      </w:r>
      <w:r>
        <w:t>(OTHER) Draft changes to 3GPP Working Procedures if new use of WID/SID (Source: TSG Chairs, MCC)</w:t>
      </w:r>
      <w:r>
        <w:br/>
      </w:r>
      <w:r w:rsidRPr="00D53282">
        <w:rPr>
          <w:b/>
        </w:rPr>
        <w:t>Document for:</w:t>
      </w:r>
      <w:r w:rsidRPr="00D53282">
        <w:t xml:space="preserve"> </w:t>
      </w:r>
      <w:r>
        <w:t>Information</w:t>
      </w:r>
      <w:r>
        <w:br/>
      </w:r>
      <w:r w:rsidRPr="00D53282">
        <w:rPr>
          <w:b/>
        </w:rPr>
        <w:t>Abstract:</w:t>
      </w:r>
      <w:r w:rsidRPr="00D53282">
        <w:t xml:space="preserve"> </w:t>
      </w:r>
      <w:r>
        <w:br/>
        <w:t>This document shows what could be the modifications to the 3GPP Working Procedures if the new approach on the use of WID (that would become for Normative work only) and SID (that would remain for Studies only) is agreed. The new approach is documented in a separate document.</w:t>
      </w:r>
    </w:p>
    <w:p w14:paraId="43E3A824" w14:textId="77777777" w:rsidR="007615D6" w:rsidRPr="005B25A1" w:rsidRDefault="007615D6" w:rsidP="007615D6">
      <w:pPr>
        <w:keepNext/>
        <w:keepLines/>
        <w:rPr>
          <w:b/>
          <w:bCs/>
        </w:rPr>
      </w:pPr>
      <w:r w:rsidRPr="005B25A1">
        <w:rPr>
          <w:b/>
          <w:bCs/>
        </w:rPr>
        <w:t>Plenary Discussion:</w:t>
      </w:r>
    </w:p>
    <w:p w14:paraId="58390909" w14:textId="77777777" w:rsidR="003872C7" w:rsidRPr="00784743" w:rsidRDefault="00310826" w:rsidP="003872C7">
      <w:pPr>
        <w:keepNext/>
        <w:keepLines/>
      </w:pPr>
      <w:r>
        <w:t>The TSG SA Secretary suggested that the changes to Article 38 to indicate that a Work Item will always result in Normative work should be reviewed, as there are examples of TRs created by work items which are not Studies. This will be discussed off-line.</w:t>
      </w:r>
      <w:r w:rsidR="003872C7">
        <w:t xml:space="preserve"> No resolution could be found and this was </w:t>
      </w:r>
      <w:r w:rsidR="003872C7" w:rsidRPr="003872C7">
        <w:rPr>
          <w:color w:val="0000FF"/>
        </w:rPr>
        <w:t>postponed</w:t>
      </w:r>
      <w:r w:rsidR="003872C7">
        <w:t>.</w:t>
      </w:r>
    </w:p>
    <w:p w14:paraId="1F1C8A3E" w14:textId="77777777" w:rsidR="003872C7" w:rsidRPr="00EB0339" w:rsidRDefault="003872C7" w:rsidP="003872C7">
      <w:r w:rsidRPr="005B25A1">
        <w:rPr>
          <w:b/>
          <w:bCs/>
        </w:rPr>
        <w:t>Status:</w:t>
      </w:r>
      <w:r>
        <w:t xml:space="preserve"> </w:t>
      </w:r>
      <w:r w:rsidRPr="003872C7">
        <w:rPr>
          <w:color w:val="0000FF"/>
        </w:rPr>
        <w:t>Postponed</w:t>
      </w:r>
      <w:r>
        <w:t>.</w:t>
      </w:r>
    </w:p>
    <w:p w14:paraId="5A3C1C22" w14:textId="77777777" w:rsidR="00E00DA6" w:rsidRDefault="007615D6" w:rsidP="000A3FBD">
      <w:pPr>
        <w:pStyle w:val="NormTop"/>
      </w:pPr>
      <w:r>
        <w:rPr>
          <w:color w:val="0000FF"/>
        </w:rPr>
        <w:lastRenderedPageBreak/>
        <w:t>SP-231115</w:t>
      </w:r>
      <w:r w:rsidRPr="00D53282">
        <w:t xml:space="preserve"> </w:t>
      </w:r>
      <w:r>
        <w:t>(DISCUSSION) Proposal for improved alignment between SA WG1 and SA WG2 (Source: Philips International B.V., Siemens AG)</w:t>
      </w:r>
      <w:r>
        <w:br/>
      </w:r>
      <w:r w:rsidRPr="00D53282">
        <w:rPr>
          <w:b/>
        </w:rPr>
        <w:t>Document for:</w:t>
      </w:r>
      <w:r w:rsidRPr="00D53282">
        <w:t xml:space="preserve"> </w:t>
      </w:r>
      <w:r>
        <w:t>Endorsement</w:t>
      </w:r>
      <w:r>
        <w:br/>
      </w:r>
      <w:r w:rsidRPr="00D53282">
        <w:rPr>
          <w:b/>
        </w:rPr>
        <w:t>Abstract:</w:t>
      </w:r>
      <w:r w:rsidRPr="00D53282">
        <w:t xml:space="preserve"> </w:t>
      </w:r>
      <w:r>
        <w:br/>
        <w:t>Proposal for improved alignment between SA WG1 and SA WG2. Proposed improvements: 1. For each key issue in SA WG2 studies, add information about SA WG1 requirements that can be identified to be related to such key issue. 2. SA WG1 and SA WG2 to work together (e.g. through liaisons or joint meeting) on getting clarity on the requirements in particular during initial phases of SA WG2 studies that relate to SA WG1 requirements. Getting clarity early on the requirements saves lot of discussions and work afterwards. 3. SA WG2 to document decisions (e.g. in the minutes related to SID discussions) on excluding certain SA WG1 requirements (in particular new requirements from the same release) from being studied in SA WG2 if these are considered to be met already by current downstream specifications, preferably with some explanation of how these are met. 4. In the conclusions of each key issue, add information about which SA WG1 requirements are (partially) met (if any) and how these are (partially) met. 5. SA WG1 to discuss and pro-actively update the formulation of requirements that require clarification. SA WG1 to inform SA WG2 about updates to these requirements.</w:t>
      </w:r>
    </w:p>
    <w:p w14:paraId="4F1032F2" w14:textId="77777777" w:rsidR="007615D6" w:rsidRPr="005B25A1" w:rsidRDefault="007615D6" w:rsidP="007615D6">
      <w:pPr>
        <w:keepNext/>
        <w:keepLines/>
        <w:rPr>
          <w:b/>
          <w:bCs/>
        </w:rPr>
      </w:pPr>
      <w:r w:rsidRPr="005B25A1">
        <w:rPr>
          <w:b/>
          <w:bCs/>
        </w:rPr>
        <w:t>Plenary Discussion:</w:t>
      </w:r>
    </w:p>
    <w:p w14:paraId="4C4BD0BD" w14:textId="77777777" w:rsidR="00504AAF" w:rsidRDefault="00310826" w:rsidP="007615D6">
      <w:pPr>
        <w:keepNext/>
        <w:keepLines/>
      </w:pPr>
      <w:r>
        <w:t>Qualcomm had issues with the proposed improvements which could add unnecessary bureaucracy without any improvements as there is a process where SA WG1 requirements are aligned with the final Stage 3 content. Huawei commented that there had been a similar proposal for enumeration and cross-referencing of SA</w:t>
      </w:r>
      <w:r w:rsidR="000E3D1E">
        <w:t> WG1</w:t>
      </w:r>
      <w:r>
        <w:t xml:space="preserve"> requirements</w:t>
      </w:r>
      <w:r w:rsidR="000E3D1E">
        <w:t xml:space="preserve"> and the problem with these proposals is that this would introduce additional work in SA WG2. AT&amp;T agreed that this would add an overhead to SA WG2 with little benefit. Nokia suggested that the existing process of alignment of Stage 1 and Stage 2 may be able to be improved. China Mobile thanked the source companies for this document and suggested similar coordination could also benefit other WGs. The SA WG1 Chair commented that it is considered part of SA WG1 role to innovate the content of each Release and indicated that the discussions on SA WG2 Rel</w:t>
      </w:r>
      <w:r w:rsidR="000E3D1E">
        <w:noBreakHyphen/>
        <w:t>19 work at this meeting have been based on the SA WG1 Rel</w:t>
      </w:r>
      <w:r w:rsidR="000E3D1E">
        <w:noBreakHyphen/>
        <w:t>19 requirements and proposals 2 and 5 are already happening. The TSG</w:t>
      </w:r>
      <w:r w:rsidR="005E6326">
        <w:t> </w:t>
      </w:r>
      <w:r w:rsidR="000E3D1E">
        <w:t>SA Chair commented that the statement that SA</w:t>
      </w:r>
      <w:r w:rsidR="005E6326">
        <w:t> WG1</w:t>
      </w:r>
      <w:r w:rsidR="000E3D1E">
        <w:t xml:space="preserve"> requirements are i</w:t>
      </w:r>
      <w:r w:rsidR="005E6326">
        <w:t>g</w:t>
      </w:r>
      <w:r w:rsidR="000E3D1E">
        <w:t xml:space="preserve">nored is incorrect, all 3GPP work is contribution driven and the </w:t>
      </w:r>
      <w:r w:rsidR="005E6326">
        <w:t xml:space="preserve">same companies can be present in any of the WGs and coordinate the work which is of priority to them. He added that there are times when requirements are already covered by other functionality and the requirements are not then always covered by new SA WG2 work. The SA WG2 Chair commented that these suggestions would take some time from SA WG2 and would need to be considered carefully before changing the working methods. As the work is company contribution driven, this can also be mitigated by company coordination of contribution to the different WGs. The SA WG6 Chair commented that providing detailed information for Verticals benefit in tracing requirements through to Stage 2 would be useful, but did not think this was the way to do this. The MCC Work Plan Manager commented that there is already a process for the tracking of requirements through the Stages which should be used and perhaps some improvements can be considered. Interdigital commented that there is no prejudice or bias against any SA WG1 requirements, but there has been the need for down-scoping some of the intended work due to resource availability in SA WG2. </w:t>
      </w:r>
      <w:r w:rsidR="002C2AA2">
        <w:t>Phillips summarised that there are often requests for clarification of use-cases rather than concentration on addressing the requirements. The</w:t>
      </w:r>
      <w:r w:rsidR="00504AAF">
        <w:t xml:space="preserve"> TSG S</w:t>
      </w:r>
      <w:r w:rsidR="002C2AA2">
        <w:t>A Chair commented that the only way to ensure that all requirements are supported that each requirement would need to be presented to SA</w:t>
      </w:r>
      <w:r w:rsidR="00504AAF">
        <w:t> WG2</w:t>
      </w:r>
      <w:r w:rsidR="002C2AA2">
        <w:t xml:space="preserve"> and other</w:t>
      </w:r>
      <w:r w:rsidR="00504AAF">
        <w:t xml:space="preserve"> WGs</w:t>
      </w:r>
      <w:r w:rsidR="002C2AA2">
        <w:t xml:space="preserve"> to see if it can be addressed before adding the requirements to their TSs, which is not a desirable way of working.</w:t>
      </w:r>
      <w:r w:rsidR="00504AAF">
        <w:t xml:space="preserve"> If improvements can be identified which do not add further burden to the WGs then new methods can be developed. </w:t>
      </w:r>
    </w:p>
    <w:p w14:paraId="3CC3B765" w14:textId="77777777" w:rsidR="00504AAF" w:rsidRPr="00504AAF" w:rsidRDefault="00504AAF" w:rsidP="00504AAF">
      <w:pPr>
        <w:rPr>
          <w:b/>
          <w:bCs/>
          <w:color w:val="0000FF"/>
        </w:rPr>
      </w:pPr>
      <w:r w:rsidRPr="00504AAF">
        <w:rPr>
          <w:b/>
          <w:bCs/>
          <w:color w:val="0000FF"/>
        </w:rPr>
        <w:t>The TSG SA Chair agreed to discuss this off-line between WG Chairs and MCC to determine what can be done to improve the tracking of requirements in the Stage 2 and Stage 3 work without adding burden to the WGs.</w:t>
      </w:r>
    </w:p>
    <w:p w14:paraId="3B7F4BA6" w14:textId="72128A2D" w:rsidR="007615D6" w:rsidRPr="00310826" w:rsidRDefault="005E6326" w:rsidP="007615D6">
      <w:pPr>
        <w:keepNext/>
        <w:keepLines/>
      </w:pPr>
      <w:r>
        <w:t>This</w:t>
      </w:r>
      <w:r w:rsidR="00504AAF">
        <w:t xml:space="preserve"> </w:t>
      </w:r>
      <w:r>
        <w:t xml:space="preserve">was then </w:t>
      </w:r>
      <w:r w:rsidRPr="00C3284B">
        <w:rPr>
          <w:color w:val="0000FF"/>
        </w:rPr>
        <w:t>noted</w:t>
      </w:r>
      <w:r>
        <w:t>.</w:t>
      </w:r>
    </w:p>
    <w:p w14:paraId="1D860210" w14:textId="6DE89388" w:rsidR="007615D6" w:rsidRPr="00EB0339" w:rsidRDefault="007615D6" w:rsidP="007615D6">
      <w:r w:rsidRPr="005B25A1">
        <w:rPr>
          <w:b/>
          <w:bCs/>
        </w:rPr>
        <w:t>Status:</w:t>
      </w:r>
      <w:r>
        <w:t xml:space="preserve"> </w:t>
      </w:r>
      <w:r w:rsidR="005E6326" w:rsidRPr="00C3284B">
        <w:rPr>
          <w:color w:val="0000FF"/>
        </w:rPr>
        <w:t>Noted</w:t>
      </w:r>
      <w:r w:rsidR="005E6326">
        <w:t>.</w:t>
      </w:r>
    </w:p>
    <w:p w14:paraId="32684974" w14:textId="77777777" w:rsidR="007615D6" w:rsidRDefault="007615D6" w:rsidP="0010433C">
      <w:pPr>
        <w:pStyle w:val="Heading2"/>
      </w:pPr>
      <w:bookmarkStart w:id="132" w:name="_Toc145733863"/>
      <w:r>
        <w:lastRenderedPageBreak/>
        <w:t>21.7</w:t>
      </w:r>
      <w:r>
        <w:tab/>
        <w:t>MCC Status Report</w:t>
      </w:r>
      <w:bookmarkEnd w:id="132"/>
    </w:p>
    <w:p w14:paraId="65D6B5D0" w14:textId="77777777" w:rsidR="00E00DA6" w:rsidRDefault="007615D6" w:rsidP="000A3FBD">
      <w:pPr>
        <w:pStyle w:val="NormTop"/>
      </w:pPr>
      <w:r>
        <w:rPr>
          <w:color w:val="0000FF"/>
        </w:rPr>
        <w:t>SP-231105</w:t>
      </w:r>
      <w:r w:rsidRPr="00D53282">
        <w:t xml:space="preserve"> </w:t>
      </w:r>
      <w:r>
        <w:t>(REPORT) Support Team Report (Source: ETSI)</w:t>
      </w:r>
      <w:r>
        <w:br/>
      </w:r>
      <w:r w:rsidRPr="00D53282">
        <w:rPr>
          <w:b/>
        </w:rPr>
        <w:t>Document for:</w:t>
      </w:r>
      <w:r w:rsidRPr="00D53282">
        <w:t xml:space="preserve"> </w:t>
      </w:r>
      <w:r>
        <w:t>Presentation</w:t>
      </w:r>
      <w:r>
        <w:br/>
      </w:r>
      <w:r w:rsidRPr="00D53282">
        <w:rPr>
          <w:b/>
        </w:rPr>
        <w:t>Abstract:</w:t>
      </w:r>
      <w:r w:rsidRPr="00D53282">
        <w:t xml:space="preserve"> </w:t>
      </w:r>
      <w:r>
        <w:br/>
        <w:t>MCC Support Team Report.</w:t>
      </w:r>
    </w:p>
    <w:p w14:paraId="2C68F32E" w14:textId="147F2651" w:rsidR="006A1729" w:rsidRDefault="006A1729" w:rsidP="006A1729">
      <w:pPr>
        <w:pStyle w:val="FP"/>
        <w:keepNext/>
        <w:rPr>
          <w:b/>
          <w:bCs/>
        </w:rPr>
      </w:pPr>
      <w:r w:rsidRPr="006A1729">
        <w:rPr>
          <w:b/>
          <w:bCs/>
        </w:rPr>
        <w:t>3GPP Support Team:</w:t>
      </w:r>
    </w:p>
    <w:p w14:paraId="0A8B158D" w14:textId="77777777" w:rsidR="008618A8" w:rsidRPr="008618A8" w:rsidRDefault="008618A8" w:rsidP="008618A8">
      <w:r>
        <w:rPr>
          <w:b/>
          <w:bCs/>
          <w:color w:val="0000FF"/>
        </w:rPr>
        <w:t>Ms. A</w:t>
      </w:r>
      <w:r w:rsidRPr="008618A8">
        <w:rPr>
          <w:b/>
          <w:bCs/>
          <w:color w:val="0000FF"/>
        </w:rPr>
        <w:t>ndrijana Brekalo</w:t>
      </w:r>
      <w:r w:rsidRPr="008618A8">
        <w:t xml:space="preserve"> has taken the position of Director of ETSI ISU department and is the 3GPP MCC Coordinator. </w:t>
      </w:r>
      <w:r w:rsidRPr="008618A8">
        <w:rPr>
          <w:b/>
          <w:bCs/>
          <w:color w:val="0000FF"/>
        </w:rPr>
        <w:t>Mr. Issam Toufic</w:t>
      </w:r>
      <w:r w:rsidRPr="008618A8">
        <w:t xml:space="preserve"> is now the ETSI CTO</w:t>
      </w:r>
      <w:r>
        <w:t xml:space="preserve">, replacing </w:t>
      </w:r>
      <w:r w:rsidRPr="008618A8">
        <w:rPr>
          <w:color w:val="0000FF"/>
        </w:rPr>
        <w:t>Mr. Adrian Scrase</w:t>
      </w:r>
      <w:r w:rsidRPr="008618A8">
        <w:t xml:space="preserve">. Future MCC reports to TSGs will be prepared and presented by </w:t>
      </w:r>
      <w:r w:rsidRPr="008618A8">
        <w:rPr>
          <w:color w:val="0000FF"/>
        </w:rPr>
        <w:t>Andrijana Brekalo</w:t>
      </w:r>
      <w:r w:rsidRPr="008618A8">
        <w:t>.</w:t>
      </w:r>
    </w:p>
    <w:bookmarkStart w:id="133" w:name="_MON_1684549432"/>
    <w:bookmarkEnd w:id="133"/>
    <w:p w14:paraId="761540FC" w14:textId="047DD3C1" w:rsidR="006A1729" w:rsidRDefault="006A1729" w:rsidP="006A1729">
      <w:pPr>
        <w:pStyle w:val="FP"/>
        <w:keepNext/>
      </w:pPr>
      <w:r>
        <w:object w:dxaOrig="9069" w:dyaOrig="4757" w14:anchorId="2E656FC6">
          <v:shape id="_x0000_i1026" type="#_x0000_t75" style="width:453.75pt;height:236.25pt" o:ole="">
            <v:imagedata r:id="rId12" o:title=""/>
          </v:shape>
          <o:OLEObject Type="Embed" ProgID="Word.Picture.8" ShapeID="_x0000_i1026" DrawAspect="Content" ObjectID="_1763962434" r:id="rId13"/>
        </w:object>
      </w:r>
    </w:p>
    <w:p w14:paraId="0322487F" w14:textId="793E6901" w:rsidR="006A1729" w:rsidRPr="006A1729" w:rsidRDefault="006A1729" w:rsidP="006A1729">
      <w:pPr>
        <w:pStyle w:val="FP"/>
        <w:keepNext/>
        <w:rPr>
          <w:b/>
          <w:bCs/>
        </w:rPr>
      </w:pPr>
      <w:r w:rsidRPr="006A1729">
        <w:rPr>
          <w:b/>
          <w:bCs/>
        </w:rPr>
        <w:t>Statistics: See slides</w:t>
      </w:r>
    </w:p>
    <w:p w14:paraId="2ABBD5FA" w14:textId="438CD7F7" w:rsidR="006A1729" w:rsidRPr="006A1729" w:rsidRDefault="006A1729" w:rsidP="006A1729">
      <w:pPr>
        <w:pStyle w:val="FP"/>
        <w:keepNext/>
        <w:rPr>
          <w:b/>
          <w:bCs/>
        </w:rPr>
      </w:pPr>
      <w:r w:rsidRPr="006A1729">
        <w:rPr>
          <w:b/>
          <w:bCs/>
        </w:rPr>
        <w:t>Marketing matters…work done:</w:t>
      </w:r>
    </w:p>
    <w:p w14:paraId="4F35B808" w14:textId="39267CED" w:rsidR="006A1729" w:rsidRDefault="006A1729" w:rsidP="006A1729">
      <w:pPr>
        <w:pStyle w:val="B1"/>
      </w:pPr>
      <w:r>
        <w:t>-</w:t>
      </w:r>
      <w:r>
        <w:tab/>
        <w:t>Issue 6 of 3GPP 'Highlights' out March 2023</w:t>
      </w:r>
    </w:p>
    <w:p w14:paraId="275EE192" w14:textId="7290F92E" w:rsidR="006A1729" w:rsidRDefault="006A1729" w:rsidP="006A1729">
      <w:pPr>
        <w:pStyle w:val="B2"/>
      </w:pPr>
      <w:r>
        <w:t>-</w:t>
      </w:r>
      <w:r>
        <w:tab/>
        <w:t>Online views: 5836 (at Sept 8)</w:t>
      </w:r>
    </w:p>
    <w:p w14:paraId="6DC560CE" w14:textId="27C4D983" w:rsidR="006A1729" w:rsidRDefault="006A1729" w:rsidP="006A1729">
      <w:pPr>
        <w:pStyle w:val="B2"/>
      </w:pPr>
      <w:r>
        <w:t>-</w:t>
      </w:r>
      <w:r>
        <w:tab/>
        <w:t>1200 print copies (At ETSI, Via 3GPP meetings, tradeshows)</w:t>
      </w:r>
    </w:p>
    <w:p w14:paraId="0016EC41" w14:textId="75A39E2E" w:rsidR="006A1729" w:rsidRDefault="006A1729" w:rsidP="006A1729">
      <w:pPr>
        <w:pStyle w:val="B1"/>
      </w:pPr>
      <w:r>
        <w:t>-</w:t>
      </w:r>
      <w:r>
        <w:tab/>
        <w:t>Helped organise a Charity event at RAN WGs in Toulouse (August)</w:t>
      </w:r>
    </w:p>
    <w:p w14:paraId="56C8D917" w14:textId="43775398" w:rsidR="006A1729" w:rsidRDefault="006A1729" w:rsidP="006A1729">
      <w:pPr>
        <w:pStyle w:val="B2"/>
      </w:pPr>
      <w:r>
        <w:t>-</w:t>
      </w:r>
      <w:r>
        <w:tab/>
        <w:t>T-Shirts sales raised €8K for Simone de Cyrene charity</w:t>
      </w:r>
    </w:p>
    <w:p w14:paraId="5158FB02" w14:textId="7B166F0F" w:rsidR="006A1729" w:rsidRPr="006A1729" w:rsidRDefault="006A1729" w:rsidP="006A1729">
      <w:pPr>
        <w:pStyle w:val="FP"/>
        <w:keepNext/>
        <w:rPr>
          <w:b/>
          <w:bCs/>
        </w:rPr>
      </w:pPr>
      <w:r w:rsidRPr="006A1729">
        <w:rPr>
          <w:b/>
          <w:bCs/>
        </w:rPr>
        <w:t>-</w:t>
      </w:r>
      <w:r w:rsidRPr="006A1729">
        <w:rPr>
          <w:b/>
          <w:bCs/>
        </w:rPr>
        <w:tab/>
        <w:t>2023 Support for conferences:</w:t>
      </w:r>
    </w:p>
    <w:p w14:paraId="39015DC2" w14:textId="77397A36" w:rsidR="006A1729" w:rsidRDefault="006A1729" w:rsidP="006A1729">
      <w:pPr>
        <w:pStyle w:val="B2"/>
      </w:pPr>
      <w:r>
        <w:t>-</w:t>
      </w:r>
      <w:r>
        <w:tab/>
        <w:t>MWC 2023</w:t>
      </w:r>
      <w:r>
        <w:tab/>
      </w:r>
      <w:r>
        <w:tab/>
      </w:r>
      <w:r>
        <w:tab/>
        <w:t>27/02/2023</w:t>
      </w:r>
      <w:r>
        <w:tab/>
        <w:t>Barcelona</w:t>
      </w:r>
      <w:r>
        <w:tab/>
        <w:t>Endorsed</w:t>
      </w:r>
    </w:p>
    <w:p w14:paraId="5AD4420D" w14:textId="20C97020" w:rsidR="006A1729" w:rsidRDefault="006A1729" w:rsidP="006A1729">
      <w:pPr>
        <w:pStyle w:val="B2"/>
      </w:pPr>
      <w:r>
        <w:t>-</w:t>
      </w:r>
      <w:r>
        <w:tab/>
        <w:t>6G Symposium</w:t>
      </w:r>
      <w:r>
        <w:tab/>
      </w:r>
      <w:r>
        <w:tab/>
        <w:t>24/04/2023</w:t>
      </w:r>
      <w:r>
        <w:tab/>
        <w:t>London</w:t>
      </w:r>
      <w:r>
        <w:tab/>
        <w:t>Speakers</w:t>
      </w:r>
    </w:p>
    <w:p w14:paraId="671D9D9C" w14:textId="139116E8" w:rsidR="006A1729" w:rsidRDefault="006A1729" w:rsidP="006A1729">
      <w:pPr>
        <w:pStyle w:val="B2"/>
      </w:pPr>
      <w:r>
        <w:t>-</w:t>
      </w:r>
      <w:r>
        <w:tab/>
        <w:t>6G Summit</w:t>
      </w:r>
      <w:r>
        <w:tab/>
      </w:r>
      <w:r>
        <w:tab/>
      </w:r>
      <w:r>
        <w:tab/>
        <w:t>26/04/2023</w:t>
      </w:r>
      <w:r>
        <w:tab/>
        <w:t>Berlin</w:t>
      </w:r>
      <w:r>
        <w:tab/>
        <w:t>Speaker</w:t>
      </w:r>
    </w:p>
    <w:p w14:paraId="5061CF7E" w14:textId="6DD54724" w:rsidR="006A1729" w:rsidRDefault="006A1729" w:rsidP="006A1729">
      <w:pPr>
        <w:pStyle w:val="B2"/>
      </w:pPr>
      <w:r>
        <w:t>-</w:t>
      </w:r>
      <w:r>
        <w:tab/>
        <w:t>6G India 2023</w:t>
      </w:r>
      <w:r>
        <w:tab/>
      </w:r>
      <w:r>
        <w:tab/>
        <w:t>09/05/2023</w:t>
      </w:r>
      <w:r>
        <w:tab/>
        <w:t>New Delhi</w:t>
      </w:r>
      <w:r>
        <w:tab/>
        <w:t>Speaker</w:t>
      </w:r>
    </w:p>
    <w:p w14:paraId="6DA19F00" w14:textId="5705C781" w:rsidR="006A1729" w:rsidRDefault="006A1729" w:rsidP="006A1729">
      <w:pPr>
        <w:pStyle w:val="B2"/>
      </w:pPr>
      <w:r>
        <w:t>-</w:t>
      </w:r>
      <w:r>
        <w:tab/>
        <w:t>The Big 5G Event</w:t>
      </w:r>
      <w:r>
        <w:tab/>
      </w:r>
      <w:r>
        <w:tab/>
        <w:t>15/05/2023</w:t>
      </w:r>
      <w:r>
        <w:tab/>
        <w:t>Austin</w:t>
      </w:r>
      <w:r>
        <w:tab/>
        <w:t>Endorsed</w:t>
      </w:r>
    </w:p>
    <w:p w14:paraId="61591331" w14:textId="501A7DCA" w:rsidR="006A1729" w:rsidRDefault="006A1729" w:rsidP="006A1729">
      <w:pPr>
        <w:pStyle w:val="B2"/>
      </w:pPr>
      <w:r>
        <w:t>-</w:t>
      </w:r>
      <w:r>
        <w:tab/>
        <w:t>5G MENA</w:t>
      </w:r>
      <w:r>
        <w:tab/>
      </w:r>
      <w:r>
        <w:tab/>
      </w:r>
      <w:r>
        <w:tab/>
        <w:t>23/05/2023</w:t>
      </w:r>
      <w:r>
        <w:tab/>
        <w:t>Dubai</w:t>
      </w:r>
      <w:r>
        <w:tab/>
        <w:t>Endorsed</w:t>
      </w:r>
    </w:p>
    <w:p w14:paraId="53300C35" w14:textId="196E41DA" w:rsidR="006A1729" w:rsidRDefault="006A1729" w:rsidP="006A1729">
      <w:pPr>
        <w:pStyle w:val="B2"/>
      </w:pPr>
      <w:r>
        <w:t>-</w:t>
      </w:r>
      <w:r>
        <w:tab/>
        <w:t>CCW 2023</w:t>
      </w:r>
      <w:r>
        <w:tab/>
      </w:r>
      <w:r>
        <w:tab/>
      </w:r>
      <w:r>
        <w:tab/>
        <w:t>23/05/2023</w:t>
      </w:r>
      <w:r>
        <w:tab/>
        <w:t>Helsinki</w:t>
      </w:r>
      <w:r>
        <w:tab/>
        <w:t>Endorsed, Speaker, Stand</w:t>
      </w:r>
    </w:p>
    <w:p w14:paraId="48D94CE9" w14:textId="14E712DB" w:rsidR="006A1729" w:rsidRDefault="006A1729" w:rsidP="006A1729">
      <w:pPr>
        <w:pStyle w:val="B2"/>
      </w:pPr>
      <w:r>
        <w:t>-</w:t>
      </w:r>
      <w:r>
        <w:tab/>
        <w:t>ATSC Board Strategy Retreat</w:t>
      </w:r>
      <w:r>
        <w:tab/>
        <w:t>29/08/2023</w:t>
      </w:r>
      <w:r>
        <w:tab/>
        <w:t>Raleigh, NC</w:t>
      </w:r>
      <w:r>
        <w:tab/>
        <w:t>Speaker (Remote)</w:t>
      </w:r>
    </w:p>
    <w:p w14:paraId="6866AE67" w14:textId="2CC1B5CC" w:rsidR="006A1729" w:rsidRDefault="006A1729" w:rsidP="006A1729">
      <w:pPr>
        <w:pStyle w:val="B2"/>
      </w:pPr>
      <w:r>
        <w:t>-</w:t>
      </w:r>
      <w:r>
        <w:tab/>
        <w:t>NetworkX - 5G World</w:t>
      </w:r>
      <w:r>
        <w:tab/>
      </w:r>
      <w:r>
        <w:tab/>
        <w:t>24/10/2023</w:t>
      </w:r>
      <w:r>
        <w:tab/>
        <w:t>Paris</w:t>
      </w:r>
      <w:r>
        <w:tab/>
        <w:t>Endorsed</w:t>
      </w:r>
    </w:p>
    <w:p w14:paraId="44D6E424" w14:textId="19192B6C" w:rsidR="006A1729" w:rsidRDefault="006A1729" w:rsidP="006A1729">
      <w:pPr>
        <w:pStyle w:val="B2"/>
      </w:pPr>
      <w:r>
        <w:t>-</w:t>
      </w:r>
      <w:r>
        <w:tab/>
        <w:t>Industrial 5G Forum</w:t>
      </w:r>
      <w:r>
        <w:tab/>
      </w:r>
      <w:r>
        <w:tab/>
        <w:t>07/11/2023</w:t>
      </w:r>
      <w:r>
        <w:tab/>
        <w:t>Online</w:t>
      </w:r>
      <w:r>
        <w:tab/>
        <w:t>Speaker</w:t>
      </w:r>
    </w:p>
    <w:p w14:paraId="7BE27026" w14:textId="2EE7321C" w:rsidR="006A1729" w:rsidRPr="00190A58" w:rsidRDefault="00190A58" w:rsidP="006A1729">
      <w:pPr>
        <w:pStyle w:val="FP"/>
        <w:keepNext/>
        <w:rPr>
          <w:b/>
          <w:bCs/>
        </w:rPr>
      </w:pPr>
      <w:r w:rsidRPr="00190A58">
        <w:rPr>
          <w:b/>
          <w:bCs/>
        </w:rPr>
        <w:t>Marketing matters…coming up:</w:t>
      </w:r>
    </w:p>
    <w:p w14:paraId="46018A98" w14:textId="14455FED" w:rsidR="00190A58" w:rsidRDefault="00190A58" w:rsidP="00190A58">
      <w:pPr>
        <w:pStyle w:val="B1"/>
      </w:pPr>
      <w:r>
        <w:t>-</w:t>
      </w:r>
      <w:r>
        <w:tab/>
        <w:t>Issue 7 of 3GPP newsletter 'Highlights' due out in November 2023</w:t>
      </w:r>
    </w:p>
    <w:p w14:paraId="5170E2F3" w14:textId="295F6910" w:rsidR="00190A58" w:rsidRDefault="00190A58" w:rsidP="00190A58">
      <w:pPr>
        <w:pStyle w:val="B1"/>
      </w:pPr>
      <w:r>
        <w:t>-</w:t>
      </w:r>
      <w:r>
        <w:tab/>
        <w:t>Website (www.3gpp.org) improvements planned (tables, videos, Browse Tech.)</w:t>
      </w:r>
    </w:p>
    <w:p w14:paraId="30C44B01" w14:textId="74F41DCC" w:rsidR="00190A58" w:rsidRDefault="00190A58" w:rsidP="00190A58">
      <w:pPr>
        <w:pStyle w:val="B1"/>
      </w:pPr>
      <w:r>
        <w:t>-</w:t>
      </w:r>
      <w:r>
        <w:tab/>
        <w:t>Supporting marcom needs for November 2023 WGs (Chicago)</w:t>
      </w:r>
    </w:p>
    <w:p w14:paraId="07120227" w14:textId="1EBE5FA4" w:rsidR="00190A58" w:rsidRDefault="00190A58" w:rsidP="00190A58">
      <w:pPr>
        <w:pStyle w:val="B2"/>
      </w:pPr>
      <w:r>
        <w:t>-</w:t>
      </w:r>
      <w:r>
        <w:tab/>
        <w:t>Lanyards</w:t>
      </w:r>
    </w:p>
    <w:p w14:paraId="104FD48E" w14:textId="12FB5306" w:rsidR="00190A58" w:rsidRDefault="00190A58" w:rsidP="00190A58">
      <w:pPr>
        <w:pStyle w:val="B2"/>
      </w:pPr>
      <w:r>
        <w:t>-</w:t>
      </w:r>
      <w:r>
        <w:tab/>
        <w:t>Contribution to a newcomers/leaders networking breakfast (or similar)</w:t>
      </w:r>
    </w:p>
    <w:p w14:paraId="6E281FF8" w14:textId="4C464413" w:rsidR="00190A58" w:rsidRDefault="00190A58" w:rsidP="00190A58">
      <w:pPr>
        <w:pStyle w:val="B1"/>
      </w:pPr>
      <w:r>
        <w:t>-</w:t>
      </w:r>
      <w:r>
        <w:tab/>
        <w:t>Supporting marcom needs for TSGs#102, Edinburgh</w:t>
      </w:r>
    </w:p>
    <w:p w14:paraId="2BBFF0A2" w14:textId="08D64E5A" w:rsidR="00190A58" w:rsidRDefault="00190A58" w:rsidP="00190A58">
      <w:pPr>
        <w:pStyle w:val="B2"/>
      </w:pPr>
      <w:r>
        <w:t>-</w:t>
      </w:r>
      <w:r>
        <w:tab/>
        <w:t>Rel-18 and Rel-19 news gathering for website</w:t>
      </w:r>
    </w:p>
    <w:p w14:paraId="138D3E6C" w14:textId="30005E20" w:rsidR="00190A58" w:rsidRDefault="00190A58" w:rsidP="00190A58">
      <w:pPr>
        <w:pStyle w:val="B2"/>
      </w:pPr>
      <w:r>
        <w:t>-</w:t>
      </w:r>
      <w:r>
        <w:tab/>
        <w:t>Video interviews with TSG Chairs</w:t>
      </w:r>
    </w:p>
    <w:p w14:paraId="221A1191" w14:textId="23069053" w:rsidR="00190A58" w:rsidRDefault="00190A58" w:rsidP="00190A58">
      <w:pPr>
        <w:pStyle w:val="B2"/>
      </w:pPr>
      <w:r>
        <w:t>-</w:t>
      </w:r>
      <w:r>
        <w:tab/>
        <w:t>Helping plan the 25th Anniversary Social event</w:t>
      </w:r>
    </w:p>
    <w:p w14:paraId="47E9ED75" w14:textId="78376A6A" w:rsidR="00190A58" w:rsidRDefault="00190A58" w:rsidP="00190A58">
      <w:pPr>
        <w:pStyle w:val="B2"/>
      </w:pPr>
      <w:r>
        <w:t>-</w:t>
      </w:r>
      <w:r>
        <w:tab/>
        <w:t>Conclude 2023 Excellence Awards process</w:t>
      </w:r>
    </w:p>
    <w:p w14:paraId="2E09B303" w14:textId="1F7AFCF0" w:rsidR="00190A58" w:rsidRDefault="00190A58" w:rsidP="00190A58">
      <w:pPr>
        <w:pStyle w:val="B1"/>
      </w:pPr>
      <w:r>
        <w:t>-</w:t>
      </w:r>
      <w:r>
        <w:tab/>
        <w:t>Preparing for Association support and ETSI visits to MWC Barcelona, 2024 (February)</w:t>
      </w:r>
    </w:p>
    <w:p w14:paraId="36E36DE3" w14:textId="589D1864" w:rsidR="006A1729" w:rsidRPr="00190A58" w:rsidRDefault="00190A58" w:rsidP="006A1729">
      <w:pPr>
        <w:pStyle w:val="FP"/>
        <w:keepNext/>
        <w:rPr>
          <w:b/>
          <w:bCs/>
        </w:rPr>
      </w:pPr>
      <w:r w:rsidRPr="00190A58">
        <w:rPr>
          <w:b/>
          <w:bCs/>
        </w:rPr>
        <w:lastRenderedPageBreak/>
        <w:t>Other News:</w:t>
      </w:r>
    </w:p>
    <w:p w14:paraId="471C40F7" w14:textId="1DBDA074" w:rsidR="00190A58" w:rsidRPr="00190A58" w:rsidRDefault="00190A58" w:rsidP="006A1729">
      <w:pPr>
        <w:pStyle w:val="FP"/>
        <w:keepNext/>
        <w:rPr>
          <w:b/>
          <w:bCs/>
        </w:rPr>
      </w:pPr>
      <w:r w:rsidRPr="00190A58">
        <w:rPr>
          <w:b/>
          <w:bCs/>
        </w:rPr>
        <w:t>Working procedures: Voting Rules</w:t>
      </w:r>
    </w:p>
    <w:p w14:paraId="25D0D8F6" w14:textId="710B796B" w:rsidR="00190A58" w:rsidRPr="00190A58" w:rsidRDefault="00190A58" w:rsidP="006A1729">
      <w:pPr>
        <w:pStyle w:val="FP"/>
        <w:keepNext/>
        <w:rPr>
          <w:b/>
          <w:bCs/>
        </w:rPr>
      </w:pPr>
      <w:r w:rsidRPr="00190A58">
        <w:rPr>
          <w:b/>
          <w:bCs/>
        </w:rPr>
        <w:t>PCG has approved the p-CR specifying the new 3GPP voting rules: PCG51_07</w:t>
      </w:r>
    </w:p>
    <w:p w14:paraId="6CB37C23" w14:textId="1222CC29" w:rsidR="00190A58" w:rsidRDefault="00190A58" w:rsidP="00190A58">
      <w:pPr>
        <w:pStyle w:val="B1"/>
      </w:pPr>
      <w:r>
        <w:t>-</w:t>
      </w:r>
      <w:r>
        <w:tab/>
        <w:t>the Voting Member shall not vote if 16 Voting Members associated with the same Corporate Group (as the Voting Member) have previously voted in the same ballot;</w:t>
      </w:r>
    </w:p>
    <w:p w14:paraId="03A521B9" w14:textId="5BFEFE42" w:rsidR="00190A58" w:rsidRDefault="00190A58" w:rsidP="00190A58">
      <w:pPr>
        <w:pStyle w:val="B1"/>
      </w:pPr>
      <w:r>
        <w:t>-</w:t>
      </w:r>
      <w:r>
        <w:tab/>
        <w:t>the Voting Member shall not vote if 8 Voting Members associated with the same Corporate Group and Organizational Partner (as the Voting Member) have previously voted in the same ballot;</w:t>
      </w:r>
    </w:p>
    <w:p w14:paraId="559C2808" w14:textId="77777777" w:rsidR="00190A58" w:rsidRPr="00190A58" w:rsidRDefault="00190A58" w:rsidP="006A1729">
      <w:pPr>
        <w:pStyle w:val="FP"/>
        <w:keepNext/>
        <w:rPr>
          <w:b/>
          <w:bCs/>
        </w:rPr>
      </w:pPr>
      <w:r w:rsidRPr="00190A58">
        <w:rPr>
          <w:b/>
          <w:bCs/>
        </w:rPr>
        <w:t>*See PCG51_07 for more details and for the definition of Corporate Group.</w:t>
      </w:r>
    </w:p>
    <w:p w14:paraId="6E5429E9" w14:textId="77EA2557" w:rsidR="00190A58" w:rsidRDefault="00190A58" w:rsidP="00190A58">
      <w:pPr>
        <w:pStyle w:val="B1"/>
      </w:pPr>
      <w:r>
        <w:t>-</w:t>
      </w:r>
      <w:r>
        <w:tab/>
        <w:t>This decision has immediate effect, but cannot be implemented into the working procedures until the necessary changes are made to the voting tool</w:t>
      </w:r>
    </w:p>
    <w:p w14:paraId="665E7DD1" w14:textId="706425D7" w:rsidR="00190A58" w:rsidRDefault="00190A58" w:rsidP="00190A58">
      <w:pPr>
        <w:pStyle w:val="B1"/>
      </w:pPr>
      <w:r>
        <w:t>-</w:t>
      </w:r>
      <w:r>
        <w:tab/>
        <w:t>Until the changes are implemented, the PCG's request for companies to self-police adherence to the rule remains in effect, as copied below:</w:t>
      </w:r>
    </w:p>
    <w:p w14:paraId="568F9A64" w14:textId="77722858" w:rsidR="00190A58" w:rsidRDefault="00190A58" w:rsidP="00190A58">
      <w:pPr>
        <w:pStyle w:val="B2"/>
      </w:pPr>
      <w:r>
        <w:t>-</w:t>
      </w:r>
      <w:r>
        <w:tab/>
      </w:r>
      <w:r w:rsidRPr="00190A58">
        <w:rPr>
          <w:b/>
          <w:bCs/>
        </w:rPr>
        <w:t>Action OP49/03:</w:t>
      </w:r>
      <w:r>
        <w:t xml:space="preserve"> 3GPP OPs to strongly recommend that their Individual Members voluntarily adopt the new rules with respect to corporate groups and voting limits with immediate effect, and until such times as they have been formally implemented within the Working Procedures [3GPP/OP#49(23)10].</w:t>
      </w:r>
    </w:p>
    <w:p w14:paraId="06F70023" w14:textId="3C148202" w:rsidR="00190A58" w:rsidRPr="00FA34DA" w:rsidRDefault="00190A58" w:rsidP="006A1729">
      <w:pPr>
        <w:pStyle w:val="FP"/>
        <w:keepNext/>
        <w:rPr>
          <w:b/>
          <w:bCs/>
          <w:color w:val="0000FF"/>
        </w:rPr>
      </w:pPr>
      <w:r w:rsidRPr="00FA34DA">
        <w:rPr>
          <w:b/>
          <w:bCs/>
          <w:color w:val="0000FF"/>
        </w:rPr>
        <w:t>Anti-trust law webinars (Reminder):</w:t>
      </w:r>
    </w:p>
    <w:p w14:paraId="71A570B7" w14:textId="0DBEC3AC" w:rsidR="00190A58" w:rsidRPr="00FA34DA" w:rsidRDefault="00190A58" w:rsidP="00190A58">
      <w:pPr>
        <w:pStyle w:val="B1"/>
        <w:rPr>
          <w:color w:val="0000FF"/>
        </w:rPr>
      </w:pPr>
      <w:r w:rsidRPr="00FA34DA">
        <w:rPr>
          <w:color w:val="0000FF"/>
        </w:rPr>
        <w:t>-</w:t>
      </w:r>
      <w:r w:rsidRPr="00FA34DA">
        <w:rPr>
          <w:color w:val="0000FF"/>
        </w:rPr>
        <w:tab/>
        <w:t>Three webinars have been scheduled to take place in the last quarter of 2021, each timed to be convenient for those in one of the three regions (Europe, Americas, Asia):</w:t>
      </w:r>
    </w:p>
    <w:p w14:paraId="65680EDB" w14:textId="4DD9A847" w:rsidR="00190A58" w:rsidRPr="00FA34DA" w:rsidRDefault="00190A58" w:rsidP="00190A58">
      <w:pPr>
        <w:pStyle w:val="B2"/>
        <w:rPr>
          <w:color w:val="0000FF"/>
        </w:rPr>
      </w:pPr>
      <w:r w:rsidRPr="00FA34DA">
        <w:rPr>
          <w:color w:val="0000FF"/>
        </w:rPr>
        <w:t>-</w:t>
      </w:r>
      <w:r w:rsidRPr="00FA34DA">
        <w:rPr>
          <w:color w:val="0000FF"/>
        </w:rPr>
        <w:tab/>
        <w:t>Tuesday, [03rd of Oct (TBC)]: 10:00-12:00 CEST / 01:00-03:00 PDT / 17:00-19:00 JST</w:t>
      </w:r>
    </w:p>
    <w:p w14:paraId="7511BF81" w14:textId="18A12418" w:rsidR="00190A58" w:rsidRPr="00FA34DA" w:rsidRDefault="00190A58" w:rsidP="00190A58">
      <w:pPr>
        <w:pStyle w:val="B2"/>
        <w:rPr>
          <w:color w:val="0000FF"/>
        </w:rPr>
      </w:pPr>
      <w:r w:rsidRPr="00FA34DA">
        <w:rPr>
          <w:color w:val="0000FF"/>
        </w:rPr>
        <w:t>-</w:t>
      </w:r>
      <w:r w:rsidRPr="00FA34DA">
        <w:rPr>
          <w:color w:val="0000FF"/>
        </w:rPr>
        <w:tab/>
        <w:t>Tuesday, [24th of Oct (TBC)]: 18:00-20:00 CEST / 09:00-11:00 PDT / 01:00-03:00 JST</w:t>
      </w:r>
    </w:p>
    <w:p w14:paraId="446783A6" w14:textId="081E9049" w:rsidR="00190A58" w:rsidRPr="00FA34DA" w:rsidRDefault="00190A58" w:rsidP="00190A58">
      <w:pPr>
        <w:pStyle w:val="B2"/>
        <w:rPr>
          <w:color w:val="0000FF"/>
        </w:rPr>
      </w:pPr>
      <w:r w:rsidRPr="00FA34DA">
        <w:rPr>
          <w:color w:val="0000FF"/>
        </w:rPr>
        <w:t>-</w:t>
      </w:r>
      <w:r w:rsidRPr="00FA34DA">
        <w:rPr>
          <w:color w:val="0000FF"/>
        </w:rPr>
        <w:tab/>
        <w:t>Tuesday, [28th of Nov (TBC)]: 08:00-10:00 CET / 23:00-01:00 PST / 16:00-18:00 JST</w:t>
      </w:r>
    </w:p>
    <w:p w14:paraId="42836132" w14:textId="54085DCB" w:rsidR="00190A58" w:rsidRDefault="00190A58" w:rsidP="00190A58">
      <w:pPr>
        <w:pStyle w:val="B1"/>
      </w:pPr>
      <w:r>
        <w:t>-</w:t>
      </w:r>
      <w:r>
        <w:tab/>
        <w:t>These webinars are open for participation by any delegate. For logistical reasons, we may have to limit the number of participants in any one webinar, and elected officials and candidates for election will take precedence.</w:t>
      </w:r>
    </w:p>
    <w:p w14:paraId="3E8CF1D3" w14:textId="707020DE" w:rsidR="00190A58" w:rsidRDefault="00190A58" w:rsidP="00190A58">
      <w:pPr>
        <w:pStyle w:val="B1"/>
      </w:pPr>
      <w:r>
        <w:t>-</w:t>
      </w:r>
      <w:r>
        <w:tab/>
        <w:t>Companies are reminded that all personnel they offer for the chair or vice-chair position of 3GPP committees must undergo formal training in anti-trust matters, and the letter of support for candidates for election must clearly state this. (Article 22.1 of the 3GPP working procedures)</w:t>
      </w:r>
    </w:p>
    <w:p w14:paraId="3136E5A0" w14:textId="7F74CA97" w:rsidR="00190A58" w:rsidRDefault="00190A58" w:rsidP="006A1729">
      <w:pPr>
        <w:pStyle w:val="FP"/>
        <w:keepNext/>
      </w:pPr>
    </w:p>
    <w:p w14:paraId="7909E21F" w14:textId="77777777" w:rsidR="007615D6" w:rsidRPr="005B25A1" w:rsidRDefault="007615D6" w:rsidP="007615D6">
      <w:pPr>
        <w:keepNext/>
        <w:keepLines/>
        <w:rPr>
          <w:b/>
          <w:bCs/>
        </w:rPr>
      </w:pPr>
      <w:r w:rsidRPr="005B25A1">
        <w:rPr>
          <w:b/>
          <w:bCs/>
        </w:rPr>
        <w:t>Plenary Discussion:</w:t>
      </w:r>
    </w:p>
    <w:p w14:paraId="41318596" w14:textId="294D14B7" w:rsidR="008618A8" w:rsidRDefault="008618A8" w:rsidP="008618A8">
      <w:pPr>
        <w:keepNext/>
        <w:keepLines/>
        <w:tabs>
          <w:tab w:val="clear" w:pos="567"/>
          <w:tab w:val="clear" w:pos="851"/>
          <w:tab w:val="clear" w:pos="1134"/>
          <w:tab w:val="clear" w:pos="1418"/>
          <w:tab w:val="clear" w:pos="1701"/>
        </w:tabs>
        <w:ind w:left="1134" w:hanging="1134"/>
      </w:pPr>
      <w:r>
        <w:t>Slide </w:t>
      </w:r>
      <w:r w:rsidR="00FA34DA">
        <w:t>2</w:t>
      </w:r>
      <w:r>
        <w:t>:</w:t>
      </w:r>
      <w:r>
        <w:tab/>
        <w:t xml:space="preserve">AT&amp;T </w:t>
      </w:r>
      <w:r w:rsidR="00FA34DA">
        <w:t>commented that the SA</w:t>
      </w:r>
      <w:r w:rsidR="00F2062C">
        <w:t> WG3</w:t>
      </w:r>
      <w:r w:rsidR="00FA34DA">
        <w:t xml:space="preserve"> and SA</w:t>
      </w:r>
      <w:r w:rsidR="00F2062C">
        <w:t> WG5</w:t>
      </w:r>
      <w:r w:rsidR="00FA34DA">
        <w:t xml:space="preserve"> support share the same support which restricts the co-locating of the</w:t>
      </w:r>
      <w:r w:rsidR="00F2062C">
        <w:t> WGs</w:t>
      </w:r>
      <w:r w:rsidR="00FA34DA">
        <w:t xml:space="preserve"> and asked whether this was by design or can be resolved in the future</w:t>
      </w:r>
      <w:r>
        <w:t>.</w:t>
      </w:r>
      <w:r w:rsidR="00FA34DA">
        <w:t xml:space="preserve"> The ETSI CTO replied that from 2024 </w:t>
      </w:r>
      <w:r w:rsidR="00F2062C">
        <w:t>separate Secretary support is</w:t>
      </w:r>
      <w:r w:rsidR="00FA34DA">
        <w:t xml:space="preserve"> planned </w:t>
      </w:r>
      <w:r w:rsidR="00F2062C">
        <w:t>for SA </w:t>
      </w:r>
      <w:r w:rsidR="00EA281A">
        <w:t xml:space="preserve">WG3 </w:t>
      </w:r>
      <w:r w:rsidR="00F2062C">
        <w:t>and SA WG5.</w:t>
      </w:r>
    </w:p>
    <w:p w14:paraId="0ECC4787" w14:textId="738CD0BC" w:rsidR="00F2062C" w:rsidRDefault="00F2062C" w:rsidP="008618A8">
      <w:pPr>
        <w:keepNext/>
        <w:keepLines/>
        <w:tabs>
          <w:tab w:val="clear" w:pos="567"/>
          <w:tab w:val="clear" w:pos="851"/>
          <w:tab w:val="clear" w:pos="1134"/>
          <w:tab w:val="clear" w:pos="1418"/>
          <w:tab w:val="clear" w:pos="1701"/>
        </w:tabs>
        <w:ind w:left="1134" w:hanging="1134"/>
      </w:pPr>
      <w:r>
        <w:t>Slide 26:</w:t>
      </w:r>
      <w:r>
        <w:tab/>
        <w:t>Samsung commented that attendance to the anti-trust seminars is important and asked that many opportunities for participation are provided. The ETSI CTO commented the more are planned as well as other seminars for drafting rules and working procedures training. The TSG SA Chair added that there should also be some Newcomers welcome sessions set up in the future and information on the seminars will be useful.</w:t>
      </w:r>
    </w:p>
    <w:p w14:paraId="740174BA" w14:textId="37500614" w:rsidR="00F2062C" w:rsidRDefault="00F2062C" w:rsidP="008618A8">
      <w:pPr>
        <w:keepNext/>
        <w:keepLines/>
        <w:tabs>
          <w:tab w:val="clear" w:pos="567"/>
          <w:tab w:val="clear" w:pos="851"/>
          <w:tab w:val="clear" w:pos="1134"/>
          <w:tab w:val="clear" w:pos="1418"/>
          <w:tab w:val="clear" w:pos="1701"/>
        </w:tabs>
        <w:ind w:left="1134" w:hanging="1134"/>
      </w:pPr>
      <w:r>
        <w:t>Slide 24:</w:t>
      </w:r>
      <w:r>
        <w:tab/>
        <w:t xml:space="preserve">The TSG SA Chair asked for some investigation on the stability and resources for the Voting tool to avoid the performance issues and failures that have been experienced so far. The ETSI CTO commented that the issue is known and under investigation and will be remedied as soon as possible. </w:t>
      </w:r>
    </w:p>
    <w:p w14:paraId="441801D4" w14:textId="7A5D3091" w:rsidR="00F2062C" w:rsidRDefault="00F2062C" w:rsidP="008618A8">
      <w:pPr>
        <w:keepNext/>
        <w:keepLines/>
        <w:tabs>
          <w:tab w:val="clear" w:pos="567"/>
          <w:tab w:val="clear" w:pos="851"/>
          <w:tab w:val="clear" w:pos="1134"/>
          <w:tab w:val="clear" w:pos="1418"/>
          <w:tab w:val="clear" w:pos="1701"/>
        </w:tabs>
        <w:ind w:left="1134" w:hanging="1134"/>
      </w:pPr>
      <w:r>
        <w:t>Slide 22:</w:t>
      </w:r>
      <w:r>
        <w:tab/>
        <w:t>Changes to the Working procedures for Corporate Groups of companies: The ETSI CTO replied that this is targeted for early 2024, but testing of the tool will be needed for this important function.</w:t>
      </w:r>
    </w:p>
    <w:p w14:paraId="0B34BF3E" w14:textId="244814F9" w:rsidR="007615D6" w:rsidRPr="008618A8" w:rsidRDefault="00FA34DA" w:rsidP="007615D6">
      <w:pPr>
        <w:keepNext/>
        <w:keepLines/>
      </w:pPr>
      <w:r>
        <w:t xml:space="preserve">Mr. Issam Toufic was thanked for this report, which was </w:t>
      </w:r>
      <w:r w:rsidRPr="00C3284B">
        <w:rPr>
          <w:color w:val="0000FF"/>
        </w:rPr>
        <w:t>noted</w:t>
      </w:r>
      <w:r>
        <w:t>.</w:t>
      </w:r>
    </w:p>
    <w:p w14:paraId="01996A4B" w14:textId="129873BD" w:rsidR="007615D6" w:rsidRDefault="007615D6" w:rsidP="007615D6">
      <w:r w:rsidRPr="005B25A1">
        <w:rPr>
          <w:b/>
          <w:bCs/>
        </w:rPr>
        <w:t>Status:</w:t>
      </w:r>
      <w:r>
        <w:t xml:space="preserve"> </w:t>
      </w:r>
      <w:r w:rsidR="00FA34DA" w:rsidRPr="00C3284B">
        <w:rPr>
          <w:color w:val="0000FF"/>
        </w:rPr>
        <w:t>Noted</w:t>
      </w:r>
      <w:r w:rsidR="00FA34DA">
        <w:t>.</w:t>
      </w:r>
    </w:p>
    <w:p w14:paraId="051FF640" w14:textId="77777777" w:rsidR="00FA34DA" w:rsidRPr="00EB0339" w:rsidRDefault="00FA34DA" w:rsidP="007615D6"/>
    <w:p w14:paraId="3DEB055C" w14:textId="77777777" w:rsidR="007615D6" w:rsidRDefault="007615D6" w:rsidP="0010433C">
      <w:pPr>
        <w:pStyle w:val="Heading2"/>
      </w:pPr>
      <w:bookmarkStart w:id="134" w:name="_MON_1684549432"/>
      <w:bookmarkStart w:id="135" w:name="_Toc145733864"/>
      <w:bookmarkEnd w:id="134"/>
      <w:r>
        <w:t>21.8</w:t>
      </w:r>
      <w:r>
        <w:tab/>
        <w:t>Future Meeting schedule</w:t>
      </w:r>
      <w:bookmarkEnd w:id="135"/>
    </w:p>
    <w:p w14:paraId="7C395D68" w14:textId="45BC3732" w:rsidR="00E604CC" w:rsidRPr="00536398" w:rsidRDefault="00536398" w:rsidP="00BB3F37">
      <w:r>
        <w:t xml:space="preserve">See </w:t>
      </w:r>
      <w:hyperlink r:id="rId14" w:anchor="/" w:history="1">
        <w:r w:rsidRPr="00553188">
          <w:rPr>
            <w:rStyle w:val="Hyperlink"/>
          </w:rPr>
          <w:t>https://portal.3gpp.org/?tbid=375&amp;SubTB=375#/</w:t>
        </w:r>
      </w:hyperlink>
      <w:r>
        <w:t>.</w:t>
      </w:r>
    </w:p>
    <w:p w14:paraId="3FC14775" w14:textId="77777777" w:rsidR="00E604CC" w:rsidRDefault="00E604CC" w:rsidP="00BB3F37"/>
    <w:p w14:paraId="74DF23E6" w14:textId="77777777" w:rsidR="007615D6" w:rsidRDefault="007615D6" w:rsidP="007615D6">
      <w:pPr>
        <w:pStyle w:val="Heading1"/>
      </w:pPr>
      <w:bookmarkStart w:id="136" w:name="_Toc145733865"/>
      <w:r>
        <w:t>22</w:t>
      </w:r>
      <w:r>
        <w:tab/>
        <w:t>Any Other Business</w:t>
      </w:r>
      <w:bookmarkEnd w:id="136"/>
    </w:p>
    <w:p w14:paraId="238900BF" w14:textId="4F123516" w:rsidR="00E604CC" w:rsidRDefault="001475CB" w:rsidP="00BB3F37">
      <w:r>
        <w:t>TSDSI announced that as a souvenir of this meeting, a memento will be presented to each delegate on presentation of their attendees badges to the meeting registration desk.</w:t>
      </w:r>
    </w:p>
    <w:p w14:paraId="75E8D569" w14:textId="23ECDB53" w:rsidR="004E686A" w:rsidRDefault="004E686A" w:rsidP="00BB3F37">
      <w:r>
        <w:lastRenderedPageBreak/>
        <w:t>OPPO commented that 15 September is Jewish New Year. Best wishes were extended to Jewish delegates.</w:t>
      </w:r>
    </w:p>
    <w:p w14:paraId="1A784381" w14:textId="005014F6" w:rsidR="00FA34DA" w:rsidRDefault="00FA34DA" w:rsidP="00BB3F37">
      <w:r>
        <w:t>Delegates were invited to the TSDSI Outreach Workshop - After the TSG SA meeting on Friday 15 September 2023 (open to all):</w:t>
      </w:r>
    </w:p>
    <w:p w14:paraId="468B35DF" w14:textId="4F8D93EB" w:rsidR="00FA34DA" w:rsidRDefault="00FA34DA" w:rsidP="00FA34DA">
      <w:pPr>
        <w:pStyle w:val="B1"/>
      </w:pPr>
      <w:r>
        <w:t>-</w:t>
      </w:r>
      <w:r>
        <w:tab/>
        <w:t>Friday (at Sheraton) from 4:30 to 6:00pm</w:t>
      </w:r>
    </w:p>
    <w:p w14:paraId="0D8A6D7C" w14:textId="48C02A45" w:rsidR="00FA34DA" w:rsidRDefault="00FA34DA" w:rsidP="00FA34DA">
      <w:pPr>
        <w:pStyle w:val="B1"/>
      </w:pPr>
      <w:r>
        <w:t>-</w:t>
      </w:r>
      <w:r>
        <w:tab/>
        <w:t>Networking Reception from 6:00pm onwards</w:t>
      </w:r>
    </w:p>
    <w:p w14:paraId="36DB88C0" w14:textId="77777777" w:rsidR="00FA34DA" w:rsidRDefault="00FA34DA" w:rsidP="00FA34DA">
      <w:pPr>
        <w:pStyle w:val="B1"/>
      </w:pPr>
    </w:p>
    <w:p w14:paraId="54CFED2B" w14:textId="77777777" w:rsidR="00FA34DA" w:rsidRPr="00FA34DA" w:rsidRDefault="00FA34DA" w:rsidP="00BB3F37">
      <w:pPr>
        <w:rPr>
          <w:color w:val="0000FF"/>
        </w:rPr>
      </w:pPr>
      <w:r w:rsidRPr="00FA34DA">
        <w:rPr>
          <w:color w:val="0000FF"/>
        </w:rPr>
        <w:t>PLEASE RETURN YOUR LANYARDS AT THE REGISTRATION DESK AT THE END OF THE MEETING</w:t>
      </w:r>
    </w:p>
    <w:p w14:paraId="7C6AC40D" w14:textId="77777777" w:rsidR="001475CB" w:rsidRDefault="001475CB" w:rsidP="00BB3F37"/>
    <w:p w14:paraId="59EE64C5" w14:textId="77777777" w:rsidR="007615D6" w:rsidRDefault="007615D6" w:rsidP="007615D6">
      <w:pPr>
        <w:pStyle w:val="Heading1"/>
      </w:pPr>
      <w:bookmarkStart w:id="137" w:name="_Toc145733866"/>
      <w:r>
        <w:t>23</w:t>
      </w:r>
      <w:r>
        <w:tab/>
        <w:t>Close of Meeting</w:t>
      </w:r>
      <w:bookmarkEnd w:id="137"/>
    </w:p>
    <w:p w14:paraId="299CBB0D" w14:textId="77777777" w:rsidR="007615D6" w:rsidRDefault="007615D6" w:rsidP="007615D6">
      <w:pPr>
        <w:keepNext/>
        <w:pBdr>
          <w:top w:val="single" w:sz="4" w:space="1" w:color="auto"/>
          <w:left w:val="single" w:sz="4" w:space="4" w:color="auto"/>
          <w:bottom w:val="single" w:sz="4" w:space="1" w:color="auto"/>
          <w:right w:val="single" w:sz="4" w:space="4" w:color="auto"/>
        </w:pBdr>
      </w:pPr>
      <w:r>
        <w:t>Friday, 15 September 2023, 1600 local time (or earlier).</w:t>
      </w:r>
    </w:p>
    <w:p w14:paraId="7CC0A142" w14:textId="632AFA57" w:rsidR="00E00DA6" w:rsidRDefault="00536398" w:rsidP="007615D6">
      <w:r w:rsidRPr="004E686A">
        <w:t>The</w:t>
      </w:r>
      <w:r w:rsidR="004E686A">
        <w:t xml:space="preserve"> TSG </w:t>
      </w:r>
      <w:r w:rsidR="004E686A" w:rsidRPr="004E686A">
        <w:t>S</w:t>
      </w:r>
      <w:r w:rsidRPr="004E686A">
        <w:t>A Chair thanked the delegates for their good work and cooperation during this meeting. He thanked the Vice Chairs and MCC Secretary for their support. He thanked the Hosts for inviting the TSGs to Bangalore and for holding an excellent social event.</w:t>
      </w:r>
      <w:r w:rsidR="004E686A" w:rsidRPr="004E686A">
        <w:t xml:space="preserve"> The</w:t>
      </w:r>
      <w:r w:rsidR="004E686A">
        <w:t xml:space="preserve"> TSG </w:t>
      </w:r>
      <w:r w:rsidR="004E686A" w:rsidRPr="004E686A">
        <w:t>RAN Chair,</w:t>
      </w:r>
      <w:r w:rsidR="004E686A">
        <w:t xml:space="preserve"> TSG </w:t>
      </w:r>
      <w:r w:rsidR="004E686A" w:rsidRPr="004E686A">
        <w:t xml:space="preserve">CT Chair and the WG Chairs were thanked for their work. </w:t>
      </w:r>
      <w:r w:rsidR="004E686A">
        <w:t>The delegates thanked the TSG SA Chair for his leadership at this meeting.</w:t>
      </w:r>
      <w:r w:rsidRPr="004E686A">
        <w:t xml:space="preserve"> </w:t>
      </w:r>
      <w:r w:rsidR="004E686A">
        <w:t>The TSG Chair</w:t>
      </w:r>
      <w:r w:rsidRPr="004E686A">
        <w:t xml:space="preserve"> then closed the meeting at 1</w:t>
      </w:r>
      <w:r w:rsidR="004E686A">
        <w:t>2</w:t>
      </w:r>
      <w:r w:rsidRPr="004E686A">
        <w:t>.</w:t>
      </w:r>
      <w:r w:rsidR="004E686A">
        <w:t>3</w:t>
      </w:r>
      <w:r w:rsidRPr="004E686A">
        <w:t>0 local time.</w:t>
      </w:r>
    </w:p>
    <w:p w14:paraId="3D999D8D" w14:textId="77777777" w:rsidR="00A66FE4" w:rsidRDefault="00A66FE4" w:rsidP="007615D6">
      <w:pPr>
        <w:sectPr w:rsidR="00A66FE4" w:rsidSect="00167692">
          <w:headerReference w:type="default" r:id="rId15"/>
          <w:footerReference w:type="even" r:id="rId16"/>
          <w:footerReference w:type="default" r:id="rId17"/>
          <w:footerReference w:type="first" r:id="rId18"/>
          <w:pgSz w:w="11906" w:h="16838"/>
          <w:pgMar w:top="1134" w:right="1134" w:bottom="1134" w:left="1134" w:header="709" w:footer="709" w:gutter="0"/>
          <w:cols w:space="708"/>
          <w:docGrid w:linePitch="360"/>
        </w:sectPr>
      </w:pPr>
    </w:p>
    <w:p w14:paraId="63C295C3" w14:textId="77777777" w:rsidR="00A66FE4" w:rsidRDefault="00A66FE4" w:rsidP="00A66FE4">
      <w:pPr>
        <w:pStyle w:val="Heading9"/>
      </w:pPr>
      <w:bookmarkStart w:id="138" w:name="_Toc145733867"/>
      <w:r>
        <w:lastRenderedPageBreak/>
        <w:t>ANNEX B</w:t>
      </w:r>
      <w:r>
        <w:tab/>
        <w:t>Lists of documents</w:t>
      </w:r>
      <w:bookmarkEnd w:id="138"/>
    </w:p>
    <w:p w14:paraId="3AF8430A" w14:textId="77777777" w:rsidR="00A66FE4" w:rsidRDefault="00A66FE4" w:rsidP="00A66FE4">
      <w:pPr>
        <w:pStyle w:val="Heading1"/>
      </w:pPr>
      <w:bookmarkStart w:id="139" w:name="_Toc145733868"/>
      <w:r>
        <w:t>B.1</w:t>
      </w:r>
      <w:r>
        <w:tab/>
        <w:t>List of documents by TD number</w:t>
      </w:r>
      <w:bookmarkEnd w:id="139"/>
    </w:p>
    <w:p w14:paraId="6130B15F" w14:textId="77777777" w:rsidR="00A66FE4" w:rsidRDefault="00A66FE4" w:rsidP="00A66FE4">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A66FE4" w14:paraId="3189A9B6" w14:textId="77777777" w:rsidTr="0021626D">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116214" w14:textId="77777777" w:rsidR="00A66FE4" w:rsidRDefault="00A66FE4" w:rsidP="0021626D">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EC6791" w14:textId="77777777" w:rsidR="00A66FE4" w:rsidRDefault="00A66FE4" w:rsidP="0021626D">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4DF866"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3F28EA"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1153E7" w14:textId="77777777" w:rsidR="00A66FE4" w:rsidRDefault="00A66FE4" w:rsidP="0021626D">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CC95EC" w14:textId="77777777" w:rsidR="00A66FE4" w:rsidRDefault="00A66FE4" w:rsidP="0021626D">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03069"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6E1664"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5DEA0C" w14:textId="77777777" w:rsidR="00A66FE4" w:rsidRDefault="00A66FE4" w:rsidP="0021626D">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E8A189" w14:textId="77777777" w:rsidR="00A66FE4" w:rsidRDefault="00A66FE4" w:rsidP="0021626D">
            <w:pPr>
              <w:pStyle w:val="TAH"/>
            </w:pPr>
            <w:r w:rsidRPr="00BB3F37">
              <w:t>Revised to</w:t>
            </w:r>
          </w:p>
        </w:tc>
      </w:tr>
      <w:tr w:rsidR="00A66FE4" w14:paraId="5A78444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073A7"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1918F" w14:textId="326D543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9BDCB"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2D9FB"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145BB"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CDEB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8ECC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016B1" w14:textId="77777777" w:rsidR="00A66FE4" w:rsidRPr="001B1679" w:rsidRDefault="00A66FE4" w:rsidP="0021626D">
            <w:pPr>
              <w:pStyle w:val="TAL"/>
              <w:rPr>
                <w:sz w:val="16"/>
                <w:szCs w:val="16"/>
              </w:rPr>
            </w:pPr>
            <w:r w:rsidRPr="001B1679">
              <w:rPr>
                <w:sz w:val="16"/>
                <w:szCs w:val="16"/>
              </w:rPr>
              <w:t>Revised to SP-231129.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3359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C42B7" w14:textId="2744E48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231129</w:t>
            </w:r>
          </w:p>
        </w:tc>
      </w:tr>
      <w:tr w:rsidR="00A66FE4" w14:paraId="2B0E29F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0B49B"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8377" w14:textId="18FEDB8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927F3"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E6634" w14:textId="77777777" w:rsidR="00A66FE4" w:rsidRPr="001B1679" w:rsidRDefault="00A66FE4" w:rsidP="0021626D">
            <w:pPr>
              <w:pStyle w:val="TAL"/>
              <w:rPr>
                <w:sz w:val="16"/>
                <w:szCs w:val="16"/>
              </w:rPr>
            </w:pPr>
            <w:r w:rsidRPr="001B1679">
              <w:rPr>
                <w:sz w:val="16"/>
                <w:szCs w:val="16"/>
              </w:rPr>
              <w:t>Draft report of TSG SA meeting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392F5" w14:textId="77777777" w:rsidR="00A66FE4" w:rsidRPr="001B1679" w:rsidRDefault="00A66FE4" w:rsidP="0021626D">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9B87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58F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3BB19"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D759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3FA16" w14:textId="77777777" w:rsidR="00A66FE4" w:rsidRPr="001B1679" w:rsidRDefault="00A66FE4" w:rsidP="0021626D">
            <w:pPr>
              <w:pStyle w:val="TAL"/>
              <w:rPr>
                <w:sz w:val="16"/>
                <w:szCs w:val="16"/>
              </w:rPr>
            </w:pPr>
          </w:p>
        </w:tc>
      </w:tr>
      <w:tr w:rsidR="00A66FE4" w14:paraId="4185E5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C8188"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21CF8" w14:textId="043828B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E1268"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52874" w14:textId="77777777" w:rsidR="00A66FE4" w:rsidRPr="001B1679" w:rsidRDefault="00A66FE4" w:rsidP="0021626D">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DA99B"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0736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7226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0E020" w14:textId="77777777" w:rsidR="00A66FE4" w:rsidRPr="001B1679" w:rsidRDefault="00A66FE4" w:rsidP="0021626D">
            <w:pPr>
              <w:pStyle w:val="TAL"/>
              <w:rPr>
                <w:sz w:val="16"/>
                <w:szCs w:val="16"/>
              </w:rPr>
            </w:pPr>
            <w:r w:rsidRPr="001B1679">
              <w:rPr>
                <w:sz w:val="16"/>
                <w:szCs w:val="16"/>
              </w:rPr>
              <w:t>Revision of postponed SP-230427 from TSG SA#100. Postponed. TSG SA Chair asked for input papers to be provided to the next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329BB"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4B950" w14:textId="77777777" w:rsidR="00A66FE4" w:rsidRPr="001B1679" w:rsidRDefault="00A66FE4" w:rsidP="0021626D">
            <w:pPr>
              <w:pStyle w:val="TAL"/>
              <w:rPr>
                <w:sz w:val="16"/>
                <w:szCs w:val="16"/>
              </w:rPr>
            </w:pPr>
          </w:p>
        </w:tc>
      </w:tr>
      <w:tr w:rsidR="00A66FE4" w14:paraId="65BE7B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DF110"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5D472" w14:textId="797E3B6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3E6E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D8B9F" w14:textId="77777777" w:rsidR="00A66FE4" w:rsidRPr="001B1679" w:rsidRDefault="00A66FE4" w:rsidP="0021626D">
            <w:pPr>
              <w:pStyle w:val="TAL"/>
              <w:rPr>
                <w:sz w:val="16"/>
                <w:szCs w:val="16"/>
              </w:rPr>
            </w:pPr>
            <w:r w:rsidRPr="001B1679">
              <w:rPr>
                <w:sz w:val="16"/>
                <w:szCs w:val="16"/>
              </w:rPr>
              <w:t>LS from Advanced Television Systems Committee, Inc. (ATSC): RE: Liaison about ATSC 3.0 and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247F3" w14:textId="77777777" w:rsidR="00A66FE4" w:rsidRPr="001B1679" w:rsidRDefault="00A66FE4" w:rsidP="0021626D">
            <w:pPr>
              <w:pStyle w:val="TAL"/>
              <w:rPr>
                <w:sz w:val="16"/>
                <w:szCs w:val="16"/>
              </w:rPr>
            </w:pPr>
            <w:r w:rsidRPr="001B1679">
              <w:rPr>
                <w:sz w:val="16"/>
                <w:szCs w:val="16"/>
              </w:rPr>
              <w:t>Advanced Television Systems Committee, Inc. (ATSC)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F126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23DE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CC49D" w14:textId="77777777" w:rsidR="00A66FE4" w:rsidRPr="001B1679" w:rsidRDefault="00A66FE4" w:rsidP="0021626D">
            <w:pPr>
              <w:pStyle w:val="TAL"/>
              <w:rPr>
                <w:sz w:val="16"/>
                <w:szCs w:val="16"/>
              </w:rPr>
            </w:pPr>
            <w:r w:rsidRPr="001B1679">
              <w:rPr>
                <w:sz w:val="16"/>
                <w:szCs w:val="16"/>
              </w:rPr>
              <w:t>Refers to June 2023 Workshops.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FC01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9BC6C" w14:textId="77777777" w:rsidR="00A66FE4" w:rsidRPr="001B1679" w:rsidRDefault="00A66FE4" w:rsidP="0021626D">
            <w:pPr>
              <w:pStyle w:val="TAL"/>
              <w:rPr>
                <w:sz w:val="16"/>
                <w:szCs w:val="16"/>
              </w:rPr>
            </w:pPr>
          </w:p>
        </w:tc>
      </w:tr>
      <w:tr w:rsidR="00A66FE4" w14:paraId="01AA8E5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AE91F"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E2539" w14:textId="7AB90F1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6E92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C4BBA" w14:textId="77777777" w:rsidR="00A66FE4" w:rsidRPr="001B1679" w:rsidRDefault="00A66FE4" w:rsidP="0021626D">
            <w:pPr>
              <w:pStyle w:val="TAL"/>
              <w:rPr>
                <w:sz w:val="16"/>
                <w:szCs w:val="16"/>
              </w:rPr>
            </w:pPr>
            <w:r w:rsidRPr="001B1679">
              <w:rPr>
                <w:sz w:val="16"/>
                <w:szCs w:val="16"/>
              </w:rPr>
              <w:t>LS from ITU-R WP4B: REPLY LIAISON STATEMENT TO THE ALLIANCE FOR TELECOMMUNICATIONS INDUSTRY SOLUTIONS (ATIS) AND EUROPEAN TELECOMMUNICATIONS STANDARDS INSTITUTE (ETSI)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1D306" w14:textId="77777777" w:rsidR="00A66FE4" w:rsidRPr="001B1679" w:rsidRDefault="00A66FE4" w:rsidP="0021626D">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9465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CB4D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3C87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E8E5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87FC4" w14:textId="77777777" w:rsidR="00A66FE4" w:rsidRPr="001B1679" w:rsidRDefault="00A66FE4" w:rsidP="0021626D">
            <w:pPr>
              <w:pStyle w:val="TAL"/>
              <w:rPr>
                <w:sz w:val="16"/>
                <w:szCs w:val="16"/>
              </w:rPr>
            </w:pPr>
          </w:p>
        </w:tc>
      </w:tr>
      <w:tr w:rsidR="00A66FE4" w14:paraId="149614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2AD0B"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53CE3" w14:textId="2883F1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DC2A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11DF6" w14:textId="77777777" w:rsidR="00A66FE4" w:rsidRPr="001B1679" w:rsidRDefault="00A66FE4" w:rsidP="0021626D">
            <w:pPr>
              <w:pStyle w:val="TAL"/>
              <w:rPr>
                <w:sz w:val="16"/>
                <w:szCs w:val="16"/>
              </w:rPr>
            </w:pPr>
            <w:r w:rsidRPr="001B1679">
              <w:rPr>
                <w:sz w:val="16"/>
                <w:szCs w:val="16"/>
              </w:rPr>
              <w:t>LS from ITU-R WP5D: LIAISON STATEMENT TO EXTERNAL ORGANIZATIONS ENGAGED IN RECOMMENDATION ITU-R M.2012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76764"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65F6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E82C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E929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B6B1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884A8" w14:textId="77777777" w:rsidR="00A66FE4" w:rsidRPr="001B1679" w:rsidRDefault="00A66FE4" w:rsidP="0021626D">
            <w:pPr>
              <w:pStyle w:val="TAL"/>
              <w:rPr>
                <w:sz w:val="16"/>
                <w:szCs w:val="16"/>
              </w:rPr>
            </w:pPr>
          </w:p>
        </w:tc>
      </w:tr>
      <w:tr w:rsidR="00A66FE4" w14:paraId="374943C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A4295"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935AF" w14:textId="68DDD58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D2F1A"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4B895" w14:textId="77777777" w:rsidR="00A66FE4" w:rsidRPr="001B1679" w:rsidRDefault="00A66FE4" w:rsidP="0021626D">
            <w:pPr>
              <w:pStyle w:val="TAL"/>
              <w:rPr>
                <w:sz w:val="16"/>
                <w:szCs w:val="16"/>
              </w:rPr>
            </w:pPr>
            <w:r w:rsidRPr="001B1679">
              <w:rPr>
                <w:sz w:val="16"/>
                <w:szCs w:val="16"/>
              </w:rPr>
              <w:t>LS from ITU-R WP5D: COMPLETION OF DRAFT NEW RECOMMENDATION ITU-R M.[IMT.FRAMEWORK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A188D"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CACB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09E9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ECBB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A99A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66C65" w14:textId="77777777" w:rsidR="00A66FE4" w:rsidRPr="001B1679" w:rsidRDefault="00A66FE4" w:rsidP="0021626D">
            <w:pPr>
              <w:pStyle w:val="TAL"/>
              <w:rPr>
                <w:sz w:val="16"/>
                <w:szCs w:val="16"/>
              </w:rPr>
            </w:pPr>
          </w:p>
        </w:tc>
      </w:tr>
      <w:tr w:rsidR="00A66FE4" w14:paraId="4B27D54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9B7AF"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86341" w14:textId="215544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494A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85F14" w14:textId="77777777" w:rsidR="00A66FE4" w:rsidRPr="001B1679" w:rsidRDefault="00A66FE4" w:rsidP="0021626D">
            <w:pPr>
              <w:pStyle w:val="TAL"/>
              <w:rPr>
                <w:sz w:val="16"/>
                <w:szCs w:val="16"/>
              </w:rPr>
            </w:pPr>
            <w:r w:rsidRPr="001B1679">
              <w:rPr>
                <w:sz w:val="16"/>
                <w:szCs w:val="16"/>
              </w:rPr>
              <w:t>LS from ITU-R WP5D: LIAISON STATEMENT TO EXTERNAL ORGANIZATIONS: DRAFT NEW REPORT ITU-R M.[IMT.MULTIMEDIA]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045EE1"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8A4B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31B0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0B7C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73E2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7A453" w14:textId="77777777" w:rsidR="00A66FE4" w:rsidRPr="001B1679" w:rsidRDefault="00A66FE4" w:rsidP="0021626D">
            <w:pPr>
              <w:pStyle w:val="TAL"/>
              <w:rPr>
                <w:sz w:val="16"/>
                <w:szCs w:val="16"/>
              </w:rPr>
            </w:pPr>
          </w:p>
        </w:tc>
      </w:tr>
      <w:tr w:rsidR="00A66FE4" w14:paraId="3C5474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EB9F2"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063FC" w14:textId="5F3D657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8AA0A"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02644" w14:textId="77777777" w:rsidR="00A66FE4" w:rsidRPr="001B1679" w:rsidRDefault="00A66FE4" w:rsidP="0021626D">
            <w:pPr>
              <w:pStyle w:val="TAL"/>
              <w:rPr>
                <w:sz w:val="16"/>
                <w:szCs w:val="16"/>
              </w:rPr>
            </w:pPr>
            <w:r w:rsidRPr="001B1679">
              <w:rPr>
                <w:sz w:val="16"/>
                <w:szCs w:val="16"/>
              </w:rPr>
              <w:t>LS from GSMA OPG: LS on GSMA OPG PRDs publication and document name 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98B001" w14:textId="77777777" w:rsidR="00A66FE4" w:rsidRPr="001B1679" w:rsidRDefault="00A66FE4" w:rsidP="0021626D">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5042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C6A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1909E"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5E2A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3FD2D" w14:textId="77777777" w:rsidR="00A66FE4" w:rsidRPr="001B1679" w:rsidRDefault="00A66FE4" w:rsidP="0021626D">
            <w:pPr>
              <w:pStyle w:val="TAL"/>
              <w:rPr>
                <w:sz w:val="16"/>
                <w:szCs w:val="16"/>
              </w:rPr>
            </w:pPr>
          </w:p>
        </w:tc>
      </w:tr>
      <w:tr w:rsidR="00A66FE4" w14:paraId="201BA3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8B69E"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27295" w14:textId="516B06E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2BE4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9B4D5" w14:textId="77777777" w:rsidR="00A66FE4" w:rsidRPr="001B1679" w:rsidRDefault="00A66FE4" w:rsidP="0021626D">
            <w:pPr>
              <w:pStyle w:val="TAL"/>
              <w:rPr>
                <w:sz w:val="16"/>
                <w:szCs w:val="16"/>
              </w:rPr>
            </w:pPr>
            <w:r w:rsidRPr="001B1679">
              <w:rPr>
                <w:sz w:val="16"/>
                <w:szCs w:val="16"/>
              </w:rPr>
              <w:t>LS from IEEE 802.1: Liaison response to work items related to deterministic networking in ITU-T SG13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B1477" w14:textId="77777777" w:rsidR="00A66FE4" w:rsidRPr="001B1679" w:rsidRDefault="00A66FE4" w:rsidP="0021626D">
            <w:pPr>
              <w:pStyle w:val="TAL"/>
              <w:rPr>
                <w:sz w:val="16"/>
                <w:szCs w:val="16"/>
              </w:rPr>
            </w:pPr>
            <w:r w:rsidRPr="001B1679">
              <w:rPr>
                <w:sz w:val="16"/>
                <w:szCs w:val="16"/>
              </w:rPr>
              <w:t>IEEE 802.1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CDE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DAE2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E018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D743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FD8C4" w14:textId="77777777" w:rsidR="00A66FE4" w:rsidRPr="001B1679" w:rsidRDefault="00A66FE4" w:rsidP="0021626D">
            <w:pPr>
              <w:pStyle w:val="TAL"/>
              <w:rPr>
                <w:sz w:val="16"/>
                <w:szCs w:val="16"/>
              </w:rPr>
            </w:pPr>
          </w:p>
        </w:tc>
      </w:tr>
      <w:tr w:rsidR="00A66FE4" w14:paraId="787600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CBB4C"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A4AA4" w14:textId="11F5E43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E755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80C1B" w14:textId="77777777" w:rsidR="00A66FE4" w:rsidRPr="001B1679" w:rsidRDefault="00A66FE4" w:rsidP="0021626D">
            <w:pPr>
              <w:pStyle w:val="TAL"/>
              <w:rPr>
                <w:sz w:val="16"/>
                <w:szCs w:val="16"/>
              </w:rPr>
            </w:pPr>
            <w:r w:rsidRPr="001B1679">
              <w:rPr>
                <w:sz w:val="16"/>
                <w:szCs w:val="16"/>
              </w:rPr>
              <w:t>LS from ITU-R WP5D: DRAFT NEW REPORT ITU-R M.[IMT.APPLICATIONS]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53390"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7E74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0E2C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84DB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A87D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A8CBE" w14:textId="77777777" w:rsidR="00A66FE4" w:rsidRPr="001B1679" w:rsidRDefault="00A66FE4" w:rsidP="0021626D">
            <w:pPr>
              <w:pStyle w:val="TAL"/>
              <w:rPr>
                <w:sz w:val="16"/>
                <w:szCs w:val="16"/>
              </w:rPr>
            </w:pPr>
          </w:p>
        </w:tc>
      </w:tr>
      <w:tr w:rsidR="00A66FE4" w14:paraId="411E2B1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315C0"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65678" w14:textId="21406F8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00CC4"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8681" w14:textId="77777777" w:rsidR="00A66FE4" w:rsidRPr="001B1679" w:rsidRDefault="00A66FE4" w:rsidP="0021626D">
            <w:pPr>
              <w:pStyle w:val="TAL"/>
              <w:rPr>
                <w:sz w:val="16"/>
                <w:szCs w:val="16"/>
              </w:rPr>
            </w:pPr>
            <w:r w:rsidRPr="001B1679">
              <w:rPr>
                <w:sz w:val="16"/>
                <w:szCs w:val="16"/>
              </w:rPr>
              <w:t>LS from ITU-R WP5D: LIAISON STATEMENT TO EXTERNAL ORGANIZATIONS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22F1C2"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172B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AF57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8341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3506B"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0C83B" w14:textId="77777777" w:rsidR="00A66FE4" w:rsidRPr="001B1679" w:rsidRDefault="00A66FE4" w:rsidP="0021626D">
            <w:pPr>
              <w:pStyle w:val="TAL"/>
              <w:rPr>
                <w:sz w:val="16"/>
                <w:szCs w:val="16"/>
              </w:rPr>
            </w:pPr>
          </w:p>
        </w:tc>
      </w:tr>
      <w:tr w:rsidR="00A66FE4" w14:paraId="456FE10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8F3C4"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C862F" w14:textId="4002DF8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4AD1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01F8B" w14:textId="77777777" w:rsidR="00A66FE4" w:rsidRPr="001B1679" w:rsidRDefault="00A66FE4" w:rsidP="0021626D">
            <w:pPr>
              <w:pStyle w:val="TAL"/>
              <w:rPr>
                <w:sz w:val="16"/>
                <w:szCs w:val="16"/>
              </w:rPr>
            </w:pPr>
            <w:r w:rsidRPr="001B1679">
              <w:rPr>
                <w:sz w:val="16"/>
                <w:szCs w:val="16"/>
              </w:rPr>
              <w:t>LS from CT WG4: IETF HTTP RFCs obsoleted by RFCs 9110, 9111 and 9113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70471" w14:textId="77777777" w:rsidR="00A66FE4" w:rsidRPr="001B1679" w:rsidRDefault="00A66FE4" w:rsidP="0021626D">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240F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20184" w14:textId="77777777" w:rsidR="00A66FE4" w:rsidRPr="001B1679" w:rsidRDefault="00A66FE4" w:rsidP="0021626D">
            <w:pPr>
              <w:pStyle w:val="TAL"/>
              <w:rPr>
                <w:sz w:val="16"/>
                <w:szCs w:val="16"/>
              </w:rPr>
            </w:pPr>
            <w:r w:rsidRPr="001B1679">
              <w:rPr>
                <w:sz w:val="16"/>
                <w:szCs w:val="16"/>
              </w:rPr>
              <w:t>SBIProtoc18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105F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F770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52EC4" w14:textId="77777777" w:rsidR="00A66FE4" w:rsidRPr="001B1679" w:rsidRDefault="00A66FE4" w:rsidP="0021626D">
            <w:pPr>
              <w:pStyle w:val="TAL"/>
              <w:rPr>
                <w:sz w:val="16"/>
                <w:szCs w:val="16"/>
              </w:rPr>
            </w:pPr>
          </w:p>
        </w:tc>
      </w:tr>
      <w:tr w:rsidR="00A66FE4" w14:paraId="73EF534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8C2D9"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801F6" w14:textId="4945862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FE90C"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C516A" w14:textId="77777777" w:rsidR="00A66FE4" w:rsidRPr="001B1679" w:rsidRDefault="00A66FE4" w:rsidP="0021626D">
            <w:pPr>
              <w:pStyle w:val="TAL"/>
              <w:rPr>
                <w:sz w:val="16"/>
                <w:szCs w:val="16"/>
              </w:rPr>
            </w:pPr>
            <w:r w:rsidRPr="001B1679">
              <w:rPr>
                <w:sz w:val="16"/>
                <w:szCs w:val="16"/>
              </w:rPr>
              <w:t>LS from SA WG2: Reply LS on support of no-transmit zones for UAVs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C55E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9603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4C9571"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DCEEB"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C7D00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5AA9F" w14:textId="77777777" w:rsidR="00A66FE4" w:rsidRPr="001B1679" w:rsidRDefault="00A66FE4" w:rsidP="0021626D">
            <w:pPr>
              <w:pStyle w:val="TAL"/>
              <w:rPr>
                <w:sz w:val="16"/>
                <w:szCs w:val="16"/>
              </w:rPr>
            </w:pPr>
          </w:p>
        </w:tc>
      </w:tr>
      <w:tr w:rsidR="00A66FE4" w14:paraId="63B141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AA981"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5841F" w14:textId="0B38265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A4CF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75FF3" w14:textId="77777777" w:rsidR="00A66FE4" w:rsidRPr="001B1679" w:rsidRDefault="00A66FE4" w:rsidP="0021626D">
            <w:pPr>
              <w:pStyle w:val="TAL"/>
              <w:rPr>
                <w:sz w:val="16"/>
                <w:szCs w:val="16"/>
              </w:rPr>
            </w:pPr>
            <w:r w:rsidRPr="001B1679">
              <w:rPr>
                <w:sz w:val="16"/>
                <w:szCs w:val="16"/>
              </w:rPr>
              <w:t>LS from SA WG2: LS on Update of subscribed NSSAI when UE is not registered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8940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33C4"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5EFFF" w14:textId="77777777" w:rsidR="00A66FE4" w:rsidRPr="001B1679" w:rsidRDefault="00A66FE4" w:rsidP="0021626D">
            <w:pPr>
              <w:pStyle w:val="TAL"/>
              <w:rPr>
                <w:sz w:val="16"/>
                <w:szCs w:val="16"/>
              </w:rPr>
            </w:pPr>
            <w:r w:rsidRPr="001B1679">
              <w:rPr>
                <w:sz w:val="16"/>
                <w:szCs w:val="16"/>
              </w:rPr>
              <w:t>5GS_Ph1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4E4F9" w14:textId="77777777" w:rsidR="00A66FE4" w:rsidRPr="001B1679" w:rsidRDefault="00A66FE4" w:rsidP="0021626D">
            <w:pPr>
              <w:pStyle w:val="TAL"/>
              <w:rPr>
                <w:sz w:val="16"/>
                <w:szCs w:val="16"/>
              </w:rPr>
            </w:pPr>
            <w:r w:rsidRPr="001B1679">
              <w:rPr>
                <w:sz w:val="16"/>
                <w:szCs w:val="16"/>
              </w:rPr>
              <w:t>Attached 23.501 4693R2 is in CR Pack SP-230831.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10E6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27F79" w14:textId="77777777" w:rsidR="00A66FE4" w:rsidRPr="001B1679" w:rsidRDefault="00A66FE4" w:rsidP="0021626D">
            <w:pPr>
              <w:pStyle w:val="TAL"/>
              <w:rPr>
                <w:sz w:val="16"/>
                <w:szCs w:val="16"/>
              </w:rPr>
            </w:pPr>
          </w:p>
        </w:tc>
      </w:tr>
      <w:tr w:rsidR="00A66FE4" w14:paraId="3D3757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8EEAE" w14:textId="77777777" w:rsidR="00A66FE4" w:rsidRPr="001B1679" w:rsidRDefault="00A66FE4" w:rsidP="0021626D">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95F14" w14:textId="0422A1F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11623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2FEDF" w14:textId="77777777" w:rsidR="00A66FE4" w:rsidRPr="001B1679" w:rsidRDefault="00A66FE4" w:rsidP="0021626D">
            <w:pPr>
              <w:pStyle w:val="TAL"/>
              <w:rPr>
                <w:sz w:val="16"/>
                <w:szCs w:val="16"/>
              </w:rPr>
            </w:pPr>
            <w:r w:rsidRPr="001B1679">
              <w:rPr>
                <w:sz w:val="16"/>
                <w:szCs w:val="16"/>
              </w:rPr>
              <w:t>LS from SA WG5: Reply to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8B81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BD0D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739DF"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3E63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3D3C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F4BAE" w14:textId="77777777" w:rsidR="00A66FE4" w:rsidRPr="001B1679" w:rsidRDefault="00A66FE4" w:rsidP="0021626D">
            <w:pPr>
              <w:pStyle w:val="TAL"/>
              <w:rPr>
                <w:sz w:val="16"/>
                <w:szCs w:val="16"/>
              </w:rPr>
            </w:pPr>
          </w:p>
        </w:tc>
      </w:tr>
      <w:tr w:rsidR="00A66FE4" w14:paraId="1801DA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952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FA214" w14:textId="3FACE8A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9B9D9"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B98D8" w14:textId="77777777" w:rsidR="00A66FE4" w:rsidRPr="001B1679" w:rsidRDefault="00A66FE4" w:rsidP="0021626D">
            <w:pPr>
              <w:pStyle w:val="TAL"/>
              <w:rPr>
                <w:sz w:val="16"/>
                <w:szCs w:val="16"/>
              </w:rPr>
            </w:pPr>
            <w:r w:rsidRPr="001B1679">
              <w:rPr>
                <w:sz w:val="16"/>
                <w:szCs w:val="16"/>
              </w:rPr>
              <w:t>LS from SA WG5: LS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3563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0056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B1BF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C1E94" w14:textId="77777777" w:rsidR="00A66FE4" w:rsidRPr="001B1679" w:rsidRDefault="00A66FE4" w:rsidP="0021626D">
            <w:pPr>
              <w:pStyle w:val="TAL"/>
              <w:rPr>
                <w:sz w:val="16"/>
                <w:szCs w:val="16"/>
              </w:rPr>
            </w:pPr>
            <w:r w:rsidRPr="001B1679">
              <w:rPr>
                <w:sz w:val="16"/>
                <w:szCs w:val="16"/>
              </w:rPr>
              <w:t>Update to attached DraftCR in SP-231128. A CR was approved on this in SP-231201 and this LS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E03C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3FEC6" w14:textId="77777777" w:rsidR="00A66FE4" w:rsidRPr="001B1679" w:rsidRDefault="00A66FE4" w:rsidP="0021626D">
            <w:pPr>
              <w:pStyle w:val="TAL"/>
              <w:rPr>
                <w:sz w:val="16"/>
                <w:szCs w:val="16"/>
              </w:rPr>
            </w:pPr>
          </w:p>
        </w:tc>
      </w:tr>
      <w:tr w:rsidR="00A66FE4" w14:paraId="7C9C1E7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8348B"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474F7" w14:textId="67656F8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7F19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CCB42" w14:textId="77777777" w:rsidR="00A66FE4" w:rsidRPr="001B1679" w:rsidRDefault="00A66FE4" w:rsidP="0021626D">
            <w:pPr>
              <w:pStyle w:val="TAL"/>
              <w:rPr>
                <w:sz w:val="16"/>
                <w:szCs w:val="16"/>
              </w:rPr>
            </w:pPr>
            <w:r w:rsidRPr="001B1679">
              <w:rPr>
                <w:sz w:val="16"/>
                <w:szCs w:val="16"/>
              </w:rPr>
              <w:t>LS from SA WG5: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E77C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6984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C234B"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2F63F"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DAE5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64FB1" w14:textId="77777777" w:rsidR="00A66FE4" w:rsidRPr="001B1679" w:rsidRDefault="00A66FE4" w:rsidP="0021626D">
            <w:pPr>
              <w:pStyle w:val="TAL"/>
              <w:rPr>
                <w:sz w:val="16"/>
                <w:szCs w:val="16"/>
              </w:rPr>
            </w:pPr>
          </w:p>
        </w:tc>
      </w:tr>
      <w:tr w:rsidR="00A66FE4" w14:paraId="67D786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92A3A"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59DB4" w14:textId="3973B4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FE9C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8DDB2" w14:textId="77777777" w:rsidR="00A66FE4" w:rsidRPr="001B1679" w:rsidRDefault="00A66FE4" w:rsidP="0021626D">
            <w:pPr>
              <w:pStyle w:val="TAL"/>
              <w:rPr>
                <w:sz w:val="16"/>
                <w:szCs w:val="16"/>
              </w:rPr>
            </w:pPr>
            <w:r w:rsidRPr="001B1679">
              <w:rPr>
                <w:sz w:val="16"/>
                <w:szCs w:val="16"/>
              </w:rPr>
              <w:t>LS from SA WG5: LS to CT4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DE46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0557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B1D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D79B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255F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8B653" w14:textId="77777777" w:rsidR="00A66FE4" w:rsidRPr="001B1679" w:rsidRDefault="00A66FE4" w:rsidP="0021626D">
            <w:pPr>
              <w:pStyle w:val="TAL"/>
              <w:rPr>
                <w:sz w:val="16"/>
                <w:szCs w:val="16"/>
              </w:rPr>
            </w:pPr>
          </w:p>
        </w:tc>
      </w:tr>
      <w:tr w:rsidR="00A66FE4" w14:paraId="5BE445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07788"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68E25" w14:textId="26D510E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8174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2DA77" w14:textId="77777777" w:rsidR="00A66FE4" w:rsidRPr="001B1679" w:rsidRDefault="00A66FE4" w:rsidP="0021626D">
            <w:pPr>
              <w:pStyle w:val="TAL"/>
              <w:rPr>
                <w:sz w:val="16"/>
                <w:szCs w:val="16"/>
              </w:rPr>
            </w:pPr>
            <w:r w:rsidRPr="001B1679">
              <w:rPr>
                <w:sz w:val="16"/>
                <w:szCs w:val="16"/>
              </w:rPr>
              <w:t>LS from SA WG6: Reply LS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3B38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A8F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D10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E35AC" w14:textId="77777777" w:rsidR="00A66FE4" w:rsidRPr="001B1679" w:rsidRDefault="00A66FE4" w:rsidP="0021626D">
            <w:pPr>
              <w:pStyle w:val="TAL"/>
              <w:rPr>
                <w:sz w:val="16"/>
                <w:szCs w:val="16"/>
              </w:rPr>
            </w:pPr>
            <w:r w:rsidRPr="001B1679">
              <w:rPr>
                <w:sz w:val="16"/>
                <w:szCs w:val="16"/>
              </w:rPr>
              <w:t>Requests TSG SA to forward the attached LS from ITU-T SG13 to relevant groups and to create a consolidated response to ITU-T SG13. LS to ITU-T SG13 drafted in SP-230806.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DCC0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9A38D" w14:textId="77777777" w:rsidR="00A66FE4" w:rsidRPr="001B1679" w:rsidRDefault="00A66FE4" w:rsidP="0021626D">
            <w:pPr>
              <w:pStyle w:val="TAL"/>
              <w:rPr>
                <w:sz w:val="16"/>
                <w:szCs w:val="16"/>
              </w:rPr>
            </w:pPr>
          </w:p>
        </w:tc>
      </w:tr>
      <w:tr w:rsidR="00A66FE4" w14:paraId="6E35C74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B80B5"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59B8A" w14:textId="56F6118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CB34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79DB0" w14:textId="77777777" w:rsidR="00A66FE4" w:rsidRPr="001B1679" w:rsidRDefault="00A66FE4" w:rsidP="0021626D">
            <w:pPr>
              <w:pStyle w:val="TAL"/>
              <w:rPr>
                <w:sz w:val="16"/>
                <w:szCs w:val="16"/>
              </w:rPr>
            </w:pPr>
            <w:r w:rsidRPr="001B1679">
              <w:rPr>
                <w:sz w:val="16"/>
                <w:szCs w:val="16"/>
              </w:rPr>
              <w:t>LS from CT WG1: LS on the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59476B" w14:textId="77777777" w:rsidR="00A66FE4" w:rsidRPr="001B1679" w:rsidRDefault="00A66FE4" w:rsidP="0021626D">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5D5F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D8B57" w14:textId="77777777" w:rsidR="00A66FE4" w:rsidRPr="001B1679" w:rsidRDefault="00A66FE4" w:rsidP="0021626D">
            <w:pPr>
              <w:pStyle w:val="TAL"/>
              <w:rPr>
                <w:sz w:val="16"/>
                <w:szCs w:val="16"/>
              </w:rPr>
            </w:pPr>
            <w:r w:rsidRPr="001B1679">
              <w:rPr>
                <w:sz w:val="16"/>
                <w:szCs w:val="16"/>
              </w:rPr>
              <w:t>PLMNsel 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76E1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60D0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F1F6F" w14:textId="77777777" w:rsidR="00A66FE4" w:rsidRPr="001B1679" w:rsidRDefault="00A66FE4" w:rsidP="0021626D">
            <w:pPr>
              <w:pStyle w:val="TAL"/>
              <w:rPr>
                <w:sz w:val="16"/>
                <w:szCs w:val="16"/>
              </w:rPr>
            </w:pPr>
          </w:p>
        </w:tc>
      </w:tr>
      <w:tr w:rsidR="00A66FE4" w14:paraId="2AE1D9A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9F1F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45332" w14:textId="390A8C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85D0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6F59F" w14:textId="77777777" w:rsidR="00A66FE4" w:rsidRPr="001B1679" w:rsidRDefault="00A66FE4" w:rsidP="0021626D">
            <w:pPr>
              <w:pStyle w:val="TAL"/>
              <w:rPr>
                <w:sz w:val="16"/>
                <w:szCs w:val="16"/>
              </w:rPr>
            </w:pPr>
            <w:r w:rsidRPr="001B1679">
              <w:rPr>
                <w:sz w:val="16"/>
                <w:szCs w:val="16"/>
              </w:rPr>
              <w:t>LS from SA WG1: LS on Roaming Hub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9A131"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992C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04B5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7E050"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53961"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6E952" w14:textId="77777777" w:rsidR="00A66FE4" w:rsidRPr="001B1679" w:rsidRDefault="00A66FE4" w:rsidP="0021626D">
            <w:pPr>
              <w:pStyle w:val="TAL"/>
              <w:rPr>
                <w:sz w:val="16"/>
                <w:szCs w:val="16"/>
              </w:rPr>
            </w:pPr>
          </w:p>
        </w:tc>
      </w:tr>
      <w:tr w:rsidR="00A66FE4" w14:paraId="592CE0D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71CCE"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8D577" w14:textId="64C7A55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20CC5"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0D9E6" w14:textId="77777777" w:rsidR="00A66FE4" w:rsidRPr="001B1679" w:rsidRDefault="00A66FE4" w:rsidP="0021626D">
            <w:pPr>
              <w:pStyle w:val="TAL"/>
              <w:rPr>
                <w:sz w:val="16"/>
                <w:szCs w:val="16"/>
              </w:rPr>
            </w:pPr>
            <w:r w:rsidRPr="001B1679">
              <w:rPr>
                <w:sz w:val="16"/>
                <w:szCs w:val="16"/>
              </w:rPr>
              <w:t>[DRAFT] Forwarding LS from ITU-T SG13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D441D1"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DD30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5A7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A8DDC" w14:textId="77777777" w:rsidR="00A66FE4" w:rsidRPr="001B1679" w:rsidRDefault="00A66FE4" w:rsidP="0021626D">
            <w:pPr>
              <w:pStyle w:val="TAL"/>
              <w:rPr>
                <w:sz w:val="16"/>
                <w:szCs w:val="16"/>
              </w:rPr>
            </w:pPr>
            <w:r w:rsidRPr="001B1679">
              <w:rPr>
                <w:sz w:val="16"/>
                <w:szCs w:val="16"/>
              </w:rPr>
              <w:t>Created at meeting. TSG SA thanked SA WG6 for bringing this to the attention of TSG SA but did not think that a consolidated response from TSG SA to ITU-T was necessary.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1131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5BE28" w14:textId="77777777" w:rsidR="00A66FE4" w:rsidRPr="001B1679" w:rsidRDefault="00A66FE4" w:rsidP="0021626D">
            <w:pPr>
              <w:pStyle w:val="TAL"/>
              <w:rPr>
                <w:sz w:val="16"/>
                <w:szCs w:val="16"/>
              </w:rPr>
            </w:pPr>
          </w:p>
        </w:tc>
      </w:tr>
      <w:tr w:rsidR="00A66FE4" w14:paraId="2BE053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A8FE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FEEDA" w14:textId="5A1F5F9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B2226"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9D682" w14:textId="77777777" w:rsidR="00A66FE4" w:rsidRPr="001B1679" w:rsidRDefault="00A66FE4" w:rsidP="0021626D">
            <w:pPr>
              <w:pStyle w:val="TAL"/>
              <w:rPr>
                <w:sz w:val="16"/>
                <w:szCs w:val="16"/>
              </w:rPr>
            </w:pPr>
            <w:r w:rsidRPr="001B1679">
              <w:rPr>
                <w:sz w:val="16"/>
                <w:szCs w:val="16"/>
              </w:rPr>
              <w:t>LS from GSMA 5GMRR: Reply LS to S3-234350 on potential solution for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716BC" w14:textId="77777777" w:rsidR="00A66FE4" w:rsidRPr="001B1679" w:rsidRDefault="00A66FE4" w:rsidP="0021626D">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01E8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F56F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71CBD"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6598D"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6365D" w14:textId="77777777" w:rsidR="00A66FE4" w:rsidRPr="001B1679" w:rsidRDefault="00A66FE4" w:rsidP="0021626D">
            <w:pPr>
              <w:pStyle w:val="TAL"/>
              <w:rPr>
                <w:sz w:val="16"/>
                <w:szCs w:val="16"/>
              </w:rPr>
            </w:pPr>
          </w:p>
        </w:tc>
      </w:tr>
      <w:tr w:rsidR="00A66FE4" w14:paraId="00E2D1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D58F0"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9D65D" w14:textId="00A2DAE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18C3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C2EE9"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064D5"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8FE1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8B9D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DF56D"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D104B"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6E1D7" w14:textId="77777777" w:rsidR="00A66FE4" w:rsidRPr="001B1679" w:rsidRDefault="00A66FE4" w:rsidP="0021626D">
            <w:pPr>
              <w:pStyle w:val="TAL"/>
              <w:rPr>
                <w:sz w:val="16"/>
                <w:szCs w:val="16"/>
              </w:rPr>
            </w:pPr>
          </w:p>
        </w:tc>
      </w:tr>
      <w:tr w:rsidR="00A66FE4" w14:paraId="5E37BD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446CE" w14:textId="77777777" w:rsidR="00A66FE4" w:rsidRPr="001B1679" w:rsidRDefault="00A66FE4" w:rsidP="0021626D">
            <w:pPr>
              <w:pStyle w:val="TAL"/>
              <w:rPr>
                <w:sz w:val="16"/>
                <w:szCs w:val="16"/>
              </w:rPr>
            </w:pPr>
            <w:r w:rsidRPr="001B1679">
              <w:rPr>
                <w:sz w:val="16"/>
                <w:szCs w:val="16"/>
              </w:rPr>
              <w:lastRenderedPageBreak/>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D00D7" w14:textId="02B5A35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5F954"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AFD12"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B6CD5"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B2AA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02B8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19761"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941D3"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F1078" w14:textId="77777777" w:rsidR="00A66FE4" w:rsidRPr="001B1679" w:rsidRDefault="00A66FE4" w:rsidP="0021626D">
            <w:pPr>
              <w:pStyle w:val="TAL"/>
              <w:rPr>
                <w:sz w:val="16"/>
                <w:szCs w:val="16"/>
              </w:rPr>
            </w:pPr>
          </w:p>
        </w:tc>
      </w:tr>
      <w:tr w:rsidR="00A66FE4" w14:paraId="1D5DDC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EBC35"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6F959" w14:textId="0D483A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898BC"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8301F" w14:textId="77777777" w:rsidR="00A66FE4" w:rsidRPr="001B1679" w:rsidRDefault="00A66FE4" w:rsidP="0021626D">
            <w:pPr>
              <w:pStyle w:val="TAL"/>
              <w:rPr>
                <w:sz w:val="16"/>
                <w:szCs w:val="16"/>
              </w:rPr>
            </w:pPr>
            <w:r w:rsidRPr="001B1679">
              <w:rPr>
                <w:sz w:val="16"/>
                <w:szCs w:val="16"/>
              </w:rPr>
              <w:t>Status report of TSG RAN#101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B0E91" w14:textId="77777777" w:rsidR="00A66FE4" w:rsidRPr="001B1679" w:rsidRDefault="00A66FE4" w:rsidP="0021626D">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AD3E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F144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B160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909F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15459" w14:textId="77777777" w:rsidR="00A66FE4" w:rsidRPr="001B1679" w:rsidRDefault="00A66FE4" w:rsidP="0021626D">
            <w:pPr>
              <w:pStyle w:val="TAL"/>
              <w:rPr>
                <w:sz w:val="16"/>
                <w:szCs w:val="16"/>
              </w:rPr>
            </w:pPr>
          </w:p>
        </w:tc>
      </w:tr>
      <w:tr w:rsidR="00A66FE4" w14:paraId="23C567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18761"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363D0" w14:textId="26F3ED7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8F8A8"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8138F" w14:textId="77777777" w:rsidR="00A66FE4" w:rsidRPr="001B1679" w:rsidRDefault="00A66FE4" w:rsidP="0021626D">
            <w:pPr>
              <w:pStyle w:val="TAL"/>
              <w:rPr>
                <w:sz w:val="16"/>
                <w:szCs w:val="16"/>
              </w:rPr>
            </w:pPr>
            <w:r w:rsidRPr="001B1679">
              <w:rPr>
                <w:sz w:val="16"/>
                <w:szCs w:val="16"/>
              </w:rPr>
              <w:t>Status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31636"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7F77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DBF5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2330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CD69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0E4C7" w14:textId="77777777" w:rsidR="00A66FE4" w:rsidRPr="001B1679" w:rsidRDefault="00A66FE4" w:rsidP="0021626D">
            <w:pPr>
              <w:pStyle w:val="TAL"/>
              <w:rPr>
                <w:sz w:val="16"/>
                <w:szCs w:val="16"/>
              </w:rPr>
            </w:pPr>
          </w:p>
        </w:tc>
      </w:tr>
      <w:tr w:rsidR="00A66FE4" w14:paraId="1B60BA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43516"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583FB" w14:textId="76EAD4F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4F8BE"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77294" w14:textId="77777777" w:rsidR="00A66FE4" w:rsidRPr="001B1679" w:rsidRDefault="00A66FE4" w:rsidP="0021626D">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384A4"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438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D1EA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E890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B6B2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B2F41" w14:textId="77777777" w:rsidR="00A66FE4" w:rsidRPr="001B1679" w:rsidRDefault="00A66FE4" w:rsidP="0021626D">
            <w:pPr>
              <w:pStyle w:val="TAL"/>
              <w:rPr>
                <w:sz w:val="16"/>
                <w:szCs w:val="16"/>
              </w:rPr>
            </w:pPr>
          </w:p>
        </w:tc>
      </w:tr>
      <w:tr w:rsidR="00A66FE4" w14:paraId="27EEEF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95A78"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096A4" w14:textId="29F8A81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004B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2CDE8" w14:textId="77777777" w:rsidR="00A66FE4" w:rsidRPr="001B1679" w:rsidRDefault="00A66FE4" w:rsidP="0021626D">
            <w:pPr>
              <w:pStyle w:val="TAL"/>
              <w:rPr>
                <w:sz w:val="16"/>
                <w:szCs w:val="16"/>
              </w:rPr>
            </w:pPr>
            <w:r w:rsidRPr="001B1679">
              <w:rPr>
                <w:sz w:val="16"/>
                <w:szCs w:val="16"/>
              </w:rPr>
              <w:t>Draft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3211DF" w14:textId="77777777" w:rsidR="00A66FE4" w:rsidRPr="001B1679" w:rsidRDefault="00A66FE4" w:rsidP="0021626D">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49A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AA2D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6F90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BC42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1D540" w14:textId="77777777" w:rsidR="00A66FE4" w:rsidRPr="001B1679" w:rsidRDefault="00A66FE4" w:rsidP="0021626D">
            <w:pPr>
              <w:pStyle w:val="TAL"/>
              <w:rPr>
                <w:sz w:val="16"/>
                <w:szCs w:val="16"/>
              </w:rPr>
            </w:pPr>
          </w:p>
        </w:tc>
      </w:tr>
      <w:tr w:rsidR="00A66FE4" w14:paraId="347B66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55B5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DA113" w14:textId="4355B2E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91D8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EDD1E" w14:textId="77777777" w:rsidR="00A66FE4" w:rsidRPr="001B1679" w:rsidRDefault="00A66FE4" w:rsidP="0021626D">
            <w:pPr>
              <w:pStyle w:val="TAL"/>
              <w:rPr>
                <w:sz w:val="16"/>
                <w:szCs w:val="16"/>
              </w:rPr>
            </w:pPr>
            <w:r w:rsidRPr="001B1679">
              <w:rPr>
                <w:sz w:val="16"/>
                <w:szCs w:val="16"/>
              </w:rPr>
              <w:t>Summary of Working agreement #56 at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5CBB3" w14:textId="77777777" w:rsidR="00A66FE4" w:rsidRPr="001B1679" w:rsidRDefault="00A66FE4" w:rsidP="0021626D">
            <w:pPr>
              <w:pStyle w:val="TAL"/>
              <w:rPr>
                <w:sz w:val="16"/>
                <w:szCs w:val="16"/>
              </w:rPr>
            </w:pPr>
            <w:r w:rsidRPr="001B1679">
              <w:rPr>
                <w:sz w:val="16"/>
                <w:szCs w:val="16"/>
              </w:rPr>
              <w:t>TSG SA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458F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695E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1E7B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3D3E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58FD2" w14:textId="77777777" w:rsidR="00A66FE4" w:rsidRPr="001B1679" w:rsidRDefault="00A66FE4" w:rsidP="0021626D">
            <w:pPr>
              <w:pStyle w:val="TAL"/>
              <w:rPr>
                <w:sz w:val="16"/>
                <w:szCs w:val="16"/>
              </w:rPr>
            </w:pPr>
          </w:p>
        </w:tc>
      </w:tr>
      <w:tr w:rsidR="00A66FE4" w14:paraId="5353593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B1A4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C073B" w14:textId="49BD30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E62E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65872" w14:textId="77777777" w:rsidR="00A66FE4" w:rsidRPr="001B1679" w:rsidRDefault="00A66FE4" w:rsidP="0021626D">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BDD5E"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80B5B"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88258" w14:textId="77777777" w:rsidR="00A66FE4" w:rsidRPr="001B1679" w:rsidRDefault="00A66FE4" w:rsidP="0021626D">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D2D1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8350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84888" w14:textId="77777777" w:rsidR="00A66FE4" w:rsidRPr="001B1679" w:rsidRDefault="00A66FE4" w:rsidP="0021626D">
            <w:pPr>
              <w:pStyle w:val="TAL"/>
              <w:rPr>
                <w:sz w:val="16"/>
                <w:szCs w:val="16"/>
              </w:rPr>
            </w:pPr>
          </w:p>
        </w:tc>
      </w:tr>
      <w:tr w:rsidR="00A66FE4" w14:paraId="0485D7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20AE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88EFD" w14:textId="79F567E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268A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5F2B0" w14:textId="77777777" w:rsidR="00A66FE4" w:rsidRPr="001B1679" w:rsidRDefault="00A66FE4" w:rsidP="0021626D">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C14DE"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954B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33EE0" w14:textId="77777777" w:rsidR="00A66FE4" w:rsidRPr="001B1679" w:rsidRDefault="00A66FE4" w:rsidP="0021626D">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00E2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B2AB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335DB" w14:textId="77777777" w:rsidR="00A66FE4" w:rsidRPr="001B1679" w:rsidRDefault="00A66FE4" w:rsidP="0021626D">
            <w:pPr>
              <w:pStyle w:val="TAL"/>
              <w:rPr>
                <w:sz w:val="16"/>
                <w:szCs w:val="16"/>
              </w:rPr>
            </w:pPr>
          </w:p>
        </w:tc>
      </w:tr>
      <w:tr w:rsidR="00A66FE4" w14:paraId="7BA57B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A1A09" w14:textId="77777777" w:rsidR="00A66FE4" w:rsidRPr="001B1679" w:rsidRDefault="00A66FE4" w:rsidP="0021626D">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58AD0" w14:textId="56A0F0D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B023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1AC3C" w14:textId="77777777" w:rsidR="00A66FE4" w:rsidRPr="001B1679" w:rsidRDefault="00A66FE4" w:rsidP="0021626D">
            <w:pPr>
              <w:pStyle w:val="TAL"/>
              <w:rPr>
                <w:sz w:val="16"/>
                <w:szCs w:val="16"/>
              </w:rPr>
            </w:pPr>
            <w:r w:rsidRPr="001B1679">
              <w:rPr>
                <w:sz w:val="16"/>
                <w:szCs w:val="16"/>
              </w:rPr>
              <w:t>SA WG2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95DFA" w14:textId="77777777" w:rsidR="00A66FE4" w:rsidRPr="001B1679" w:rsidRDefault="00A66FE4" w:rsidP="0021626D">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7141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B83A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5DBA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894E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4FF5D" w14:textId="77777777" w:rsidR="00A66FE4" w:rsidRPr="001B1679" w:rsidRDefault="00A66FE4" w:rsidP="0021626D">
            <w:pPr>
              <w:pStyle w:val="TAL"/>
              <w:rPr>
                <w:sz w:val="16"/>
                <w:szCs w:val="16"/>
              </w:rPr>
            </w:pPr>
          </w:p>
        </w:tc>
      </w:tr>
      <w:tr w:rsidR="00A66FE4" w14:paraId="126BFB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B4E53"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8730A" w14:textId="77458BE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1F28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282E9" w14:textId="77777777" w:rsidR="00A66FE4" w:rsidRPr="001B1679" w:rsidRDefault="00A66FE4" w:rsidP="0021626D">
            <w:pPr>
              <w:pStyle w:val="TAL"/>
              <w:rPr>
                <w:sz w:val="16"/>
                <w:szCs w:val="16"/>
              </w:rPr>
            </w:pPr>
            <w:r w:rsidRPr="001B1679">
              <w:rPr>
                <w:sz w:val="16"/>
                <w:szCs w:val="16"/>
              </w:rPr>
              <w:t>SA WG2 agreed CRs on 5GS_Ph1 (Rel-15,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4D1E8"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559A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DCB4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CB93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B2D7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BA23D" w14:textId="77777777" w:rsidR="00A66FE4" w:rsidRPr="001B1679" w:rsidRDefault="00A66FE4" w:rsidP="0021626D">
            <w:pPr>
              <w:pStyle w:val="TAL"/>
              <w:rPr>
                <w:sz w:val="16"/>
                <w:szCs w:val="16"/>
              </w:rPr>
            </w:pPr>
          </w:p>
        </w:tc>
      </w:tr>
      <w:tr w:rsidR="00A66FE4" w14:paraId="2BA32B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E0BAB"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29043" w14:textId="4215F90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53ED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7C804" w14:textId="77777777" w:rsidR="00A66FE4" w:rsidRPr="001B1679" w:rsidRDefault="00A66FE4" w:rsidP="0021626D">
            <w:pPr>
              <w:pStyle w:val="TAL"/>
              <w:rPr>
                <w:sz w:val="16"/>
                <w:szCs w:val="16"/>
              </w:rPr>
            </w:pPr>
            <w:r w:rsidRPr="001B1679">
              <w:rPr>
                <w:sz w:val="16"/>
                <w:szCs w:val="16"/>
              </w:rPr>
              <w:t>SA WG2 agreed CRs on 5WWC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1377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9AD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CC08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2923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F66D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A69A2" w14:textId="77777777" w:rsidR="00A66FE4" w:rsidRPr="001B1679" w:rsidRDefault="00A66FE4" w:rsidP="0021626D">
            <w:pPr>
              <w:pStyle w:val="TAL"/>
              <w:rPr>
                <w:sz w:val="16"/>
                <w:szCs w:val="16"/>
              </w:rPr>
            </w:pPr>
          </w:p>
        </w:tc>
      </w:tr>
      <w:tr w:rsidR="00A66FE4" w14:paraId="0EDEA3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61704"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DB0C5" w14:textId="5FFFA48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357D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EEBD6" w14:textId="77777777" w:rsidR="00A66FE4" w:rsidRPr="001B1679" w:rsidRDefault="00A66FE4" w:rsidP="0021626D">
            <w:pPr>
              <w:pStyle w:val="TAL"/>
              <w:rPr>
                <w:sz w:val="16"/>
                <w:szCs w:val="16"/>
              </w:rPr>
            </w:pPr>
            <w:r w:rsidRPr="001B1679">
              <w:rPr>
                <w:sz w:val="16"/>
                <w:szCs w:val="16"/>
              </w:rPr>
              <w:t>SA WG2 agreed 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A6B2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E6F8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A0B4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060B6" w14:textId="77777777" w:rsidR="00A66FE4" w:rsidRPr="001B1679" w:rsidRDefault="00A66FE4" w:rsidP="0021626D">
            <w:pPr>
              <w:pStyle w:val="TAL"/>
              <w:rPr>
                <w:sz w:val="16"/>
                <w:szCs w:val="16"/>
              </w:rPr>
            </w:pPr>
            <w:r w:rsidRPr="001B1679">
              <w:rPr>
                <w:sz w:val="16"/>
                <w:szCs w:val="16"/>
              </w:rPr>
              <w:t>Approval of 23.501 4693R2 is dependent upon TSG CT acceptance of the change to Rel-16 (see LS SP-230798).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B1AD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21D66" w14:textId="77777777" w:rsidR="00A66FE4" w:rsidRPr="001B1679" w:rsidRDefault="00A66FE4" w:rsidP="0021626D">
            <w:pPr>
              <w:pStyle w:val="TAL"/>
              <w:rPr>
                <w:sz w:val="16"/>
                <w:szCs w:val="16"/>
              </w:rPr>
            </w:pPr>
          </w:p>
        </w:tc>
      </w:tr>
      <w:tr w:rsidR="00A66FE4" w14:paraId="313D27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BEFF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17E98" w14:textId="6D57120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258F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C146F" w14:textId="77777777" w:rsidR="00A66FE4" w:rsidRPr="001B1679" w:rsidRDefault="00A66FE4" w:rsidP="0021626D">
            <w:pPr>
              <w:pStyle w:val="TAL"/>
              <w:rPr>
                <w:sz w:val="16"/>
                <w:szCs w:val="16"/>
              </w:rPr>
            </w:pPr>
            <w:r w:rsidRPr="001B1679">
              <w:rPr>
                <w:sz w:val="16"/>
                <w:szCs w:val="16"/>
              </w:rPr>
              <w:t>SA WG2 agreed 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8C73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F10D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6317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3A95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57B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0FC55" w14:textId="77777777" w:rsidR="00A66FE4" w:rsidRPr="001B1679" w:rsidRDefault="00A66FE4" w:rsidP="0021626D">
            <w:pPr>
              <w:pStyle w:val="TAL"/>
              <w:rPr>
                <w:sz w:val="16"/>
                <w:szCs w:val="16"/>
              </w:rPr>
            </w:pPr>
          </w:p>
        </w:tc>
      </w:tr>
      <w:tr w:rsidR="00A66FE4" w14:paraId="3D88A3A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7760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8D400" w14:textId="405C5C1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9C07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9857A" w14:textId="77777777" w:rsidR="00A66FE4" w:rsidRPr="001B1679" w:rsidRDefault="00A66FE4" w:rsidP="0021626D">
            <w:pPr>
              <w:pStyle w:val="TAL"/>
              <w:rPr>
                <w:sz w:val="16"/>
                <w:szCs w:val="16"/>
              </w:rPr>
            </w:pPr>
            <w:r w:rsidRPr="001B1679">
              <w:rPr>
                <w:sz w:val="16"/>
                <w:szCs w:val="16"/>
              </w:rPr>
              <w:t>SA WG2 agreed CRs on 5GSAT_ARCH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2508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8B95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A23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3C5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525D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9AEED" w14:textId="77777777" w:rsidR="00A66FE4" w:rsidRPr="001B1679" w:rsidRDefault="00A66FE4" w:rsidP="0021626D">
            <w:pPr>
              <w:pStyle w:val="TAL"/>
              <w:rPr>
                <w:sz w:val="16"/>
                <w:szCs w:val="16"/>
              </w:rPr>
            </w:pPr>
          </w:p>
        </w:tc>
      </w:tr>
      <w:tr w:rsidR="00A66FE4" w14:paraId="7F5DE8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BD4C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EA13A" w14:textId="32465A7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BD3C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7A154" w14:textId="77777777" w:rsidR="00A66FE4" w:rsidRPr="001B1679" w:rsidRDefault="00A66FE4" w:rsidP="0021626D">
            <w:pPr>
              <w:pStyle w:val="TAL"/>
              <w:rPr>
                <w:sz w:val="16"/>
                <w:szCs w:val="16"/>
              </w:rPr>
            </w:pPr>
            <w:r w:rsidRPr="001B1679">
              <w:rPr>
                <w:sz w:val="16"/>
                <w:szCs w:val="16"/>
              </w:rPr>
              <w:t>SA WG2 agreed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14EF6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19A3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5E84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BC8E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714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39A28" w14:textId="77777777" w:rsidR="00A66FE4" w:rsidRPr="001B1679" w:rsidRDefault="00A66FE4" w:rsidP="0021626D">
            <w:pPr>
              <w:pStyle w:val="TAL"/>
              <w:rPr>
                <w:sz w:val="16"/>
                <w:szCs w:val="16"/>
              </w:rPr>
            </w:pPr>
          </w:p>
        </w:tc>
      </w:tr>
      <w:tr w:rsidR="00A66FE4" w14:paraId="36227D3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45C9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09EEA" w14:textId="500A4FB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D483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8D55F" w14:textId="77777777" w:rsidR="00A66FE4" w:rsidRPr="001B1679" w:rsidRDefault="00A66FE4" w:rsidP="0021626D">
            <w:pPr>
              <w:pStyle w:val="TAL"/>
              <w:rPr>
                <w:sz w:val="16"/>
                <w:szCs w:val="16"/>
              </w:rPr>
            </w:pPr>
            <w:r w:rsidRPr="001B1679">
              <w:rPr>
                <w:sz w:val="16"/>
                <w:szCs w:val="16"/>
              </w:rPr>
              <w:t>SA WG2 agreed 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EAAE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F30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3292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FD5C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8133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73254" w14:textId="77777777" w:rsidR="00A66FE4" w:rsidRPr="001B1679" w:rsidRDefault="00A66FE4" w:rsidP="0021626D">
            <w:pPr>
              <w:pStyle w:val="TAL"/>
              <w:rPr>
                <w:sz w:val="16"/>
                <w:szCs w:val="16"/>
              </w:rPr>
            </w:pPr>
          </w:p>
        </w:tc>
      </w:tr>
      <w:tr w:rsidR="00A66FE4" w14:paraId="32E263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A390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B05DB" w14:textId="36A1054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C788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7AD74" w14:textId="77777777" w:rsidR="00A66FE4" w:rsidRPr="001B1679" w:rsidRDefault="00A66FE4" w:rsidP="0021626D">
            <w:pPr>
              <w:pStyle w:val="TAL"/>
              <w:rPr>
                <w:sz w:val="16"/>
                <w:szCs w:val="16"/>
              </w:rPr>
            </w:pPr>
            <w:r w:rsidRPr="001B1679">
              <w:rPr>
                <w:sz w:val="16"/>
                <w:szCs w:val="16"/>
              </w:rPr>
              <w:t>SA WG2 agreed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604A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D0F0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728C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4704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5062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ABBC6" w14:textId="77777777" w:rsidR="00A66FE4" w:rsidRPr="001B1679" w:rsidRDefault="00A66FE4" w:rsidP="0021626D">
            <w:pPr>
              <w:pStyle w:val="TAL"/>
              <w:rPr>
                <w:sz w:val="16"/>
                <w:szCs w:val="16"/>
              </w:rPr>
            </w:pPr>
          </w:p>
        </w:tc>
      </w:tr>
      <w:tr w:rsidR="00A66FE4" w14:paraId="1AEFC3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019C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90E5A" w14:textId="5A557B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87B9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A5B73" w14:textId="77777777" w:rsidR="00A66FE4" w:rsidRPr="001B1679" w:rsidRDefault="00A66FE4" w:rsidP="0021626D">
            <w:pPr>
              <w:pStyle w:val="TAL"/>
              <w:rPr>
                <w:sz w:val="16"/>
                <w:szCs w:val="16"/>
              </w:rPr>
            </w:pPr>
            <w:r w:rsidRPr="001B1679">
              <w:rPr>
                <w:sz w:val="16"/>
                <w:szCs w:val="16"/>
              </w:rPr>
              <w:t>SA WG2 agreed 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30D7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85B0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922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873E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33A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A7177" w14:textId="77777777" w:rsidR="00A66FE4" w:rsidRPr="001B1679" w:rsidRDefault="00A66FE4" w:rsidP="0021626D">
            <w:pPr>
              <w:pStyle w:val="TAL"/>
              <w:rPr>
                <w:sz w:val="16"/>
                <w:szCs w:val="16"/>
              </w:rPr>
            </w:pPr>
          </w:p>
        </w:tc>
      </w:tr>
      <w:tr w:rsidR="00A66FE4" w14:paraId="1A1225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FE3E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7CC9F" w14:textId="1C7A06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1BB3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80373" w14:textId="77777777" w:rsidR="00A66FE4" w:rsidRPr="001B1679" w:rsidRDefault="00A66FE4" w:rsidP="0021626D">
            <w:pPr>
              <w:pStyle w:val="TAL"/>
              <w:rPr>
                <w:sz w:val="16"/>
                <w:szCs w:val="16"/>
              </w:rPr>
            </w:pPr>
            <w:r w:rsidRPr="001B1679">
              <w:rPr>
                <w:sz w:val="16"/>
                <w:szCs w:val="16"/>
              </w:rPr>
              <w:t>SA WG2 agreed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91DC8"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854A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554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A828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EBAA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A8BCE" w14:textId="77777777" w:rsidR="00A66FE4" w:rsidRPr="001B1679" w:rsidRDefault="00A66FE4" w:rsidP="0021626D">
            <w:pPr>
              <w:pStyle w:val="TAL"/>
              <w:rPr>
                <w:sz w:val="16"/>
                <w:szCs w:val="16"/>
              </w:rPr>
            </w:pPr>
          </w:p>
        </w:tc>
      </w:tr>
      <w:tr w:rsidR="00A66FE4" w14:paraId="797A21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5D998"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967D2" w14:textId="10624AA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0C7B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9BA6D" w14:textId="77777777" w:rsidR="00A66FE4" w:rsidRPr="001B1679" w:rsidRDefault="00A66FE4" w:rsidP="0021626D">
            <w:pPr>
              <w:pStyle w:val="TAL"/>
              <w:rPr>
                <w:sz w:val="16"/>
                <w:szCs w:val="16"/>
              </w:rPr>
            </w:pPr>
            <w:r w:rsidRPr="001B1679">
              <w:rPr>
                <w:sz w:val="16"/>
                <w:szCs w:val="16"/>
              </w:rPr>
              <w:t>SA WG2 agreed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1BB5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DE1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ED9CA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0395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59E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5DA72" w14:textId="77777777" w:rsidR="00A66FE4" w:rsidRPr="001B1679" w:rsidRDefault="00A66FE4" w:rsidP="0021626D">
            <w:pPr>
              <w:pStyle w:val="TAL"/>
              <w:rPr>
                <w:sz w:val="16"/>
                <w:szCs w:val="16"/>
              </w:rPr>
            </w:pPr>
          </w:p>
        </w:tc>
      </w:tr>
      <w:tr w:rsidR="00A66FE4" w14:paraId="2EE8CC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BCB82" w14:textId="77777777" w:rsidR="00A66FE4" w:rsidRPr="001B1679" w:rsidRDefault="00A66FE4" w:rsidP="0021626D">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B2142" w14:textId="25D673A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78B1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FA7FA" w14:textId="77777777" w:rsidR="00A66FE4" w:rsidRPr="001B1679" w:rsidRDefault="00A66FE4" w:rsidP="0021626D">
            <w:pPr>
              <w:pStyle w:val="TAL"/>
              <w:rPr>
                <w:sz w:val="16"/>
                <w:szCs w:val="16"/>
              </w:rPr>
            </w:pPr>
            <w:r w:rsidRPr="001B1679">
              <w:rPr>
                <w:sz w:val="16"/>
                <w:szCs w:val="16"/>
              </w:rPr>
              <w:t>SA WG2 agreed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C0B9E"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6988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6044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EE9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0F44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7B789" w14:textId="77777777" w:rsidR="00A66FE4" w:rsidRPr="001B1679" w:rsidRDefault="00A66FE4" w:rsidP="0021626D">
            <w:pPr>
              <w:pStyle w:val="TAL"/>
              <w:rPr>
                <w:sz w:val="16"/>
                <w:szCs w:val="16"/>
              </w:rPr>
            </w:pPr>
          </w:p>
        </w:tc>
      </w:tr>
      <w:tr w:rsidR="00A66FE4" w14:paraId="14E64E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FD9E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6D4A5" w14:textId="2F20CEF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8AF7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FFC8A" w14:textId="77777777" w:rsidR="00A66FE4" w:rsidRPr="001B1679" w:rsidRDefault="00A66FE4" w:rsidP="0021626D">
            <w:pPr>
              <w:pStyle w:val="TAL"/>
              <w:rPr>
                <w:sz w:val="16"/>
                <w:szCs w:val="16"/>
              </w:rPr>
            </w:pPr>
            <w:r w:rsidRPr="001B1679">
              <w:rPr>
                <w:sz w:val="16"/>
                <w:szCs w:val="16"/>
              </w:rPr>
              <w:t>SA WG2 agreed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7F63A"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DDC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FD9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2C6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7CE7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98CAC" w14:textId="77777777" w:rsidR="00A66FE4" w:rsidRPr="001B1679" w:rsidRDefault="00A66FE4" w:rsidP="0021626D">
            <w:pPr>
              <w:pStyle w:val="TAL"/>
              <w:rPr>
                <w:sz w:val="16"/>
                <w:szCs w:val="16"/>
              </w:rPr>
            </w:pPr>
          </w:p>
        </w:tc>
      </w:tr>
      <w:tr w:rsidR="00A66FE4" w14:paraId="4D04C9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75D3B"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083AD" w14:textId="18B019F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860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A950D" w14:textId="77777777" w:rsidR="00A66FE4" w:rsidRPr="001B1679" w:rsidRDefault="00A66FE4" w:rsidP="0021626D">
            <w:pPr>
              <w:pStyle w:val="TAL"/>
              <w:rPr>
                <w:sz w:val="16"/>
                <w:szCs w:val="16"/>
              </w:rPr>
            </w:pPr>
            <w:r w:rsidRPr="001B1679">
              <w:rPr>
                <w:sz w:val="16"/>
                <w:szCs w:val="16"/>
              </w:rPr>
              <w:t>SA WG2 agreed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4D55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A08C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EC84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52DE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8F751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B3889" w14:textId="77777777" w:rsidR="00A66FE4" w:rsidRPr="001B1679" w:rsidRDefault="00A66FE4" w:rsidP="0021626D">
            <w:pPr>
              <w:pStyle w:val="TAL"/>
              <w:rPr>
                <w:sz w:val="16"/>
                <w:szCs w:val="16"/>
              </w:rPr>
            </w:pPr>
          </w:p>
        </w:tc>
      </w:tr>
      <w:tr w:rsidR="00A66FE4" w14:paraId="38D383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FEC0E"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FBB4A" w14:textId="36E102D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0D6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F1DE9" w14:textId="77777777" w:rsidR="00A66FE4" w:rsidRPr="001B1679" w:rsidRDefault="00A66FE4" w:rsidP="0021626D">
            <w:pPr>
              <w:pStyle w:val="TAL"/>
              <w:rPr>
                <w:sz w:val="16"/>
                <w:szCs w:val="16"/>
              </w:rPr>
            </w:pPr>
            <w:r w:rsidRPr="001B1679">
              <w:rPr>
                <w:sz w:val="16"/>
                <w:szCs w:val="16"/>
              </w:rPr>
              <w:t>SA WG2 agreed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B7FB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E492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8F1D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2F0C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B6E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5B37B" w14:textId="77777777" w:rsidR="00A66FE4" w:rsidRPr="001B1679" w:rsidRDefault="00A66FE4" w:rsidP="0021626D">
            <w:pPr>
              <w:pStyle w:val="TAL"/>
              <w:rPr>
                <w:sz w:val="16"/>
                <w:szCs w:val="16"/>
              </w:rPr>
            </w:pPr>
          </w:p>
        </w:tc>
      </w:tr>
      <w:tr w:rsidR="00A66FE4" w14:paraId="36608A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21F3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438E1" w14:textId="713660A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6D68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18549" w14:textId="77777777" w:rsidR="00A66FE4" w:rsidRPr="001B1679" w:rsidRDefault="00A66FE4" w:rsidP="0021626D">
            <w:pPr>
              <w:pStyle w:val="TAL"/>
              <w:rPr>
                <w:sz w:val="16"/>
                <w:szCs w:val="16"/>
              </w:rPr>
            </w:pPr>
            <w:r w:rsidRPr="001B1679">
              <w:rPr>
                <w:sz w:val="16"/>
                <w:szCs w:val="16"/>
              </w:rPr>
              <w:t>SA WG2 agreed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325D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FD7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DDC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C80C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5707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87013" w14:textId="77777777" w:rsidR="00A66FE4" w:rsidRPr="001B1679" w:rsidRDefault="00A66FE4" w:rsidP="0021626D">
            <w:pPr>
              <w:pStyle w:val="TAL"/>
              <w:rPr>
                <w:sz w:val="16"/>
                <w:szCs w:val="16"/>
              </w:rPr>
            </w:pPr>
          </w:p>
        </w:tc>
      </w:tr>
      <w:tr w:rsidR="00A66FE4" w14:paraId="1568FDF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B2101"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DF8A2" w14:textId="4E268D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82D7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4835F" w14:textId="77777777" w:rsidR="00A66FE4" w:rsidRPr="001B1679" w:rsidRDefault="00A66FE4" w:rsidP="0021626D">
            <w:pPr>
              <w:pStyle w:val="TAL"/>
              <w:rPr>
                <w:sz w:val="16"/>
                <w:szCs w:val="16"/>
              </w:rPr>
            </w:pPr>
            <w:r w:rsidRPr="001B1679">
              <w:rPr>
                <w:sz w:val="16"/>
                <w:szCs w:val="16"/>
              </w:rPr>
              <w:t>SA WG2 agreed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0B14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CA0A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B9CD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3D38E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CCA5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C2088" w14:textId="77777777" w:rsidR="00A66FE4" w:rsidRPr="001B1679" w:rsidRDefault="00A66FE4" w:rsidP="0021626D">
            <w:pPr>
              <w:pStyle w:val="TAL"/>
              <w:rPr>
                <w:sz w:val="16"/>
                <w:szCs w:val="16"/>
              </w:rPr>
            </w:pPr>
          </w:p>
        </w:tc>
      </w:tr>
      <w:tr w:rsidR="00A66FE4" w14:paraId="2E6C43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2B5D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67775" w14:textId="381A049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19DA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98A20" w14:textId="77777777" w:rsidR="00A66FE4" w:rsidRPr="001B1679" w:rsidRDefault="00A66FE4" w:rsidP="0021626D">
            <w:pPr>
              <w:pStyle w:val="TAL"/>
              <w:rPr>
                <w:sz w:val="16"/>
                <w:szCs w:val="16"/>
              </w:rPr>
            </w:pPr>
            <w:r w:rsidRPr="001B1679">
              <w:rPr>
                <w:sz w:val="16"/>
                <w:szCs w:val="16"/>
              </w:rPr>
              <w:t>SA WG2 agreed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4B68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B4F2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7890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04B1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DE6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4B123" w14:textId="77777777" w:rsidR="00A66FE4" w:rsidRPr="001B1679" w:rsidRDefault="00A66FE4" w:rsidP="0021626D">
            <w:pPr>
              <w:pStyle w:val="TAL"/>
              <w:rPr>
                <w:sz w:val="16"/>
                <w:szCs w:val="16"/>
              </w:rPr>
            </w:pPr>
          </w:p>
        </w:tc>
      </w:tr>
      <w:tr w:rsidR="00A66FE4" w14:paraId="4D2992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AA4D9"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2BEE5" w14:textId="592F64B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23B8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23F79" w14:textId="77777777" w:rsidR="00A66FE4" w:rsidRPr="001B1679" w:rsidRDefault="00A66FE4" w:rsidP="0021626D">
            <w:pPr>
              <w:pStyle w:val="TAL"/>
              <w:rPr>
                <w:sz w:val="16"/>
                <w:szCs w:val="16"/>
              </w:rPr>
            </w:pPr>
            <w:r w:rsidRPr="001B1679">
              <w:rPr>
                <w:sz w:val="16"/>
                <w:szCs w:val="16"/>
              </w:rPr>
              <w:t>SA WG2 agreed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D9DCF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00C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B29A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A70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3166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EC21C" w14:textId="77777777" w:rsidR="00A66FE4" w:rsidRPr="001B1679" w:rsidRDefault="00A66FE4" w:rsidP="0021626D">
            <w:pPr>
              <w:pStyle w:val="TAL"/>
              <w:rPr>
                <w:sz w:val="16"/>
                <w:szCs w:val="16"/>
              </w:rPr>
            </w:pPr>
          </w:p>
        </w:tc>
      </w:tr>
      <w:tr w:rsidR="00A66FE4" w14:paraId="7B9513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2DE1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E2ABD" w14:textId="0A3748A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A521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C8731" w14:textId="77777777" w:rsidR="00A66FE4" w:rsidRPr="001B1679" w:rsidRDefault="00A66FE4" w:rsidP="0021626D">
            <w:pPr>
              <w:pStyle w:val="TAL"/>
              <w:rPr>
                <w:sz w:val="16"/>
                <w:szCs w:val="16"/>
              </w:rPr>
            </w:pPr>
            <w:r w:rsidRPr="001B1679">
              <w:rPr>
                <w:sz w:val="16"/>
                <w:szCs w:val="16"/>
              </w:rPr>
              <w:t>SA WG2 agreed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B0AE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D871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5AD3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3FC7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92C0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A2D34" w14:textId="77777777" w:rsidR="00A66FE4" w:rsidRPr="001B1679" w:rsidRDefault="00A66FE4" w:rsidP="0021626D">
            <w:pPr>
              <w:pStyle w:val="TAL"/>
              <w:rPr>
                <w:sz w:val="16"/>
                <w:szCs w:val="16"/>
              </w:rPr>
            </w:pPr>
          </w:p>
        </w:tc>
      </w:tr>
      <w:tr w:rsidR="00A66FE4" w14:paraId="708A74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C7A33"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8AD4D" w14:textId="05EADA6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D345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DF7D9" w14:textId="77777777" w:rsidR="00A66FE4" w:rsidRPr="001B1679" w:rsidRDefault="00A66FE4" w:rsidP="0021626D">
            <w:pPr>
              <w:pStyle w:val="TAL"/>
              <w:rPr>
                <w:sz w:val="16"/>
                <w:szCs w:val="16"/>
              </w:rPr>
            </w:pPr>
            <w:r w:rsidRPr="001B1679">
              <w:rPr>
                <w:sz w:val="16"/>
                <w:szCs w:val="16"/>
              </w:rPr>
              <w:t>SA WG2 agreed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A1E8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284B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B93D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2794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3E6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BDA17" w14:textId="77777777" w:rsidR="00A66FE4" w:rsidRPr="001B1679" w:rsidRDefault="00A66FE4" w:rsidP="0021626D">
            <w:pPr>
              <w:pStyle w:val="TAL"/>
              <w:rPr>
                <w:sz w:val="16"/>
                <w:szCs w:val="16"/>
              </w:rPr>
            </w:pPr>
          </w:p>
        </w:tc>
      </w:tr>
      <w:tr w:rsidR="00A66FE4" w14:paraId="727CF3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9C70A"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588C0" w14:textId="1DCA647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BF77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1F955" w14:textId="77777777" w:rsidR="00A66FE4" w:rsidRPr="001B1679" w:rsidRDefault="00A66FE4" w:rsidP="0021626D">
            <w:pPr>
              <w:pStyle w:val="TAL"/>
              <w:rPr>
                <w:sz w:val="16"/>
                <w:szCs w:val="16"/>
              </w:rPr>
            </w:pPr>
            <w:r w:rsidRPr="001B1679">
              <w:rPr>
                <w:sz w:val="16"/>
                <w:szCs w:val="16"/>
              </w:rPr>
              <w:t>SA WG2 agreed CRs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70EF1"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4FDF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F61A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1AEE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014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A2B53" w14:textId="77777777" w:rsidR="00A66FE4" w:rsidRPr="001B1679" w:rsidRDefault="00A66FE4" w:rsidP="0021626D">
            <w:pPr>
              <w:pStyle w:val="TAL"/>
              <w:rPr>
                <w:sz w:val="16"/>
                <w:szCs w:val="16"/>
              </w:rPr>
            </w:pPr>
          </w:p>
        </w:tc>
      </w:tr>
      <w:tr w:rsidR="00A66FE4" w14:paraId="3E566FF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3F73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EFC87" w14:textId="787BD22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A85D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D1E75" w14:textId="77777777" w:rsidR="00A66FE4" w:rsidRPr="001B1679" w:rsidRDefault="00A66FE4" w:rsidP="0021626D">
            <w:pPr>
              <w:pStyle w:val="TAL"/>
              <w:rPr>
                <w:sz w:val="16"/>
                <w:szCs w:val="16"/>
              </w:rPr>
            </w:pPr>
            <w:r w:rsidRPr="001B1679">
              <w:rPr>
                <w:sz w:val="16"/>
                <w:szCs w:val="16"/>
              </w:rPr>
              <w:t>SA WG2 agreed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665D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EB6C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62AD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61EF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EF80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DAF2E" w14:textId="77777777" w:rsidR="00A66FE4" w:rsidRPr="001B1679" w:rsidRDefault="00A66FE4" w:rsidP="0021626D">
            <w:pPr>
              <w:pStyle w:val="TAL"/>
              <w:rPr>
                <w:sz w:val="16"/>
                <w:szCs w:val="16"/>
              </w:rPr>
            </w:pPr>
          </w:p>
        </w:tc>
      </w:tr>
      <w:tr w:rsidR="00A66FE4" w14:paraId="55439A3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26B6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E9D30" w14:textId="413B497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12DA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22DC5" w14:textId="77777777" w:rsidR="00A66FE4" w:rsidRPr="001B1679" w:rsidRDefault="00A66FE4" w:rsidP="0021626D">
            <w:pPr>
              <w:pStyle w:val="TAL"/>
              <w:rPr>
                <w:sz w:val="16"/>
                <w:szCs w:val="16"/>
              </w:rPr>
            </w:pPr>
            <w:r w:rsidRPr="001B1679">
              <w:rPr>
                <w:sz w:val="16"/>
                <w:szCs w:val="16"/>
              </w:rPr>
              <w:t>SA WG2 agreed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2DC4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A21A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9FFE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AFA8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A4D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EC36" w14:textId="77777777" w:rsidR="00A66FE4" w:rsidRPr="001B1679" w:rsidRDefault="00A66FE4" w:rsidP="0021626D">
            <w:pPr>
              <w:pStyle w:val="TAL"/>
              <w:rPr>
                <w:sz w:val="16"/>
                <w:szCs w:val="16"/>
              </w:rPr>
            </w:pPr>
          </w:p>
        </w:tc>
      </w:tr>
      <w:tr w:rsidR="00A66FE4" w14:paraId="1C3661B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746A"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1D0D6" w14:textId="1A7D2AF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582C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6C863" w14:textId="77777777" w:rsidR="00A66FE4" w:rsidRPr="001B1679" w:rsidRDefault="00A66FE4" w:rsidP="0021626D">
            <w:pPr>
              <w:pStyle w:val="TAL"/>
              <w:rPr>
                <w:sz w:val="16"/>
                <w:szCs w:val="16"/>
              </w:rPr>
            </w:pPr>
            <w:r w:rsidRPr="001B1679">
              <w:rPr>
                <w:sz w:val="16"/>
                <w:szCs w:val="16"/>
              </w:rPr>
              <w:t>SA WG2 agreed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24B5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220F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7E9C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FE0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638A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7243F" w14:textId="77777777" w:rsidR="00A66FE4" w:rsidRPr="001B1679" w:rsidRDefault="00A66FE4" w:rsidP="0021626D">
            <w:pPr>
              <w:pStyle w:val="TAL"/>
              <w:rPr>
                <w:sz w:val="16"/>
                <w:szCs w:val="16"/>
              </w:rPr>
            </w:pPr>
          </w:p>
        </w:tc>
      </w:tr>
      <w:tr w:rsidR="00A66FE4" w14:paraId="4AC24C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FD211"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ACA8B" w14:textId="4EE671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8ED6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9012E" w14:textId="77777777" w:rsidR="00A66FE4" w:rsidRPr="001B1679" w:rsidRDefault="00A66FE4" w:rsidP="0021626D">
            <w:pPr>
              <w:pStyle w:val="TAL"/>
              <w:rPr>
                <w:sz w:val="16"/>
                <w:szCs w:val="16"/>
              </w:rPr>
            </w:pPr>
            <w:r w:rsidRPr="001B1679">
              <w:rPr>
                <w:sz w:val="16"/>
                <w:szCs w:val="16"/>
              </w:rPr>
              <w:t>SA WG2 agreed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F1D5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BEC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B534F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D723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3B8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0484C" w14:textId="77777777" w:rsidR="00A66FE4" w:rsidRPr="001B1679" w:rsidRDefault="00A66FE4" w:rsidP="0021626D">
            <w:pPr>
              <w:pStyle w:val="TAL"/>
              <w:rPr>
                <w:sz w:val="16"/>
                <w:szCs w:val="16"/>
              </w:rPr>
            </w:pPr>
          </w:p>
        </w:tc>
      </w:tr>
      <w:tr w:rsidR="00A66FE4" w14:paraId="363143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62921"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49B3F" w14:textId="79A747D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4ABE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4C6D2" w14:textId="77777777" w:rsidR="00A66FE4" w:rsidRPr="001B1679" w:rsidRDefault="00A66FE4" w:rsidP="0021626D">
            <w:pPr>
              <w:pStyle w:val="TAL"/>
              <w:rPr>
                <w:sz w:val="16"/>
                <w:szCs w:val="16"/>
              </w:rPr>
            </w:pPr>
            <w:r w:rsidRPr="001B1679">
              <w:rPr>
                <w:sz w:val="16"/>
                <w:szCs w:val="16"/>
              </w:rPr>
              <w:t>SA WG2 agreed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C156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E8D6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27E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CB0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2684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896E2" w14:textId="77777777" w:rsidR="00A66FE4" w:rsidRPr="001B1679" w:rsidRDefault="00A66FE4" w:rsidP="0021626D">
            <w:pPr>
              <w:pStyle w:val="TAL"/>
              <w:rPr>
                <w:sz w:val="16"/>
                <w:szCs w:val="16"/>
              </w:rPr>
            </w:pPr>
          </w:p>
        </w:tc>
      </w:tr>
      <w:tr w:rsidR="00A66FE4" w14:paraId="423676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498F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C486B" w14:textId="217BE29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2F5C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CBDDF" w14:textId="77777777" w:rsidR="00A66FE4" w:rsidRPr="001B1679" w:rsidRDefault="00A66FE4" w:rsidP="0021626D">
            <w:pPr>
              <w:pStyle w:val="TAL"/>
              <w:rPr>
                <w:sz w:val="16"/>
                <w:szCs w:val="16"/>
              </w:rPr>
            </w:pPr>
            <w:r w:rsidRPr="001B1679">
              <w:rPr>
                <w:sz w:val="16"/>
                <w:szCs w:val="16"/>
              </w:rPr>
              <w:t>SA WG2 agreed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3CEC4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1389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48F6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E7C7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9F2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512FE" w14:textId="77777777" w:rsidR="00A66FE4" w:rsidRPr="001B1679" w:rsidRDefault="00A66FE4" w:rsidP="0021626D">
            <w:pPr>
              <w:pStyle w:val="TAL"/>
              <w:rPr>
                <w:sz w:val="16"/>
                <w:szCs w:val="16"/>
              </w:rPr>
            </w:pPr>
          </w:p>
        </w:tc>
      </w:tr>
      <w:tr w:rsidR="00A66FE4" w14:paraId="0E0861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8C98D"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904B5" w14:textId="28AF980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66F7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F0EA8" w14:textId="77777777" w:rsidR="00A66FE4" w:rsidRPr="001B1679" w:rsidRDefault="00A66FE4" w:rsidP="0021626D">
            <w:pPr>
              <w:pStyle w:val="TAL"/>
              <w:rPr>
                <w:sz w:val="16"/>
                <w:szCs w:val="16"/>
              </w:rPr>
            </w:pPr>
            <w:r w:rsidRPr="001B1679">
              <w:rPr>
                <w:sz w:val="16"/>
                <w:szCs w:val="16"/>
              </w:rPr>
              <w:t>SA WG2 agreed 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2287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7F4A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0F80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7936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DFFF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0F5F3" w14:textId="77777777" w:rsidR="00A66FE4" w:rsidRPr="001B1679" w:rsidRDefault="00A66FE4" w:rsidP="0021626D">
            <w:pPr>
              <w:pStyle w:val="TAL"/>
              <w:rPr>
                <w:sz w:val="16"/>
                <w:szCs w:val="16"/>
              </w:rPr>
            </w:pPr>
          </w:p>
        </w:tc>
      </w:tr>
      <w:tr w:rsidR="00A66FE4" w14:paraId="47592E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30FC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13755" w14:textId="7368766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4A36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D7311" w14:textId="77777777" w:rsidR="00A66FE4" w:rsidRPr="001B1679" w:rsidRDefault="00A66FE4" w:rsidP="0021626D">
            <w:pPr>
              <w:pStyle w:val="TAL"/>
              <w:rPr>
                <w:sz w:val="16"/>
                <w:szCs w:val="16"/>
              </w:rPr>
            </w:pPr>
            <w:r w:rsidRPr="001B1679">
              <w:rPr>
                <w:sz w:val="16"/>
                <w:szCs w:val="16"/>
              </w:rPr>
              <w:t>SA WG2 agreed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44C6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42DF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3293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081A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A2A9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01381" w14:textId="77777777" w:rsidR="00A66FE4" w:rsidRPr="001B1679" w:rsidRDefault="00A66FE4" w:rsidP="0021626D">
            <w:pPr>
              <w:pStyle w:val="TAL"/>
              <w:rPr>
                <w:sz w:val="16"/>
                <w:szCs w:val="16"/>
              </w:rPr>
            </w:pPr>
          </w:p>
        </w:tc>
      </w:tr>
      <w:tr w:rsidR="00A66FE4" w14:paraId="0283D3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4218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6913C" w14:textId="0993EF5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E5AD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F3B0D" w14:textId="77777777" w:rsidR="00A66FE4" w:rsidRPr="001B1679" w:rsidRDefault="00A66FE4" w:rsidP="0021626D">
            <w:pPr>
              <w:pStyle w:val="TAL"/>
              <w:rPr>
                <w:sz w:val="16"/>
                <w:szCs w:val="16"/>
              </w:rPr>
            </w:pPr>
            <w:r w:rsidRPr="001B1679">
              <w:rPr>
                <w:sz w:val="16"/>
                <w:szCs w:val="16"/>
              </w:rPr>
              <w:t>SA WG2 agreed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938D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759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6BCD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89E1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95F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470B0" w14:textId="77777777" w:rsidR="00A66FE4" w:rsidRPr="001B1679" w:rsidRDefault="00A66FE4" w:rsidP="0021626D">
            <w:pPr>
              <w:pStyle w:val="TAL"/>
              <w:rPr>
                <w:sz w:val="16"/>
                <w:szCs w:val="16"/>
              </w:rPr>
            </w:pPr>
          </w:p>
        </w:tc>
      </w:tr>
      <w:tr w:rsidR="00A66FE4" w14:paraId="17FFE5A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F2EFD"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A6944" w14:textId="0B50C76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53FE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05CF9" w14:textId="77777777" w:rsidR="00A66FE4" w:rsidRPr="001B1679" w:rsidRDefault="00A66FE4" w:rsidP="0021626D">
            <w:pPr>
              <w:pStyle w:val="TAL"/>
              <w:rPr>
                <w:sz w:val="16"/>
                <w:szCs w:val="16"/>
              </w:rPr>
            </w:pPr>
            <w:r w:rsidRPr="001B1679">
              <w:rPr>
                <w:sz w:val="16"/>
                <w:szCs w:val="16"/>
              </w:rPr>
              <w:t>SA WG2 agreed 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BAC2E"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90D9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B527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8702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48EB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3116A" w14:textId="77777777" w:rsidR="00A66FE4" w:rsidRPr="001B1679" w:rsidRDefault="00A66FE4" w:rsidP="0021626D">
            <w:pPr>
              <w:pStyle w:val="TAL"/>
              <w:rPr>
                <w:sz w:val="16"/>
                <w:szCs w:val="16"/>
              </w:rPr>
            </w:pPr>
          </w:p>
        </w:tc>
      </w:tr>
      <w:tr w:rsidR="00A66FE4" w14:paraId="66ACC7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F35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6341C" w14:textId="34FF61A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9F86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B6648" w14:textId="77777777" w:rsidR="00A66FE4" w:rsidRPr="001B1679" w:rsidRDefault="00A66FE4" w:rsidP="0021626D">
            <w:pPr>
              <w:pStyle w:val="TAL"/>
              <w:rPr>
                <w:sz w:val="16"/>
                <w:szCs w:val="16"/>
              </w:rPr>
            </w:pPr>
            <w:r w:rsidRPr="001B1679">
              <w:rPr>
                <w:sz w:val="16"/>
                <w:szCs w:val="16"/>
              </w:rPr>
              <w:t>SA WG2 agreed CR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F89F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D5A5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70AF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8A14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0F9D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D720A" w14:textId="77777777" w:rsidR="00A66FE4" w:rsidRPr="001B1679" w:rsidRDefault="00A66FE4" w:rsidP="0021626D">
            <w:pPr>
              <w:pStyle w:val="TAL"/>
              <w:rPr>
                <w:sz w:val="16"/>
                <w:szCs w:val="16"/>
              </w:rPr>
            </w:pPr>
          </w:p>
        </w:tc>
      </w:tr>
      <w:tr w:rsidR="00A66FE4" w14:paraId="64BC6E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4C364"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885C1" w14:textId="445177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0205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4B025" w14:textId="77777777" w:rsidR="00A66FE4" w:rsidRPr="001B1679" w:rsidRDefault="00A66FE4" w:rsidP="0021626D">
            <w:pPr>
              <w:pStyle w:val="TAL"/>
              <w:rPr>
                <w:sz w:val="16"/>
                <w:szCs w:val="16"/>
              </w:rPr>
            </w:pPr>
            <w:r w:rsidRPr="001B1679">
              <w:rPr>
                <w:sz w:val="16"/>
                <w:szCs w:val="16"/>
              </w:rPr>
              <w:t>3GPP Work Plan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766AC9" w14:textId="77777777" w:rsidR="00A66FE4" w:rsidRPr="001B1679" w:rsidRDefault="00A66FE4" w:rsidP="0021626D">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B77D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220C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FE422"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FB98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D4D55" w14:textId="77777777" w:rsidR="00A66FE4" w:rsidRPr="001B1679" w:rsidRDefault="00A66FE4" w:rsidP="0021626D">
            <w:pPr>
              <w:pStyle w:val="TAL"/>
              <w:rPr>
                <w:sz w:val="16"/>
                <w:szCs w:val="16"/>
              </w:rPr>
            </w:pPr>
          </w:p>
        </w:tc>
      </w:tr>
      <w:tr w:rsidR="00A66FE4" w14:paraId="430284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4704B" w14:textId="77777777" w:rsidR="00A66FE4" w:rsidRPr="001B1679" w:rsidRDefault="00A66FE4" w:rsidP="0021626D">
            <w:pPr>
              <w:pStyle w:val="TAL"/>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4BD58" w14:textId="0455750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0B97B"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8555D" w14:textId="77777777" w:rsidR="00A66FE4" w:rsidRPr="001B1679" w:rsidRDefault="00A66FE4" w:rsidP="0021626D">
            <w:pPr>
              <w:pStyle w:val="TAL"/>
              <w:rPr>
                <w:sz w:val="16"/>
                <w:szCs w:val="16"/>
              </w:rPr>
            </w:pPr>
            <w:r w:rsidRPr="001B1679">
              <w:rPr>
                <w:sz w:val="16"/>
                <w:szCs w:val="16"/>
              </w:rPr>
              <w:t>Revised SID on study on enhancements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F94A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753B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27289"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0C550" w14:textId="77777777" w:rsidR="00A66FE4" w:rsidRPr="001B1679" w:rsidRDefault="00A66FE4" w:rsidP="0021626D">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E7C3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FD7B2" w14:textId="77777777" w:rsidR="00A66FE4" w:rsidRPr="001B1679" w:rsidRDefault="00A66FE4" w:rsidP="0021626D">
            <w:pPr>
              <w:pStyle w:val="TAL"/>
              <w:rPr>
                <w:sz w:val="16"/>
                <w:szCs w:val="16"/>
              </w:rPr>
            </w:pPr>
          </w:p>
        </w:tc>
      </w:tr>
      <w:tr w:rsidR="00A66FE4" w14:paraId="4BC4DD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C75D8" w14:textId="77777777" w:rsidR="00A66FE4" w:rsidRPr="001B1679" w:rsidRDefault="00A66FE4" w:rsidP="0021626D">
            <w:pPr>
              <w:pStyle w:val="TAL"/>
              <w:rPr>
                <w:sz w:val="16"/>
                <w:szCs w:val="16"/>
              </w:rPr>
            </w:pPr>
            <w:r w:rsidRPr="001B1679">
              <w:rPr>
                <w:sz w:val="16"/>
                <w:szCs w:val="16"/>
              </w:rPr>
              <w:lastRenderedPageBreak/>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1B0B1" w14:textId="5D766CA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44C3E"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DCD79" w14:textId="77777777" w:rsidR="00A66FE4" w:rsidRPr="001B1679" w:rsidRDefault="00A66FE4" w:rsidP="0021626D">
            <w:pPr>
              <w:pStyle w:val="TAL"/>
              <w:rPr>
                <w:sz w:val="16"/>
                <w:szCs w:val="16"/>
              </w:rPr>
            </w:pPr>
            <w:r w:rsidRPr="001B1679">
              <w:rPr>
                <w:sz w:val="16"/>
                <w:szCs w:val="16"/>
              </w:rPr>
              <w:t>New WID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08AD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AA1C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C78E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6FF34"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913B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6BC5B" w14:textId="77777777" w:rsidR="00A66FE4" w:rsidRPr="001B1679" w:rsidRDefault="00A66FE4" w:rsidP="0021626D">
            <w:pPr>
              <w:pStyle w:val="TAL"/>
              <w:rPr>
                <w:sz w:val="16"/>
                <w:szCs w:val="16"/>
              </w:rPr>
            </w:pPr>
          </w:p>
        </w:tc>
      </w:tr>
      <w:tr w:rsidR="00A66FE4" w14:paraId="65D4A7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54D88"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C4148" w14:textId="2333DD0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1500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90E50"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6FC3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591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35A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FA75F" w14:textId="77777777" w:rsidR="00A66FE4" w:rsidRPr="001B1679" w:rsidRDefault="00A66FE4" w:rsidP="0021626D">
            <w:pPr>
              <w:pStyle w:val="TAL"/>
              <w:rPr>
                <w:sz w:val="16"/>
                <w:szCs w:val="16"/>
              </w:rPr>
            </w:pPr>
            <w:r w:rsidRPr="001B1679">
              <w:rPr>
                <w:sz w:val="16"/>
                <w:szCs w:val="16"/>
              </w:rPr>
              <w:t>Company revision proposed in SP-231124. Revised to SP-231158.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497D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1F305" w14:textId="17B20CA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231158</w:t>
            </w:r>
          </w:p>
        </w:tc>
      </w:tr>
      <w:tr w:rsidR="00A66FE4" w14:paraId="2058422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BC207"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F5A9E" w14:textId="249C8A0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40B3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FBA3D"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88DE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8A54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A07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F5CEC" w14:textId="77777777" w:rsidR="00A66FE4" w:rsidRPr="001B1679" w:rsidRDefault="00A66FE4" w:rsidP="0021626D">
            <w:pPr>
              <w:pStyle w:val="TAL"/>
              <w:rPr>
                <w:sz w:val="16"/>
                <w:szCs w:val="16"/>
              </w:rPr>
            </w:pPr>
            <w:r w:rsidRPr="001B1679">
              <w:rPr>
                <w:sz w:val="16"/>
                <w:szCs w:val="16"/>
              </w:rPr>
              <w:t>Revised to SP-231159.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CC8A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AF00E" w14:textId="2469330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231159</w:t>
            </w:r>
          </w:p>
        </w:tc>
      </w:tr>
      <w:tr w:rsidR="00A66FE4" w14:paraId="52A0E19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EF59D6" w14:textId="77777777" w:rsidR="00A66FE4" w:rsidRPr="001B1679" w:rsidRDefault="00A66FE4" w:rsidP="0021626D">
            <w:pPr>
              <w:pStyle w:val="TAL"/>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66E5D" w14:textId="72D825C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4B6E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ABDCC" w14:textId="77777777" w:rsidR="00A66FE4" w:rsidRPr="001B1679" w:rsidRDefault="00A66FE4" w:rsidP="0021626D">
            <w:pPr>
              <w:pStyle w:val="TAL"/>
              <w:rPr>
                <w:sz w:val="16"/>
                <w:szCs w:val="16"/>
              </w:rPr>
            </w:pPr>
            <w:r w:rsidRPr="001B1679">
              <w:rPr>
                <w:sz w:val="16"/>
                <w:szCs w:val="16"/>
              </w:rPr>
              <w:t>New WID on SCAS for Rel-18 features on existing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0262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5A23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C89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48B0F"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78CE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3436" w14:textId="77777777" w:rsidR="00A66FE4" w:rsidRPr="001B1679" w:rsidRDefault="00A66FE4" w:rsidP="0021626D">
            <w:pPr>
              <w:pStyle w:val="TAL"/>
              <w:rPr>
                <w:sz w:val="16"/>
                <w:szCs w:val="16"/>
              </w:rPr>
            </w:pPr>
          </w:p>
        </w:tc>
      </w:tr>
      <w:tr w:rsidR="00A66FE4" w14:paraId="7D285AE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B663B"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D8906" w14:textId="692E3C0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E8FBD"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CFB75" w14:textId="77777777" w:rsidR="00A66FE4" w:rsidRPr="001B1679" w:rsidRDefault="00A66FE4" w:rsidP="0021626D">
            <w:pPr>
              <w:pStyle w:val="TAL"/>
              <w:rPr>
                <w:sz w:val="16"/>
                <w:szCs w:val="16"/>
              </w:rPr>
            </w:pPr>
            <w:r w:rsidRPr="001B1679">
              <w:rPr>
                <w:sz w:val="16"/>
                <w:szCs w:val="16"/>
              </w:rPr>
              <w:t>Draft TS 33.533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7A16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6D2F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82792" w14:textId="77777777" w:rsidR="00A66FE4" w:rsidRPr="001B1679" w:rsidRDefault="00A66FE4" w:rsidP="0021626D">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2DDB6"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0688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61174" w14:textId="77777777" w:rsidR="00A66FE4" w:rsidRPr="001B1679" w:rsidRDefault="00A66FE4" w:rsidP="0021626D">
            <w:pPr>
              <w:pStyle w:val="TAL"/>
              <w:rPr>
                <w:sz w:val="16"/>
                <w:szCs w:val="16"/>
              </w:rPr>
            </w:pPr>
          </w:p>
        </w:tc>
      </w:tr>
      <w:tr w:rsidR="00A66FE4" w14:paraId="2BAC72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3CF2C"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F85A8" w14:textId="2DC0BDD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73A20"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DAB07" w14:textId="77777777" w:rsidR="00A66FE4" w:rsidRPr="001B1679" w:rsidRDefault="00A66FE4" w:rsidP="0021626D">
            <w:pPr>
              <w:pStyle w:val="TAL"/>
              <w:rPr>
                <w:sz w:val="16"/>
                <w:szCs w:val="16"/>
              </w:rPr>
            </w:pPr>
            <w:r w:rsidRPr="001B1679">
              <w:rPr>
                <w:sz w:val="16"/>
                <w:szCs w:val="16"/>
              </w:rPr>
              <w:t>Draft TR 33.739 Study on security enhancement of support for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6F75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CCA7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FC744" w14:textId="77777777" w:rsidR="00A66FE4" w:rsidRPr="001B1679" w:rsidRDefault="00A66FE4" w:rsidP="0021626D">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C50B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28F7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5DD03" w14:textId="77777777" w:rsidR="00A66FE4" w:rsidRPr="001B1679" w:rsidRDefault="00A66FE4" w:rsidP="0021626D">
            <w:pPr>
              <w:pStyle w:val="TAL"/>
              <w:rPr>
                <w:sz w:val="16"/>
                <w:szCs w:val="16"/>
              </w:rPr>
            </w:pPr>
          </w:p>
        </w:tc>
      </w:tr>
      <w:tr w:rsidR="00A66FE4" w14:paraId="649D53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B3A91"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280AC" w14:textId="563ED16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F48F0"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DDBCD" w14:textId="77777777" w:rsidR="00A66FE4" w:rsidRPr="001B1679" w:rsidRDefault="00A66FE4" w:rsidP="0021626D">
            <w:pPr>
              <w:pStyle w:val="TAL"/>
              <w:rPr>
                <w:sz w:val="16"/>
                <w:szCs w:val="16"/>
              </w:rPr>
            </w:pPr>
            <w:r w:rsidRPr="001B1679">
              <w:rPr>
                <w:sz w:val="16"/>
                <w:szCs w:val="16"/>
              </w:rPr>
              <w:t>Draft TR 33.894 Study on zero-trust security principles in mobile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645A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AED0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61A9" w14:textId="77777777" w:rsidR="00A66FE4" w:rsidRPr="001B1679" w:rsidRDefault="00A66FE4" w:rsidP="0021626D">
            <w:pPr>
              <w:pStyle w:val="TAL"/>
              <w:rPr>
                <w:sz w:val="16"/>
                <w:szCs w:val="16"/>
              </w:rPr>
            </w:pPr>
            <w:r w:rsidRPr="001B1679">
              <w:rPr>
                <w:sz w:val="16"/>
                <w:szCs w:val="16"/>
              </w:rPr>
              <w:t>FS_ZTS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65481"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4B6F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C4DB0" w14:textId="77777777" w:rsidR="00A66FE4" w:rsidRPr="001B1679" w:rsidRDefault="00A66FE4" w:rsidP="0021626D">
            <w:pPr>
              <w:pStyle w:val="TAL"/>
              <w:rPr>
                <w:sz w:val="16"/>
                <w:szCs w:val="16"/>
              </w:rPr>
            </w:pPr>
          </w:p>
        </w:tc>
      </w:tr>
      <w:tr w:rsidR="00A66FE4" w14:paraId="7FC708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B34D4"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6536C" w14:textId="42F3DAB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B4F1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63C09" w14:textId="77777777" w:rsidR="00A66FE4" w:rsidRPr="001B1679" w:rsidRDefault="00A66FE4" w:rsidP="0021626D">
            <w:pPr>
              <w:pStyle w:val="TAL"/>
              <w:rPr>
                <w:sz w:val="16"/>
                <w:szCs w:val="16"/>
              </w:rPr>
            </w:pPr>
            <w:r w:rsidRPr="001B1679">
              <w:rPr>
                <w:sz w:val="16"/>
                <w:szCs w:val="16"/>
              </w:rPr>
              <w:t>Draft 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A09D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7B45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EAC39"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1E424"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8A265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D118B" w14:textId="77777777" w:rsidR="00A66FE4" w:rsidRPr="001B1679" w:rsidRDefault="00A66FE4" w:rsidP="0021626D">
            <w:pPr>
              <w:pStyle w:val="TAL"/>
              <w:rPr>
                <w:sz w:val="16"/>
                <w:szCs w:val="16"/>
              </w:rPr>
            </w:pPr>
          </w:p>
        </w:tc>
      </w:tr>
      <w:tr w:rsidR="00A66FE4" w14:paraId="5042A2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D56B6"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43232" w14:textId="2019B1B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69D34"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9A33C" w14:textId="77777777" w:rsidR="00A66FE4" w:rsidRPr="001B1679" w:rsidRDefault="00A66FE4" w:rsidP="0021626D">
            <w:pPr>
              <w:pStyle w:val="TAL"/>
              <w:rPr>
                <w:sz w:val="16"/>
                <w:szCs w:val="16"/>
              </w:rPr>
            </w:pPr>
            <w:r w:rsidRPr="001B1679">
              <w:rPr>
                <w:sz w:val="16"/>
                <w:szCs w:val="16"/>
              </w:rPr>
              <w:t>Draft TR 33.848 Study on security impacts of virtualisation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842B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41B2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29BAE" w14:textId="77777777" w:rsidR="00A66FE4" w:rsidRPr="001B1679" w:rsidRDefault="00A66FE4" w:rsidP="0021626D">
            <w:pPr>
              <w:pStyle w:val="TAL"/>
              <w:rPr>
                <w:sz w:val="16"/>
                <w:szCs w:val="16"/>
              </w:rPr>
            </w:pPr>
            <w:r w:rsidRPr="001B1679">
              <w:rPr>
                <w:sz w:val="16"/>
                <w:szCs w:val="16"/>
              </w:rPr>
              <w:t>FS_SIV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B4D5B"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392A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E98A4" w14:textId="77777777" w:rsidR="00A66FE4" w:rsidRPr="001B1679" w:rsidRDefault="00A66FE4" w:rsidP="0021626D">
            <w:pPr>
              <w:pStyle w:val="TAL"/>
              <w:rPr>
                <w:sz w:val="16"/>
                <w:szCs w:val="16"/>
              </w:rPr>
            </w:pPr>
          </w:p>
        </w:tc>
      </w:tr>
      <w:tr w:rsidR="00A66FE4" w14:paraId="27F6B6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AF0D9"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6775E" w14:textId="14C26A4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E366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8E9EC" w14:textId="77777777" w:rsidR="00A66FE4" w:rsidRPr="001B1679" w:rsidRDefault="00A66FE4" w:rsidP="0021626D">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2F5E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059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11256"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9470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5E26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C7378" w14:textId="77777777" w:rsidR="00A66FE4" w:rsidRPr="001B1679" w:rsidRDefault="00A66FE4" w:rsidP="0021626D">
            <w:pPr>
              <w:pStyle w:val="TAL"/>
              <w:rPr>
                <w:sz w:val="16"/>
                <w:szCs w:val="16"/>
              </w:rPr>
            </w:pPr>
          </w:p>
        </w:tc>
      </w:tr>
      <w:tr w:rsidR="00A66FE4" w14:paraId="00FDE51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FF28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8CC69" w14:textId="0175031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6B30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F2068" w14:textId="77777777" w:rsidR="00A66FE4" w:rsidRPr="001B1679" w:rsidRDefault="00A66FE4" w:rsidP="0021626D">
            <w:pPr>
              <w:pStyle w:val="TAL"/>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B223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BF8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3C899" w14:textId="77777777" w:rsidR="00A66FE4" w:rsidRPr="001B1679" w:rsidRDefault="00A66FE4" w:rsidP="0021626D">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373F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5AC0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50001" w14:textId="77777777" w:rsidR="00A66FE4" w:rsidRPr="001B1679" w:rsidRDefault="00A66FE4" w:rsidP="0021626D">
            <w:pPr>
              <w:pStyle w:val="TAL"/>
              <w:rPr>
                <w:sz w:val="16"/>
                <w:szCs w:val="16"/>
              </w:rPr>
            </w:pPr>
          </w:p>
        </w:tc>
      </w:tr>
      <w:tr w:rsidR="00A66FE4" w14:paraId="5F35ED8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A0B61"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35D48" w14:textId="01051BA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E7EB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015B0" w14:textId="77777777" w:rsidR="00A66FE4" w:rsidRPr="001B1679" w:rsidRDefault="00A66FE4" w:rsidP="0021626D">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9CC74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6779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6B28C" w14:textId="77777777" w:rsidR="00A66FE4" w:rsidRPr="001B1679" w:rsidRDefault="00A66FE4" w:rsidP="0021626D">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C84C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E403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2AF90" w14:textId="77777777" w:rsidR="00A66FE4" w:rsidRPr="001B1679" w:rsidRDefault="00A66FE4" w:rsidP="0021626D">
            <w:pPr>
              <w:pStyle w:val="TAL"/>
              <w:rPr>
                <w:sz w:val="16"/>
                <w:szCs w:val="16"/>
              </w:rPr>
            </w:pPr>
          </w:p>
        </w:tc>
      </w:tr>
      <w:tr w:rsidR="00A66FE4" w14:paraId="30A7B9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5E8B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DE024" w14:textId="3C03487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CA43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585DD" w14:textId="77777777" w:rsidR="00A66FE4" w:rsidRPr="001B1679" w:rsidRDefault="00A66FE4" w:rsidP="0021626D">
            <w:pPr>
              <w:pStyle w:val="TAL"/>
              <w:rPr>
                <w:sz w:val="16"/>
                <w:szCs w:val="16"/>
              </w:rPr>
            </w:pPr>
            <w:r w:rsidRPr="001B1679">
              <w:rPr>
                <w:sz w:val="16"/>
                <w:szCs w:val="16"/>
              </w:rPr>
              <w:t>Rel-18 CR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D309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2C9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E54C0" w14:textId="77777777" w:rsidR="00A66FE4" w:rsidRPr="001B1679" w:rsidRDefault="00A66FE4" w:rsidP="0021626D">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636E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5C82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CB13A" w14:textId="77777777" w:rsidR="00A66FE4" w:rsidRPr="001B1679" w:rsidRDefault="00A66FE4" w:rsidP="0021626D">
            <w:pPr>
              <w:pStyle w:val="TAL"/>
              <w:rPr>
                <w:sz w:val="16"/>
                <w:szCs w:val="16"/>
              </w:rPr>
            </w:pPr>
          </w:p>
        </w:tc>
      </w:tr>
      <w:tr w:rsidR="00A66FE4" w14:paraId="7E3622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22B2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F39A8" w14:textId="64FEC37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3D9D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8F7F4" w14:textId="5CC5A593"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D263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0701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7EC5B" w14:textId="77777777" w:rsidR="00A66FE4" w:rsidRPr="001B1679" w:rsidRDefault="00A66FE4" w:rsidP="0021626D">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3310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CCEC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698F0" w14:textId="77777777" w:rsidR="00A66FE4" w:rsidRPr="001B1679" w:rsidRDefault="00A66FE4" w:rsidP="0021626D">
            <w:pPr>
              <w:pStyle w:val="TAL"/>
              <w:rPr>
                <w:sz w:val="16"/>
                <w:szCs w:val="16"/>
              </w:rPr>
            </w:pPr>
          </w:p>
        </w:tc>
      </w:tr>
      <w:tr w:rsidR="00A66FE4" w14:paraId="1D6A86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1F6C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5F8B4" w14:textId="1C9CB3F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2F05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A7F51" w14:textId="77777777" w:rsidR="00A66FE4" w:rsidRPr="001B1679" w:rsidRDefault="00A66FE4" w:rsidP="0021626D">
            <w:pPr>
              <w:pStyle w:val="TAL"/>
              <w:rPr>
                <w:sz w:val="16"/>
                <w:szCs w:val="16"/>
              </w:rPr>
            </w:pPr>
            <w:r w:rsidRPr="001B1679">
              <w:rPr>
                <w:sz w:val="16"/>
                <w:szCs w:val="16"/>
              </w:rPr>
              <w:t>Rel-18 CR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2EDC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8398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44BF6" w14:textId="77777777" w:rsidR="00A66FE4" w:rsidRPr="001B1679" w:rsidRDefault="00A66FE4" w:rsidP="0021626D">
            <w:pPr>
              <w:pStyle w:val="TAL"/>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2D44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5FB8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E9D03" w14:textId="77777777" w:rsidR="00A66FE4" w:rsidRPr="001B1679" w:rsidRDefault="00A66FE4" w:rsidP="0021626D">
            <w:pPr>
              <w:pStyle w:val="TAL"/>
              <w:rPr>
                <w:sz w:val="16"/>
                <w:szCs w:val="16"/>
              </w:rPr>
            </w:pPr>
          </w:p>
        </w:tc>
      </w:tr>
      <w:tr w:rsidR="00A66FE4" w14:paraId="4E667B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188E4"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D4B54" w14:textId="42B11CD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F875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80CCA" w14:textId="77777777" w:rsidR="00A66FE4" w:rsidRPr="001B1679" w:rsidRDefault="00A66FE4" w:rsidP="0021626D">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F88B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C741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ED619" w14:textId="77777777" w:rsidR="00A66FE4" w:rsidRPr="001B1679" w:rsidRDefault="00A66FE4" w:rsidP="0021626D">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8500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2F94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2FA3A" w14:textId="77777777" w:rsidR="00A66FE4" w:rsidRPr="001B1679" w:rsidRDefault="00A66FE4" w:rsidP="0021626D">
            <w:pPr>
              <w:pStyle w:val="TAL"/>
              <w:rPr>
                <w:sz w:val="16"/>
                <w:szCs w:val="16"/>
              </w:rPr>
            </w:pPr>
          </w:p>
        </w:tc>
      </w:tr>
      <w:tr w:rsidR="00A66FE4" w14:paraId="555C26C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ED36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1B21A" w14:textId="1FAC459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A371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FFDD7" w14:textId="77777777" w:rsidR="00A66FE4" w:rsidRPr="001B1679" w:rsidRDefault="00A66FE4" w:rsidP="0021626D">
            <w:pPr>
              <w:pStyle w:val="TAL"/>
              <w:rPr>
                <w:sz w:val="16"/>
                <w:szCs w:val="16"/>
              </w:rPr>
            </w:pPr>
            <w:r w:rsidRPr="001B1679">
              <w:rPr>
                <w:sz w:val="16"/>
                <w:szCs w:val="16"/>
              </w:rPr>
              <w:t>Rel-18 CR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19F97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36A2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CF912" w14:textId="77777777" w:rsidR="00A66FE4" w:rsidRPr="001B1679" w:rsidRDefault="00A66FE4" w:rsidP="0021626D">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BEE4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30B8E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1C4EB" w14:textId="77777777" w:rsidR="00A66FE4" w:rsidRPr="001B1679" w:rsidRDefault="00A66FE4" w:rsidP="0021626D">
            <w:pPr>
              <w:pStyle w:val="TAL"/>
              <w:rPr>
                <w:sz w:val="16"/>
                <w:szCs w:val="16"/>
              </w:rPr>
            </w:pPr>
          </w:p>
        </w:tc>
      </w:tr>
      <w:tr w:rsidR="00A66FE4" w14:paraId="1E6C732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8EEC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DD2AA" w14:textId="2EF6716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7935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BF9F9" w14:textId="77777777" w:rsidR="00A66FE4" w:rsidRPr="001B1679" w:rsidRDefault="00A66FE4" w:rsidP="0021626D">
            <w:pPr>
              <w:pStyle w:val="TAL"/>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1940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9CBA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47AFF1" w14:textId="77777777" w:rsidR="00A66FE4" w:rsidRPr="001B1679" w:rsidRDefault="00A66FE4" w:rsidP="0021626D">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5B9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0BE8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ACA37" w14:textId="77777777" w:rsidR="00A66FE4" w:rsidRPr="001B1679" w:rsidRDefault="00A66FE4" w:rsidP="0021626D">
            <w:pPr>
              <w:pStyle w:val="TAL"/>
              <w:rPr>
                <w:sz w:val="16"/>
                <w:szCs w:val="16"/>
              </w:rPr>
            </w:pPr>
          </w:p>
        </w:tc>
      </w:tr>
      <w:tr w:rsidR="00A66FE4" w14:paraId="0CA7CC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A6A7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36C7C" w14:textId="3F690AB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5CAA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C6161" w14:textId="77777777" w:rsidR="00A66FE4" w:rsidRPr="001B1679" w:rsidRDefault="00A66FE4" w:rsidP="0021626D">
            <w:pPr>
              <w:pStyle w:val="TAL"/>
              <w:rPr>
                <w:sz w:val="16"/>
                <w:szCs w:val="16"/>
              </w:rPr>
            </w:pPr>
            <w:r w:rsidRPr="001B1679">
              <w:rPr>
                <w:sz w:val="16"/>
                <w:szCs w:val="16"/>
              </w:rPr>
              <w:t>Rel-18 CR on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0919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F29E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72BAE" w14:textId="77777777" w:rsidR="00A66FE4" w:rsidRPr="001B1679" w:rsidRDefault="00A66FE4" w:rsidP="0021626D">
            <w:pPr>
              <w:pStyle w:val="TAL"/>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384D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CAC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E66BB" w14:textId="77777777" w:rsidR="00A66FE4" w:rsidRPr="001B1679" w:rsidRDefault="00A66FE4" w:rsidP="0021626D">
            <w:pPr>
              <w:pStyle w:val="TAL"/>
              <w:rPr>
                <w:sz w:val="16"/>
                <w:szCs w:val="16"/>
              </w:rPr>
            </w:pPr>
          </w:p>
        </w:tc>
      </w:tr>
      <w:tr w:rsidR="00A66FE4" w14:paraId="229C83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EF0A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3B26E" w14:textId="3BCD760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0E5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E5AAC" w14:textId="77777777" w:rsidR="00A66FE4" w:rsidRPr="001B1679" w:rsidRDefault="00A66FE4" w:rsidP="0021626D">
            <w:pPr>
              <w:pStyle w:val="TAL"/>
              <w:rPr>
                <w:sz w:val="16"/>
                <w:szCs w:val="16"/>
              </w:rPr>
            </w:pPr>
            <w:r w:rsidRPr="001B1679">
              <w:rPr>
                <w:sz w:val="16"/>
                <w:szCs w:val="16"/>
              </w:rPr>
              <w:t>Rel-18 CRs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9245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31B3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87E2D" w14:textId="77777777" w:rsidR="00A66FE4" w:rsidRPr="001B1679" w:rsidRDefault="00A66FE4" w:rsidP="0021626D">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D52B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B5CE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7A75D" w14:textId="77777777" w:rsidR="00A66FE4" w:rsidRPr="001B1679" w:rsidRDefault="00A66FE4" w:rsidP="0021626D">
            <w:pPr>
              <w:pStyle w:val="TAL"/>
              <w:rPr>
                <w:sz w:val="16"/>
                <w:szCs w:val="16"/>
              </w:rPr>
            </w:pPr>
          </w:p>
        </w:tc>
      </w:tr>
      <w:tr w:rsidR="00A66FE4" w14:paraId="2682B2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9365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5BAF7" w14:textId="54350EE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23AA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1A104" w14:textId="77777777" w:rsidR="00A66FE4" w:rsidRPr="001B1679" w:rsidRDefault="00A66FE4" w:rsidP="0021626D">
            <w:pPr>
              <w:pStyle w:val="TAL"/>
              <w:rPr>
                <w:sz w:val="16"/>
                <w:szCs w:val="16"/>
              </w:rPr>
            </w:pPr>
            <w:r w:rsidRPr="001B1679">
              <w:rPr>
                <w:sz w:val="16"/>
                <w:szCs w:val="16"/>
              </w:rPr>
              <w:t>Rel-18 CR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AE9B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44A4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33062" w14:textId="77777777" w:rsidR="00A66FE4" w:rsidRPr="001B1679" w:rsidRDefault="00A66FE4" w:rsidP="0021626D">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3F34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9805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CE890" w14:textId="77777777" w:rsidR="00A66FE4" w:rsidRPr="001B1679" w:rsidRDefault="00A66FE4" w:rsidP="0021626D">
            <w:pPr>
              <w:pStyle w:val="TAL"/>
              <w:rPr>
                <w:sz w:val="16"/>
                <w:szCs w:val="16"/>
              </w:rPr>
            </w:pPr>
          </w:p>
        </w:tc>
      </w:tr>
      <w:tr w:rsidR="00A66FE4" w14:paraId="05ECE6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A6EB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5704A" w14:textId="1289AE8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1A79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81EFB" w14:textId="77777777" w:rsidR="00A66FE4" w:rsidRPr="001B1679" w:rsidRDefault="00A66FE4" w:rsidP="0021626D">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9613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3799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D2E75" w14:textId="77777777" w:rsidR="00A66FE4" w:rsidRPr="001B1679" w:rsidRDefault="00A66FE4" w:rsidP="0021626D">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C481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5C74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A1E65" w14:textId="77777777" w:rsidR="00A66FE4" w:rsidRPr="001B1679" w:rsidRDefault="00A66FE4" w:rsidP="0021626D">
            <w:pPr>
              <w:pStyle w:val="TAL"/>
              <w:rPr>
                <w:sz w:val="16"/>
                <w:szCs w:val="16"/>
              </w:rPr>
            </w:pPr>
          </w:p>
        </w:tc>
      </w:tr>
      <w:tr w:rsidR="00A66FE4" w14:paraId="0ABFC8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DE67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FEA15" w14:textId="46F844A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3E29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8DF8C" w14:textId="77777777" w:rsidR="00A66FE4" w:rsidRPr="001B1679" w:rsidRDefault="00A66FE4" w:rsidP="0021626D">
            <w:pPr>
              <w:pStyle w:val="TAL"/>
              <w:rPr>
                <w:sz w:val="16"/>
                <w:szCs w:val="16"/>
              </w:rPr>
            </w:pPr>
            <w:r w:rsidRPr="001B1679">
              <w:rPr>
                <w:sz w:val="16"/>
                <w:szCs w:val="16"/>
              </w:rPr>
              <w:t>Rel-18 CR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4E12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DEF7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90D82" w14:textId="77777777" w:rsidR="00A66FE4" w:rsidRPr="001B1679" w:rsidRDefault="00A66FE4" w:rsidP="0021626D">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82D8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7BD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1BF2C" w14:textId="77777777" w:rsidR="00A66FE4" w:rsidRPr="001B1679" w:rsidRDefault="00A66FE4" w:rsidP="0021626D">
            <w:pPr>
              <w:pStyle w:val="TAL"/>
              <w:rPr>
                <w:sz w:val="16"/>
                <w:szCs w:val="16"/>
              </w:rPr>
            </w:pPr>
          </w:p>
        </w:tc>
      </w:tr>
      <w:tr w:rsidR="00A66FE4" w14:paraId="2106448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E48C1" w14:textId="77777777" w:rsidR="00A66FE4" w:rsidRPr="001B1679" w:rsidRDefault="00A66FE4" w:rsidP="0021626D">
            <w:pPr>
              <w:pStyle w:val="TAL"/>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A12D1" w14:textId="3D6DD6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0BBC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FE787" w14:textId="77777777" w:rsidR="00A66FE4" w:rsidRPr="001B1679" w:rsidRDefault="00A66FE4" w:rsidP="0021626D">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20F0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6F8A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DDD3B" w14:textId="77777777" w:rsidR="00A66FE4" w:rsidRPr="001B1679" w:rsidRDefault="00A66FE4" w:rsidP="0021626D">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D13F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414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C9C56" w14:textId="77777777" w:rsidR="00A66FE4" w:rsidRPr="001B1679" w:rsidRDefault="00A66FE4" w:rsidP="0021626D">
            <w:pPr>
              <w:pStyle w:val="TAL"/>
              <w:rPr>
                <w:sz w:val="16"/>
                <w:szCs w:val="16"/>
              </w:rPr>
            </w:pPr>
          </w:p>
        </w:tc>
      </w:tr>
      <w:tr w:rsidR="00A66FE4" w14:paraId="40E03F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F5B6A"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2B4B9" w14:textId="39C7790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BCE0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CFFC6" w14:textId="77777777" w:rsidR="00A66FE4" w:rsidRPr="001B1679" w:rsidRDefault="00A66FE4" w:rsidP="0021626D">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D1F1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F0F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2A4A7" w14:textId="77777777" w:rsidR="00A66FE4" w:rsidRPr="001B1679" w:rsidRDefault="00A66FE4" w:rsidP="0021626D">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3854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D53E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9A874" w14:textId="77777777" w:rsidR="00A66FE4" w:rsidRPr="001B1679" w:rsidRDefault="00A66FE4" w:rsidP="0021626D">
            <w:pPr>
              <w:pStyle w:val="TAL"/>
              <w:rPr>
                <w:sz w:val="16"/>
                <w:szCs w:val="16"/>
              </w:rPr>
            </w:pPr>
          </w:p>
        </w:tc>
      </w:tr>
      <w:tr w:rsidR="00A66FE4" w14:paraId="10E2C5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32D7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4D467" w14:textId="3479BC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52BB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9E896" w14:textId="77777777" w:rsidR="00A66FE4" w:rsidRPr="001B1679" w:rsidRDefault="00A66FE4" w:rsidP="0021626D">
            <w:pPr>
              <w:pStyle w:val="TAL"/>
              <w:rPr>
                <w:sz w:val="16"/>
                <w:szCs w:val="16"/>
              </w:rPr>
            </w:pPr>
            <w:r w:rsidRPr="001B1679">
              <w:rPr>
                <w:sz w:val="16"/>
                <w:szCs w:val="16"/>
              </w:rPr>
              <w:t>Rel-18 CR on Study on Security Aspects of Proximity Based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CA0AD"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CF30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50A45" w14:textId="77777777" w:rsidR="00A66FE4" w:rsidRPr="001B1679" w:rsidRDefault="00A66FE4" w:rsidP="0021626D">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7DD0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6EE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84459" w14:textId="77777777" w:rsidR="00A66FE4" w:rsidRPr="001B1679" w:rsidRDefault="00A66FE4" w:rsidP="0021626D">
            <w:pPr>
              <w:pStyle w:val="TAL"/>
              <w:rPr>
                <w:sz w:val="16"/>
                <w:szCs w:val="16"/>
              </w:rPr>
            </w:pPr>
          </w:p>
        </w:tc>
      </w:tr>
      <w:tr w:rsidR="00A66FE4" w14:paraId="24ED6FD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ADE4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F6A82" w14:textId="3D3ADFB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5CB4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52D28" w14:textId="77777777" w:rsidR="00A66FE4" w:rsidRPr="001B1679" w:rsidRDefault="00A66FE4" w:rsidP="0021626D">
            <w:pPr>
              <w:pStyle w:val="TAL"/>
              <w:rPr>
                <w:sz w:val="16"/>
                <w:szCs w:val="16"/>
              </w:rPr>
            </w:pPr>
            <w:r w:rsidRPr="001B1679">
              <w:rPr>
                <w:sz w:val="16"/>
                <w:szCs w:val="16"/>
              </w:rPr>
              <w:t>Rel-18 CR on Study on 5G security enhancement against false base stations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02056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5871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CA5A5" w14:textId="77777777" w:rsidR="00A66FE4" w:rsidRPr="001B1679" w:rsidRDefault="00A66FE4" w:rsidP="0021626D">
            <w:pPr>
              <w:pStyle w:val="TAL"/>
              <w:rPr>
                <w:sz w:val="16"/>
                <w:szCs w:val="16"/>
              </w:rPr>
            </w:pPr>
            <w:r w:rsidRPr="001B1679">
              <w:rPr>
                <w:sz w:val="16"/>
                <w:szCs w:val="16"/>
              </w:rPr>
              <w:t>FS_5GFBS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B836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E00A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C03E1" w14:textId="77777777" w:rsidR="00A66FE4" w:rsidRPr="001B1679" w:rsidRDefault="00A66FE4" w:rsidP="0021626D">
            <w:pPr>
              <w:pStyle w:val="TAL"/>
              <w:rPr>
                <w:sz w:val="16"/>
                <w:szCs w:val="16"/>
              </w:rPr>
            </w:pPr>
          </w:p>
        </w:tc>
      </w:tr>
      <w:tr w:rsidR="00A66FE4" w14:paraId="331D6D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90957"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824D9" w14:textId="16A583B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A754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29DA1" w14:textId="77777777" w:rsidR="00A66FE4" w:rsidRPr="001B1679" w:rsidRDefault="00A66FE4" w:rsidP="0021626D">
            <w:pPr>
              <w:pStyle w:val="TAL"/>
              <w:rPr>
                <w:sz w:val="16"/>
                <w:szCs w:val="16"/>
              </w:rPr>
            </w:pPr>
            <w:r w:rsidRPr="001B1679">
              <w:rPr>
                <w:sz w:val="16"/>
                <w:szCs w:val="16"/>
              </w:rPr>
              <w:t>Rel-18 CR on Study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60C1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AD0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C930A"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193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6407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34DD3" w14:textId="77777777" w:rsidR="00A66FE4" w:rsidRPr="001B1679" w:rsidRDefault="00A66FE4" w:rsidP="0021626D">
            <w:pPr>
              <w:pStyle w:val="TAL"/>
              <w:rPr>
                <w:sz w:val="16"/>
                <w:szCs w:val="16"/>
              </w:rPr>
            </w:pPr>
          </w:p>
        </w:tc>
      </w:tr>
      <w:tr w:rsidR="00A66FE4" w14:paraId="7BAB300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2472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12C7D" w14:textId="66B9DBB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498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BE961" w14:textId="77777777" w:rsidR="00A66FE4" w:rsidRPr="001B1679" w:rsidRDefault="00A66FE4" w:rsidP="0021626D">
            <w:pPr>
              <w:pStyle w:val="TAL"/>
              <w:rPr>
                <w:sz w:val="16"/>
                <w:szCs w:val="16"/>
              </w:rPr>
            </w:pPr>
            <w:r w:rsidRPr="001B1679">
              <w:rPr>
                <w:sz w:val="16"/>
                <w:szCs w:val="16"/>
              </w:rPr>
              <w:t>Rel-18 CR on Study on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4F78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8758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13EBD" w14:textId="77777777" w:rsidR="00A66FE4" w:rsidRPr="001B1679" w:rsidRDefault="00A66FE4" w:rsidP="0021626D">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0C72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6067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35D32" w14:textId="77777777" w:rsidR="00A66FE4" w:rsidRPr="001B1679" w:rsidRDefault="00A66FE4" w:rsidP="0021626D">
            <w:pPr>
              <w:pStyle w:val="TAL"/>
              <w:rPr>
                <w:sz w:val="16"/>
                <w:szCs w:val="16"/>
              </w:rPr>
            </w:pPr>
          </w:p>
        </w:tc>
      </w:tr>
      <w:tr w:rsidR="00A66FE4" w14:paraId="6ACA7D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FBB0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757C3" w14:textId="032EE11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E815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40A72" w14:textId="77777777" w:rsidR="00A66FE4" w:rsidRPr="001B1679" w:rsidRDefault="00A66FE4" w:rsidP="0021626D">
            <w:pPr>
              <w:pStyle w:val="TAL"/>
              <w:rPr>
                <w:sz w:val="16"/>
                <w:szCs w:val="16"/>
              </w:rPr>
            </w:pPr>
            <w:r w:rsidRPr="001B1679">
              <w:rPr>
                <w:sz w:val="16"/>
                <w:szCs w:val="16"/>
              </w:rPr>
              <w:t>Rel-18 CR on Study on security aspects of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18CB0"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EE4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45A95" w14:textId="77777777" w:rsidR="00A66FE4" w:rsidRPr="001B1679" w:rsidRDefault="00A66FE4" w:rsidP="0021626D">
            <w:pPr>
              <w:pStyle w:val="TAL"/>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3C90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4665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6EC0D" w14:textId="77777777" w:rsidR="00A66FE4" w:rsidRPr="001B1679" w:rsidRDefault="00A66FE4" w:rsidP="0021626D">
            <w:pPr>
              <w:pStyle w:val="TAL"/>
              <w:rPr>
                <w:sz w:val="16"/>
                <w:szCs w:val="16"/>
              </w:rPr>
            </w:pPr>
          </w:p>
        </w:tc>
      </w:tr>
      <w:tr w:rsidR="00A66FE4" w14:paraId="5276BBF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611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6DE45" w14:textId="387DC8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9C8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ED4D" w14:textId="77777777" w:rsidR="00A66FE4" w:rsidRPr="001B1679" w:rsidRDefault="00A66FE4" w:rsidP="0021626D">
            <w:pPr>
              <w:pStyle w:val="TAL"/>
              <w:rPr>
                <w:sz w:val="16"/>
                <w:szCs w:val="16"/>
              </w:rPr>
            </w:pPr>
            <w:r w:rsidRPr="001B1679">
              <w:rPr>
                <w:sz w:val="16"/>
                <w:szCs w:val="16"/>
              </w:rPr>
              <w:t>Rel-18 CR on Study on enhanced security for network slicing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67E7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E46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F35C8" w14:textId="77777777" w:rsidR="00A66FE4" w:rsidRPr="001B1679" w:rsidRDefault="00A66FE4" w:rsidP="0021626D">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F102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A66A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00182" w14:textId="77777777" w:rsidR="00A66FE4" w:rsidRPr="001B1679" w:rsidRDefault="00A66FE4" w:rsidP="0021626D">
            <w:pPr>
              <w:pStyle w:val="TAL"/>
              <w:rPr>
                <w:sz w:val="16"/>
                <w:szCs w:val="16"/>
              </w:rPr>
            </w:pPr>
          </w:p>
        </w:tc>
      </w:tr>
      <w:tr w:rsidR="00A66FE4" w14:paraId="245A76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576C7"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A82CA" w14:textId="4C74851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858B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F924A" w14:textId="77777777" w:rsidR="00A66FE4" w:rsidRPr="001B1679" w:rsidRDefault="00A66FE4" w:rsidP="0021626D">
            <w:pPr>
              <w:pStyle w:val="TAL"/>
              <w:rPr>
                <w:sz w:val="16"/>
                <w:szCs w:val="16"/>
              </w:rPr>
            </w:pPr>
            <w:r w:rsidRPr="001B1679">
              <w:rPr>
                <w:sz w:val="16"/>
                <w:szCs w:val="16"/>
              </w:rPr>
              <w:t>Rel-18 CRs on Study on enhanced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BCA7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3302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BB289" w14:textId="77777777" w:rsidR="00A66FE4" w:rsidRPr="001B1679" w:rsidRDefault="00A66FE4" w:rsidP="0021626D">
            <w:pPr>
              <w:pStyle w:val="TAL"/>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D02F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7304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41019" w14:textId="77777777" w:rsidR="00A66FE4" w:rsidRPr="001B1679" w:rsidRDefault="00A66FE4" w:rsidP="0021626D">
            <w:pPr>
              <w:pStyle w:val="TAL"/>
              <w:rPr>
                <w:sz w:val="16"/>
                <w:szCs w:val="16"/>
              </w:rPr>
            </w:pPr>
          </w:p>
        </w:tc>
      </w:tr>
      <w:tr w:rsidR="00A66FE4" w14:paraId="64BAAD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F00ED"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34CC7" w14:textId="2D22BD0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54F7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6C559" w14:textId="77777777" w:rsidR="00A66FE4" w:rsidRPr="001B1679" w:rsidRDefault="00A66FE4" w:rsidP="0021626D">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DD2D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EE8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9F327D" w14:textId="77777777" w:rsidR="00A66FE4" w:rsidRPr="001B1679" w:rsidRDefault="00A66FE4" w:rsidP="0021626D">
            <w:pPr>
              <w:pStyle w:val="TAL"/>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0BB5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052A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F73D0" w14:textId="77777777" w:rsidR="00A66FE4" w:rsidRPr="001B1679" w:rsidRDefault="00A66FE4" w:rsidP="0021626D">
            <w:pPr>
              <w:pStyle w:val="TAL"/>
              <w:rPr>
                <w:sz w:val="16"/>
                <w:szCs w:val="16"/>
              </w:rPr>
            </w:pPr>
          </w:p>
        </w:tc>
      </w:tr>
      <w:tr w:rsidR="00A66FE4" w14:paraId="5D51E0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772C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A6C1F" w14:textId="28BB01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2AD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57DA8" w14:textId="77777777" w:rsidR="00A66FE4" w:rsidRPr="001B1679" w:rsidRDefault="00A66FE4" w:rsidP="0021626D">
            <w:pPr>
              <w:pStyle w:val="TAL"/>
              <w:rPr>
                <w:sz w:val="16"/>
                <w:szCs w:val="16"/>
              </w:rPr>
            </w:pPr>
            <w:r w:rsidRPr="001B1679">
              <w:rPr>
                <w:sz w:val="16"/>
                <w:szCs w:val="16"/>
              </w:rPr>
              <w:t>Rel-17 CR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25E3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42E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D67C4" w14:textId="77777777" w:rsidR="00A66FE4" w:rsidRPr="001B1679" w:rsidRDefault="00A66FE4" w:rsidP="0021626D">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32B31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DD1A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19C9B" w14:textId="77777777" w:rsidR="00A66FE4" w:rsidRPr="001B1679" w:rsidRDefault="00A66FE4" w:rsidP="0021626D">
            <w:pPr>
              <w:pStyle w:val="TAL"/>
              <w:rPr>
                <w:sz w:val="16"/>
                <w:szCs w:val="16"/>
              </w:rPr>
            </w:pPr>
          </w:p>
        </w:tc>
      </w:tr>
      <w:tr w:rsidR="00A66FE4" w14:paraId="64A813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C2BE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C7F54" w14:textId="2943AEA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D87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4B02B" w14:textId="77777777" w:rsidR="00A66FE4" w:rsidRPr="001B1679" w:rsidRDefault="00A66FE4" w:rsidP="0021626D">
            <w:pPr>
              <w:pStyle w:val="TAL"/>
              <w:rPr>
                <w:sz w:val="16"/>
                <w:szCs w:val="16"/>
              </w:rPr>
            </w:pPr>
            <w:r w:rsidRPr="001B1679">
              <w:rPr>
                <w:sz w:val="16"/>
                <w:szCs w:val="16"/>
              </w:rPr>
              <w:t>Rel-18 CR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7139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7B45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E4CD7" w14:textId="77777777" w:rsidR="00A66FE4" w:rsidRPr="001B1679" w:rsidRDefault="00A66FE4" w:rsidP="0021626D">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6A8C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5978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23F6D" w14:textId="77777777" w:rsidR="00A66FE4" w:rsidRPr="001B1679" w:rsidRDefault="00A66FE4" w:rsidP="0021626D">
            <w:pPr>
              <w:pStyle w:val="TAL"/>
              <w:rPr>
                <w:sz w:val="16"/>
                <w:szCs w:val="16"/>
              </w:rPr>
            </w:pPr>
          </w:p>
        </w:tc>
      </w:tr>
      <w:tr w:rsidR="00A66FE4" w14:paraId="503F9D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AA2C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4AD81" w14:textId="249083C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0DA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08490" w14:textId="77777777" w:rsidR="00A66FE4" w:rsidRPr="001B1679" w:rsidRDefault="00A66FE4" w:rsidP="0021626D">
            <w:pPr>
              <w:pStyle w:val="TAL"/>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A699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0D70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265BAC" w14:textId="77777777" w:rsidR="00A66FE4" w:rsidRPr="001B1679" w:rsidRDefault="00A66FE4" w:rsidP="0021626D">
            <w:pPr>
              <w:pStyle w:val="TAL"/>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7A27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F6B1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B56DA" w14:textId="77777777" w:rsidR="00A66FE4" w:rsidRPr="001B1679" w:rsidRDefault="00A66FE4" w:rsidP="0021626D">
            <w:pPr>
              <w:pStyle w:val="TAL"/>
              <w:rPr>
                <w:sz w:val="16"/>
                <w:szCs w:val="16"/>
              </w:rPr>
            </w:pPr>
          </w:p>
        </w:tc>
      </w:tr>
      <w:tr w:rsidR="00A66FE4" w14:paraId="5DF444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422F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F44EF" w14:textId="571B4E5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47CC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3FD85"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18A4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2405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A8007"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E582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867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4B297" w14:textId="77777777" w:rsidR="00A66FE4" w:rsidRPr="001B1679" w:rsidRDefault="00A66FE4" w:rsidP="0021626D">
            <w:pPr>
              <w:pStyle w:val="TAL"/>
              <w:rPr>
                <w:sz w:val="16"/>
                <w:szCs w:val="16"/>
              </w:rPr>
            </w:pPr>
          </w:p>
        </w:tc>
      </w:tr>
      <w:tr w:rsidR="00A66FE4" w14:paraId="3B706C5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77AB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CCD3F" w14:textId="4D99478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ADE6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DA33" w14:textId="77777777" w:rsidR="00A66FE4" w:rsidRPr="001B1679" w:rsidRDefault="00A66FE4" w:rsidP="0021626D">
            <w:pPr>
              <w:pStyle w:val="TAL"/>
              <w:rPr>
                <w:sz w:val="16"/>
                <w:szCs w:val="16"/>
              </w:rPr>
            </w:pPr>
            <w:r w:rsidRPr="001B1679">
              <w:rPr>
                <w:sz w:val="16"/>
                <w:szCs w:val="16"/>
              </w:rPr>
              <w:t>Rel-18 CR on Security Assurance Specification for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9CCF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9E66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96EEA" w14:textId="77777777" w:rsidR="00A66FE4" w:rsidRPr="001B1679" w:rsidRDefault="00A66FE4" w:rsidP="0021626D">
            <w:pPr>
              <w:pStyle w:val="TAL"/>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0CA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75C4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B8453" w14:textId="77777777" w:rsidR="00A66FE4" w:rsidRPr="001B1679" w:rsidRDefault="00A66FE4" w:rsidP="0021626D">
            <w:pPr>
              <w:pStyle w:val="TAL"/>
              <w:rPr>
                <w:sz w:val="16"/>
                <w:szCs w:val="16"/>
              </w:rPr>
            </w:pPr>
          </w:p>
        </w:tc>
      </w:tr>
      <w:tr w:rsidR="00A66FE4" w14:paraId="4D7421D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A5B0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3895E" w14:textId="0C5A03C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9A2D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97EE0" w14:textId="77777777" w:rsidR="00A66FE4" w:rsidRPr="001B1679" w:rsidRDefault="00A66FE4" w:rsidP="0021626D">
            <w:pPr>
              <w:pStyle w:val="TAL"/>
              <w:rPr>
                <w:sz w:val="16"/>
                <w:szCs w:val="16"/>
              </w:rPr>
            </w:pPr>
            <w:r w:rsidRPr="001B1679">
              <w:rPr>
                <w:sz w:val="16"/>
                <w:szCs w:val="16"/>
              </w:rPr>
              <w:t>Rel-18 CR on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556F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69B8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A24D2" w14:textId="77777777" w:rsidR="00A66FE4" w:rsidRPr="001B1679" w:rsidRDefault="00A66FE4" w:rsidP="0021626D">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379E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8AF9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52CCB" w14:textId="77777777" w:rsidR="00A66FE4" w:rsidRPr="001B1679" w:rsidRDefault="00A66FE4" w:rsidP="0021626D">
            <w:pPr>
              <w:pStyle w:val="TAL"/>
              <w:rPr>
                <w:sz w:val="16"/>
                <w:szCs w:val="16"/>
              </w:rPr>
            </w:pPr>
          </w:p>
        </w:tc>
      </w:tr>
      <w:tr w:rsidR="00A66FE4" w14:paraId="3909978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21FF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26802" w14:textId="744F94D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CDDA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F5F94" w14:textId="77777777" w:rsidR="00A66FE4" w:rsidRPr="001B1679" w:rsidRDefault="00A66FE4" w:rsidP="0021626D">
            <w:pPr>
              <w:pStyle w:val="TAL"/>
              <w:rPr>
                <w:sz w:val="16"/>
                <w:szCs w:val="16"/>
              </w:rPr>
            </w:pPr>
            <w:r w:rsidRPr="001B1679">
              <w:rPr>
                <w:sz w:val="16"/>
                <w:szCs w:val="16"/>
              </w:rPr>
              <w:t>Rel-17 CRs on eSCAS_5G for Network Slice-Specific Authentication and Authorization Function (NSSAAF)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26E6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35E9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148B0" w14:textId="77777777" w:rsidR="00A66FE4" w:rsidRPr="001B1679" w:rsidRDefault="00A66FE4" w:rsidP="0021626D">
            <w:pPr>
              <w:pStyle w:val="TAL"/>
              <w:rPr>
                <w:sz w:val="16"/>
                <w:szCs w:val="16"/>
              </w:rPr>
            </w:pPr>
            <w:r w:rsidRPr="001B1679">
              <w:rPr>
                <w:sz w:val="16"/>
                <w:szCs w:val="16"/>
              </w:rPr>
              <w:t>SCAS_5G_NSSAAF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E3C7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2615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E3F91" w14:textId="77777777" w:rsidR="00A66FE4" w:rsidRPr="001B1679" w:rsidRDefault="00A66FE4" w:rsidP="0021626D">
            <w:pPr>
              <w:pStyle w:val="TAL"/>
              <w:rPr>
                <w:sz w:val="16"/>
                <w:szCs w:val="16"/>
              </w:rPr>
            </w:pPr>
          </w:p>
        </w:tc>
      </w:tr>
      <w:tr w:rsidR="00A66FE4" w14:paraId="4371D63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63D8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43692" w14:textId="2C0D50F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E4B8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4D86F" w14:textId="77777777" w:rsidR="00A66FE4" w:rsidRPr="001B1679" w:rsidRDefault="00A66FE4" w:rsidP="0021626D">
            <w:pPr>
              <w:pStyle w:val="TAL"/>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FD1F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7FBE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7A5B6" w14:textId="77777777" w:rsidR="00A66FE4" w:rsidRPr="001B1679" w:rsidRDefault="00A66FE4" w:rsidP="0021626D">
            <w:pPr>
              <w:pStyle w:val="TAL"/>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CF3F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7EAB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4C18B" w14:textId="77777777" w:rsidR="00A66FE4" w:rsidRPr="001B1679" w:rsidRDefault="00A66FE4" w:rsidP="0021626D">
            <w:pPr>
              <w:pStyle w:val="TAL"/>
              <w:rPr>
                <w:sz w:val="16"/>
                <w:szCs w:val="16"/>
              </w:rPr>
            </w:pPr>
          </w:p>
        </w:tc>
      </w:tr>
      <w:tr w:rsidR="00A66FE4" w14:paraId="39B6B8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3412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7AB8C" w14:textId="15E73C2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CD1B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4F1EA" w14:textId="77777777" w:rsidR="00A66FE4" w:rsidRPr="001B1679" w:rsidRDefault="00A66FE4" w:rsidP="0021626D">
            <w:pPr>
              <w:pStyle w:val="TAL"/>
              <w:rPr>
                <w:sz w:val="16"/>
                <w:szCs w:val="16"/>
              </w:rPr>
            </w:pPr>
            <w:r w:rsidRPr="001B1679">
              <w:rPr>
                <w:sz w:val="16"/>
                <w:szCs w:val="16"/>
              </w:rPr>
              <w:t>Rel-18 CRs on SCAS for split-gNB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217D3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D184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29DE5F" w14:textId="77777777" w:rsidR="00A66FE4" w:rsidRPr="001B1679" w:rsidRDefault="00A66FE4" w:rsidP="0021626D">
            <w:pPr>
              <w:pStyle w:val="TAL"/>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4B64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1C4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96078" w14:textId="77777777" w:rsidR="00A66FE4" w:rsidRPr="001B1679" w:rsidRDefault="00A66FE4" w:rsidP="0021626D">
            <w:pPr>
              <w:pStyle w:val="TAL"/>
              <w:rPr>
                <w:sz w:val="16"/>
                <w:szCs w:val="16"/>
              </w:rPr>
            </w:pPr>
          </w:p>
        </w:tc>
      </w:tr>
      <w:tr w:rsidR="00A66FE4" w14:paraId="7A33919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8F2D"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D911A" w14:textId="62FAFDF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497E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3F300" w14:textId="77777777" w:rsidR="00A66FE4" w:rsidRPr="001B1679" w:rsidRDefault="00A66FE4" w:rsidP="0021626D">
            <w:pPr>
              <w:pStyle w:val="TAL"/>
              <w:rPr>
                <w:sz w:val="16"/>
                <w:szCs w:val="16"/>
              </w:rPr>
            </w:pPr>
            <w:r w:rsidRPr="001B1679">
              <w:rPr>
                <w:sz w:val="16"/>
                <w:szCs w:val="16"/>
              </w:rPr>
              <w:t>Rel-18 CR on Security aspects of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E136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C20E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80641"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4C38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D082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F77CB" w14:textId="77777777" w:rsidR="00A66FE4" w:rsidRPr="001B1679" w:rsidRDefault="00A66FE4" w:rsidP="0021626D">
            <w:pPr>
              <w:pStyle w:val="TAL"/>
              <w:rPr>
                <w:sz w:val="16"/>
                <w:szCs w:val="16"/>
              </w:rPr>
            </w:pPr>
          </w:p>
        </w:tc>
      </w:tr>
      <w:tr w:rsidR="00A66FE4" w14:paraId="5A543C6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54EC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D25E6" w14:textId="51ED61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3EC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205CF" w14:textId="77777777" w:rsidR="00A66FE4" w:rsidRPr="001B1679" w:rsidRDefault="00A66FE4" w:rsidP="0021626D">
            <w:pPr>
              <w:pStyle w:val="TAL"/>
              <w:rPr>
                <w:sz w:val="16"/>
                <w:szCs w:val="16"/>
              </w:rPr>
            </w:pPr>
            <w:r w:rsidRPr="001B1679">
              <w:rPr>
                <w:sz w:val="16"/>
                <w:szCs w:val="16"/>
              </w:rPr>
              <w:t>Rel-18 CR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5CBD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9B15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49C29" w14:textId="77777777" w:rsidR="00A66FE4" w:rsidRPr="001B1679" w:rsidRDefault="00A66FE4" w:rsidP="0021626D">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7B70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52A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91C6C" w14:textId="77777777" w:rsidR="00A66FE4" w:rsidRPr="001B1679" w:rsidRDefault="00A66FE4" w:rsidP="0021626D">
            <w:pPr>
              <w:pStyle w:val="TAL"/>
              <w:rPr>
                <w:sz w:val="16"/>
                <w:szCs w:val="16"/>
              </w:rPr>
            </w:pPr>
          </w:p>
        </w:tc>
      </w:tr>
      <w:tr w:rsidR="00A66FE4" w14:paraId="28AA3E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E9EE6"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2C914" w14:textId="1ABF0F4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8D0E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39A3E" w14:textId="77777777" w:rsidR="00A66FE4" w:rsidRPr="001B1679" w:rsidRDefault="00A66FE4" w:rsidP="0021626D">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1125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8867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A6ECD"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9687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98D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DD828" w14:textId="77777777" w:rsidR="00A66FE4" w:rsidRPr="001B1679" w:rsidRDefault="00A66FE4" w:rsidP="0021626D">
            <w:pPr>
              <w:pStyle w:val="TAL"/>
              <w:rPr>
                <w:sz w:val="16"/>
                <w:szCs w:val="16"/>
              </w:rPr>
            </w:pPr>
          </w:p>
        </w:tc>
      </w:tr>
      <w:tr w:rsidR="00A66FE4" w14:paraId="09B6C27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F3C30" w14:textId="77777777" w:rsidR="00A66FE4" w:rsidRPr="001B1679" w:rsidRDefault="00A66FE4" w:rsidP="0021626D">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4D3D4" w14:textId="2EBAD71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F566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2F7A5" w14:textId="77777777" w:rsidR="00A66FE4" w:rsidRPr="001B1679" w:rsidRDefault="00A66FE4" w:rsidP="0021626D">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37EA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EEDD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71FC8"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B0B0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20CE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6480C" w14:textId="77777777" w:rsidR="00A66FE4" w:rsidRPr="001B1679" w:rsidRDefault="00A66FE4" w:rsidP="0021626D">
            <w:pPr>
              <w:pStyle w:val="TAL"/>
              <w:rPr>
                <w:sz w:val="16"/>
                <w:szCs w:val="16"/>
              </w:rPr>
            </w:pPr>
          </w:p>
        </w:tc>
      </w:tr>
      <w:tr w:rsidR="00A66FE4" w14:paraId="4C316B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E008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62916" w14:textId="50DB3AB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2EAC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51667" w14:textId="77777777" w:rsidR="00A66FE4" w:rsidRPr="001B1679" w:rsidRDefault="00A66FE4" w:rsidP="0021626D">
            <w:pPr>
              <w:pStyle w:val="TAL"/>
              <w:rPr>
                <w:sz w:val="16"/>
                <w:szCs w:val="16"/>
              </w:rPr>
            </w:pPr>
            <w:r w:rsidRPr="001B1679">
              <w:rPr>
                <w:sz w:val="16"/>
                <w:szCs w:val="16"/>
              </w:rPr>
              <w:t>Rel-18 CR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945E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BC2F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3C7A9"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F8C5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6C4C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91AAF" w14:textId="77777777" w:rsidR="00A66FE4" w:rsidRPr="001B1679" w:rsidRDefault="00A66FE4" w:rsidP="0021626D">
            <w:pPr>
              <w:pStyle w:val="TAL"/>
              <w:rPr>
                <w:sz w:val="16"/>
                <w:szCs w:val="16"/>
              </w:rPr>
            </w:pPr>
          </w:p>
        </w:tc>
      </w:tr>
      <w:tr w:rsidR="00A66FE4" w14:paraId="0B835E3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71293"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05F7B" w14:textId="05686DC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BAF7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895B7"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493FB"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DB97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09CF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272F1" w14:textId="77777777" w:rsidR="00A66FE4" w:rsidRPr="001B1679" w:rsidRDefault="00A66FE4" w:rsidP="0021626D">
            <w:pPr>
              <w:pStyle w:val="TAL"/>
              <w:rPr>
                <w:sz w:val="16"/>
                <w:szCs w:val="16"/>
              </w:rPr>
            </w:pPr>
            <w:r w:rsidRPr="001B1679">
              <w:rPr>
                <w:sz w:val="16"/>
                <w:szCs w:val="16"/>
              </w:rPr>
              <w:t>Revised to SP-231125.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05EC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06F86" w14:textId="12472E7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231125</w:t>
            </w:r>
          </w:p>
        </w:tc>
      </w:tr>
      <w:tr w:rsidR="00A66FE4" w14:paraId="2F2E43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24B75"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59B6D" w14:textId="4FCEBBF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868D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B859B"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1624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4F965"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E04DD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7FDA3" w14:textId="77777777" w:rsidR="00A66FE4" w:rsidRPr="001B1679" w:rsidRDefault="00A66FE4" w:rsidP="0021626D">
            <w:pPr>
              <w:pStyle w:val="TAL"/>
              <w:rPr>
                <w:sz w:val="16"/>
                <w:szCs w:val="16"/>
              </w:rPr>
            </w:pPr>
            <w:r w:rsidRPr="001B1679">
              <w:rPr>
                <w:sz w:val="16"/>
                <w:szCs w:val="16"/>
              </w:rPr>
              <w:t>Proposed revision of 26.512 CR0043R1 in SP-231082. The remaining CRs were approved.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A34B2"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492BD" w14:textId="77777777" w:rsidR="00A66FE4" w:rsidRPr="001B1679" w:rsidRDefault="00A66FE4" w:rsidP="0021626D">
            <w:pPr>
              <w:pStyle w:val="TAL"/>
              <w:rPr>
                <w:sz w:val="16"/>
                <w:szCs w:val="16"/>
              </w:rPr>
            </w:pPr>
          </w:p>
        </w:tc>
      </w:tr>
      <w:tr w:rsidR="00A66FE4" w14:paraId="2D48517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0887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F5502" w14:textId="490E9F3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CEE2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9A331"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651D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F5490"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C0AE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A292A" w14:textId="77777777" w:rsidR="00A66FE4" w:rsidRPr="001B1679" w:rsidRDefault="00A66FE4" w:rsidP="0021626D">
            <w:pPr>
              <w:pStyle w:val="TAL"/>
              <w:rPr>
                <w:sz w:val="16"/>
                <w:szCs w:val="16"/>
              </w:rPr>
            </w:pPr>
            <w:r w:rsidRPr="001B1679">
              <w:rPr>
                <w:sz w:val="16"/>
                <w:szCs w:val="16"/>
              </w:rPr>
              <w:t>Proposed revision of 26.512 CR0037R2 in SP-231053. 26.512 CR0053R2 was approved (the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9F869"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BD146" w14:textId="77777777" w:rsidR="00A66FE4" w:rsidRPr="001B1679" w:rsidRDefault="00A66FE4" w:rsidP="0021626D">
            <w:pPr>
              <w:pStyle w:val="TAL"/>
              <w:rPr>
                <w:sz w:val="16"/>
                <w:szCs w:val="16"/>
              </w:rPr>
            </w:pPr>
          </w:p>
        </w:tc>
      </w:tr>
      <w:tr w:rsidR="00A66FE4" w14:paraId="593AC1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9C60D"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FC4AD" w14:textId="50FE032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9068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C2F2D" w14:textId="77777777" w:rsidR="00A66FE4" w:rsidRPr="001B1679" w:rsidRDefault="00A66FE4" w:rsidP="0021626D">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AABCA"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D2114"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AB4B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2952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11BD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5C7B1" w14:textId="77777777" w:rsidR="00A66FE4" w:rsidRPr="001B1679" w:rsidRDefault="00A66FE4" w:rsidP="0021626D">
            <w:pPr>
              <w:pStyle w:val="TAL"/>
              <w:rPr>
                <w:sz w:val="16"/>
                <w:szCs w:val="16"/>
              </w:rPr>
            </w:pPr>
          </w:p>
        </w:tc>
      </w:tr>
      <w:tr w:rsidR="00A66FE4" w14:paraId="73625A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72F8B"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7CFA6" w14:textId="3BCCB02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5D93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AD884" w14:textId="77777777" w:rsidR="00A66FE4" w:rsidRPr="001B1679" w:rsidRDefault="00A66FE4" w:rsidP="0021626D">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10902"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36F63"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504C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4272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E97C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15EE4" w14:textId="77777777" w:rsidR="00A66FE4" w:rsidRPr="001B1679" w:rsidRDefault="00A66FE4" w:rsidP="0021626D">
            <w:pPr>
              <w:pStyle w:val="TAL"/>
              <w:rPr>
                <w:sz w:val="16"/>
                <w:szCs w:val="16"/>
              </w:rPr>
            </w:pPr>
          </w:p>
        </w:tc>
      </w:tr>
      <w:tr w:rsidR="00A66FE4" w14:paraId="6C1CD2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5A15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C1252" w14:textId="368EF46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7D41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F68D0" w14:textId="77777777" w:rsidR="00A66FE4" w:rsidRPr="001B1679" w:rsidRDefault="00A66FE4" w:rsidP="0021626D">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4EF32"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91FEA"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A2A2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0D5D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C87C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14EE7" w14:textId="77777777" w:rsidR="00A66FE4" w:rsidRPr="001B1679" w:rsidRDefault="00A66FE4" w:rsidP="0021626D">
            <w:pPr>
              <w:pStyle w:val="TAL"/>
              <w:rPr>
                <w:sz w:val="16"/>
                <w:szCs w:val="16"/>
              </w:rPr>
            </w:pPr>
          </w:p>
        </w:tc>
      </w:tr>
      <w:tr w:rsidR="00A66FE4" w14:paraId="12FA4F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1D46E"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F54B5" w14:textId="2543EA2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167F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D4743" w14:textId="77777777" w:rsidR="00A66FE4" w:rsidRPr="001B1679" w:rsidRDefault="00A66FE4" w:rsidP="0021626D">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3D6E3"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7C4E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A27F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CEC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270E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296A6" w14:textId="77777777" w:rsidR="00A66FE4" w:rsidRPr="001B1679" w:rsidRDefault="00A66FE4" w:rsidP="0021626D">
            <w:pPr>
              <w:pStyle w:val="TAL"/>
              <w:rPr>
                <w:sz w:val="16"/>
                <w:szCs w:val="16"/>
              </w:rPr>
            </w:pPr>
          </w:p>
        </w:tc>
      </w:tr>
      <w:tr w:rsidR="00A66FE4" w14:paraId="206D5F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22C61"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D3E7C" w14:textId="397A3A2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2EC3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C0925" w14:textId="77777777" w:rsidR="00A66FE4" w:rsidRPr="001B1679" w:rsidRDefault="00A66FE4" w:rsidP="0021626D">
            <w:pPr>
              <w:pStyle w:val="TAL"/>
              <w:rPr>
                <w:sz w:val="16"/>
                <w:szCs w:val="16"/>
              </w:rPr>
            </w:pPr>
            <w:r w:rsidRPr="001B1679">
              <w:rPr>
                <w:sz w:val="16"/>
                <w:szCs w:val="16"/>
              </w:rPr>
              <w:t>CR Pack on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76EC9"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20483"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4113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5867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40CC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9D7EB" w14:textId="77777777" w:rsidR="00A66FE4" w:rsidRPr="001B1679" w:rsidRDefault="00A66FE4" w:rsidP="0021626D">
            <w:pPr>
              <w:pStyle w:val="TAL"/>
              <w:rPr>
                <w:sz w:val="16"/>
                <w:szCs w:val="16"/>
              </w:rPr>
            </w:pPr>
          </w:p>
        </w:tc>
      </w:tr>
      <w:tr w:rsidR="00A66FE4" w14:paraId="280E47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5ADA1"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2BCC6" w14:textId="211694A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0D61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2FCD0" w14:textId="77777777" w:rsidR="00A66FE4" w:rsidRPr="001B1679" w:rsidRDefault="00A66FE4" w:rsidP="0021626D">
            <w:pPr>
              <w:pStyle w:val="TAL"/>
              <w:rPr>
                <w:sz w:val="16"/>
                <w:szCs w:val="16"/>
              </w:rPr>
            </w:pPr>
            <w:r w:rsidRPr="001B1679">
              <w:rPr>
                <w:sz w:val="16"/>
                <w:szCs w:val="16"/>
              </w:rPr>
              <w:t>CR Pack on 5GMSA,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98F1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2D21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2EF2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CD47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0201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BEF0B" w14:textId="77777777" w:rsidR="00A66FE4" w:rsidRPr="001B1679" w:rsidRDefault="00A66FE4" w:rsidP="0021626D">
            <w:pPr>
              <w:pStyle w:val="TAL"/>
              <w:rPr>
                <w:sz w:val="16"/>
                <w:szCs w:val="16"/>
              </w:rPr>
            </w:pPr>
          </w:p>
        </w:tc>
      </w:tr>
      <w:tr w:rsidR="00A66FE4" w14:paraId="63BF494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681D9"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03A2C" w14:textId="7A52CA3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489B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51D1B" w14:textId="77777777" w:rsidR="00A66FE4" w:rsidRPr="001B1679" w:rsidRDefault="00A66FE4" w:rsidP="0021626D">
            <w:pPr>
              <w:pStyle w:val="TAL"/>
              <w:rPr>
                <w:sz w:val="16"/>
                <w:szCs w:val="16"/>
              </w:rPr>
            </w:pPr>
            <w:r w:rsidRPr="001B1679">
              <w:rPr>
                <w:sz w:val="16"/>
                <w:szCs w:val="16"/>
              </w:rPr>
              <w:t>CR Pack on EVEX, ADAES,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A81E7"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666B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0492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478D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C0E1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58795" w14:textId="77777777" w:rsidR="00A66FE4" w:rsidRPr="001B1679" w:rsidRDefault="00A66FE4" w:rsidP="0021626D">
            <w:pPr>
              <w:pStyle w:val="TAL"/>
              <w:rPr>
                <w:sz w:val="16"/>
                <w:szCs w:val="16"/>
              </w:rPr>
            </w:pPr>
          </w:p>
        </w:tc>
      </w:tr>
      <w:tr w:rsidR="00A66FE4" w14:paraId="2F878D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BF793"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58BC3" w14:textId="5524E5F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F64A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4FF9B" w14:textId="77777777" w:rsidR="00A66FE4" w:rsidRPr="001B1679" w:rsidRDefault="00A66FE4" w:rsidP="0021626D">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ECC33"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CBA2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DA31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5683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AEF4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B2C19" w14:textId="77777777" w:rsidR="00A66FE4" w:rsidRPr="001B1679" w:rsidRDefault="00A66FE4" w:rsidP="0021626D">
            <w:pPr>
              <w:pStyle w:val="TAL"/>
              <w:rPr>
                <w:sz w:val="16"/>
                <w:szCs w:val="16"/>
              </w:rPr>
            </w:pPr>
          </w:p>
        </w:tc>
      </w:tr>
      <w:tr w:rsidR="00A66FE4" w14:paraId="4E3084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4FFD1"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700AB" w14:textId="0396247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170D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1F3D1" w14:textId="77777777" w:rsidR="00A66FE4" w:rsidRPr="001B1679" w:rsidRDefault="00A66FE4" w:rsidP="0021626D">
            <w:pPr>
              <w:pStyle w:val="TAL"/>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3765C"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094A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437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2A32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A3E6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9AFF8" w14:textId="77777777" w:rsidR="00A66FE4" w:rsidRPr="001B1679" w:rsidRDefault="00A66FE4" w:rsidP="0021626D">
            <w:pPr>
              <w:pStyle w:val="TAL"/>
              <w:rPr>
                <w:sz w:val="16"/>
                <w:szCs w:val="16"/>
              </w:rPr>
            </w:pPr>
          </w:p>
        </w:tc>
      </w:tr>
      <w:tr w:rsidR="00A66FE4" w14:paraId="410012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37FCB"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A67FD" w14:textId="3202DCB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4153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E1985"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5F4E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150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2ED8A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91DA8" w14:textId="77777777" w:rsidR="00A66FE4" w:rsidRPr="001B1679" w:rsidRDefault="00A66FE4" w:rsidP="0021626D">
            <w:pPr>
              <w:pStyle w:val="TAL"/>
              <w:rPr>
                <w:sz w:val="16"/>
                <w:szCs w:val="16"/>
              </w:rPr>
            </w:pPr>
            <w:r w:rsidRPr="001B1679">
              <w:rPr>
                <w:sz w:val="16"/>
                <w:szCs w:val="16"/>
              </w:rPr>
              <w:t>Revised to SP-231151.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3A45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3EC60" w14:textId="32DA951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231151</w:t>
            </w:r>
          </w:p>
        </w:tc>
      </w:tr>
      <w:tr w:rsidR="00A66FE4" w14:paraId="12B1BA1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3CA76"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E83D" w14:textId="0695DB0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C17B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5CF99" w14:textId="77777777" w:rsidR="00A66FE4" w:rsidRPr="001B1679" w:rsidRDefault="00A66FE4" w:rsidP="0021626D">
            <w:pPr>
              <w:pStyle w:val="TAL"/>
              <w:rPr>
                <w:sz w:val="16"/>
                <w:szCs w:val="16"/>
              </w:rPr>
            </w:pPr>
            <w:r w:rsidRPr="001B1679">
              <w:rPr>
                <w:sz w:val="16"/>
                <w:szCs w:val="16"/>
              </w:rPr>
              <w:t>New WID on Charging Aspects of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9E27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0FC4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B8A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8FE91" w14:textId="77777777" w:rsidR="00A66FE4" w:rsidRPr="001B1679" w:rsidRDefault="00A66FE4" w:rsidP="0021626D">
            <w:pPr>
              <w:pStyle w:val="TAL"/>
              <w:rPr>
                <w:sz w:val="16"/>
                <w:szCs w:val="16"/>
              </w:rPr>
            </w:pPr>
            <w:r w:rsidRPr="001B1679">
              <w:rPr>
                <w:sz w:val="16"/>
                <w:szCs w:val="16"/>
              </w:rPr>
              <w:t>Revised to SP-231155.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AD29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D1956" w14:textId="3DFFC52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231155</w:t>
            </w:r>
          </w:p>
        </w:tc>
      </w:tr>
      <w:tr w:rsidR="00A66FE4" w14:paraId="1D2A98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D6AAF"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2A35A" w14:textId="183B327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17D2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A0EC3" w14:textId="77777777" w:rsidR="00A66FE4" w:rsidRPr="001B1679" w:rsidRDefault="00A66FE4" w:rsidP="0021626D">
            <w:pPr>
              <w:pStyle w:val="TAL"/>
              <w:rPr>
                <w:sz w:val="16"/>
                <w:szCs w:val="16"/>
              </w:rPr>
            </w:pPr>
            <w:r w:rsidRPr="001B1679">
              <w:rPr>
                <w:sz w:val="16"/>
                <w:szCs w:val="16"/>
              </w:rPr>
              <w:t>New WID on Charging Enhancements on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53C6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A6B0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87C7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C301C" w14:textId="77777777" w:rsidR="00A66FE4" w:rsidRPr="001B1679" w:rsidRDefault="00A66FE4" w:rsidP="0021626D">
            <w:pPr>
              <w:pStyle w:val="TAL"/>
              <w:rPr>
                <w:sz w:val="16"/>
                <w:szCs w:val="16"/>
              </w:rPr>
            </w:pPr>
            <w:r w:rsidRPr="001B1679">
              <w:rPr>
                <w:sz w:val="16"/>
                <w:szCs w:val="16"/>
              </w:rPr>
              <w:t>Revised to SP-231154.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E74A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E9D70" w14:textId="320B31F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231154</w:t>
            </w:r>
          </w:p>
        </w:tc>
      </w:tr>
      <w:tr w:rsidR="00A66FE4" w14:paraId="548243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A4BCB"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A4FFD" w14:textId="7289399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B5AF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D0568"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5142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4522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F63A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DCE56" w14:textId="77777777" w:rsidR="00A66FE4" w:rsidRPr="001B1679" w:rsidRDefault="00A66FE4" w:rsidP="0021626D">
            <w:pPr>
              <w:pStyle w:val="TAL"/>
              <w:rPr>
                <w:sz w:val="16"/>
                <w:szCs w:val="16"/>
              </w:rPr>
            </w:pPr>
            <w:r w:rsidRPr="001B1679">
              <w:rPr>
                <w:sz w:val="16"/>
                <w:szCs w:val="16"/>
              </w:rPr>
              <w:t>Revised to SP-231153.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1919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AE0E3" w14:textId="1573DDD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231153</w:t>
            </w:r>
          </w:p>
        </w:tc>
      </w:tr>
      <w:tr w:rsidR="00A66FE4" w14:paraId="1671DAA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63EF5"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A0277" w14:textId="1911E4D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D515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57236"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B422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644D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5B22A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CB07C" w14:textId="77777777" w:rsidR="00A66FE4" w:rsidRPr="001B1679" w:rsidRDefault="00A66FE4" w:rsidP="0021626D">
            <w:pPr>
              <w:pStyle w:val="TAL"/>
              <w:rPr>
                <w:sz w:val="16"/>
                <w:szCs w:val="16"/>
              </w:rPr>
            </w:pPr>
            <w:r w:rsidRPr="001B1679">
              <w:rPr>
                <w:sz w:val="16"/>
                <w:szCs w:val="16"/>
              </w:rPr>
              <w:t>Revised to SP-231152.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B8D1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18C58" w14:textId="5E85936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231152</w:t>
            </w:r>
          </w:p>
        </w:tc>
      </w:tr>
      <w:tr w:rsidR="00A66FE4" w14:paraId="092AA63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DBB24" w14:textId="77777777" w:rsidR="00A66FE4" w:rsidRPr="001B1679" w:rsidRDefault="00A66FE4" w:rsidP="0021626D">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12DB1" w14:textId="4574BB3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2C26E"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9DBB6" w14:textId="77777777" w:rsidR="00A66FE4" w:rsidRPr="001B1679" w:rsidRDefault="00A66FE4" w:rsidP="0021626D">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BEC8B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7924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2F680"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73E07"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6ED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09901" w14:textId="77777777" w:rsidR="00A66FE4" w:rsidRPr="001B1679" w:rsidRDefault="00A66FE4" w:rsidP="0021626D">
            <w:pPr>
              <w:pStyle w:val="TAL"/>
              <w:rPr>
                <w:sz w:val="16"/>
                <w:szCs w:val="16"/>
              </w:rPr>
            </w:pPr>
          </w:p>
        </w:tc>
      </w:tr>
      <w:tr w:rsidR="00A66FE4" w14:paraId="2101DA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4035"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6FBE3" w14:textId="2A3E52C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9E3A5"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F02EA" w14:textId="77777777" w:rsidR="00A66FE4" w:rsidRPr="001B1679" w:rsidRDefault="00A66FE4" w:rsidP="0021626D">
            <w:pPr>
              <w:pStyle w:val="TAL"/>
              <w:rPr>
                <w:sz w:val="16"/>
                <w:szCs w:val="16"/>
              </w:rPr>
            </w:pPr>
            <w:r w:rsidRPr="001B1679">
              <w:rPr>
                <w:sz w:val="16"/>
                <w:szCs w:val="16"/>
              </w:rPr>
              <w:t>Draft 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F99E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03D6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FCC37" w14:textId="77777777" w:rsidR="00A66FE4" w:rsidRPr="001B1679" w:rsidRDefault="00A66FE4" w:rsidP="0021626D">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A3E3C"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25EF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2C590" w14:textId="77777777" w:rsidR="00A66FE4" w:rsidRPr="001B1679" w:rsidRDefault="00A66FE4" w:rsidP="0021626D">
            <w:pPr>
              <w:pStyle w:val="TAL"/>
              <w:rPr>
                <w:sz w:val="16"/>
                <w:szCs w:val="16"/>
              </w:rPr>
            </w:pPr>
          </w:p>
        </w:tc>
      </w:tr>
      <w:tr w:rsidR="00A66FE4" w14:paraId="750D0E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0B6F" w14:textId="77777777" w:rsidR="00A66FE4" w:rsidRPr="001B1679" w:rsidRDefault="00A66FE4" w:rsidP="0021626D">
            <w:pPr>
              <w:pStyle w:val="TAL"/>
              <w:rPr>
                <w:sz w:val="16"/>
                <w:szCs w:val="16"/>
              </w:rPr>
            </w:pPr>
            <w:r w:rsidRPr="001B1679">
              <w:rPr>
                <w:sz w:val="16"/>
                <w:szCs w:val="16"/>
              </w:rPr>
              <w:lastRenderedPageBreak/>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E7A6A" w14:textId="33FA0EB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B0D3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71FF1" w14:textId="77777777" w:rsidR="00A66FE4" w:rsidRPr="001B1679" w:rsidRDefault="00A66FE4" w:rsidP="0021626D">
            <w:pPr>
              <w:pStyle w:val="TAL"/>
              <w:rPr>
                <w:sz w:val="16"/>
                <w:szCs w:val="16"/>
              </w:rPr>
            </w:pPr>
            <w:r w:rsidRPr="001B1679">
              <w:rPr>
                <w:sz w:val="16"/>
                <w:szCs w:val="16"/>
              </w:rPr>
              <w:t>Draft TR 28.925 Study on enhancement of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1517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F383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D7F97" w14:textId="77777777" w:rsidR="00A66FE4" w:rsidRPr="001B1679" w:rsidRDefault="00A66FE4" w:rsidP="0021626D">
            <w:pPr>
              <w:pStyle w:val="TAL"/>
              <w:rPr>
                <w:sz w:val="16"/>
                <w:szCs w:val="16"/>
              </w:rPr>
            </w:pPr>
            <w:r w:rsidRPr="001B1679">
              <w:rPr>
                <w:sz w:val="16"/>
                <w:szCs w:val="16"/>
              </w:rPr>
              <w:t>FS_eSBMA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4680C"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863E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E9DEB" w14:textId="77777777" w:rsidR="00A66FE4" w:rsidRPr="001B1679" w:rsidRDefault="00A66FE4" w:rsidP="0021626D">
            <w:pPr>
              <w:pStyle w:val="TAL"/>
              <w:rPr>
                <w:sz w:val="16"/>
                <w:szCs w:val="16"/>
              </w:rPr>
            </w:pPr>
          </w:p>
        </w:tc>
      </w:tr>
      <w:tr w:rsidR="00A66FE4" w14:paraId="535134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14ED2"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989DB" w14:textId="1B13FA7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7FE9"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9D01B" w14:textId="77777777" w:rsidR="00A66FE4" w:rsidRPr="001B1679" w:rsidRDefault="00A66FE4" w:rsidP="0021626D">
            <w:pPr>
              <w:pStyle w:val="TAL"/>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717A1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4CB7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FA180" w14:textId="77777777" w:rsidR="00A66FE4" w:rsidRPr="001B1679" w:rsidRDefault="00A66FE4" w:rsidP="0021626D">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3879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5686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2E1E6" w14:textId="77777777" w:rsidR="00A66FE4" w:rsidRPr="001B1679" w:rsidRDefault="00A66FE4" w:rsidP="0021626D">
            <w:pPr>
              <w:pStyle w:val="TAL"/>
              <w:rPr>
                <w:sz w:val="16"/>
                <w:szCs w:val="16"/>
              </w:rPr>
            </w:pPr>
          </w:p>
        </w:tc>
      </w:tr>
      <w:tr w:rsidR="00A66FE4" w14:paraId="2AD2B0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368F1"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DE17C" w14:textId="687D967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0164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49A62" w14:textId="77777777" w:rsidR="00A66FE4" w:rsidRPr="001B1679" w:rsidRDefault="00A66FE4" w:rsidP="0021626D">
            <w:pPr>
              <w:pStyle w:val="TAL"/>
              <w:rPr>
                <w:sz w:val="16"/>
                <w:szCs w:val="16"/>
              </w:rPr>
            </w:pPr>
            <w:r w:rsidRPr="001B1679">
              <w:rPr>
                <w:sz w:val="16"/>
                <w:szCs w:val="16"/>
              </w:rPr>
              <w:t>Draft TR 28.839 Study on time sensitive networking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3789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634A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E2DC0" w14:textId="77777777" w:rsidR="00A66FE4" w:rsidRPr="001B1679" w:rsidRDefault="00A66FE4" w:rsidP="0021626D">
            <w:pPr>
              <w:pStyle w:val="TAL"/>
              <w:rPr>
                <w:sz w:val="16"/>
                <w:szCs w:val="16"/>
              </w:rPr>
            </w:pPr>
            <w:r w:rsidRPr="001B1679">
              <w:rPr>
                <w:sz w:val="16"/>
                <w:szCs w:val="16"/>
              </w:rPr>
              <w:t>FS_TSNCH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E052D"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974C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2B411" w14:textId="77777777" w:rsidR="00A66FE4" w:rsidRPr="001B1679" w:rsidRDefault="00A66FE4" w:rsidP="0021626D">
            <w:pPr>
              <w:pStyle w:val="TAL"/>
              <w:rPr>
                <w:sz w:val="16"/>
                <w:szCs w:val="16"/>
              </w:rPr>
            </w:pPr>
          </w:p>
        </w:tc>
      </w:tr>
      <w:tr w:rsidR="00A66FE4" w14:paraId="6E6A6E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E58F7"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7E514" w14:textId="3501C27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C1917"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B659E" w14:textId="77777777" w:rsidR="00A66FE4" w:rsidRPr="001B1679" w:rsidRDefault="00A66FE4" w:rsidP="0021626D">
            <w:pPr>
              <w:pStyle w:val="TAL"/>
              <w:rPr>
                <w:sz w:val="16"/>
                <w:szCs w:val="16"/>
              </w:rPr>
            </w:pPr>
            <w:r w:rsidRPr="001B1679">
              <w:rPr>
                <w:sz w:val="16"/>
                <w:szCs w:val="16"/>
              </w:rPr>
              <w:t>Draft TR 28.827 Study on 5G charging for additional roaming scenarios and actors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6253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E2EA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1AD8A" w14:textId="77777777" w:rsidR="00A66FE4" w:rsidRPr="001B1679" w:rsidRDefault="00A66FE4" w:rsidP="0021626D">
            <w:pPr>
              <w:pStyle w:val="TAL"/>
              <w:rPr>
                <w:sz w:val="16"/>
                <w:szCs w:val="16"/>
              </w:rPr>
            </w:pPr>
            <w:r w:rsidRPr="001B1679">
              <w:rPr>
                <w:sz w:val="16"/>
                <w:szCs w:val="16"/>
              </w:rPr>
              <w:t>FS_CHROAM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B694A"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313C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A6F3D" w14:textId="77777777" w:rsidR="00A66FE4" w:rsidRPr="001B1679" w:rsidRDefault="00A66FE4" w:rsidP="0021626D">
            <w:pPr>
              <w:pStyle w:val="TAL"/>
              <w:rPr>
                <w:sz w:val="16"/>
                <w:szCs w:val="16"/>
              </w:rPr>
            </w:pPr>
          </w:p>
        </w:tc>
      </w:tr>
      <w:tr w:rsidR="00A66FE4" w14:paraId="6B0DBCB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00B05"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37A16" w14:textId="1F8D753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F6B77"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AAD63" w14:textId="77777777" w:rsidR="00A66FE4" w:rsidRPr="001B1679" w:rsidRDefault="00A66FE4" w:rsidP="0021626D">
            <w:pPr>
              <w:pStyle w:val="TAL"/>
              <w:rPr>
                <w:sz w:val="16"/>
                <w:szCs w:val="16"/>
              </w:rPr>
            </w:pPr>
            <w:r w:rsidRPr="001B1679">
              <w:rPr>
                <w:sz w:val="16"/>
                <w:szCs w:val="16"/>
              </w:rPr>
              <w:t>Draft TR 28.843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AA42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8494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106B5" w14:textId="77777777" w:rsidR="00A66FE4" w:rsidRPr="001B1679" w:rsidRDefault="00A66FE4" w:rsidP="0021626D">
            <w:pPr>
              <w:pStyle w:val="TAL"/>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B31A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BF2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54892" w14:textId="77777777" w:rsidR="00A66FE4" w:rsidRPr="001B1679" w:rsidRDefault="00A66FE4" w:rsidP="0021626D">
            <w:pPr>
              <w:pStyle w:val="TAL"/>
              <w:rPr>
                <w:sz w:val="16"/>
                <w:szCs w:val="16"/>
              </w:rPr>
            </w:pPr>
          </w:p>
        </w:tc>
      </w:tr>
      <w:tr w:rsidR="00A66FE4" w14:paraId="762F88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E853E"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A4244" w14:textId="10D79F9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6CDAA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D4276" w14:textId="77777777" w:rsidR="00A66FE4" w:rsidRPr="001B1679" w:rsidRDefault="00A66FE4" w:rsidP="0021626D">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B842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8C8F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2A9E8" w14:textId="77777777" w:rsidR="00A66FE4" w:rsidRPr="001B1679" w:rsidRDefault="00A66FE4" w:rsidP="0021626D">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D24F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0D38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0B9AA" w14:textId="77777777" w:rsidR="00A66FE4" w:rsidRPr="001B1679" w:rsidRDefault="00A66FE4" w:rsidP="0021626D">
            <w:pPr>
              <w:pStyle w:val="TAL"/>
              <w:rPr>
                <w:sz w:val="16"/>
                <w:szCs w:val="16"/>
              </w:rPr>
            </w:pPr>
          </w:p>
        </w:tc>
      </w:tr>
      <w:tr w:rsidR="00A66FE4" w14:paraId="56121F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DE6F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395C8" w14:textId="3B125C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60EF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A1180" w14:textId="02E2124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5G LAN VN Group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E0C3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703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5AA37" w14:textId="77777777" w:rsidR="00A66FE4" w:rsidRPr="001B1679" w:rsidRDefault="00A66FE4" w:rsidP="0021626D">
            <w:pPr>
              <w:pStyle w:val="TAL"/>
              <w:rPr>
                <w:sz w:val="16"/>
                <w:szCs w:val="16"/>
              </w:rPr>
            </w:pPr>
            <w:r w:rsidRPr="001B1679">
              <w:rPr>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FB74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B6FA9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7ED2A" w14:textId="77777777" w:rsidR="00A66FE4" w:rsidRPr="001B1679" w:rsidRDefault="00A66FE4" w:rsidP="0021626D">
            <w:pPr>
              <w:pStyle w:val="TAL"/>
              <w:rPr>
                <w:sz w:val="16"/>
                <w:szCs w:val="16"/>
              </w:rPr>
            </w:pPr>
          </w:p>
        </w:tc>
      </w:tr>
      <w:tr w:rsidR="00A66FE4" w14:paraId="5F9160D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4CC0A"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4588D" w14:textId="4A70325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5E68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A7415" w14:textId="77777777" w:rsidR="00A66FE4" w:rsidRPr="001B1679" w:rsidRDefault="00A66FE4" w:rsidP="0021626D">
            <w:pPr>
              <w:pStyle w:val="TAL"/>
              <w:rPr>
                <w:sz w:val="16"/>
                <w:szCs w:val="16"/>
              </w:rPr>
            </w:pPr>
            <w:r w:rsidRPr="001B1679">
              <w:rPr>
                <w:sz w:val="16"/>
                <w:szCs w:val="16"/>
              </w:rPr>
              <w:t>Rel-18 CRs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420B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7290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EB036" w14:textId="77777777" w:rsidR="00A66FE4" w:rsidRPr="001B1679" w:rsidRDefault="00A66FE4" w:rsidP="0021626D">
            <w:pPr>
              <w:pStyle w:val="TAL"/>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AF56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4B4C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7F9A8" w14:textId="77777777" w:rsidR="00A66FE4" w:rsidRPr="001B1679" w:rsidRDefault="00A66FE4" w:rsidP="0021626D">
            <w:pPr>
              <w:pStyle w:val="TAL"/>
              <w:rPr>
                <w:sz w:val="16"/>
                <w:szCs w:val="16"/>
              </w:rPr>
            </w:pPr>
          </w:p>
        </w:tc>
      </w:tr>
      <w:tr w:rsidR="00A66FE4" w14:paraId="0A944BE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C3A5E"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81F70" w14:textId="4D46FE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AC5C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1748D" w14:textId="77777777" w:rsidR="00A66FE4" w:rsidRPr="001B1679" w:rsidRDefault="00A66FE4" w:rsidP="0021626D">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10D3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5594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7E4E75" w14:textId="77777777" w:rsidR="00A66FE4" w:rsidRPr="001B1679" w:rsidRDefault="00A66FE4" w:rsidP="0021626D">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4C6A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5E0F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34328" w14:textId="77777777" w:rsidR="00A66FE4" w:rsidRPr="001B1679" w:rsidRDefault="00A66FE4" w:rsidP="0021626D">
            <w:pPr>
              <w:pStyle w:val="TAL"/>
              <w:rPr>
                <w:sz w:val="16"/>
                <w:szCs w:val="16"/>
              </w:rPr>
            </w:pPr>
          </w:p>
        </w:tc>
      </w:tr>
      <w:tr w:rsidR="00A66FE4" w14:paraId="73FCDA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14FE8"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379CE" w14:textId="37A9F33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4BDD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47B96"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5FB1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E73C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C6BA4"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A3DF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7AF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4B6FD" w14:textId="77777777" w:rsidR="00A66FE4" w:rsidRPr="001B1679" w:rsidRDefault="00A66FE4" w:rsidP="0021626D">
            <w:pPr>
              <w:pStyle w:val="TAL"/>
              <w:rPr>
                <w:sz w:val="16"/>
                <w:szCs w:val="16"/>
              </w:rPr>
            </w:pPr>
          </w:p>
        </w:tc>
      </w:tr>
      <w:tr w:rsidR="00A66FE4" w14:paraId="7572E5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960D6"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4D744" w14:textId="0DE4384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3509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8ECF6" w14:textId="77777777" w:rsidR="00A66FE4" w:rsidRPr="001B1679" w:rsidRDefault="00A66FE4" w:rsidP="0021626D">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73CF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A67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23A9A5"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010D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2AFD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FC91C" w14:textId="77777777" w:rsidR="00A66FE4" w:rsidRPr="001B1679" w:rsidRDefault="00A66FE4" w:rsidP="0021626D">
            <w:pPr>
              <w:pStyle w:val="TAL"/>
              <w:rPr>
                <w:sz w:val="16"/>
                <w:szCs w:val="16"/>
              </w:rPr>
            </w:pPr>
          </w:p>
        </w:tc>
      </w:tr>
      <w:tr w:rsidR="00A66FE4" w14:paraId="69A8B04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BFD8C"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AD261" w14:textId="0750F27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5AA0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7CF3E" w14:textId="77777777" w:rsidR="00A66FE4" w:rsidRPr="001B1679" w:rsidRDefault="00A66FE4" w:rsidP="0021626D">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6401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464A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729E6"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F295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268D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DDA34" w14:textId="77777777" w:rsidR="00A66FE4" w:rsidRPr="001B1679" w:rsidRDefault="00A66FE4" w:rsidP="0021626D">
            <w:pPr>
              <w:pStyle w:val="TAL"/>
              <w:rPr>
                <w:sz w:val="16"/>
                <w:szCs w:val="16"/>
              </w:rPr>
            </w:pPr>
          </w:p>
        </w:tc>
      </w:tr>
      <w:tr w:rsidR="00A66FE4" w14:paraId="6D9559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FF7F4"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802C9" w14:textId="47716DF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FCD3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14612" w14:textId="77777777" w:rsidR="00A66FE4" w:rsidRPr="001B1679" w:rsidRDefault="00A66FE4" w:rsidP="0021626D">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A014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FA10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0CDF9"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ABA2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424D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60833" w14:textId="77777777" w:rsidR="00A66FE4" w:rsidRPr="001B1679" w:rsidRDefault="00A66FE4" w:rsidP="0021626D">
            <w:pPr>
              <w:pStyle w:val="TAL"/>
              <w:rPr>
                <w:sz w:val="16"/>
                <w:szCs w:val="16"/>
              </w:rPr>
            </w:pPr>
          </w:p>
        </w:tc>
      </w:tr>
      <w:tr w:rsidR="00A66FE4" w14:paraId="0367F69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7CB4B"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EA8D4" w14:textId="65941D7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FA9C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10C30" w14:textId="77777777" w:rsidR="00A66FE4" w:rsidRPr="001B1679" w:rsidRDefault="00A66FE4" w:rsidP="0021626D">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D5F9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7CDC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E73E3" w14:textId="77777777" w:rsidR="00A66FE4" w:rsidRPr="001B1679" w:rsidRDefault="00A66FE4" w:rsidP="0021626D">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073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C89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9E160" w14:textId="77777777" w:rsidR="00A66FE4" w:rsidRPr="001B1679" w:rsidRDefault="00A66FE4" w:rsidP="0021626D">
            <w:pPr>
              <w:pStyle w:val="TAL"/>
              <w:rPr>
                <w:sz w:val="16"/>
                <w:szCs w:val="16"/>
              </w:rPr>
            </w:pPr>
          </w:p>
        </w:tc>
      </w:tr>
      <w:tr w:rsidR="00A66FE4" w14:paraId="5BF4CC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AF89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F5927" w14:textId="7E3BCA7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BEBA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C789A" w14:textId="0A95060B"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B8D6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D74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B2D89"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ED53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6369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8D448" w14:textId="77777777" w:rsidR="00A66FE4" w:rsidRPr="001B1679" w:rsidRDefault="00A66FE4" w:rsidP="0021626D">
            <w:pPr>
              <w:pStyle w:val="TAL"/>
              <w:rPr>
                <w:sz w:val="16"/>
                <w:szCs w:val="16"/>
              </w:rPr>
            </w:pPr>
          </w:p>
        </w:tc>
      </w:tr>
      <w:tr w:rsidR="00A66FE4" w14:paraId="1291BB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8743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E91BC" w14:textId="56D39F8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99E8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39AF4" w14:textId="5F87D84A"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C4A8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2CB6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1B2B0"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0F15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763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32D67" w14:textId="77777777" w:rsidR="00A66FE4" w:rsidRPr="001B1679" w:rsidRDefault="00A66FE4" w:rsidP="0021626D">
            <w:pPr>
              <w:pStyle w:val="TAL"/>
              <w:rPr>
                <w:sz w:val="16"/>
                <w:szCs w:val="16"/>
              </w:rPr>
            </w:pPr>
          </w:p>
        </w:tc>
      </w:tr>
      <w:tr w:rsidR="00A66FE4" w14:paraId="13CCF0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204D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09681" w14:textId="0F9B1B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AAA0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8CBB9" w14:textId="77777777" w:rsidR="00A66FE4" w:rsidRPr="001B1679" w:rsidRDefault="00A66FE4" w:rsidP="0021626D">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C2624"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FF3D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9705F" w14:textId="77777777" w:rsidR="00A66FE4" w:rsidRPr="001B1679" w:rsidRDefault="00A66FE4" w:rsidP="0021626D">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89F0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9204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792F0" w14:textId="77777777" w:rsidR="00A66FE4" w:rsidRPr="001B1679" w:rsidRDefault="00A66FE4" w:rsidP="0021626D">
            <w:pPr>
              <w:pStyle w:val="TAL"/>
              <w:rPr>
                <w:sz w:val="16"/>
                <w:szCs w:val="16"/>
              </w:rPr>
            </w:pPr>
          </w:p>
        </w:tc>
      </w:tr>
      <w:tr w:rsidR="00A66FE4" w14:paraId="24C8C0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2C78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D5850" w14:textId="4C7590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1DFD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4E870" w14:textId="77777777" w:rsidR="00A66FE4" w:rsidRPr="001B1679" w:rsidRDefault="00A66FE4" w:rsidP="0021626D">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5E66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4F5D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79BE1" w14:textId="77777777" w:rsidR="00A66FE4" w:rsidRPr="001B1679" w:rsidRDefault="00A66FE4" w:rsidP="0021626D">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40D1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6D2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DB800" w14:textId="77777777" w:rsidR="00A66FE4" w:rsidRPr="001B1679" w:rsidRDefault="00A66FE4" w:rsidP="0021626D">
            <w:pPr>
              <w:pStyle w:val="TAL"/>
              <w:rPr>
                <w:sz w:val="16"/>
                <w:szCs w:val="16"/>
              </w:rPr>
            </w:pPr>
          </w:p>
        </w:tc>
      </w:tr>
      <w:tr w:rsidR="00A66FE4" w14:paraId="0EE4D3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A4B4C"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78AFB" w14:textId="5528326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BC05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F68F4" w14:textId="77777777" w:rsidR="00A66FE4" w:rsidRPr="001B1679" w:rsidRDefault="00A66FE4" w:rsidP="0021626D">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A492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6632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75352" w14:textId="77777777" w:rsidR="00A66FE4" w:rsidRPr="001B1679" w:rsidRDefault="00A66FE4" w:rsidP="0021626D">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43D7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5F66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B71AD" w14:textId="77777777" w:rsidR="00A66FE4" w:rsidRPr="001B1679" w:rsidRDefault="00A66FE4" w:rsidP="0021626D">
            <w:pPr>
              <w:pStyle w:val="TAL"/>
              <w:rPr>
                <w:sz w:val="16"/>
                <w:szCs w:val="16"/>
              </w:rPr>
            </w:pPr>
          </w:p>
        </w:tc>
      </w:tr>
      <w:tr w:rsidR="00A66FE4" w14:paraId="4A4F1C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E5920"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E0A80" w14:textId="0222C4D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59D4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073C9" w14:textId="78C5C2E5"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F68D3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4040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AFE86" w14:textId="77777777" w:rsidR="00A66FE4" w:rsidRPr="001B1679" w:rsidRDefault="00A66FE4" w:rsidP="0021626D">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311D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FBFD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076EC" w14:textId="77777777" w:rsidR="00A66FE4" w:rsidRPr="001B1679" w:rsidRDefault="00A66FE4" w:rsidP="0021626D">
            <w:pPr>
              <w:pStyle w:val="TAL"/>
              <w:rPr>
                <w:sz w:val="16"/>
                <w:szCs w:val="16"/>
              </w:rPr>
            </w:pPr>
          </w:p>
        </w:tc>
      </w:tr>
      <w:tr w:rsidR="00A66FE4" w14:paraId="6244C1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E2E6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83E73" w14:textId="0AE6CFD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0B1B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EC7EC" w14:textId="77777777" w:rsidR="00A66FE4" w:rsidRPr="001B1679" w:rsidRDefault="00A66FE4" w:rsidP="0021626D">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867A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E21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81A8C" w14:textId="77777777" w:rsidR="00A66FE4" w:rsidRPr="001B1679" w:rsidRDefault="00A66FE4" w:rsidP="0021626D">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F27A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2083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2F7AF" w14:textId="77777777" w:rsidR="00A66FE4" w:rsidRPr="001B1679" w:rsidRDefault="00A66FE4" w:rsidP="0021626D">
            <w:pPr>
              <w:pStyle w:val="TAL"/>
              <w:rPr>
                <w:sz w:val="16"/>
                <w:szCs w:val="16"/>
              </w:rPr>
            </w:pPr>
          </w:p>
        </w:tc>
      </w:tr>
      <w:tr w:rsidR="00A66FE4" w14:paraId="1226CC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2C11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5A975" w14:textId="53BF38A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29FC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8A7ED" w14:textId="139AEA63"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F1B0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B71B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570F6" w14:textId="77777777" w:rsidR="00A66FE4" w:rsidRPr="001B1679" w:rsidRDefault="00A66FE4" w:rsidP="0021626D">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B692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DEA9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C77A5" w14:textId="77777777" w:rsidR="00A66FE4" w:rsidRPr="001B1679" w:rsidRDefault="00A66FE4" w:rsidP="0021626D">
            <w:pPr>
              <w:pStyle w:val="TAL"/>
              <w:rPr>
                <w:sz w:val="16"/>
                <w:szCs w:val="16"/>
              </w:rPr>
            </w:pPr>
          </w:p>
        </w:tc>
      </w:tr>
      <w:tr w:rsidR="00A66FE4" w14:paraId="7C5B0C5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FC38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E38A4" w14:textId="69EC4FB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FB0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08FC1" w14:textId="77777777" w:rsidR="00A66FE4" w:rsidRPr="001B1679" w:rsidRDefault="00A66FE4" w:rsidP="0021626D">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17BBA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6B5A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3CCAA"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FF7F6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796F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767EF" w14:textId="77777777" w:rsidR="00A66FE4" w:rsidRPr="001B1679" w:rsidRDefault="00A66FE4" w:rsidP="0021626D">
            <w:pPr>
              <w:pStyle w:val="TAL"/>
              <w:rPr>
                <w:sz w:val="16"/>
                <w:szCs w:val="16"/>
              </w:rPr>
            </w:pPr>
          </w:p>
        </w:tc>
      </w:tr>
      <w:tr w:rsidR="00A66FE4" w14:paraId="175E32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67C77" w14:textId="77777777" w:rsidR="00A66FE4" w:rsidRPr="001B1679" w:rsidRDefault="00A66FE4" w:rsidP="0021626D">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1C70F" w14:textId="29BA3AB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E5E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CE683" w14:textId="77777777" w:rsidR="00A66FE4" w:rsidRPr="001B1679" w:rsidRDefault="00A66FE4" w:rsidP="0021626D">
            <w:pPr>
              <w:pStyle w:val="TAL"/>
              <w:rPr>
                <w:sz w:val="16"/>
                <w:szCs w:val="16"/>
              </w:rPr>
            </w:pPr>
            <w:r w:rsidRPr="001B1679">
              <w:rPr>
                <w:sz w:val="16"/>
                <w:szCs w:val="16"/>
              </w:rPr>
              <w:t>Rel-17 CRs on Enhancement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4136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8E16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D2DB2" w14:textId="77777777" w:rsidR="00A66FE4" w:rsidRPr="001B1679" w:rsidRDefault="00A66FE4" w:rsidP="0021626D">
            <w:pPr>
              <w:pStyle w:val="TAL"/>
              <w:rPr>
                <w:sz w:val="16"/>
                <w:szCs w:val="16"/>
              </w:rPr>
            </w:pPr>
            <w:r w:rsidRPr="001B1679">
              <w:rPr>
                <w:sz w:val="16"/>
                <w:szCs w:val="16"/>
              </w:rPr>
              <w:t>EMA5SLA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F05D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0E76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9EE0D" w14:textId="77777777" w:rsidR="00A66FE4" w:rsidRPr="001B1679" w:rsidRDefault="00A66FE4" w:rsidP="0021626D">
            <w:pPr>
              <w:pStyle w:val="TAL"/>
              <w:rPr>
                <w:sz w:val="16"/>
                <w:szCs w:val="16"/>
              </w:rPr>
            </w:pPr>
          </w:p>
        </w:tc>
      </w:tr>
      <w:tr w:rsidR="00A66FE4" w14:paraId="7540ED9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0BB2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842E6" w14:textId="686AD9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1B3DD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FEAC5" w14:textId="77777777" w:rsidR="00A66FE4" w:rsidRPr="001B1679" w:rsidRDefault="00A66FE4" w:rsidP="0021626D">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E71F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6E7D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A395E" w14:textId="77777777" w:rsidR="00A66FE4" w:rsidRPr="001B1679" w:rsidRDefault="00A66FE4" w:rsidP="0021626D">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79F7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C992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C449C" w14:textId="77777777" w:rsidR="00A66FE4" w:rsidRPr="001B1679" w:rsidRDefault="00A66FE4" w:rsidP="0021626D">
            <w:pPr>
              <w:pStyle w:val="TAL"/>
              <w:rPr>
                <w:sz w:val="16"/>
                <w:szCs w:val="16"/>
              </w:rPr>
            </w:pPr>
          </w:p>
        </w:tc>
      </w:tr>
      <w:tr w:rsidR="00A66FE4" w14:paraId="2974AE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86AD0"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69231" w14:textId="66258E6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3339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07800" w14:textId="77777777" w:rsidR="00A66FE4" w:rsidRPr="001B1679" w:rsidRDefault="00A66FE4" w:rsidP="0021626D">
            <w:pPr>
              <w:pStyle w:val="TAL"/>
              <w:rPr>
                <w:sz w:val="16"/>
                <w:szCs w:val="16"/>
              </w:rPr>
            </w:pPr>
            <w:r w:rsidRPr="001B1679">
              <w:rPr>
                <w:sz w:val="16"/>
                <w:szCs w:val="16"/>
              </w:rPr>
              <w:t>Rel-18 CR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875E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F4FC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4FFC7" w14:textId="77777777" w:rsidR="00A66FE4" w:rsidRPr="001B1679" w:rsidRDefault="00A66FE4" w:rsidP="0021626D">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557D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70E0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1C3E2" w14:textId="77777777" w:rsidR="00A66FE4" w:rsidRPr="001B1679" w:rsidRDefault="00A66FE4" w:rsidP="0021626D">
            <w:pPr>
              <w:pStyle w:val="TAL"/>
              <w:rPr>
                <w:sz w:val="16"/>
                <w:szCs w:val="16"/>
              </w:rPr>
            </w:pPr>
          </w:p>
        </w:tc>
      </w:tr>
      <w:tr w:rsidR="00A66FE4" w14:paraId="7DAF2E6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22E41"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580A0" w14:textId="49D5265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474A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B4404" w14:textId="77777777" w:rsidR="00A66FE4" w:rsidRPr="001B1679" w:rsidRDefault="00A66FE4" w:rsidP="0021626D">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D2D2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96FD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4093B" w14:textId="77777777" w:rsidR="00A66FE4" w:rsidRPr="001B1679" w:rsidRDefault="00A66FE4" w:rsidP="0021626D">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307E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22ED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C8BE2" w14:textId="77777777" w:rsidR="00A66FE4" w:rsidRPr="001B1679" w:rsidRDefault="00A66FE4" w:rsidP="0021626D">
            <w:pPr>
              <w:pStyle w:val="TAL"/>
              <w:rPr>
                <w:sz w:val="16"/>
                <w:szCs w:val="16"/>
              </w:rPr>
            </w:pPr>
          </w:p>
        </w:tc>
      </w:tr>
      <w:tr w:rsidR="00A66FE4" w14:paraId="2C793A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3DBF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A758F" w14:textId="112D9DE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CDF3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B3889" w14:textId="77777777" w:rsidR="00A66FE4" w:rsidRPr="001B1679" w:rsidRDefault="00A66FE4" w:rsidP="0021626D">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4C28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777F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1AD58" w14:textId="77777777" w:rsidR="00A66FE4" w:rsidRPr="001B1679" w:rsidRDefault="00A66FE4" w:rsidP="0021626D">
            <w:pPr>
              <w:pStyle w:val="TAL"/>
              <w:rPr>
                <w:sz w:val="16"/>
                <w:szCs w:val="16"/>
              </w:rPr>
            </w:pPr>
            <w:r w:rsidRPr="001B1679">
              <w:rPr>
                <w:sz w:val="16"/>
                <w:szCs w:val="16"/>
              </w:rPr>
              <w:t>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403C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1B7F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B744C" w14:textId="77777777" w:rsidR="00A66FE4" w:rsidRPr="001B1679" w:rsidRDefault="00A66FE4" w:rsidP="0021626D">
            <w:pPr>
              <w:pStyle w:val="TAL"/>
              <w:rPr>
                <w:sz w:val="16"/>
                <w:szCs w:val="16"/>
              </w:rPr>
            </w:pPr>
          </w:p>
        </w:tc>
      </w:tr>
      <w:tr w:rsidR="00A66FE4" w14:paraId="6D156F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3ED0D"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9F179" w14:textId="1E101BF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1A2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0DFA1" w14:textId="77777777" w:rsidR="00A66FE4" w:rsidRPr="001B1679" w:rsidRDefault="00A66FE4" w:rsidP="0021626D">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FE78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1D6D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B19B9" w14:textId="77777777" w:rsidR="00A66FE4" w:rsidRPr="001B1679" w:rsidRDefault="00A66FE4" w:rsidP="0021626D">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6831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085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96E34" w14:textId="77777777" w:rsidR="00A66FE4" w:rsidRPr="001B1679" w:rsidRDefault="00A66FE4" w:rsidP="0021626D">
            <w:pPr>
              <w:pStyle w:val="TAL"/>
              <w:rPr>
                <w:sz w:val="16"/>
                <w:szCs w:val="16"/>
              </w:rPr>
            </w:pPr>
          </w:p>
        </w:tc>
      </w:tr>
      <w:tr w:rsidR="00A66FE4" w14:paraId="651748D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19394"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77F64" w14:textId="6B0C785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EE50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47B15" w14:textId="77777777" w:rsidR="00A66FE4" w:rsidRPr="001B1679" w:rsidRDefault="00A66FE4" w:rsidP="0021626D">
            <w:pPr>
              <w:pStyle w:val="TAL"/>
              <w:rPr>
                <w:sz w:val="16"/>
                <w:szCs w:val="16"/>
              </w:rPr>
            </w:pPr>
            <w:r w:rsidRPr="001B1679">
              <w:rPr>
                <w:sz w:val="16"/>
                <w:szCs w:val="16"/>
              </w:rPr>
              <w:t>Rel-18 CR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2AA0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26AE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BB98C" w14:textId="77777777" w:rsidR="00A66FE4" w:rsidRPr="001B1679" w:rsidRDefault="00A66FE4" w:rsidP="0021626D">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9E7F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563E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62E9E" w14:textId="77777777" w:rsidR="00A66FE4" w:rsidRPr="001B1679" w:rsidRDefault="00A66FE4" w:rsidP="0021626D">
            <w:pPr>
              <w:pStyle w:val="TAL"/>
              <w:rPr>
                <w:sz w:val="16"/>
                <w:szCs w:val="16"/>
              </w:rPr>
            </w:pPr>
          </w:p>
        </w:tc>
      </w:tr>
      <w:tr w:rsidR="00A66FE4" w14:paraId="7E1F60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2AAC9"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EC7D3" w14:textId="587082C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4A53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33EB2" w14:textId="77777777" w:rsidR="00A66FE4" w:rsidRPr="001B1679" w:rsidRDefault="00A66FE4" w:rsidP="0021626D">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8F4F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AEB2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BB97E"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7E27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7412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B33D0" w14:textId="77777777" w:rsidR="00A66FE4" w:rsidRPr="001B1679" w:rsidRDefault="00A66FE4" w:rsidP="0021626D">
            <w:pPr>
              <w:pStyle w:val="TAL"/>
              <w:rPr>
                <w:sz w:val="16"/>
                <w:szCs w:val="16"/>
              </w:rPr>
            </w:pPr>
          </w:p>
        </w:tc>
      </w:tr>
      <w:tr w:rsidR="00A66FE4" w14:paraId="3B7C35F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FE92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F9D30" w14:textId="6F55235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DFA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18699" w14:textId="77777777" w:rsidR="00A66FE4" w:rsidRPr="001B1679" w:rsidRDefault="00A66FE4" w:rsidP="0021626D">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587D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9A21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C3BC6" w14:textId="77777777" w:rsidR="00A66FE4" w:rsidRPr="001B1679" w:rsidRDefault="00A66FE4" w:rsidP="0021626D">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DF8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9748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7AEDD" w14:textId="77777777" w:rsidR="00A66FE4" w:rsidRPr="001B1679" w:rsidRDefault="00A66FE4" w:rsidP="0021626D">
            <w:pPr>
              <w:pStyle w:val="TAL"/>
              <w:rPr>
                <w:sz w:val="16"/>
                <w:szCs w:val="16"/>
              </w:rPr>
            </w:pPr>
          </w:p>
        </w:tc>
      </w:tr>
      <w:tr w:rsidR="00A66FE4" w14:paraId="4128253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025B8"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3D284" w14:textId="3038C84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0078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D2CA5" w14:textId="77777777" w:rsidR="00A66FE4" w:rsidRPr="001B1679" w:rsidRDefault="00A66FE4" w:rsidP="0021626D">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679A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6C37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6132A" w14:textId="77777777" w:rsidR="00A66FE4" w:rsidRPr="001B1679" w:rsidRDefault="00A66FE4" w:rsidP="0021626D">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9DEB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0FB2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ED7C2" w14:textId="77777777" w:rsidR="00A66FE4" w:rsidRPr="001B1679" w:rsidRDefault="00A66FE4" w:rsidP="0021626D">
            <w:pPr>
              <w:pStyle w:val="TAL"/>
              <w:rPr>
                <w:sz w:val="16"/>
                <w:szCs w:val="16"/>
              </w:rPr>
            </w:pPr>
          </w:p>
        </w:tc>
      </w:tr>
      <w:tr w:rsidR="00A66FE4" w14:paraId="1577B1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86CA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CE296" w14:textId="0D67E40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D7CD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2B89" w14:textId="20753E1B"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F0D4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CFC7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DF1AE2" w14:textId="77777777" w:rsidR="00A66FE4" w:rsidRPr="001B1679" w:rsidRDefault="00A66FE4" w:rsidP="0021626D">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710E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0BF6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C409E" w14:textId="77777777" w:rsidR="00A66FE4" w:rsidRPr="001B1679" w:rsidRDefault="00A66FE4" w:rsidP="0021626D">
            <w:pPr>
              <w:pStyle w:val="TAL"/>
              <w:rPr>
                <w:sz w:val="16"/>
                <w:szCs w:val="16"/>
              </w:rPr>
            </w:pPr>
          </w:p>
        </w:tc>
      </w:tr>
      <w:tr w:rsidR="00A66FE4" w14:paraId="5E46DAC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76614"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3E441" w14:textId="65A27AD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88D6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5383B" w14:textId="679574A8" w:rsidR="00A66FE4" w:rsidRPr="001B1679" w:rsidRDefault="00A66FE4" w:rsidP="0021626D">
            <w:pPr>
              <w:pStyle w:val="TAL"/>
              <w:rPr>
                <w:sz w:val="16"/>
                <w:szCs w:val="16"/>
              </w:rPr>
            </w:pPr>
            <w:r w:rsidRPr="001B1679">
              <w:rPr>
                <w:sz w:val="16"/>
                <w:szCs w:val="16"/>
              </w:rPr>
              <w:t>Rel-16</w:t>
            </w:r>
            <w:r w:rsidR="003332A5">
              <w:rPr>
                <w:sz w:val="16"/>
                <w:szCs w:val="16"/>
              </w:rPr>
              <w:t xml:space="preserve"> CRs </w:t>
            </w:r>
            <w:r w:rsidRPr="001B1679">
              <w:rPr>
                <w:sz w:val="16"/>
                <w:szCs w:val="16"/>
              </w:rPr>
              <w:t>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AEF6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FE0B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CCE8F" w14:textId="77777777" w:rsidR="00A66FE4" w:rsidRPr="001B1679" w:rsidRDefault="00A66FE4" w:rsidP="0021626D">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2D040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FCC8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6C817" w14:textId="77777777" w:rsidR="00A66FE4" w:rsidRPr="001B1679" w:rsidRDefault="00A66FE4" w:rsidP="0021626D">
            <w:pPr>
              <w:pStyle w:val="TAL"/>
              <w:rPr>
                <w:sz w:val="16"/>
                <w:szCs w:val="16"/>
              </w:rPr>
            </w:pPr>
          </w:p>
        </w:tc>
      </w:tr>
      <w:tr w:rsidR="00A66FE4" w14:paraId="3B29DA4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496A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5717E" w14:textId="254E5AD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FD8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8C5AE" w14:textId="551D9054"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46C4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B490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1611" w14:textId="77777777" w:rsidR="00A66FE4" w:rsidRPr="001B1679" w:rsidRDefault="00A66FE4" w:rsidP="0021626D">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179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579C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C926B" w14:textId="77777777" w:rsidR="00A66FE4" w:rsidRPr="001B1679" w:rsidRDefault="00A66FE4" w:rsidP="0021626D">
            <w:pPr>
              <w:pStyle w:val="TAL"/>
              <w:rPr>
                <w:sz w:val="16"/>
                <w:szCs w:val="16"/>
              </w:rPr>
            </w:pPr>
          </w:p>
        </w:tc>
      </w:tr>
      <w:tr w:rsidR="00A66FE4" w14:paraId="157F3EA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7B39A"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204AB" w14:textId="4A00162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9F9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CD4A8" w14:textId="51DFF055"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7364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933F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FAF77A" w14:textId="77777777" w:rsidR="00A66FE4" w:rsidRPr="001B1679" w:rsidRDefault="00A66FE4" w:rsidP="0021626D">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4C30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A0CB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61B39" w14:textId="77777777" w:rsidR="00A66FE4" w:rsidRPr="001B1679" w:rsidRDefault="00A66FE4" w:rsidP="0021626D">
            <w:pPr>
              <w:pStyle w:val="TAL"/>
              <w:rPr>
                <w:sz w:val="16"/>
                <w:szCs w:val="16"/>
              </w:rPr>
            </w:pPr>
          </w:p>
        </w:tc>
      </w:tr>
      <w:tr w:rsidR="00A66FE4" w14:paraId="0F1B468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2C07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E797D" w14:textId="005E3EB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7653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38AD0" w14:textId="6EA9BC45"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1032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22AA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C54A9" w14:textId="77777777" w:rsidR="00A66FE4" w:rsidRPr="001B1679" w:rsidRDefault="00A66FE4" w:rsidP="0021626D">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8D67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8BC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894A4" w14:textId="77777777" w:rsidR="00A66FE4" w:rsidRPr="001B1679" w:rsidRDefault="00A66FE4" w:rsidP="0021626D">
            <w:pPr>
              <w:pStyle w:val="TAL"/>
              <w:rPr>
                <w:sz w:val="16"/>
                <w:szCs w:val="16"/>
              </w:rPr>
            </w:pPr>
          </w:p>
        </w:tc>
      </w:tr>
      <w:tr w:rsidR="00A66FE4" w14:paraId="4DE7C49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E431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FFE0E" w14:textId="3A98D1F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223D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6F21D" w14:textId="5DBDC025"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2FCA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4774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2FBC81" w14:textId="77777777" w:rsidR="00A66FE4" w:rsidRPr="001B1679" w:rsidRDefault="00A66FE4" w:rsidP="0021626D">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F43B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53BF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B4375" w14:textId="77777777" w:rsidR="00A66FE4" w:rsidRPr="001B1679" w:rsidRDefault="00A66FE4" w:rsidP="0021626D">
            <w:pPr>
              <w:pStyle w:val="TAL"/>
              <w:rPr>
                <w:sz w:val="16"/>
                <w:szCs w:val="16"/>
              </w:rPr>
            </w:pPr>
          </w:p>
        </w:tc>
      </w:tr>
      <w:tr w:rsidR="00A66FE4" w14:paraId="406E348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D633E"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51691" w14:textId="13BACD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F98B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338E3" w14:textId="1CA5769D"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A5F7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C39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3DC16" w14:textId="77777777" w:rsidR="00A66FE4" w:rsidRPr="001B1679" w:rsidRDefault="00A66FE4" w:rsidP="0021626D">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F3A7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1E40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5DEB9" w14:textId="77777777" w:rsidR="00A66FE4" w:rsidRPr="001B1679" w:rsidRDefault="00A66FE4" w:rsidP="0021626D">
            <w:pPr>
              <w:pStyle w:val="TAL"/>
              <w:rPr>
                <w:sz w:val="16"/>
                <w:szCs w:val="16"/>
              </w:rPr>
            </w:pPr>
          </w:p>
        </w:tc>
      </w:tr>
      <w:tr w:rsidR="00A66FE4" w14:paraId="4A37633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2DACA"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061DB" w14:textId="007497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6ECA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23B5B" w14:textId="77777777" w:rsidR="00A66FE4" w:rsidRPr="001B1679" w:rsidRDefault="00A66FE4" w:rsidP="0021626D">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BE6B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F512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90802" w14:textId="77777777" w:rsidR="00A66FE4" w:rsidRPr="001B1679" w:rsidRDefault="00A66FE4" w:rsidP="0021626D">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4E9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F630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643E5" w14:textId="77777777" w:rsidR="00A66FE4" w:rsidRPr="001B1679" w:rsidRDefault="00A66FE4" w:rsidP="0021626D">
            <w:pPr>
              <w:pStyle w:val="TAL"/>
              <w:rPr>
                <w:sz w:val="16"/>
                <w:szCs w:val="16"/>
              </w:rPr>
            </w:pPr>
          </w:p>
        </w:tc>
      </w:tr>
      <w:tr w:rsidR="00A66FE4" w14:paraId="14EDA45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563CC"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25730" w14:textId="13E2AF9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78A4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FB3D6" w14:textId="0A2091EB" w:rsidR="00A66FE4" w:rsidRPr="001B1679" w:rsidRDefault="00A66FE4" w:rsidP="0021626D">
            <w:pPr>
              <w:pStyle w:val="TAL"/>
              <w:rPr>
                <w:sz w:val="16"/>
                <w:szCs w:val="16"/>
              </w:rPr>
            </w:pPr>
            <w:r w:rsidRPr="001B1679">
              <w:rPr>
                <w:sz w:val="16"/>
                <w:szCs w:val="16"/>
              </w:rPr>
              <w:t>Rel-15</w:t>
            </w:r>
            <w:r w:rsidR="003332A5">
              <w:rPr>
                <w:sz w:val="16"/>
                <w:szCs w:val="16"/>
              </w:rPr>
              <w:t xml:space="preserve"> CRs </w:t>
            </w:r>
            <w:r w:rsidRPr="001B1679">
              <w:rPr>
                <w:sz w:val="16"/>
                <w:szCs w:val="16"/>
              </w:rPr>
              <w:t>on Provisioning of network slicing for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F2E0E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AAE5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E66AA" w14:textId="77777777" w:rsidR="00A66FE4" w:rsidRPr="001B1679" w:rsidRDefault="00A66FE4" w:rsidP="0021626D">
            <w:pPr>
              <w:pStyle w:val="TAL"/>
              <w:rPr>
                <w:sz w:val="16"/>
                <w:szCs w:val="16"/>
              </w:rPr>
            </w:pPr>
            <w:r w:rsidRPr="001B1679">
              <w:rPr>
                <w:sz w:val="16"/>
                <w:szCs w:val="16"/>
              </w:rPr>
              <w:t>NETSLICE-PRO_NS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570A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FC24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C4707" w14:textId="77777777" w:rsidR="00A66FE4" w:rsidRPr="001B1679" w:rsidRDefault="00A66FE4" w:rsidP="0021626D">
            <w:pPr>
              <w:pStyle w:val="TAL"/>
              <w:rPr>
                <w:sz w:val="16"/>
                <w:szCs w:val="16"/>
              </w:rPr>
            </w:pPr>
          </w:p>
        </w:tc>
      </w:tr>
      <w:tr w:rsidR="00A66FE4" w14:paraId="318EFC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6A4C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C33D9" w14:textId="7A769F5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DBF4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10B5F" w14:textId="458E75E7"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E150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A6F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31B20" w14:textId="77777777" w:rsidR="00A66FE4" w:rsidRPr="001B1679" w:rsidRDefault="00A66FE4" w:rsidP="0021626D">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4755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7495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5D026" w14:textId="77777777" w:rsidR="00A66FE4" w:rsidRPr="001B1679" w:rsidRDefault="00A66FE4" w:rsidP="0021626D">
            <w:pPr>
              <w:pStyle w:val="TAL"/>
              <w:rPr>
                <w:sz w:val="16"/>
                <w:szCs w:val="16"/>
              </w:rPr>
            </w:pPr>
          </w:p>
        </w:tc>
      </w:tr>
      <w:tr w:rsidR="00A66FE4" w14:paraId="0E59E4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A310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8EE74" w14:textId="33CB215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0C87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71510" w14:textId="193C13F2"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FB12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BCA5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E1364" w14:textId="77777777" w:rsidR="00A66FE4" w:rsidRPr="001B1679" w:rsidRDefault="00A66FE4" w:rsidP="0021626D">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ACE7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FEE6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A5F60" w14:textId="77777777" w:rsidR="00A66FE4" w:rsidRPr="001B1679" w:rsidRDefault="00A66FE4" w:rsidP="0021626D">
            <w:pPr>
              <w:pStyle w:val="TAL"/>
              <w:rPr>
                <w:sz w:val="16"/>
                <w:szCs w:val="16"/>
              </w:rPr>
            </w:pPr>
          </w:p>
        </w:tc>
      </w:tr>
      <w:tr w:rsidR="00A66FE4" w14:paraId="4B96FA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7620B"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90934" w14:textId="12CAAAF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2D5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7002C" w14:textId="77777777" w:rsidR="00A66FE4" w:rsidRPr="001B1679" w:rsidRDefault="00A66FE4" w:rsidP="0021626D">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E5FC4"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CBC7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802E4" w14:textId="77777777" w:rsidR="00A66FE4" w:rsidRPr="001B1679" w:rsidRDefault="00A66FE4" w:rsidP="0021626D">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3CBD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0611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A2CD6" w14:textId="77777777" w:rsidR="00A66FE4" w:rsidRPr="001B1679" w:rsidRDefault="00A66FE4" w:rsidP="0021626D">
            <w:pPr>
              <w:pStyle w:val="TAL"/>
              <w:rPr>
                <w:sz w:val="16"/>
                <w:szCs w:val="16"/>
              </w:rPr>
            </w:pPr>
          </w:p>
        </w:tc>
      </w:tr>
      <w:tr w:rsidR="00A66FE4" w14:paraId="21D8858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0905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E346B" w14:textId="040CE36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DCC6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77BF6" w14:textId="77777777" w:rsidR="00A66FE4" w:rsidRPr="001B1679" w:rsidRDefault="00A66FE4" w:rsidP="0021626D">
            <w:pPr>
              <w:pStyle w:val="TAL"/>
              <w:rPr>
                <w:sz w:val="16"/>
                <w:szCs w:val="16"/>
              </w:rPr>
            </w:pPr>
            <w:r w:rsidRPr="001B1679">
              <w:rPr>
                <w:sz w:val="16"/>
                <w:szCs w:val="16"/>
              </w:rPr>
              <w:t>Rel-18 CR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B5F7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A1C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6B353" w14:textId="77777777" w:rsidR="00A66FE4" w:rsidRPr="001B1679" w:rsidRDefault="00A66FE4" w:rsidP="0021626D">
            <w:pPr>
              <w:pStyle w:val="TAL"/>
              <w:rPr>
                <w:sz w:val="16"/>
                <w:szCs w:val="16"/>
              </w:rPr>
            </w:pPr>
            <w:r w:rsidRPr="001B1679">
              <w:rPr>
                <w:sz w:val="16"/>
                <w:szCs w:val="16"/>
              </w:rPr>
              <w:t>URLLC_Mgt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A706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65B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AFA7F" w14:textId="77777777" w:rsidR="00A66FE4" w:rsidRPr="001B1679" w:rsidRDefault="00A66FE4" w:rsidP="0021626D">
            <w:pPr>
              <w:pStyle w:val="TAL"/>
              <w:rPr>
                <w:sz w:val="16"/>
                <w:szCs w:val="16"/>
              </w:rPr>
            </w:pPr>
          </w:p>
        </w:tc>
      </w:tr>
      <w:tr w:rsidR="00A66FE4" w14:paraId="4520D3C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71FAE" w14:textId="77777777" w:rsidR="00A66FE4" w:rsidRPr="001B1679" w:rsidRDefault="00A66FE4" w:rsidP="0021626D">
            <w:pPr>
              <w:pStyle w:val="TAL"/>
              <w:rPr>
                <w:sz w:val="16"/>
                <w:szCs w:val="16"/>
              </w:rPr>
            </w:pPr>
            <w:r w:rsidRPr="001B1679">
              <w:rPr>
                <w:sz w:val="16"/>
                <w:szCs w:val="16"/>
              </w:rPr>
              <w:lastRenderedPageBreak/>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6F9F3" w14:textId="7D7D9A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FD1C4"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F3B05" w14:textId="77777777" w:rsidR="00A66FE4" w:rsidRPr="001B1679" w:rsidRDefault="00A66FE4" w:rsidP="0021626D">
            <w:pPr>
              <w:pStyle w:val="TAL"/>
              <w:rPr>
                <w:sz w:val="16"/>
                <w:szCs w:val="16"/>
              </w:rPr>
            </w:pPr>
            <w:r w:rsidRPr="001B1679">
              <w:rPr>
                <w:sz w:val="16"/>
                <w:szCs w:val="16"/>
              </w:rPr>
              <w:t>Updates to WID for 5G Media Streaming Protocols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8217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85BE6"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A4A97" w14:textId="77777777" w:rsidR="00A66FE4" w:rsidRPr="001B1679" w:rsidRDefault="00A66FE4" w:rsidP="0021626D">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C59FF"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56EF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FDA92" w14:textId="77777777" w:rsidR="00A66FE4" w:rsidRPr="001B1679" w:rsidRDefault="00A66FE4" w:rsidP="0021626D">
            <w:pPr>
              <w:pStyle w:val="TAL"/>
              <w:rPr>
                <w:sz w:val="16"/>
                <w:szCs w:val="16"/>
              </w:rPr>
            </w:pPr>
          </w:p>
        </w:tc>
      </w:tr>
      <w:tr w:rsidR="00A66FE4" w14:paraId="3358F2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950BD" w14:textId="77777777" w:rsidR="00A66FE4" w:rsidRPr="001B1679" w:rsidRDefault="00A66FE4" w:rsidP="0021626D">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B152A" w14:textId="569AFD0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7B011"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A64C7" w14:textId="77777777" w:rsidR="00A66FE4" w:rsidRPr="001B1679" w:rsidRDefault="00A66FE4" w:rsidP="0021626D">
            <w:pPr>
              <w:pStyle w:val="TAL"/>
              <w:rPr>
                <w:sz w:val="16"/>
                <w:szCs w:val="16"/>
              </w:rPr>
            </w:pPr>
            <w:r w:rsidRPr="001B1679">
              <w:rPr>
                <w:sz w:val="16"/>
                <w:szCs w:val="16"/>
              </w:rPr>
              <w:t>Revised 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8EFA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E867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9C1C5" w14:textId="77777777" w:rsidR="00A66FE4" w:rsidRPr="001B1679" w:rsidRDefault="00A66FE4" w:rsidP="0021626D">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B9F78"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1B70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6773C" w14:textId="77777777" w:rsidR="00A66FE4" w:rsidRPr="001B1679" w:rsidRDefault="00A66FE4" w:rsidP="0021626D">
            <w:pPr>
              <w:pStyle w:val="TAL"/>
              <w:rPr>
                <w:sz w:val="16"/>
                <w:szCs w:val="16"/>
              </w:rPr>
            </w:pPr>
          </w:p>
        </w:tc>
      </w:tr>
      <w:tr w:rsidR="00A66FE4" w14:paraId="56AAF1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8C07E"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DA8DE" w14:textId="12EABC7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439AB"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539FA" w14:textId="77777777" w:rsidR="00A66FE4" w:rsidRPr="001B1679" w:rsidRDefault="00A66FE4" w:rsidP="0021626D">
            <w:pPr>
              <w:pStyle w:val="TAL"/>
              <w:rPr>
                <w:sz w:val="16"/>
                <w:szCs w:val="16"/>
              </w:rPr>
            </w:pPr>
            <w:r w:rsidRPr="001B1679">
              <w:rPr>
                <w:sz w:val="16"/>
                <w:szCs w:val="16"/>
              </w:rPr>
              <w:t>Listening Labs and Global Analysis Lab reports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DF208"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AD7F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B6436"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04AC6"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1822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A94CB" w14:textId="77777777" w:rsidR="00A66FE4" w:rsidRPr="001B1679" w:rsidRDefault="00A66FE4" w:rsidP="0021626D">
            <w:pPr>
              <w:pStyle w:val="TAL"/>
              <w:rPr>
                <w:sz w:val="16"/>
                <w:szCs w:val="16"/>
              </w:rPr>
            </w:pPr>
          </w:p>
        </w:tc>
      </w:tr>
      <w:tr w:rsidR="00A66FE4" w14:paraId="63E075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CBB95"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530F9" w14:textId="524C9B1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4A56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99438" w14:textId="77777777" w:rsidR="00A66FE4" w:rsidRPr="001B1679" w:rsidRDefault="00A66FE4" w:rsidP="0021626D">
            <w:pPr>
              <w:pStyle w:val="TAL"/>
              <w:rPr>
                <w:sz w:val="16"/>
                <w:szCs w:val="16"/>
              </w:rPr>
            </w:pPr>
            <w:r w:rsidRPr="001B1679">
              <w:rPr>
                <w:sz w:val="16"/>
                <w:szCs w:val="16"/>
              </w:rPr>
              <w:t>TR 26.926-200 - Traffic Models and Quality Evaluation Methods for Media and XR Services in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7E63C"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866F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3AD8F" w14:textId="77777777" w:rsidR="00A66FE4" w:rsidRPr="001B1679" w:rsidRDefault="00A66FE4" w:rsidP="0021626D">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622E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5336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3026B" w14:textId="77777777" w:rsidR="00A66FE4" w:rsidRPr="001B1679" w:rsidRDefault="00A66FE4" w:rsidP="0021626D">
            <w:pPr>
              <w:pStyle w:val="TAL"/>
              <w:rPr>
                <w:sz w:val="16"/>
                <w:szCs w:val="16"/>
              </w:rPr>
            </w:pPr>
          </w:p>
        </w:tc>
      </w:tr>
      <w:tr w:rsidR="00A66FE4" w14:paraId="6FC3746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DE7F2"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7F965" w14:textId="5FE678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E7604C"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61DD2" w14:textId="77777777" w:rsidR="00A66FE4" w:rsidRPr="001B1679" w:rsidRDefault="00A66FE4" w:rsidP="0021626D">
            <w:pPr>
              <w:pStyle w:val="TAL"/>
              <w:rPr>
                <w:sz w:val="16"/>
                <w:szCs w:val="16"/>
              </w:rPr>
            </w:pPr>
            <w:r w:rsidRPr="001B1679">
              <w:rPr>
                <w:sz w:val="16"/>
                <w:szCs w:val="16"/>
              </w:rPr>
              <w:t>TS 26.258-100 - Codec for Immersive Voice and Audio Services - C code (floating 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2F5CD"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CA49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743802"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5933F"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EAEA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F238B" w14:textId="77777777" w:rsidR="00A66FE4" w:rsidRPr="001B1679" w:rsidRDefault="00A66FE4" w:rsidP="0021626D">
            <w:pPr>
              <w:pStyle w:val="TAL"/>
              <w:rPr>
                <w:sz w:val="16"/>
                <w:szCs w:val="16"/>
              </w:rPr>
            </w:pPr>
          </w:p>
        </w:tc>
      </w:tr>
      <w:tr w:rsidR="00A66FE4" w14:paraId="26CDC9E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52BEC"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2BF7F" w14:textId="27B81A1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F93EE8"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F26F9" w14:textId="77777777" w:rsidR="00A66FE4" w:rsidRPr="001B1679" w:rsidRDefault="00A66FE4" w:rsidP="0021626D">
            <w:pPr>
              <w:pStyle w:val="TAL"/>
              <w:rPr>
                <w:sz w:val="16"/>
                <w:szCs w:val="16"/>
              </w:rPr>
            </w:pPr>
            <w:r w:rsidRPr="001B1679">
              <w:rPr>
                <w:sz w:val="16"/>
                <w:szCs w:val="16"/>
              </w:rPr>
              <w:t>TS 26.250-100 -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6C60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7840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F20FE8"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93D0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7183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92504" w14:textId="77777777" w:rsidR="00A66FE4" w:rsidRPr="001B1679" w:rsidRDefault="00A66FE4" w:rsidP="0021626D">
            <w:pPr>
              <w:pStyle w:val="TAL"/>
              <w:rPr>
                <w:sz w:val="16"/>
                <w:szCs w:val="16"/>
              </w:rPr>
            </w:pPr>
          </w:p>
        </w:tc>
      </w:tr>
      <w:tr w:rsidR="00A66FE4" w14:paraId="7267EEF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81071"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B913E" w14:textId="5CCCDF3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001B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DBB0B" w14:textId="77777777" w:rsidR="00A66FE4" w:rsidRPr="001B1679" w:rsidRDefault="00A66FE4" w:rsidP="0021626D">
            <w:pPr>
              <w:pStyle w:val="TAL"/>
              <w:rPr>
                <w:sz w:val="16"/>
                <w:szCs w:val="16"/>
              </w:rPr>
            </w:pPr>
            <w:r w:rsidRPr="001B1679">
              <w:rPr>
                <w:sz w:val="16"/>
                <w:szCs w:val="16"/>
              </w:rPr>
              <w:t>TR 26.941-100 -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D635F"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A0D3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947A1" w14:textId="77777777" w:rsidR="00A66FE4" w:rsidRPr="001B1679" w:rsidRDefault="00A66FE4" w:rsidP="0021626D">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DA6C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32DF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6BC6F" w14:textId="77777777" w:rsidR="00A66FE4" w:rsidRPr="001B1679" w:rsidRDefault="00A66FE4" w:rsidP="0021626D">
            <w:pPr>
              <w:pStyle w:val="TAL"/>
              <w:rPr>
                <w:sz w:val="16"/>
                <w:szCs w:val="16"/>
              </w:rPr>
            </w:pPr>
          </w:p>
        </w:tc>
      </w:tr>
      <w:tr w:rsidR="00A66FE4" w14:paraId="5C6A6F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7C20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ADB2A" w14:textId="3A9BD6B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6873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E2239" w14:textId="77777777" w:rsidR="00A66FE4" w:rsidRPr="001B1679" w:rsidRDefault="00A66FE4" w:rsidP="0021626D">
            <w:pPr>
              <w:pStyle w:val="TAL"/>
              <w:rPr>
                <w:sz w:val="16"/>
                <w:szCs w:val="16"/>
              </w:rPr>
            </w:pPr>
            <w:r w:rsidRPr="001B1679">
              <w:rPr>
                <w:sz w:val="16"/>
                <w:szCs w:val="16"/>
              </w:rPr>
              <w:t>Keysight s views on 3GPP Rel-19 - unified AI/ML evaluation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3A4FF" w14:textId="77777777" w:rsidR="00A66FE4" w:rsidRPr="001B1679" w:rsidRDefault="00A66FE4" w:rsidP="0021626D">
            <w:pPr>
              <w:pStyle w:val="TAL"/>
              <w:rPr>
                <w:sz w:val="16"/>
                <w:szCs w:val="16"/>
              </w:rPr>
            </w:pPr>
            <w:r w:rsidRPr="001B1679">
              <w:rPr>
                <w:sz w:val="16"/>
                <w:szCs w:val="16"/>
              </w:rPr>
              <w:t>Keysight Technologies UK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D9EA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B78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A7F31" w14:textId="77777777" w:rsidR="00A66FE4" w:rsidRPr="001B1679" w:rsidRDefault="00A66FE4" w:rsidP="0021626D">
            <w:pPr>
              <w:pStyle w:val="TAL"/>
              <w:rPr>
                <w:sz w:val="16"/>
                <w:szCs w:val="16"/>
              </w:rPr>
            </w:pPr>
            <w:r w:rsidRPr="001B1679">
              <w:rPr>
                <w:sz w:val="16"/>
                <w:szCs w:val="16"/>
              </w:rPr>
              <w:t>Revision of S3-234333.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E522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30D85" w14:textId="77777777" w:rsidR="00A66FE4" w:rsidRPr="001B1679" w:rsidRDefault="00A66FE4" w:rsidP="0021626D">
            <w:pPr>
              <w:pStyle w:val="TAL"/>
              <w:rPr>
                <w:sz w:val="16"/>
                <w:szCs w:val="16"/>
              </w:rPr>
            </w:pPr>
          </w:p>
        </w:tc>
      </w:tr>
      <w:tr w:rsidR="00A66FE4" w14:paraId="5614F6C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AAC1C"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9A16A" w14:textId="0788D18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2211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B86E8"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3442D"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B60A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75BC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9BAB6" w14:textId="77777777" w:rsidR="00A66FE4" w:rsidRPr="001B1679" w:rsidRDefault="00A66FE4" w:rsidP="0021626D">
            <w:pPr>
              <w:pStyle w:val="TAL"/>
              <w:rPr>
                <w:sz w:val="16"/>
                <w:szCs w:val="16"/>
              </w:rPr>
            </w:pPr>
            <w:r w:rsidRPr="001B1679">
              <w:rPr>
                <w:sz w:val="16"/>
                <w:szCs w:val="16"/>
              </w:rPr>
              <w:t>Proposed company revision of SP-230865. Revised to SP-231124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CBFE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A7DB3" w14:textId="26DAA72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231124</w:t>
            </w:r>
          </w:p>
        </w:tc>
      </w:tr>
      <w:tr w:rsidR="00A66FE4" w14:paraId="00FC1F9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CCFD"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3F58D" w14:textId="2D4B09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014F1"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0188D" w14:textId="77777777" w:rsidR="00A66FE4" w:rsidRPr="001B1679" w:rsidRDefault="00A66FE4" w:rsidP="0021626D">
            <w:pPr>
              <w:pStyle w:val="TAL"/>
              <w:rPr>
                <w:sz w:val="16"/>
                <w:szCs w:val="16"/>
              </w:rPr>
            </w:pPr>
            <w:r w:rsidRPr="001B1679">
              <w:rPr>
                <w:sz w:val="16"/>
                <w:szCs w:val="16"/>
              </w:rPr>
              <w:t>SA WG6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A9923"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1AB3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42D6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2D4D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BB8F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37714" w14:textId="77777777" w:rsidR="00A66FE4" w:rsidRPr="001B1679" w:rsidRDefault="00A66FE4" w:rsidP="0021626D">
            <w:pPr>
              <w:pStyle w:val="TAL"/>
              <w:rPr>
                <w:sz w:val="16"/>
                <w:szCs w:val="16"/>
              </w:rPr>
            </w:pPr>
          </w:p>
        </w:tc>
      </w:tr>
      <w:tr w:rsidR="00A66FE4" w14:paraId="5323A6C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3EDB1" w14:textId="77777777" w:rsidR="00A66FE4" w:rsidRPr="001B1679" w:rsidRDefault="00A66FE4" w:rsidP="0021626D">
            <w:pPr>
              <w:pStyle w:val="TAL"/>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28E59" w14:textId="32B3F7B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BB29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01968" w14:textId="77777777" w:rsidR="00A66FE4" w:rsidRPr="001B1679" w:rsidRDefault="00A66FE4" w:rsidP="0021626D">
            <w:pPr>
              <w:pStyle w:val="TAL"/>
              <w:rPr>
                <w:sz w:val="16"/>
                <w:szCs w:val="16"/>
              </w:rPr>
            </w:pPr>
            <w:r w:rsidRPr="001B1679">
              <w:rPr>
                <w:sz w:val="16"/>
                <w:szCs w:val="16"/>
              </w:rPr>
              <w:t>Presentation of TR 23.958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0BABF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0B58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1394F"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0852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13A4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695F6" w14:textId="77777777" w:rsidR="00A66FE4" w:rsidRPr="001B1679" w:rsidRDefault="00A66FE4" w:rsidP="0021626D">
            <w:pPr>
              <w:pStyle w:val="TAL"/>
              <w:rPr>
                <w:sz w:val="16"/>
                <w:szCs w:val="16"/>
              </w:rPr>
            </w:pPr>
          </w:p>
        </w:tc>
      </w:tr>
      <w:tr w:rsidR="00A66FE4" w14:paraId="079D92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11049"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A6FA7" w14:textId="3D336F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A16D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9E56D"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38B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7CFA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B5333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BD6F9" w14:textId="77777777" w:rsidR="00A66FE4" w:rsidRPr="001B1679" w:rsidRDefault="00A66FE4" w:rsidP="0021626D">
            <w:pPr>
              <w:pStyle w:val="TAL"/>
              <w:rPr>
                <w:sz w:val="16"/>
                <w:szCs w:val="16"/>
              </w:rPr>
            </w:pPr>
            <w:r w:rsidRPr="001B1679">
              <w:rPr>
                <w:sz w:val="16"/>
                <w:szCs w:val="16"/>
              </w:rPr>
              <w:t>Revised to SP-231157.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2D53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97E43" w14:textId="7947FA5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231157</w:t>
            </w:r>
          </w:p>
        </w:tc>
      </w:tr>
      <w:tr w:rsidR="00A66FE4" w14:paraId="13C350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74161" w14:textId="77777777" w:rsidR="00A66FE4" w:rsidRPr="001B1679" w:rsidRDefault="00A66FE4" w:rsidP="0021626D">
            <w:pPr>
              <w:pStyle w:val="TAL"/>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401A8" w14:textId="595C2B8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02E38"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A1048" w14:textId="77777777" w:rsidR="00A66FE4" w:rsidRPr="001B1679" w:rsidRDefault="00A66FE4" w:rsidP="0021626D">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F706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7D58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70857"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7ADD9"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5392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F1C09" w14:textId="77777777" w:rsidR="00A66FE4" w:rsidRPr="001B1679" w:rsidRDefault="00A66FE4" w:rsidP="0021626D">
            <w:pPr>
              <w:pStyle w:val="TAL"/>
              <w:rPr>
                <w:sz w:val="16"/>
                <w:szCs w:val="16"/>
              </w:rPr>
            </w:pPr>
          </w:p>
        </w:tc>
      </w:tr>
      <w:tr w:rsidR="00A66FE4" w14:paraId="5EB89D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53F49"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9B886" w14:textId="3FFEDC5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8C0D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A37D2" w14:textId="77777777" w:rsidR="00A66FE4" w:rsidRPr="001B1679" w:rsidRDefault="00A66FE4" w:rsidP="0021626D">
            <w:pPr>
              <w:pStyle w:val="TAL"/>
              <w:rPr>
                <w:sz w:val="16"/>
                <w:szCs w:val="16"/>
              </w:rPr>
            </w:pPr>
            <w:r w:rsidRPr="001B1679">
              <w:rPr>
                <w:sz w:val="16"/>
                <w:szCs w:val="16"/>
              </w:rPr>
              <w:t>New WID on SEAL DD (Data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C2C9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834C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DF43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F8D3F"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A6F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42B28" w14:textId="77777777" w:rsidR="00A66FE4" w:rsidRPr="001B1679" w:rsidRDefault="00A66FE4" w:rsidP="0021626D">
            <w:pPr>
              <w:pStyle w:val="TAL"/>
              <w:rPr>
                <w:sz w:val="16"/>
                <w:szCs w:val="16"/>
              </w:rPr>
            </w:pPr>
          </w:p>
        </w:tc>
      </w:tr>
      <w:tr w:rsidR="00A66FE4" w14:paraId="7401CB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C9E7D"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90238" w14:textId="2F57F0F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6EBE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489F5"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D46D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2B0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2B15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A0045" w14:textId="77777777" w:rsidR="00A66FE4" w:rsidRPr="001B1679" w:rsidRDefault="00A66FE4" w:rsidP="0021626D">
            <w:pPr>
              <w:pStyle w:val="TAL"/>
              <w:rPr>
                <w:sz w:val="16"/>
                <w:szCs w:val="16"/>
              </w:rPr>
            </w:pPr>
            <w:r w:rsidRPr="001B1679">
              <w:rPr>
                <w:sz w:val="16"/>
                <w:szCs w:val="16"/>
              </w:rPr>
              <w:t>Revised to SP-231160.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90A3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AC8AF" w14:textId="5BC3004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231160</w:t>
            </w:r>
          </w:p>
        </w:tc>
      </w:tr>
      <w:tr w:rsidR="00A66FE4" w14:paraId="40ED86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6C795"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359A6" w14:textId="62EE7C8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309D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CB94C" w14:textId="77777777" w:rsidR="00A66FE4" w:rsidRPr="001B1679" w:rsidRDefault="00A66FE4" w:rsidP="0021626D">
            <w:pPr>
              <w:pStyle w:val="TAL"/>
              <w:rPr>
                <w:sz w:val="16"/>
                <w:szCs w:val="16"/>
              </w:rPr>
            </w:pPr>
            <w:r w:rsidRPr="001B1679">
              <w:rPr>
                <w:sz w:val="16"/>
                <w:szCs w:val="16"/>
              </w:rPr>
              <w:t>New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D63B0"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630E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FD3B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997E6"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547E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3E10D" w14:textId="77777777" w:rsidR="00A66FE4" w:rsidRPr="001B1679" w:rsidRDefault="00A66FE4" w:rsidP="0021626D">
            <w:pPr>
              <w:pStyle w:val="TAL"/>
              <w:rPr>
                <w:sz w:val="16"/>
                <w:szCs w:val="16"/>
              </w:rPr>
            </w:pPr>
          </w:p>
        </w:tc>
      </w:tr>
      <w:tr w:rsidR="00A66FE4" w14:paraId="3D0D2B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BAFA3"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DFAE0" w14:textId="722B637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E243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23D9"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F109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BC1F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C6C5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5BA3F" w14:textId="77777777" w:rsidR="00A66FE4" w:rsidRPr="001B1679" w:rsidRDefault="00A66FE4" w:rsidP="0021626D">
            <w:pPr>
              <w:pStyle w:val="TAL"/>
              <w:rPr>
                <w:sz w:val="16"/>
                <w:szCs w:val="16"/>
              </w:rPr>
            </w:pPr>
            <w:r w:rsidRPr="001B1679">
              <w:rPr>
                <w:sz w:val="16"/>
                <w:szCs w:val="16"/>
              </w:rPr>
              <w:t>Revised to SP-231161.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6DEE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1F97E" w14:textId="059396B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231161</w:t>
            </w:r>
          </w:p>
        </w:tc>
      </w:tr>
      <w:tr w:rsidR="00A66FE4" w14:paraId="2E8CFD5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3FC9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D8A76" w14:textId="0A098C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5C2C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D69EA" w14:textId="77777777" w:rsidR="00A66FE4" w:rsidRPr="001B1679" w:rsidRDefault="00A66FE4" w:rsidP="0021626D">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4FCE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68A39"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F18CEA" w14:textId="77777777" w:rsidR="00A66FE4" w:rsidRPr="001B1679" w:rsidRDefault="00A66FE4" w:rsidP="0021626D">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7CF8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1B5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CDD91" w14:textId="77777777" w:rsidR="00A66FE4" w:rsidRPr="001B1679" w:rsidRDefault="00A66FE4" w:rsidP="0021626D">
            <w:pPr>
              <w:pStyle w:val="TAL"/>
              <w:rPr>
                <w:sz w:val="16"/>
                <w:szCs w:val="16"/>
              </w:rPr>
            </w:pPr>
          </w:p>
        </w:tc>
      </w:tr>
      <w:tr w:rsidR="00A66FE4" w14:paraId="5AC76E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08BA9"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AB90C" w14:textId="2B6E2F2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9D58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08F08" w14:textId="77777777" w:rsidR="00A66FE4" w:rsidRPr="001B1679" w:rsidRDefault="00A66FE4" w:rsidP="0021626D">
            <w:pPr>
              <w:pStyle w:val="TAL"/>
              <w:rPr>
                <w:sz w:val="16"/>
                <w:szCs w:val="16"/>
              </w:rPr>
            </w:pPr>
            <w:r w:rsidRPr="001B1679">
              <w:rPr>
                <w:sz w:val="16"/>
                <w:szCs w:val="16"/>
              </w:rPr>
              <w:t>Rel-18 CRs to TS23558 for EDGEAPP_Ph2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BDF3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F8C2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1D84B"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737A5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28D47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C8F6F" w14:textId="77777777" w:rsidR="00A66FE4" w:rsidRPr="001B1679" w:rsidRDefault="00A66FE4" w:rsidP="0021626D">
            <w:pPr>
              <w:pStyle w:val="TAL"/>
              <w:rPr>
                <w:sz w:val="16"/>
                <w:szCs w:val="16"/>
              </w:rPr>
            </w:pPr>
          </w:p>
        </w:tc>
      </w:tr>
      <w:tr w:rsidR="00A66FE4" w14:paraId="10AF8C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4F073"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92F49" w14:textId="3D1424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7F69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C9883" w14:textId="77777777" w:rsidR="00A66FE4" w:rsidRPr="001B1679" w:rsidRDefault="00A66FE4" w:rsidP="0021626D">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3AB5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E29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1F832" w14:textId="77777777" w:rsidR="00A66FE4" w:rsidRPr="001B1679" w:rsidRDefault="00A66FE4" w:rsidP="0021626D">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B969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D056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6405A" w14:textId="77777777" w:rsidR="00A66FE4" w:rsidRPr="001B1679" w:rsidRDefault="00A66FE4" w:rsidP="0021626D">
            <w:pPr>
              <w:pStyle w:val="TAL"/>
              <w:rPr>
                <w:sz w:val="16"/>
                <w:szCs w:val="16"/>
              </w:rPr>
            </w:pPr>
          </w:p>
        </w:tc>
      </w:tr>
      <w:tr w:rsidR="00A66FE4" w14:paraId="6FB5B7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C698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9FABF" w14:textId="48BC4B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557E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98BE3" w14:textId="77777777" w:rsidR="00A66FE4" w:rsidRPr="001B1679" w:rsidRDefault="00A66FE4" w:rsidP="0021626D">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856EF"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BF60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93C6A" w14:textId="77777777" w:rsidR="00A66FE4" w:rsidRPr="001B1679" w:rsidRDefault="00A66FE4" w:rsidP="0021626D">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F5CE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B5B0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F672B" w14:textId="77777777" w:rsidR="00A66FE4" w:rsidRPr="001B1679" w:rsidRDefault="00A66FE4" w:rsidP="0021626D">
            <w:pPr>
              <w:pStyle w:val="TAL"/>
              <w:rPr>
                <w:sz w:val="16"/>
                <w:szCs w:val="16"/>
              </w:rPr>
            </w:pPr>
          </w:p>
        </w:tc>
      </w:tr>
      <w:tr w:rsidR="00A66FE4" w14:paraId="1011D9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67C58"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CF5BC" w14:textId="7A9C069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C2F3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C7658" w14:textId="77777777" w:rsidR="00A66FE4" w:rsidRPr="001B1679" w:rsidRDefault="00A66FE4" w:rsidP="0021626D">
            <w:pPr>
              <w:pStyle w:val="TAL"/>
              <w:rPr>
                <w:sz w:val="16"/>
                <w:szCs w:val="16"/>
              </w:rPr>
            </w:pPr>
            <w:r w:rsidRPr="001B1679">
              <w:rPr>
                <w:sz w:val="16"/>
                <w:szCs w:val="16"/>
              </w:rPr>
              <w:t>Rel-17 CRs to TS23379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5099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E278C"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2FEE18" w14:textId="77777777" w:rsidR="00A66FE4" w:rsidRPr="001B1679" w:rsidRDefault="00A66FE4" w:rsidP="0021626D">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CDC6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5431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C8974" w14:textId="77777777" w:rsidR="00A66FE4" w:rsidRPr="001B1679" w:rsidRDefault="00A66FE4" w:rsidP="0021626D">
            <w:pPr>
              <w:pStyle w:val="TAL"/>
              <w:rPr>
                <w:sz w:val="16"/>
                <w:szCs w:val="16"/>
              </w:rPr>
            </w:pPr>
          </w:p>
        </w:tc>
      </w:tr>
      <w:tr w:rsidR="00A66FE4" w14:paraId="731D343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EB324"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B3AAD" w14:textId="4EB5862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6ED7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FE5C8" w14:textId="77777777" w:rsidR="00A66FE4" w:rsidRPr="001B1679" w:rsidRDefault="00A66FE4" w:rsidP="0021626D">
            <w:pPr>
              <w:pStyle w:val="TAL"/>
              <w:rPr>
                <w:sz w:val="16"/>
                <w:szCs w:val="16"/>
              </w:rPr>
            </w:pPr>
            <w:r w:rsidRPr="001B1679">
              <w:rPr>
                <w:sz w:val="16"/>
                <w:szCs w:val="16"/>
              </w:rPr>
              <w:t>Rel-18 CR to TS23280, TS23281, TS23282 and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F32D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E9F2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C595D" w14:textId="77777777" w:rsidR="00A66FE4" w:rsidRPr="001B1679" w:rsidRDefault="00A66FE4" w:rsidP="0021626D">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CEF1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E43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B79D3" w14:textId="77777777" w:rsidR="00A66FE4" w:rsidRPr="001B1679" w:rsidRDefault="00A66FE4" w:rsidP="0021626D">
            <w:pPr>
              <w:pStyle w:val="TAL"/>
              <w:rPr>
                <w:sz w:val="16"/>
                <w:szCs w:val="16"/>
              </w:rPr>
            </w:pPr>
          </w:p>
        </w:tc>
      </w:tr>
      <w:tr w:rsidR="00A66FE4" w14:paraId="4FD4749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A2F41"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39D69" w14:textId="24E8621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ACC5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D0CFB" w14:textId="77777777" w:rsidR="00A66FE4" w:rsidRPr="001B1679" w:rsidRDefault="00A66FE4" w:rsidP="0021626D">
            <w:pPr>
              <w:pStyle w:val="TAL"/>
              <w:rPr>
                <w:sz w:val="16"/>
                <w:szCs w:val="16"/>
              </w:rPr>
            </w:pPr>
            <w:r w:rsidRPr="001B1679">
              <w:rPr>
                <w:sz w:val="16"/>
                <w:szCs w:val="16"/>
              </w:rPr>
              <w:t>Rel-19 CRs to TS23280 TS23281 TS23282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47AC9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4C13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6478AC"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652B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F6C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AA68E" w14:textId="77777777" w:rsidR="00A66FE4" w:rsidRPr="001B1679" w:rsidRDefault="00A66FE4" w:rsidP="0021626D">
            <w:pPr>
              <w:pStyle w:val="TAL"/>
              <w:rPr>
                <w:sz w:val="16"/>
                <w:szCs w:val="16"/>
              </w:rPr>
            </w:pPr>
          </w:p>
        </w:tc>
      </w:tr>
      <w:tr w:rsidR="00A66FE4" w14:paraId="44FE434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9D159" w14:textId="77777777" w:rsidR="00A66FE4" w:rsidRPr="001B1679" w:rsidRDefault="00A66FE4" w:rsidP="0021626D">
            <w:pPr>
              <w:pStyle w:val="TAL"/>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10CE9" w14:textId="02087A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92EB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22E25" w14:textId="77777777" w:rsidR="00A66FE4" w:rsidRPr="001B1679" w:rsidRDefault="00A66FE4" w:rsidP="0021626D">
            <w:pPr>
              <w:pStyle w:val="TAL"/>
              <w:rPr>
                <w:sz w:val="16"/>
                <w:szCs w:val="16"/>
              </w:rPr>
            </w:pPr>
            <w:r w:rsidRPr="001B1679">
              <w:rPr>
                <w:sz w:val="16"/>
                <w:szCs w:val="16"/>
              </w:rPr>
              <w:t>Rel-18 CRs to TS23379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1317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3449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C6FE9" w14:textId="77777777" w:rsidR="00A66FE4" w:rsidRPr="001B1679" w:rsidRDefault="00A66FE4" w:rsidP="0021626D">
            <w:pPr>
              <w:pStyle w:val="TAL"/>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E2A1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0A1A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61E1E" w14:textId="77777777" w:rsidR="00A66FE4" w:rsidRPr="001B1679" w:rsidRDefault="00A66FE4" w:rsidP="0021626D">
            <w:pPr>
              <w:pStyle w:val="TAL"/>
              <w:rPr>
                <w:sz w:val="16"/>
                <w:szCs w:val="16"/>
              </w:rPr>
            </w:pPr>
          </w:p>
        </w:tc>
      </w:tr>
      <w:tr w:rsidR="00A66FE4" w14:paraId="564681A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90271"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F9398" w14:textId="1A5AFD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E39A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6E395" w14:textId="77777777" w:rsidR="00A66FE4" w:rsidRPr="001B1679" w:rsidRDefault="00A66FE4" w:rsidP="0021626D">
            <w:pPr>
              <w:pStyle w:val="TAL"/>
              <w:rPr>
                <w:sz w:val="16"/>
                <w:szCs w:val="16"/>
              </w:rPr>
            </w:pPr>
            <w:r w:rsidRPr="001B1679">
              <w:rPr>
                <w:sz w:val="16"/>
                <w:szCs w:val="16"/>
              </w:rPr>
              <w:t>Rel-18 CR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5A72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9EC0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02A6D" w14:textId="77777777" w:rsidR="00A66FE4" w:rsidRPr="001B1679" w:rsidRDefault="00A66FE4" w:rsidP="0021626D">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84A7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DEA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E4DAC" w14:textId="77777777" w:rsidR="00A66FE4" w:rsidRPr="001B1679" w:rsidRDefault="00A66FE4" w:rsidP="0021626D">
            <w:pPr>
              <w:pStyle w:val="TAL"/>
              <w:rPr>
                <w:sz w:val="16"/>
                <w:szCs w:val="16"/>
              </w:rPr>
            </w:pPr>
          </w:p>
        </w:tc>
      </w:tr>
      <w:tr w:rsidR="00A66FE4" w14:paraId="504D84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87FB0"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78098" w14:textId="2FB7715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D122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E07DB" w14:textId="77777777" w:rsidR="00A66FE4" w:rsidRPr="001B1679" w:rsidRDefault="00A66FE4" w:rsidP="0021626D">
            <w:pPr>
              <w:pStyle w:val="TAL"/>
              <w:rPr>
                <w:sz w:val="16"/>
                <w:szCs w:val="16"/>
              </w:rPr>
            </w:pPr>
            <w:r w:rsidRPr="001B1679">
              <w:rPr>
                <w:sz w:val="16"/>
                <w:szCs w:val="16"/>
              </w:rPr>
              <w:t>Rel-19 CRs to TS23282 for enh4FRMCS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0446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D40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31EA85" w14:textId="77777777" w:rsidR="00A66FE4" w:rsidRPr="001B1679" w:rsidRDefault="00A66FE4" w:rsidP="0021626D">
            <w:pPr>
              <w:pStyle w:val="TAL"/>
              <w:rPr>
                <w:sz w:val="16"/>
                <w:szCs w:val="16"/>
              </w:rPr>
            </w:pPr>
            <w:r w:rsidRPr="001B1679">
              <w:rPr>
                <w:sz w:val="16"/>
                <w:szCs w:val="16"/>
              </w:rPr>
              <w:t>enh4FRMCS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E9CF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8E03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D6236" w14:textId="77777777" w:rsidR="00A66FE4" w:rsidRPr="001B1679" w:rsidRDefault="00A66FE4" w:rsidP="0021626D">
            <w:pPr>
              <w:pStyle w:val="TAL"/>
              <w:rPr>
                <w:sz w:val="16"/>
                <w:szCs w:val="16"/>
              </w:rPr>
            </w:pPr>
          </w:p>
        </w:tc>
      </w:tr>
      <w:tr w:rsidR="00A66FE4" w14:paraId="127B908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25D9"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2E374" w14:textId="2B8323A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CA90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CCA0D" w14:textId="77777777" w:rsidR="00A66FE4" w:rsidRPr="001B1679" w:rsidRDefault="00A66FE4" w:rsidP="0021626D">
            <w:pPr>
              <w:pStyle w:val="TAL"/>
              <w:rPr>
                <w:sz w:val="16"/>
                <w:szCs w:val="16"/>
              </w:rPr>
            </w:pPr>
            <w:r w:rsidRPr="001B1679">
              <w:rPr>
                <w:sz w:val="16"/>
                <w:szCs w:val="16"/>
              </w:rPr>
              <w:t>Rel-19 CR to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05F7D"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C278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5869E" w14:textId="77777777" w:rsidR="00A66FE4" w:rsidRPr="001B1679" w:rsidRDefault="00A66FE4" w:rsidP="0021626D">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A18B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2081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DCA6D" w14:textId="77777777" w:rsidR="00A66FE4" w:rsidRPr="001B1679" w:rsidRDefault="00A66FE4" w:rsidP="0021626D">
            <w:pPr>
              <w:pStyle w:val="TAL"/>
              <w:rPr>
                <w:sz w:val="16"/>
                <w:szCs w:val="16"/>
              </w:rPr>
            </w:pPr>
          </w:p>
        </w:tc>
      </w:tr>
      <w:tr w:rsidR="00A66FE4" w14:paraId="038858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4C8EA"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C7720" w14:textId="60FC188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2D05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002B6" w14:textId="77777777" w:rsidR="00A66FE4" w:rsidRPr="001B1679" w:rsidRDefault="00A66FE4" w:rsidP="0021626D">
            <w:pPr>
              <w:pStyle w:val="TAL"/>
              <w:rPr>
                <w:sz w:val="16"/>
                <w:szCs w:val="16"/>
              </w:rPr>
            </w:pPr>
            <w:r w:rsidRPr="001B1679">
              <w:rPr>
                <w:sz w:val="16"/>
                <w:szCs w:val="16"/>
              </w:rPr>
              <w:t>Rel-18 CRs to TS23281, TS23281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4B6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63A5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89085" w14:textId="77777777" w:rsidR="00A66FE4" w:rsidRPr="001B1679" w:rsidRDefault="00A66FE4" w:rsidP="0021626D">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CF6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142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715B3" w14:textId="77777777" w:rsidR="00A66FE4" w:rsidRPr="001B1679" w:rsidRDefault="00A66FE4" w:rsidP="0021626D">
            <w:pPr>
              <w:pStyle w:val="TAL"/>
              <w:rPr>
                <w:sz w:val="16"/>
                <w:szCs w:val="16"/>
              </w:rPr>
            </w:pPr>
          </w:p>
        </w:tc>
      </w:tr>
      <w:tr w:rsidR="00A66FE4" w14:paraId="4CF2FD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0DC92"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A9054" w14:textId="4246093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F9E5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A2F73" w14:textId="77777777" w:rsidR="00A66FE4" w:rsidRPr="001B1679" w:rsidRDefault="00A66FE4" w:rsidP="0021626D">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AF8F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D95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70478" w14:textId="77777777" w:rsidR="00A66FE4" w:rsidRPr="001B1679" w:rsidRDefault="00A66FE4" w:rsidP="0021626D">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335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70FB0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A5EC8" w14:textId="77777777" w:rsidR="00A66FE4" w:rsidRPr="001B1679" w:rsidRDefault="00A66FE4" w:rsidP="0021626D">
            <w:pPr>
              <w:pStyle w:val="TAL"/>
              <w:rPr>
                <w:sz w:val="16"/>
                <w:szCs w:val="16"/>
              </w:rPr>
            </w:pPr>
          </w:p>
        </w:tc>
      </w:tr>
      <w:tr w:rsidR="00A66FE4" w14:paraId="6114CB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1A946"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7B85F" w14:textId="13DBC3A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8FB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3CDE3" w14:textId="77777777" w:rsidR="00A66FE4" w:rsidRPr="001B1679" w:rsidRDefault="00A66FE4" w:rsidP="0021626D">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E462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DA9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0F628" w14:textId="77777777" w:rsidR="00A66FE4" w:rsidRPr="001B1679" w:rsidRDefault="00A66FE4" w:rsidP="0021626D">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E021B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94FE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A36CA" w14:textId="77777777" w:rsidR="00A66FE4" w:rsidRPr="001B1679" w:rsidRDefault="00A66FE4" w:rsidP="0021626D">
            <w:pPr>
              <w:pStyle w:val="TAL"/>
              <w:rPr>
                <w:sz w:val="16"/>
                <w:szCs w:val="16"/>
              </w:rPr>
            </w:pPr>
          </w:p>
        </w:tc>
      </w:tr>
      <w:tr w:rsidR="00A66FE4" w14:paraId="624D7B8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58D58"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C4CED" w14:textId="70EE3E4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FDF9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06B62" w14:textId="77777777" w:rsidR="00A66FE4" w:rsidRPr="001B1679" w:rsidRDefault="00A66FE4" w:rsidP="0021626D">
            <w:pPr>
              <w:pStyle w:val="TAL"/>
              <w:rPr>
                <w:sz w:val="16"/>
                <w:szCs w:val="16"/>
              </w:rPr>
            </w:pPr>
            <w:r w:rsidRPr="001B1679">
              <w:rPr>
                <w:sz w:val="16"/>
                <w:szCs w:val="16"/>
              </w:rPr>
              <w:t>Rel-19 CR to TS23280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460CC"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255E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6C9C0" w14:textId="77777777" w:rsidR="00A66FE4" w:rsidRPr="001B1679" w:rsidRDefault="00A66FE4" w:rsidP="0021626D">
            <w:pPr>
              <w:pStyle w:val="TAL"/>
              <w:rPr>
                <w:sz w:val="16"/>
                <w:szCs w:val="16"/>
              </w:rPr>
            </w:pPr>
            <w:r w:rsidRPr="001B1679">
              <w:rPr>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6992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D3A5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2F928" w14:textId="77777777" w:rsidR="00A66FE4" w:rsidRPr="001B1679" w:rsidRDefault="00A66FE4" w:rsidP="0021626D">
            <w:pPr>
              <w:pStyle w:val="TAL"/>
              <w:rPr>
                <w:sz w:val="16"/>
                <w:szCs w:val="16"/>
              </w:rPr>
            </w:pPr>
          </w:p>
        </w:tc>
      </w:tr>
      <w:tr w:rsidR="00A66FE4" w14:paraId="624273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8B798"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81BFD" w14:textId="7ED8FF3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65D4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43DC3" w14:textId="77777777" w:rsidR="00A66FE4" w:rsidRPr="001B1679" w:rsidRDefault="00A66FE4" w:rsidP="0021626D">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22FB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C689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4AFFC" w14:textId="77777777" w:rsidR="00A66FE4" w:rsidRPr="001B1679" w:rsidRDefault="00A66FE4" w:rsidP="0021626D">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035A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64E9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195F3" w14:textId="77777777" w:rsidR="00A66FE4" w:rsidRPr="001B1679" w:rsidRDefault="00A66FE4" w:rsidP="0021626D">
            <w:pPr>
              <w:pStyle w:val="TAL"/>
              <w:rPr>
                <w:sz w:val="16"/>
                <w:szCs w:val="16"/>
              </w:rPr>
            </w:pPr>
          </w:p>
        </w:tc>
      </w:tr>
      <w:tr w:rsidR="00A66FE4" w14:paraId="56C20CD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16839"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829FF" w14:textId="65C4BD5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00CE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CD284" w14:textId="77777777" w:rsidR="00A66FE4" w:rsidRPr="001B1679" w:rsidRDefault="00A66FE4" w:rsidP="0021626D">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4D370"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0667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971FCC"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B9C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611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A6359" w14:textId="77777777" w:rsidR="00A66FE4" w:rsidRPr="001B1679" w:rsidRDefault="00A66FE4" w:rsidP="0021626D">
            <w:pPr>
              <w:pStyle w:val="TAL"/>
              <w:rPr>
                <w:sz w:val="16"/>
                <w:szCs w:val="16"/>
              </w:rPr>
            </w:pPr>
          </w:p>
        </w:tc>
      </w:tr>
      <w:tr w:rsidR="00A66FE4" w14:paraId="718A6D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4A20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99ACD" w14:textId="479FDDD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4687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772D9" w14:textId="77777777" w:rsidR="00A66FE4" w:rsidRPr="001B1679" w:rsidRDefault="00A66FE4" w:rsidP="0021626D">
            <w:pPr>
              <w:pStyle w:val="TAL"/>
              <w:rPr>
                <w:sz w:val="16"/>
                <w:szCs w:val="16"/>
              </w:rPr>
            </w:pPr>
            <w:r w:rsidRPr="001B1679">
              <w:rPr>
                <w:sz w:val="16"/>
                <w:szCs w:val="16"/>
              </w:rPr>
              <w:t>Rel-18 CR to TS23434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DA05D"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C5B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78EBF" w14:textId="77777777" w:rsidR="00A66FE4" w:rsidRPr="001B1679" w:rsidRDefault="00A66FE4" w:rsidP="0021626D">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BF9D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DBA9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C70A6" w14:textId="77777777" w:rsidR="00A66FE4" w:rsidRPr="001B1679" w:rsidRDefault="00A66FE4" w:rsidP="0021626D">
            <w:pPr>
              <w:pStyle w:val="TAL"/>
              <w:rPr>
                <w:sz w:val="16"/>
                <w:szCs w:val="16"/>
              </w:rPr>
            </w:pPr>
          </w:p>
        </w:tc>
      </w:tr>
      <w:tr w:rsidR="00A66FE4" w14:paraId="36BAFB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698A5"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AE376" w14:textId="5B0F30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4E0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3EA5B" w14:textId="77777777" w:rsidR="00A66FE4" w:rsidRPr="001B1679" w:rsidRDefault="00A66FE4" w:rsidP="0021626D">
            <w:pPr>
              <w:pStyle w:val="TAL"/>
              <w:rPr>
                <w:sz w:val="16"/>
                <w:szCs w:val="16"/>
              </w:rPr>
            </w:pPr>
            <w:r w:rsidRPr="001B1679">
              <w:rPr>
                <w:sz w:val="16"/>
                <w:szCs w:val="16"/>
              </w:rPr>
              <w:t>Rel-18 CR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92769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BFD9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C139A" w14:textId="77777777" w:rsidR="00A66FE4" w:rsidRPr="001B1679" w:rsidRDefault="00A66FE4" w:rsidP="0021626D">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89F9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F108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5551" w14:textId="77777777" w:rsidR="00A66FE4" w:rsidRPr="001B1679" w:rsidRDefault="00A66FE4" w:rsidP="0021626D">
            <w:pPr>
              <w:pStyle w:val="TAL"/>
              <w:rPr>
                <w:sz w:val="16"/>
                <w:szCs w:val="16"/>
              </w:rPr>
            </w:pPr>
          </w:p>
        </w:tc>
      </w:tr>
      <w:tr w:rsidR="00A66FE4" w14:paraId="2995A72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195F5" w14:textId="77777777" w:rsidR="00A66FE4" w:rsidRPr="001B1679" w:rsidRDefault="00A66FE4" w:rsidP="0021626D">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2BF41" w14:textId="70C1372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005FE"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2B1E5" w14:textId="77777777" w:rsidR="00A66FE4" w:rsidRPr="001B1679" w:rsidRDefault="00A66FE4" w:rsidP="0021626D">
            <w:pPr>
              <w:pStyle w:val="TAL"/>
              <w:rPr>
                <w:sz w:val="16"/>
                <w:szCs w:val="16"/>
              </w:rPr>
            </w:pPr>
            <w:r w:rsidRPr="001B1679">
              <w:rPr>
                <w:sz w:val="16"/>
                <w:szCs w:val="16"/>
              </w:rPr>
              <w:t>SA WG1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F891D" w14:textId="77777777" w:rsidR="00A66FE4" w:rsidRPr="001B1679" w:rsidRDefault="00A66FE4" w:rsidP="0021626D">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BFF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8E21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6ABE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CA59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86272" w14:textId="77777777" w:rsidR="00A66FE4" w:rsidRPr="001B1679" w:rsidRDefault="00A66FE4" w:rsidP="0021626D">
            <w:pPr>
              <w:pStyle w:val="TAL"/>
              <w:rPr>
                <w:sz w:val="16"/>
                <w:szCs w:val="16"/>
              </w:rPr>
            </w:pPr>
          </w:p>
        </w:tc>
      </w:tr>
      <w:tr w:rsidR="00A66FE4" w14:paraId="1E7E049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A40D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61806" w14:textId="3F6D116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486B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09036" w14:textId="77777777" w:rsidR="00A66FE4" w:rsidRPr="001B1679" w:rsidRDefault="00A66FE4" w:rsidP="0021626D">
            <w:pPr>
              <w:pStyle w:val="TAL"/>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96C3E"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A4D7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B420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61A27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1D2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14482" w14:textId="77777777" w:rsidR="00A66FE4" w:rsidRPr="001B1679" w:rsidRDefault="00A66FE4" w:rsidP="0021626D">
            <w:pPr>
              <w:pStyle w:val="TAL"/>
              <w:rPr>
                <w:sz w:val="16"/>
                <w:szCs w:val="16"/>
              </w:rPr>
            </w:pPr>
          </w:p>
        </w:tc>
      </w:tr>
      <w:tr w:rsidR="00A66FE4" w14:paraId="49166D1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22A9B"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966C9" w14:textId="5640A4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8E4C4"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D126F" w14:textId="77777777" w:rsidR="00A66FE4" w:rsidRPr="001B1679" w:rsidRDefault="00A66FE4" w:rsidP="0021626D">
            <w:pPr>
              <w:pStyle w:val="TAL"/>
              <w:rPr>
                <w:sz w:val="16"/>
                <w:szCs w:val="16"/>
              </w:rPr>
            </w:pPr>
            <w:r w:rsidRPr="001B1679">
              <w:rPr>
                <w:sz w:val="16"/>
                <w:szCs w:val="16"/>
              </w:rPr>
              <w:t>TS 22.137 on Integrated Sensing and Communication (Sensing)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9275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7B1C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C6327" w14:textId="77777777" w:rsidR="00A66FE4" w:rsidRPr="001B1679" w:rsidRDefault="00A66FE4" w:rsidP="0021626D">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4C82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04D9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DCBF6" w14:textId="77777777" w:rsidR="00A66FE4" w:rsidRPr="001B1679" w:rsidRDefault="00A66FE4" w:rsidP="0021626D">
            <w:pPr>
              <w:pStyle w:val="TAL"/>
              <w:rPr>
                <w:sz w:val="16"/>
                <w:szCs w:val="16"/>
              </w:rPr>
            </w:pPr>
          </w:p>
        </w:tc>
      </w:tr>
      <w:tr w:rsidR="00A66FE4" w14:paraId="43CBDA0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2F0B3"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906D3" w14:textId="08E67E4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7B9F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65FE6" w14:textId="77777777" w:rsidR="00A66FE4" w:rsidRPr="001B1679" w:rsidRDefault="00A66FE4" w:rsidP="0021626D">
            <w:pPr>
              <w:pStyle w:val="TAL"/>
              <w:rPr>
                <w:sz w:val="16"/>
                <w:szCs w:val="16"/>
              </w:rPr>
            </w:pPr>
            <w:r w:rsidRPr="001B1679">
              <w:rPr>
                <w:sz w:val="16"/>
                <w:szCs w:val="16"/>
              </w:rPr>
              <w:t>TR 22.840 on Study on Ambient power-enabled Internet of Things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9B73F"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7CAA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6F9B5"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66AB3" w14:textId="77777777" w:rsidR="00A66FE4" w:rsidRPr="001B1679" w:rsidRDefault="00A66FE4" w:rsidP="0021626D">
            <w:pPr>
              <w:pStyle w:val="TAL"/>
              <w:rPr>
                <w:sz w:val="16"/>
                <w:szCs w:val="16"/>
              </w:rPr>
            </w:pPr>
            <w:r w:rsidRPr="001B1679">
              <w:rPr>
                <w:sz w:val="16"/>
                <w:szCs w:val="16"/>
              </w:rPr>
              <w:t>This draft TR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8159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217E7" w14:textId="77777777" w:rsidR="00A66FE4" w:rsidRPr="001B1679" w:rsidRDefault="00A66FE4" w:rsidP="0021626D">
            <w:pPr>
              <w:pStyle w:val="TAL"/>
              <w:rPr>
                <w:sz w:val="16"/>
                <w:szCs w:val="16"/>
              </w:rPr>
            </w:pPr>
          </w:p>
        </w:tc>
      </w:tr>
      <w:tr w:rsidR="00A66FE4" w14:paraId="5D23EB1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8019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6096" w14:textId="0D874B4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04D3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EC79D" w14:textId="77777777" w:rsidR="00A66FE4" w:rsidRPr="001B1679" w:rsidRDefault="00A66FE4" w:rsidP="0021626D">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CB877" w14:textId="77777777" w:rsidR="00A66FE4" w:rsidRPr="001B1679" w:rsidRDefault="00A66FE4" w:rsidP="0021626D">
            <w:pPr>
              <w:pStyle w:val="TAL"/>
              <w:rPr>
                <w:sz w:val="16"/>
                <w:szCs w:val="16"/>
              </w:rPr>
            </w:pPr>
            <w:r w:rsidRPr="001B1679">
              <w:rPr>
                <w:sz w:val="16"/>
                <w:szCs w:val="16"/>
              </w:rPr>
              <w:t>SA WG1 (from S1-232652)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D6C5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715D6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8390B" w14:textId="77777777" w:rsidR="00A66FE4" w:rsidRPr="001B1679" w:rsidRDefault="00A66FE4" w:rsidP="0021626D">
            <w:pPr>
              <w:pStyle w:val="TAL"/>
              <w:rPr>
                <w:sz w:val="16"/>
                <w:szCs w:val="16"/>
              </w:rPr>
            </w:pPr>
            <w:r w:rsidRPr="001B1679">
              <w:rPr>
                <w:sz w:val="16"/>
                <w:szCs w:val="16"/>
              </w:rPr>
              <w:t>2 Objections: To be discussed off-line. No resolution could be reached and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1169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B7BA9" w14:textId="77777777" w:rsidR="00A66FE4" w:rsidRPr="001B1679" w:rsidRDefault="00A66FE4" w:rsidP="0021626D">
            <w:pPr>
              <w:pStyle w:val="TAL"/>
              <w:rPr>
                <w:sz w:val="16"/>
                <w:szCs w:val="16"/>
              </w:rPr>
            </w:pPr>
          </w:p>
        </w:tc>
      </w:tr>
      <w:tr w:rsidR="00A66FE4" w14:paraId="51D251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DE1F0"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18A35" w14:textId="1A5FA25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FDAC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A22F3" w14:textId="77777777" w:rsidR="00A66FE4" w:rsidRPr="001B1679" w:rsidRDefault="00A66FE4" w:rsidP="0021626D">
            <w:pPr>
              <w:pStyle w:val="TAL"/>
              <w:rPr>
                <w:sz w:val="16"/>
                <w:szCs w:val="16"/>
              </w:rPr>
            </w:pPr>
            <w:r w:rsidRPr="001B1679">
              <w:rPr>
                <w:sz w:val="16"/>
                <w:szCs w:val="16"/>
              </w:rPr>
              <w:t>Stage 1 CRs on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B7F8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8EB5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9208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0BBA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C81E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0ABF9" w14:textId="77777777" w:rsidR="00A66FE4" w:rsidRPr="001B1679" w:rsidRDefault="00A66FE4" w:rsidP="0021626D">
            <w:pPr>
              <w:pStyle w:val="TAL"/>
              <w:rPr>
                <w:sz w:val="16"/>
                <w:szCs w:val="16"/>
              </w:rPr>
            </w:pPr>
          </w:p>
        </w:tc>
      </w:tr>
      <w:tr w:rsidR="00A66FE4" w14:paraId="4CA5518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1CBEE"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91F69" w14:textId="61E371E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6D09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D1BB4" w14:textId="77777777" w:rsidR="00A66FE4" w:rsidRPr="001B1679" w:rsidRDefault="00A66FE4" w:rsidP="0021626D">
            <w:pPr>
              <w:pStyle w:val="TAL"/>
              <w:rPr>
                <w:sz w:val="16"/>
                <w:szCs w:val="16"/>
              </w:rPr>
            </w:pPr>
            <w:r w:rsidRPr="001B1679">
              <w:rPr>
                <w:sz w:val="16"/>
                <w:szCs w:val="16"/>
              </w:rPr>
              <w:t>TS 22.156 on Localized Mobile Metaverse Services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CA2F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541D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A9F1B" w14:textId="77777777" w:rsidR="00A66FE4" w:rsidRPr="001B1679" w:rsidRDefault="00A66FE4" w:rsidP="0021626D">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6A0C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2E78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A16B0" w14:textId="77777777" w:rsidR="00A66FE4" w:rsidRPr="001B1679" w:rsidRDefault="00A66FE4" w:rsidP="0021626D">
            <w:pPr>
              <w:pStyle w:val="TAL"/>
              <w:rPr>
                <w:sz w:val="16"/>
                <w:szCs w:val="16"/>
              </w:rPr>
            </w:pPr>
          </w:p>
        </w:tc>
      </w:tr>
      <w:tr w:rsidR="00A66FE4" w14:paraId="777963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6727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28D82" w14:textId="6D9612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B905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C2FF8" w14:textId="77777777" w:rsidR="00A66FE4" w:rsidRPr="001B1679" w:rsidRDefault="00A66FE4" w:rsidP="0021626D">
            <w:pPr>
              <w:pStyle w:val="TAL"/>
              <w:rPr>
                <w:sz w:val="16"/>
                <w:szCs w:val="16"/>
              </w:rPr>
            </w:pPr>
            <w:r w:rsidRPr="001B1679">
              <w:rPr>
                <w:sz w:val="16"/>
                <w:szCs w:val="16"/>
              </w:rPr>
              <w:t>CRs on FS_NetShare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90DF1"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D8B00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55E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CCDF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53C8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0577E" w14:textId="77777777" w:rsidR="00A66FE4" w:rsidRPr="001B1679" w:rsidRDefault="00A66FE4" w:rsidP="0021626D">
            <w:pPr>
              <w:pStyle w:val="TAL"/>
              <w:rPr>
                <w:sz w:val="16"/>
                <w:szCs w:val="16"/>
              </w:rPr>
            </w:pPr>
          </w:p>
        </w:tc>
      </w:tr>
      <w:tr w:rsidR="00A66FE4" w14:paraId="6833F91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D9C151"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A00F0" w14:textId="314E839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2E01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B9139" w14:textId="77777777" w:rsidR="00A66FE4" w:rsidRPr="001B1679" w:rsidRDefault="00A66FE4" w:rsidP="0021626D">
            <w:pPr>
              <w:pStyle w:val="TAL"/>
              <w:rPr>
                <w:sz w:val="16"/>
                <w:szCs w:val="16"/>
              </w:rPr>
            </w:pPr>
            <w:r w:rsidRPr="001B1679">
              <w:rPr>
                <w:sz w:val="16"/>
                <w:szCs w:val="16"/>
              </w:rPr>
              <w:t>SA WG1 CR on 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EFA65"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8C17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3DF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524A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D010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E2165" w14:textId="77777777" w:rsidR="00A66FE4" w:rsidRPr="001B1679" w:rsidRDefault="00A66FE4" w:rsidP="0021626D">
            <w:pPr>
              <w:pStyle w:val="TAL"/>
              <w:rPr>
                <w:sz w:val="16"/>
                <w:szCs w:val="16"/>
              </w:rPr>
            </w:pPr>
          </w:p>
        </w:tc>
      </w:tr>
      <w:tr w:rsidR="00A66FE4" w14:paraId="2960B42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768DB"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E6550" w14:textId="2C1B328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17A0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3B284" w14:textId="77777777" w:rsidR="00A66FE4" w:rsidRPr="001B1679" w:rsidRDefault="00A66FE4" w:rsidP="0021626D">
            <w:pPr>
              <w:pStyle w:val="TAL"/>
              <w:rPr>
                <w:sz w:val="16"/>
                <w:szCs w:val="16"/>
              </w:rPr>
            </w:pPr>
            <w:r w:rsidRPr="001B1679">
              <w:rPr>
                <w:sz w:val="16"/>
                <w:szCs w:val="16"/>
              </w:rPr>
              <w:t>Stage 1 CR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4468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457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CF9E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C605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9F89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2E890" w14:textId="77777777" w:rsidR="00A66FE4" w:rsidRPr="001B1679" w:rsidRDefault="00A66FE4" w:rsidP="0021626D">
            <w:pPr>
              <w:pStyle w:val="TAL"/>
              <w:rPr>
                <w:sz w:val="16"/>
                <w:szCs w:val="16"/>
              </w:rPr>
            </w:pPr>
          </w:p>
        </w:tc>
      </w:tr>
      <w:tr w:rsidR="00A66FE4" w14:paraId="331114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B2B5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A3172" w14:textId="2A6DB2B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7CD0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1BE52" w14:textId="77777777" w:rsidR="00A66FE4" w:rsidRPr="001B1679" w:rsidRDefault="00A66FE4" w:rsidP="0021626D">
            <w:pPr>
              <w:pStyle w:val="TAL"/>
              <w:rPr>
                <w:sz w:val="16"/>
                <w:szCs w:val="16"/>
              </w:rPr>
            </w:pPr>
            <w:r w:rsidRPr="001B1679">
              <w:rPr>
                <w:sz w:val="16"/>
                <w:szCs w:val="16"/>
              </w:rPr>
              <w:t>Stage 1 CRs on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F006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FDE4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2F996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D843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65D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1FC84" w14:textId="77777777" w:rsidR="00A66FE4" w:rsidRPr="001B1679" w:rsidRDefault="00A66FE4" w:rsidP="0021626D">
            <w:pPr>
              <w:pStyle w:val="TAL"/>
              <w:rPr>
                <w:sz w:val="16"/>
                <w:szCs w:val="16"/>
              </w:rPr>
            </w:pPr>
          </w:p>
        </w:tc>
      </w:tr>
      <w:tr w:rsidR="00A66FE4" w14:paraId="14B7135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9C2E8" w14:textId="77777777" w:rsidR="00A66FE4" w:rsidRPr="001B1679" w:rsidRDefault="00A66FE4" w:rsidP="0021626D">
            <w:pPr>
              <w:pStyle w:val="TAL"/>
              <w:rPr>
                <w:sz w:val="16"/>
                <w:szCs w:val="16"/>
              </w:rPr>
            </w:pPr>
            <w:r w:rsidRPr="001B1679">
              <w:rPr>
                <w:sz w:val="16"/>
                <w:szCs w:val="16"/>
              </w:rPr>
              <w:lastRenderedPageBreak/>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715E0" w14:textId="4D6D07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F2D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5F77E" w14:textId="77777777" w:rsidR="00A66FE4" w:rsidRPr="001B1679" w:rsidRDefault="00A66FE4" w:rsidP="0021626D">
            <w:pPr>
              <w:pStyle w:val="TAL"/>
              <w:rPr>
                <w:sz w:val="16"/>
                <w:szCs w:val="16"/>
              </w:rPr>
            </w:pPr>
            <w:r w:rsidRPr="001B1679">
              <w:rPr>
                <w:sz w:val="16"/>
                <w:szCs w:val="16"/>
              </w:rPr>
              <w:t>Stage 1 CRs on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4862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A3C1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FF64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6E26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915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0D8B9" w14:textId="77777777" w:rsidR="00A66FE4" w:rsidRPr="001B1679" w:rsidRDefault="00A66FE4" w:rsidP="0021626D">
            <w:pPr>
              <w:pStyle w:val="TAL"/>
              <w:rPr>
                <w:sz w:val="16"/>
                <w:szCs w:val="16"/>
              </w:rPr>
            </w:pPr>
          </w:p>
        </w:tc>
      </w:tr>
      <w:tr w:rsidR="00A66FE4" w14:paraId="5D7A924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EAEAD"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FFF2A" w14:textId="6ACEDCE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C995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38975" w14:textId="77777777" w:rsidR="00A66FE4" w:rsidRPr="001B1679" w:rsidRDefault="00A66FE4" w:rsidP="0021626D">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D01BA"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82D9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8C3D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E7A8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F82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6CE71" w14:textId="77777777" w:rsidR="00A66FE4" w:rsidRPr="001B1679" w:rsidRDefault="00A66FE4" w:rsidP="0021626D">
            <w:pPr>
              <w:pStyle w:val="TAL"/>
              <w:rPr>
                <w:sz w:val="16"/>
                <w:szCs w:val="16"/>
              </w:rPr>
            </w:pPr>
          </w:p>
        </w:tc>
      </w:tr>
      <w:tr w:rsidR="00A66FE4" w14:paraId="4E45D92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783A"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02442" w14:textId="1CFCDAA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BD3F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06CDA" w14:textId="77777777" w:rsidR="00A66FE4" w:rsidRPr="001B1679" w:rsidRDefault="00A66FE4" w:rsidP="0021626D">
            <w:pPr>
              <w:pStyle w:val="TAL"/>
              <w:rPr>
                <w:sz w:val="16"/>
                <w:szCs w:val="16"/>
              </w:rPr>
            </w:pPr>
            <w:r w:rsidRPr="001B1679">
              <w:rPr>
                <w:sz w:val="16"/>
                <w:szCs w:val="16"/>
              </w:rPr>
              <w:t>Stage 1 CRs on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C95E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E926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480E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293F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3F1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4BC39" w14:textId="77777777" w:rsidR="00A66FE4" w:rsidRPr="001B1679" w:rsidRDefault="00A66FE4" w:rsidP="0021626D">
            <w:pPr>
              <w:pStyle w:val="TAL"/>
              <w:rPr>
                <w:sz w:val="16"/>
                <w:szCs w:val="16"/>
              </w:rPr>
            </w:pPr>
          </w:p>
        </w:tc>
      </w:tr>
      <w:tr w:rsidR="00A66FE4" w14:paraId="6E43FE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8B68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E9768" w14:textId="2B5C87E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346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60F32" w14:textId="77777777" w:rsidR="00A66FE4" w:rsidRPr="001B1679" w:rsidRDefault="00A66FE4" w:rsidP="0021626D">
            <w:pPr>
              <w:pStyle w:val="TAL"/>
              <w:rPr>
                <w:sz w:val="16"/>
                <w:szCs w:val="16"/>
              </w:rPr>
            </w:pPr>
            <w:r w:rsidRPr="001B1679">
              <w:rPr>
                <w:sz w:val="16"/>
                <w:szCs w:val="16"/>
              </w:rPr>
              <w:t>Stage 1 CRs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1B546"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41C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7B95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F1FD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478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FD610" w14:textId="77777777" w:rsidR="00A66FE4" w:rsidRPr="001B1679" w:rsidRDefault="00A66FE4" w:rsidP="0021626D">
            <w:pPr>
              <w:pStyle w:val="TAL"/>
              <w:rPr>
                <w:sz w:val="16"/>
                <w:szCs w:val="16"/>
              </w:rPr>
            </w:pPr>
          </w:p>
        </w:tc>
      </w:tr>
      <w:tr w:rsidR="00A66FE4" w14:paraId="457FDA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93FCA"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0F6D5" w14:textId="17D6062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A2A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B813F" w14:textId="77777777" w:rsidR="00A66FE4" w:rsidRPr="001B1679" w:rsidRDefault="00A66FE4" w:rsidP="0021626D">
            <w:pPr>
              <w:pStyle w:val="TAL"/>
              <w:rPr>
                <w:sz w:val="16"/>
                <w:szCs w:val="16"/>
              </w:rPr>
            </w:pPr>
            <w:r w:rsidRPr="001B1679">
              <w:rPr>
                <w:sz w:val="16"/>
                <w:szCs w:val="16"/>
              </w:rPr>
              <w:t>Stage 1 CRs on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A2FE5"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C2E2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3260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5785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646C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5D101" w14:textId="77777777" w:rsidR="00A66FE4" w:rsidRPr="001B1679" w:rsidRDefault="00A66FE4" w:rsidP="0021626D">
            <w:pPr>
              <w:pStyle w:val="TAL"/>
              <w:rPr>
                <w:sz w:val="16"/>
                <w:szCs w:val="16"/>
              </w:rPr>
            </w:pPr>
          </w:p>
        </w:tc>
      </w:tr>
      <w:tr w:rsidR="00A66FE4" w14:paraId="579931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75627"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0F241" w14:textId="08B6D53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BA8A85"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0E129" w14:textId="77777777" w:rsidR="00A66FE4" w:rsidRPr="001B1679" w:rsidRDefault="00A66FE4" w:rsidP="0021626D">
            <w:pPr>
              <w:pStyle w:val="TAL"/>
              <w:rPr>
                <w:sz w:val="16"/>
                <w:szCs w:val="16"/>
              </w:rPr>
            </w:pPr>
            <w:r w:rsidRPr="001B1679">
              <w:rPr>
                <w:sz w:val="16"/>
                <w:szCs w:val="16"/>
              </w:rPr>
              <w:t>TR 22.841 on Study on Upper layer traffic steering, switching and split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AE1B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24B8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935CB"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170DB" w14:textId="77777777" w:rsidR="00A66FE4" w:rsidRPr="001B1679" w:rsidRDefault="00A66FE4" w:rsidP="0021626D">
            <w:pPr>
              <w:pStyle w:val="TAL"/>
              <w:rPr>
                <w:sz w:val="16"/>
                <w:szCs w:val="16"/>
              </w:rPr>
            </w:pPr>
            <w:r w:rsidRPr="001B1679">
              <w:rPr>
                <w:sz w:val="16"/>
                <w:szCs w:val="16"/>
              </w:rPr>
              <w:t>Dependent on WA#56 confirmation.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35FA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A025B" w14:textId="77777777" w:rsidR="00A66FE4" w:rsidRPr="001B1679" w:rsidRDefault="00A66FE4" w:rsidP="0021626D">
            <w:pPr>
              <w:pStyle w:val="TAL"/>
              <w:rPr>
                <w:sz w:val="16"/>
                <w:szCs w:val="16"/>
              </w:rPr>
            </w:pPr>
          </w:p>
        </w:tc>
      </w:tr>
      <w:tr w:rsidR="00A66FE4" w14:paraId="1FF6B2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87006"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E54E5" w14:textId="691E910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BB04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77561" w14:textId="77777777" w:rsidR="00A66FE4" w:rsidRPr="001B1679" w:rsidRDefault="00A66FE4" w:rsidP="0021626D">
            <w:pPr>
              <w:pStyle w:val="TAL"/>
              <w:rPr>
                <w:sz w:val="16"/>
                <w:szCs w:val="16"/>
              </w:rPr>
            </w:pPr>
            <w:r w:rsidRPr="001B1679">
              <w:rPr>
                <w:sz w:val="16"/>
                <w:szCs w:val="16"/>
              </w:rPr>
              <w:t>Stage 1 CRs on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EEA4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F3A3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8B9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430B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CCC8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FCCF5" w14:textId="77777777" w:rsidR="00A66FE4" w:rsidRPr="001B1679" w:rsidRDefault="00A66FE4" w:rsidP="0021626D">
            <w:pPr>
              <w:pStyle w:val="TAL"/>
              <w:rPr>
                <w:sz w:val="16"/>
                <w:szCs w:val="16"/>
              </w:rPr>
            </w:pPr>
          </w:p>
        </w:tc>
      </w:tr>
      <w:tr w:rsidR="00A66FE4" w14:paraId="186458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6629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05661" w14:textId="54AE583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E8AD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09459" w14:textId="77777777" w:rsidR="00A66FE4" w:rsidRPr="001B1679" w:rsidRDefault="00A66FE4" w:rsidP="0021626D">
            <w:pPr>
              <w:pStyle w:val="TAL"/>
              <w:rPr>
                <w:sz w:val="16"/>
                <w:szCs w:val="16"/>
              </w:rPr>
            </w:pPr>
            <w:r w:rsidRPr="001B1679">
              <w:rPr>
                <w:sz w:val="16"/>
                <w:szCs w:val="16"/>
              </w:rPr>
              <w:t>Stage 1 CR on 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7F00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0F4C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AFF6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6254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2155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8F1E2" w14:textId="77777777" w:rsidR="00A66FE4" w:rsidRPr="001B1679" w:rsidRDefault="00A66FE4" w:rsidP="0021626D">
            <w:pPr>
              <w:pStyle w:val="TAL"/>
              <w:rPr>
                <w:sz w:val="16"/>
                <w:szCs w:val="16"/>
              </w:rPr>
            </w:pPr>
          </w:p>
        </w:tc>
      </w:tr>
      <w:tr w:rsidR="00A66FE4" w14:paraId="752150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2A26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CD4F6" w14:textId="3F7A0E7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293C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CB5F4" w14:textId="77777777" w:rsidR="00A66FE4" w:rsidRPr="001B1679" w:rsidRDefault="00A66FE4" w:rsidP="0021626D">
            <w:pPr>
              <w:pStyle w:val="TAL"/>
              <w:rPr>
                <w:sz w:val="16"/>
                <w:szCs w:val="16"/>
              </w:rPr>
            </w:pPr>
            <w:r w:rsidRPr="001B1679">
              <w:rPr>
                <w:sz w:val="16"/>
                <w:szCs w:val="16"/>
              </w:rPr>
              <w:t>Stage 1 CR on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D2376"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64D3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C3D2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2A74E"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946B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A72C2" w14:textId="77777777" w:rsidR="00A66FE4" w:rsidRPr="001B1679" w:rsidRDefault="00A66FE4" w:rsidP="0021626D">
            <w:pPr>
              <w:pStyle w:val="TAL"/>
              <w:rPr>
                <w:sz w:val="16"/>
                <w:szCs w:val="16"/>
              </w:rPr>
            </w:pPr>
          </w:p>
        </w:tc>
      </w:tr>
      <w:tr w:rsidR="00A66FE4" w14:paraId="5191B4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BCEE"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2AFEF" w14:textId="4888D93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4238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34191" w14:textId="77777777" w:rsidR="00A66FE4" w:rsidRPr="001B1679" w:rsidRDefault="00A66FE4" w:rsidP="0021626D">
            <w:pPr>
              <w:pStyle w:val="TAL"/>
              <w:rPr>
                <w:sz w:val="16"/>
                <w:szCs w:val="16"/>
              </w:rPr>
            </w:pPr>
            <w:r w:rsidRPr="001B1679">
              <w:rPr>
                <w:sz w:val="16"/>
                <w:szCs w:val="16"/>
              </w:rPr>
              <w:t>New WID on Upper layer traffic steering, switching and splitting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71D83" w14:textId="77777777" w:rsidR="00A66FE4" w:rsidRPr="001B1679" w:rsidRDefault="00A66FE4" w:rsidP="0021626D">
            <w:pPr>
              <w:pStyle w:val="TAL"/>
              <w:rPr>
                <w:sz w:val="16"/>
                <w:szCs w:val="16"/>
              </w:rPr>
            </w:pPr>
            <w:r w:rsidRPr="001B1679">
              <w:rPr>
                <w:sz w:val="16"/>
                <w:szCs w:val="16"/>
              </w:rPr>
              <w:t>SA WG1 (from S1-232289)</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3E92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470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4AD0A"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F37F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1F430" w14:textId="77777777" w:rsidR="00A66FE4" w:rsidRPr="001B1679" w:rsidRDefault="00A66FE4" w:rsidP="0021626D">
            <w:pPr>
              <w:pStyle w:val="TAL"/>
              <w:rPr>
                <w:sz w:val="16"/>
                <w:szCs w:val="16"/>
              </w:rPr>
            </w:pPr>
          </w:p>
        </w:tc>
      </w:tr>
      <w:tr w:rsidR="00A66FE4" w14:paraId="2F80CCB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59EC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89C6B" w14:textId="45012C5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59F3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91156" w14:textId="77777777" w:rsidR="00A66FE4" w:rsidRPr="001B1679" w:rsidRDefault="00A66FE4" w:rsidP="0021626D">
            <w:pPr>
              <w:pStyle w:val="TAL"/>
              <w:rPr>
                <w:sz w:val="16"/>
                <w:szCs w:val="16"/>
              </w:rPr>
            </w:pPr>
            <w:r w:rsidRPr="001B1679">
              <w:rPr>
                <w:sz w:val="16"/>
                <w:szCs w:val="16"/>
              </w:rPr>
              <w:t>SA WG1 CR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2AF7B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E38C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498C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5375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9284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9EDB3" w14:textId="77777777" w:rsidR="00A66FE4" w:rsidRPr="001B1679" w:rsidRDefault="00A66FE4" w:rsidP="0021626D">
            <w:pPr>
              <w:pStyle w:val="TAL"/>
              <w:rPr>
                <w:sz w:val="16"/>
                <w:szCs w:val="16"/>
              </w:rPr>
            </w:pPr>
          </w:p>
        </w:tc>
      </w:tr>
      <w:tr w:rsidR="00A66FE4" w14:paraId="63C3D53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93B8C"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E723A" w14:textId="590E723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10B6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B986" w14:textId="77777777" w:rsidR="00A66FE4" w:rsidRPr="001B1679" w:rsidRDefault="00A66FE4" w:rsidP="0021626D">
            <w:pPr>
              <w:pStyle w:val="TAL"/>
              <w:rPr>
                <w:sz w:val="16"/>
                <w:szCs w:val="16"/>
              </w:rPr>
            </w:pPr>
            <w:r w:rsidRPr="001B1679">
              <w:rPr>
                <w:sz w:val="16"/>
                <w:szCs w:val="16"/>
              </w:rPr>
              <w:t>New WID on local traffic routing for multi-access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FF405" w14:textId="77777777" w:rsidR="00A66FE4" w:rsidRPr="001B1679" w:rsidRDefault="00A66FE4" w:rsidP="0021626D">
            <w:pPr>
              <w:pStyle w:val="TAL"/>
              <w:rPr>
                <w:sz w:val="16"/>
                <w:szCs w:val="16"/>
              </w:rPr>
            </w:pPr>
            <w:r w:rsidRPr="001B1679">
              <w:rPr>
                <w:sz w:val="16"/>
                <w:szCs w:val="16"/>
              </w:rPr>
              <w:t>SA WG1 (from S1-232656)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108F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2629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E4308"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E58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63B75" w14:textId="77777777" w:rsidR="00A66FE4" w:rsidRPr="001B1679" w:rsidRDefault="00A66FE4" w:rsidP="0021626D">
            <w:pPr>
              <w:pStyle w:val="TAL"/>
              <w:rPr>
                <w:sz w:val="16"/>
                <w:szCs w:val="16"/>
              </w:rPr>
            </w:pPr>
          </w:p>
        </w:tc>
      </w:tr>
      <w:tr w:rsidR="00A66FE4" w14:paraId="4C83C38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867E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6549" w14:textId="1A3FE6A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55CF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B3E99" w14:textId="77777777" w:rsidR="00A66FE4" w:rsidRPr="001B1679" w:rsidRDefault="00A66FE4" w:rsidP="0021626D">
            <w:pPr>
              <w:pStyle w:val="TAL"/>
              <w:rPr>
                <w:sz w:val="16"/>
                <w:szCs w:val="16"/>
              </w:rPr>
            </w:pPr>
            <w:r w:rsidRPr="001B1679">
              <w:rPr>
                <w:sz w:val="16"/>
                <w:szCs w:val="16"/>
              </w:rPr>
              <w:t>Stage 1 CR on LTR_MA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D648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5521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A790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09D2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A158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87CAD" w14:textId="77777777" w:rsidR="00A66FE4" w:rsidRPr="001B1679" w:rsidRDefault="00A66FE4" w:rsidP="0021626D">
            <w:pPr>
              <w:pStyle w:val="TAL"/>
              <w:rPr>
                <w:sz w:val="16"/>
                <w:szCs w:val="16"/>
              </w:rPr>
            </w:pPr>
          </w:p>
        </w:tc>
      </w:tr>
      <w:tr w:rsidR="00A66FE4" w14:paraId="61E8C96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065CB"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E262B" w14:textId="208012C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AF83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04EF5" w14:textId="77777777" w:rsidR="00A66FE4" w:rsidRPr="001B1679" w:rsidRDefault="00A66FE4" w:rsidP="0021626D">
            <w:pPr>
              <w:pStyle w:val="TAL"/>
              <w:rPr>
                <w:sz w:val="16"/>
                <w:szCs w:val="16"/>
              </w:rPr>
            </w:pPr>
            <w:r w:rsidRPr="001B1679">
              <w:rPr>
                <w:sz w:val="16"/>
                <w:szCs w:val="16"/>
              </w:rPr>
              <w:t>New WID on Edge Computing Considering the Operational Needs of Service Hosting Environment (from S1-232282).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20112"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FD0E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D0A3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D24C9"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920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4C43A" w14:textId="77777777" w:rsidR="00A66FE4" w:rsidRPr="001B1679" w:rsidRDefault="00A66FE4" w:rsidP="0021626D">
            <w:pPr>
              <w:pStyle w:val="TAL"/>
              <w:rPr>
                <w:sz w:val="16"/>
                <w:szCs w:val="16"/>
              </w:rPr>
            </w:pPr>
          </w:p>
        </w:tc>
      </w:tr>
      <w:tr w:rsidR="00A66FE4" w14:paraId="742E79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33036"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D5F82" w14:textId="6C5DE13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5DA8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DB194" w14:textId="77777777" w:rsidR="00A66FE4" w:rsidRPr="001B1679" w:rsidRDefault="00A66FE4" w:rsidP="0021626D">
            <w:pPr>
              <w:pStyle w:val="TAL"/>
              <w:rPr>
                <w:sz w:val="16"/>
                <w:szCs w:val="16"/>
              </w:rPr>
            </w:pPr>
            <w:r w:rsidRPr="001B1679">
              <w:rPr>
                <w:sz w:val="16"/>
                <w:szCs w:val="16"/>
              </w:rPr>
              <w:t>Stage 1 CR on EdgeOpNeeds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2659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112C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A0E9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DCC4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3CCC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4AB5A" w14:textId="77777777" w:rsidR="00A66FE4" w:rsidRPr="001B1679" w:rsidRDefault="00A66FE4" w:rsidP="0021626D">
            <w:pPr>
              <w:pStyle w:val="TAL"/>
              <w:rPr>
                <w:sz w:val="16"/>
                <w:szCs w:val="16"/>
              </w:rPr>
            </w:pPr>
          </w:p>
        </w:tc>
      </w:tr>
      <w:tr w:rsidR="00A66FE4" w14:paraId="3EF976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539F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DCB85" w14:textId="689500C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55A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AC86A" w14:textId="77777777" w:rsidR="00A66FE4" w:rsidRPr="001B1679" w:rsidRDefault="00A66FE4" w:rsidP="0021626D">
            <w:pPr>
              <w:pStyle w:val="TAL"/>
              <w:rPr>
                <w:sz w:val="16"/>
                <w:szCs w:val="16"/>
              </w:rPr>
            </w:pPr>
            <w:r w:rsidRPr="001B1679">
              <w:rPr>
                <w:sz w:val="16"/>
                <w:szCs w:val="16"/>
              </w:rPr>
              <w:t>Stage 1 CR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74E04"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8E28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7C85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D5CE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2566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95548" w14:textId="77777777" w:rsidR="00A66FE4" w:rsidRPr="001B1679" w:rsidRDefault="00A66FE4" w:rsidP="0021626D">
            <w:pPr>
              <w:pStyle w:val="TAL"/>
              <w:rPr>
                <w:sz w:val="16"/>
                <w:szCs w:val="16"/>
              </w:rPr>
            </w:pPr>
          </w:p>
        </w:tc>
      </w:tr>
      <w:tr w:rsidR="00A66FE4" w14:paraId="6A7DB0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394A0"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978A5" w14:textId="374B7C0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1626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E6984" w14:textId="77777777" w:rsidR="00A66FE4" w:rsidRPr="001B1679" w:rsidRDefault="00A66FE4" w:rsidP="0021626D">
            <w:pPr>
              <w:pStyle w:val="TAL"/>
              <w:rPr>
                <w:sz w:val="16"/>
                <w:szCs w:val="16"/>
              </w:rPr>
            </w:pPr>
            <w:r w:rsidRPr="001B1679">
              <w:rPr>
                <w:sz w:val="16"/>
                <w:szCs w:val="16"/>
              </w:rPr>
              <w:t>Stage 1 CR on eCAV,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2AEF7"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F14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3F80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F151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8C01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DF6B1" w14:textId="77777777" w:rsidR="00A66FE4" w:rsidRPr="001B1679" w:rsidRDefault="00A66FE4" w:rsidP="0021626D">
            <w:pPr>
              <w:pStyle w:val="TAL"/>
              <w:rPr>
                <w:sz w:val="16"/>
                <w:szCs w:val="16"/>
              </w:rPr>
            </w:pPr>
          </w:p>
        </w:tc>
      </w:tr>
      <w:tr w:rsidR="00A66FE4" w14:paraId="29F598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A538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29E63" w14:textId="65E1F90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2EEB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BD504" w14:textId="77777777" w:rsidR="00A66FE4" w:rsidRPr="001B1679" w:rsidRDefault="00A66FE4" w:rsidP="0021626D">
            <w:pPr>
              <w:pStyle w:val="TAL"/>
              <w:rPr>
                <w:sz w:val="16"/>
                <w:szCs w:val="16"/>
              </w:rPr>
            </w:pPr>
            <w:r w:rsidRPr="001B1679">
              <w:rPr>
                <w:sz w:val="16"/>
                <w:szCs w:val="16"/>
              </w:rPr>
              <w:t>Stage 1 CR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7D6B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40EC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7D7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9FF8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DB8B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4EF85" w14:textId="77777777" w:rsidR="00A66FE4" w:rsidRPr="001B1679" w:rsidRDefault="00A66FE4" w:rsidP="0021626D">
            <w:pPr>
              <w:pStyle w:val="TAL"/>
              <w:rPr>
                <w:sz w:val="16"/>
                <w:szCs w:val="16"/>
              </w:rPr>
            </w:pPr>
          </w:p>
        </w:tc>
      </w:tr>
      <w:tr w:rsidR="00A66FE4" w14:paraId="3C104D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6A3D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90338" w14:textId="291C3F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D3C1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6C911" w14:textId="77777777" w:rsidR="00A66FE4" w:rsidRPr="001B1679" w:rsidRDefault="00A66FE4" w:rsidP="0021626D">
            <w:pPr>
              <w:pStyle w:val="TAL"/>
              <w:rPr>
                <w:sz w:val="16"/>
                <w:szCs w:val="16"/>
              </w:rPr>
            </w:pPr>
            <w:r w:rsidRPr="001B1679">
              <w:rPr>
                <w:sz w:val="16"/>
                <w:szCs w:val="16"/>
              </w:rPr>
              <w:t>Rel-18 CRs to TS23558 for EDGEAPP_Ph2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C9068"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CA9B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8AE34"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FB2B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80E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77716" w14:textId="77777777" w:rsidR="00A66FE4" w:rsidRPr="001B1679" w:rsidRDefault="00A66FE4" w:rsidP="0021626D">
            <w:pPr>
              <w:pStyle w:val="TAL"/>
              <w:rPr>
                <w:sz w:val="16"/>
                <w:szCs w:val="16"/>
              </w:rPr>
            </w:pPr>
          </w:p>
        </w:tc>
      </w:tr>
      <w:tr w:rsidR="00A66FE4" w14:paraId="3ADDDF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8BF3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BA1FA" w14:textId="3BC7061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1D23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AF62D"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306E5"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C644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7F862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B67C1" w14:textId="77777777" w:rsidR="00A66FE4" w:rsidRPr="001B1679" w:rsidRDefault="00A66FE4" w:rsidP="0021626D">
            <w:pPr>
              <w:pStyle w:val="TAL"/>
              <w:rPr>
                <w:sz w:val="16"/>
                <w:szCs w:val="16"/>
              </w:rPr>
            </w:pPr>
            <w:r w:rsidRPr="001B1679">
              <w:rPr>
                <w:sz w:val="16"/>
                <w:szCs w:val="16"/>
              </w:rPr>
              <w:t>Revised to SP-231143.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8373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4773" w14:textId="5D41698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231143</w:t>
            </w:r>
          </w:p>
        </w:tc>
      </w:tr>
      <w:tr w:rsidR="00A66FE4" w14:paraId="14CFA3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0E123"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9F0AE" w14:textId="317B7E8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30B8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DABA8" w14:textId="77777777" w:rsidR="00A66FE4" w:rsidRPr="001B1679" w:rsidRDefault="00A66FE4" w:rsidP="0021626D">
            <w:pPr>
              <w:pStyle w:val="TAL"/>
              <w:rPr>
                <w:sz w:val="16"/>
                <w:szCs w:val="16"/>
              </w:rPr>
            </w:pPr>
            <w:r w:rsidRPr="001B1679">
              <w:rPr>
                <w:sz w:val="16"/>
                <w:szCs w:val="16"/>
              </w:rPr>
              <w:t>Proposal for a realistic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F2AAA" w14:textId="77777777" w:rsidR="00A66FE4" w:rsidRPr="001B1679" w:rsidRDefault="00A66FE4" w:rsidP="0021626D">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4A56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A651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5FDA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19E2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D22DF" w14:textId="77777777" w:rsidR="00A66FE4" w:rsidRPr="001B1679" w:rsidRDefault="00A66FE4" w:rsidP="0021626D">
            <w:pPr>
              <w:pStyle w:val="TAL"/>
              <w:rPr>
                <w:sz w:val="16"/>
                <w:szCs w:val="16"/>
              </w:rPr>
            </w:pPr>
          </w:p>
        </w:tc>
      </w:tr>
      <w:tr w:rsidR="00A66FE4" w14:paraId="203C8F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5DA9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FB10A" w14:textId="69B2946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7B2E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76C2A"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D40BA"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9059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98DE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51150" w14:textId="77777777" w:rsidR="00A66FE4" w:rsidRPr="001B1679" w:rsidRDefault="00A66FE4" w:rsidP="0021626D">
            <w:pPr>
              <w:pStyle w:val="TAL"/>
              <w:rPr>
                <w:sz w:val="16"/>
                <w:szCs w:val="16"/>
              </w:rPr>
            </w:pPr>
            <w:r w:rsidRPr="001B1679">
              <w:rPr>
                <w:sz w:val="16"/>
                <w:szCs w:val="16"/>
              </w:rPr>
              <w:t>Revision of S2-2310033. Revised to SP-231139.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5E75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957DD" w14:textId="02F4219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231139</w:t>
            </w:r>
          </w:p>
        </w:tc>
      </w:tr>
      <w:tr w:rsidR="00A66FE4" w14:paraId="0DBF8A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C49BA"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55198" w14:textId="6AB86B9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7F2B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6F654"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4AF8F"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FF6E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F38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F5438" w14:textId="77777777" w:rsidR="00A66FE4" w:rsidRPr="001B1679" w:rsidRDefault="00A66FE4" w:rsidP="0021626D">
            <w:pPr>
              <w:pStyle w:val="TAL"/>
              <w:rPr>
                <w:sz w:val="16"/>
                <w:szCs w:val="16"/>
              </w:rPr>
            </w:pPr>
            <w:r w:rsidRPr="001B1679">
              <w:rPr>
                <w:sz w:val="16"/>
                <w:szCs w:val="16"/>
              </w:rPr>
              <w:t>Revised to SP-231136.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EA15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14F64" w14:textId="4004C81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231136</w:t>
            </w:r>
          </w:p>
        </w:tc>
      </w:tr>
      <w:tr w:rsidR="00A66FE4" w14:paraId="6C43CB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785B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14473" w14:textId="127C0BD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BC58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46B2F"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0BFF2"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0608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4356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1446C" w14:textId="77777777" w:rsidR="00A66FE4" w:rsidRPr="001B1679" w:rsidRDefault="00A66FE4" w:rsidP="0021626D">
            <w:pPr>
              <w:pStyle w:val="TAL"/>
              <w:rPr>
                <w:sz w:val="16"/>
                <w:szCs w:val="16"/>
              </w:rPr>
            </w:pPr>
            <w:r w:rsidRPr="001B1679">
              <w:rPr>
                <w:sz w:val="16"/>
                <w:szCs w:val="16"/>
              </w:rPr>
              <w:t>Merged into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AD041"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4328C" w14:textId="77777777" w:rsidR="00A66FE4" w:rsidRPr="001B1679" w:rsidRDefault="00A66FE4" w:rsidP="0021626D">
            <w:pPr>
              <w:pStyle w:val="TAL"/>
              <w:rPr>
                <w:sz w:val="16"/>
                <w:szCs w:val="16"/>
              </w:rPr>
            </w:pPr>
          </w:p>
        </w:tc>
      </w:tr>
      <w:tr w:rsidR="00A66FE4" w14:paraId="1BD38C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962C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EFEF3" w14:textId="3BDF24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792F6"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DA350"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EF386"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1561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168E1"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1717C" w14:textId="77777777" w:rsidR="00A66FE4" w:rsidRPr="001B1679" w:rsidRDefault="00A66FE4" w:rsidP="0021626D">
            <w:pPr>
              <w:pStyle w:val="TAL"/>
              <w:rPr>
                <w:sz w:val="16"/>
                <w:szCs w:val="16"/>
              </w:rPr>
            </w:pPr>
            <w:r w:rsidRPr="001B1679">
              <w:rPr>
                <w:sz w:val="16"/>
                <w:szCs w:val="16"/>
              </w:rPr>
              <w:t>Revised, merging SP-231047, 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B4B2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01933" w14:textId="7A96832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231142</w:t>
            </w:r>
          </w:p>
        </w:tc>
      </w:tr>
      <w:tr w:rsidR="00A66FE4" w14:paraId="18147B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55B3D"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9F22D" w14:textId="7B338BC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C78F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9AD04" w14:textId="77777777" w:rsidR="00A66FE4" w:rsidRPr="001B1679" w:rsidRDefault="00A66FE4" w:rsidP="0021626D">
            <w:pPr>
              <w:pStyle w:val="TAL"/>
              <w:rPr>
                <w:sz w:val="16"/>
                <w:szCs w:val="16"/>
              </w:rPr>
            </w:pPr>
            <w:r w:rsidRPr="001B1679">
              <w:rPr>
                <w:sz w:val="16"/>
                <w:szCs w:val="16"/>
              </w:rPr>
              <w:t>TS 22.xxxv0.1.0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F5402" w14:textId="77777777" w:rsidR="00A66FE4" w:rsidRPr="001B1679" w:rsidRDefault="00A66FE4" w:rsidP="0021626D">
            <w:pPr>
              <w:pStyle w:val="TAL"/>
              <w:rPr>
                <w:sz w:val="16"/>
                <w:szCs w:val="16"/>
              </w:rPr>
            </w:pPr>
            <w:r w:rsidRPr="001B1679">
              <w:rPr>
                <w:sz w:val="16"/>
                <w:szCs w:val="16"/>
              </w:rPr>
              <w:t>SA WG1 (from S1-232592 and S1-232665)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6BD9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46D8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995F3" w14:textId="0386F657" w:rsidR="00A66FE4" w:rsidRPr="001B1679" w:rsidRDefault="00555910" w:rsidP="0021626D">
            <w:pPr>
              <w:pStyle w:val="TAL"/>
              <w:rPr>
                <w:sz w:val="16"/>
                <w:szCs w:val="16"/>
              </w:rPr>
            </w:pPr>
            <w:r>
              <w:rPr>
                <w:sz w:val="16"/>
                <w:szCs w:val="16"/>
              </w:rPr>
              <w:t>The proposed WID for this TS in SP-231016 was postponed, therefore this draft TS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A6BE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B95F4" w14:textId="77777777" w:rsidR="00A66FE4" w:rsidRPr="001B1679" w:rsidRDefault="00A66FE4" w:rsidP="0021626D">
            <w:pPr>
              <w:pStyle w:val="TAL"/>
              <w:rPr>
                <w:sz w:val="16"/>
                <w:szCs w:val="16"/>
              </w:rPr>
            </w:pPr>
          </w:p>
        </w:tc>
      </w:tr>
      <w:tr w:rsidR="00A66FE4" w14:paraId="5A5813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7FB6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51D2C" w14:textId="6BA52A5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D1100"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21C0C" w14:textId="77777777" w:rsidR="00A66FE4" w:rsidRPr="001B1679" w:rsidRDefault="00A66FE4" w:rsidP="0021626D">
            <w:pPr>
              <w:pStyle w:val="TAL"/>
              <w:rPr>
                <w:sz w:val="16"/>
                <w:szCs w:val="16"/>
              </w:rPr>
            </w:pPr>
            <w:r w:rsidRPr="001B1679">
              <w:rPr>
                <w:sz w:val="16"/>
                <w:szCs w:val="16"/>
              </w:rPr>
              <w:t>FirstNet Priority Work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AB32D" w14:textId="77777777" w:rsidR="00A66FE4" w:rsidRPr="001B1679" w:rsidRDefault="00A66FE4" w:rsidP="0021626D">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8B5B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0FF2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A7AA7"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024B9"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D8EB2" w14:textId="77777777" w:rsidR="00A66FE4" w:rsidRPr="001B1679" w:rsidRDefault="00A66FE4" w:rsidP="0021626D">
            <w:pPr>
              <w:pStyle w:val="TAL"/>
              <w:rPr>
                <w:sz w:val="16"/>
                <w:szCs w:val="16"/>
              </w:rPr>
            </w:pPr>
          </w:p>
        </w:tc>
      </w:tr>
      <w:tr w:rsidR="00A66FE4" w14:paraId="683A81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022D4"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50CEF" w14:textId="3A572BE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E18A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45A63" w14:textId="77777777" w:rsidR="00A66FE4" w:rsidRPr="001B1679" w:rsidRDefault="00A66FE4" w:rsidP="0021626D">
            <w:pPr>
              <w:pStyle w:val="TAL"/>
              <w:rPr>
                <w:sz w:val="16"/>
                <w:szCs w:val="16"/>
              </w:rPr>
            </w:pPr>
            <w:r w:rsidRPr="001B1679">
              <w:rPr>
                <w:sz w:val="16"/>
                <w:szCs w:val="16"/>
              </w:rPr>
              <w:t>Proposal to Rel-20 Work Plan and Time Plan discussed in SAWG1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C901D" w14:textId="77777777" w:rsidR="00A66FE4" w:rsidRPr="001B1679" w:rsidRDefault="00A66FE4" w:rsidP="0021626D">
            <w:pPr>
              <w:pStyle w:val="TAL"/>
              <w:rPr>
                <w:sz w:val="16"/>
                <w:szCs w:val="16"/>
              </w:rPr>
            </w:pPr>
            <w:r w:rsidRPr="001B1679">
              <w:rPr>
                <w:sz w:val="16"/>
                <w:szCs w:val="16"/>
              </w:rPr>
              <w:t>ZTE FRANCE SASU</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15DA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2EDE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E1BD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E443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B0423" w14:textId="77777777" w:rsidR="00A66FE4" w:rsidRPr="001B1679" w:rsidRDefault="00A66FE4" w:rsidP="0021626D">
            <w:pPr>
              <w:pStyle w:val="TAL"/>
              <w:rPr>
                <w:sz w:val="16"/>
                <w:szCs w:val="16"/>
              </w:rPr>
            </w:pPr>
          </w:p>
        </w:tc>
      </w:tr>
      <w:tr w:rsidR="00A66FE4" w14:paraId="17F5ED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B482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B5A55" w14:textId="3D3CB33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52CC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35CC2" w14:textId="77777777" w:rsidR="00A66FE4" w:rsidRPr="001B1679" w:rsidRDefault="00A66FE4" w:rsidP="0021626D">
            <w:pPr>
              <w:pStyle w:val="TAL"/>
              <w:rPr>
                <w:sz w:val="16"/>
                <w:szCs w:val="16"/>
              </w:rPr>
            </w:pPr>
            <w:r w:rsidRPr="001B1679">
              <w:rPr>
                <w:sz w:val="16"/>
                <w:szCs w:val="16"/>
              </w:rPr>
              <w:t>Rel-19 Network Sharing Enhancements SA WG2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A3421" w14:textId="77777777" w:rsidR="00A66FE4" w:rsidRPr="001B1679" w:rsidRDefault="00A66FE4" w:rsidP="0021626D">
            <w:pPr>
              <w:pStyle w:val="TAL"/>
              <w:rPr>
                <w:sz w:val="16"/>
                <w:szCs w:val="16"/>
              </w:rPr>
            </w:pPr>
            <w:r w:rsidRPr="001B1679">
              <w:rPr>
                <w:sz w:val="16"/>
                <w:szCs w:val="16"/>
              </w:rPr>
              <w:t>Nanjing Ericsson Panda Com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E8B8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CE8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7EB40"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8A899"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8F82F" w14:textId="77777777" w:rsidR="00A66FE4" w:rsidRPr="001B1679" w:rsidRDefault="00A66FE4" w:rsidP="0021626D">
            <w:pPr>
              <w:pStyle w:val="TAL"/>
              <w:rPr>
                <w:sz w:val="16"/>
                <w:szCs w:val="16"/>
              </w:rPr>
            </w:pPr>
          </w:p>
        </w:tc>
      </w:tr>
      <w:tr w:rsidR="00A66FE4" w14:paraId="6E2352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A0910"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A80E8" w14:textId="5CB3D41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012C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E5076" w14:textId="77777777" w:rsidR="00A66FE4" w:rsidRPr="001B1679" w:rsidRDefault="00A66FE4" w:rsidP="0021626D">
            <w:pPr>
              <w:pStyle w:val="TAL"/>
              <w:rPr>
                <w:sz w:val="16"/>
                <w:szCs w:val="16"/>
              </w:rPr>
            </w:pPr>
            <w:r w:rsidRPr="001B1679">
              <w:rPr>
                <w:sz w:val="16"/>
                <w:szCs w:val="16"/>
              </w:rPr>
              <w:t>26.512 CR0037R3 (Rel-17, 'F'): [5GMS3, TEI17]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1A0B9"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FBB97"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C5649" w14:textId="77777777" w:rsidR="00A66FE4" w:rsidRPr="001B1679" w:rsidRDefault="00A66FE4" w:rsidP="0021626D">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724D4" w14:textId="77777777" w:rsidR="00A66FE4" w:rsidRPr="001B1679" w:rsidRDefault="00A66FE4" w:rsidP="0021626D">
            <w:pPr>
              <w:pStyle w:val="TAL"/>
              <w:rPr>
                <w:sz w:val="16"/>
                <w:szCs w:val="16"/>
              </w:rPr>
            </w:pPr>
            <w:r w:rsidRPr="001B1679">
              <w:rPr>
                <w:sz w:val="16"/>
                <w:szCs w:val="16"/>
              </w:rPr>
              <w:t>Company revision of CR0037R2 in CR Pack SP-230913.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CD1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F378F" w14:textId="77777777" w:rsidR="00A66FE4" w:rsidRPr="001B1679" w:rsidRDefault="00A66FE4" w:rsidP="0021626D">
            <w:pPr>
              <w:pStyle w:val="TAL"/>
              <w:rPr>
                <w:sz w:val="16"/>
                <w:szCs w:val="16"/>
              </w:rPr>
            </w:pPr>
          </w:p>
        </w:tc>
      </w:tr>
      <w:tr w:rsidR="00A66FE4" w14:paraId="358F48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ED606"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592B3" w14:textId="79DD50E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B3CB"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3599F" w14:textId="77777777" w:rsidR="00A66FE4" w:rsidRPr="001B1679" w:rsidRDefault="00A66FE4" w:rsidP="0021626D">
            <w:pPr>
              <w:pStyle w:val="TAL"/>
              <w:rPr>
                <w:sz w:val="16"/>
                <w:szCs w:val="16"/>
              </w:rPr>
            </w:pPr>
            <w:r w:rsidRPr="001B1679">
              <w:rPr>
                <w:sz w:val="16"/>
                <w:szCs w:val="16"/>
              </w:rPr>
              <w:t>Preparing 3GPP work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211AA"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C659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36DD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8915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D7D9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7FDC5" w14:textId="77777777" w:rsidR="00A66FE4" w:rsidRPr="001B1679" w:rsidRDefault="00A66FE4" w:rsidP="0021626D">
            <w:pPr>
              <w:pStyle w:val="TAL"/>
              <w:rPr>
                <w:sz w:val="16"/>
                <w:szCs w:val="16"/>
              </w:rPr>
            </w:pPr>
          </w:p>
        </w:tc>
      </w:tr>
      <w:tr w:rsidR="00A66FE4" w14:paraId="136662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6AF95"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AC4A4" w14:textId="3A7564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6956D"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F6C3B"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81A62"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8DA5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C68E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0A8EE" w14:textId="77777777" w:rsidR="00A66FE4" w:rsidRPr="001B1679" w:rsidRDefault="00A66FE4" w:rsidP="0021626D">
            <w:pPr>
              <w:pStyle w:val="TAL"/>
              <w:rPr>
                <w:sz w:val="16"/>
                <w:szCs w:val="16"/>
              </w:rPr>
            </w:pPr>
            <w:r w:rsidRPr="001B1679">
              <w:rPr>
                <w:sz w:val="16"/>
                <w:szCs w:val="16"/>
              </w:rPr>
              <w:t>Revised to SP-231204.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D6B7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304A" w14:textId="44A78B8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231204</w:t>
            </w:r>
          </w:p>
        </w:tc>
      </w:tr>
      <w:tr w:rsidR="00A66FE4" w14:paraId="4926D9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2E84B"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658F2" w14:textId="6AA1334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EEB44"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4881C"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69667"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4CD8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EE75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97882" w14:textId="77777777" w:rsidR="00A66FE4" w:rsidRPr="001B1679" w:rsidRDefault="00A66FE4" w:rsidP="0021626D">
            <w:pPr>
              <w:pStyle w:val="TAL"/>
              <w:rPr>
                <w:sz w:val="16"/>
                <w:szCs w:val="16"/>
              </w:rPr>
            </w:pPr>
            <w:r w:rsidRPr="001B1679">
              <w:rPr>
                <w:sz w:val="16"/>
                <w:szCs w:val="16"/>
              </w:rPr>
              <w:t>Revised to SP-231178 (not provided, withdrawn). No resolution could be found and SP-231056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100E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D3493" w14:textId="453823B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231178</w:t>
            </w:r>
          </w:p>
        </w:tc>
      </w:tr>
      <w:tr w:rsidR="00A66FE4" w14:paraId="7927623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92AAA"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6A15C" w14:textId="15BE50C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92BF2"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7E7D6" w14:textId="77777777" w:rsidR="00A66FE4" w:rsidRPr="001B1679" w:rsidRDefault="00A66FE4" w:rsidP="0021626D">
            <w:pPr>
              <w:pStyle w:val="TAL"/>
              <w:rPr>
                <w:sz w:val="16"/>
                <w:szCs w:val="16"/>
              </w:rPr>
            </w:pPr>
            <w:r w:rsidRPr="001B1679">
              <w:rPr>
                <w:sz w:val="16"/>
                <w:szCs w:val="16"/>
              </w:rPr>
              <w:t>Updated WID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5DF92"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ED45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58B9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9D6BC"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FB5D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F3D17" w14:textId="77777777" w:rsidR="00A66FE4" w:rsidRPr="001B1679" w:rsidRDefault="00A66FE4" w:rsidP="0021626D">
            <w:pPr>
              <w:pStyle w:val="TAL"/>
              <w:rPr>
                <w:sz w:val="16"/>
                <w:szCs w:val="16"/>
              </w:rPr>
            </w:pPr>
          </w:p>
        </w:tc>
      </w:tr>
      <w:tr w:rsidR="00A66FE4" w14:paraId="56926E9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0918D"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CD4DF" w14:textId="412D0E4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4F3239"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68BED" w14:textId="77777777" w:rsidR="00A66FE4" w:rsidRPr="001B1679" w:rsidRDefault="00A66FE4" w:rsidP="0021626D">
            <w:pPr>
              <w:pStyle w:val="TAL"/>
              <w:rPr>
                <w:sz w:val="16"/>
                <w:szCs w:val="16"/>
              </w:rPr>
            </w:pPr>
            <w:r w:rsidRPr="001B1679">
              <w:rPr>
                <w:sz w:val="16"/>
                <w:szCs w:val="16"/>
              </w:rPr>
              <w:t>Proposed SID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2C70F"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B5AA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06D3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B9114"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8996E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E6E82" w14:textId="77777777" w:rsidR="00A66FE4" w:rsidRPr="001B1679" w:rsidRDefault="00A66FE4" w:rsidP="0021626D">
            <w:pPr>
              <w:pStyle w:val="TAL"/>
              <w:rPr>
                <w:sz w:val="16"/>
                <w:szCs w:val="16"/>
              </w:rPr>
            </w:pPr>
          </w:p>
        </w:tc>
      </w:tr>
      <w:tr w:rsidR="00A66FE4" w14:paraId="132B8C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91F9F"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EFA44" w14:textId="788A620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3E4F0"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283AE" w14:textId="77777777" w:rsidR="00A66FE4" w:rsidRPr="001B1679" w:rsidRDefault="00A66FE4" w:rsidP="0021626D">
            <w:pPr>
              <w:pStyle w:val="TAL"/>
              <w:rPr>
                <w:sz w:val="16"/>
                <w:szCs w:val="16"/>
              </w:rPr>
            </w:pPr>
            <w:r w:rsidRPr="001B1679">
              <w:rPr>
                <w:sz w:val="16"/>
                <w:szCs w:val="16"/>
              </w:rPr>
              <w:t>Draft changes to the 3GPP Working Procedures on the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2A8C3"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391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8626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2E51A"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BE353"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CA891" w14:textId="77777777" w:rsidR="00A66FE4" w:rsidRPr="001B1679" w:rsidRDefault="00A66FE4" w:rsidP="0021626D">
            <w:pPr>
              <w:pStyle w:val="TAL"/>
              <w:rPr>
                <w:sz w:val="16"/>
                <w:szCs w:val="16"/>
              </w:rPr>
            </w:pPr>
          </w:p>
        </w:tc>
      </w:tr>
      <w:tr w:rsidR="00A66FE4" w14:paraId="41DAAD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AC1F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F4E76" w14:textId="6FE0BB3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1CDC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FF4A7" w14:textId="77777777" w:rsidR="00A66FE4" w:rsidRPr="001B1679" w:rsidRDefault="00A66FE4" w:rsidP="0021626D">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98EB3" w14:textId="77777777" w:rsidR="00A66FE4" w:rsidRPr="001B1679" w:rsidRDefault="00A66FE4" w:rsidP="0021626D">
            <w:pPr>
              <w:pStyle w:val="TAL"/>
              <w:rPr>
                <w:sz w:val="16"/>
                <w:szCs w:val="16"/>
              </w:rPr>
            </w:pPr>
            <w:r w:rsidRPr="001B1679">
              <w:rPr>
                <w:sz w:val="16"/>
                <w:szCs w:val="16"/>
              </w:rPr>
              <w:t>MediaTek Inc. (Moderator of Rel-19 ProSe)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42F5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7D21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2FDB7" w14:textId="77777777" w:rsidR="00A66FE4" w:rsidRPr="001B1679" w:rsidRDefault="00A66FE4" w:rsidP="0021626D">
            <w:pPr>
              <w:pStyle w:val="TAL"/>
              <w:rPr>
                <w:sz w:val="16"/>
                <w:szCs w:val="16"/>
              </w:rPr>
            </w:pPr>
            <w:r w:rsidRPr="001B1679">
              <w:rPr>
                <w:sz w:val="16"/>
                <w:szCs w:val="16"/>
              </w:rPr>
              <w:t>Revision of S2-2309915.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C350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AA4A1" w14:textId="77777777" w:rsidR="00A66FE4" w:rsidRPr="001B1679" w:rsidRDefault="00A66FE4" w:rsidP="0021626D">
            <w:pPr>
              <w:pStyle w:val="TAL"/>
              <w:rPr>
                <w:sz w:val="16"/>
                <w:szCs w:val="16"/>
              </w:rPr>
            </w:pPr>
          </w:p>
        </w:tc>
      </w:tr>
      <w:tr w:rsidR="00A66FE4" w14:paraId="5039E3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0079C"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DEB1" w14:textId="1B7BA1E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BD8E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C32DE" w14:textId="77777777" w:rsidR="00A66FE4" w:rsidRPr="001B1679" w:rsidRDefault="00A66FE4" w:rsidP="0021626D">
            <w:pPr>
              <w:pStyle w:val="TAL"/>
              <w:rPr>
                <w:sz w:val="16"/>
                <w:szCs w:val="16"/>
              </w:rPr>
            </w:pPr>
            <w:r w:rsidRPr="001B1679">
              <w:rPr>
                <w:sz w:val="16"/>
                <w:szCs w:val="16"/>
              </w:rPr>
              <w:t>3GPP Planning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8342F"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6B82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2A7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6673E"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38A7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4DCDC" w14:textId="77777777" w:rsidR="00A66FE4" w:rsidRPr="001B1679" w:rsidRDefault="00A66FE4" w:rsidP="0021626D">
            <w:pPr>
              <w:pStyle w:val="TAL"/>
              <w:rPr>
                <w:sz w:val="16"/>
                <w:szCs w:val="16"/>
              </w:rPr>
            </w:pPr>
          </w:p>
        </w:tc>
      </w:tr>
      <w:tr w:rsidR="00A66FE4" w14:paraId="78EE15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6533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7415A3" w14:textId="70FFAC5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EFD2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F3CE5E" w14:textId="77777777" w:rsidR="00A66FE4" w:rsidRPr="001B1679" w:rsidRDefault="00A66FE4" w:rsidP="0021626D">
            <w:pPr>
              <w:pStyle w:val="TAL"/>
              <w:rPr>
                <w:sz w:val="16"/>
                <w:szCs w:val="16"/>
              </w:rPr>
            </w:pPr>
            <w:r w:rsidRPr="001B1679">
              <w:rPr>
                <w:sz w:val="16"/>
                <w:szCs w:val="16"/>
              </w:rPr>
              <w:t>Release 19 Status -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09AFB"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656D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D5C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9ED28"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BD771"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507EF" w14:textId="77777777" w:rsidR="00A66FE4" w:rsidRPr="001B1679" w:rsidRDefault="00A66FE4" w:rsidP="0021626D">
            <w:pPr>
              <w:pStyle w:val="TAL"/>
              <w:rPr>
                <w:sz w:val="16"/>
                <w:szCs w:val="16"/>
              </w:rPr>
            </w:pPr>
          </w:p>
        </w:tc>
      </w:tr>
      <w:tr w:rsidR="00A66FE4" w14:paraId="3A5F1C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3C44D" w14:textId="77777777" w:rsidR="00A66FE4" w:rsidRPr="001B1679" w:rsidRDefault="00A66FE4" w:rsidP="0021626D">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E97A9" w14:textId="1B830B4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D187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17B68" w14:textId="77777777" w:rsidR="00A66FE4" w:rsidRPr="001B1679" w:rsidRDefault="00A66FE4" w:rsidP="0021626D">
            <w:pPr>
              <w:pStyle w:val="TAL"/>
              <w:rPr>
                <w:sz w:val="16"/>
                <w:szCs w:val="16"/>
              </w:rPr>
            </w:pPr>
            <w:r w:rsidRPr="001B1679">
              <w:rPr>
                <w:sz w:val="16"/>
                <w:szCs w:val="16"/>
              </w:rPr>
              <w:t>SA WG5 report to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181255" w14:textId="77777777" w:rsidR="00A66FE4" w:rsidRPr="001B1679" w:rsidRDefault="00A66FE4" w:rsidP="0021626D">
            <w:pPr>
              <w:pStyle w:val="TAL"/>
              <w:rPr>
                <w:sz w:val="16"/>
                <w:szCs w:val="16"/>
              </w:rPr>
            </w:pPr>
            <w:r w:rsidRPr="001B1679">
              <w:rPr>
                <w:sz w:val="16"/>
                <w:szCs w:val="16"/>
              </w:rPr>
              <w:t>SA WG5 Outgoing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420A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524A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BAB7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D4EF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C358C" w14:textId="77777777" w:rsidR="00A66FE4" w:rsidRPr="001B1679" w:rsidRDefault="00A66FE4" w:rsidP="0021626D">
            <w:pPr>
              <w:pStyle w:val="TAL"/>
              <w:rPr>
                <w:sz w:val="16"/>
                <w:szCs w:val="16"/>
              </w:rPr>
            </w:pPr>
          </w:p>
        </w:tc>
      </w:tr>
      <w:tr w:rsidR="00A66FE4" w14:paraId="3334EB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2FA0F"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FF793" w14:textId="0D555B5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9B26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EA1EA" w14:textId="77777777" w:rsidR="00A66FE4" w:rsidRPr="001B1679" w:rsidRDefault="00A66FE4" w:rsidP="0021626D">
            <w:pPr>
              <w:pStyle w:val="TAL"/>
              <w:rPr>
                <w:sz w:val="16"/>
                <w:szCs w:val="16"/>
              </w:rPr>
            </w:pPr>
            <w:r w:rsidRPr="001B1679">
              <w:rPr>
                <w:sz w:val="16"/>
                <w:szCs w:val="16"/>
              </w:rPr>
              <w:t>Proposed Way Forward for handling the Rel-19 SBA support over N2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66F30" w14:textId="77777777" w:rsidR="00A66FE4" w:rsidRPr="001B1679" w:rsidRDefault="00A66FE4" w:rsidP="0021626D">
            <w:pPr>
              <w:pStyle w:val="TAL"/>
              <w:rPr>
                <w:sz w:val="16"/>
                <w:szCs w:val="16"/>
              </w:rPr>
            </w:pPr>
            <w:r w:rsidRPr="001B1679">
              <w:rPr>
                <w:sz w:val="16"/>
                <w:szCs w:val="16"/>
              </w:rPr>
              <w:t>OPPO,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474D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2D48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07EB5" w14:textId="77777777" w:rsidR="00A66FE4" w:rsidRPr="001B1679" w:rsidRDefault="00A66FE4" w:rsidP="0021626D">
            <w:pPr>
              <w:pStyle w:val="TAL"/>
              <w:rPr>
                <w:sz w:val="16"/>
                <w:szCs w:val="16"/>
              </w:rPr>
            </w:pPr>
            <w:r w:rsidRPr="001B1679">
              <w:rPr>
                <w:sz w:val="16"/>
                <w:szCs w:val="16"/>
              </w:rPr>
              <w:t>OPPO agreed to draft a proposal for this for decision, which was allocated to SP-231150.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9D80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111CD" w14:textId="77777777" w:rsidR="00A66FE4" w:rsidRPr="001B1679" w:rsidRDefault="00A66FE4" w:rsidP="0021626D">
            <w:pPr>
              <w:pStyle w:val="TAL"/>
              <w:rPr>
                <w:sz w:val="16"/>
                <w:szCs w:val="16"/>
              </w:rPr>
            </w:pPr>
          </w:p>
        </w:tc>
      </w:tr>
      <w:tr w:rsidR="00A66FE4" w14:paraId="1D45178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9459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E744B" w14:textId="1E9D24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2FFF9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D3359" w14:textId="77777777" w:rsidR="00A66FE4" w:rsidRPr="001B1679" w:rsidRDefault="00A66FE4" w:rsidP="0021626D">
            <w:pPr>
              <w:pStyle w:val="TAL"/>
              <w:rPr>
                <w:sz w:val="16"/>
                <w:szCs w:val="16"/>
              </w:rPr>
            </w:pPr>
            <w:r w:rsidRPr="001B1679">
              <w:rPr>
                <w:sz w:val="16"/>
                <w:szCs w:val="16"/>
              </w:rPr>
              <w:t>Recap Way Forward Proposal in SA WG2 for RAN Dependency handling for Rel-19 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7D053"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0014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CF34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CD9E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F81B3"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F9EA0" w14:textId="77777777" w:rsidR="00A66FE4" w:rsidRPr="001B1679" w:rsidRDefault="00A66FE4" w:rsidP="0021626D">
            <w:pPr>
              <w:pStyle w:val="TAL"/>
              <w:rPr>
                <w:sz w:val="16"/>
                <w:szCs w:val="16"/>
              </w:rPr>
            </w:pPr>
          </w:p>
        </w:tc>
      </w:tr>
      <w:tr w:rsidR="00A66FE4" w14:paraId="7C23E0E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345E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D251A" w14:textId="0D81552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53839"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AE47B" w14:textId="77777777" w:rsidR="00A66FE4" w:rsidRPr="001B1679" w:rsidRDefault="00A66FE4" w:rsidP="0021626D">
            <w:pPr>
              <w:pStyle w:val="TAL"/>
              <w:rPr>
                <w:sz w:val="16"/>
                <w:szCs w:val="16"/>
              </w:rPr>
            </w:pPr>
            <w:r w:rsidRPr="001B1679">
              <w:rPr>
                <w:sz w:val="16"/>
                <w:szCs w:val="16"/>
              </w:rPr>
              <w:t>Rel-19 TU Budget Considerations &amp;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C339A"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46A8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7466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4F8AB"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49FC0"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1443E" w14:textId="77777777" w:rsidR="00A66FE4" w:rsidRPr="001B1679" w:rsidRDefault="00A66FE4" w:rsidP="0021626D">
            <w:pPr>
              <w:pStyle w:val="TAL"/>
              <w:rPr>
                <w:sz w:val="16"/>
                <w:szCs w:val="16"/>
              </w:rPr>
            </w:pPr>
          </w:p>
        </w:tc>
      </w:tr>
      <w:tr w:rsidR="00A66FE4" w14:paraId="309BA61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7EAB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43E6E" w14:textId="35AB55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BD48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545B0" w14:textId="77777777" w:rsidR="00A66FE4" w:rsidRPr="001B1679" w:rsidRDefault="00A66FE4" w:rsidP="0021626D">
            <w:pPr>
              <w:pStyle w:val="TAL"/>
              <w:rPr>
                <w:sz w:val="16"/>
                <w:szCs w:val="16"/>
              </w:rPr>
            </w:pPr>
            <w:r w:rsidRPr="001B1679">
              <w:rPr>
                <w:sz w:val="16"/>
                <w:szCs w:val="16"/>
              </w:rPr>
              <w:t>New SID on 5GS Enhancement for Energy Efficiency and Energy Saving as Service Criteria.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F5A84"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02AC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70B2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3F412" w14:textId="77777777" w:rsidR="00A66FE4" w:rsidRPr="001B1679" w:rsidRDefault="00A66FE4" w:rsidP="0021626D">
            <w:pPr>
              <w:pStyle w:val="TAL"/>
              <w:rPr>
                <w:sz w:val="16"/>
                <w:szCs w:val="16"/>
              </w:rPr>
            </w:pPr>
            <w:r w:rsidRPr="001B1679">
              <w:rPr>
                <w:sz w:val="16"/>
                <w:szCs w:val="16"/>
              </w:rPr>
              <w:t>Revised to SP-231141.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717A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33596" w14:textId="08F7899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231141</w:t>
            </w:r>
          </w:p>
        </w:tc>
      </w:tr>
      <w:tr w:rsidR="00A66FE4" w14:paraId="3FF394A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092A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714FD" w14:textId="1B670CE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D259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72F07" w14:textId="77777777" w:rsidR="00A66FE4" w:rsidRPr="001B1679" w:rsidRDefault="00A66FE4" w:rsidP="0021626D">
            <w:pPr>
              <w:pStyle w:val="TAL"/>
              <w:rPr>
                <w:sz w:val="16"/>
                <w:szCs w:val="16"/>
              </w:rPr>
            </w:pPr>
            <w:r w:rsidRPr="001B1679">
              <w:rPr>
                <w:sz w:val="16"/>
                <w:szCs w:val="16"/>
              </w:rPr>
              <w:t>New SID on Multi-Access (Dual 3GPP + ATSSS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3E2FB"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77CF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61078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9FDE4" w14:textId="77777777" w:rsidR="00A66FE4" w:rsidRPr="001B1679" w:rsidRDefault="00A66FE4" w:rsidP="0021626D">
            <w:pPr>
              <w:pStyle w:val="TAL"/>
              <w:rPr>
                <w:sz w:val="16"/>
                <w:szCs w:val="16"/>
              </w:rPr>
            </w:pPr>
            <w:r w:rsidRPr="001B1679">
              <w:rPr>
                <w:sz w:val="16"/>
                <w:szCs w:val="16"/>
              </w:rPr>
              <w:t>Revised to SP-231138.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DCA6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9A7B4" w14:textId="5B679F1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231138</w:t>
            </w:r>
          </w:p>
        </w:tc>
      </w:tr>
      <w:tr w:rsidR="00A66FE4" w14:paraId="64802C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9E86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6E581" w14:textId="314FEC2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F776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3A544"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82A99" w14:textId="77777777" w:rsidR="00A66FE4" w:rsidRPr="001B1679" w:rsidRDefault="00A66FE4" w:rsidP="0021626D">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7040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424F3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5E68C" w14:textId="77777777" w:rsidR="00A66FE4" w:rsidRPr="001B1679" w:rsidRDefault="00A66FE4" w:rsidP="0021626D">
            <w:pPr>
              <w:pStyle w:val="TAL"/>
              <w:rPr>
                <w:sz w:val="16"/>
                <w:szCs w:val="16"/>
              </w:rPr>
            </w:pPr>
            <w:r w:rsidRPr="001B1679">
              <w:rPr>
                <w:sz w:val="16"/>
                <w:szCs w:val="16"/>
              </w:rPr>
              <w:t>Revised to SP-231147 (not provided,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A3C1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0E14D" w14:textId="6223A57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231147</w:t>
            </w:r>
          </w:p>
        </w:tc>
      </w:tr>
      <w:tr w:rsidR="00A66FE4" w14:paraId="68B02D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3889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CEE90" w14:textId="0C8F34B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8E9F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5B3C0" w14:textId="77777777" w:rsidR="00A66FE4" w:rsidRPr="001B1679" w:rsidRDefault="00A66FE4" w:rsidP="0021626D">
            <w:pPr>
              <w:pStyle w:val="TAL"/>
              <w:rPr>
                <w:sz w:val="16"/>
                <w:szCs w:val="16"/>
              </w:rPr>
            </w:pPr>
            <w:r w:rsidRPr="001B1679">
              <w:rPr>
                <w:sz w:val="16"/>
                <w:szCs w:val="16"/>
              </w:rPr>
              <w:t>New SID on Operational Improvements of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DBDF7" w14:textId="77777777" w:rsidR="00A66FE4" w:rsidRPr="001B1679" w:rsidRDefault="00A66FE4" w:rsidP="0021626D">
            <w:pPr>
              <w:pStyle w:val="TAL"/>
              <w:rPr>
                <w:sz w:val="16"/>
                <w:szCs w:val="16"/>
              </w:rPr>
            </w:pPr>
            <w:r w:rsidRPr="001B1679">
              <w:rPr>
                <w:sz w:val="16"/>
                <w:szCs w:val="16"/>
              </w:rPr>
              <w:t>ZTE, Nokia, Nokia Shanghai Bell, NEC,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982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3E25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E33D0"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68C1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99D9C" w14:textId="77777777" w:rsidR="00A66FE4" w:rsidRPr="001B1679" w:rsidRDefault="00A66FE4" w:rsidP="0021626D">
            <w:pPr>
              <w:pStyle w:val="TAL"/>
              <w:rPr>
                <w:sz w:val="16"/>
                <w:szCs w:val="16"/>
              </w:rPr>
            </w:pPr>
          </w:p>
        </w:tc>
      </w:tr>
      <w:tr w:rsidR="00A66FE4" w14:paraId="3AE9F5B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230C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70250" w14:textId="6CE57D8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088B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A6DB0" w14:textId="77777777" w:rsidR="00A66FE4" w:rsidRPr="001B1679" w:rsidRDefault="00A66FE4" w:rsidP="0021626D">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1EC72A" w14:textId="77777777" w:rsidR="00A66FE4" w:rsidRPr="001B1679" w:rsidRDefault="00A66FE4" w:rsidP="0021626D">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B62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BD91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3420E"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A0DF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6B8BD" w14:textId="77777777" w:rsidR="00A66FE4" w:rsidRPr="001B1679" w:rsidRDefault="00A66FE4" w:rsidP="0021626D">
            <w:pPr>
              <w:pStyle w:val="TAL"/>
              <w:rPr>
                <w:sz w:val="16"/>
                <w:szCs w:val="16"/>
              </w:rPr>
            </w:pPr>
          </w:p>
        </w:tc>
      </w:tr>
      <w:tr w:rsidR="00A66FE4" w14:paraId="6203A6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52DA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518E9" w14:textId="3B0DC7B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99A2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BBF82" w14:textId="77777777" w:rsidR="00A66FE4" w:rsidRPr="001B1679" w:rsidRDefault="00A66FE4" w:rsidP="0021626D">
            <w:pPr>
              <w:pStyle w:val="TAL"/>
              <w:rPr>
                <w:sz w:val="16"/>
                <w:szCs w:val="16"/>
              </w:rPr>
            </w:pPr>
            <w:r w:rsidRPr="001B1679">
              <w:rPr>
                <w:sz w:val="16"/>
                <w:szCs w:val="16"/>
              </w:rPr>
              <w:t>Discussion on Rel-19 SA WG1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EA317" w14:textId="77777777" w:rsidR="00A66FE4" w:rsidRPr="001B1679" w:rsidRDefault="00A66FE4" w:rsidP="0021626D">
            <w:pPr>
              <w:pStyle w:val="TAL"/>
              <w:rPr>
                <w:sz w:val="16"/>
                <w:szCs w:val="16"/>
              </w:rPr>
            </w:pPr>
            <w:r w:rsidRPr="001B1679">
              <w:rPr>
                <w:sz w:val="16"/>
                <w:szCs w:val="16"/>
              </w:rPr>
              <w:t>Huawei, HiSilicon,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35A0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2CDD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F632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BDC4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DAAF1" w14:textId="77777777" w:rsidR="00A66FE4" w:rsidRPr="001B1679" w:rsidRDefault="00A66FE4" w:rsidP="0021626D">
            <w:pPr>
              <w:pStyle w:val="TAL"/>
              <w:rPr>
                <w:sz w:val="16"/>
                <w:szCs w:val="16"/>
              </w:rPr>
            </w:pPr>
          </w:p>
        </w:tc>
      </w:tr>
      <w:tr w:rsidR="00A66FE4" w14:paraId="2FD5711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3231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55B80" w14:textId="1AB2796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4484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541D3"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B35DD"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E1CA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E037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6D88D" w14:textId="77777777" w:rsidR="00A66FE4" w:rsidRPr="001B1679" w:rsidRDefault="00A66FE4" w:rsidP="0021626D">
            <w:pPr>
              <w:pStyle w:val="TAL"/>
              <w:rPr>
                <w:sz w:val="16"/>
                <w:szCs w:val="16"/>
              </w:rPr>
            </w:pPr>
            <w:r w:rsidRPr="001B1679">
              <w:rPr>
                <w:sz w:val="16"/>
                <w:szCs w:val="16"/>
              </w:rPr>
              <w:t>Revised to SP-231146.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E4C3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0179" w14:textId="4BE7AB9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231146</w:t>
            </w:r>
          </w:p>
        </w:tc>
      </w:tr>
      <w:tr w:rsidR="00A66FE4" w14:paraId="221EA0D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FB1F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AC57E" w14:textId="11AFD8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7432C"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8C501" w14:textId="77777777" w:rsidR="00A66FE4" w:rsidRPr="001B1679" w:rsidRDefault="00A66FE4" w:rsidP="0021626D">
            <w:pPr>
              <w:pStyle w:val="TAL"/>
              <w:rPr>
                <w:sz w:val="16"/>
                <w:szCs w:val="16"/>
              </w:rPr>
            </w:pPr>
            <w:r w:rsidRPr="001B1679">
              <w:rPr>
                <w:sz w:val="16"/>
                <w:szCs w:val="16"/>
              </w:rPr>
              <w:t>33.501 CR1787 (Rel-16, 'F'):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A7EEC"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3E91E"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30562"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2403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65FF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D36DD" w14:textId="77777777" w:rsidR="00A66FE4" w:rsidRPr="001B1679" w:rsidRDefault="00A66FE4" w:rsidP="0021626D">
            <w:pPr>
              <w:pStyle w:val="TAL"/>
              <w:rPr>
                <w:sz w:val="16"/>
                <w:szCs w:val="16"/>
              </w:rPr>
            </w:pPr>
          </w:p>
        </w:tc>
      </w:tr>
      <w:tr w:rsidR="00A66FE4" w14:paraId="11D17F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D28C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3325C" w14:textId="221AACA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FF73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C0CAA" w14:textId="77777777" w:rsidR="00A66FE4" w:rsidRPr="001B1679" w:rsidRDefault="00A66FE4" w:rsidP="0021626D">
            <w:pPr>
              <w:pStyle w:val="TAL"/>
              <w:rPr>
                <w:sz w:val="16"/>
                <w:szCs w:val="16"/>
              </w:rPr>
            </w:pPr>
            <w:r w:rsidRPr="001B1679">
              <w:rPr>
                <w:sz w:val="16"/>
                <w:szCs w:val="16"/>
              </w:rPr>
              <w:t>33.501 CR1788 (Rel-17,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EB033"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A5139"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AB021"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3B33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EF49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8F8E7" w14:textId="77777777" w:rsidR="00A66FE4" w:rsidRPr="001B1679" w:rsidRDefault="00A66FE4" w:rsidP="0021626D">
            <w:pPr>
              <w:pStyle w:val="TAL"/>
              <w:rPr>
                <w:sz w:val="16"/>
                <w:szCs w:val="16"/>
              </w:rPr>
            </w:pPr>
          </w:p>
        </w:tc>
      </w:tr>
      <w:tr w:rsidR="00A66FE4" w14:paraId="398A2E5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24A5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AF254" w14:textId="745EE61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F4A9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E81E3" w14:textId="77777777" w:rsidR="00A66FE4" w:rsidRPr="001B1679" w:rsidRDefault="00A66FE4" w:rsidP="0021626D">
            <w:pPr>
              <w:pStyle w:val="TAL"/>
              <w:rPr>
                <w:sz w:val="16"/>
                <w:szCs w:val="16"/>
              </w:rPr>
            </w:pPr>
            <w:r w:rsidRPr="001B1679">
              <w:rPr>
                <w:sz w:val="16"/>
                <w:szCs w:val="16"/>
              </w:rPr>
              <w:t>33.501 CR1789 (Rel-18,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9D04A"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84CC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70481"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48CF9" w14:textId="77777777" w:rsidR="00A66FE4" w:rsidRPr="001B1679" w:rsidRDefault="00A66FE4" w:rsidP="0021626D">
            <w:pPr>
              <w:pStyle w:val="TAL"/>
              <w:rPr>
                <w:sz w:val="16"/>
                <w:szCs w:val="16"/>
              </w:rPr>
            </w:pPr>
            <w:r w:rsidRPr="001B1679">
              <w:rPr>
                <w:sz w:val="16"/>
                <w:szCs w:val="16"/>
              </w:rPr>
              <w:t>Revised to SP-231175.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10A9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F3BE9" w14:textId="77AD4B7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231175</w:t>
            </w:r>
          </w:p>
        </w:tc>
      </w:tr>
      <w:tr w:rsidR="00A66FE4" w14:paraId="1EDADD9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F96A5"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2FAC7" w14:textId="4E34985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B7F0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2E79" w14:textId="77777777" w:rsidR="00A66FE4" w:rsidRPr="001B1679" w:rsidRDefault="00A66FE4" w:rsidP="0021626D">
            <w:pPr>
              <w:pStyle w:val="TAL"/>
              <w:rPr>
                <w:sz w:val="16"/>
                <w:szCs w:val="16"/>
              </w:rPr>
            </w:pPr>
            <w:r w:rsidRPr="001B1679">
              <w:rPr>
                <w:sz w:val="16"/>
                <w:szCs w:val="16"/>
              </w:rPr>
              <w:t>22.261 CR0727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D4A643"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B04B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00EE3"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7D570" w14:textId="77777777" w:rsidR="00A66FE4" w:rsidRPr="001B1679" w:rsidRDefault="00A66FE4" w:rsidP="0021626D">
            <w:pPr>
              <w:pStyle w:val="TAL"/>
              <w:rPr>
                <w:sz w:val="16"/>
                <w:szCs w:val="16"/>
              </w:rPr>
            </w:pPr>
            <w:r w:rsidRPr="001B1679">
              <w:rPr>
                <w:sz w:val="16"/>
                <w:szCs w:val="16"/>
              </w:rPr>
              <w:t>Revised to SP-231132.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3DB4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0892A" w14:textId="52C58E3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231132</w:t>
            </w:r>
          </w:p>
        </w:tc>
      </w:tr>
      <w:tr w:rsidR="00A66FE4" w14:paraId="39F6D6B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3885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2BBC3" w14:textId="7FEE6FF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A0439"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0FD7D" w14:textId="77777777" w:rsidR="00A66FE4" w:rsidRPr="001B1679" w:rsidRDefault="00A66FE4" w:rsidP="0021626D">
            <w:pPr>
              <w:pStyle w:val="TAL"/>
              <w:rPr>
                <w:sz w:val="16"/>
                <w:szCs w:val="16"/>
              </w:rPr>
            </w:pPr>
            <w:r w:rsidRPr="001B1679">
              <w:rPr>
                <w:sz w:val="16"/>
                <w:szCs w:val="16"/>
              </w:rPr>
              <w:t>22.261 CR0728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964C5"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BDAE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94A74"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9EDA7" w14:textId="77777777" w:rsidR="00A66FE4" w:rsidRPr="001B1679" w:rsidRDefault="00A66FE4" w:rsidP="0021626D">
            <w:pPr>
              <w:pStyle w:val="TAL"/>
              <w:rPr>
                <w:sz w:val="16"/>
                <w:szCs w:val="16"/>
              </w:rPr>
            </w:pPr>
            <w:r w:rsidRPr="001B1679">
              <w:rPr>
                <w:sz w:val="16"/>
                <w:szCs w:val="16"/>
              </w:rPr>
              <w:t>Revised to SP-231133.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EEB4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49A79" w14:textId="7949F3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231133</w:t>
            </w:r>
          </w:p>
        </w:tc>
      </w:tr>
      <w:tr w:rsidR="00A66FE4" w14:paraId="16E13A5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8249D"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77B8" w14:textId="251DCB8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AC22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66899" w14:textId="77777777" w:rsidR="00A66FE4" w:rsidRPr="001B1679" w:rsidRDefault="00A66FE4" w:rsidP="0021626D">
            <w:pPr>
              <w:pStyle w:val="TAL"/>
              <w:rPr>
                <w:sz w:val="16"/>
                <w:szCs w:val="16"/>
              </w:rPr>
            </w:pPr>
            <w:r w:rsidRPr="001B1679">
              <w:rPr>
                <w:sz w:val="16"/>
                <w:szCs w:val="16"/>
              </w:rPr>
              <w:t>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76BC2"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DB176"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E00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E484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7462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BEE4A" w14:textId="77777777" w:rsidR="00A66FE4" w:rsidRPr="001B1679" w:rsidRDefault="00A66FE4" w:rsidP="0021626D">
            <w:pPr>
              <w:pStyle w:val="TAL"/>
              <w:rPr>
                <w:sz w:val="16"/>
                <w:szCs w:val="16"/>
              </w:rPr>
            </w:pPr>
          </w:p>
        </w:tc>
      </w:tr>
      <w:tr w:rsidR="00A66FE4" w14:paraId="5B25A2A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8E570"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6E9DA" w14:textId="03164E0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64D2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B904A" w14:textId="77777777" w:rsidR="00A66FE4" w:rsidRPr="001B1679" w:rsidRDefault="00A66FE4" w:rsidP="0021626D">
            <w:pPr>
              <w:pStyle w:val="TAL"/>
              <w:rPr>
                <w:sz w:val="16"/>
                <w:szCs w:val="16"/>
              </w:rPr>
            </w:pPr>
            <w:r w:rsidRPr="001B1679">
              <w:rPr>
                <w:sz w:val="16"/>
                <w:szCs w:val="16"/>
              </w:rPr>
              <w:t>26.512 CR0043R2 (Rel-16, 'F'): [5GMS3]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B31A9"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D04E0"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0CF2E" w14:textId="77777777" w:rsidR="00A66FE4" w:rsidRPr="001B1679" w:rsidRDefault="00A66FE4" w:rsidP="0021626D">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8EE54" w14:textId="77777777" w:rsidR="00A66FE4" w:rsidRPr="001B1679" w:rsidRDefault="00A66FE4" w:rsidP="0021626D">
            <w:pPr>
              <w:pStyle w:val="TAL"/>
              <w:rPr>
                <w:sz w:val="16"/>
                <w:szCs w:val="16"/>
              </w:rPr>
            </w:pPr>
            <w:r w:rsidRPr="001B1679">
              <w:rPr>
                <w:sz w:val="16"/>
                <w:szCs w:val="16"/>
              </w:rPr>
              <w:t>Company revision of CR0043R1 in CR Pack SP-230912.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BE57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E8448" w14:textId="77777777" w:rsidR="00A66FE4" w:rsidRPr="001B1679" w:rsidRDefault="00A66FE4" w:rsidP="0021626D">
            <w:pPr>
              <w:pStyle w:val="TAL"/>
              <w:rPr>
                <w:sz w:val="16"/>
                <w:szCs w:val="16"/>
              </w:rPr>
            </w:pPr>
          </w:p>
        </w:tc>
      </w:tr>
      <w:tr w:rsidR="00A66FE4" w14:paraId="68E6634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D10F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FE390" w14:textId="09BBC3F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9E860"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47547" w14:textId="77777777" w:rsidR="00A66FE4" w:rsidRPr="001B1679" w:rsidRDefault="00A66FE4" w:rsidP="0021626D">
            <w:pPr>
              <w:pStyle w:val="TAL"/>
              <w:rPr>
                <w:sz w:val="16"/>
                <w:szCs w:val="16"/>
              </w:rPr>
            </w:pPr>
            <w:r w:rsidRPr="001B1679">
              <w:rPr>
                <w:sz w:val="16"/>
                <w:szCs w:val="16"/>
              </w:rPr>
              <w:t>22.261 CR0725R1 (Rel-16, 'F'):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40CCC"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BA616"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F4167"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CFB17" w14:textId="77777777" w:rsidR="00A66FE4" w:rsidRPr="001B1679" w:rsidRDefault="00A66FE4" w:rsidP="0021626D">
            <w:pPr>
              <w:pStyle w:val="TAL"/>
              <w:rPr>
                <w:sz w:val="16"/>
                <w:szCs w:val="16"/>
              </w:rPr>
            </w:pPr>
            <w:r w:rsidRPr="001B1679">
              <w:rPr>
                <w:sz w:val="16"/>
                <w:szCs w:val="16"/>
              </w:rPr>
              <w:t>Revision of SP-231077.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95FB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90E4D" w14:textId="77777777" w:rsidR="00A66FE4" w:rsidRPr="001B1679" w:rsidRDefault="00A66FE4" w:rsidP="0021626D">
            <w:pPr>
              <w:pStyle w:val="TAL"/>
              <w:rPr>
                <w:sz w:val="16"/>
                <w:szCs w:val="16"/>
              </w:rPr>
            </w:pPr>
          </w:p>
        </w:tc>
      </w:tr>
      <w:tr w:rsidR="00A66FE4" w14:paraId="41A052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AB92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E4019" w14:textId="0359FD1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DCFA1"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33771" w14:textId="77777777" w:rsidR="00A66FE4" w:rsidRPr="001B1679" w:rsidRDefault="00A66FE4" w:rsidP="0021626D">
            <w:pPr>
              <w:pStyle w:val="TAL"/>
              <w:rPr>
                <w:sz w:val="16"/>
                <w:szCs w:val="16"/>
              </w:rPr>
            </w:pPr>
            <w:r w:rsidRPr="001B1679">
              <w:rPr>
                <w:sz w:val="16"/>
                <w:szCs w:val="16"/>
              </w:rPr>
              <w:t>22.261 CR0726R1 (Rel-17,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2CFBB"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7FF10"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1099E"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AF2A" w14:textId="77777777" w:rsidR="00A66FE4" w:rsidRPr="001B1679" w:rsidRDefault="00A66FE4" w:rsidP="0021626D">
            <w:pPr>
              <w:pStyle w:val="TAL"/>
              <w:rPr>
                <w:sz w:val="16"/>
                <w:szCs w:val="16"/>
              </w:rPr>
            </w:pPr>
            <w:r w:rsidRPr="001B1679">
              <w:rPr>
                <w:sz w:val="16"/>
                <w:szCs w:val="16"/>
              </w:rPr>
              <w:t>Revision of SP-231078.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EC40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27432" w14:textId="77777777" w:rsidR="00A66FE4" w:rsidRPr="001B1679" w:rsidRDefault="00A66FE4" w:rsidP="0021626D">
            <w:pPr>
              <w:pStyle w:val="TAL"/>
              <w:rPr>
                <w:sz w:val="16"/>
                <w:szCs w:val="16"/>
              </w:rPr>
            </w:pPr>
          </w:p>
        </w:tc>
      </w:tr>
      <w:tr w:rsidR="00A66FE4" w14:paraId="117639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E0C3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6EEAD" w14:textId="2E4FB08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F16C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B97F0D" w14:textId="77777777" w:rsidR="00A66FE4" w:rsidRPr="001B1679" w:rsidRDefault="00A66FE4" w:rsidP="0021626D">
            <w:pPr>
              <w:pStyle w:val="TAL"/>
              <w:rPr>
                <w:sz w:val="16"/>
                <w:szCs w:val="16"/>
              </w:rPr>
            </w:pPr>
            <w:r w:rsidRPr="001B1679">
              <w:rPr>
                <w:sz w:val="16"/>
                <w:szCs w:val="16"/>
              </w:rPr>
              <w:t>New SID on Architecture aspects of 5G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BD663" w14:textId="77777777" w:rsidR="00A66FE4" w:rsidRPr="001B1679" w:rsidRDefault="00A66FE4" w:rsidP="0021626D">
            <w:pPr>
              <w:pStyle w:val="TAL"/>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C647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5F9A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82548"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B274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EACC1" w14:textId="77777777" w:rsidR="00A66FE4" w:rsidRPr="001B1679" w:rsidRDefault="00A66FE4" w:rsidP="0021626D">
            <w:pPr>
              <w:pStyle w:val="TAL"/>
              <w:rPr>
                <w:sz w:val="16"/>
                <w:szCs w:val="16"/>
              </w:rPr>
            </w:pPr>
          </w:p>
        </w:tc>
      </w:tr>
      <w:tr w:rsidR="00A66FE4" w14:paraId="736D89E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B0DCB"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D25B3" w14:textId="42339FF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C0EBA"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DF972" w14:textId="77777777" w:rsidR="00A66FE4" w:rsidRPr="001B1679" w:rsidRDefault="00A66FE4" w:rsidP="0021626D">
            <w:pPr>
              <w:pStyle w:val="TAL"/>
              <w:rPr>
                <w:sz w:val="16"/>
                <w:szCs w:val="16"/>
              </w:rPr>
            </w:pPr>
            <w:r w:rsidRPr="001B1679">
              <w:rPr>
                <w:sz w:val="16"/>
                <w:szCs w:val="16"/>
              </w:rPr>
              <w:t>Discussion on 3GPP plan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75843"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1F7F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3126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5D86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CB3B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7B027" w14:textId="77777777" w:rsidR="00A66FE4" w:rsidRPr="001B1679" w:rsidRDefault="00A66FE4" w:rsidP="0021626D">
            <w:pPr>
              <w:pStyle w:val="TAL"/>
              <w:rPr>
                <w:sz w:val="16"/>
                <w:szCs w:val="16"/>
              </w:rPr>
            </w:pPr>
          </w:p>
        </w:tc>
      </w:tr>
      <w:tr w:rsidR="00A66FE4" w14:paraId="055E772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F620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71180A" w14:textId="518D45E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B3FB8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4E685" w14:textId="77777777" w:rsidR="00A66FE4" w:rsidRPr="001B1679" w:rsidRDefault="00A66FE4" w:rsidP="0021626D">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C67EA" w14:textId="77777777" w:rsidR="00A66FE4" w:rsidRPr="001B1679" w:rsidRDefault="00A66FE4" w:rsidP="0021626D">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B4F8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7C2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86A96"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DDF8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5DCA5" w14:textId="77777777" w:rsidR="00A66FE4" w:rsidRPr="001B1679" w:rsidRDefault="00A66FE4" w:rsidP="0021626D">
            <w:pPr>
              <w:pStyle w:val="TAL"/>
              <w:rPr>
                <w:sz w:val="16"/>
                <w:szCs w:val="16"/>
              </w:rPr>
            </w:pPr>
          </w:p>
        </w:tc>
      </w:tr>
      <w:tr w:rsidR="00A66FE4" w14:paraId="3676ABF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E5C34"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F77C" w14:textId="33C0D54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9F32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3598C"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F12EB"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5B1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4B2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6A688" w14:textId="77777777" w:rsidR="00A66FE4" w:rsidRPr="001B1679" w:rsidRDefault="00A66FE4" w:rsidP="0021626D">
            <w:pPr>
              <w:pStyle w:val="TAL"/>
              <w:rPr>
                <w:sz w:val="16"/>
                <w:szCs w:val="16"/>
              </w:rPr>
            </w:pPr>
            <w:r w:rsidRPr="001B1679">
              <w:rPr>
                <w:sz w:val="16"/>
                <w:szCs w:val="16"/>
              </w:rPr>
              <w:t>Revised to SP-231126.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F7E8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5FA0D" w14:textId="07C34E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231126</w:t>
            </w:r>
          </w:p>
        </w:tc>
      </w:tr>
      <w:tr w:rsidR="00A66FE4" w14:paraId="2A5BF2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054FD"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9261B" w14:textId="6A9BDDF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7BC7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700B9" w14:textId="77777777" w:rsidR="00A66FE4" w:rsidRPr="001B1679" w:rsidRDefault="00A66FE4" w:rsidP="0021626D">
            <w:pPr>
              <w:pStyle w:val="TAL"/>
              <w:rPr>
                <w:sz w:val="16"/>
                <w:szCs w:val="16"/>
              </w:rPr>
            </w:pPr>
            <w:r w:rsidRPr="001B1679">
              <w:rPr>
                <w:sz w:val="16"/>
                <w:szCs w:val="16"/>
              </w:rPr>
              <w:t>Proposal on TU management of the 2 SA WG2 Rel-19 packages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36F9A" w14:textId="77777777" w:rsidR="00A66FE4" w:rsidRPr="001B1679" w:rsidRDefault="00A66FE4" w:rsidP="0021626D">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D623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D371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72ACB"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1ABD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A9892" w14:textId="77777777" w:rsidR="00A66FE4" w:rsidRPr="001B1679" w:rsidRDefault="00A66FE4" w:rsidP="0021626D">
            <w:pPr>
              <w:pStyle w:val="TAL"/>
              <w:rPr>
                <w:sz w:val="16"/>
                <w:szCs w:val="16"/>
              </w:rPr>
            </w:pPr>
          </w:p>
        </w:tc>
      </w:tr>
      <w:tr w:rsidR="00A66FE4" w14:paraId="7F546E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BB3A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888C1" w14:textId="789EDB4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3219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C70A8" w14:textId="77777777" w:rsidR="00A66FE4" w:rsidRPr="001B1679" w:rsidRDefault="00A66FE4" w:rsidP="0021626D">
            <w:pPr>
              <w:pStyle w:val="TAL"/>
              <w:rPr>
                <w:sz w:val="16"/>
                <w:szCs w:val="16"/>
              </w:rPr>
            </w:pPr>
            <w:r w:rsidRPr="001B1679">
              <w:rPr>
                <w:sz w:val="16"/>
                <w:szCs w:val="16"/>
              </w:rPr>
              <w:t>Issues related to RRC Resume Request Message Protection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A857E"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00FE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F2F05"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B905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CEB9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6CA1C" w14:textId="77777777" w:rsidR="00A66FE4" w:rsidRPr="001B1679" w:rsidRDefault="00A66FE4" w:rsidP="0021626D">
            <w:pPr>
              <w:pStyle w:val="TAL"/>
              <w:rPr>
                <w:sz w:val="16"/>
                <w:szCs w:val="16"/>
              </w:rPr>
            </w:pPr>
          </w:p>
        </w:tc>
      </w:tr>
      <w:tr w:rsidR="00A66FE4" w14:paraId="3CC9AD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5DA5F"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761FB" w14:textId="014EA2B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68A24"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E4426" w14:textId="77777777" w:rsidR="00A66FE4" w:rsidRPr="001B1679" w:rsidRDefault="00A66FE4" w:rsidP="0021626D">
            <w:pPr>
              <w:pStyle w:val="TAL"/>
              <w:rPr>
                <w:sz w:val="16"/>
                <w:szCs w:val="16"/>
              </w:rPr>
            </w:pPr>
            <w:r w:rsidRPr="001B1679">
              <w:rPr>
                <w:sz w:val="16"/>
                <w:szCs w:val="16"/>
              </w:rPr>
              <w:t>On planning for IMT-2030 &amp;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D91AB5" w14:textId="77777777" w:rsidR="00A66FE4" w:rsidRPr="001B1679" w:rsidRDefault="00A66FE4" w:rsidP="0021626D">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24E5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56A5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CEDD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DE69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313C1" w14:textId="77777777" w:rsidR="00A66FE4" w:rsidRPr="001B1679" w:rsidRDefault="00A66FE4" w:rsidP="0021626D">
            <w:pPr>
              <w:pStyle w:val="TAL"/>
              <w:rPr>
                <w:sz w:val="16"/>
                <w:szCs w:val="16"/>
              </w:rPr>
            </w:pPr>
          </w:p>
        </w:tc>
      </w:tr>
      <w:tr w:rsidR="00A66FE4" w14:paraId="590AD1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29E0E"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6503C" w14:textId="40C3EB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0DCC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25CA3" w14:textId="77777777" w:rsidR="00A66FE4" w:rsidRPr="001B1679" w:rsidRDefault="00A66FE4" w:rsidP="0021626D">
            <w:pPr>
              <w:pStyle w:val="TAL"/>
              <w:rPr>
                <w:sz w:val="16"/>
                <w:szCs w:val="16"/>
              </w:rPr>
            </w:pPr>
            <w:r w:rsidRPr="001B1679">
              <w:rPr>
                <w:sz w:val="16"/>
                <w:szCs w:val="16"/>
              </w:rPr>
              <w:t>Way forward on Slice based PLMN selection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8C8B5"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8AC6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A0345" w14:textId="77777777" w:rsidR="00A66FE4" w:rsidRPr="001B1679" w:rsidRDefault="00A66FE4" w:rsidP="0021626D">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C3579" w14:textId="77777777" w:rsidR="00A66FE4" w:rsidRPr="001B1679" w:rsidRDefault="00A66FE4" w:rsidP="0021626D">
            <w:pPr>
              <w:pStyle w:val="TAL"/>
              <w:rPr>
                <w:sz w:val="16"/>
                <w:szCs w:val="16"/>
              </w:rPr>
            </w:pPr>
            <w:r w:rsidRPr="001B1679">
              <w:rPr>
                <w:sz w:val="16"/>
                <w:szCs w:val="16"/>
              </w:rPr>
              <w:t>Related to LS in SP-230804.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C40C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D88EE" w14:textId="77777777" w:rsidR="00A66FE4" w:rsidRPr="001B1679" w:rsidRDefault="00A66FE4" w:rsidP="0021626D">
            <w:pPr>
              <w:pStyle w:val="TAL"/>
              <w:rPr>
                <w:sz w:val="16"/>
                <w:szCs w:val="16"/>
              </w:rPr>
            </w:pPr>
          </w:p>
        </w:tc>
      </w:tr>
      <w:tr w:rsidR="00A66FE4" w14:paraId="05EBF5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A665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49BCE" w14:textId="372D108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9E7E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2805B"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2EB10"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0B40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6797C"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F4BD6" w14:textId="77777777" w:rsidR="00A66FE4" w:rsidRPr="001B1679" w:rsidRDefault="00A66FE4" w:rsidP="0021626D">
            <w:pPr>
              <w:pStyle w:val="TAL"/>
              <w:rPr>
                <w:sz w:val="16"/>
                <w:szCs w:val="16"/>
              </w:rPr>
            </w:pPr>
            <w:r w:rsidRPr="001B1679">
              <w:rPr>
                <w:sz w:val="16"/>
                <w:szCs w:val="16"/>
              </w:rPr>
              <w:t>Revised to SP-231127.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D16A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ACA33" w14:textId="56E0816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231127</w:t>
            </w:r>
          </w:p>
        </w:tc>
      </w:tr>
      <w:tr w:rsidR="00A66FE4" w14:paraId="0CD8960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7229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63D30" w14:textId="7DD1559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647D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E97B6"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EF915"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67DE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920F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2B550" w14:textId="77777777" w:rsidR="00A66FE4" w:rsidRPr="001B1679" w:rsidRDefault="00A66FE4" w:rsidP="0021626D">
            <w:pPr>
              <w:pStyle w:val="TAL"/>
              <w:rPr>
                <w:sz w:val="16"/>
                <w:szCs w:val="16"/>
              </w:rPr>
            </w:pPr>
            <w:r w:rsidRPr="001B1679">
              <w:rPr>
                <w:sz w:val="16"/>
                <w:szCs w:val="16"/>
              </w:rPr>
              <w:t>Revised to SP-231148.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2BB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FAD50" w14:textId="62CE31E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231148</w:t>
            </w:r>
          </w:p>
        </w:tc>
      </w:tr>
      <w:tr w:rsidR="00A66FE4" w14:paraId="5F4761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14F3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87FF8" w14:textId="1B5DBBB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20D2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F9CFB" w14:textId="77777777" w:rsidR="00A66FE4" w:rsidRPr="001B1679" w:rsidRDefault="00A66FE4" w:rsidP="0021626D">
            <w:pPr>
              <w:pStyle w:val="TAL"/>
              <w:rPr>
                <w:sz w:val="16"/>
                <w:szCs w:val="16"/>
              </w:rPr>
            </w:pPr>
            <w:r w:rsidRPr="001B1679">
              <w:rPr>
                <w:sz w:val="16"/>
                <w:szCs w:val="16"/>
              </w:rPr>
              <w:t>Discussion on Rel-19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64724" w14:textId="77777777" w:rsidR="00A66FE4" w:rsidRPr="001B1679" w:rsidRDefault="00A66FE4" w:rsidP="0021626D">
            <w:pPr>
              <w:pStyle w:val="TAL"/>
              <w:rPr>
                <w:sz w:val="16"/>
                <w:szCs w:val="16"/>
              </w:rPr>
            </w:pPr>
            <w:r w:rsidRPr="001B1679">
              <w:rPr>
                <w:sz w:val="16"/>
                <w:szCs w:val="16"/>
              </w:rPr>
              <w:t>Sony,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3F09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1B9C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00658"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020A8"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199D6" w14:textId="77777777" w:rsidR="00A66FE4" w:rsidRPr="001B1679" w:rsidRDefault="00A66FE4" w:rsidP="0021626D">
            <w:pPr>
              <w:pStyle w:val="TAL"/>
              <w:rPr>
                <w:sz w:val="16"/>
                <w:szCs w:val="16"/>
              </w:rPr>
            </w:pPr>
          </w:p>
        </w:tc>
      </w:tr>
      <w:tr w:rsidR="00A66FE4" w14:paraId="62474F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83BFD"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232AD" w14:textId="75F84AC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EE18E"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FBBBC"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1E926"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A261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3ADDA"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13CD8" w14:textId="77777777" w:rsidR="00A66FE4" w:rsidRPr="001B1679" w:rsidRDefault="00A66FE4" w:rsidP="0021626D">
            <w:pPr>
              <w:pStyle w:val="TAL"/>
              <w:rPr>
                <w:sz w:val="16"/>
                <w:szCs w:val="16"/>
              </w:rPr>
            </w:pPr>
            <w:r w:rsidRPr="001B1679">
              <w:rPr>
                <w:sz w:val="16"/>
                <w:szCs w:val="16"/>
              </w:rPr>
              <w:t>No clean version provided. Revised to SP-231156.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7EA3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1C961" w14:textId="51599D9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231156</w:t>
            </w:r>
          </w:p>
        </w:tc>
      </w:tr>
      <w:tr w:rsidR="00A66FE4" w14:paraId="642BB2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30295" w14:textId="77777777" w:rsidR="00A66FE4" w:rsidRPr="001B1679" w:rsidRDefault="00A66FE4" w:rsidP="0021626D">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6EECA" w14:textId="75FEA57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37B00"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26AA4" w14:textId="77777777" w:rsidR="00A66FE4" w:rsidRPr="001B1679" w:rsidRDefault="00A66FE4" w:rsidP="0021626D">
            <w:pPr>
              <w:pStyle w:val="TAL"/>
              <w:rPr>
                <w:sz w:val="16"/>
                <w:szCs w:val="16"/>
              </w:rPr>
            </w:pPr>
            <w:r w:rsidRPr="001B1679">
              <w:rPr>
                <w:sz w:val="16"/>
                <w:szCs w:val="16"/>
              </w:rPr>
              <w:t>Conclusion for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205E4"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906D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77E08"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0AC75A" w14:textId="77777777" w:rsidR="00A66FE4" w:rsidRPr="001B1679" w:rsidRDefault="00A66FE4" w:rsidP="0021626D">
            <w:pPr>
              <w:pStyle w:val="TAL"/>
              <w:rPr>
                <w:sz w:val="16"/>
                <w:szCs w:val="16"/>
              </w:rPr>
            </w:pPr>
            <w:r w:rsidRPr="001B1679">
              <w:rPr>
                <w:sz w:val="16"/>
                <w:szCs w:val="16"/>
              </w:rPr>
              <w:t>Revision of S3-234316.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ECEB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9D289B" w14:textId="77777777" w:rsidR="00A66FE4" w:rsidRPr="001B1679" w:rsidRDefault="00A66FE4" w:rsidP="0021626D">
            <w:pPr>
              <w:pStyle w:val="TAL"/>
              <w:rPr>
                <w:sz w:val="16"/>
                <w:szCs w:val="16"/>
              </w:rPr>
            </w:pPr>
          </w:p>
        </w:tc>
      </w:tr>
      <w:tr w:rsidR="00A66FE4" w14:paraId="532DB2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2297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DFA31" w14:textId="451E54E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43818"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8A1CC" w14:textId="77777777" w:rsidR="00A66FE4" w:rsidRPr="001B1679" w:rsidRDefault="00A66FE4" w:rsidP="0021626D">
            <w:pPr>
              <w:pStyle w:val="TAL"/>
              <w:rPr>
                <w:sz w:val="16"/>
                <w:szCs w:val="16"/>
              </w:rPr>
            </w:pPr>
            <w:r w:rsidRPr="001B1679">
              <w:rPr>
                <w:sz w:val="16"/>
                <w:szCs w:val="16"/>
              </w:rPr>
              <w:t>New WID to enable URSP rules to securely identify Applications (USIA).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3E7FA"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73CA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DF26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88A25" w14:textId="77777777" w:rsidR="00A66FE4" w:rsidRPr="001B1679" w:rsidRDefault="00A66FE4" w:rsidP="0021626D">
            <w:pPr>
              <w:pStyle w:val="TAL"/>
              <w:rPr>
                <w:sz w:val="16"/>
                <w:szCs w:val="16"/>
              </w:rPr>
            </w:pPr>
            <w:r w:rsidRPr="001B1679">
              <w:rPr>
                <w:sz w:val="16"/>
                <w:szCs w:val="16"/>
              </w:rPr>
              <w:t>Revision of S3-234045.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8808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7F278" w14:textId="77777777" w:rsidR="00A66FE4" w:rsidRPr="001B1679" w:rsidRDefault="00A66FE4" w:rsidP="0021626D">
            <w:pPr>
              <w:pStyle w:val="TAL"/>
              <w:rPr>
                <w:sz w:val="16"/>
                <w:szCs w:val="16"/>
              </w:rPr>
            </w:pPr>
          </w:p>
        </w:tc>
      </w:tr>
      <w:tr w:rsidR="00A66FE4" w14:paraId="554BBDF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BEDC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D0146" w14:textId="37AC85E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68D14"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F3060" w14:textId="77777777" w:rsidR="00A66FE4" w:rsidRPr="001B1679" w:rsidRDefault="00A66FE4" w:rsidP="0021626D">
            <w:pPr>
              <w:pStyle w:val="TAL"/>
              <w:rPr>
                <w:sz w:val="16"/>
                <w:szCs w:val="16"/>
              </w:rPr>
            </w:pPr>
            <w:r w:rsidRPr="001B1679">
              <w:rPr>
                <w:sz w:val="16"/>
                <w:szCs w:val="16"/>
              </w:rPr>
              <w:t>33.501 CR1779R1 (Rel-18, 'B'): Identification of Applications with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FB34E"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EAED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689E2" w14:textId="77777777" w:rsidR="00A66FE4" w:rsidRPr="001B1679" w:rsidRDefault="00A66FE4" w:rsidP="0021626D">
            <w:pPr>
              <w:pStyle w:val="TAL"/>
              <w:rPr>
                <w:sz w:val="16"/>
                <w:szCs w:val="16"/>
              </w:rPr>
            </w:pPr>
            <w:r w:rsidRPr="001B1679">
              <w:rPr>
                <w:sz w:val="16"/>
                <w:szCs w:val="16"/>
              </w:rPr>
              <w:t>Limbo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46EC8" w14:textId="77777777" w:rsidR="00A66FE4" w:rsidRPr="001B1679" w:rsidRDefault="00A66FE4" w:rsidP="0021626D">
            <w:pPr>
              <w:pStyle w:val="TAL"/>
              <w:rPr>
                <w:sz w:val="16"/>
                <w:szCs w:val="16"/>
              </w:rPr>
            </w:pPr>
            <w:r w:rsidRPr="001B1679">
              <w:rPr>
                <w:sz w:val="16"/>
                <w:szCs w:val="16"/>
              </w:rPr>
              <w:t>Revision of S3-234042.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AB3A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B65C3" w14:textId="77777777" w:rsidR="00A66FE4" w:rsidRPr="001B1679" w:rsidRDefault="00A66FE4" w:rsidP="0021626D">
            <w:pPr>
              <w:pStyle w:val="TAL"/>
              <w:rPr>
                <w:sz w:val="16"/>
                <w:szCs w:val="16"/>
              </w:rPr>
            </w:pPr>
          </w:p>
        </w:tc>
      </w:tr>
      <w:tr w:rsidR="00A66FE4" w14:paraId="07EE01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445B6"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336CC" w14:textId="709AA4A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A2E9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21B5" w14:textId="77777777" w:rsidR="00A66FE4" w:rsidRPr="001B1679" w:rsidRDefault="00A66FE4" w:rsidP="0021626D">
            <w:pPr>
              <w:pStyle w:val="TAL"/>
              <w:rPr>
                <w:sz w:val="16"/>
                <w:szCs w:val="16"/>
              </w:rPr>
            </w:pPr>
            <w:r w:rsidRPr="001B1679">
              <w:rPr>
                <w:sz w:val="16"/>
                <w:szCs w:val="16"/>
              </w:rPr>
              <w:t>Scope of Integrated Sensing and Communications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C0834"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3787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2968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56C38"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57C82"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64ABD" w14:textId="77777777" w:rsidR="00A66FE4" w:rsidRPr="001B1679" w:rsidRDefault="00A66FE4" w:rsidP="0021626D">
            <w:pPr>
              <w:pStyle w:val="TAL"/>
              <w:rPr>
                <w:sz w:val="16"/>
                <w:szCs w:val="16"/>
              </w:rPr>
            </w:pPr>
          </w:p>
        </w:tc>
      </w:tr>
      <w:tr w:rsidR="00A66FE4" w14:paraId="089815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80CC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00C82" w14:textId="77AC309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CB09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06B9F"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DA4E0"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B17B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9A85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CCC4E" w14:textId="77777777" w:rsidR="00A66FE4" w:rsidRPr="001B1679" w:rsidRDefault="00A66FE4" w:rsidP="0021626D">
            <w:pPr>
              <w:pStyle w:val="TAL"/>
              <w:rPr>
                <w:sz w:val="16"/>
                <w:szCs w:val="16"/>
              </w:rPr>
            </w:pPr>
            <w:r w:rsidRPr="001B1679">
              <w:rPr>
                <w:sz w:val="16"/>
                <w:szCs w:val="16"/>
              </w:rPr>
              <w:t>Revised to SP-231145.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6A1F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0E543" w14:textId="23D06C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231145</w:t>
            </w:r>
          </w:p>
        </w:tc>
      </w:tr>
      <w:tr w:rsidR="00A66FE4" w14:paraId="154D56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7172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EF7C5" w14:textId="0DDA1A7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435E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4CA23" w14:textId="77777777" w:rsidR="00A66FE4" w:rsidRPr="001B1679" w:rsidRDefault="00A66FE4" w:rsidP="0021626D">
            <w:pPr>
              <w:pStyle w:val="TAL"/>
              <w:rPr>
                <w:sz w:val="16"/>
                <w:szCs w:val="16"/>
              </w:rPr>
            </w:pPr>
            <w:r w:rsidRPr="001B1679">
              <w:rPr>
                <w:sz w:val="16"/>
                <w:szCs w:val="16"/>
              </w:rPr>
              <w:t>Proposed conclusion for SA WG3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B9E39"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1ADC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4603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B1AC8" w14:textId="77777777" w:rsidR="00A66FE4" w:rsidRPr="001B1679" w:rsidRDefault="00A66FE4" w:rsidP="0021626D">
            <w:pPr>
              <w:pStyle w:val="TAL"/>
              <w:rPr>
                <w:sz w:val="16"/>
                <w:szCs w:val="16"/>
              </w:rPr>
            </w:pPr>
            <w:r w:rsidRPr="001B1679">
              <w:rPr>
                <w:sz w:val="16"/>
                <w:szCs w:val="16"/>
              </w:rPr>
              <w:t>WID and CR left open for further discussion.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F428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8D12C" w14:textId="77777777" w:rsidR="00A66FE4" w:rsidRPr="001B1679" w:rsidRDefault="00A66FE4" w:rsidP="0021626D">
            <w:pPr>
              <w:pStyle w:val="TAL"/>
              <w:rPr>
                <w:sz w:val="16"/>
                <w:szCs w:val="16"/>
              </w:rPr>
            </w:pPr>
          </w:p>
        </w:tc>
      </w:tr>
      <w:tr w:rsidR="00A66FE4" w14:paraId="5B922D0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9A4C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473C9" w14:textId="0335B8D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AD70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764A2" w14:textId="77777777" w:rsidR="00A66FE4" w:rsidRPr="001B1679" w:rsidRDefault="00A66FE4" w:rsidP="0021626D">
            <w:pPr>
              <w:pStyle w:val="TAL"/>
              <w:rPr>
                <w:sz w:val="16"/>
                <w:szCs w:val="16"/>
              </w:rPr>
            </w:pPr>
            <w:r w:rsidRPr="001B1679">
              <w:rPr>
                <w:sz w:val="16"/>
                <w:szCs w:val="16"/>
              </w:rPr>
              <w:t>New WID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C6CD3"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7A98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06A5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BE5C3"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A7476"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287D8" w14:textId="77777777" w:rsidR="00A66FE4" w:rsidRPr="001B1679" w:rsidRDefault="00A66FE4" w:rsidP="0021626D">
            <w:pPr>
              <w:pStyle w:val="TAL"/>
              <w:rPr>
                <w:sz w:val="16"/>
                <w:szCs w:val="16"/>
              </w:rPr>
            </w:pPr>
          </w:p>
        </w:tc>
      </w:tr>
      <w:tr w:rsidR="00A66FE4" w14:paraId="16BA7F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75148"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5ED8F" w14:textId="3F01151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7357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B81CD" w14:textId="77777777" w:rsidR="00A66FE4" w:rsidRPr="001B1679" w:rsidRDefault="00A66FE4" w:rsidP="0021626D">
            <w:pPr>
              <w:pStyle w:val="TAL"/>
              <w:rPr>
                <w:sz w:val="16"/>
                <w:szCs w:val="16"/>
              </w:rPr>
            </w:pPr>
            <w:r w:rsidRPr="001B1679">
              <w:rPr>
                <w:sz w:val="16"/>
                <w:szCs w:val="16"/>
              </w:rPr>
              <w:t>[DRAFT] Reply LS on QoS Sustainability analytics and V2X service adaptations (SA WG6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F98AC"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0DA6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836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7441FB" w14:textId="77777777" w:rsidR="00A66FE4" w:rsidRPr="001B1679" w:rsidRDefault="00A66FE4" w:rsidP="0021626D">
            <w:pPr>
              <w:pStyle w:val="TAL"/>
              <w:rPr>
                <w:sz w:val="16"/>
                <w:szCs w:val="16"/>
              </w:rPr>
            </w:pPr>
            <w:r w:rsidRPr="001B1679">
              <w:rPr>
                <w:sz w:val="16"/>
                <w:szCs w:val="16"/>
              </w:rPr>
              <w:t>Revision of SP-230734 from TSG SA#100 (response to noted LS in SP-230397).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412E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5DDCB" w14:textId="77777777" w:rsidR="00A66FE4" w:rsidRPr="001B1679" w:rsidRDefault="00A66FE4" w:rsidP="0021626D">
            <w:pPr>
              <w:pStyle w:val="TAL"/>
              <w:rPr>
                <w:sz w:val="16"/>
                <w:szCs w:val="16"/>
              </w:rPr>
            </w:pPr>
          </w:p>
        </w:tc>
      </w:tr>
      <w:tr w:rsidR="00A66FE4" w14:paraId="47F4A9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F9CAE" w14:textId="77777777" w:rsidR="00A66FE4" w:rsidRPr="001B1679" w:rsidRDefault="00A66FE4" w:rsidP="0021626D">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A730F" w14:textId="2793701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CFAF6"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49A98" w14:textId="77777777" w:rsidR="00A66FE4" w:rsidRPr="001B1679" w:rsidRDefault="00A66FE4" w:rsidP="0021626D">
            <w:pPr>
              <w:pStyle w:val="TAL"/>
              <w:rPr>
                <w:sz w:val="16"/>
                <w:szCs w:val="16"/>
              </w:rPr>
            </w:pPr>
            <w:r w:rsidRPr="001B1679">
              <w:rPr>
                <w:sz w:val="16"/>
                <w:szCs w:val="16"/>
              </w:rPr>
              <w:t>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B69FF" w14:textId="77777777" w:rsidR="00A66FE4" w:rsidRPr="001B1679" w:rsidRDefault="00A66FE4" w:rsidP="0021626D">
            <w:pPr>
              <w:pStyle w:val="TAL"/>
              <w:rPr>
                <w:sz w:val="16"/>
                <w:szCs w:val="16"/>
              </w:rPr>
            </w:pPr>
            <w:r w:rsidRPr="001B1679">
              <w:rPr>
                <w:sz w:val="16"/>
                <w:szCs w:val="16"/>
              </w:rPr>
              <w:t>ETSI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E3EF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36AB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1E39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5147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ECF53" w14:textId="77777777" w:rsidR="00A66FE4" w:rsidRPr="001B1679" w:rsidRDefault="00A66FE4" w:rsidP="0021626D">
            <w:pPr>
              <w:pStyle w:val="TAL"/>
              <w:rPr>
                <w:sz w:val="16"/>
                <w:szCs w:val="16"/>
              </w:rPr>
            </w:pPr>
          </w:p>
        </w:tc>
      </w:tr>
      <w:tr w:rsidR="00A66FE4" w14:paraId="5403DD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621F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24DE2" w14:textId="5E403DE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2BDA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3893C" w14:textId="77777777" w:rsidR="00A66FE4" w:rsidRPr="001B1679" w:rsidRDefault="00A66FE4" w:rsidP="0021626D">
            <w:pPr>
              <w:pStyle w:val="TAL"/>
              <w:rPr>
                <w:sz w:val="16"/>
                <w:szCs w:val="16"/>
              </w:rPr>
            </w:pPr>
            <w:r w:rsidRPr="001B1679">
              <w:rPr>
                <w:sz w:val="16"/>
                <w:szCs w:val="16"/>
              </w:rPr>
              <w:t>Proposal for TSG SA guidance on the responsibility of network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4B882"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3AC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6BF2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12E3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6BA0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BE52D" w14:textId="77777777" w:rsidR="00A66FE4" w:rsidRPr="001B1679" w:rsidRDefault="00A66FE4" w:rsidP="0021626D">
            <w:pPr>
              <w:pStyle w:val="TAL"/>
              <w:rPr>
                <w:sz w:val="16"/>
                <w:szCs w:val="16"/>
              </w:rPr>
            </w:pPr>
          </w:p>
        </w:tc>
      </w:tr>
      <w:tr w:rsidR="00A66FE4" w14:paraId="4682C6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50510"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00BEE" w14:textId="6193CA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6907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1DBE1" w14:textId="77777777" w:rsidR="00A66FE4" w:rsidRPr="001B1679" w:rsidRDefault="00A66FE4" w:rsidP="0021626D">
            <w:pPr>
              <w:pStyle w:val="TAL"/>
              <w:rPr>
                <w:sz w:val="16"/>
                <w:szCs w:val="16"/>
              </w:rPr>
            </w:pPr>
            <w:r w:rsidRPr="001B1679">
              <w:rPr>
                <w:sz w:val="16"/>
                <w:szCs w:val="16"/>
              </w:rPr>
              <w:t>SA WG6 Rel-19 Planning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D4A3C"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5D79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D403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5F8F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DEEC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E45A6" w14:textId="77777777" w:rsidR="00A66FE4" w:rsidRPr="001B1679" w:rsidRDefault="00A66FE4" w:rsidP="0021626D">
            <w:pPr>
              <w:pStyle w:val="TAL"/>
              <w:rPr>
                <w:sz w:val="16"/>
                <w:szCs w:val="16"/>
              </w:rPr>
            </w:pPr>
          </w:p>
        </w:tc>
      </w:tr>
      <w:tr w:rsidR="00A66FE4" w14:paraId="5FFB1FE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E83B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0F661" w14:textId="7DC93C3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89F5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66823" w14:textId="77777777" w:rsidR="00A66FE4" w:rsidRPr="001B1679" w:rsidRDefault="00A66FE4" w:rsidP="0021626D">
            <w:pPr>
              <w:pStyle w:val="TAL"/>
              <w:rPr>
                <w:sz w:val="16"/>
                <w:szCs w:val="16"/>
              </w:rPr>
            </w:pPr>
            <w:r w:rsidRPr="001B1679">
              <w:rPr>
                <w:sz w:val="16"/>
                <w:szCs w:val="16"/>
              </w:rPr>
              <w:t>SERP feature status and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5C6C6" w14:textId="77777777" w:rsidR="00A66FE4" w:rsidRPr="001B1679" w:rsidRDefault="00A66FE4" w:rsidP="0021626D">
            <w:pPr>
              <w:pStyle w:val="TAL"/>
              <w:rPr>
                <w:sz w:val="16"/>
                <w:szCs w:val="16"/>
              </w:rPr>
            </w:pPr>
            <w:r w:rsidRPr="001B1679">
              <w:rPr>
                <w:sz w:val="16"/>
                <w:szCs w:val="16"/>
              </w:rPr>
              <w:t>Apple,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7A5B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E6821"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D887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8115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E42F2" w14:textId="77777777" w:rsidR="00A66FE4" w:rsidRPr="001B1679" w:rsidRDefault="00A66FE4" w:rsidP="0021626D">
            <w:pPr>
              <w:pStyle w:val="TAL"/>
              <w:rPr>
                <w:sz w:val="16"/>
                <w:szCs w:val="16"/>
              </w:rPr>
            </w:pPr>
          </w:p>
        </w:tc>
      </w:tr>
      <w:tr w:rsidR="00A66FE4" w14:paraId="449564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46AB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DC67F" w14:textId="2C18FA6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4A07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D0D7C" w14:textId="77777777" w:rsidR="00A66FE4" w:rsidRPr="001B1679" w:rsidRDefault="00A66FE4" w:rsidP="0021626D">
            <w:pPr>
              <w:pStyle w:val="TAL"/>
              <w:rPr>
                <w:sz w:val="16"/>
                <w:szCs w:val="16"/>
              </w:rPr>
            </w:pPr>
            <w:r w:rsidRPr="001B1679">
              <w:rPr>
                <w:sz w:val="16"/>
                <w:szCs w:val="16"/>
              </w:rPr>
              <w:t>Relevant scope for NTN in Rel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B2B7C"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FFAE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0A4FD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664C5"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495BC"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121AA" w14:textId="77777777" w:rsidR="00A66FE4" w:rsidRPr="001B1679" w:rsidRDefault="00A66FE4" w:rsidP="0021626D">
            <w:pPr>
              <w:pStyle w:val="TAL"/>
              <w:rPr>
                <w:sz w:val="16"/>
                <w:szCs w:val="16"/>
              </w:rPr>
            </w:pPr>
          </w:p>
        </w:tc>
      </w:tr>
      <w:tr w:rsidR="00A66FE4" w14:paraId="21B35F7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9EC5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C787B" w14:textId="554B20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6ED55"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BD03C" w14:textId="77777777" w:rsidR="00A66FE4" w:rsidRPr="001B1679" w:rsidRDefault="00A66FE4" w:rsidP="0021626D">
            <w:pPr>
              <w:pStyle w:val="TAL"/>
              <w:rPr>
                <w:sz w:val="16"/>
                <w:szCs w:val="16"/>
              </w:rPr>
            </w:pPr>
            <w:r w:rsidRPr="001B1679">
              <w:rPr>
                <w:sz w:val="16"/>
                <w:szCs w:val="16"/>
              </w:rPr>
              <w:t>33.501 CR1791 (Rel-18, 'B'): SERP CR to TS 33.501 on the Protection of the RRC Resume Request message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07F62" w14:textId="77777777" w:rsidR="00A66FE4" w:rsidRPr="001B1679" w:rsidRDefault="00A66FE4" w:rsidP="0021626D">
            <w:pPr>
              <w:pStyle w:val="TAL"/>
              <w:rPr>
                <w:sz w:val="16"/>
                <w:szCs w:val="16"/>
              </w:rPr>
            </w:pPr>
            <w:r w:rsidRPr="001B1679">
              <w:rPr>
                <w:sz w:val="16"/>
                <w:szCs w:val="16"/>
              </w:rPr>
              <w:t>Ericsson, Apple, CableLabs, Deutsche Telekom, China Telecom, Xiaomi, Philips, AT&amp;T,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3E0E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176246"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1C9EE" w14:textId="77777777" w:rsidR="00A66FE4" w:rsidRPr="001B1679" w:rsidRDefault="00A66FE4" w:rsidP="0021626D">
            <w:pPr>
              <w:pStyle w:val="TAL"/>
              <w:rPr>
                <w:sz w:val="16"/>
                <w:szCs w:val="16"/>
              </w:rPr>
            </w:pPr>
            <w:r w:rsidRPr="001B1679">
              <w:rPr>
                <w:sz w:val="16"/>
                <w:szCs w:val="16"/>
              </w:rPr>
              <w:t>Left for further discussion to try to find a way forward. No resolution could be reached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C99A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EC473" w14:textId="77777777" w:rsidR="00A66FE4" w:rsidRPr="001B1679" w:rsidRDefault="00A66FE4" w:rsidP="0021626D">
            <w:pPr>
              <w:pStyle w:val="TAL"/>
              <w:rPr>
                <w:sz w:val="16"/>
                <w:szCs w:val="16"/>
              </w:rPr>
            </w:pPr>
          </w:p>
        </w:tc>
      </w:tr>
      <w:tr w:rsidR="00A66FE4" w14:paraId="6C43A4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5E4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5C800" w14:textId="3E1F3C1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696F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A8262"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8BEB8"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97FD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B5E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49809" w14:textId="77777777" w:rsidR="00A66FE4" w:rsidRPr="001B1679" w:rsidRDefault="00A66FE4" w:rsidP="0021626D">
            <w:pPr>
              <w:pStyle w:val="TAL"/>
              <w:rPr>
                <w:sz w:val="16"/>
                <w:szCs w:val="16"/>
              </w:rPr>
            </w:pPr>
            <w:r w:rsidRPr="001B1679">
              <w:rPr>
                <w:sz w:val="16"/>
                <w:szCs w:val="16"/>
              </w:rPr>
              <w:t>Revised, merging SP-231113, 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954B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36984" w14:textId="4F51FA7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231137</w:t>
            </w:r>
          </w:p>
        </w:tc>
      </w:tr>
      <w:tr w:rsidR="00A66FE4" w14:paraId="2591E4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C868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1903B" w14:textId="1703014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7014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8AC19"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as endorsed by SA WG2#158.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F3AD6"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0F20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262B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1F4B3" w14:textId="77777777" w:rsidR="00A66FE4" w:rsidRPr="001B1679" w:rsidRDefault="00A66FE4" w:rsidP="0021626D">
            <w:pPr>
              <w:pStyle w:val="TAL"/>
              <w:rPr>
                <w:sz w:val="16"/>
                <w:szCs w:val="16"/>
              </w:rPr>
            </w:pPr>
            <w:r w:rsidRPr="001B1679">
              <w:rPr>
                <w:sz w:val="16"/>
                <w:szCs w:val="16"/>
              </w:rPr>
              <w:t>Merged into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55849"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8B984" w14:textId="77777777" w:rsidR="00A66FE4" w:rsidRPr="001B1679" w:rsidRDefault="00A66FE4" w:rsidP="0021626D">
            <w:pPr>
              <w:pStyle w:val="TAL"/>
              <w:rPr>
                <w:sz w:val="16"/>
                <w:szCs w:val="16"/>
              </w:rPr>
            </w:pPr>
          </w:p>
        </w:tc>
      </w:tr>
      <w:tr w:rsidR="00A66FE4" w14:paraId="3274EC5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F2440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7EF79" w14:textId="6954A3E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ABA44"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89D37" w14:textId="77777777" w:rsidR="00A66FE4" w:rsidRPr="001B1679" w:rsidRDefault="00A66FE4" w:rsidP="0021626D">
            <w:pPr>
              <w:pStyle w:val="TAL"/>
              <w:rPr>
                <w:sz w:val="16"/>
                <w:szCs w:val="16"/>
              </w:rPr>
            </w:pPr>
            <w:r w:rsidRPr="001B1679">
              <w:rPr>
                <w:sz w:val="16"/>
                <w:szCs w:val="16"/>
              </w:rPr>
              <w:t>Views on Rel-19 first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643100"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8CE1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794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8E544"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00A16"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FEA87" w14:textId="77777777" w:rsidR="00A66FE4" w:rsidRPr="001B1679" w:rsidRDefault="00A66FE4" w:rsidP="0021626D">
            <w:pPr>
              <w:pStyle w:val="TAL"/>
              <w:rPr>
                <w:sz w:val="16"/>
                <w:szCs w:val="16"/>
              </w:rPr>
            </w:pPr>
          </w:p>
        </w:tc>
      </w:tr>
      <w:tr w:rsidR="00A66FE4" w14:paraId="0E4A1BF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AF73B"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B6C6C" w14:textId="6F21E8E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B4AD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3119E" w14:textId="77777777" w:rsidR="00A66FE4" w:rsidRPr="001B1679" w:rsidRDefault="00A66FE4" w:rsidP="0021626D">
            <w:pPr>
              <w:pStyle w:val="TAL"/>
              <w:rPr>
                <w:sz w:val="16"/>
                <w:szCs w:val="16"/>
              </w:rPr>
            </w:pPr>
            <w:r w:rsidRPr="001B1679">
              <w:rPr>
                <w:sz w:val="16"/>
                <w:szCs w:val="16"/>
              </w:rPr>
              <w:t>Proposal for improved alignment between SA WG1 and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7A972"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C6C7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989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D4B9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9DA5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AFAF4" w14:textId="77777777" w:rsidR="00A66FE4" w:rsidRPr="001B1679" w:rsidRDefault="00A66FE4" w:rsidP="0021626D">
            <w:pPr>
              <w:pStyle w:val="TAL"/>
              <w:rPr>
                <w:sz w:val="16"/>
                <w:szCs w:val="16"/>
              </w:rPr>
            </w:pPr>
          </w:p>
        </w:tc>
      </w:tr>
      <w:tr w:rsidR="00A66FE4" w14:paraId="24F000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F847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A53E6" w14:textId="02F1DBE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18A0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80E1F" w14:textId="77777777" w:rsidR="00A66FE4" w:rsidRPr="001B1679" w:rsidRDefault="00A66FE4" w:rsidP="0021626D">
            <w:pPr>
              <w:pStyle w:val="TAL"/>
              <w:rPr>
                <w:sz w:val="16"/>
                <w:szCs w:val="16"/>
              </w:rPr>
            </w:pPr>
            <w:r w:rsidRPr="001B1679">
              <w:rPr>
                <w:sz w:val="16"/>
                <w:szCs w:val="16"/>
              </w:rPr>
              <w:t>Rel-19_Discussion on NPN support for 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29939"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CF10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36904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49B043"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BC438"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375EF" w14:textId="77777777" w:rsidR="00A66FE4" w:rsidRPr="001B1679" w:rsidRDefault="00A66FE4" w:rsidP="0021626D">
            <w:pPr>
              <w:pStyle w:val="TAL"/>
              <w:rPr>
                <w:sz w:val="16"/>
                <w:szCs w:val="16"/>
              </w:rPr>
            </w:pPr>
          </w:p>
        </w:tc>
      </w:tr>
      <w:tr w:rsidR="00A66FE4" w14:paraId="35CB56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7955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7D8A9" w14:textId="138D5CD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F808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23FD7" w14:textId="77777777" w:rsidR="00A66FE4" w:rsidRPr="001B1679" w:rsidRDefault="00A66FE4" w:rsidP="0021626D">
            <w:pPr>
              <w:pStyle w:val="TAL"/>
              <w:rPr>
                <w:sz w:val="16"/>
                <w:szCs w:val="16"/>
              </w:rPr>
            </w:pPr>
            <w:r w:rsidRPr="001B1679">
              <w:rPr>
                <w:sz w:val="16"/>
                <w:szCs w:val="16"/>
              </w:rPr>
              <w:t>Architectural Work for PINAPP Security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7E690"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4D26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91DE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BED6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F1F6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54315" w14:textId="77777777" w:rsidR="00A66FE4" w:rsidRPr="001B1679" w:rsidRDefault="00A66FE4" w:rsidP="0021626D">
            <w:pPr>
              <w:pStyle w:val="TAL"/>
              <w:rPr>
                <w:sz w:val="16"/>
                <w:szCs w:val="16"/>
              </w:rPr>
            </w:pPr>
          </w:p>
        </w:tc>
      </w:tr>
      <w:tr w:rsidR="00A66FE4" w14:paraId="238D97C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2ABE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9F7A3" w14:textId="312EB7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E1AEF"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BF9D3"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BD391"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0393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EECA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8E8E7" w14:textId="77777777" w:rsidR="00A66FE4" w:rsidRPr="001B1679" w:rsidRDefault="00A66FE4" w:rsidP="0021626D">
            <w:pPr>
              <w:pStyle w:val="TAL"/>
              <w:rPr>
                <w:sz w:val="16"/>
                <w:szCs w:val="16"/>
              </w:rPr>
            </w:pPr>
            <w:r w:rsidRPr="001B1679">
              <w:rPr>
                <w:sz w:val="16"/>
                <w:szCs w:val="16"/>
              </w:rPr>
              <w:t>Left for further off-line discussion. Revised off-line to SP-231172.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BCF0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2ACD7" w14:textId="68410C2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231172</w:t>
            </w:r>
          </w:p>
        </w:tc>
      </w:tr>
      <w:tr w:rsidR="00A66FE4" w14:paraId="6F3F89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3DDA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D98F" w14:textId="227CD9D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91BE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FC49B" w14:textId="77777777" w:rsidR="00A66FE4" w:rsidRPr="001B1679" w:rsidRDefault="00A66FE4" w:rsidP="0021626D">
            <w:pPr>
              <w:pStyle w:val="TAL"/>
              <w:rPr>
                <w:sz w:val="16"/>
                <w:szCs w:val="16"/>
              </w:rPr>
            </w:pPr>
            <w:r w:rsidRPr="001B1679">
              <w:rPr>
                <w:sz w:val="16"/>
                <w:szCs w:val="16"/>
              </w:rPr>
              <w:t>New Study on Enhancement of Usage of User Identifiers in the 5G System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652CA"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2D91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FFD3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0D122"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3F61E"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5C4E7" w14:textId="77777777" w:rsidR="00A66FE4" w:rsidRPr="001B1679" w:rsidRDefault="00A66FE4" w:rsidP="0021626D">
            <w:pPr>
              <w:pStyle w:val="TAL"/>
              <w:rPr>
                <w:sz w:val="16"/>
                <w:szCs w:val="16"/>
              </w:rPr>
            </w:pPr>
          </w:p>
        </w:tc>
      </w:tr>
      <w:tr w:rsidR="00A66FE4" w14:paraId="3F8584A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9BD9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BABC3" w14:textId="2ABCD4A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C94A8F"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E0706" w14:textId="77777777" w:rsidR="00A66FE4" w:rsidRPr="001B1679" w:rsidRDefault="00A66FE4" w:rsidP="0021626D">
            <w:pPr>
              <w:pStyle w:val="TAL"/>
              <w:rPr>
                <w:sz w:val="16"/>
                <w:szCs w:val="16"/>
              </w:rPr>
            </w:pPr>
            <w:r w:rsidRPr="001B1679">
              <w:rPr>
                <w:sz w:val="16"/>
                <w:szCs w:val="16"/>
              </w:rPr>
              <w:t>Rel-19 work for SA WG2 in Q4 2023.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03810" w14:textId="77777777" w:rsidR="00A66FE4" w:rsidRPr="001B1679" w:rsidRDefault="00A66FE4" w:rsidP="0021626D">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3913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67E7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E5767"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BB86D"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EF54E" w14:textId="77777777" w:rsidR="00A66FE4" w:rsidRPr="001B1679" w:rsidRDefault="00A66FE4" w:rsidP="0021626D">
            <w:pPr>
              <w:pStyle w:val="TAL"/>
              <w:rPr>
                <w:sz w:val="16"/>
                <w:szCs w:val="16"/>
              </w:rPr>
            </w:pPr>
          </w:p>
        </w:tc>
      </w:tr>
      <w:tr w:rsidR="00A66FE4" w14:paraId="428340C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EFA46"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40FB9" w14:textId="29361D0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BD9D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0E6B6" w14:textId="77777777" w:rsidR="00A66FE4" w:rsidRPr="001B1679" w:rsidRDefault="00A66FE4" w:rsidP="0021626D">
            <w:pPr>
              <w:pStyle w:val="TAL"/>
              <w:rPr>
                <w:sz w:val="16"/>
                <w:szCs w:val="16"/>
              </w:rPr>
            </w:pPr>
            <w:r w:rsidRPr="001B1679">
              <w:rPr>
                <w:sz w:val="16"/>
                <w:szCs w:val="16"/>
              </w:rPr>
              <w:t>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FA800"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CDBF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F20E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F213B"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A94F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0F0D1" w14:textId="77777777" w:rsidR="00A66FE4" w:rsidRPr="001B1679" w:rsidRDefault="00A66FE4" w:rsidP="0021626D">
            <w:pPr>
              <w:pStyle w:val="TAL"/>
              <w:rPr>
                <w:sz w:val="16"/>
                <w:szCs w:val="16"/>
              </w:rPr>
            </w:pPr>
          </w:p>
        </w:tc>
      </w:tr>
      <w:tr w:rsidR="00A66FE4" w14:paraId="7055A87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96E6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E6520" w14:textId="1C0539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A5D6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F38E0" w14:textId="77777777" w:rsidR="00A66FE4" w:rsidRPr="001B1679" w:rsidRDefault="00A66FE4" w:rsidP="0021626D">
            <w:pPr>
              <w:pStyle w:val="TAL"/>
              <w:rPr>
                <w:sz w:val="16"/>
                <w:szCs w:val="16"/>
              </w:rPr>
            </w:pPr>
            <w:r w:rsidRPr="001B1679">
              <w:rPr>
                <w:sz w:val="16"/>
                <w:szCs w:val="16"/>
              </w:rPr>
              <w:t>New SID on 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5C337"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EE6A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36E0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203AC"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3CF9A"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01300" w14:textId="77777777" w:rsidR="00A66FE4" w:rsidRPr="001B1679" w:rsidRDefault="00A66FE4" w:rsidP="0021626D">
            <w:pPr>
              <w:pStyle w:val="TAL"/>
              <w:rPr>
                <w:sz w:val="16"/>
                <w:szCs w:val="16"/>
              </w:rPr>
            </w:pPr>
          </w:p>
        </w:tc>
      </w:tr>
      <w:tr w:rsidR="00A66FE4" w14:paraId="3B3287C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D93C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C424A" w14:textId="0F6ED80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805C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23E32" w14:textId="77777777" w:rsidR="00A66FE4" w:rsidRPr="001B1679" w:rsidRDefault="00A66FE4" w:rsidP="0021626D">
            <w:pPr>
              <w:pStyle w:val="TAL"/>
              <w:rPr>
                <w:sz w:val="16"/>
                <w:szCs w:val="16"/>
              </w:rPr>
            </w:pPr>
            <w:r w:rsidRPr="001B1679">
              <w:rPr>
                <w:sz w:val="16"/>
                <w:szCs w:val="16"/>
              </w:rPr>
              <w:t>Study on User Plane Redundancy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8BFA9" w14:textId="77777777" w:rsidR="00A66FE4" w:rsidRPr="001B1679" w:rsidRDefault="00A66FE4" w:rsidP="0021626D">
            <w:pPr>
              <w:pStyle w:val="TAL"/>
              <w:rPr>
                <w:sz w:val="16"/>
                <w:szCs w:val="16"/>
              </w:rPr>
            </w:pPr>
            <w:r w:rsidRPr="001B1679">
              <w:rPr>
                <w:sz w:val="16"/>
                <w:szCs w:val="16"/>
              </w:rPr>
              <w:t>Ericsson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D726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B12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2778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F3C13"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05ED2" w14:textId="77777777" w:rsidR="00A66FE4" w:rsidRPr="001B1679" w:rsidRDefault="00A66FE4" w:rsidP="0021626D">
            <w:pPr>
              <w:pStyle w:val="TAL"/>
              <w:rPr>
                <w:sz w:val="16"/>
                <w:szCs w:val="16"/>
              </w:rPr>
            </w:pPr>
          </w:p>
        </w:tc>
      </w:tr>
      <w:tr w:rsidR="00A66FE4" w14:paraId="059372D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02C19"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87B25" w14:textId="2A61466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91FE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96BC8"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8BE75" w14:textId="77777777" w:rsidR="00A66FE4" w:rsidRPr="001B1679" w:rsidRDefault="00A66FE4" w:rsidP="0021626D">
            <w:pPr>
              <w:pStyle w:val="TAL"/>
              <w:rPr>
                <w:sz w:val="16"/>
                <w:szCs w:val="16"/>
              </w:rPr>
            </w:pPr>
            <w:r w:rsidRPr="001B1679">
              <w:rPr>
                <w:sz w:val="16"/>
                <w:szCs w:val="16"/>
              </w:rPr>
              <w:t>Indian Institute of Technology Bombay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F706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93BA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31E4F" w14:textId="77777777" w:rsidR="00A66FE4" w:rsidRPr="001B1679" w:rsidRDefault="00A66FE4" w:rsidP="0021626D">
            <w:pPr>
              <w:pStyle w:val="TAL"/>
              <w:rPr>
                <w:sz w:val="16"/>
                <w:szCs w:val="16"/>
              </w:rPr>
            </w:pPr>
            <w:r w:rsidRPr="001B1679">
              <w:rPr>
                <w:sz w:val="16"/>
                <w:szCs w:val="16"/>
              </w:rPr>
              <w:t>Revision of SP-230984. Proposed company revision of SP-230865.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E9B0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E760C" w14:textId="77777777" w:rsidR="00A66FE4" w:rsidRPr="001B1679" w:rsidRDefault="00A66FE4" w:rsidP="0021626D">
            <w:pPr>
              <w:pStyle w:val="TAL"/>
              <w:rPr>
                <w:sz w:val="16"/>
                <w:szCs w:val="16"/>
              </w:rPr>
            </w:pPr>
          </w:p>
        </w:tc>
      </w:tr>
      <w:tr w:rsidR="00A66FE4" w14:paraId="2DD05BE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88835"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E0948" w14:textId="70D5AA9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6F98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093BA"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029EE"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53D8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6CC2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3832F" w14:textId="77777777" w:rsidR="00A66FE4" w:rsidRPr="001B1679" w:rsidRDefault="00A66FE4" w:rsidP="0021626D">
            <w:pPr>
              <w:pStyle w:val="TAL"/>
              <w:rPr>
                <w:sz w:val="16"/>
                <w:szCs w:val="16"/>
              </w:rPr>
            </w:pPr>
            <w:r w:rsidRPr="001B1679">
              <w:rPr>
                <w:sz w:val="16"/>
                <w:szCs w:val="16"/>
              </w:rPr>
              <w:t>Revision of SP-230911.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C7BB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1F212" w14:textId="77777777" w:rsidR="00A66FE4" w:rsidRPr="001B1679" w:rsidRDefault="00A66FE4" w:rsidP="0021626D">
            <w:pPr>
              <w:pStyle w:val="TAL"/>
              <w:rPr>
                <w:sz w:val="16"/>
                <w:szCs w:val="16"/>
              </w:rPr>
            </w:pPr>
          </w:p>
        </w:tc>
      </w:tr>
      <w:tr w:rsidR="00A66FE4" w14:paraId="77EE913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38690"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E18A1" w14:textId="4FFD406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3BBEB"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D01A2"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486D6"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571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4608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730CB" w14:textId="77777777" w:rsidR="00A66FE4" w:rsidRPr="001B1679" w:rsidRDefault="00A66FE4" w:rsidP="0021626D">
            <w:pPr>
              <w:pStyle w:val="TAL"/>
              <w:rPr>
                <w:sz w:val="16"/>
                <w:szCs w:val="16"/>
              </w:rPr>
            </w:pPr>
            <w:r w:rsidRPr="001B1679">
              <w:rPr>
                <w:sz w:val="16"/>
                <w:szCs w:val="16"/>
              </w:rPr>
              <w:t>Revision of SP-231088.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7C63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C3088" w14:textId="77777777" w:rsidR="00A66FE4" w:rsidRPr="001B1679" w:rsidRDefault="00A66FE4" w:rsidP="0021626D">
            <w:pPr>
              <w:pStyle w:val="TAL"/>
              <w:rPr>
                <w:sz w:val="16"/>
                <w:szCs w:val="16"/>
              </w:rPr>
            </w:pPr>
          </w:p>
        </w:tc>
      </w:tr>
      <w:tr w:rsidR="00A66FE4" w14:paraId="16F1FB3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6EE70"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5FC5B" w14:textId="419CDDC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EF55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6F2FA"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461FE"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Nova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0532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893E"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C339" w14:textId="77777777" w:rsidR="00A66FE4" w:rsidRPr="001B1679" w:rsidRDefault="00A66FE4" w:rsidP="0021626D">
            <w:pPr>
              <w:pStyle w:val="TAL"/>
              <w:rPr>
                <w:sz w:val="16"/>
                <w:szCs w:val="16"/>
              </w:rPr>
            </w:pPr>
            <w:r w:rsidRPr="001B1679">
              <w:rPr>
                <w:sz w:val="16"/>
                <w:szCs w:val="16"/>
              </w:rPr>
              <w:t>Revision of SP-231093. LATE DOC: Rx: 11/09 03;20.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2484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BE58C" w14:textId="77777777" w:rsidR="00A66FE4" w:rsidRPr="001B1679" w:rsidRDefault="00A66FE4" w:rsidP="0021626D">
            <w:pPr>
              <w:pStyle w:val="TAL"/>
              <w:rPr>
                <w:sz w:val="16"/>
                <w:szCs w:val="16"/>
              </w:rPr>
            </w:pPr>
          </w:p>
        </w:tc>
      </w:tr>
      <w:tr w:rsidR="00A66FE4" w14:paraId="369DCC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F07CE"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B44B9" w14:textId="39F4E8C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853B6" w14:textId="77777777" w:rsidR="00A66FE4" w:rsidRPr="001B1679" w:rsidRDefault="00A66FE4" w:rsidP="0021626D">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0332C" w14:textId="77777777" w:rsidR="00A66FE4" w:rsidRPr="001B1679" w:rsidRDefault="00A66FE4" w:rsidP="0021626D">
            <w:pPr>
              <w:pStyle w:val="TAL"/>
              <w:rPr>
                <w:sz w:val="16"/>
                <w:szCs w:val="16"/>
              </w:rPr>
            </w:pPr>
            <w:r w:rsidRPr="001B1679">
              <w:rPr>
                <w:sz w:val="16"/>
                <w:szCs w:val="16"/>
              </w:rPr>
              <w:t>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818D2"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CF14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01098"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98A15" w14:textId="77777777" w:rsidR="00A66FE4" w:rsidRPr="001B1679" w:rsidRDefault="00A66FE4" w:rsidP="0021626D">
            <w:pPr>
              <w:pStyle w:val="TAL"/>
              <w:rPr>
                <w:sz w:val="16"/>
                <w:szCs w:val="16"/>
              </w:rPr>
            </w:pPr>
            <w:r w:rsidRPr="001B1679">
              <w:rPr>
                <w:sz w:val="16"/>
                <w:szCs w:val="16"/>
              </w:rPr>
              <w:t>Update of DraftCR in SP-230800. LATE DOC: Revised as CR in SP-231134.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332E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58C21" w14:textId="0392A0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231134</w:t>
            </w:r>
          </w:p>
        </w:tc>
      </w:tr>
      <w:tr w:rsidR="00A66FE4" w14:paraId="1D0FA6C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FA256"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3AE61" w14:textId="2B1EDE9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5CA16"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6516F"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EE5F2"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8277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FD7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D20B4" w14:textId="77777777" w:rsidR="00A66FE4" w:rsidRPr="001B1679" w:rsidRDefault="00A66FE4" w:rsidP="0021626D">
            <w:pPr>
              <w:pStyle w:val="TAL"/>
              <w:rPr>
                <w:sz w:val="16"/>
                <w:szCs w:val="16"/>
              </w:rPr>
            </w:pPr>
            <w:r w:rsidRPr="001B1679">
              <w:rPr>
                <w:sz w:val="16"/>
                <w:szCs w:val="16"/>
              </w:rPr>
              <w:t>Revision of SP-230784.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C631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36BEA" w14:textId="77777777" w:rsidR="00A66FE4" w:rsidRPr="001B1679" w:rsidRDefault="00A66FE4" w:rsidP="0021626D">
            <w:pPr>
              <w:pStyle w:val="TAL"/>
              <w:rPr>
                <w:sz w:val="16"/>
                <w:szCs w:val="16"/>
              </w:rPr>
            </w:pPr>
          </w:p>
        </w:tc>
      </w:tr>
      <w:tr w:rsidR="00A66FE4" w14:paraId="0451C8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E180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CA86D" w14:textId="5A4EE3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6160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78F0B" w14:textId="77777777" w:rsidR="00A66FE4" w:rsidRPr="001B1679" w:rsidRDefault="00A66FE4" w:rsidP="0021626D">
            <w:pPr>
              <w:pStyle w:val="TAL"/>
              <w:rPr>
                <w:sz w:val="16"/>
                <w:szCs w:val="16"/>
              </w:rPr>
            </w:pPr>
            <w:r w:rsidRPr="001B1679">
              <w:rPr>
                <w:sz w:val="16"/>
                <w:szCs w:val="16"/>
              </w:rPr>
              <w:t>Compromise for the Working Agreement WA#56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74894"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8165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E6A9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4AF76C" w14:textId="77777777" w:rsidR="00A66FE4" w:rsidRPr="001B1679" w:rsidRDefault="00A66FE4" w:rsidP="0021626D">
            <w:pPr>
              <w:pStyle w:val="TAL"/>
              <w:rPr>
                <w:sz w:val="16"/>
                <w:szCs w:val="16"/>
              </w:rPr>
            </w:pPr>
            <w:r w:rsidRPr="001B1679">
              <w:rPr>
                <w:sz w:val="16"/>
                <w:szCs w:val="16"/>
              </w:rPr>
              <w:t>Created at meeting.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2AD4C"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F05E3" w14:textId="77777777" w:rsidR="00A66FE4" w:rsidRPr="001B1679" w:rsidRDefault="00A66FE4" w:rsidP="0021626D">
            <w:pPr>
              <w:pStyle w:val="TAL"/>
              <w:rPr>
                <w:sz w:val="16"/>
                <w:szCs w:val="16"/>
              </w:rPr>
            </w:pPr>
          </w:p>
        </w:tc>
      </w:tr>
      <w:tr w:rsidR="00A66FE4" w14:paraId="11C083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AA5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A470A" w14:textId="1F864D9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3FB0A"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26F25"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ED5BB"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A210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C0F47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E34B1" w14:textId="77777777" w:rsidR="00A66FE4" w:rsidRPr="001B1679" w:rsidRDefault="00A66FE4" w:rsidP="0021626D">
            <w:pPr>
              <w:pStyle w:val="TAL"/>
              <w:rPr>
                <w:sz w:val="16"/>
                <w:szCs w:val="16"/>
              </w:rPr>
            </w:pPr>
            <w:r w:rsidRPr="001B1679">
              <w:rPr>
                <w:sz w:val="16"/>
                <w:szCs w:val="16"/>
              </w:rPr>
              <w:t>Created at meeting. Response to SP-230805 and SP-230807. Revised to SP-231176.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E859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E25E4" w14:textId="7E5ABDE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231176</w:t>
            </w:r>
          </w:p>
        </w:tc>
      </w:tr>
      <w:tr w:rsidR="00A66FE4" w14:paraId="04B248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3FA18"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E3041" w14:textId="7A34BF1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DF6AC"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CDBC9" w14:textId="77777777" w:rsidR="00A66FE4" w:rsidRPr="001B1679" w:rsidRDefault="00A66FE4" w:rsidP="0021626D">
            <w:pPr>
              <w:pStyle w:val="TAL"/>
              <w:rPr>
                <w:sz w:val="16"/>
                <w:szCs w:val="16"/>
              </w:rPr>
            </w:pPr>
            <w:r w:rsidRPr="001B1679">
              <w:rPr>
                <w:sz w:val="16"/>
                <w:szCs w:val="16"/>
              </w:rPr>
              <w:t>22.261 CR0727R1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86373"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BDEF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4D9E4"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7FE92" w14:textId="77777777" w:rsidR="00A66FE4" w:rsidRPr="001B1679" w:rsidRDefault="00A66FE4" w:rsidP="0021626D">
            <w:pPr>
              <w:pStyle w:val="TAL"/>
              <w:rPr>
                <w:sz w:val="16"/>
                <w:szCs w:val="16"/>
              </w:rPr>
            </w:pPr>
            <w:r w:rsidRPr="001B1679">
              <w:rPr>
                <w:sz w:val="16"/>
                <w:szCs w:val="16"/>
              </w:rPr>
              <w:t>Revision of SP-231079. Revised to SP-231173.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E02A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9864F" w14:textId="549352E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231173</w:t>
            </w:r>
          </w:p>
        </w:tc>
      </w:tr>
      <w:tr w:rsidR="00A66FE4" w14:paraId="397855E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34C9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E9207" w14:textId="32DF823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4E777"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0A0A9" w14:textId="77777777" w:rsidR="00A66FE4" w:rsidRPr="001B1679" w:rsidRDefault="00A66FE4" w:rsidP="0021626D">
            <w:pPr>
              <w:pStyle w:val="TAL"/>
              <w:rPr>
                <w:sz w:val="16"/>
                <w:szCs w:val="16"/>
              </w:rPr>
            </w:pPr>
            <w:r w:rsidRPr="001B1679">
              <w:rPr>
                <w:sz w:val="16"/>
                <w:szCs w:val="16"/>
              </w:rPr>
              <w:t>22.261 CR0728R1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06AD5"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F358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59F8A"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631A5" w14:textId="77777777" w:rsidR="00A66FE4" w:rsidRPr="001B1679" w:rsidRDefault="00A66FE4" w:rsidP="0021626D">
            <w:pPr>
              <w:pStyle w:val="TAL"/>
              <w:rPr>
                <w:sz w:val="16"/>
                <w:szCs w:val="16"/>
              </w:rPr>
            </w:pPr>
            <w:r w:rsidRPr="001B1679">
              <w:rPr>
                <w:sz w:val="16"/>
                <w:szCs w:val="16"/>
              </w:rPr>
              <w:t>Revision of SP-231080. Revised to SP-231174.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B6FD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E7055" w14:textId="43944BB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231174</w:t>
            </w:r>
          </w:p>
        </w:tc>
      </w:tr>
      <w:tr w:rsidR="00A66FE4" w14:paraId="24BA215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5586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DA2E4" w14:textId="2B2927A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ECA2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D7B3B" w14:textId="77777777" w:rsidR="00A66FE4" w:rsidRPr="001B1679" w:rsidRDefault="00A66FE4" w:rsidP="0021626D">
            <w:pPr>
              <w:pStyle w:val="TAL"/>
              <w:rPr>
                <w:sz w:val="16"/>
                <w:szCs w:val="16"/>
              </w:rPr>
            </w:pPr>
            <w:r w:rsidRPr="001B1679">
              <w:rPr>
                <w:sz w:val="16"/>
                <w:szCs w:val="16"/>
              </w:rPr>
              <w:t>21.900 CR0073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D4A19"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0556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86232"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C10F3" w14:textId="77777777" w:rsidR="00A66FE4" w:rsidRPr="001B1679" w:rsidRDefault="00A66FE4" w:rsidP="0021626D">
            <w:pPr>
              <w:pStyle w:val="TAL"/>
              <w:rPr>
                <w:sz w:val="16"/>
                <w:szCs w:val="16"/>
              </w:rPr>
            </w:pPr>
            <w:r w:rsidRPr="001B1679">
              <w:rPr>
                <w:sz w:val="16"/>
                <w:szCs w:val="16"/>
              </w:rPr>
              <w:t>Revision of DraftCR in SP-231128. Revised off-line to SP-231179.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30C9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82180" w14:textId="64E34E1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231179</w:t>
            </w:r>
          </w:p>
        </w:tc>
      </w:tr>
      <w:tr w:rsidR="00A66FE4" w14:paraId="3343BB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EBBF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E8C29" w14:textId="7F38B8E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3E407"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F9FEF"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760EC"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E3A6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3D7F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FED73" w14:textId="77777777" w:rsidR="00A66FE4" w:rsidRPr="001B1679" w:rsidRDefault="00A66FE4" w:rsidP="0021626D">
            <w:pPr>
              <w:pStyle w:val="TAL"/>
              <w:rPr>
                <w:sz w:val="16"/>
                <w:szCs w:val="16"/>
              </w:rPr>
            </w:pPr>
            <w:r w:rsidRPr="001B1679">
              <w:rPr>
                <w:sz w:val="16"/>
                <w:szCs w:val="16"/>
              </w:rPr>
              <w:t>Revised to SP-231149.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537C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8FC4C" w14:textId="3E1B48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231149</w:t>
            </w:r>
          </w:p>
        </w:tc>
      </w:tr>
      <w:tr w:rsidR="00A66FE4" w14:paraId="6EF18B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BC9D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BC0F5" w14:textId="37C2898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64E2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0C4CC"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A9A68"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2488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EDC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F20458" w14:textId="77777777" w:rsidR="00A66FE4" w:rsidRPr="001B1679" w:rsidRDefault="00A66FE4" w:rsidP="0021626D">
            <w:pPr>
              <w:pStyle w:val="TAL"/>
              <w:rPr>
                <w:sz w:val="16"/>
                <w:szCs w:val="16"/>
              </w:rPr>
            </w:pPr>
            <w:r w:rsidRPr="001B1679">
              <w:rPr>
                <w:sz w:val="16"/>
                <w:szCs w:val="16"/>
              </w:rPr>
              <w:t>Revision of SP-231046. Revised off-line to SP-231162.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9D67C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325E4" w14:textId="3D23A89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231162</w:t>
            </w:r>
          </w:p>
        </w:tc>
      </w:tr>
      <w:tr w:rsidR="00A66FE4" w14:paraId="04192F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34D0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EF75D" w14:textId="1C083FF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45AE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FA7D5"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66966"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51C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C5C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0AA3E" w14:textId="77777777" w:rsidR="00A66FE4" w:rsidRPr="001B1679" w:rsidRDefault="00A66FE4" w:rsidP="0021626D">
            <w:pPr>
              <w:pStyle w:val="TAL"/>
              <w:rPr>
                <w:sz w:val="16"/>
                <w:szCs w:val="16"/>
              </w:rPr>
            </w:pPr>
            <w:r w:rsidRPr="001B1679">
              <w:rPr>
                <w:sz w:val="16"/>
                <w:szCs w:val="16"/>
              </w:rPr>
              <w:t>Revision of SP-231112, merging SP-231113. Revised to SP-231164.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FE5D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1305E" w14:textId="038AB1A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231164</w:t>
            </w:r>
          </w:p>
        </w:tc>
      </w:tr>
      <w:tr w:rsidR="00A66FE4" w14:paraId="04575FE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631F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8E80B" w14:textId="7ACE6C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AB0C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BD640" w14:textId="77777777" w:rsidR="00A66FE4" w:rsidRPr="001B1679" w:rsidRDefault="00A66FE4" w:rsidP="0021626D">
            <w:pPr>
              <w:pStyle w:val="TAL"/>
              <w:rPr>
                <w:sz w:val="16"/>
                <w:szCs w:val="16"/>
              </w:rPr>
            </w:pPr>
            <w:r w:rsidRPr="001B1679">
              <w:rPr>
                <w:sz w:val="16"/>
                <w:szCs w:val="16"/>
              </w:rPr>
              <w:t>New SID on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71709"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BA0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ABA0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F8DF7" w14:textId="77777777" w:rsidR="00A66FE4" w:rsidRPr="001B1679" w:rsidRDefault="00A66FE4" w:rsidP="0021626D">
            <w:pPr>
              <w:pStyle w:val="TAL"/>
              <w:rPr>
                <w:sz w:val="16"/>
                <w:szCs w:val="16"/>
              </w:rPr>
            </w:pPr>
            <w:r w:rsidRPr="001B1679">
              <w:rPr>
                <w:sz w:val="16"/>
                <w:szCs w:val="16"/>
              </w:rPr>
              <w:t>Revision of SP-231068. Revised to SP-231165.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5F40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F8C54" w14:textId="5C23394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231165</w:t>
            </w:r>
          </w:p>
        </w:tc>
      </w:tr>
      <w:tr w:rsidR="00A66FE4" w14:paraId="2D29155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74EF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DA4C9" w14:textId="4E58B64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7964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DD54C"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CAFD5"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2557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4D2C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7DAE4" w14:textId="77777777" w:rsidR="00A66FE4" w:rsidRPr="001B1679" w:rsidRDefault="00A66FE4" w:rsidP="0021626D">
            <w:pPr>
              <w:pStyle w:val="TAL"/>
              <w:rPr>
                <w:sz w:val="16"/>
                <w:szCs w:val="16"/>
              </w:rPr>
            </w:pPr>
            <w:r w:rsidRPr="001B1679">
              <w:rPr>
                <w:sz w:val="16"/>
                <w:szCs w:val="16"/>
              </w:rPr>
              <w:t>Revision of SP-231045. Revised to SP-231166.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51D3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DBBC3" w14:textId="3C5499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231166</w:t>
            </w:r>
          </w:p>
        </w:tc>
      </w:tr>
      <w:tr w:rsidR="00A66FE4" w14:paraId="71AE95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36E6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E9B04" w14:textId="1486459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DB42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4415D"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C4B6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668B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D1A3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2831F" w14:textId="77777777" w:rsidR="00A66FE4" w:rsidRPr="001B1679" w:rsidRDefault="00A66FE4" w:rsidP="0021626D">
            <w:pPr>
              <w:pStyle w:val="TAL"/>
              <w:rPr>
                <w:sz w:val="16"/>
                <w:szCs w:val="16"/>
              </w:rPr>
            </w:pPr>
            <w:r w:rsidRPr="001B1679">
              <w:rPr>
                <w:sz w:val="16"/>
                <w:szCs w:val="16"/>
              </w:rPr>
              <w:t>LATE DOC: Rx 12/09, 04:08. Revised to SP-231144.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D146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39818" w14:textId="7E27B8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231144</w:t>
            </w:r>
          </w:p>
        </w:tc>
      </w:tr>
      <w:tr w:rsidR="00A66FE4" w14:paraId="44113C6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5C57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47683" w14:textId="54D14A6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3601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A771F"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8CA82"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CCF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C33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09E4B" w14:textId="77777777" w:rsidR="00A66FE4" w:rsidRPr="001B1679" w:rsidRDefault="00A66FE4" w:rsidP="0021626D">
            <w:pPr>
              <w:pStyle w:val="TAL"/>
              <w:rPr>
                <w:sz w:val="16"/>
                <w:szCs w:val="16"/>
              </w:rPr>
            </w:pPr>
            <w:r w:rsidRPr="001B1679">
              <w:rPr>
                <w:sz w:val="16"/>
                <w:szCs w:val="16"/>
              </w:rPr>
              <w:t>Revision of SP-231067. Revised to SP-231167.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5922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44254" w14:textId="7C20F45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231167</w:t>
            </w:r>
          </w:p>
        </w:tc>
      </w:tr>
      <w:tr w:rsidR="00A66FE4" w14:paraId="2BCF4C1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7F18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8D388" w14:textId="174B798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7D0EF"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75A70"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52698"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67FF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906F7"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D2DE2" w14:textId="77777777" w:rsidR="00A66FE4" w:rsidRPr="001B1679" w:rsidRDefault="00A66FE4" w:rsidP="0021626D">
            <w:pPr>
              <w:pStyle w:val="TAL"/>
              <w:rPr>
                <w:sz w:val="16"/>
                <w:szCs w:val="16"/>
              </w:rPr>
            </w:pPr>
            <w:r w:rsidRPr="001B1679">
              <w:rPr>
                <w:sz w:val="16"/>
                <w:szCs w:val="16"/>
              </w:rPr>
              <w:t>Revision of SP-231048, merging SP-231047. Revised to SP-231168.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6368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7BE61" w14:textId="4582706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231168</w:t>
            </w:r>
          </w:p>
        </w:tc>
      </w:tr>
      <w:tr w:rsidR="00A66FE4" w14:paraId="32B53E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687F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BBDE3" w14:textId="381E43D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0AA8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904C"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EA799"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0795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ADF0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4A2D9D" w14:textId="77777777" w:rsidR="00A66FE4" w:rsidRPr="001B1679" w:rsidRDefault="00A66FE4" w:rsidP="0021626D">
            <w:pPr>
              <w:pStyle w:val="TAL"/>
              <w:rPr>
                <w:sz w:val="16"/>
                <w:szCs w:val="16"/>
              </w:rPr>
            </w:pPr>
            <w:r w:rsidRPr="001B1679">
              <w:rPr>
                <w:sz w:val="16"/>
                <w:szCs w:val="16"/>
              </w:rPr>
              <w:t>Revision of SP-231043. Revised to SP-231169.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4AA5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892D2" w14:textId="7C1E03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231169</w:t>
            </w:r>
          </w:p>
        </w:tc>
      </w:tr>
      <w:tr w:rsidR="00A66FE4" w14:paraId="01A9FF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7030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B0930" w14:textId="2682926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C6FB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7CF25"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2B9B3"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ADA2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6FC0A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E2F71" w14:textId="77777777" w:rsidR="00A66FE4" w:rsidRPr="001B1679" w:rsidRDefault="00A66FE4" w:rsidP="0021626D">
            <w:pPr>
              <w:pStyle w:val="TAL"/>
              <w:rPr>
                <w:sz w:val="16"/>
                <w:szCs w:val="16"/>
              </w:rPr>
            </w:pPr>
            <w:r w:rsidRPr="001B1679">
              <w:rPr>
                <w:sz w:val="16"/>
                <w:szCs w:val="16"/>
              </w:rPr>
              <w:t>Revision of SP-231140. Revised off-line to SP-231170.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ED03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61FAD" w14:textId="7A372EF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231170</w:t>
            </w:r>
          </w:p>
        </w:tc>
      </w:tr>
      <w:tr w:rsidR="00A66FE4" w14:paraId="2F46A13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CC76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B5246" w14:textId="32129B3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03D4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C3560"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85029"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7F5C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CDF0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52CE5" w14:textId="77777777" w:rsidR="00A66FE4" w:rsidRPr="001B1679" w:rsidRDefault="00A66FE4" w:rsidP="0021626D">
            <w:pPr>
              <w:pStyle w:val="TAL"/>
              <w:rPr>
                <w:sz w:val="16"/>
                <w:szCs w:val="16"/>
              </w:rPr>
            </w:pPr>
            <w:r w:rsidRPr="001B1679">
              <w:rPr>
                <w:sz w:val="16"/>
                <w:szCs w:val="16"/>
              </w:rPr>
              <w:t>Revision of SP-231101.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811C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DD44F" w14:textId="77777777" w:rsidR="00A66FE4" w:rsidRPr="001B1679" w:rsidRDefault="00A66FE4" w:rsidP="0021626D">
            <w:pPr>
              <w:pStyle w:val="TAL"/>
              <w:rPr>
                <w:sz w:val="16"/>
                <w:szCs w:val="16"/>
              </w:rPr>
            </w:pPr>
          </w:p>
        </w:tc>
      </w:tr>
      <w:tr w:rsidR="00A66FE4" w14:paraId="13D925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3452C"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1776F" w14:textId="0EDA72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FBDF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82C29"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302F9"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601B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DB67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D77A7" w14:textId="77777777" w:rsidR="00A66FE4" w:rsidRPr="001B1679" w:rsidRDefault="00A66FE4" w:rsidP="0021626D">
            <w:pPr>
              <w:pStyle w:val="TAL"/>
              <w:rPr>
                <w:sz w:val="16"/>
                <w:szCs w:val="16"/>
              </w:rPr>
            </w:pPr>
            <w:r w:rsidRPr="001B1679">
              <w:rPr>
                <w:sz w:val="16"/>
                <w:szCs w:val="16"/>
              </w:rPr>
              <w:t>Revision of SP-231073.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6410A5"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F4EA6" w14:textId="77777777" w:rsidR="00A66FE4" w:rsidRPr="001B1679" w:rsidRDefault="00A66FE4" w:rsidP="0021626D">
            <w:pPr>
              <w:pStyle w:val="TAL"/>
              <w:rPr>
                <w:sz w:val="16"/>
                <w:szCs w:val="16"/>
              </w:rPr>
            </w:pPr>
          </w:p>
        </w:tc>
      </w:tr>
      <w:tr w:rsidR="00A66FE4" w14:paraId="01F551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BE7B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61553" w14:textId="6D71897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CFEE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C819F"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57B17"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0026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8726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A66A3" w14:textId="77777777" w:rsidR="00A66FE4" w:rsidRPr="001B1679" w:rsidRDefault="00A66FE4" w:rsidP="0021626D">
            <w:pPr>
              <w:pStyle w:val="TAL"/>
              <w:rPr>
                <w:sz w:val="16"/>
                <w:szCs w:val="16"/>
              </w:rPr>
            </w:pPr>
            <w:r w:rsidRPr="001B1679">
              <w:rPr>
                <w:sz w:val="16"/>
                <w:szCs w:val="16"/>
              </w:rPr>
              <w:t>Revision of SP-231069.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0470C"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243F1" w14:textId="77777777" w:rsidR="00A66FE4" w:rsidRPr="001B1679" w:rsidRDefault="00A66FE4" w:rsidP="0021626D">
            <w:pPr>
              <w:pStyle w:val="TAL"/>
              <w:rPr>
                <w:sz w:val="16"/>
                <w:szCs w:val="16"/>
              </w:rPr>
            </w:pPr>
          </w:p>
        </w:tc>
      </w:tr>
      <w:tr w:rsidR="00A66FE4" w14:paraId="5E8B0B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D3EF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50F21" w14:textId="37B47AC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2327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6D207"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4255E"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A644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615E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2AFB6" w14:textId="77777777" w:rsidR="00A66FE4" w:rsidRPr="001B1679" w:rsidRDefault="00A66FE4" w:rsidP="0021626D">
            <w:pPr>
              <w:pStyle w:val="TAL"/>
              <w:rPr>
                <w:sz w:val="16"/>
                <w:szCs w:val="16"/>
              </w:rPr>
            </w:pPr>
            <w:r w:rsidRPr="001B1679">
              <w:rPr>
                <w:sz w:val="16"/>
                <w:szCs w:val="16"/>
              </w:rPr>
              <w:t>Revision of SP-231094.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B917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84C7D" w14:textId="77777777" w:rsidR="00A66FE4" w:rsidRPr="001B1679" w:rsidRDefault="00A66FE4" w:rsidP="0021626D">
            <w:pPr>
              <w:pStyle w:val="TAL"/>
              <w:rPr>
                <w:sz w:val="16"/>
                <w:szCs w:val="16"/>
              </w:rPr>
            </w:pPr>
          </w:p>
        </w:tc>
      </w:tr>
      <w:tr w:rsidR="00A66FE4" w14:paraId="23B2865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617C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9EDC8" w14:textId="21D6A2D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3BAA4"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0D20"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08606"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288B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2D97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CE0E0" w14:textId="77777777" w:rsidR="00A66FE4" w:rsidRPr="001B1679" w:rsidRDefault="00A66FE4" w:rsidP="0021626D">
            <w:pPr>
              <w:pStyle w:val="TAL"/>
              <w:rPr>
                <w:sz w:val="16"/>
                <w:szCs w:val="16"/>
              </w:rPr>
            </w:pPr>
            <w:r w:rsidRPr="001B1679">
              <w:rPr>
                <w:sz w:val="16"/>
                <w:szCs w:val="16"/>
              </w:rPr>
              <w:t>Revision of SP-231135. The Guidance to SA WG2 in Slide 8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BD1E3"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FA324" w14:textId="77777777" w:rsidR="00A66FE4" w:rsidRPr="001B1679" w:rsidRDefault="00A66FE4" w:rsidP="0021626D">
            <w:pPr>
              <w:pStyle w:val="TAL"/>
              <w:rPr>
                <w:sz w:val="16"/>
                <w:szCs w:val="16"/>
              </w:rPr>
            </w:pPr>
          </w:p>
        </w:tc>
      </w:tr>
      <w:tr w:rsidR="00A66FE4" w14:paraId="15C153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0DB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33772" w14:textId="42330D8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2BD9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05E5C" w14:textId="77777777" w:rsidR="00A66FE4" w:rsidRPr="001B1679" w:rsidRDefault="00A66FE4" w:rsidP="0021626D">
            <w:pPr>
              <w:pStyle w:val="TAL"/>
              <w:rPr>
                <w:sz w:val="16"/>
                <w:szCs w:val="16"/>
              </w:rPr>
            </w:pPr>
            <w:r w:rsidRPr="001B1679">
              <w:rPr>
                <w:sz w:val="16"/>
                <w:szCs w:val="16"/>
              </w:rPr>
              <w:t>LS on RAN/RAN WG3 R19 Work Plan to support SBA over RAN-CN interface for Ambient IoT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0F039"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C9DD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0008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FD564" w14:textId="77777777" w:rsidR="00A66FE4" w:rsidRPr="001B1679" w:rsidRDefault="00A66FE4" w:rsidP="0021626D">
            <w:pPr>
              <w:pStyle w:val="TAL"/>
              <w:rPr>
                <w:sz w:val="16"/>
                <w:szCs w:val="16"/>
              </w:rPr>
            </w:pPr>
            <w:r w:rsidRPr="001B1679">
              <w:rPr>
                <w:sz w:val="16"/>
                <w:szCs w:val="16"/>
              </w:rPr>
              <w:t>Created at meeting. LS OUT was not expected.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A1B3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30E88" w14:textId="77777777" w:rsidR="00A66FE4" w:rsidRPr="001B1679" w:rsidRDefault="00A66FE4" w:rsidP="0021626D">
            <w:pPr>
              <w:pStyle w:val="TAL"/>
              <w:rPr>
                <w:sz w:val="16"/>
                <w:szCs w:val="16"/>
              </w:rPr>
            </w:pPr>
          </w:p>
        </w:tc>
      </w:tr>
      <w:tr w:rsidR="00A66FE4" w14:paraId="505671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A0BCF"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3D92A" w14:textId="3B9B60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F1FB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061E9"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8E47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255C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12F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9E48D" w14:textId="77777777" w:rsidR="00A66FE4" w:rsidRPr="001B1679" w:rsidRDefault="00A66FE4" w:rsidP="0021626D">
            <w:pPr>
              <w:pStyle w:val="TAL"/>
              <w:rPr>
                <w:sz w:val="16"/>
                <w:szCs w:val="16"/>
              </w:rPr>
            </w:pPr>
            <w:r w:rsidRPr="001B1679">
              <w:rPr>
                <w:sz w:val="16"/>
                <w:szCs w:val="16"/>
              </w:rPr>
              <w:t>Revision of SP-230923.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1D52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A4001" w14:textId="77777777" w:rsidR="00A66FE4" w:rsidRPr="001B1679" w:rsidRDefault="00A66FE4" w:rsidP="0021626D">
            <w:pPr>
              <w:pStyle w:val="TAL"/>
              <w:rPr>
                <w:sz w:val="16"/>
                <w:szCs w:val="16"/>
              </w:rPr>
            </w:pPr>
          </w:p>
        </w:tc>
      </w:tr>
      <w:tr w:rsidR="00A66FE4" w14:paraId="4A80C33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0277D"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7AF63" w14:textId="52DB2B4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0660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6ADBB"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37F3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4B8E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7394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E640B" w14:textId="77777777" w:rsidR="00A66FE4" w:rsidRPr="001B1679" w:rsidRDefault="00A66FE4" w:rsidP="0021626D">
            <w:pPr>
              <w:pStyle w:val="TAL"/>
              <w:rPr>
                <w:sz w:val="16"/>
                <w:szCs w:val="16"/>
              </w:rPr>
            </w:pPr>
            <w:r w:rsidRPr="001B1679">
              <w:rPr>
                <w:sz w:val="16"/>
                <w:szCs w:val="16"/>
              </w:rPr>
              <w:t>Revision of SP-230927.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90B3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EE26A" w14:textId="77777777" w:rsidR="00A66FE4" w:rsidRPr="001B1679" w:rsidRDefault="00A66FE4" w:rsidP="0021626D">
            <w:pPr>
              <w:pStyle w:val="TAL"/>
              <w:rPr>
                <w:sz w:val="16"/>
                <w:szCs w:val="16"/>
              </w:rPr>
            </w:pPr>
          </w:p>
        </w:tc>
      </w:tr>
      <w:tr w:rsidR="00A66FE4" w14:paraId="1BB59BD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EE6FB"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013A2" w14:textId="3D18C70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E0FA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A9543"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D1C4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1EB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786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6E101" w14:textId="77777777" w:rsidR="00A66FE4" w:rsidRPr="001B1679" w:rsidRDefault="00A66FE4" w:rsidP="0021626D">
            <w:pPr>
              <w:pStyle w:val="TAL"/>
              <w:rPr>
                <w:sz w:val="16"/>
                <w:szCs w:val="16"/>
              </w:rPr>
            </w:pPr>
            <w:r w:rsidRPr="001B1679">
              <w:rPr>
                <w:sz w:val="16"/>
                <w:szCs w:val="16"/>
              </w:rPr>
              <w:t>Revision of SP-230926.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2B85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66DF9" w14:textId="77777777" w:rsidR="00A66FE4" w:rsidRPr="001B1679" w:rsidRDefault="00A66FE4" w:rsidP="0021626D">
            <w:pPr>
              <w:pStyle w:val="TAL"/>
              <w:rPr>
                <w:sz w:val="16"/>
                <w:szCs w:val="16"/>
              </w:rPr>
            </w:pPr>
          </w:p>
        </w:tc>
      </w:tr>
      <w:tr w:rsidR="00A66FE4" w14:paraId="5A744F6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73070"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A032A" w14:textId="7A97DE6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8513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0F85B" w14:textId="77777777" w:rsidR="00A66FE4" w:rsidRPr="001B1679" w:rsidRDefault="00A66FE4" w:rsidP="0021626D">
            <w:pPr>
              <w:pStyle w:val="TAL"/>
              <w:rPr>
                <w:sz w:val="16"/>
                <w:szCs w:val="16"/>
              </w:rPr>
            </w:pPr>
            <w:r w:rsidRPr="001B1679">
              <w:rPr>
                <w:sz w:val="16"/>
                <w:szCs w:val="16"/>
              </w:rPr>
              <w:t>New WID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34B68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BB32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4FC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F55F02" w14:textId="77777777" w:rsidR="00A66FE4" w:rsidRPr="001B1679" w:rsidRDefault="00A66FE4" w:rsidP="0021626D">
            <w:pPr>
              <w:pStyle w:val="TAL"/>
              <w:rPr>
                <w:sz w:val="16"/>
                <w:szCs w:val="16"/>
              </w:rPr>
            </w:pPr>
            <w:r w:rsidRPr="001B1679">
              <w:rPr>
                <w:sz w:val="16"/>
                <w:szCs w:val="16"/>
              </w:rPr>
              <w:t>Revision of SP-230925.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A8F0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E5F21" w14:textId="77777777" w:rsidR="00A66FE4" w:rsidRPr="001B1679" w:rsidRDefault="00A66FE4" w:rsidP="0021626D">
            <w:pPr>
              <w:pStyle w:val="TAL"/>
              <w:rPr>
                <w:sz w:val="16"/>
                <w:szCs w:val="16"/>
              </w:rPr>
            </w:pPr>
          </w:p>
        </w:tc>
      </w:tr>
      <w:tr w:rsidR="00A66FE4" w14:paraId="189FFEB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7EBA7"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84474" w14:textId="2F3D3D7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6E75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6B0BB" w14:textId="77777777" w:rsidR="00A66FE4" w:rsidRPr="001B1679" w:rsidRDefault="00A66FE4" w:rsidP="0021626D">
            <w:pPr>
              <w:pStyle w:val="TAL"/>
              <w:rPr>
                <w:sz w:val="16"/>
                <w:szCs w:val="16"/>
              </w:rPr>
            </w:pPr>
            <w:r w:rsidRPr="001B1679">
              <w:rPr>
                <w:sz w:val="16"/>
                <w:szCs w:val="16"/>
              </w:rPr>
              <w:t>New WID on Charging Aspects of B2B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6B69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7DC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1E21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AB656" w14:textId="77777777" w:rsidR="00A66FE4" w:rsidRPr="001B1679" w:rsidRDefault="00A66FE4" w:rsidP="0021626D">
            <w:pPr>
              <w:pStyle w:val="TAL"/>
              <w:rPr>
                <w:sz w:val="16"/>
                <w:szCs w:val="16"/>
              </w:rPr>
            </w:pPr>
            <w:r w:rsidRPr="001B1679">
              <w:rPr>
                <w:sz w:val="16"/>
                <w:szCs w:val="16"/>
              </w:rPr>
              <w:t>Revision of SP-230924.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1ED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BE6BF" w14:textId="77777777" w:rsidR="00A66FE4" w:rsidRPr="001B1679" w:rsidRDefault="00A66FE4" w:rsidP="0021626D">
            <w:pPr>
              <w:pStyle w:val="TAL"/>
              <w:rPr>
                <w:sz w:val="16"/>
                <w:szCs w:val="16"/>
              </w:rPr>
            </w:pPr>
          </w:p>
        </w:tc>
      </w:tr>
      <w:tr w:rsidR="00A66FE4" w14:paraId="365AD69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A5C7C"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AE3E1" w14:textId="5B6AC7E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4F89F"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2A2FC"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3725E"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74B4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0A9EE"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3EAF3" w14:textId="77777777" w:rsidR="00A66FE4" w:rsidRPr="001B1679" w:rsidRDefault="00A66FE4" w:rsidP="0021626D">
            <w:pPr>
              <w:pStyle w:val="TAL"/>
              <w:rPr>
                <w:sz w:val="16"/>
                <w:szCs w:val="16"/>
              </w:rPr>
            </w:pPr>
            <w:r w:rsidRPr="001B1679">
              <w:rPr>
                <w:sz w:val="16"/>
                <w:szCs w:val="16"/>
              </w:rPr>
              <w:t>Revision of SP-231096.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93DC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4ACED" w14:textId="77777777" w:rsidR="00A66FE4" w:rsidRPr="001B1679" w:rsidRDefault="00A66FE4" w:rsidP="0021626D">
            <w:pPr>
              <w:pStyle w:val="TAL"/>
              <w:rPr>
                <w:sz w:val="16"/>
                <w:szCs w:val="16"/>
              </w:rPr>
            </w:pPr>
          </w:p>
        </w:tc>
      </w:tr>
      <w:tr w:rsidR="00A66FE4" w14:paraId="0C2744B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643AE"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F3D3A" w14:textId="2A84D1E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CE42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9F01C"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D154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5F3A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008C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CC6D4" w14:textId="77777777" w:rsidR="00A66FE4" w:rsidRPr="001B1679" w:rsidRDefault="00A66FE4" w:rsidP="0021626D">
            <w:pPr>
              <w:pStyle w:val="TAL"/>
              <w:rPr>
                <w:sz w:val="16"/>
                <w:szCs w:val="16"/>
              </w:rPr>
            </w:pPr>
            <w:r w:rsidRPr="001B1679">
              <w:rPr>
                <w:sz w:val="16"/>
                <w:szCs w:val="16"/>
              </w:rPr>
              <w:t>Revision of SP-230987. Revised to SP-231182.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4906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39926" w14:textId="44762A1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231182</w:t>
            </w:r>
          </w:p>
        </w:tc>
      </w:tr>
      <w:tr w:rsidR="00A66FE4" w14:paraId="30CE32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2CD68"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F4D6" w14:textId="043AA38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3785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D00E5"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80FC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152A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CAE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008B1" w14:textId="77777777" w:rsidR="00A66FE4" w:rsidRPr="001B1679" w:rsidRDefault="00A66FE4" w:rsidP="0021626D">
            <w:pPr>
              <w:pStyle w:val="TAL"/>
              <w:rPr>
                <w:sz w:val="16"/>
                <w:szCs w:val="16"/>
              </w:rPr>
            </w:pPr>
            <w:r w:rsidRPr="001B1679">
              <w:rPr>
                <w:sz w:val="16"/>
                <w:szCs w:val="16"/>
              </w:rPr>
              <w:t>Revision of SP-230865.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A41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729DE" w14:textId="77777777" w:rsidR="00A66FE4" w:rsidRPr="001B1679" w:rsidRDefault="00A66FE4" w:rsidP="0021626D">
            <w:pPr>
              <w:pStyle w:val="TAL"/>
              <w:rPr>
                <w:sz w:val="16"/>
                <w:szCs w:val="16"/>
              </w:rPr>
            </w:pPr>
          </w:p>
        </w:tc>
      </w:tr>
      <w:tr w:rsidR="00A66FE4" w14:paraId="6068AA4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5D2F0"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A363A" w14:textId="589F673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F1E6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ED66D"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4C84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3F3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1803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FBA07" w14:textId="77777777" w:rsidR="00A66FE4" w:rsidRPr="001B1679" w:rsidRDefault="00A66FE4" w:rsidP="0021626D">
            <w:pPr>
              <w:pStyle w:val="TAL"/>
              <w:rPr>
                <w:sz w:val="16"/>
                <w:szCs w:val="16"/>
              </w:rPr>
            </w:pPr>
            <w:r w:rsidRPr="001B1679">
              <w:rPr>
                <w:sz w:val="16"/>
                <w:szCs w:val="16"/>
              </w:rPr>
              <w:t>Revision of SP-230866.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0A3C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76E8B" w14:textId="77777777" w:rsidR="00A66FE4" w:rsidRPr="001B1679" w:rsidRDefault="00A66FE4" w:rsidP="0021626D">
            <w:pPr>
              <w:pStyle w:val="TAL"/>
              <w:rPr>
                <w:sz w:val="16"/>
                <w:szCs w:val="16"/>
              </w:rPr>
            </w:pPr>
          </w:p>
        </w:tc>
      </w:tr>
      <w:tr w:rsidR="00A66FE4" w14:paraId="52293E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85EB3"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5BFC3" w14:textId="7646F97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A614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3890F"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DE66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C009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F632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C3904" w14:textId="77777777" w:rsidR="00A66FE4" w:rsidRPr="001B1679" w:rsidRDefault="00A66FE4" w:rsidP="0021626D">
            <w:pPr>
              <w:pStyle w:val="TAL"/>
              <w:rPr>
                <w:sz w:val="16"/>
                <w:szCs w:val="16"/>
              </w:rPr>
            </w:pPr>
            <w:r w:rsidRPr="001B1679">
              <w:rPr>
                <w:sz w:val="16"/>
                <w:szCs w:val="16"/>
              </w:rPr>
              <w:t>Revision of SP-230990.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44A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7BB4C" w14:textId="77777777" w:rsidR="00A66FE4" w:rsidRPr="001B1679" w:rsidRDefault="00A66FE4" w:rsidP="0021626D">
            <w:pPr>
              <w:pStyle w:val="TAL"/>
              <w:rPr>
                <w:sz w:val="16"/>
                <w:szCs w:val="16"/>
              </w:rPr>
            </w:pPr>
          </w:p>
        </w:tc>
      </w:tr>
      <w:tr w:rsidR="00A66FE4" w14:paraId="2B42AC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CEA6A"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99FEE" w14:textId="1BDD910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9228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DC626"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74903"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8F48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A6D7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6101A" w14:textId="77777777" w:rsidR="00A66FE4" w:rsidRPr="001B1679" w:rsidRDefault="00A66FE4" w:rsidP="0021626D">
            <w:pPr>
              <w:pStyle w:val="TAL"/>
              <w:rPr>
                <w:sz w:val="16"/>
                <w:szCs w:val="16"/>
              </w:rPr>
            </w:pPr>
            <w:r w:rsidRPr="001B1679">
              <w:rPr>
                <w:sz w:val="16"/>
                <w:szCs w:val="16"/>
              </w:rPr>
              <w:t>Revision of SP-230992.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46CD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F70AF" w14:textId="77777777" w:rsidR="00A66FE4" w:rsidRPr="001B1679" w:rsidRDefault="00A66FE4" w:rsidP="0021626D">
            <w:pPr>
              <w:pStyle w:val="TAL"/>
              <w:rPr>
                <w:sz w:val="16"/>
                <w:szCs w:val="16"/>
              </w:rPr>
            </w:pPr>
          </w:p>
        </w:tc>
      </w:tr>
      <w:tr w:rsidR="00A66FE4" w14:paraId="6AD5EA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FF2C1"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0B610" w14:textId="1E111C4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53AC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DFD7B"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208EA"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CB9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32C5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91552" w14:textId="77777777" w:rsidR="00A66FE4" w:rsidRPr="001B1679" w:rsidRDefault="00A66FE4" w:rsidP="0021626D">
            <w:pPr>
              <w:pStyle w:val="TAL"/>
              <w:rPr>
                <w:sz w:val="16"/>
                <w:szCs w:val="16"/>
              </w:rPr>
            </w:pPr>
            <w:r w:rsidRPr="001B1679">
              <w:rPr>
                <w:sz w:val="16"/>
                <w:szCs w:val="16"/>
              </w:rPr>
              <w:t>Revision of SP-231136. Revised to SP-231163.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3AD1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48EC5" w14:textId="117575E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231163</w:t>
            </w:r>
          </w:p>
        </w:tc>
      </w:tr>
      <w:tr w:rsidR="00A66FE4" w14:paraId="0FAD5E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67B1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C736D" w14:textId="6238F0A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4E92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22F40"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B8429"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A17E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3A7D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A1840" w14:textId="77777777" w:rsidR="00A66FE4" w:rsidRPr="001B1679" w:rsidRDefault="00A66FE4" w:rsidP="0021626D">
            <w:pPr>
              <w:pStyle w:val="TAL"/>
              <w:rPr>
                <w:sz w:val="16"/>
                <w:szCs w:val="16"/>
              </w:rPr>
            </w:pPr>
            <w:r w:rsidRPr="001B1679">
              <w:rPr>
                <w:sz w:val="16"/>
                <w:szCs w:val="16"/>
              </w:rPr>
              <w:t>Revision of SP-231162. Revised to SP-231183.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13DD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6533" w14:textId="3D758A1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231183</w:t>
            </w:r>
          </w:p>
        </w:tc>
      </w:tr>
      <w:tr w:rsidR="00A66FE4" w14:paraId="2E0454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4C95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DE46D" w14:textId="61406B0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11C2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246C1"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14F9A"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7999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C1D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57A2F" w14:textId="77777777" w:rsidR="00A66FE4" w:rsidRPr="001B1679" w:rsidRDefault="00A66FE4" w:rsidP="0021626D">
            <w:pPr>
              <w:pStyle w:val="TAL"/>
              <w:rPr>
                <w:sz w:val="16"/>
                <w:szCs w:val="16"/>
              </w:rPr>
            </w:pPr>
            <w:r w:rsidRPr="001B1679">
              <w:rPr>
                <w:sz w:val="16"/>
                <w:szCs w:val="16"/>
              </w:rPr>
              <w:t>Revision of SP-231137.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D5410"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EAE5F" w14:textId="77777777" w:rsidR="00A66FE4" w:rsidRPr="001B1679" w:rsidRDefault="00A66FE4" w:rsidP="0021626D">
            <w:pPr>
              <w:pStyle w:val="TAL"/>
              <w:rPr>
                <w:sz w:val="16"/>
                <w:szCs w:val="16"/>
              </w:rPr>
            </w:pPr>
          </w:p>
        </w:tc>
      </w:tr>
      <w:tr w:rsidR="00A66FE4" w14:paraId="1DA904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A140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00493" w14:textId="7F55D17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C4AC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C8F4D" w14:textId="77777777" w:rsidR="00A66FE4" w:rsidRPr="001B1679" w:rsidRDefault="00A66FE4" w:rsidP="0021626D">
            <w:pPr>
              <w:pStyle w:val="TAL"/>
              <w:rPr>
                <w:sz w:val="16"/>
                <w:szCs w:val="16"/>
              </w:rPr>
            </w:pPr>
            <w:r w:rsidRPr="001B1679">
              <w:rPr>
                <w:sz w:val="16"/>
                <w:szCs w:val="16"/>
              </w:rPr>
              <w:t>New SID on Multi-Access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257DC"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1796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C10A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7D081" w14:textId="77777777" w:rsidR="00A66FE4" w:rsidRPr="001B1679" w:rsidRDefault="00A66FE4" w:rsidP="0021626D">
            <w:pPr>
              <w:pStyle w:val="TAL"/>
              <w:rPr>
                <w:sz w:val="16"/>
                <w:szCs w:val="16"/>
              </w:rPr>
            </w:pPr>
            <w:r w:rsidRPr="001B1679">
              <w:rPr>
                <w:sz w:val="16"/>
                <w:szCs w:val="16"/>
              </w:rPr>
              <w:t>Revision of SP-231138.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6A5AD"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EBC43" w14:textId="77777777" w:rsidR="00A66FE4" w:rsidRPr="001B1679" w:rsidRDefault="00A66FE4" w:rsidP="0021626D">
            <w:pPr>
              <w:pStyle w:val="TAL"/>
              <w:rPr>
                <w:sz w:val="16"/>
                <w:szCs w:val="16"/>
              </w:rPr>
            </w:pPr>
          </w:p>
        </w:tc>
      </w:tr>
      <w:tr w:rsidR="00A66FE4" w14:paraId="4ADAFDC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6F16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76E69" w14:textId="1A52973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66F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2141B"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A2BBE"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D135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C632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48185" w14:textId="77777777" w:rsidR="00A66FE4" w:rsidRPr="001B1679" w:rsidRDefault="00A66FE4" w:rsidP="0021626D">
            <w:pPr>
              <w:pStyle w:val="TAL"/>
              <w:rPr>
                <w:sz w:val="16"/>
                <w:szCs w:val="16"/>
              </w:rPr>
            </w:pPr>
            <w:r w:rsidRPr="001B1679">
              <w:rPr>
                <w:sz w:val="16"/>
                <w:szCs w:val="16"/>
              </w:rPr>
              <w:t>Revision of SP-231139.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9A78D"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DBD11" w14:textId="77777777" w:rsidR="00A66FE4" w:rsidRPr="001B1679" w:rsidRDefault="00A66FE4" w:rsidP="0021626D">
            <w:pPr>
              <w:pStyle w:val="TAL"/>
              <w:rPr>
                <w:sz w:val="16"/>
                <w:szCs w:val="16"/>
              </w:rPr>
            </w:pPr>
          </w:p>
        </w:tc>
      </w:tr>
      <w:tr w:rsidR="00A66FE4" w14:paraId="7C087BF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6BBD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2282A" w14:textId="6D807E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B980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4AE19"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7AF3A"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A1C1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5486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82071" w14:textId="77777777" w:rsidR="00A66FE4" w:rsidRPr="001B1679" w:rsidRDefault="00A66FE4" w:rsidP="0021626D">
            <w:pPr>
              <w:pStyle w:val="TAL"/>
              <w:rPr>
                <w:sz w:val="16"/>
                <w:szCs w:val="16"/>
              </w:rPr>
            </w:pPr>
            <w:r w:rsidRPr="001B1679">
              <w:rPr>
                <w:sz w:val="16"/>
                <w:szCs w:val="16"/>
              </w:rPr>
              <w:t>Revision of SP-231141. Revised to SP-231188.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1544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B4811" w14:textId="758CC26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231188</w:t>
            </w:r>
          </w:p>
        </w:tc>
      </w:tr>
      <w:tr w:rsidR="00A66FE4" w14:paraId="2CCC4A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404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5271" w14:textId="3409E9A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280C3"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265CC"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81C59"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468F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C5F8A"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A22B9" w14:textId="77777777" w:rsidR="00A66FE4" w:rsidRPr="001B1679" w:rsidRDefault="00A66FE4" w:rsidP="0021626D">
            <w:pPr>
              <w:pStyle w:val="TAL"/>
              <w:rPr>
                <w:sz w:val="16"/>
                <w:szCs w:val="16"/>
              </w:rPr>
            </w:pPr>
            <w:r w:rsidRPr="001B1679">
              <w:rPr>
                <w:sz w:val="16"/>
                <w:szCs w:val="16"/>
              </w:rPr>
              <w:t>Revision of SP-231142. Revised to SP-231185.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2FB2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91EB9" w14:textId="7B56044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231185</w:t>
            </w:r>
          </w:p>
        </w:tc>
      </w:tr>
      <w:tr w:rsidR="00A66FE4" w14:paraId="09FFF14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C22F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5D2DE" w14:textId="2DEF431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75B8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F0B75"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750F0"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8BAF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95CE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E45EA" w14:textId="77777777" w:rsidR="00A66FE4" w:rsidRPr="001B1679" w:rsidRDefault="00A66FE4" w:rsidP="0021626D">
            <w:pPr>
              <w:pStyle w:val="TAL"/>
              <w:rPr>
                <w:sz w:val="16"/>
                <w:szCs w:val="16"/>
              </w:rPr>
            </w:pPr>
            <w:r w:rsidRPr="001B1679">
              <w:rPr>
                <w:sz w:val="16"/>
                <w:szCs w:val="16"/>
              </w:rPr>
              <w:t>Revision of SP-231143. Revised to SP-231184.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CFD3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A432E" w14:textId="4EED391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231184</w:t>
            </w:r>
          </w:p>
        </w:tc>
      </w:tr>
      <w:tr w:rsidR="00A66FE4" w14:paraId="19AE5F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8527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15E81" w14:textId="7DB43DF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32D3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A7337"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2F5D3"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D686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B45E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36A7BC" w14:textId="77777777" w:rsidR="00A66FE4" w:rsidRPr="001B1679" w:rsidRDefault="00A66FE4" w:rsidP="0021626D">
            <w:pPr>
              <w:pStyle w:val="TAL"/>
              <w:rPr>
                <w:sz w:val="16"/>
                <w:szCs w:val="16"/>
              </w:rPr>
            </w:pPr>
            <w:r w:rsidRPr="001B1679">
              <w:rPr>
                <w:sz w:val="16"/>
                <w:szCs w:val="16"/>
              </w:rPr>
              <w:t>Revision of SP-231144. Revised to SP-231171.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D9CD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66070" w14:textId="06B9E3F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231171</w:t>
            </w:r>
          </w:p>
        </w:tc>
      </w:tr>
      <w:tr w:rsidR="00A66FE4" w14:paraId="121A96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5225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30446" w14:textId="246ADC8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7D2C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D5ACF"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1741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0703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E25E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1F287" w14:textId="77777777" w:rsidR="00A66FE4" w:rsidRPr="001B1679" w:rsidRDefault="00A66FE4" w:rsidP="0021626D">
            <w:pPr>
              <w:pStyle w:val="TAL"/>
              <w:rPr>
                <w:sz w:val="16"/>
                <w:szCs w:val="16"/>
              </w:rPr>
            </w:pPr>
            <w:r w:rsidRPr="001B1679">
              <w:rPr>
                <w:sz w:val="16"/>
                <w:szCs w:val="16"/>
              </w:rPr>
              <w:t>Revision of SP-231170. Revised to SP-231186.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2016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DB160" w14:textId="329B45E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231186</w:t>
            </w:r>
          </w:p>
        </w:tc>
      </w:tr>
      <w:tr w:rsidR="00A66FE4" w14:paraId="243CDB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06CF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1CDA0" w14:textId="09D518A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A30F1"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461C5"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7A2B3"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9889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9E15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6DAA9" w14:textId="77777777" w:rsidR="00A66FE4" w:rsidRPr="001B1679" w:rsidRDefault="00A66FE4" w:rsidP="0021626D">
            <w:pPr>
              <w:pStyle w:val="TAL"/>
              <w:rPr>
                <w:sz w:val="16"/>
                <w:szCs w:val="16"/>
              </w:rPr>
            </w:pPr>
            <w:r w:rsidRPr="001B1679">
              <w:rPr>
                <w:sz w:val="16"/>
                <w:szCs w:val="16"/>
              </w:rPr>
              <w:t>Revision of SP-231118. Noted. TSG SA ask SA WG3 and SA WG6 to discuss the work on PINAPP Security in Q4/2023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F829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2156E" w14:textId="77777777" w:rsidR="00A66FE4" w:rsidRPr="001B1679" w:rsidRDefault="00A66FE4" w:rsidP="0021626D">
            <w:pPr>
              <w:pStyle w:val="TAL"/>
              <w:rPr>
                <w:sz w:val="16"/>
                <w:szCs w:val="16"/>
              </w:rPr>
            </w:pPr>
          </w:p>
        </w:tc>
      </w:tr>
      <w:tr w:rsidR="00A66FE4" w14:paraId="4E9797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8D77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F48D9" w14:textId="4F200D9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A8B6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25E02" w14:textId="77777777" w:rsidR="00A66FE4" w:rsidRPr="001B1679" w:rsidRDefault="00A66FE4" w:rsidP="0021626D">
            <w:pPr>
              <w:pStyle w:val="TAL"/>
              <w:rPr>
                <w:sz w:val="16"/>
                <w:szCs w:val="16"/>
              </w:rPr>
            </w:pPr>
            <w:r w:rsidRPr="001B1679">
              <w:rPr>
                <w:sz w:val="16"/>
                <w:szCs w:val="16"/>
              </w:rPr>
              <w:t>22.261 CR0727R2 (Rel-18, 'B'):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D551B"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6D99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6DF41"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FB98B" w14:textId="77777777" w:rsidR="00A66FE4" w:rsidRPr="001B1679" w:rsidRDefault="00A66FE4" w:rsidP="0021626D">
            <w:pPr>
              <w:pStyle w:val="TAL"/>
              <w:rPr>
                <w:sz w:val="16"/>
                <w:szCs w:val="16"/>
              </w:rPr>
            </w:pPr>
            <w:r w:rsidRPr="001B1679">
              <w:rPr>
                <w:sz w:val="16"/>
                <w:szCs w:val="16"/>
              </w:rPr>
              <w:t>Revision of SP-231132.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E104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3DE64" w14:textId="77777777" w:rsidR="00A66FE4" w:rsidRPr="001B1679" w:rsidRDefault="00A66FE4" w:rsidP="0021626D">
            <w:pPr>
              <w:pStyle w:val="TAL"/>
              <w:rPr>
                <w:sz w:val="16"/>
                <w:szCs w:val="16"/>
              </w:rPr>
            </w:pPr>
          </w:p>
        </w:tc>
      </w:tr>
      <w:tr w:rsidR="00A66FE4" w14:paraId="0D10FE2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23FD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79782" w14:textId="1BB75A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C3AD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ABB4C" w14:textId="77777777" w:rsidR="00A66FE4" w:rsidRPr="001B1679" w:rsidRDefault="00A66FE4" w:rsidP="0021626D">
            <w:pPr>
              <w:pStyle w:val="TAL"/>
              <w:rPr>
                <w:sz w:val="16"/>
                <w:szCs w:val="16"/>
              </w:rPr>
            </w:pPr>
            <w:r w:rsidRPr="001B1679">
              <w:rPr>
                <w:sz w:val="16"/>
                <w:szCs w:val="16"/>
              </w:rPr>
              <w:t>22.261 CR0728R2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04758"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DFB0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3D8FE"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84A82" w14:textId="77777777" w:rsidR="00A66FE4" w:rsidRPr="001B1679" w:rsidRDefault="00A66FE4" w:rsidP="0021626D">
            <w:pPr>
              <w:pStyle w:val="TAL"/>
              <w:rPr>
                <w:sz w:val="16"/>
                <w:szCs w:val="16"/>
              </w:rPr>
            </w:pPr>
            <w:r w:rsidRPr="001B1679">
              <w:rPr>
                <w:sz w:val="16"/>
                <w:szCs w:val="16"/>
              </w:rPr>
              <w:t>Revision of SP-231133.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F4CF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7B32A" w14:textId="77777777" w:rsidR="00A66FE4" w:rsidRPr="001B1679" w:rsidRDefault="00A66FE4" w:rsidP="0021626D">
            <w:pPr>
              <w:pStyle w:val="TAL"/>
              <w:rPr>
                <w:sz w:val="16"/>
                <w:szCs w:val="16"/>
              </w:rPr>
            </w:pPr>
          </w:p>
        </w:tc>
      </w:tr>
      <w:tr w:rsidR="00A66FE4" w14:paraId="07F811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37C07"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A1287" w14:textId="6421C80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593C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3A8EA" w14:textId="77777777" w:rsidR="00A66FE4" w:rsidRPr="001B1679" w:rsidRDefault="00A66FE4" w:rsidP="0021626D">
            <w:pPr>
              <w:pStyle w:val="TAL"/>
              <w:rPr>
                <w:sz w:val="16"/>
                <w:szCs w:val="16"/>
              </w:rPr>
            </w:pPr>
            <w:r w:rsidRPr="001B1679">
              <w:rPr>
                <w:sz w:val="16"/>
                <w:szCs w:val="16"/>
              </w:rPr>
              <w:t>33.501 CR1789R1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3EE81"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1880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B7099"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B5615" w14:textId="77777777" w:rsidR="00A66FE4" w:rsidRPr="001B1679" w:rsidRDefault="00A66FE4" w:rsidP="0021626D">
            <w:pPr>
              <w:pStyle w:val="TAL"/>
              <w:rPr>
                <w:sz w:val="16"/>
                <w:szCs w:val="16"/>
              </w:rPr>
            </w:pPr>
            <w:r w:rsidRPr="001B1679">
              <w:rPr>
                <w:sz w:val="16"/>
                <w:szCs w:val="16"/>
              </w:rPr>
              <w:t>Revision of SP-231076. Revised to SP-231189.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22C7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017A6" w14:textId="7F04730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231189</w:t>
            </w:r>
          </w:p>
        </w:tc>
      </w:tr>
      <w:tr w:rsidR="00A66FE4" w14:paraId="776B13C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C41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70F4" w14:textId="68BF0C9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323FE"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8C214"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A6E4E"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675B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DA22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18084" w14:textId="77777777" w:rsidR="00A66FE4" w:rsidRPr="001B1679" w:rsidRDefault="00A66FE4" w:rsidP="0021626D">
            <w:pPr>
              <w:pStyle w:val="TAL"/>
              <w:rPr>
                <w:sz w:val="16"/>
                <w:szCs w:val="16"/>
              </w:rPr>
            </w:pPr>
            <w:r w:rsidRPr="001B1679">
              <w:rPr>
                <w:sz w:val="16"/>
                <w:szCs w:val="16"/>
              </w:rPr>
              <w:t>Revision of SP-231131. Revised to SP-231191.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C081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F46C8" w14:textId="04521C4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231191</w:t>
            </w:r>
          </w:p>
        </w:tc>
      </w:tr>
      <w:tr w:rsidR="00A66FE4" w14:paraId="209FE9F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2070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402F0" w14:textId="5D137E1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18CE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739FB"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837A2"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B3FF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1687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10ACC" w14:textId="77777777" w:rsidR="00A66FE4" w:rsidRPr="001B1679" w:rsidRDefault="00A66FE4" w:rsidP="0021626D">
            <w:pPr>
              <w:pStyle w:val="TAL"/>
              <w:rPr>
                <w:sz w:val="16"/>
                <w:szCs w:val="16"/>
              </w:rPr>
            </w:pPr>
            <w:r w:rsidRPr="001B1679">
              <w:rPr>
                <w:sz w:val="16"/>
                <w:szCs w:val="16"/>
              </w:rPr>
              <w:t>Created at Meeting. Wrong version uploaded. Revised off-line in SP-231187.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D81A1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D9FFF" w14:textId="4FD968A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231187</w:t>
            </w:r>
          </w:p>
        </w:tc>
      </w:tr>
      <w:tr w:rsidR="00A66FE4" w14:paraId="0022B92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F1A45"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FA0BB" w14:textId="6291049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613B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EBE33"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039441"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B407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5715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9B1650" w14:textId="77777777" w:rsidR="00A66FE4" w:rsidRPr="001B1679" w:rsidRDefault="00A66FE4" w:rsidP="0021626D">
            <w:pPr>
              <w:pStyle w:val="TAL"/>
              <w:rPr>
                <w:sz w:val="16"/>
                <w:szCs w:val="16"/>
              </w:rPr>
            </w:pPr>
            <w:r w:rsidRPr="001B1679">
              <w:rPr>
                <w:sz w:val="16"/>
                <w:szCs w:val="16"/>
              </w:rPr>
              <w:t>Revision of SP-231056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3DBDE"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6C790" w14:textId="77777777" w:rsidR="00A66FE4" w:rsidRPr="001B1679" w:rsidRDefault="00A66FE4" w:rsidP="0021626D">
            <w:pPr>
              <w:pStyle w:val="TAL"/>
              <w:rPr>
                <w:sz w:val="16"/>
                <w:szCs w:val="16"/>
              </w:rPr>
            </w:pPr>
          </w:p>
        </w:tc>
      </w:tr>
      <w:tr w:rsidR="00A66FE4" w14:paraId="00163B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5DED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2B77E" w14:textId="706A15F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65FBF"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40FB6" w14:textId="77777777" w:rsidR="00A66FE4" w:rsidRPr="001B1679" w:rsidRDefault="00A66FE4" w:rsidP="0021626D">
            <w:pPr>
              <w:pStyle w:val="TAL"/>
              <w:rPr>
                <w:sz w:val="16"/>
                <w:szCs w:val="16"/>
              </w:rPr>
            </w:pPr>
            <w:r w:rsidRPr="001B1679">
              <w:rPr>
                <w:sz w:val="16"/>
                <w:szCs w:val="16"/>
              </w:rPr>
              <w:t>21.900 CR0073R1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B6D1D"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5F3F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DED87"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E2BDC" w14:textId="77777777" w:rsidR="00A66FE4" w:rsidRPr="001B1679" w:rsidRDefault="00A66FE4" w:rsidP="0021626D">
            <w:pPr>
              <w:pStyle w:val="TAL"/>
              <w:rPr>
                <w:sz w:val="16"/>
                <w:szCs w:val="16"/>
              </w:rPr>
            </w:pPr>
            <w:r w:rsidRPr="001B1679">
              <w:rPr>
                <w:sz w:val="16"/>
                <w:szCs w:val="16"/>
              </w:rPr>
              <w:t>Revision of SP-231134. Revised to SP-231181.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56C4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74245" w14:textId="30D9309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231181</w:t>
            </w:r>
          </w:p>
        </w:tc>
      </w:tr>
      <w:tr w:rsidR="00A66FE4" w14:paraId="187879D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6FB51"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438A0" w14:textId="17291F7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D56D3"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AA80" w14:textId="77777777" w:rsidR="00A66FE4" w:rsidRPr="001B1679" w:rsidRDefault="00A66FE4" w:rsidP="0021626D">
            <w:pPr>
              <w:pStyle w:val="TAL"/>
              <w:rPr>
                <w:sz w:val="16"/>
                <w:szCs w:val="16"/>
              </w:rPr>
            </w:pPr>
            <w:r w:rsidRPr="001B1679">
              <w:rPr>
                <w:sz w:val="16"/>
                <w:szCs w:val="16"/>
              </w:rPr>
              <w:t>Update of clauses 7 and 8 of TR 22.840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1E623" w14:textId="77777777" w:rsidR="00A66FE4" w:rsidRPr="001B1679" w:rsidRDefault="00A66FE4" w:rsidP="0021626D">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6AD7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8DB5D"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43650" w14:textId="77777777" w:rsidR="00A66FE4" w:rsidRPr="001B1679" w:rsidRDefault="00A66FE4" w:rsidP="0021626D">
            <w:pPr>
              <w:pStyle w:val="TAL"/>
              <w:rPr>
                <w:sz w:val="16"/>
                <w:szCs w:val="16"/>
              </w:rPr>
            </w:pPr>
            <w:r w:rsidRPr="001B1679">
              <w:rPr>
                <w:sz w:val="16"/>
                <w:szCs w:val="16"/>
              </w:rPr>
              <w:t>Created at meeting. This was not provided and was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43F08"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2D093" w14:textId="77777777" w:rsidR="00A66FE4" w:rsidRPr="001B1679" w:rsidRDefault="00A66FE4" w:rsidP="0021626D">
            <w:pPr>
              <w:pStyle w:val="TAL"/>
              <w:rPr>
                <w:sz w:val="16"/>
                <w:szCs w:val="16"/>
              </w:rPr>
            </w:pPr>
          </w:p>
        </w:tc>
      </w:tr>
      <w:tr w:rsidR="00A66FE4" w14:paraId="1E2783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7BA5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3CDFB" w14:textId="1FA9DF1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1E922"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973C0" w14:textId="77777777" w:rsidR="00A66FE4" w:rsidRPr="001B1679" w:rsidRDefault="00A66FE4" w:rsidP="0021626D">
            <w:pPr>
              <w:pStyle w:val="TAL"/>
              <w:rPr>
                <w:sz w:val="16"/>
                <w:szCs w:val="16"/>
              </w:rPr>
            </w:pPr>
            <w:r w:rsidRPr="001B1679">
              <w:rPr>
                <w:sz w:val="16"/>
                <w:szCs w:val="16"/>
              </w:rPr>
              <w:t>21.900 CR0073R2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A61A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0C90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E47A6"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F873E" w14:textId="77777777" w:rsidR="00A66FE4" w:rsidRPr="001B1679" w:rsidRDefault="00A66FE4" w:rsidP="0021626D">
            <w:pPr>
              <w:pStyle w:val="TAL"/>
              <w:rPr>
                <w:sz w:val="16"/>
                <w:szCs w:val="16"/>
              </w:rPr>
            </w:pPr>
            <w:r w:rsidRPr="001B1679">
              <w:rPr>
                <w:sz w:val="16"/>
                <w:szCs w:val="16"/>
              </w:rPr>
              <w:t>Revision of SP-231179. Revised off-line to SP-231195.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42A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EFCDD" w14:textId="52DF752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231195</w:t>
            </w:r>
          </w:p>
        </w:tc>
      </w:tr>
      <w:tr w:rsidR="00A66FE4" w14:paraId="3FE93D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9733C"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6B5A3" w14:textId="619E3B2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31D5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92E1A"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A8EAF"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0C2D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E8D5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10C0A" w14:textId="77777777" w:rsidR="00A66FE4" w:rsidRPr="001B1679" w:rsidRDefault="00A66FE4" w:rsidP="0021626D">
            <w:pPr>
              <w:pStyle w:val="TAL"/>
              <w:rPr>
                <w:sz w:val="16"/>
                <w:szCs w:val="16"/>
              </w:rPr>
            </w:pPr>
            <w:r w:rsidRPr="001B1679">
              <w:rPr>
                <w:sz w:val="16"/>
                <w:szCs w:val="16"/>
              </w:rPr>
              <w:t>Revision of SP-231157.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78F6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57653" w14:textId="77777777" w:rsidR="00A66FE4" w:rsidRPr="001B1679" w:rsidRDefault="00A66FE4" w:rsidP="0021626D">
            <w:pPr>
              <w:pStyle w:val="TAL"/>
              <w:rPr>
                <w:sz w:val="16"/>
                <w:szCs w:val="16"/>
              </w:rPr>
            </w:pPr>
          </w:p>
        </w:tc>
      </w:tr>
      <w:tr w:rsidR="00A66FE4" w14:paraId="5226EA9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627F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7C609" w14:textId="0E50F74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50DA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8A278"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DAC49"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74C6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BDE9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83842" w14:textId="77777777" w:rsidR="00A66FE4" w:rsidRPr="001B1679" w:rsidRDefault="00A66FE4" w:rsidP="0021626D">
            <w:pPr>
              <w:pStyle w:val="TAL"/>
              <w:rPr>
                <w:sz w:val="16"/>
                <w:szCs w:val="16"/>
              </w:rPr>
            </w:pPr>
            <w:r w:rsidRPr="001B1679">
              <w:rPr>
                <w:sz w:val="16"/>
                <w:szCs w:val="16"/>
              </w:rPr>
              <w:t>Revision of SP-231163. Revised to SP-231193.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2DBD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7E8B3" w14:textId="532C298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231193</w:t>
            </w:r>
          </w:p>
        </w:tc>
      </w:tr>
      <w:tr w:rsidR="00A66FE4" w14:paraId="3453C0A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2EC0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60A29" w14:textId="6041F0B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088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44864"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9E059"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07CC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F3B2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D19BC" w14:textId="77777777" w:rsidR="00A66FE4" w:rsidRPr="001B1679" w:rsidRDefault="00A66FE4" w:rsidP="0021626D">
            <w:pPr>
              <w:pStyle w:val="TAL"/>
              <w:rPr>
                <w:sz w:val="16"/>
                <w:szCs w:val="16"/>
              </w:rPr>
            </w:pPr>
            <w:r w:rsidRPr="001B1679">
              <w:rPr>
                <w:sz w:val="16"/>
                <w:szCs w:val="16"/>
              </w:rPr>
              <w:t>Revision of SP-231169. Revised to SP-231194.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1481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791DE" w14:textId="5CBD748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231194</w:t>
            </w:r>
          </w:p>
        </w:tc>
      </w:tr>
      <w:tr w:rsidR="00A66FE4" w14:paraId="3FB0B4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17ED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BA0E0" w14:textId="6B2D22A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76FA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2BE3F"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93E4B"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7A10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A7F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60D6E" w14:textId="77777777" w:rsidR="00A66FE4" w:rsidRPr="001B1679" w:rsidRDefault="00A66FE4" w:rsidP="0021626D">
            <w:pPr>
              <w:pStyle w:val="TAL"/>
              <w:rPr>
                <w:sz w:val="16"/>
                <w:szCs w:val="16"/>
              </w:rPr>
            </w:pPr>
            <w:r w:rsidRPr="001B1679">
              <w:rPr>
                <w:sz w:val="16"/>
                <w:szCs w:val="16"/>
              </w:rPr>
              <w:t>Revision of SP-231168 (Type corrected to SID NEW). Revised to SP-231196.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F7A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2681B" w14:textId="3D97744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231196</w:t>
            </w:r>
          </w:p>
        </w:tc>
      </w:tr>
      <w:tr w:rsidR="00A66FE4" w14:paraId="14B354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DDEF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EEA0B" w14:textId="76549B5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572D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3DA48"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9C1C3"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B4C3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8269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E0AD5" w14:textId="77777777" w:rsidR="00A66FE4" w:rsidRPr="001B1679" w:rsidRDefault="00A66FE4" w:rsidP="0021626D">
            <w:pPr>
              <w:pStyle w:val="TAL"/>
              <w:rPr>
                <w:sz w:val="16"/>
                <w:szCs w:val="16"/>
              </w:rPr>
            </w:pPr>
            <w:r w:rsidRPr="001B1679">
              <w:rPr>
                <w:sz w:val="16"/>
                <w:szCs w:val="16"/>
              </w:rPr>
              <w:t>Revision of SP-231171. Revised to SP-231197.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2774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5C56A" w14:textId="26D820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231197</w:t>
            </w:r>
          </w:p>
        </w:tc>
      </w:tr>
      <w:tr w:rsidR="00A66FE4" w14:paraId="57D143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674F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27495" w14:textId="4C5F506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F693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380C0"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F1AA5"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DFE1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888A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F242B" w14:textId="77777777" w:rsidR="00A66FE4" w:rsidRPr="001B1679" w:rsidRDefault="00A66FE4" w:rsidP="0021626D">
            <w:pPr>
              <w:pStyle w:val="TAL"/>
              <w:rPr>
                <w:sz w:val="16"/>
                <w:szCs w:val="16"/>
              </w:rPr>
            </w:pPr>
            <w:r w:rsidRPr="001B1679">
              <w:rPr>
                <w:sz w:val="16"/>
                <w:szCs w:val="16"/>
              </w:rPr>
              <w:t>Revision of SP-231177. Revised to SP-231190.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B539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3D7FA" w14:textId="7F9C627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231190</w:t>
            </w:r>
          </w:p>
        </w:tc>
      </w:tr>
      <w:tr w:rsidR="00A66FE4" w14:paraId="1D8D642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2C8D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0CBBB" w14:textId="2D7A9A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14B20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EA25D"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7B250"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0698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D17F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C3F5C" w14:textId="77777777" w:rsidR="00A66FE4" w:rsidRPr="001B1679" w:rsidRDefault="00A66FE4" w:rsidP="0021626D">
            <w:pPr>
              <w:pStyle w:val="TAL"/>
              <w:rPr>
                <w:sz w:val="16"/>
                <w:szCs w:val="16"/>
              </w:rPr>
            </w:pPr>
            <w:r w:rsidRPr="001B1679">
              <w:rPr>
                <w:sz w:val="16"/>
                <w:szCs w:val="16"/>
              </w:rPr>
              <w:t>Revision of SP-231167. Revised to SP-231192.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778D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40129" w14:textId="538F3C5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231192</w:t>
            </w:r>
          </w:p>
        </w:tc>
      </w:tr>
      <w:tr w:rsidR="00A66FE4" w14:paraId="4F7062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6FE7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DB33D" w14:textId="3909F2B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1FCFC"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31082" w14:textId="77777777" w:rsidR="00A66FE4" w:rsidRPr="001B1679" w:rsidRDefault="00A66FE4" w:rsidP="0021626D">
            <w:pPr>
              <w:pStyle w:val="TAL"/>
              <w:rPr>
                <w:sz w:val="16"/>
                <w:szCs w:val="16"/>
              </w:rPr>
            </w:pPr>
            <w:r w:rsidRPr="001B1679">
              <w:rPr>
                <w:sz w:val="16"/>
                <w:szCs w:val="16"/>
              </w:rPr>
              <w:t>33.501 CR1789R2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D3793"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9CF0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91EF5"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572CB" w14:textId="77777777" w:rsidR="00A66FE4" w:rsidRPr="001B1679" w:rsidRDefault="00A66FE4" w:rsidP="0021626D">
            <w:pPr>
              <w:pStyle w:val="TAL"/>
              <w:rPr>
                <w:sz w:val="16"/>
                <w:szCs w:val="16"/>
              </w:rPr>
            </w:pPr>
            <w:r w:rsidRPr="001B1679">
              <w:rPr>
                <w:sz w:val="16"/>
                <w:szCs w:val="16"/>
              </w:rPr>
              <w:t>Revision of SP-231175. Revised to SP-231200.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1D51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9FE5F" w14:textId="4DB09FD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231200</w:t>
            </w:r>
          </w:p>
        </w:tc>
      </w:tr>
      <w:tr w:rsidR="00A66FE4" w14:paraId="6DB07C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DCF1E"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F7E06" w14:textId="0BF184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29B0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11B48" w14:textId="77777777" w:rsidR="00A66FE4" w:rsidRPr="001B1679" w:rsidRDefault="00A66FE4" w:rsidP="0021626D">
            <w:pPr>
              <w:pStyle w:val="TAL"/>
              <w:rPr>
                <w:sz w:val="16"/>
                <w:szCs w:val="16"/>
              </w:rPr>
            </w:pPr>
            <w:r w:rsidRPr="001B1679">
              <w:rPr>
                <w:sz w:val="16"/>
                <w:szCs w:val="16"/>
              </w:rPr>
              <w:t>Modified PRINS for roaming service providers in 5G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04930"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47A7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B4B1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CE16F" w14:textId="77777777" w:rsidR="00A66FE4" w:rsidRPr="001B1679" w:rsidRDefault="00A66FE4" w:rsidP="0021626D">
            <w:pPr>
              <w:pStyle w:val="TAL"/>
              <w:rPr>
                <w:sz w:val="16"/>
                <w:szCs w:val="16"/>
              </w:rPr>
            </w:pPr>
            <w:r w:rsidRPr="001B1679">
              <w:rPr>
                <w:sz w:val="16"/>
                <w:szCs w:val="16"/>
              </w:rPr>
              <w:t>Revision of SP-231187.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159F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5D95D" w14:textId="77777777" w:rsidR="00A66FE4" w:rsidRPr="001B1679" w:rsidRDefault="00A66FE4" w:rsidP="0021626D">
            <w:pPr>
              <w:pStyle w:val="TAL"/>
              <w:rPr>
                <w:sz w:val="16"/>
                <w:szCs w:val="16"/>
              </w:rPr>
            </w:pPr>
          </w:p>
        </w:tc>
      </w:tr>
      <w:tr w:rsidR="00A66FE4" w14:paraId="073B0B4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1CC2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0ABE3" w14:textId="4B808A0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EE925"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32DCC"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40C088"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6D79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92F1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17089" w14:textId="77777777" w:rsidR="00A66FE4" w:rsidRPr="001B1679" w:rsidRDefault="00A66FE4" w:rsidP="0021626D">
            <w:pPr>
              <w:pStyle w:val="TAL"/>
              <w:rPr>
                <w:sz w:val="16"/>
                <w:szCs w:val="16"/>
              </w:rPr>
            </w:pPr>
            <w:r w:rsidRPr="001B1679">
              <w:rPr>
                <w:sz w:val="16"/>
                <w:szCs w:val="16"/>
              </w:rPr>
              <w:t>Revision of SP-231176. Revised to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6FB0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A2645" w14:textId="1D3D364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231203</w:t>
            </w:r>
          </w:p>
        </w:tc>
      </w:tr>
      <w:tr w:rsidR="00A66FE4" w14:paraId="782328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C269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238FD" w14:textId="5057C03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127B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E51BB"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24522"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2E6C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CD17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D76DC" w14:textId="77777777" w:rsidR="00A66FE4" w:rsidRPr="001B1679" w:rsidRDefault="00A66FE4" w:rsidP="0021626D">
            <w:pPr>
              <w:pStyle w:val="TAL"/>
              <w:rPr>
                <w:sz w:val="16"/>
                <w:szCs w:val="16"/>
              </w:rPr>
            </w:pPr>
            <w:r w:rsidRPr="001B1679">
              <w:rPr>
                <w:sz w:val="16"/>
                <w:szCs w:val="16"/>
              </w:rPr>
              <w:t>Revision of SP-231188.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5B69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A31BE" w14:textId="77777777" w:rsidR="00A66FE4" w:rsidRPr="001B1679" w:rsidRDefault="00A66FE4" w:rsidP="0021626D">
            <w:pPr>
              <w:pStyle w:val="TAL"/>
              <w:rPr>
                <w:sz w:val="16"/>
                <w:szCs w:val="16"/>
              </w:rPr>
            </w:pPr>
          </w:p>
        </w:tc>
      </w:tr>
      <w:tr w:rsidR="00A66FE4" w14:paraId="422797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384D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CD08D" w14:textId="5176054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988F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83A1B"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9F77F"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8AD3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AB86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22171" w14:textId="77777777" w:rsidR="00A66FE4" w:rsidRPr="001B1679" w:rsidRDefault="00A66FE4" w:rsidP="0021626D">
            <w:pPr>
              <w:pStyle w:val="TAL"/>
              <w:rPr>
                <w:sz w:val="16"/>
                <w:szCs w:val="16"/>
              </w:rPr>
            </w:pPr>
            <w:r w:rsidRPr="001B1679">
              <w:rPr>
                <w:sz w:val="16"/>
                <w:szCs w:val="16"/>
              </w:rPr>
              <w:t>Revision of SP-231183. Revised to SP-231198.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9987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B9BDE" w14:textId="37B6367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231198</w:t>
            </w:r>
          </w:p>
        </w:tc>
      </w:tr>
      <w:tr w:rsidR="00A66FE4" w14:paraId="5A0CC1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E5E4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2A81A" w14:textId="64541E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7A1A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20E1E"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F44513"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AE23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60D3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59C4C" w14:textId="77777777" w:rsidR="00A66FE4" w:rsidRPr="001B1679" w:rsidRDefault="00A66FE4" w:rsidP="0021626D">
            <w:pPr>
              <w:pStyle w:val="TAL"/>
              <w:rPr>
                <w:sz w:val="16"/>
                <w:szCs w:val="16"/>
              </w:rPr>
            </w:pPr>
            <w:r w:rsidRPr="001B1679">
              <w:rPr>
                <w:sz w:val="16"/>
                <w:szCs w:val="16"/>
              </w:rPr>
              <w:t>Revision of SP-231184. Revised to SP-231199.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9D49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E9668" w14:textId="0A1EADC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231199</w:t>
            </w:r>
          </w:p>
        </w:tc>
      </w:tr>
      <w:tr w:rsidR="00A66FE4" w14:paraId="6E2752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A8A7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F4A01" w14:textId="55FDA81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6E07A"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E998A" w14:textId="77777777" w:rsidR="00A66FE4" w:rsidRPr="001B1679" w:rsidRDefault="00A66FE4" w:rsidP="0021626D">
            <w:pPr>
              <w:pStyle w:val="TAL"/>
              <w:rPr>
                <w:sz w:val="16"/>
                <w:szCs w:val="16"/>
              </w:rPr>
            </w:pPr>
            <w:r w:rsidRPr="001B1679">
              <w:rPr>
                <w:sz w:val="16"/>
                <w:szCs w:val="16"/>
              </w:rPr>
              <w:t>21.900 CR0073R3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5084A"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BF1D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8F78F"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DDC93" w14:textId="77777777" w:rsidR="00A66FE4" w:rsidRPr="001B1679" w:rsidRDefault="00A66FE4" w:rsidP="0021626D">
            <w:pPr>
              <w:pStyle w:val="TAL"/>
              <w:rPr>
                <w:sz w:val="16"/>
                <w:szCs w:val="16"/>
              </w:rPr>
            </w:pPr>
            <w:r w:rsidRPr="001B1679">
              <w:rPr>
                <w:sz w:val="16"/>
                <w:szCs w:val="16"/>
              </w:rPr>
              <w:t>Revision of SP-231181. Revised to SP-231201.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3D30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2EB3C" w14:textId="7F279EA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231201</w:t>
            </w:r>
          </w:p>
        </w:tc>
      </w:tr>
      <w:tr w:rsidR="00A66FE4" w14:paraId="7C6259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6CD9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9578B" w14:textId="2DFD598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052E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A295C"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19166"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3F43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D772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075A5" w14:textId="77777777" w:rsidR="00A66FE4" w:rsidRPr="001B1679" w:rsidRDefault="00A66FE4" w:rsidP="0021626D">
            <w:pPr>
              <w:pStyle w:val="TAL"/>
              <w:rPr>
                <w:sz w:val="16"/>
                <w:szCs w:val="16"/>
              </w:rPr>
            </w:pPr>
            <w:r w:rsidRPr="001B1679">
              <w:rPr>
                <w:sz w:val="16"/>
                <w:szCs w:val="16"/>
              </w:rPr>
              <w:t>Revision of SP-231185.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E256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E319F" w14:textId="77777777" w:rsidR="00A66FE4" w:rsidRPr="001B1679" w:rsidRDefault="00A66FE4" w:rsidP="0021626D">
            <w:pPr>
              <w:pStyle w:val="TAL"/>
              <w:rPr>
                <w:sz w:val="16"/>
                <w:szCs w:val="16"/>
              </w:rPr>
            </w:pPr>
          </w:p>
        </w:tc>
      </w:tr>
      <w:tr w:rsidR="00A66FE4" w14:paraId="556698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5708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A820C" w14:textId="6B5FB3F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BD72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905D9"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22F25"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78C1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511A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4588B" w14:textId="77777777" w:rsidR="00A66FE4" w:rsidRPr="001B1679" w:rsidRDefault="00A66FE4" w:rsidP="0021626D">
            <w:pPr>
              <w:pStyle w:val="TAL"/>
              <w:rPr>
                <w:sz w:val="16"/>
                <w:szCs w:val="16"/>
              </w:rPr>
            </w:pPr>
            <w:r w:rsidRPr="001B1679">
              <w:rPr>
                <w:sz w:val="16"/>
                <w:szCs w:val="16"/>
              </w:rPr>
              <w:t>Revision of SP-231186.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58A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372C5" w14:textId="77777777" w:rsidR="00A66FE4" w:rsidRPr="001B1679" w:rsidRDefault="00A66FE4" w:rsidP="0021626D">
            <w:pPr>
              <w:pStyle w:val="TAL"/>
              <w:rPr>
                <w:sz w:val="16"/>
                <w:szCs w:val="16"/>
              </w:rPr>
            </w:pPr>
          </w:p>
        </w:tc>
      </w:tr>
      <w:tr w:rsidR="00A66FE4" w14:paraId="6D5DE34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2C04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66E61" w14:textId="51878EC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5673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66D80"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36EE9"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2CF4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814D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461C8" w14:textId="77777777" w:rsidR="00A66FE4" w:rsidRPr="001B1679" w:rsidRDefault="00A66FE4" w:rsidP="0021626D">
            <w:pPr>
              <w:pStyle w:val="TAL"/>
              <w:rPr>
                <w:sz w:val="16"/>
                <w:szCs w:val="16"/>
              </w:rPr>
            </w:pPr>
            <w:r w:rsidRPr="001B1679">
              <w:rPr>
                <w:sz w:val="16"/>
                <w:szCs w:val="16"/>
              </w:rPr>
              <w:t>Revision of SP-231193.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8223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5EC7B" w14:textId="77777777" w:rsidR="00A66FE4" w:rsidRPr="001B1679" w:rsidRDefault="00A66FE4" w:rsidP="0021626D">
            <w:pPr>
              <w:pStyle w:val="TAL"/>
              <w:rPr>
                <w:sz w:val="16"/>
                <w:szCs w:val="16"/>
              </w:rPr>
            </w:pPr>
          </w:p>
        </w:tc>
      </w:tr>
      <w:tr w:rsidR="00A66FE4" w14:paraId="1D99A7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413C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760C7" w14:textId="587D3AF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8A7E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F360A"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92302"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0C37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8825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D9EED" w14:textId="77777777" w:rsidR="00A66FE4" w:rsidRPr="001B1679" w:rsidRDefault="00A66FE4" w:rsidP="0021626D">
            <w:pPr>
              <w:pStyle w:val="TAL"/>
              <w:rPr>
                <w:sz w:val="16"/>
                <w:szCs w:val="16"/>
              </w:rPr>
            </w:pPr>
            <w:r w:rsidRPr="001B1679">
              <w:rPr>
                <w:sz w:val="16"/>
                <w:szCs w:val="16"/>
              </w:rPr>
              <w:t>Revision of SP-231194.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690B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97853" w14:textId="77777777" w:rsidR="00A66FE4" w:rsidRPr="001B1679" w:rsidRDefault="00A66FE4" w:rsidP="0021626D">
            <w:pPr>
              <w:pStyle w:val="TAL"/>
              <w:rPr>
                <w:sz w:val="16"/>
                <w:szCs w:val="16"/>
              </w:rPr>
            </w:pPr>
          </w:p>
        </w:tc>
      </w:tr>
      <w:tr w:rsidR="00A66FE4" w14:paraId="3624477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C449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073A1" w14:textId="574AF07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0BD5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D2C0B" w14:textId="77777777" w:rsidR="00A66FE4" w:rsidRPr="001B1679" w:rsidRDefault="00A66FE4" w:rsidP="0021626D">
            <w:pPr>
              <w:pStyle w:val="TAL"/>
              <w:rPr>
                <w:sz w:val="16"/>
                <w:szCs w:val="16"/>
              </w:rPr>
            </w:pPr>
            <w:r w:rsidRPr="001B1679">
              <w:rPr>
                <w:sz w:val="16"/>
                <w:szCs w:val="16"/>
              </w:rPr>
              <w:t>33.501 CR1789R3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F6FA0"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A077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E59B8"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4C5E1" w14:textId="77777777" w:rsidR="00A66FE4" w:rsidRPr="001B1679" w:rsidRDefault="00A66FE4" w:rsidP="0021626D">
            <w:pPr>
              <w:pStyle w:val="TAL"/>
              <w:rPr>
                <w:sz w:val="16"/>
                <w:szCs w:val="16"/>
              </w:rPr>
            </w:pPr>
            <w:r w:rsidRPr="001B1679">
              <w:rPr>
                <w:sz w:val="16"/>
                <w:szCs w:val="16"/>
              </w:rPr>
              <w:t>Revision of SP-231189. Revised to SP-231202.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8210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6FC28" w14:textId="70F6DE1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231202</w:t>
            </w:r>
          </w:p>
        </w:tc>
      </w:tr>
      <w:tr w:rsidR="00A66FE4" w14:paraId="5DE355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5D41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6D4AB" w14:textId="49B202C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97B31"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7BCD4" w14:textId="77777777" w:rsidR="00A66FE4" w:rsidRPr="001B1679" w:rsidRDefault="00A66FE4" w:rsidP="0021626D">
            <w:pPr>
              <w:pStyle w:val="TAL"/>
              <w:rPr>
                <w:sz w:val="16"/>
                <w:szCs w:val="16"/>
              </w:rPr>
            </w:pPr>
            <w:r w:rsidRPr="001B1679">
              <w:rPr>
                <w:sz w:val="16"/>
                <w:szCs w:val="16"/>
              </w:rPr>
              <w:t>21.900 CR0073R4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3C311"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F49E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2FDE2"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28E35" w14:textId="77777777" w:rsidR="00A66FE4" w:rsidRPr="001B1679" w:rsidRDefault="00A66FE4" w:rsidP="0021626D">
            <w:pPr>
              <w:pStyle w:val="TAL"/>
              <w:rPr>
                <w:sz w:val="16"/>
                <w:szCs w:val="16"/>
              </w:rPr>
            </w:pPr>
            <w:r w:rsidRPr="001B1679">
              <w:rPr>
                <w:sz w:val="16"/>
                <w:szCs w:val="16"/>
              </w:rPr>
              <w:t>Revision of SP-231195.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66F8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26E6F" w14:textId="77777777" w:rsidR="00A66FE4" w:rsidRPr="001B1679" w:rsidRDefault="00A66FE4" w:rsidP="0021626D">
            <w:pPr>
              <w:pStyle w:val="TAL"/>
              <w:rPr>
                <w:sz w:val="16"/>
                <w:szCs w:val="16"/>
              </w:rPr>
            </w:pPr>
          </w:p>
        </w:tc>
      </w:tr>
      <w:tr w:rsidR="00A66FE4" w14:paraId="047CEA3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8583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CB082" w14:textId="4D22370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C618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6BDB3" w14:textId="77777777" w:rsidR="00A66FE4" w:rsidRPr="001B1679" w:rsidRDefault="00A66FE4" w:rsidP="0021626D">
            <w:pPr>
              <w:pStyle w:val="TAL"/>
              <w:rPr>
                <w:sz w:val="16"/>
                <w:szCs w:val="16"/>
              </w:rPr>
            </w:pPr>
            <w:r w:rsidRPr="001B1679">
              <w:rPr>
                <w:sz w:val="16"/>
                <w:szCs w:val="16"/>
              </w:rPr>
              <w:t>33.501 CR1789R4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882AD"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9EA0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C518AB"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01C15" w14:textId="77777777" w:rsidR="00A66FE4" w:rsidRPr="001B1679" w:rsidRDefault="00A66FE4" w:rsidP="0021626D">
            <w:pPr>
              <w:pStyle w:val="TAL"/>
              <w:rPr>
                <w:sz w:val="16"/>
                <w:szCs w:val="16"/>
              </w:rPr>
            </w:pPr>
            <w:r w:rsidRPr="001B1679">
              <w:rPr>
                <w:sz w:val="16"/>
                <w:szCs w:val="16"/>
              </w:rPr>
              <w:t>Revision of SP-231200.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221C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79CF3" w14:textId="77777777" w:rsidR="00A66FE4" w:rsidRPr="001B1679" w:rsidRDefault="00A66FE4" w:rsidP="0021626D">
            <w:pPr>
              <w:pStyle w:val="TAL"/>
              <w:rPr>
                <w:sz w:val="16"/>
                <w:szCs w:val="16"/>
              </w:rPr>
            </w:pPr>
          </w:p>
        </w:tc>
      </w:tr>
      <w:tr w:rsidR="00A66FE4" w14:paraId="5CD609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16AC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A8D11" w14:textId="34A60F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29C2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DF30A" w14:textId="77777777" w:rsidR="00A66FE4" w:rsidRPr="001B1679" w:rsidRDefault="00A66FE4" w:rsidP="0021626D">
            <w:pPr>
              <w:pStyle w:val="TAL"/>
              <w:rPr>
                <w:sz w:val="16"/>
                <w:szCs w:val="16"/>
              </w:rPr>
            </w:pPr>
            <w:r w:rsidRPr="001B1679">
              <w:rPr>
                <w:sz w:val="16"/>
                <w:szCs w:val="16"/>
              </w:rPr>
              <w:t>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1A32B"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D8EF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2C4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A2D43" w14:textId="77777777" w:rsidR="00A66FE4" w:rsidRPr="001B1679" w:rsidRDefault="00A66FE4" w:rsidP="0021626D">
            <w:pPr>
              <w:pStyle w:val="TAL"/>
              <w:rPr>
                <w:sz w:val="16"/>
                <w:szCs w:val="16"/>
              </w:rPr>
            </w:pPr>
            <w:r w:rsidRPr="001B1679">
              <w:rPr>
                <w:sz w:val="16"/>
                <w:szCs w:val="16"/>
              </w:rPr>
              <w:t>Revision of SP-231191. This LS OUT was approved. Statement in report to SA WG1 and 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749C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5C9A8" w14:textId="77777777" w:rsidR="00A66FE4" w:rsidRPr="001B1679" w:rsidRDefault="00A66FE4" w:rsidP="0021626D">
            <w:pPr>
              <w:pStyle w:val="TAL"/>
              <w:rPr>
                <w:sz w:val="16"/>
                <w:szCs w:val="16"/>
              </w:rPr>
            </w:pPr>
          </w:p>
        </w:tc>
      </w:tr>
      <w:tr w:rsidR="00A66FE4" w14:paraId="25A5202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BFF91"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8193F" w14:textId="61AC0EB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D48E0"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17BB0"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2DF43"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BDC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2B40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075BD" w14:textId="77777777" w:rsidR="00A66FE4" w:rsidRPr="001B1679" w:rsidRDefault="00A66FE4" w:rsidP="0021626D">
            <w:pPr>
              <w:pStyle w:val="TAL"/>
              <w:rPr>
                <w:sz w:val="16"/>
                <w:szCs w:val="16"/>
              </w:rPr>
            </w:pPr>
            <w:r w:rsidRPr="001B1679">
              <w:rPr>
                <w:sz w:val="16"/>
                <w:szCs w:val="16"/>
              </w:rPr>
              <w:t>Revision of SP-231055.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1924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6681D" w14:textId="77777777" w:rsidR="00A66FE4" w:rsidRPr="001B1679" w:rsidRDefault="00A66FE4" w:rsidP="0021626D">
            <w:pPr>
              <w:pStyle w:val="TAL"/>
              <w:rPr>
                <w:sz w:val="16"/>
                <w:szCs w:val="16"/>
              </w:rPr>
            </w:pPr>
          </w:p>
        </w:tc>
      </w:tr>
    </w:tbl>
    <w:p w14:paraId="4ACEC571" w14:textId="77777777" w:rsidR="00A66FE4" w:rsidRDefault="00A66FE4" w:rsidP="00A66FE4">
      <w:r>
        <w:lastRenderedPageBreak/>
        <w:t>406 Entries</w:t>
      </w:r>
    </w:p>
    <w:p w14:paraId="79795B03" w14:textId="77777777" w:rsidR="00A66FE4" w:rsidRDefault="00A66FE4" w:rsidP="00A66FE4"/>
    <w:p w14:paraId="3FA56F8F" w14:textId="77777777" w:rsidR="00A66FE4" w:rsidRDefault="00A66FE4" w:rsidP="00A66FE4">
      <w:pPr>
        <w:pStyle w:val="Heading1"/>
      </w:pPr>
      <w:bookmarkStart w:id="140" w:name="_Toc145733869"/>
      <w:r>
        <w:lastRenderedPageBreak/>
        <w:t>B.2</w:t>
      </w:r>
      <w:r>
        <w:tab/>
        <w:t>List of documents by Agenda Item</w:t>
      </w:r>
      <w:bookmarkEnd w:id="140"/>
    </w:p>
    <w:p w14:paraId="48B5A953" w14:textId="77777777" w:rsidR="00A66FE4" w:rsidRDefault="00A66FE4" w:rsidP="00A66FE4">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A66FE4" w14:paraId="02590290" w14:textId="77777777" w:rsidTr="0021626D">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2DAFF6" w14:textId="77777777" w:rsidR="00A66FE4" w:rsidRDefault="00A66FE4" w:rsidP="0021626D">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C47643" w14:textId="77777777" w:rsidR="00A66FE4" w:rsidRDefault="00A66FE4" w:rsidP="0021626D">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F9D8F5"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050925"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3C979F" w14:textId="77777777" w:rsidR="00A66FE4" w:rsidRDefault="00A66FE4" w:rsidP="0021626D">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919E07" w14:textId="77777777" w:rsidR="00A66FE4" w:rsidRDefault="00A66FE4" w:rsidP="0021626D">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6868A2"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82CC84"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ECD09A" w14:textId="77777777" w:rsidR="00A66FE4" w:rsidRDefault="00A66FE4" w:rsidP="0021626D">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0B661B" w14:textId="77777777" w:rsidR="00A66FE4" w:rsidRDefault="00A66FE4" w:rsidP="0021626D">
            <w:pPr>
              <w:pStyle w:val="TAH"/>
            </w:pPr>
            <w:r w:rsidRPr="00BB3F37">
              <w:t>Revised to</w:t>
            </w:r>
          </w:p>
        </w:tc>
      </w:tr>
      <w:tr w:rsidR="00A66FE4" w14:paraId="564086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3FF3E"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3B875" w14:textId="20BE3F9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81D33"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4E5F2"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66C80"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D40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7E160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EEDDF" w14:textId="77777777" w:rsidR="00A66FE4" w:rsidRPr="001B1679" w:rsidRDefault="00A66FE4" w:rsidP="0021626D">
            <w:pPr>
              <w:pStyle w:val="TAL"/>
              <w:rPr>
                <w:sz w:val="16"/>
                <w:szCs w:val="16"/>
              </w:rPr>
            </w:pPr>
            <w:r w:rsidRPr="001B1679">
              <w:rPr>
                <w:sz w:val="16"/>
                <w:szCs w:val="16"/>
              </w:rPr>
              <w:t>Revised to SP-231129.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83EC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C5B8A" w14:textId="3D99DF3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231129</w:t>
            </w:r>
          </w:p>
        </w:tc>
      </w:tr>
      <w:tr w:rsidR="00A66FE4" w14:paraId="12810EA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15CB7"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E818B" w14:textId="531521A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C79A7"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3D270"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CD333"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F346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B35E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FC5DE" w14:textId="77777777" w:rsidR="00A66FE4" w:rsidRPr="001B1679" w:rsidRDefault="00A66FE4" w:rsidP="0021626D">
            <w:pPr>
              <w:pStyle w:val="TAL"/>
              <w:rPr>
                <w:sz w:val="16"/>
                <w:szCs w:val="16"/>
              </w:rPr>
            </w:pPr>
            <w:r w:rsidRPr="001B1679">
              <w:rPr>
                <w:sz w:val="16"/>
                <w:szCs w:val="16"/>
              </w:rPr>
              <w:t>Revision of SP-230784.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6C5A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9F9CD" w14:textId="77777777" w:rsidR="00A66FE4" w:rsidRPr="001B1679" w:rsidRDefault="00A66FE4" w:rsidP="0021626D">
            <w:pPr>
              <w:pStyle w:val="TAL"/>
              <w:rPr>
                <w:sz w:val="16"/>
                <w:szCs w:val="16"/>
              </w:rPr>
            </w:pPr>
          </w:p>
        </w:tc>
      </w:tr>
      <w:tr w:rsidR="00A66FE4" w14:paraId="4D51A9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C0D0F"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DE3F8" w14:textId="6CB8503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8F941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1C90B" w14:textId="77777777" w:rsidR="00A66FE4" w:rsidRPr="001B1679" w:rsidRDefault="00A66FE4" w:rsidP="0021626D">
            <w:pPr>
              <w:pStyle w:val="TAL"/>
              <w:rPr>
                <w:sz w:val="16"/>
                <w:szCs w:val="16"/>
              </w:rPr>
            </w:pPr>
            <w:r w:rsidRPr="001B1679">
              <w:rPr>
                <w:sz w:val="16"/>
                <w:szCs w:val="16"/>
              </w:rPr>
              <w:t>Draft report of TSG SA meeting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A80CA" w14:textId="77777777" w:rsidR="00A66FE4" w:rsidRPr="001B1679" w:rsidRDefault="00A66FE4" w:rsidP="0021626D">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B9E6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880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218E8"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24D5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E6411" w14:textId="77777777" w:rsidR="00A66FE4" w:rsidRPr="001B1679" w:rsidRDefault="00A66FE4" w:rsidP="0021626D">
            <w:pPr>
              <w:pStyle w:val="TAL"/>
              <w:rPr>
                <w:sz w:val="16"/>
                <w:szCs w:val="16"/>
              </w:rPr>
            </w:pPr>
          </w:p>
        </w:tc>
      </w:tr>
      <w:tr w:rsidR="00A66FE4" w14:paraId="02D893D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D7A7B"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0A8D5" w14:textId="75E949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9DFA6"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5CF46" w14:textId="77777777" w:rsidR="00A66FE4" w:rsidRPr="001B1679" w:rsidRDefault="00A66FE4" w:rsidP="0021626D">
            <w:pPr>
              <w:pStyle w:val="TAL"/>
              <w:rPr>
                <w:sz w:val="16"/>
                <w:szCs w:val="16"/>
              </w:rPr>
            </w:pPr>
            <w:r w:rsidRPr="001B1679">
              <w:rPr>
                <w:sz w:val="16"/>
                <w:szCs w:val="16"/>
              </w:rPr>
              <w:t>LS from Advanced Television Systems Committee, Inc. (ATSC): RE: Liaison about ATSC 3.0 and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ADA6D1" w14:textId="77777777" w:rsidR="00A66FE4" w:rsidRPr="001B1679" w:rsidRDefault="00A66FE4" w:rsidP="0021626D">
            <w:pPr>
              <w:pStyle w:val="TAL"/>
              <w:rPr>
                <w:sz w:val="16"/>
                <w:szCs w:val="16"/>
              </w:rPr>
            </w:pPr>
            <w:r w:rsidRPr="001B1679">
              <w:rPr>
                <w:sz w:val="16"/>
                <w:szCs w:val="16"/>
              </w:rPr>
              <w:t>Advanced Television Systems Committee, Inc. (ATSC)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5797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1A66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93434" w14:textId="77777777" w:rsidR="00A66FE4" w:rsidRPr="001B1679" w:rsidRDefault="00A66FE4" w:rsidP="0021626D">
            <w:pPr>
              <w:pStyle w:val="TAL"/>
              <w:rPr>
                <w:sz w:val="16"/>
                <w:szCs w:val="16"/>
              </w:rPr>
            </w:pPr>
            <w:r w:rsidRPr="001B1679">
              <w:rPr>
                <w:sz w:val="16"/>
                <w:szCs w:val="16"/>
              </w:rPr>
              <w:t>Refers to June 2023 Workshops.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47B9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7363D" w14:textId="77777777" w:rsidR="00A66FE4" w:rsidRPr="001B1679" w:rsidRDefault="00A66FE4" w:rsidP="0021626D">
            <w:pPr>
              <w:pStyle w:val="TAL"/>
              <w:rPr>
                <w:sz w:val="16"/>
                <w:szCs w:val="16"/>
              </w:rPr>
            </w:pPr>
          </w:p>
        </w:tc>
      </w:tr>
      <w:tr w:rsidR="00A66FE4" w14:paraId="1C13D7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C2BC5"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7F2CB" w14:textId="11C154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A388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6FEC" w14:textId="77777777" w:rsidR="00A66FE4" w:rsidRPr="001B1679" w:rsidRDefault="00A66FE4" w:rsidP="0021626D">
            <w:pPr>
              <w:pStyle w:val="TAL"/>
              <w:rPr>
                <w:sz w:val="16"/>
                <w:szCs w:val="16"/>
              </w:rPr>
            </w:pPr>
            <w:r w:rsidRPr="001B1679">
              <w:rPr>
                <w:sz w:val="16"/>
                <w:szCs w:val="16"/>
              </w:rPr>
              <w:t>LS from ITU-R WP4B: REPLY LIAISON STATEMENT TO THE ALLIANCE FOR TELECOMMUNICATIONS INDUSTRY SOLUTIONS (ATIS) AND EUROPEAN TELECOMMUNICATIONS STANDARDS INSTITUTE (ETSI)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0A062" w14:textId="77777777" w:rsidR="00A66FE4" w:rsidRPr="001B1679" w:rsidRDefault="00A66FE4" w:rsidP="0021626D">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5757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73F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AF37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B662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20BE" w14:textId="77777777" w:rsidR="00A66FE4" w:rsidRPr="001B1679" w:rsidRDefault="00A66FE4" w:rsidP="0021626D">
            <w:pPr>
              <w:pStyle w:val="TAL"/>
              <w:rPr>
                <w:sz w:val="16"/>
                <w:szCs w:val="16"/>
              </w:rPr>
            </w:pPr>
          </w:p>
        </w:tc>
      </w:tr>
      <w:tr w:rsidR="00A66FE4" w14:paraId="07391C0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CC94A"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30168" w14:textId="40C640C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F7B4"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09739" w14:textId="77777777" w:rsidR="00A66FE4" w:rsidRPr="001B1679" w:rsidRDefault="00A66FE4" w:rsidP="0021626D">
            <w:pPr>
              <w:pStyle w:val="TAL"/>
              <w:rPr>
                <w:sz w:val="16"/>
                <w:szCs w:val="16"/>
              </w:rPr>
            </w:pPr>
            <w:r w:rsidRPr="001B1679">
              <w:rPr>
                <w:sz w:val="16"/>
                <w:szCs w:val="16"/>
              </w:rPr>
              <w:t>LS from ITU-R WP5D: LIAISON STATEMENT TO EXTERNAL ORGANIZATIONS ENGAGED IN RECOMMENDATION ITU-R M.2012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62F96"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C6B1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4B3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71E2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C526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1EE8A" w14:textId="77777777" w:rsidR="00A66FE4" w:rsidRPr="001B1679" w:rsidRDefault="00A66FE4" w:rsidP="0021626D">
            <w:pPr>
              <w:pStyle w:val="TAL"/>
              <w:rPr>
                <w:sz w:val="16"/>
                <w:szCs w:val="16"/>
              </w:rPr>
            </w:pPr>
          </w:p>
        </w:tc>
      </w:tr>
      <w:tr w:rsidR="00A66FE4" w14:paraId="79E413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4B745"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A889" w14:textId="10B0A9C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95AC6"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C30F3" w14:textId="77777777" w:rsidR="00A66FE4" w:rsidRPr="001B1679" w:rsidRDefault="00A66FE4" w:rsidP="0021626D">
            <w:pPr>
              <w:pStyle w:val="TAL"/>
              <w:rPr>
                <w:sz w:val="16"/>
                <w:szCs w:val="16"/>
              </w:rPr>
            </w:pPr>
            <w:r w:rsidRPr="001B1679">
              <w:rPr>
                <w:sz w:val="16"/>
                <w:szCs w:val="16"/>
              </w:rPr>
              <w:t>LS from ITU-R WP5D: LIAISON STATEMENT TO EXTERNAL ORGANIZATIONS: DRAFT NEW REPORT ITU-R M.[IMT.MULTIMEDIA]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EBE02"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C23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AB7F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18AF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C79E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3C6E" w14:textId="77777777" w:rsidR="00A66FE4" w:rsidRPr="001B1679" w:rsidRDefault="00A66FE4" w:rsidP="0021626D">
            <w:pPr>
              <w:pStyle w:val="TAL"/>
              <w:rPr>
                <w:sz w:val="16"/>
                <w:szCs w:val="16"/>
              </w:rPr>
            </w:pPr>
          </w:p>
        </w:tc>
      </w:tr>
      <w:tr w:rsidR="00A66FE4" w14:paraId="263E811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F5FB8"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7D89B" w14:textId="646DFEB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D861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D89F3" w14:textId="77777777" w:rsidR="00A66FE4" w:rsidRPr="001B1679" w:rsidRDefault="00A66FE4" w:rsidP="0021626D">
            <w:pPr>
              <w:pStyle w:val="TAL"/>
              <w:rPr>
                <w:sz w:val="16"/>
                <w:szCs w:val="16"/>
              </w:rPr>
            </w:pPr>
            <w:r w:rsidRPr="001B1679">
              <w:rPr>
                <w:sz w:val="16"/>
                <w:szCs w:val="16"/>
              </w:rPr>
              <w:t>LS from GSMA OPG: LS on GSMA OPG PRDs publication and document name 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223A5" w14:textId="77777777" w:rsidR="00A66FE4" w:rsidRPr="001B1679" w:rsidRDefault="00A66FE4" w:rsidP="0021626D">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E27C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948B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7C0F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2AE5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62ECF" w14:textId="77777777" w:rsidR="00A66FE4" w:rsidRPr="001B1679" w:rsidRDefault="00A66FE4" w:rsidP="0021626D">
            <w:pPr>
              <w:pStyle w:val="TAL"/>
              <w:rPr>
                <w:sz w:val="16"/>
                <w:szCs w:val="16"/>
              </w:rPr>
            </w:pPr>
          </w:p>
        </w:tc>
      </w:tr>
      <w:tr w:rsidR="00A66FE4" w14:paraId="618BC52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A7BBC"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9C03A" w14:textId="6AD0F6D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03E4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0D42C" w14:textId="77777777" w:rsidR="00A66FE4" w:rsidRPr="001B1679" w:rsidRDefault="00A66FE4" w:rsidP="0021626D">
            <w:pPr>
              <w:pStyle w:val="TAL"/>
              <w:rPr>
                <w:sz w:val="16"/>
                <w:szCs w:val="16"/>
              </w:rPr>
            </w:pPr>
            <w:r w:rsidRPr="001B1679">
              <w:rPr>
                <w:sz w:val="16"/>
                <w:szCs w:val="16"/>
              </w:rPr>
              <w:t>LS from IEEE 802.1: Liaison response to work items related to deterministic networking in ITU-T SG13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87B4C" w14:textId="77777777" w:rsidR="00A66FE4" w:rsidRPr="001B1679" w:rsidRDefault="00A66FE4" w:rsidP="0021626D">
            <w:pPr>
              <w:pStyle w:val="TAL"/>
              <w:rPr>
                <w:sz w:val="16"/>
                <w:szCs w:val="16"/>
              </w:rPr>
            </w:pPr>
            <w:r w:rsidRPr="001B1679">
              <w:rPr>
                <w:sz w:val="16"/>
                <w:szCs w:val="16"/>
              </w:rPr>
              <w:t>IEEE 802.1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EC7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7088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03F8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1CEE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B1183" w14:textId="77777777" w:rsidR="00A66FE4" w:rsidRPr="001B1679" w:rsidRDefault="00A66FE4" w:rsidP="0021626D">
            <w:pPr>
              <w:pStyle w:val="TAL"/>
              <w:rPr>
                <w:sz w:val="16"/>
                <w:szCs w:val="16"/>
              </w:rPr>
            </w:pPr>
          </w:p>
        </w:tc>
      </w:tr>
      <w:tr w:rsidR="00A66FE4" w14:paraId="0A938E3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65B2E"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4C588" w14:textId="6D9A59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AD9B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FC747" w14:textId="77777777" w:rsidR="00A66FE4" w:rsidRPr="001B1679" w:rsidRDefault="00A66FE4" w:rsidP="0021626D">
            <w:pPr>
              <w:pStyle w:val="TAL"/>
              <w:rPr>
                <w:sz w:val="16"/>
                <w:szCs w:val="16"/>
              </w:rPr>
            </w:pPr>
            <w:r w:rsidRPr="001B1679">
              <w:rPr>
                <w:sz w:val="16"/>
                <w:szCs w:val="16"/>
              </w:rPr>
              <w:t>LS from ITU-R WP5D: DRAFT NEW REPORT ITU-R M.[IMT.APPLICATIONS]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9CE1CE"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F952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5989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444A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AAF0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9A31D" w14:textId="77777777" w:rsidR="00A66FE4" w:rsidRPr="001B1679" w:rsidRDefault="00A66FE4" w:rsidP="0021626D">
            <w:pPr>
              <w:pStyle w:val="TAL"/>
              <w:rPr>
                <w:sz w:val="16"/>
                <w:szCs w:val="16"/>
              </w:rPr>
            </w:pPr>
          </w:p>
        </w:tc>
      </w:tr>
      <w:tr w:rsidR="00A66FE4" w14:paraId="6A3E47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499FE"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48B53" w14:textId="55670F7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1D82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2FD3" w14:textId="77777777" w:rsidR="00A66FE4" w:rsidRPr="001B1679" w:rsidRDefault="00A66FE4" w:rsidP="0021626D">
            <w:pPr>
              <w:pStyle w:val="TAL"/>
              <w:rPr>
                <w:sz w:val="16"/>
                <w:szCs w:val="16"/>
              </w:rPr>
            </w:pPr>
            <w:r w:rsidRPr="001B1679">
              <w:rPr>
                <w:sz w:val="16"/>
                <w:szCs w:val="16"/>
              </w:rPr>
              <w:t>LS from ITU-R WP5D: LIAISON STATEMENT TO EXTERNAL ORGANIZATIONS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A07038"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DE18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1889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25B4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3A84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A95B6" w14:textId="77777777" w:rsidR="00A66FE4" w:rsidRPr="001B1679" w:rsidRDefault="00A66FE4" w:rsidP="0021626D">
            <w:pPr>
              <w:pStyle w:val="TAL"/>
              <w:rPr>
                <w:sz w:val="16"/>
                <w:szCs w:val="16"/>
              </w:rPr>
            </w:pPr>
          </w:p>
        </w:tc>
      </w:tr>
      <w:tr w:rsidR="00A66FE4" w14:paraId="5AA4B6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E9D2A"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03E81" w14:textId="6DC8E4A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ACA9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A894D" w14:textId="77777777" w:rsidR="00A66FE4" w:rsidRPr="001B1679" w:rsidRDefault="00A66FE4" w:rsidP="0021626D">
            <w:pPr>
              <w:pStyle w:val="TAL"/>
              <w:rPr>
                <w:sz w:val="16"/>
                <w:szCs w:val="16"/>
              </w:rPr>
            </w:pPr>
            <w:r w:rsidRPr="001B1679">
              <w:rPr>
                <w:sz w:val="16"/>
                <w:szCs w:val="16"/>
              </w:rPr>
              <w:t>LS from CT WG4: IETF HTTP RFCs obsoleted by RFCs 9110, 9111 and 9113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21A46" w14:textId="77777777" w:rsidR="00A66FE4" w:rsidRPr="001B1679" w:rsidRDefault="00A66FE4" w:rsidP="0021626D">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6DE5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BE966" w14:textId="77777777" w:rsidR="00A66FE4" w:rsidRPr="001B1679" w:rsidRDefault="00A66FE4" w:rsidP="0021626D">
            <w:pPr>
              <w:pStyle w:val="TAL"/>
              <w:rPr>
                <w:sz w:val="16"/>
                <w:szCs w:val="16"/>
              </w:rPr>
            </w:pPr>
            <w:r w:rsidRPr="001B1679">
              <w:rPr>
                <w:sz w:val="16"/>
                <w:szCs w:val="16"/>
              </w:rPr>
              <w:t>SBIProtoc18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5C06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2FAC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C339B" w14:textId="77777777" w:rsidR="00A66FE4" w:rsidRPr="001B1679" w:rsidRDefault="00A66FE4" w:rsidP="0021626D">
            <w:pPr>
              <w:pStyle w:val="TAL"/>
              <w:rPr>
                <w:sz w:val="16"/>
                <w:szCs w:val="16"/>
              </w:rPr>
            </w:pPr>
          </w:p>
        </w:tc>
      </w:tr>
      <w:tr w:rsidR="00A66FE4" w14:paraId="25227C6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599C1"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885A8" w14:textId="4EF7C84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C8AAC"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0C013" w14:textId="77777777" w:rsidR="00A66FE4" w:rsidRPr="001B1679" w:rsidRDefault="00A66FE4" w:rsidP="0021626D">
            <w:pPr>
              <w:pStyle w:val="TAL"/>
              <w:rPr>
                <w:sz w:val="16"/>
                <w:szCs w:val="16"/>
              </w:rPr>
            </w:pPr>
            <w:r w:rsidRPr="001B1679">
              <w:rPr>
                <w:sz w:val="16"/>
                <w:szCs w:val="16"/>
              </w:rPr>
              <w:t>LS from SA WG2: Reply LS on support of no-transmit zones for UAVs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57FB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0FE5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97925"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92A0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E211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935D1" w14:textId="77777777" w:rsidR="00A66FE4" w:rsidRPr="001B1679" w:rsidRDefault="00A66FE4" w:rsidP="0021626D">
            <w:pPr>
              <w:pStyle w:val="TAL"/>
              <w:rPr>
                <w:sz w:val="16"/>
                <w:szCs w:val="16"/>
              </w:rPr>
            </w:pPr>
          </w:p>
        </w:tc>
      </w:tr>
      <w:tr w:rsidR="00A66FE4" w14:paraId="5132CB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C31D9"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119E9" w14:textId="12CA68D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F5C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1CAD6" w14:textId="77777777" w:rsidR="00A66FE4" w:rsidRPr="001B1679" w:rsidRDefault="00A66FE4" w:rsidP="0021626D">
            <w:pPr>
              <w:pStyle w:val="TAL"/>
              <w:rPr>
                <w:sz w:val="16"/>
                <w:szCs w:val="16"/>
              </w:rPr>
            </w:pPr>
            <w:r w:rsidRPr="001B1679">
              <w:rPr>
                <w:sz w:val="16"/>
                <w:szCs w:val="16"/>
              </w:rPr>
              <w:t>LS from SA WG5: Reply to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F35E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3C7A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FC26A"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2278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29F9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20766" w14:textId="77777777" w:rsidR="00A66FE4" w:rsidRPr="001B1679" w:rsidRDefault="00A66FE4" w:rsidP="0021626D">
            <w:pPr>
              <w:pStyle w:val="TAL"/>
              <w:rPr>
                <w:sz w:val="16"/>
                <w:szCs w:val="16"/>
              </w:rPr>
            </w:pPr>
          </w:p>
        </w:tc>
      </w:tr>
      <w:tr w:rsidR="00A66FE4" w14:paraId="2E076B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9E94C"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7E1ED" w14:textId="7A23CF6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3085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45AEF" w14:textId="77777777" w:rsidR="00A66FE4" w:rsidRPr="001B1679" w:rsidRDefault="00A66FE4" w:rsidP="0021626D">
            <w:pPr>
              <w:pStyle w:val="TAL"/>
              <w:rPr>
                <w:sz w:val="16"/>
                <w:szCs w:val="16"/>
              </w:rPr>
            </w:pPr>
            <w:r w:rsidRPr="001B1679">
              <w:rPr>
                <w:sz w:val="16"/>
                <w:szCs w:val="16"/>
              </w:rPr>
              <w:t>LS from SA WG5: LS to CT4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14E6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A900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3391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3546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9838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7ADE8" w14:textId="77777777" w:rsidR="00A66FE4" w:rsidRPr="001B1679" w:rsidRDefault="00A66FE4" w:rsidP="0021626D">
            <w:pPr>
              <w:pStyle w:val="TAL"/>
              <w:rPr>
                <w:sz w:val="16"/>
                <w:szCs w:val="16"/>
              </w:rPr>
            </w:pPr>
          </w:p>
        </w:tc>
      </w:tr>
      <w:tr w:rsidR="00A66FE4" w14:paraId="7A85E06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B865D"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E9C7D" w14:textId="4AD9569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6473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7FB93" w14:textId="77777777" w:rsidR="00A66FE4" w:rsidRPr="001B1679" w:rsidRDefault="00A66FE4" w:rsidP="0021626D">
            <w:pPr>
              <w:pStyle w:val="TAL"/>
              <w:rPr>
                <w:sz w:val="16"/>
                <w:szCs w:val="16"/>
              </w:rPr>
            </w:pPr>
            <w:r w:rsidRPr="001B1679">
              <w:rPr>
                <w:sz w:val="16"/>
                <w:szCs w:val="16"/>
              </w:rPr>
              <w:t>LS from SA WG5: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B1F6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F922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68157"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CAFA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BC40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D28DF" w14:textId="77777777" w:rsidR="00A66FE4" w:rsidRPr="001B1679" w:rsidRDefault="00A66FE4" w:rsidP="0021626D">
            <w:pPr>
              <w:pStyle w:val="TAL"/>
              <w:rPr>
                <w:sz w:val="16"/>
                <w:szCs w:val="16"/>
              </w:rPr>
            </w:pPr>
          </w:p>
        </w:tc>
      </w:tr>
      <w:tr w:rsidR="00A66FE4" w14:paraId="7BE9D6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ED71C"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F4B93" w14:textId="0EDC08D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330BA"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11FBF" w14:textId="77777777" w:rsidR="00A66FE4" w:rsidRPr="001B1679" w:rsidRDefault="00A66FE4" w:rsidP="0021626D">
            <w:pPr>
              <w:pStyle w:val="TAL"/>
              <w:rPr>
                <w:sz w:val="16"/>
                <w:szCs w:val="16"/>
              </w:rPr>
            </w:pPr>
            <w:r w:rsidRPr="001B1679">
              <w:rPr>
                <w:sz w:val="16"/>
                <w:szCs w:val="16"/>
              </w:rPr>
              <w:t>LS from SA WG2: LS on Update of subscribed NSSAI when UE is not registered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ABA37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C396C"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3A87E" w14:textId="77777777" w:rsidR="00A66FE4" w:rsidRPr="001B1679" w:rsidRDefault="00A66FE4" w:rsidP="0021626D">
            <w:pPr>
              <w:pStyle w:val="TAL"/>
              <w:rPr>
                <w:sz w:val="16"/>
                <w:szCs w:val="16"/>
              </w:rPr>
            </w:pPr>
            <w:r w:rsidRPr="001B1679">
              <w:rPr>
                <w:sz w:val="16"/>
                <w:szCs w:val="16"/>
              </w:rPr>
              <w:t>5GS_Ph1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03D5D3" w14:textId="77777777" w:rsidR="00A66FE4" w:rsidRPr="001B1679" w:rsidRDefault="00A66FE4" w:rsidP="0021626D">
            <w:pPr>
              <w:pStyle w:val="TAL"/>
              <w:rPr>
                <w:sz w:val="16"/>
                <w:szCs w:val="16"/>
              </w:rPr>
            </w:pPr>
            <w:r w:rsidRPr="001B1679">
              <w:rPr>
                <w:sz w:val="16"/>
                <w:szCs w:val="16"/>
              </w:rPr>
              <w:t>Attached 23.501 4693R2 is in CR Pack SP-230831.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EB04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D8F92" w14:textId="77777777" w:rsidR="00A66FE4" w:rsidRPr="001B1679" w:rsidRDefault="00A66FE4" w:rsidP="0021626D">
            <w:pPr>
              <w:pStyle w:val="TAL"/>
              <w:rPr>
                <w:sz w:val="16"/>
                <w:szCs w:val="16"/>
              </w:rPr>
            </w:pPr>
          </w:p>
        </w:tc>
      </w:tr>
      <w:tr w:rsidR="00A66FE4" w14:paraId="4716CF3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79B9D" w14:textId="77777777" w:rsidR="00A66FE4" w:rsidRPr="001B1679" w:rsidRDefault="00A66FE4" w:rsidP="0021626D">
            <w:pPr>
              <w:pStyle w:val="TAL"/>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9BB90" w14:textId="2A4D0BF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D61E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08AB1" w14:textId="77777777" w:rsidR="00A66FE4" w:rsidRPr="001B1679" w:rsidRDefault="00A66FE4" w:rsidP="0021626D">
            <w:pPr>
              <w:pStyle w:val="TAL"/>
              <w:rPr>
                <w:sz w:val="16"/>
                <w:szCs w:val="16"/>
              </w:rPr>
            </w:pPr>
            <w:r w:rsidRPr="001B1679">
              <w:rPr>
                <w:sz w:val="16"/>
                <w:szCs w:val="16"/>
              </w:rPr>
              <w:t>SA WG2 agreed 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58A9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3422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4D0C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04D38" w14:textId="77777777" w:rsidR="00A66FE4" w:rsidRPr="001B1679" w:rsidRDefault="00A66FE4" w:rsidP="0021626D">
            <w:pPr>
              <w:pStyle w:val="TAL"/>
              <w:rPr>
                <w:sz w:val="16"/>
                <w:szCs w:val="16"/>
              </w:rPr>
            </w:pPr>
            <w:r w:rsidRPr="001B1679">
              <w:rPr>
                <w:sz w:val="16"/>
                <w:szCs w:val="16"/>
              </w:rPr>
              <w:t>Approval of 23.501 4693R2 is dependent upon TSG CT acceptance of the change to Rel-16 (see LS SP-230798).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F1AC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368C3" w14:textId="77777777" w:rsidR="00A66FE4" w:rsidRPr="001B1679" w:rsidRDefault="00A66FE4" w:rsidP="0021626D">
            <w:pPr>
              <w:pStyle w:val="TAL"/>
              <w:rPr>
                <w:sz w:val="16"/>
                <w:szCs w:val="16"/>
              </w:rPr>
            </w:pPr>
          </w:p>
        </w:tc>
      </w:tr>
      <w:tr w:rsidR="00A66FE4" w14:paraId="28A28A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84AAB"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56C39" w14:textId="68D091A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581F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8214B" w14:textId="77777777" w:rsidR="00A66FE4" w:rsidRPr="001B1679" w:rsidRDefault="00A66FE4" w:rsidP="0021626D">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3369"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AF71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542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B1985" w14:textId="77777777" w:rsidR="00A66FE4" w:rsidRPr="001B1679" w:rsidRDefault="00A66FE4" w:rsidP="0021626D">
            <w:pPr>
              <w:pStyle w:val="TAL"/>
              <w:rPr>
                <w:sz w:val="16"/>
                <w:szCs w:val="16"/>
              </w:rPr>
            </w:pPr>
            <w:r w:rsidRPr="001B1679">
              <w:rPr>
                <w:sz w:val="16"/>
                <w:szCs w:val="16"/>
              </w:rPr>
              <w:t>Revision of postponed SP-230427 from TSG SA#100. Postponed. TSG SA Chair asked for input papers to be provided to the next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EF223"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BF4FD" w14:textId="77777777" w:rsidR="00A66FE4" w:rsidRPr="001B1679" w:rsidRDefault="00A66FE4" w:rsidP="0021626D">
            <w:pPr>
              <w:pStyle w:val="TAL"/>
              <w:rPr>
                <w:sz w:val="16"/>
                <w:szCs w:val="16"/>
              </w:rPr>
            </w:pPr>
          </w:p>
        </w:tc>
      </w:tr>
      <w:tr w:rsidR="00A66FE4" w14:paraId="0D5D5D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E8627"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D83AD" w14:textId="2470200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140E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42C46" w14:textId="77777777" w:rsidR="00A66FE4" w:rsidRPr="001B1679" w:rsidRDefault="00A66FE4" w:rsidP="0021626D">
            <w:pPr>
              <w:pStyle w:val="TAL"/>
              <w:rPr>
                <w:sz w:val="16"/>
                <w:szCs w:val="16"/>
              </w:rPr>
            </w:pPr>
            <w:r w:rsidRPr="001B1679">
              <w:rPr>
                <w:sz w:val="16"/>
                <w:szCs w:val="16"/>
              </w:rPr>
              <w:t>LS from SA WG6: Reply LS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3360C"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D422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08D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894DE" w14:textId="77777777" w:rsidR="00A66FE4" w:rsidRPr="001B1679" w:rsidRDefault="00A66FE4" w:rsidP="0021626D">
            <w:pPr>
              <w:pStyle w:val="TAL"/>
              <w:rPr>
                <w:sz w:val="16"/>
                <w:szCs w:val="16"/>
              </w:rPr>
            </w:pPr>
            <w:r w:rsidRPr="001B1679">
              <w:rPr>
                <w:sz w:val="16"/>
                <w:szCs w:val="16"/>
              </w:rPr>
              <w:t>Requests TSG SA to forward the attached LS from ITU-T SG13 to relevant groups and to create a consolidated response to ITU-T SG13. LS to ITU-T SG13 drafted in SP-230806.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3F31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2CA73" w14:textId="77777777" w:rsidR="00A66FE4" w:rsidRPr="001B1679" w:rsidRDefault="00A66FE4" w:rsidP="0021626D">
            <w:pPr>
              <w:pStyle w:val="TAL"/>
              <w:rPr>
                <w:sz w:val="16"/>
                <w:szCs w:val="16"/>
              </w:rPr>
            </w:pPr>
          </w:p>
        </w:tc>
      </w:tr>
      <w:tr w:rsidR="00A66FE4" w14:paraId="45EBFE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D46F2"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795DF" w14:textId="7C89E2D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D4B54"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F9BA6" w14:textId="77777777" w:rsidR="00A66FE4" w:rsidRPr="001B1679" w:rsidRDefault="00A66FE4" w:rsidP="0021626D">
            <w:pPr>
              <w:pStyle w:val="TAL"/>
              <w:rPr>
                <w:sz w:val="16"/>
                <w:szCs w:val="16"/>
              </w:rPr>
            </w:pPr>
            <w:r w:rsidRPr="001B1679">
              <w:rPr>
                <w:sz w:val="16"/>
                <w:szCs w:val="16"/>
              </w:rPr>
              <w:t>[DRAFT] Forwarding LS from ITU-T SG13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8309BF"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9A11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55B0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2D2F1" w14:textId="77777777" w:rsidR="00A66FE4" w:rsidRPr="001B1679" w:rsidRDefault="00A66FE4" w:rsidP="0021626D">
            <w:pPr>
              <w:pStyle w:val="TAL"/>
              <w:rPr>
                <w:sz w:val="16"/>
                <w:szCs w:val="16"/>
              </w:rPr>
            </w:pPr>
            <w:r w:rsidRPr="001B1679">
              <w:rPr>
                <w:sz w:val="16"/>
                <w:szCs w:val="16"/>
              </w:rPr>
              <w:t>Created at meeting. TSG SA thanked SA WG6 for bringing this to the attention of TSG SA but did not think that a consolidated response from TSG SA to ITU-T was necessary.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363D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AAF82" w14:textId="77777777" w:rsidR="00A66FE4" w:rsidRPr="001B1679" w:rsidRDefault="00A66FE4" w:rsidP="0021626D">
            <w:pPr>
              <w:pStyle w:val="TAL"/>
              <w:rPr>
                <w:sz w:val="16"/>
                <w:szCs w:val="16"/>
              </w:rPr>
            </w:pPr>
          </w:p>
        </w:tc>
      </w:tr>
      <w:tr w:rsidR="00A66FE4" w14:paraId="269274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FBFD4"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EEB15" w14:textId="50D04FA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D278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2F20F" w14:textId="77777777" w:rsidR="00A66FE4" w:rsidRPr="001B1679" w:rsidRDefault="00A66FE4" w:rsidP="0021626D">
            <w:pPr>
              <w:pStyle w:val="TAL"/>
              <w:rPr>
                <w:sz w:val="16"/>
                <w:szCs w:val="16"/>
              </w:rPr>
            </w:pPr>
            <w:r w:rsidRPr="001B1679">
              <w:rPr>
                <w:sz w:val="16"/>
                <w:szCs w:val="16"/>
              </w:rPr>
              <w:t>[DRAFT] Reply LS on QoS Sustainability analytics and V2X service adaptations (SA WG6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D1F3D"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42F5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80D3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EF7AE" w14:textId="77777777" w:rsidR="00A66FE4" w:rsidRPr="001B1679" w:rsidRDefault="00A66FE4" w:rsidP="0021626D">
            <w:pPr>
              <w:pStyle w:val="TAL"/>
              <w:rPr>
                <w:sz w:val="16"/>
                <w:szCs w:val="16"/>
              </w:rPr>
            </w:pPr>
            <w:r w:rsidRPr="001B1679">
              <w:rPr>
                <w:sz w:val="16"/>
                <w:szCs w:val="16"/>
              </w:rPr>
              <w:t>Revision of SP-230734 from TSG SA#100 (response to noted LS in SP-230397).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090B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DD49D" w14:textId="77777777" w:rsidR="00A66FE4" w:rsidRPr="001B1679" w:rsidRDefault="00A66FE4" w:rsidP="0021626D">
            <w:pPr>
              <w:pStyle w:val="TAL"/>
              <w:rPr>
                <w:sz w:val="16"/>
                <w:szCs w:val="16"/>
              </w:rPr>
            </w:pPr>
          </w:p>
        </w:tc>
      </w:tr>
      <w:tr w:rsidR="00A66FE4" w14:paraId="1E7F5DF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C3CF1"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AD84B" w14:textId="628DD6E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8A0EC"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231E2" w14:textId="77777777" w:rsidR="00A66FE4" w:rsidRPr="001B1679" w:rsidRDefault="00A66FE4" w:rsidP="0021626D">
            <w:pPr>
              <w:pStyle w:val="TAL"/>
              <w:rPr>
                <w:sz w:val="16"/>
                <w:szCs w:val="16"/>
              </w:rPr>
            </w:pPr>
            <w:r w:rsidRPr="001B1679">
              <w:rPr>
                <w:sz w:val="16"/>
                <w:szCs w:val="16"/>
              </w:rPr>
              <w:t>LS from CT WG1: LS on the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0951F" w14:textId="77777777" w:rsidR="00A66FE4" w:rsidRPr="001B1679" w:rsidRDefault="00A66FE4" w:rsidP="0021626D">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5C74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B33A0" w14:textId="77777777" w:rsidR="00A66FE4" w:rsidRPr="001B1679" w:rsidRDefault="00A66FE4" w:rsidP="0021626D">
            <w:pPr>
              <w:pStyle w:val="TAL"/>
              <w:rPr>
                <w:sz w:val="16"/>
                <w:szCs w:val="16"/>
              </w:rPr>
            </w:pPr>
            <w:r w:rsidRPr="001B1679">
              <w:rPr>
                <w:sz w:val="16"/>
                <w:szCs w:val="16"/>
              </w:rPr>
              <w:t>PLMNsel 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887E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339E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06213" w14:textId="77777777" w:rsidR="00A66FE4" w:rsidRPr="001B1679" w:rsidRDefault="00A66FE4" w:rsidP="0021626D">
            <w:pPr>
              <w:pStyle w:val="TAL"/>
              <w:rPr>
                <w:sz w:val="16"/>
                <w:szCs w:val="16"/>
              </w:rPr>
            </w:pPr>
          </w:p>
        </w:tc>
      </w:tr>
      <w:tr w:rsidR="00A66FE4" w14:paraId="4AB6D0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50907"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816C7" w14:textId="767A05B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EA3D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036E2" w14:textId="77777777" w:rsidR="00A66FE4" w:rsidRPr="001B1679" w:rsidRDefault="00A66FE4" w:rsidP="0021626D">
            <w:pPr>
              <w:pStyle w:val="TAL"/>
              <w:rPr>
                <w:sz w:val="16"/>
                <w:szCs w:val="16"/>
              </w:rPr>
            </w:pPr>
            <w:r w:rsidRPr="001B1679">
              <w:rPr>
                <w:sz w:val="16"/>
                <w:szCs w:val="16"/>
              </w:rPr>
              <w:t>Way forward on Slice based PLMN selection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67CE8"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28D0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9EB1D" w14:textId="77777777" w:rsidR="00A66FE4" w:rsidRPr="001B1679" w:rsidRDefault="00A66FE4" w:rsidP="0021626D">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D84A3" w14:textId="77777777" w:rsidR="00A66FE4" w:rsidRPr="001B1679" w:rsidRDefault="00A66FE4" w:rsidP="0021626D">
            <w:pPr>
              <w:pStyle w:val="TAL"/>
              <w:rPr>
                <w:sz w:val="16"/>
                <w:szCs w:val="16"/>
              </w:rPr>
            </w:pPr>
            <w:r w:rsidRPr="001B1679">
              <w:rPr>
                <w:sz w:val="16"/>
                <w:szCs w:val="16"/>
              </w:rPr>
              <w:t>Related to LS in SP-230804.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6378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D3FD7" w14:textId="77777777" w:rsidR="00A66FE4" w:rsidRPr="001B1679" w:rsidRDefault="00A66FE4" w:rsidP="0021626D">
            <w:pPr>
              <w:pStyle w:val="TAL"/>
              <w:rPr>
                <w:sz w:val="16"/>
                <w:szCs w:val="16"/>
              </w:rPr>
            </w:pPr>
          </w:p>
        </w:tc>
      </w:tr>
      <w:tr w:rsidR="00A66FE4" w14:paraId="565E36E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69957"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59CC9" w14:textId="423A980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CA05E"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0E55B" w14:textId="77777777" w:rsidR="00A66FE4" w:rsidRPr="001B1679" w:rsidRDefault="00A66FE4" w:rsidP="0021626D">
            <w:pPr>
              <w:pStyle w:val="TAL"/>
              <w:rPr>
                <w:sz w:val="16"/>
                <w:szCs w:val="16"/>
              </w:rPr>
            </w:pPr>
            <w:r w:rsidRPr="001B1679">
              <w:rPr>
                <w:sz w:val="16"/>
                <w:szCs w:val="16"/>
              </w:rPr>
              <w:t>Summary of Working agreement #56 at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B982B" w14:textId="77777777" w:rsidR="00A66FE4" w:rsidRPr="001B1679" w:rsidRDefault="00A66FE4" w:rsidP="0021626D">
            <w:pPr>
              <w:pStyle w:val="TAL"/>
              <w:rPr>
                <w:sz w:val="16"/>
                <w:szCs w:val="16"/>
              </w:rPr>
            </w:pPr>
            <w:r w:rsidRPr="001B1679">
              <w:rPr>
                <w:sz w:val="16"/>
                <w:szCs w:val="16"/>
              </w:rPr>
              <w:t>TSG SA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987B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8F02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2764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0D87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D1012" w14:textId="77777777" w:rsidR="00A66FE4" w:rsidRPr="001B1679" w:rsidRDefault="00A66FE4" w:rsidP="0021626D">
            <w:pPr>
              <w:pStyle w:val="TAL"/>
              <w:rPr>
                <w:sz w:val="16"/>
                <w:szCs w:val="16"/>
              </w:rPr>
            </w:pPr>
          </w:p>
        </w:tc>
      </w:tr>
      <w:tr w:rsidR="00A66FE4" w14:paraId="77A8A67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D8792" w14:textId="77777777" w:rsidR="00A66FE4" w:rsidRPr="001B1679" w:rsidRDefault="00A66FE4" w:rsidP="0021626D">
            <w:pPr>
              <w:pStyle w:val="TAL"/>
              <w:rPr>
                <w:sz w:val="16"/>
                <w:szCs w:val="16"/>
              </w:rPr>
            </w:pPr>
            <w:r w:rsidRPr="001B1679">
              <w:rPr>
                <w:sz w:val="16"/>
                <w:szCs w:val="16"/>
              </w:rPr>
              <w:lastRenderedPageBreak/>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6E0B4" w14:textId="5CE7D85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72C2F"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6FC42"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8737B"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2E0C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5AA0D"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98F4F" w14:textId="77777777" w:rsidR="00A66FE4" w:rsidRPr="001B1679" w:rsidRDefault="00A66FE4" w:rsidP="0021626D">
            <w:pPr>
              <w:pStyle w:val="TAL"/>
              <w:rPr>
                <w:sz w:val="16"/>
                <w:szCs w:val="16"/>
              </w:rPr>
            </w:pPr>
            <w:r w:rsidRPr="001B1679">
              <w:rPr>
                <w:sz w:val="16"/>
                <w:szCs w:val="16"/>
              </w:rPr>
              <w:t>Revised to SP-231127.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BBAB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5EED8" w14:textId="4563E64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231127</w:t>
            </w:r>
          </w:p>
        </w:tc>
      </w:tr>
      <w:tr w:rsidR="00A66FE4" w14:paraId="6B779E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60BF4"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54D75" w14:textId="248666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955B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A7A57"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94373E"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Nova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824F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F9AC1"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0DBC5" w14:textId="77777777" w:rsidR="00A66FE4" w:rsidRPr="001B1679" w:rsidRDefault="00A66FE4" w:rsidP="0021626D">
            <w:pPr>
              <w:pStyle w:val="TAL"/>
              <w:rPr>
                <w:sz w:val="16"/>
                <w:szCs w:val="16"/>
              </w:rPr>
            </w:pPr>
            <w:r w:rsidRPr="001B1679">
              <w:rPr>
                <w:sz w:val="16"/>
                <w:szCs w:val="16"/>
              </w:rPr>
              <w:t>Revision of SP-231093. LATE DOC: Rx: 11/09 03;20.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BDF9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CB70F" w14:textId="77777777" w:rsidR="00A66FE4" w:rsidRPr="001B1679" w:rsidRDefault="00A66FE4" w:rsidP="0021626D">
            <w:pPr>
              <w:pStyle w:val="TAL"/>
              <w:rPr>
                <w:sz w:val="16"/>
                <w:szCs w:val="16"/>
              </w:rPr>
            </w:pPr>
          </w:p>
        </w:tc>
      </w:tr>
      <w:tr w:rsidR="00A66FE4" w14:paraId="460A0F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C1B7B"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736B1" w14:textId="5314FA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A0B8D"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A05C0" w14:textId="77777777" w:rsidR="00A66FE4" w:rsidRPr="001B1679" w:rsidRDefault="00A66FE4" w:rsidP="0021626D">
            <w:pPr>
              <w:pStyle w:val="TAL"/>
              <w:rPr>
                <w:sz w:val="16"/>
                <w:szCs w:val="16"/>
              </w:rPr>
            </w:pPr>
            <w:r w:rsidRPr="001B1679">
              <w:rPr>
                <w:sz w:val="16"/>
                <w:szCs w:val="16"/>
              </w:rPr>
              <w:t>Discussion on Rel-19 SA WG1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7550" w14:textId="77777777" w:rsidR="00A66FE4" w:rsidRPr="001B1679" w:rsidRDefault="00A66FE4" w:rsidP="0021626D">
            <w:pPr>
              <w:pStyle w:val="TAL"/>
              <w:rPr>
                <w:sz w:val="16"/>
                <w:szCs w:val="16"/>
              </w:rPr>
            </w:pPr>
            <w:r w:rsidRPr="001B1679">
              <w:rPr>
                <w:sz w:val="16"/>
                <w:szCs w:val="16"/>
              </w:rPr>
              <w:t>Huawei, HiSilicon,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03A6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C7D8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9235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CFB3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E8BE8" w14:textId="77777777" w:rsidR="00A66FE4" w:rsidRPr="001B1679" w:rsidRDefault="00A66FE4" w:rsidP="0021626D">
            <w:pPr>
              <w:pStyle w:val="TAL"/>
              <w:rPr>
                <w:sz w:val="16"/>
                <w:szCs w:val="16"/>
              </w:rPr>
            </w:pPr>
          </w:p>
        </w:tc>
      </w:tr>
      <w:tr w:rsidR="00A66FE4" w14:paraId="00FD3F8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2781F"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6F3AA" w14:textId="66E59C8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E6F4A"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03C02" w14:textId="77777777" w:rsidR="00A66FE4" w:rsidRPr="001B1679" w:rsidRDefault="00A66FE4" w:rsidP="0021626D">
            <w:pPr>
              <w:pStyle w:val="TAL"/>
              <w:rPr>
                <w:sz w:val="16"/>
                <w:szCs w:val="16"/>
              </w:rPr>
            </w:pPr>
            <w:r w:rsidRPr="001B1679">
              <w:rPr>
                <w:sz w:val="16"/>
                <w:szCs w:val="16"/>
              </w:rPr>
              <w:t>Compromise for the Working Agreement WA#56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ACF32"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BB36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DD15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460BB" w14:textId="77777777" w:rsidR="00A66FE4" w:rsidRPr="001B1679" w:rsidRDefault="00A66FE4" w:rsidP="0021626D">
            <w:pPr>
              <w:pStyle w:val="TAL"/>
              <w:rPr>
                <w:sz w:val="16"/>
                <w:szCs w:val="16"/>
              </w:rPr>
            </w:pPr>
            <w:r w:rsidRPr="001B1679">
              <w:rPr>
                <w:sz w:val="16"/>
                <w:szCs w:val="16"/>
              </w:rPr>
              <w:t>Created at meeting.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5F97EA"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3A568" w14:textId="77777777" w:rsidR="00A66FE4" w:rsidRPr="001B1679" w:rsidRDefault="00A66FE4" w:rsidP="0021626D">
            <w:pPr>
              <w:pStyle w:val="TAL"/>
              <w:rPr>
                <w:sz w:val="16"/>
                <w:szCs w:val="16"/>
              </w:rPr>
            </w:pPr>
          </w:p>
        </w:tc>
      </w:tr>
      <w:tr w:rsidR="00A66FE4" w14:paraId="07B7CB8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9FE9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90489" w14:textId="11B3BB8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0023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25671" w14:textId="77777777" w:rsidR="00A66FE4" w:rsidRPr="001B1679" w:rsidRDefault="00A66FE4" w:rsidP="0021626D">
            <w:pPr>
              <w:pStyle w:val="TAL"/>
              <w:rPr>
                <w:sz w:val="16"/>
                <w:szCs w:val="16"/>
              </w:rPr>
            </w:pPr>
            <w:r w:rsidRPr="001B1679">
              <w:rPr>
                <w:sz w:val="16"/>
                <w:szCs w:val="16"/>
              </w:rPr>
              <w:t>LS from SA WG1: LS on Roaming Hub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B120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30773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AEB9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D2C44"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804D2"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DB724" w14:textId="77777777" w:rsidR="00A66FE4" w:rsidRPr="001B1679" w:rsidRDefault="00A66FE4" w:rsidP="0021626D">
            <w:pPr>
              <w:pStyle w:val="TAL"/>
              <w:rPr>
                <w:sz w:val="16"/>
                <w:szCs w:val="16"/>
              </w:rPr>
            </w:pPr>
          </w:p>
        </w:tc>
      </w:tr>
      <w:tr w:rsidR="00A66FE4" w14:paraId="46A939A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7BFCD"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F970" w14:textId="372D9F2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EE8A0"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EF8AD" w14:textId="77777777" w:rsidR="00A66FE4" w:rsidRPr="001B1679" w:rsidRDefault="00A66FE4" w:rsidP="0021626D">
            <w:pPr>
              <w:pStyle w:val="TAL"/>
              <w:rPr>
                <w:sz w:val="16"/>
                <w:szCs w:val="16"/>
              </w:rPr>
            </w:pPr>
            <w:r w:rsidRPr="001B1679">
              <w:rPr>
                <w:sz w:val="16"/>
                <w:szCs w:val="16"/>
              </w:rPr>
              <w:t>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6C150"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30A4F"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F301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4054B"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BF78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38B07" w14:textId="77777777" w:rsidR="00A66FE4" w:rsidRPr="001B1679" w:rsidRDefault="00A66FE4" w:rsidP="0021626D">
            <w:pPr>
              <w:pStyle w:val="TAL"/>
              <w:rPr>
                <w:sz w:val="16"/>
                <w:szCs w:val="16"/>
              </w:rPr>
            </w:pPr>
          </w:p>
        </w:tc>
      </w:tr>
      <w:tr w:rsidR="00A66FE4" w14:paraId="62D71F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47DC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AF0AC" w14:textId="6C40749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FD01A"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F3236"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6275F"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1349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C415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3FD20" w14:textId="77777777" w:rsidR="00A66FE4" w:rsidRPr="001B1679" w:rsidRDefault="00A66FE4" w:rsidP="0021626D">
            <w:pPr>
              <w:pStyle w:val="TAL"/>
              <w:rPr>
                <w:sz w:val="16"/>
                <w:szCs w:val="16"/>
              </w:rPr>
            </w:pPr>
            <w:r w:rsidRPr="001B1679">
              <w:rPr>
                <w:sz w:val="16"/>
                <w:szCs w:val="16"/>
              </w:rPr>
              <w:t>Created at meeting. Response to SP-230805 and SP-230807. Revised to SP-231176.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28FE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6DA71" w14:textId="7FC5864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231176</w:t>
            </w:r>
          </w:p>
        </w:tc>
      </w:tr>
      <w:tr w:rsidR="00A66FE4" w14:paraId="2EAD5D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5EFC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7ADD" w14:textId="57BCCE9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E2348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6A48C"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33FA4"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D339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03C5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76FFC" w14:textId="77777777" w:rsidR="00A66FE4" w:rsidRPr="001B1679" w:rsidRDefault="00A66FE4" w:rsidP="0021626D">
            <w:pPr>
              <w:pStyle w:val="TAL"/>
              <w:rPr>
                <w:sz w:val="16"/>
                <w:szCs w:val="16"/>
              </w:rPr>
            </w:pPr>
            <w:r w:rsidRPr="001B1679">
              <w:rPr>
                <w:sz w:val="16"/>
                <w:szCs w:val="16"/>
              </w:rPr>
              <w:t>Revision of SP-231131. Revised to SP-231191.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FC7A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A1DFD" w14:textId="014D983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231191</w:t>
            </w:r>
          </w:p>
        </w:tc>
      </w:tr>
      <w:tr w:rsidR="00A66FE4" w14:paraId="389AEA4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8D73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5BBCA" w14:textId="18D58CB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2078E"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89DE4"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DFC5B"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28A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FFA6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5B91A" w14:textId="77777777" w:rsidR="00A66FE4" w:rsidRPr="001B1679" w:rsidRDefault="00A66FE4" w:rsidP="0021626D">
            <w:pPr>
              <w:pStyle w:val="TAL"/>
              <w:rPr>
                <w:sz w:val="16"/>
                <w:szCs w:val="16"/>
              </w:rPr>
            </w:pPr>
            <w:r w:rsidRPr="001B1679">
              <w:rPr>
                <w:sz w:val="16"/>
                <w:szCs w:val="16"/>
              </w:rPr>
              <w:t>Revision of SP-231176. Revised to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AEE1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BD0ED" w14:textId="5384F3D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231203</w:t>
            </w:r>
          </w:p>
        </w:tc>
      </w:tr>
      <w:tr w:rsidR="00A66FE4" w14:paraId="492036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A0833"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949AB" w14:textId="2E8A97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C075A"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2E68F" w14:textId="77777777" w:rsidR="00A66FE4" w:rsidRPr="001B1679" w:rsidRDefault="00A66FE4" w:rsidP="0021626D">
            <w:pPr>
              <w:pStyle w:val="TAL"/>
              <w:rPr>
                <w:sz w:val="16"/>
                <w:szCs w:val="16"/>
              </w:rPr>
            </w:pPr>
            <w:r w:rsidRPr="001B1679">
              <w:rPr>
                <w:sz w:val="16"/>
                <w:szCs w:val="16"/>
              </w:rPr>
              <w:t>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3ADC6"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E7D1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12A8D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4EC44" w14:textId="77777777" w:rsidR="00A66FE4" w:rsidRPr="001B1679" w:rsidRDefault="00A66FE4" w:rsidP="0021626D">
            <w:pPr>
              <w:pStyle w:val="TAL"/>
              <w:rPr>
                <w:sz w:val="16"/>
                <w:szCs w:val="16"/>
              </w:rPr>
            </w:pPr>
            <w:r w:rsidRPr="001B1679">
              <w:rPr>
                <w:sz w:val="16"/>
                <w:szCs w:val="16"/>
              </w:rPr>
              <w:t>Revision of SP-231191. This LS OUT was approved. Statement in report to SA WG1 and 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8DF9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5A8F8" w14:textId="77777777" w:rsidR="00A66FE4" w:rsidRPr="001B1679" w:rsidRDefault="00A66FE4" w:rsidP="0021626D">
            <w:pPr>
              <w:pStyle w:val="TAL"/>
              <w:rPr>
                <w:sz w:val="16"/>
                <w:szCs w:val="16"/>
              </w:rPr>
            </w:pPr>
          </w:p>
        </w:tc>
      </w:tr>
      <w:tr w:rsidR="00A66FE4" w14:paraId="5AF8CA9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7581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C304C" w14:textId="15DDCBA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58C7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B1F5A"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EA346"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A9DA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E043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4FDA2" w14:textId="77777777" w:rsidR="00A66FE4" w:rsidRPr="001B1679" w:rsidRDefault="00A66FE4" w:rsidP="0021626D">
            <w:pPr>
              <w:pStyle w:val="TAL"/>
              <w:rPr>
                <w:sz w:val="16"/>
                <w:szCs w:val="16"/>
              </w:rPr>
            </w:pPr>
            <w:r w:rsidRPr="001B1679">
              <w:rPr>
                <w:sz w:val="16"/>
                <w:szCs w:val="16"/>
              </w:rPr>
              <w:t>Created at Meeting. Wrong version uploaded. Revised off-line in SP-231187.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3248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CAEBF" w14:textId="78DAFC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231187</w:t>
            </w:r>
          </w:p>
        </w:tc>
      </w:tr>
      <w:tr w:rsidR="00A66FE4" w14:paraId="230C1C5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0468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EED81" w14:textId="04126F8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A51BE"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EC4CE"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810A6C"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9A72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F504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8637B" w14:textId="77777777" w:rsidR="00A66FE4" w:rsidRPr="001B1679" w:rsidRDefault="00A66FE4" w:rsidP="0021626D">
            <w:pPr>
              <w:pStyle w:val="TAL"/>
              <w:rPr>
                <w:sz w:val="16"/>
                <w:szCs w:val="16"/>
              </w:rPr>
            </w:pPr>
            <w:r w:rsidRPr="001B1679">
              <w:rPr>
                <w:sz w:val="16"/>
                <w:szCs w:val="16"/>
              </w:rPr>
              <w:t>Revision of SP-231177. Revised to SP-231190.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D208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4BEE5" w14:textId="524DAC8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231190</w:t>
            </w:r>
          </w:p>
        </w:tc>
      </w:tr>
      <w:tr w:rsidR="00A66FE4" w14:paraId="5D806C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8754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7CA55" w14:textId="08E0245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9F8C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A5C62" w14:textId="77777777" w:rsidR="00A66FE4" w:rsidRPr="001B1679" w:rsidRDefault="00A66FE4" w:rsidP="0021626D">
            <w:pPr>
              <w:pStyle w:val="TAL"/>
              <w:rPr>
                <w:sz w:val="16"/>
                <w:szCs w:val="16"/>
              </w:rPr>
            </w:pPr>
            <w:r w:rsidRPr="001B1679">
              <w:rPr>
                <w:sz w:val="16"/>
                <w:szCs w:val="16"/>
              </w:rPr>
              <w:t>Modified PRINS for roaming service providers in 5G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D7173D"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3276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B3C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49A42" w14:textId="77777777" w:rsidR="00A66FE4" w:rsidRPr="001B1679" w:rsidRDefault="00A66FE4" w:rsidP="0021626D">
            <w:pPr>
              <w:pStyle w:val="TAL"/>
              <w:rPr>
                <w:sz w:val="16"/>
                <w:szCs w:val="16"/>
              </w:rPr>
            </w:pPr>
            <w:r w:rsidRPr="001B1679">
              <w:rPr>
                <w:sz w:val="16"/>
                <w:szCs w:val="16"/>
              </w:rPr>
              <w:t>Revision of SP-231187.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E925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2096C" w14:textId="77777777" w:rsidR="00A66FE4" w:rsidRPr="001B1679" w:rsidRDefault="00A66FE4" w:rsidP="0021626D">
            <w:pPr>
              <w:pStyle w:val="TAL"/>
              <w:rPr>
                <w:sz w:val="16"/>
                <w:szCs w:val="16"/>
              </w:rPr>
            </w:pPr>
          </w:p>
        </w:tc>
      </w:tr>
      <w:tr w:rsidR="00A66FE4" w14:paraId="376446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FEF48"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B6A90" w14:textId="19DDDB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3BBC6"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7943E" w14:textId="77777777" w:rsidR="00A66FE4" w:rsidRPr="001B1679" w:rsidRDefault="00A66FE4" w:rsidP="0021626D">
            <w:pPr>
              <w:pStyle w:val="TAL"/>
              <w:rPr>
                <w:sz w:val="16"/>
                <w:szCs w:val="16"/>
              </w:rPr>
            </w:pPr>
            <w:r w:rsidRPr="001B1679">
              <w:rPr>
                <w:sz w:val="16"/>
                <w:szCs w:val="16"/>
              </w:rPr>
              <w:t>22.261 CR0725R1 (Rel-16, 'F'):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EC4FF"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84681"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58182"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60603" w14:textId="77777777" w:rsidR="00A66FE4" w:rsidRPr="001B1679" w:rsidRDefault="00A66FE4" w:rsidP="0021626D">
            <w:pPr>
              <w:pStyle w:val="TAL"/>
              <w:rPr>
                <w:sz w:val="16"/>
                <w:szCs w:val="16"/>
              </w:rPr>
            </w:pPr>
            <w:r w:rsidRPr="001B1679">
              <w:rPr>
                <w:sz w:val="16"/>
                <w:szCs w:val="16"/>
              </w:rPr>
              <w:t>Revision of SP-231077.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153E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C3183" w14:textId="77777777" w:rsidR="00A66FE4" w:rsidRPr="001B1679" w:rsidRDefault="00A66FE4" w:rsidP="0021626D">
            <w:pPr>
              <w:pStyle w:val="TAL"/>
              <w:rPr>
                <w:sz w:val="16"/>
                <w:szCs w:val="16"/>
              </w:rPr>
            </w:pPr>
          </w:p>
        </w:tc>
      </w:tr>
      <w:tr w:rsidR="00A66FE4" w14:paraId="703509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9589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91DC2" w14:textId="6F2DCCB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76116"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45904" w14:textId="77777777" w:rsidR="00A66FE4" w:rsidRPr="001B1679" w:rsidRDefault="00A66FE4" w:rsidP="0021626D">
            <w:pPr>
              <w:pStyle w:val="TAL"/>
              <w:rPr>
                <w:sz w:val="16"/>
                <w:szCs w:val="16"/>
              </w:rPr>
            </w:pPr>
            <w:r w:rsidRPr="001B1679">
              <w:rPr>
                <w:sz w:val="16"/>
                <w:szCs w:val="16"/>
              </w:rPr>
              <w:t>22.261 CR0726R1 (Rel-17,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7C7FD"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0376F"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B8758"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43BFF" w14:textId="77777777" w:rsidR="00A66FE4" w:rsidRPr="001B1679" w:rsidRDefault="00A66FE4" w:rsidP="0021626D">
            <w:pPr>
              <w:pStyle w:val="TAL"/>
              <w:rPr>
                <w:sz w:val="16"/>
                <w:szCs w:val="16"/>
              </w:rPr>
            </w:pPr>
            <w:r w:rsidRPr="001B1679">
              <w:rPr>
                <w:sz w:val="16"/>
                <w:szCs w:val="16"/>
              </w:rPr>
              <w:t>Revision of SP-231078.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E776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6CAF5" w14:textId="77777777" w:rsidR="00A66FE4" w:rsidRPr="001B1679" w:rsidRDefault="00A66FE4" w:rsidP="0021626D">
            <w:pPr>
              <w:pStyle w:val="TAL"/>
              <w:rPr>
                <w:sz w:val="16"/>
                <w:szCs w:val="16"/>
              </w:rPr>
            </w:pPr>
          </w:p>
        </w:tc>
      </w:tr>
      <w:tr w:rsidR="00A66FE4" w14:paraId="30BC6D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9331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99B74" w14:textId="4B14AA3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D570F"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8A7A" w14:textId="77777777" w:rsidR="00A66FE4" w:rsidRPr="001B1679" w:rsidRDefault="00A66FE4" w:rsidP="0021626D">
            <w:pPr>
              <w:pStyle w:val="TAL"/>
              <w:rPr>
                <w:sz w:val="16"/>
                <w:szCs w:val="16"/>
              </w:rPr>
            </w:pPr>
            <w:r w:rsidRPr="001B1679">
              <w:rPr>
                <w:sz w:val="16"/>
                <w:szCs w:val="16"/>
              </w:rPr>
              <w:t>22.261 CR0727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A54B7"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0EDF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6BFF9"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FB514" w14:textId="77777777" w:rsidR="00A66FE4" w:rsidRPr="001B1679" w:rsidRDefault="00A66FE4" w:rsidP="0021626D">
            <w:pPr>
              <w:pStyle w:val="TAL"/>
              <w:rPr>
                <w:sz w:val="16"/>
                <w:szCs w:val="16"/>
              </w:rPr>
            </w:pPr>
            <w:r w:rsidRPr="001B1679">
              <w:rPr>
                <w:sz w:val="16"/>
                <w:szCs w:val="16"/>
              </w:rPr>
              <w:t>Revised to SP-231132.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2C9C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2FD4D" w14:textId="72D27F9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231132</w:t>
            </w:r>
          </w:p>
        </w:tc>
      </w:tr>
      <w:tr w:rsidR="00A66FE4" w14:paraId="6B833F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E0121"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E1A5D" w14:textId="10763AA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657A5"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D4A6D" w14:textId="77777777" w:rsidR="00A66FE4" w:rsidRPr="001B1679" w:rsidRDefault="00A66FE4" w:rsidP="0021626D">
            <w:pPr>
              <w:pStyle w:val="TAL"/>
              <w:rPr>
                <w:sz w:val="16"/>
                <w:szCs w:val="16"/>
              </w:rPr>
            </w:pPr>
            <w:r w:rsidRPr="001B1679">
              <w:rPr>
                <w:sz w:val="16"/>
                <w:szCs w:val="16"/>
              </w:rPr>
              <w:t>22.261 CR0727R1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D309B"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E91A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5E033"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6D107" w14:textId="77777777" w:rsidR="00A66FE4" w:rsidRPr="001B1679" w:rsidRDefault="00A66FE4" w:rsidP="0021626D">
            <w:pPr>
              <w:pStyle w:val="TAL"/>
              <w:rPr>
                <w:sz w:val="16"/>
                <w:szCs w:val="16"/>
              </w:rPr>
            </w:pPr>
            <w:r w:rsidRPr="001B1679">
              <w:rPr>
                <w:sz w:val="16"/>
                <w:szCs w:val="16"/>
              </w:rPr>
              <w:t>Revision of SP-231079. Revised to SP-231173.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DE4D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0EA24" w14:textId="22B5988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231173</w:t>
            </w:r>
          </w:p>
        </w:tc>
      </w:tr>
      <w:tr w:rsidR="00A66FE4" w14:paraId="5E4AD72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1EBC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E54C2" w14:textId="2BAA185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663C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F9AB2" w14:textId="77777777" w:rsidR="00A66FE4" w:rsidRPr="001B1679" w:rsidRDefault="00A66FE4" w:rsidP="0021626D">
            <w:pPr>
              <w:pStyle w:val="TAL"/>
              <w:rPr>
                <w:sz w:val="16"/>
                <w:szCs w:val="16"/>
              </w:rPr>
            </w:pPr>
            <w:r w:rsidRPr="001B1679">
              <w:rPr>
                <w:sz w:val="16"/>
                <w:szCs w:val="16"/>
              </w:rPr>
              <w:t>22.261 CR0727R2 (Rel-18, 'B'):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E75BC"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7635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A1934"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5C69E" w14:textId="77777777" w:rsidR="00A66FE4" w:rsidRPr="001B1679" w:rsidRDefault="00A66FE4" w:rsidP="0021626D">
            <w:pPr>
              <w:pStyle w:val="TAL"/>
              <w:rPr>
                <w:sz w:val="16"/>
                <w:szCs w:val="16"/>
              </w:rPr>
            </w:pPr>
            <w:r w:rsidRPr="001B1679">
              <w:rPr>
                <w:sz w:val="16"/>
                <w:szCs w:val="16"/>
              </w:rPr>
              <w:t>Revision of SP-231132.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176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694E4" w14:textId="77777777" w:rsidR="00A66FE4" w:rsidRPr="001B1679" w:rsidRDefault="00A66FE4" w:rsidP="0021626D">
            <w:pPr>
              <w:pStyle w:val="TAL"/>
              <w:rPr>
                <w:sz w:val="16"/>
                <w:szCs w:val="16"/>
              </w:rPr>
            </w:pPr>
          </w:p>
        </w:tc>
      </w:tr>
      <w:tr w:rsidR="00A66FE4" w14:paraId="56C3FF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BE0D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D2F09" w14:textId="37738CA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2363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70D43" w14:textId="77777777" w:rsidR="00A66FE4" w:rsidRPr="001B1679" w:rsidRDefault="00A66FE4" w:rsidP="0021626D">
            <w:pPr>
              <w:pStyle w:val="TAL"/>
              <w:rPr>
                <w:sz w:val="16"/>
                <w:szCs w:val="16"/>
              </w:rPr>
            </w:pPr>
            <w:r w:rsidRPr="001B1679">
              <w:rPr>
                <w:sz w:val="16"/>
                <w:szCs w:val="16"/>
              </w:rPr>
              <w:t>22.261 CR0728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49430"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5CEE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F491C"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4A53E" w14:textId="77777777" w:rsidR="00A66FE4" w:rsidRPr="001B1679" w:rsidRDefault="00A66FE4" w:rsidP="0021626D">
            <w:pPr>
              <w:pStyle w:val="TAL"/>
              <w:rPr>
                <w:sz w:val="16"/>
                <w:szCs w:val="16"/>
              </w:rPr>
            </w:pPr>
            <w:r w:rsidRPr="001B1679">
              <w:rPr>
                <w:sz w:val="16"/>
                <w:szCs w:val="16"/>
              </w:rPr>
              <w:t>Revised to SP-231133.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40ED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A4DB6" w14:textId="66E7C97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231133</w:t>
            </w:r>
          </w:p>
        </w:tc>
      </w:tr>
      <w:tr w:rsidR="00A66FE4" w14:paraId="1B54BC9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A0CC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8F985" w14:textId="6528E28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94B3D"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860E4" w14:textId="77777777" w:rsidR="00A66FE4" w:rsidRPr="001B1679" w:rsidRDefault="00A66FE4" w:rsidP="0021626D">
            <w:pPr>
              <w:pStyle w:val="TAL"/>
              <w:rPr>
                <w:sz w:val="16"/>
                <w:szCs w:val="16"/>
              </w:rPr>
            </w:pPr>
            <w:r w:rsidRPr="001B1679">
              <w:rPr>
                <w:sz w:val="16"/>
                <w:szCs w:val="16"/>
              </w:rPr>
              <w:t>22.261 CR0728R1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89DCB9"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5938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87DBA"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C1572" w14:textId="77777777" w:rsidR="00A66FE4" w:rsidRPr="001B1679" w:rsidRDefault="00A66FE4" w:rsidP="0021626D">
            <w:pPr>
              <w:pStyle w:val="TAL"/>
              <w:rPr>
                <w:sz w:val="16"/>
                <w:szCs w:val="16"/>
              </w:rPr>
            </w:pPr>
            <w:r w:rsidRPr="001B1679">
              <w:rPr>
                <w:sz w:val="16"/>
                <w:szCs w:val="16"/>
              </w:rPr>
              <w:t>Revision of SP-231080. Revised to SP-231174.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F9E3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4873B" w14:textId="6C87180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231174</w:t>
            </w:r>
          </w:p>
        </w:tc>
      </w:tr>
      <w:tr w:rsidR="00A66FE4" w14:paraId="3116E07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31A9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FB565" w14:textId="15B1AD3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ED9C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58B52" w14:textId="77777777" w:rsidR="00A66FE4" w:rsidRPr="001B1679" w:rsidRDefault="00A66FE4" w:rsidP="0021626D">
            <w:pPr>
              <w:pStyle w:val="TAL"/>
              <w:rPr>
                <w:sz w:val="16"/>
                <w:szCs w:val="16"/>
              </w:rPr>
            </w:pPr>
            <w:r w:rsidRPr="001B1679">
              <w:rPr>
                <w:sz w:val="16"/>
                <w:szCs w:val="16"/>
              </w:rPr>
              <w:t>22.261 CR0728R2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EB56F"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34BB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BECD7"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F9D3A3" w14:textId="77777777" w:rsidR="00A66FE4" w:rsidRPr="001B1679" w:rsidRDefault="00A66FE4" w:rsidP="0021626D">
            <w:pPr>
              <w:pStyle w:val="TAL"/>
              <w:rPr>
                <w:sz w:val="16"/>
                <w:szCs w:val="16"/>
              </w:rPr>
            </w:pPr>
            <w:r w:rsidRPr="001B1679">
              <w:rPr>
                <w:sz w:val="16"/>
                <w:szCs w:val="16"/>
              </w:rPr>
              <w:t>Revision of SP-231133.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904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859B8" w14:textId="77777777" w:rsidR="00A66FE4" w:rsidRPr="001B1679" w:rsidRDefault="00A66FE4" w:rsidP="0021626D">
            <w:pPr>
              <w:pStyle w:val="TAL"/>
              <w:rPr>
                <w:sz w:val="16"/>
                <w:szCs w:val="16"/>
              </w:rPr>
            </w:pPr>
          </w:p>
        </w:tc>
      </w:tr>
      <w:tr w:rsidR="00A66FE4" w14:paraId="703D210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E933E"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39315" w14:textId="5C4F0D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E5324"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83CA1" w14:textId="77777777" w:rsidR="00A66FE4" w:rsidRPr="001B1679" w:rsidRDefault="00A66FE4" w:rsidP="0021626D">
            <w:pPr>
              <w:pStyle w:val="TAL"/>
              <w:rPr>
                <w:sz w:val="16"/>
                <w:szCs w:val="16"/>
              </w:rPr>
            </w:pPr>
            <w:r w:rsidRPr="001B1679">
              <w:rPr>
                <w:sz w:val="16"/>
                <w:szCs w:val="16"/>
              </w:rPr>
              <w:t>33.501 CR1787 (Rel-16, 'F'):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AE14D"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227B5"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A1156"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7EE2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7325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22E75" w14:textId="77777777" w:rsidR="00A66FE4" w:rsidRPr="001B1679" w:rsidRDefault="00A66FE4" w:rsidP="0021626D">
            <w:pPr>
              <w:pStyle w:val="TAL"/>
              <w:rPr>
                <w:sz w:val="16"/>
                <w:szCs w:val="16"/>
              </w:rPr>
            </w:pPr>
          </w:p>
        </w:tc>
      </w:tr>
      <w:tr w:rsidR="00A66FE4" w14:paraId="412717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92AB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87D3A" w14:textId="5FCF080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916A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7C74F" w14:textId="77777777" w:rsidR="00A66FE4" w:rsidRPr="001B1679" w:rsidRDefault="00A66FE4" w:rsidP="0021626D">
            <w:pPr>
              <w:pStyle w:val="TAL"/>
              <w:rPr>
                <w:sz w:val="16"/>
                <w:szCs w:val="16"/>
              </w:rPr>
            </w:pPr>
            <w:r w:rsidRPr="001B1679">
              <w:rPr>
                <w:sz w:val="16"/>
                <w:szCs w:val="16"/>
              </w:rPr>
              <w:t>LS from GSMA 5GMRR: Reply LS to S3-234350 on potential solution for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60115" w14:textId="77777777" w:rsidR="00A66FE4" w:rsidRPr="001B1679" w:rsidRDefault="00A66FE4" w:rsidP="0021626D">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4653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C8A2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C244D"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971D1"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04296" w14:textId="77777777" w:rsidR="00A66FE4" w:rsidRPr="001B1679" w:rsidRDefault="00A66FE4" w:rsidP="0021626D">
            <w:pPr>
              <w:pStyle w:val="TAL"/>
              <w:rPr>
                <w:sz w:val="16"/>
                <w:szCs w:val="16"/>
              </w:rPr>
            </w:pPr>
          </w:p>
        </w:tc>
      </w:tr>
      <w:tr w:rsidR="00A66FE4" w14:paraId="2B7644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E027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081FD" w14:textId="2474558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7B80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CAF34" w14:textId="77777777" w:rsidR="00A66FE4" w:rsidRPr="001B1679" w:rsidRDefault="00A66FE4" w:rsidP="0021626D">
            <w:pPr>
              <w:pStyle w:val="TAL"/>
              <w:rPr>
                <w:sz w:val="16"/>
                <w:szCs w:val="16"/>
              </w:rPr>
            </w:pPr>
            <w:r w:rsidRPr="001B1679">
              <w:rPr>
                <w:sz w:val="16"/>
                <w:szCs w:val="16"/>
              </w:rPr>
              <w:t>33.501 CR1788 (Rel-17,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A27A0"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EE56A"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3E781"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50B1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7594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8F685" w14:textId="77777777" w:rsidR="00A66FE4" w:rsidRPr="001B1679" w:rsidRDefault="00A66FE4" w:rsidP="0021626D">
            <w:pPr>
              <w:pStyle w:val="TAL"/>
              <w:rPr>
                <w:sz w:val="16"/>
                <w:szCs w:val="16"/>
              </w:rPr>
            </w:pPr>
          </w:p>
        </w:tc>
      </w:tr>
      <w:tr w:rsidR="00A66FE4" w14:paraId="06921F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1A9C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AD9C2" w14:textId="1E02EDF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0D69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56D5E" w14:textId="77777777" w:rsidR="00A66FE4" w:rsidRPr="001B1679" w:rsidRDefault="00A66FE4" w:rsidP="0021626D">
            <w:pPr>
              <w:pStyle w:val="TAL"/>
              <w:rPr>
                <w:sz w:val="16"/>
                <w:szCs w:val="16"/>
              </w:rPr>
            </w:pPr>
            <w:r w:rsidRPr="001B1679">
              <w:rPr>
                <w:sz w:val="16"/>
                <w:szCs w:val="16"/>
              </w:rPr>
              <w:t>33.501 CR1789 (Rel-18,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C19B92"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A038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57967"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F42D5" w14:textId="77777777" w:rsidR="00A66FE4" w:rsidRPr="001B1679" w:rsidRDefault="00A66FE4" w:rsidP="0021626D">
            <w:pPr>
              <w:pStyle w:val="TAL"/>
              <w:rPr>
                <w:sz w:val="16"/>
                <w:szCs w:val="16"/>
              </w:rPr>
            </w:pPr>
            <w:r w:rsidRPr="001B1679">
              <w:rPr>
                <w:sz w:val="16"/>
                <w:szCs w:val="16"/>
              </w:rPr>
              <w:t>Revised to SP-231175.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393C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86406" w14:textId="7170249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231175</w:t>
            </w:r>
          </w:p>
        </w:tc>
      </w:tr>
      <w:tr w:rsidR="00A66FE4" w14:paraId="6E69B2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6022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DE144" w14:textId="7638014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7F001"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F2B69" w14:textId="77777777" w:rsidR="00A66FE4" w:rsidRPr="001B1679" w:rsidRDefault="00A66FE4" w:rsidP="0021626D">
            <w:pPr>
              <w:pStyle w:val="TAL"/>
              <w:rPr>
                <w:sz w:val="16"/>
                <w:szCs w:val="16"/>
              </w:rPr>
            </w:pPr>
            <w:r w:rsidRPr="001B1679">
              <w:rPr>
                <w:sz w:val="16"/>
                <w:szCs w:val="16"/>
              </w:rPr>
              <w:t>33.501 CR1789R1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114D8"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950B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9BFA4"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9BD88" w14:textId="77777777" w:rsidR="00A66FE4" w:rsidRPr="001B1679" w:rsidRDefault="00A66FE4" w:rsidP="0021626D">
            <w:pPr>
              <w:pStyle w:val="TAL"/>
              <w:rPr>
                <w:sz w:val="16"/>
                <w:szCs w:val="16"/>
              </w:rPr>
            </w:pPr>
            <w:r w:rsidRPr="001B1679">
              <w:rPr>
                <w:sz w:val="16"/>
                <w:szCs w:val="16"/>
              </w:rPr>
              <w:t>Revision of SP-231076. Revised to SP-231189.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90B2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CF397" w14:textId="5D96E85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231189</w:t>
            </w:r>
          </w:p>
        </w:tc>
      </w:tr>
      <w:tr w:rsidR="00A66FE4" w14:paraId="0E09747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E35B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FAA16" w14:textId="015D790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CEA7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B4387" w14:textId="77777777" w:rsidR="00A66FE4" w:rsidRPr="001B1679" w:rsidRDefault="00A66FE4" w:rsidP="0021626D">
            <w:pPr>
              <w:pStyle w:val="TAL"/>
              <w:rPr>
                <w:sz w:val="16"/>
                <w:szCs w:val="16"/>
              </w:rPr>
            </w:pPr>
            <w:r w:rsidRPr="001B1679">
              <w:rPr>
                <w:sz w:val="16"/>
                <w:szCs w:val="16"/>
              </w:rPr>
              <w:t>33.501 CR1789R2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A4E5C"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D01B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82267"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C7721" w14:textId="77777777" w:rsidR="00A66FE4" w:rsidRPr="001B1679" w:rsidRDefault="00A66FE4" w:rsidP="0021626D">
            <w:pPr>
              <w:pStyle w:val="TAL"/>
              <w:rPr>
                <w:sz w:val="16"/>
                <w:szCs w:val="16"/>
              </w:rPr>
            </w:pPr>
            <w:r w:rsidRPr="001B1679">
              <w:rPr>
                <w:sz w:val="16"/>
                <w:szCs w:val="16"/>
              </w:rPr>
              <w:t>Revision of SP-231175. Revised to SP-231200.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2D8D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4D419" w14:textId="79F8C65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231200</w:t>
            </w:r>
          </w:p>
        </w:tc>
      </w:tr>
      <w:tr w:rsidR="00A66FE4" w14:paraId="646EBE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5A13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7A137" w14:textId="57DD549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07EB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A141D" w14:textId="77777777" w:rsidR="00A66FE4" w:rsidRPr="001B1679" w:rsidRDefault="00A66FE4" w:rsidP="0021626D">
            <w:pPr>
              <w:pStyle w:val="TAL"/>
              <w:rPr>
                <w:sz w:val="16"/>
                <w:szCs w:val="16"/>
              </w:rPr>
            </w:pPr>
            <w:r w:rsidRPr="001B1679">
              <w:rPr>
                <w:sz w:val="16"/>
                <w:szCs w:val="16"/>
              </w:rPr>
              <w:t>33.501 CR1789R3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26A03"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9C7E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61E4A"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4DA05" w14:textId="77777777" w:rsidR="00A66FE4" w:rsidRPr="001B1679" w:rsidRDefault="00A66FE4" w:rsidP="0021626D">
            <w:pPr>
              <w:pStyle w:val="TAL"/>
              <w:rPr>
                <w:sz w:val="16"/>
                <w:szCs w:val="16"/>
              </w:rPr>
            </w:pPr>
            <w:r w:rsidRPr="001B1679">
              <w:rPr>
                <w:sz w:val="16"/>
                <w:szCs w:val="16"/>
              </w:rPr>
              <w:t>Revision of SP-231189. Revised to SP-231202.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CC33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8EC50" w14:textId="6103F7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231202</w:t>
            </w:r>
          </w:p>
        </w:tc>
      </w:tr>
      <w:tr w:rsidR="00A66FE4" w14:paraId="1840F8B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10EF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81A27" w14:textId="702D977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0571D"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A9A47" w14:textId="77777777" w:rsidR="00A66FE4" w:rsidRPr="001B1679" w:rsidRDefault="00A66FE4" w:rsidP="0021626D">
            <w:pPr>
              <w:pStyle w:val="TAL"/>
              <w:rPr>
                <w:sz w:val="16"/>
                <w:szCs w:val="16"/>
              </w:rPr>
            </w:pPr>
            <w:r w:rsidRPr="001B1679">
              <w:rPr>
                <w:sz w:val="16"/>
                <w:szCs w:val="16"/>
              </w:rPr>
              <w:t>33.501 CR1789R4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D45BF"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993D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789430"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9D86B" w14:textId="77777777" w:rsidR="00A66FE4" w:rsidRPr="001B1679" w:rsidRDefault="00A66FE4" w:rsidP="0021626D">
            <w:pPr>
              <w:pStyle w:val="TAL"/>
              <w:rPr>
                <w:sz w:val="16"/>
                <w:szCs w:val="16"/>
              </w:rPr>
            </w:pPr>
            <w:r w:rsidRPr="001B1679">
              <w:rPr>
                <w:sz w:val="16"/>
                <w:szCs w:val="16"/>
              </w:rPr>
              <w:t>Revision of SP-231200.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058A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72D48" w14:textId="77777777" w:rsidR="00A66FE4" w:rsidRPr="001B1679" w:rsidRDefault="00A66FE4" w:rsidP="0021626D">
            <w:pPr>
              <w:pStyle w:val="TAL"/>
              <w:rPr>
                <w:sz w:val="16"/>
                <w:szCs w:val="16"/>
              </w:rPr>
            </w:pPr>
          </w:p>
        </w:tc>
      </w:tr>
      <w:tr w:rsidR="00A66FE4" w14:paraId="19D1E5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2BBA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6E053" w14:textId="20198E1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8890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D7FDA" w14:textId="77777777" w:rsidR="00A66FE4" w:rsidRPr="001B1679" w:rsidRDefault="00A66FE4" w:rsidP="0021626D">
            <w:pPr>
              <w:pStyle w:val="TAL"/>
              <w:rPr>
                <w:sz w:val="16"/>
                <w:szCs w:val="16"/>
              </w:rPr>
            </w:pPr>
            <w:r w:rsidRPr="001B1679">
              <w:rPr>
                <w:sz w:val="16"/>
                <w:szCs w:val="16"/>
              </w:rPr>
              <w:t>SERP feature status and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E8B6A" w14:textId="77777777" w:rsidR="00A66FE4" w:rsidRPr="001B1679" w:rsidRDefault="00A66FE4" w:rsidP="0021626D">
            <w:pPr>
              <w:pStyle w:val="TAL"/>
              <w:rPr>
                <w:sz w:val="16"/>
                <w:szCs w:val="16"/>
              </w:rPr>
            </w:pPr>
            <w:r w:rsidRPr="001B1679">
              <w:rPr>
                <w:sz w:val="16"/>
                <w:szCs w:val="16"/>
              </w:rPr>
              <w:t>Apple,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7245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A1EB6"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8DE5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5BE1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A4B27" w14:textId="77777777" w:rsidR="00A66FE4" w:rsidRPr="001B1679" w:rsidRDefault="00A66FE4" w:rsidP="0021626D">
            <w:pPr>
              <w:pStyle w:val="TAL"/>
              <w:rPr>
                <w:sz w:val="16"/>
                <w:szCs w:val="16"/>
              </w:rPr>
            </w:pPr>
          </w:p>
        </w:tc>
      </w:tr>
      <w:tr w:rsidR="00A66FE4" w14:paraId="3CCF3D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11E69"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87385" w14:textId="0F6C258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472D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63417" w14:textId="77777777" w:rsidR="00A66FE4" w:rsidRPr="001B1679" w:rsidRDefault="00A66FE4" w:rsidP="0021626D">
            <w:pPr>
              <w:pStyle w:val="TAL"/>
              <w:rPr>
                <w:sz w:val="16"/>
                <w:szCs w:val="16"/>
              </w:rPr>
            </w:pPr>
            <w:r w:rsidRPr="001B1679">
              <w:rPr>
                <w:sz w:val="16"/>
                <w:szCs w:val="16"/>
              </w:rPr>
              <w:t>Issues related to RRC Resume Request Message Protection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9209C"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4DAB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844DF"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7126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19C8C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7EEC1" w14:textId="77777777" w:rsidR="00A66FE4" w:rsidRPr="001B1679" w:rsidRDefault="00A66FE4" w:rsidP="0021626D">
            <w:pPr>
              <w:pStyle w:val="TAL"/>
              <w:rPr>
                <w:sz w:val="16"/>
                <w:szCs w:val="16"/>
              </w:rPr>
            </w:pPr>
          </w:p>
        </w:tc>
      </w:tr>
      <w:tr w:rsidR="00A66FE4" w14:paraId="4EB060E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40F8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38DED" w14:textId="42E86F7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86A47"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213F0" w14:textId="77777777" w:rsidR="00A66FE4" w:rsidRPr="001B1679" w:rsidRDefault="00A66FE4" w:rsidP="0021626D">
            <w:pPr>
              <w:pStyle w:val="TAL"/>
              <w:rPr>
                <w:sz w:val="16"/>
                <w:szCs w:val="16"/>
              </w:rPr>
            </w:pPr>
            <w:r w:rsidRPr="001B1679">
              <w:rPr>
                <w:sz w:val="16"/>
                <w:szCs w:val="16"/>
              </w:rPr>
              <w:t>33.501 CR1791 (Rel-18, 'B'): SERP CR to TS 33.501 on the Protection of the RRC Resume Request message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F3B8A0" w14:textId="77777777" w:rsidR="00A66FE4" w:rsidRPr="001B1679" w:rsidRDefault="00A66FE4" w:rsidP="0021626D">
            <w:pPr>
              <w:pStyle w:val="TAL"/>
              <w:rPr>
                <w:sz w:val="16"/>
                <w:szCs w:val="16"/>
              </w:rPr>
            </w:pPr>
            <w:r w:rsidRPr="001B1679">
              <w:rPr>
                <w:sz w:val="16"/>
                <w:szCs w:val="16"/>
              </w:rPr>
              <w:t>Ericsson, Apple, CableLabs, Deutsche Telekom, China Telecom, Xiaomi, Philips, AT&amp;T,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EB52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984A5"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28D1B" w14:textId="77777777" w:rsidR="00A66FE4" w:rsidRPr="001B1679" w:rsidRDefault="00A66FE4" w:rsidP="0021626D">
            <w:pPr>
              <w:pStyle w:val="TAL"/>
              <w:rPr>
                <w:sz w:val="16"/>
                <w:szCs w:val="16"/>
              </w:rPr>
            </w:pPr>
            <w:r w:rsidRPr="001B1679">
              <w:rPr>
                <w:sz w:val="16"/>
                <w:szCs w:val="16"/>
              </w:rPr>
              <w:t>Left for further discussion to try to find a way forward. No resolution could be reached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BEC2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F2F25" w14:textId="77777777" w:rsidR="00A66FE4" w:rsidRPr="001B1679" w:rsidRDefault="00A66FE4" w:rsidP="0021626D">
            <w:pPr>
              <w:pStyle w:val="TAL"/>
              <w:rPr>
                <w:sz w:val="16"/>
                <w:szCs w:val="16"/>
              </w:rPr>
            </w:pPr>
          </w:p>
        </w:tc>
      </w:tr>
      <w:tr w:rsidR="00A66FE4" w14:paraId="02B25C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25C2D"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71785" w14:textId="6A09877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E15B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4FE5A" w14:textId="77777777" w:rsidR="00A66FE4" w:rsidRPr="001B1679" w:rsidRDefault="00A66FE4" w:rsidP="0021626D">
            <w:pPr>
              <w:pStyle w:val="TAL"/>
              <w:rPr>
                <w:sz w:val="16"/>
                <w:szCs w:val="16"/>
              </w:rPr>
            </w:pPr>
            <w:r w:rsidRPr="001B1679">
              <w:rPr>
                <w:sz w:val="16"/>
                <w:szCs w:val="16"/>
              </w:rPr>
              <w:t>Proposed conclusion for SA WG3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EA4DB"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7171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D83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318C9" w14:textId="77777777" w:rsidR="00A66FE4" w:rsidRPr="001B1679" w:rsidRDefault="00A66FE4" w:rsidP="0021626D">
            <w:pPr>
              <w:pStyle w:val="TAL"/>
              <w:rPr>
                <w:sz w:val="16"/>
                <w:szCs w:val="16"/>
              </w:rPr>
            </w:pPr>
            <w:r w:rsidRPr="001B1679">
              <w:rPr>
                <w:sz w:val="16"/>
                <w:szCs w:val="16"/>
              </w:rPr>
              <w:t>WID and CR left open for further discussion.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A9B9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F5E53" w14:textId="77777777" w:rsidR="00A66FE4" w:rsidRPr="001B1679" w:rsidRDefault="00A66FE4" w:rsidP="0021626D">
            <w:pPr>
              <w:pStyle w:val="TAL"/>
              <w:rPr>
                <w:sz w:val="16"/>
                <w:szCs w:val="16"/>
              </w:rPr>
            </w:pPr>
          </w:p>
        </w:tc>
      </w:tr>
      <w:tr w:rsidR="00A66FE4" w14:paraId="30986D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99651"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84985" w14:textId="0A9DD80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91E4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A5A29" w14:textId="77777777" w:rsidR="00A66FE4" w:rsidRPr="001B1679" w:rsidRDefault="00A66FE4" w:rsidP="0021626D">
            <w:pPr>
              <w:pStyle w:val="TAL"/>
              <w:rPr>
                <w:sz w:val="16"/>
                <w:szCs w:val="16"/>
              </w:rPr>
            </w:pPr>
            <w:r w:rsidRPr="001B1679">
              <w:rPr>
                <w:sz w:val="16"/>
                <w:szCs w:val="16"/>
              </w:rPr>
              <w:t>New WID to enable URSP rules to securely identify Applications (USIA).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1B9BA"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EDE7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8BF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227AE" w14:textId="77777777" w:rsidR="00A66FE4" w:rsidRPr="001B1679" w:rsidRDefault="00A66FE4" w:rsidP="0021626D">
            <w:pPr>
              <w:pStyle w:val="TAL"/>
              <w:rPr>
                <w:sz w:val="16"/>
                <w:szCs w:val="16"/>
              </w:rPr>
            </w:pPr>
            <w:r w:rsidRPr="001B1679">
              <w:rPr>
                <w:sz w:val="16"/>
                <w:szCs w:val="16"/>
              </w:rPr>
              <w:t>Revision of S3-234045.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9105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469B7" w14:textId="77777777" w:rsidR="00A66FE4" w:rsidRPr="001B1679" w:rsidRDefault="00A66FE4" w:rsidP="0021626D">
            <w:pPr>
              <w:pStyle w:val="TAL"/>
              <w:rPr>
                <w:sz w:val="16"/>
                <w:szCs w:val="16"/>
              </w:rPr>
            </w:pPr>
          </w:p>
        </w:tc>
      </w:tr>
      <w:tr w:rsidR="00A66FE4" w14:paraId="37C8DC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796F8"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7854E" w14:textId="6474BC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1D9A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8A19C" w14:textId="77777777" w:rsidR="00A66FE4" w:rsidRPr="001B1679" w:rsidRDefault="00A66FE4" w:rsidP="0021626D">
            <w:pPr>
              <w:pStyle w:val="TAL"/>
              <w:rPr>
                <w:sz w:val="16"/>
                <w:szCs w:val="16"/>
              </w:rPr>
            </w:pPr>
            <w:r w:rsidRPr="001B1679">
              <w:rPr>
                <w:sz w:val="16"/>
                <w:szCs w:val="16"/>
              </w:rPr>
              <w:t>33.501 CR1779R1 (Rel-18, 'B'): Identification of Applications with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C9665"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27E6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8FE5B" w14:textId="77777777" w:rsidR="00A66FE4" w:rsidRPr="001B1679" w:rsidRDefault="00A66FE4" w:rsidP="0021626D">
            <w:pPr>
              <w:pStyle w:val="TAL"/>
              <w:rPr>
                <w:sz w:val="16"/>
                <w:szCs w:val="16"/>
              </w:rPr>
            </w:pPr>
            <w:r w:rsidRPr="001B1679">
              <w:rPr>
                <w:sz w:val="16"/>
                <w:szCs w:val="16"/>
              </w:rPr>
              <w:t>Limbo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2ABF9" w14:textId="77777777" w:rsidR="00A66FE4" w:rsidRPr="001B1679" w:rsidRDefault="00A66FE4" w:rsidP="0021626D">
            <w:pPr>
              <w:pStyle w:val="TAL"/>
              <w:rPr>
                <w:sz w:val="16"/>
                <w:szCs w:val="16"/>
              </w:rPr>
            </w:pPr>
            <w:r w:rsidRPr="001B1679">
              <w:rPr>
                <w:sz w:val="16"/>
                <w:szCs w:val="16"/>
              </w:rPr>
              <w:t>Revision of S3-234042.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C2AC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2CEEA" w14:textId="77777777" w:rsidR="00A66FE4" w:rsidRPr="001B1679" w:rsidRDefault="00A66FE4" w:rsidP="0021626D">
            <w:pPr>
              <w:pStyle w:val="TAL"/>
              <w:rPr>
                <w:sz w:val="16"/>
                <w:szCs w:val="16"/>
              </w:rPr>
            </w:pPr>
          </w:p>
        </w:tc>
      </w:tr>
      <w:tr w:rsidR="00A66FE4" w14:paraId="0D953D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E930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B1EC7" w14:textId="6D6BFE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E88AB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E60D4" w14:textId="77777777" w:rsidR="00A66FE4" w:rsidRPr="001B1679" w:rsidRDefault="00A66FE4" w:rsidP="0021626D">
            <w:pPr>
              <w:pStyle w:val="TAL"/>
              <w:rPr>
                <w:sz w:val="16"/>
                <w:szCs w:val="16"/>
              </w:rPr>
            </w:pPr>
            <w:r w:rsidRPr="001B1679">
              <w:rPr>
                <w:sz w:val="16"/>
                <w:szCs w:val="16"/>
              </w:rPr>
              <w:t>Architectural Work for PINAPP Security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57078"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8821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26AD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8A6F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975A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30BB7" w14:textId="77777777" w:rsidR="00A66FE4" w:rsidRPr="001B1679" w:rsidRDefault="00A66FE4" w:rsidP="0021626D">
            <w:pPr>
              <w:pStyle w:val="TAL"/>
              <w:rPr>
                <w:sz w:val="16"/>
                <w:szCs w:val="16"/>
              </w:rPr>
            </w:pPr>
          </w:p>
        </w:tc>
      </w:tr>
      <w:tr w:rsidR="00A66FE4" w14:paraId="0324ED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7792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EFAF9" w14:textId="631DBA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EF254"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3727B"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BBD2A"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4BDF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9629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6E503" w14:textId="77777777" w:rsidR="00A66FE4" w:rsidRPr="001B1679" w:rsidRDefault="00A66FE4" w:rsidP="0021626D">
            <w:pPr>
              <w:pStyle w:val="TAL"/>
              <w:rPr>
                <w:sz w:val="16"/>
                <w:szCs w:val="16"/>
              </w:rPr>
            </w:pPr>
            <w:r w:rsidRPr="001B1679">
              <w:rPr>
                <w:sz w:val="16"/>
                <w:szCs w:val="16"/>
              </w:rPr>
              <w:t>Left for further off-line discussion. Revised off-line to SP-231172.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C6E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7BFC6" w14:textId="067D4D3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231172</w:t>
            </w:r>
          </w:p>
        </w:tc>
      </w:tr>
      <w:tr w:rsidR="00A66FE4" w14:paraId="11673D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F177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491FD" w14:textId="1007CED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1929F"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28CF8"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6CA34"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80B0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ADE3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C7877" w14:textId="77777777" w:rsidR="00A66FE4" w:rsidRPr="001B1679" w:rsidRDefault="00A66FE4" w:rsidP="0021626D">
            <w:pPr>
              <w:pStyle w:val="TAL"/>
              <w:rPr>
                <w:sz w:val="16"/>
                <w:szCs w:val="16"/>
              </w:rPr>
            </w:pPr>
            <w:r w:rsidRPr="001B1679">
              <w:rPr>
                <w:sz w:val="16"/>
                <w:szCs w:val="16"/>
              </w:rPr>
              <w:t>Revision of SP-231118. Noted. TSG SA ask SA WG3 and SA WG6 to discuss the work on PINAPP Security in Q4/2023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650F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CBE23" w14:textId="77777777" w:rsidR="00A66FE4" w:rsidRPr="001B1679" w:rsidRDefault="00A66FE4" w:rsidP="0021626D">
            <w:pPr>
              <w:pStyle w:val="TAL"/>
              <w:rPr>
                <w:sz w:val="16"/>
                <w:szCs w:val="16"/>
              </w:rPr>
            </w:pPr>
          </w:p>
        </w:tc>
      </w:tr>
      <w:tr w:rsidR="00A66FE4" w14:paraId="17AAEF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209C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E7EFA" w14:textId="1695ABE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9E23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7FD97" w14:textId="77777777" w:rsidR="00A66FE4" w:rsidRPr="001B1679" w:rsidRDefault="00A66FE4" w:rsidP="0021626D">
            <w:pPr>
              <w:pStyle w:val="TAL"/>
              <w:rPr>
                <w:sz w:val="16"/>
                <w:szCs w:val="16"/>
              </w:rPr>
            </w:pPr>
            <w:r w:rsidRPr="001B1679">
              <w:rPr>
                <w:sz w:val="16"/>
                <w:szCs w:val="16"/>
              </w:rPr>
              <w:t>LS from SA WG5: LS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8911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3670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4C73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C82D8" w14:textId="77777777" w:rsidR="00A66FE4" w:rsidRPr="001B1679" w:rsidRDefault="00A66FE4" w:rsidP="0021626D">
            <w:pPr>
              <w:pStyle w:val="TAL"/>
              <w:rPr>
                <w:sz w:val="16"/>
                <w:szCs w:val="16"/>
              </w:rPr>
            </w:pPr>
            <w:r w:rsidRPr="001B1679">
              <w:rPr>
                <w:sz w:val="16"/>
                <w:szCs w:val="16"/>
              </w:rPr>
              <w:t>Update to attached DraftCR in SP-231128. A CR was approved on this in SP-231201 and this LS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72E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91157" w14:textId="77777777" w:rsidR="00A66FE4" w:rsidRPr="001B1679" w:rsidRDefault="00A66FE4" w:rsidP="0021626D">
            <w:pPr>
              <w:pStyle w:val="TAL"/>
              <w:rPr>
                <w:sz w:val="16"/>
                <w:szCs w:val="16"/>
              </w:rPr>
            </w:pPr>
          </w:p>
        </w:tc>
      </w:tr>
      <w:tr w:rsidR="00A66FE4" w14:paraId="043EFE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0B0C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A2526" w14:textId="06F0621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FE365" w14:textId="77777777" w:rsidR="00A66FE4" w:rsidRPr="001B1679" w:rsidRDefault="00A66FE4" w:rsidP="0021626D">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36332" w14:textId="77777777" w:rsidR="00A66FE4" w:rsidRPr="001B1679" w:rsidRDefault="00A66FE4" w:rsidP="0021626D">
            <w:pPr>
              <w:pStyle w:val="TAL"/>
              <w:rPr>
                <w:sz w:val="16"/>
                <w:szCs w:val="16"/>
              </w:rPr>
            </w:pPr>
            <w:r w:rsidRPr="001B1679">
              <w:rPr>
                <w:sz w:val="16"/>
                <w:szCs w:val="16"/>
              </w:rPr>
              <w:t>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1564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77E7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C710E"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49F270" w14:textId="77777777" w:rsidR="00A66FE4" w:rsidRPr="001B1679" w:rsidRDefault="00A66FE4" w:rsidP="0021626D">
            <w:pPr>
              <w:pStyle w:val="TAL"/>
              <w:rPr>
                <w:sz w:val="16"/>
                <w:szCs w:val="16"/>
              </w:rPr>
            </w:pPr>
            <w:r w:rsidRPr="001B1679">
              <w:rPr>
                <w:sz w:val="16"/>
                <w:szCs w:val="16"/>
              </w:rPr>
              <w:t>Update of DraftCR in SP-230800. LATE DOC: Revised as CR in SP-231134.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6900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102A3" w14:textId="4EEF9D1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231134</w:t>
            </w:r>
          </w:p>
        </w:tc>
      </w:tr>
      <w:tr w:rsidR="00A66FE4" w14:paraId="1B3D37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F2BC3" w14:textId="77777777" w:rsidR="00A66FE4" w:rsidRPr="001B1679" w:rsidRDefault="00A66FE4" w:rsidP="0021626D">
            <w:pPr>
              <w:pStyle w:val="TAL"/>
              <w:rPr>
                <w:sz w:val="16"/>
                <w:szCs w:val="16"/>
              </w:rPr>
            </w:pPr>
            <w:r w:rsidRPr="001B1679">
              <w:rPr>
                <w:sz w:val="16"/>
                <w:szCs w:val="16"/>
              </w:rPr>
              <w:lastRenderedPageBreak/>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EE441" w14:textId="59695C0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77ABD"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C786F" w14:textId="77777777" w:rsidR="00A66FE4" w:rsidRPr="001B1679" w:rsidRDefault="00A66FE4" w:rsidP="0021626D">
            <w:pPr>
              <w:pStyle w:val="TAL"/>
              <w:rPr>
                <w:sz w:val="16"/>
                <w:szCs w:val="16"/>
              </w:rPr>
            </w:pPr>
            <w:r w:rsidRPr="001B1679">
              <w:rPr>
                <w:sz w:val="16"/>
                <w:szCs w:val="16"/>
              </w:rPr>
              <w:t>21.900 CR0073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4F0A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0DE3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A53AD"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8F04E" w14:textId="77777777" w:rsidR="00A66FE4" w:rsidRPr="001B1679" w:rsidRDefault="00A66FE4" w:rsidP="0021626D">
            <w:pPr>
              <w:pStyle w:val="TAL"/>
              <w:rPr>
                <w:sz w:val="16"/>
                <w:szCs w:val="16"/>
              </w:rPr>
            </w:pPr>
            <w:r w:rsidRPr="001B1679">
              <w:rPr>
                <w:sz w:val="16"/>
                <w:szCs w:val="16"/>
              </w:rPr>
              <w:t>Revision of DraftCR in SP-231128. Revised off-line to SP-231179.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27E61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2964F" w14:textId="39FD7ED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231179</w:t>
            </w:r>
          </w:p>
        </w:tc>
      </w:tr>
      <w:tr w:rsidR="00A66FE4" w14:paraId="0B2A002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4073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4B6DE" w14:textId="4CF804A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85B35"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FE421" w14:textId="77777777" w:rsidR="00A66FE4" w:rsidRPr="001B1679" w:rsidRDefault="00A66FE4" w:rsidP="0021626D">
            <w:pPr>
              <w:pStyle w:val="TAL"/>
              <w:rPr>
                <w:sz w:val="16"/>
                <w:szCs w:val="16"/>
              </w:rPr>
            </w:pPr>
            <w:r w:rsidRPr="001B1679">
              <w:rPr>
                <w:sz w:val="16"/>
                <w:szCs w:val="16"/>
              </w:rPr>
              <w:t>21.900 CR0073R1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FCB23"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0CF0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28300"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879D4" w14:textId="77777777" w:rsidR="00A66FE4" w:rsidRPr="001B1679" w:rsidRDefault="00A66FE4" w:rsidP="0021626D">
            <w:pPr>
              <w:pStyle w:val="TAL"/>
              <w:rPr>
                <w:sz w:val="16"/>
                <w:szCs w:val="16"/>
              </w:rPr>
            </w:pPr>
            <w:r w:rsidRPr="001B1679">
              <w:rPr>
                <w:sz w:val="16"/>
                <w:szCs w:val="16"/>
              </w:rPr>
              <w:t>Revision of SP-231134. Revised to SP-231181.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6AA4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E838F" w14:textId="61D8436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231181</w:t>
            </w:r>
          </w:p>
        </w:tc>
      </w:tr>
      <w:tr w:rsidR="00A66FE4" w14:paraId="6F0A4F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3E381"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BACD2" w14:textId="409DB49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1CFC7"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CD6D1" w14:textId="77777777" w:rsidR="00A66FE4" w:rsidRPr="001B1679" w:rsidRDefault="00A66FE4" w:rsidP="0021626D">
            <w:pPr>
              <w:pStyle w:val="TAL"/>
              <w:rPr>
                <w:sz w:val="16"/>
                <w:szCs w:val="16"/>
              </w:rPr>
            </w:pPr>
            <w:r w:rsidRPr="001B1679">
              <w:rPr>
                <w:sz w:val="16"/>
                <w:szCs w:val="16"/>
              </w:rPr>
              <w:t>21.900 CR0073R2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9DB62"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1EEB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F60C1"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FC593" w14:textId="77777777" w:rsidR="00A66FE4" w:rsidRPr="001B1679" w:rsidRDefault="00A66FE4" w:rsidP="0021626D">
            <w:pPr>
              <w:pStyle w:val="TAL"/>
              <w:rPr>
                <w:sz w:val="16"/>
                <w:szCs w:val="16"/>
              </w:rPr>
            </w:pPr>
            <w:r w:rsidRPr="001B1679">
              <w:rPr>
                <w:sz w:val="16"/>
                <w:szCs w:val="16"/>
              </w:rPr>
              <w:t>Revision of SP-231179. Revised off-line to SP-231195.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B5CB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18B4F" w14:textId="7D268C6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231195</w:t>
            </w:r>
          </w:p>
        </w:tc>
      </w:tr>
      <w:tr w:rsidR="00A66FE4" w14:paraId="698E452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5DC8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B5C40" w14:textId="4AE4388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ED84A"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C954E" w14:textId="77777777" w:rsidR="00A66FE4" w:rsidRPr="001B1679" w:rsidRDefault="00A66FE4" w:rsidP="0021626D">
            <w:pPr>
              <w:pStyle w:val="TAL"/>
              <w:rPr>
                <w:sz w:val="16"/>
                <w:szCs w:val="16"/>
              </w:rPr>
            </w:pPr>
            <w:r w:rsidRPr="001B1679">
              <w:rPr>
                <w:sz w:val="16"/>
                <w:szCs w:val="16"/>
              </w:rPr>
              <w:t>21.900 CR0073R3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8A61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837D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D20BA4"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156DB1" w14:textId="77777777" w:rsidR="00A66FE4" w:rsidRPr="001B1679" w:rsidRDefault="00A66FE4" w:rsidP="0021626D">
            <w:pPr>
              <w:pStyle w:val="TAL"/>
              <w:rPr>
                <w:sz w:val="16"/>
                <w:szCs w:val="16"/>
              </w:rPr>
            </w:pPr>
            <w:r w:rsidRPr="001B1679">
              <w:rPr>
                <w:sz w:val="16"/>
                <w:szCs w:val="16"/>
              </w:rPr>
              <w:t>Revision of SP-231181. Revised to SP-231201.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DF45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3B407" w14:textId="305A9F3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231201</w:t>
            </w:r>
          </w:p>
        </w:tc>
      </w:tr>
      <w:tr w:rsidR="00A66FE4" w14:paraId="4B78FD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F2C5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4597A" w14:textId="1F99DB1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F9515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192E0" w14:textId="77777777" w:rsidR="00A66FE4" w:rsidRPr="001B1679" w:rsidRDefault="00A66FE4" w:rsidP="0021626D">
            <w:pPr>
              <w:pStyle w:val="TAL"/>
              <w:rPr>
                <w:sz w:val="16"/>
                <w:szCs w:val="16"/>
              </w:rPr>
            </w:pPr>
            <w:r w:rsidRPr="001B1679">
              <w:rPr>
                <w:sz w:val="16"/>
                <w:szCs w:val="16"/>
              </w:rPr>
              <w:t>21.900 CR0073R4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C7E48"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5610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73CD4"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56635" w14:textId="77777777" w:rsidR="00A66FE4" w:rsidRPr="001B1679" w:rsidRDefault="00A66FE4" w:rsidP="0021626D">
            <w:pPr>
              <w:pStyle w:val="TAL"/>
              <w:rPr>
                <w:sz w:val="16"/>
                <w:szCs w:val="16"/>
              </w:rPr>
            </w:pPr>
            <w:r w:rsidRPr="001B1679">
              <w:rPr>
                <w:sz w:val="16"/>
                <w:szCs w:val="16"/>
              </w:rPr>
              <w:t>Revision of SP-231195.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EED4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07C9A" w14:textId="77777777" w:rsidR="00A66FE4" w:rsidRPr="001B1679" w:rsidRDefault="00A66FE4" w:rsidP="0021626D">
            <w:pPr>
              <w:pStyle w:val="TAL"/>
              <w:rPr>
                <w:sz w:val="16"/>
                <w:szCs w:val="16"/>
              </w:rPr>
            </w:pPr>
          </w:p>
        </w:tc>
      </w:tr>
      <w:tr w:rsidR="00A66FE4" w14:paraId="6E63A33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A7F9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E818C" w14:textId="6C76D55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CDE0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FA537" w14:textId="77777777" w:rsidR="00A66FE4" w:rsidRPr="001B1679" w:rsidRDefault="00A66FE4" w:rsidP="0021626D">
            <w:pPr>
              <w:pStyle w:val="TAL"/>
              <w:rPr>
                <w:sz w:val="16"/>
                <w:szCs w:val="16"/>
              </w:rPr>
            </w:pPr>
            <w:r w:rsidRPr="001B1679">
              <w:rPr>
                <w:sz w:val="16"/>
                <w:szCs w:val="16"/>
              </w:rPr>
              <w:t>Proposal for TSG SA guidance on the responsibility of network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1F890"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96E0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EC1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17BB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3711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5A0B8" w14:textId="77777777" w:rsidR="00A66FE4" w:rsidRPr="001B1679" w:rsidRDefault="00A66FE4" w:rsidP="0021626D">
            <w:pPr>
              <w:pStyle w:val="TAL"/>
              <w:rPr>
                <w:sz w:val="16"/>
                <w:szCs w:val="16"/>
              </w:rPr>
            </w:pPr>
          </w:p>
        </w:tc>
      </w:tr>
      <w:tr w:rsidR="00A66FE4" w14:paraId="16EEC4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A2051"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6B672" w14:textId="25E3A8E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1DFF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B1666" w14:textId="77777777" w:rsidR="00A66FE4" w:rsidRPr="001B1679" w:rsidRDefault="00A66FE4" w:rsidP="0021626D">
            <w:pPr>
              <w:pStyle w:val="TAL"/>
              <w:rPr>
                <w:sz w:val="16"/>
                <w:szCs w:val="16"/>
              </w:rPr>
            </w:pPr>
            <w:r w:rsidRPr="001B1679">
              <w:rPr>
                <w:sz w:val="16"/>
                <w:szCs w:val="16"/>
              </w:rPr>
              <w:t>LS from ITU-R WP5D: COMPLETION OF DRAFT NEW RECOMMENDATION ITU-R M.[IMT.FRAMEWORK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971BF3"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80B6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A24E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61AB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AC64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552F" w14:textId="77777777" w:rsidR="00A66FE4" w:rsidRPr="001B1679" w:rsidRDefault="00A66FE4" w:rsidP="0021626D">
            <w:pPr>
              <w:pStyle w:val="TAL"/>
              <w:rPr>
                <w:sz w:val="16"/>
                <w:szCs w:val="16"/>
              </w:rPr>
            </w:pPr>
          </w:p>
        </w:tc>
      </w:tr>
      <w:tr w:rsidR="00A66FE4" w14:paraId="21FA3BB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1F644"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16DCA" w14:textId="29D44DA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DA51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4355C" w14:textId="77777777" w:rsidR="00A66FE4" w:rsidRPr="001B1679" w:rsidRDefault="00A66FE4" w:rsidP="0021626D">
            <w:pPr>
              <w:pStyle w:val="TAL"/>
              <w:rPr>
                <w:sz w:val="16"/>
                <w:szCs w:val="16"/>
              </w:rPr>
            </w:pPr>
            <w:r w:rsidRPr="001B1679">
              <w:rPr>
                <w:sz w:val="16"/>
                <w:szCs w:val="16"/>
              </w:rPr>
              <w:t>3GPP Work Plan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FCC82" w14:textId="77777777" w:rsidR="00A66FE4" w:rsidRPr="001B1679" w:rsidRDefault="00A66FE4" w:rsidP="0021626D">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579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01D2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AB8A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9EE8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F8190" w14:textId="77777777" w:rsidR="00A66FE4" w:rsidRPr="001B1679" w:rsidRDefault="00A66FE4" w:rsidP="0021626D">
            <w:pPr>
              <w:pStyle w:val="TAL"/>
              <w:rPr>
                <w:sz w:val="16"/>
                <w:szCs w:val="16"/>
              </w:rPr>
            </w:pPr>
          </w:p>
        </w:tc>
      </w:tr>
      <w:tr w:rsidR="00A66FE4" w14:paraId="6EF4D60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1C37C"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52404" w14:textId="50B423C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3A19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B0C86" w14:textId="77777777" w:rsidR="00A66FE4" w:rsidRPr="001B1679" w:rsidRDefault="00A66FE4" w:rsidP="0021626D">
            <w:pPr>
              <w:pStyle w:val="TAL"/>
              <w:rPr>
                <w:sz w:val="16"/>
                <w:szCs w:val="16"/>
              </w:rPr>
            </w:pPr>
            <w:r w:rsidRPr="001B1679">
              <w:rPr>
                <w:sz w:val="16"/>
                <w:szCs w:val="16"/>
              </w:rPr>
              <w:t>Proposal for a realistic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C5562" w14:textId="77777777" w:rsidR="00A66FE4" w:rsidRPr="001B1679" w:rsidRDefault="00A66FE4" w:rsidP="0021626D">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46F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C3A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B05C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8648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5575A" w14:textId="77777777" w:rsidR="00A66FE4" w:rsidRPr="001B1679" w:rsidRDefault="00A66FE4" w:rsidP="0021626D">
            <w:pPr>
              <w:pStyle w:val="TAL"/>
              <w:rPr>
                <w:sz w:val="16"/>
                <w:szCs w:val="16"/>
              </w:rPr>
            </w:pPr>
          </w:p>
        </w:tc>
      </w:tr>
      <w:tr w:rsidR="00A66FE4" w14:paraId="5F7A19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3F5E7"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D88A5" w14:textId="29CCC1B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FE0B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D4803" w14:textId="77777777" w:rsidR="00A66FE4" w:rsidRPr="001B1679" w:rsidRDefault="00A66FE4" w:rsidP="0021626D">
            <w:pPr>
              <w:pStyle w:val="TAL"/>
              <w:rPr>
                <w:sz w:val="16"/>
                <w:szCs w:val="16"/>
              </w:rPr>
            </w:pPr>
            <w:r w:rsidRPr="001B1679">
              <w:rPr>
                <w:sz w:val="16"/>
                <w:szCs w:val="16"/>
              </w:rPr>
              <w:t>Proposal to Rel-20 Work Plan and Time Plan discussed in SAWG1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09261" w14:textId="77777777" w:rsidR="00A66FE4" w:rsidRPr="001B1679" w:rsidRDefault="00A66FE4" w:rsidP="0021626D">
            <w:pPr>
              <w:pStyle w:val="TAL"/>
              <w:rPr>
                <w:sz w:val="16"/>
                <w:szCs w:val="16"/>
              </w:rPr>
            </w:pPr>
            <w:r w:rsidRPr="001B1679">
              <w:rPr>
                <w:sz w:val="16"/>
                <w:szCs w:val="16"/>
              </w:rPr>
              <w:t>ZTE FRANCE SASU</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C4D4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EA0C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A93EF"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A271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A9385" w14:textId="77777777" w:rsidR="00A66FE4" w:rsidRPr="001B1679" w:rsidRDefault="00A66FE4" w:rsidP="0021626D">
            <w:pPr>
              <w:pStyle w:val="TAL"/>
              <w:rPr>
                <w:sz w:val="16"/>
                <w:szCs w:val="16"/>
              </w:rPr>
            </w:pPr>
          </w:p>
        </w:tc>
      </w:tr>
      <w:tr w:rsidR="00A66FE4" w14:paraId="4B91775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267CD"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50C3A" w14:textId="2F31379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2BE00"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FD0EE" w14:textId="77777777" w:rsidR="00A66FE4" w:rsidRPr="001B1679" w:rsidRDefault="00A66FE4" w:rsidP="0021626D">
            <w:pPr>
              <w:pStyle w:val="TAL"/>
              <w:rPr>
                <w:sz w:val="16"/>
                <w:szCs w:val="16"/>
              </w:rPr>
            </w:pPr>
            <w:r w:rsidRPr="001B1679">
              <w:rPr>
                <w:sz w:val="16"/>
                <w:szCs w:val="16"/>
              </w:rPr>
              <w:t>Preparing 3GPP work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F0684"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9B7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2F3A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223CB"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410A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03581" w14:textId="77777777" w:rsidR="00A66FE4" w:rsidRPr="001B1679" w:rsidRDefault="00A66FE4" w:rsidP="0021626D">
            <w:pPr>
              <w:pStyle w:val="TAL"/>
              <w:rPr>
                <w:sz w:val="16"/>
                <w:szCs w:val="16"/>
              </w:rPr>
            </w:pPr>
          </w:p>
        </w:tc>
      </w:tr>
      <w:tr w:rsidR="00A66FE4" w14:paraId="743B7CF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C5C56"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F2243" w14:textId="0E2E841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2481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3AB50" w14:textId="77777777" w:rsidR="00A66FE4" w:rsidRPr="001B1679" w:rsidRDefault="00A66FE4" w:rsidP="0021626D">
            <w:pPr>
              <w:pStyle w:val="TAL"/>
              <w:rPr>
                <w:sz w:val="16"/>
                <w:szCs w:val="16"/>
              </w:rPr>
            </w:pPr>
            <w:r w:rsidRPr="001B1679">
              <w:rPr>
                <w:sz w:val="16"/>
                <w:szCs w:val="16"/>
              </w:rPr>
              <w:t>3GPP Planning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FEE90"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FBD4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CA0F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7CD5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C6EF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B0CEB" w14:textId="77777777" w:rsidR="00A66FE4" w:rsidRPr="001B1679" w:rsidRDefault="00A66FE4" w:rsidP="0021626D">
            <w:pPr>
              <w:pStyle w:val="TAL"/>
              <w:rPr>
                <w:sz w:val="16"/>
                <w:szCs w:val="16"/>
              </w:rPr>
            </w:pPr>
          </w:p>
        </w:tc>
      </w:tr>
      <w:tr w:rsidR="00A66FE4" w14:paraId="3C66A3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52722"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B074F" w14:textId="298DE68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4583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9DD6D" w14:textId="77777777" w:rsidR="00A66FE4" w:rsidRPr="001B1679" w:rsidRDefault="00A66FE4" w:rsidP="0021626D">
            <w:pPr>
              <w:pStyle w:val="TAL"/>
              <w:rPr>
                <w:sz w:val="16"/>
                <w:szCs w:val="16"/>
              </w:rPr>
            </w:pPr>
            <w:r w:rsidRPr="001B1679">
              <w:rPr>
                <w:sz w:val="16"/>
                <w:szCs w:val="16"/>
              </w:rPr>
              <w:t>Discussion on 3GPP plan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05A17"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D06B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8472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F138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D639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22BCA" w14:textId="77777777" w:rsidR="00A66FE4" w:rsidRPr="001B1679" w:rsidRDefault="00A66FE4" w:rsidP="0021626D">
            <w:pPr>
              <w:pStyle w:val="TAL"/>
              <w:rPr>
                <w:sz w:val="16"/>
                <w:szCs w:val="16"/>
              </w:rPr>
            </w:pPr>
          </w:p>
        </w:tc>
      </w:tr>
      <w:tr w:rsidR="00A66FE4" w14:paraId="71444F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E4FA5"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236E5" w14:textId="43D0CAA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70D3BF"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81715" w14:textId="77777777" w:rsidR="00A66FE4" w:rsidRPr="001B1679" w:rsidRDefault="00A66FE4" w:rsidP="0021626D">
            <w:pPr>
              <w:pStyle w:val="TAL"/>
              <w:rPr>
                <w:sz w:val="16"/>
                <w:szCs w:val="16"/>
              </w:rPr>
            </w:pPr>
            <w:r w:rsidRPr="001B1679">
              <w:rPr>
                <w:sz w:val="16"/>
                <w:szCs w:val="16"/>
              </w:rPr>
              <w:t>On planning for IMT-2030 &amp;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A7286" w14:textId="77777777" w:rsidR="00A66FE4" w:rsidRPr="001B1679" w:rsidRDefault="00A66FE4" w:rsidP="0021626D">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835C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2F3F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7510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C801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BBB11" w14:textId="77777777" w:rsidR="00A66FE4" w:rsidRPr="001B1679" w:rsidRDefault="00A66FE4" w:rsidP="0021626D">
            <w:pPr>
              <w:pStyle w:val="TAL"/>
              <w:rPr>
                <w:sz w:val="16"/>
                <w:szCs w:val="16"/>
              </w:rPr>
            </w:pPr>
          </w:p>
        </w:tc>
      </w:tr>
      <w:tr w:rsidR="00A66FE4" w14:paraId="08CF85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7590" w14:textId="77777777" w:rsidR="00A66FE4" w:rsidRPr="001B1679" w:rsidRDefault="00A66FE4" w:rsidP="0021626D">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70F12" w14:textId="3BFABF0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A05B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B52EB" w14:textId="77777777" w:rsidR="00A66FE4" w:rsidRPr="001B1679" w:rsidRDefault="00A66FE4" w:rsidP="0021626D">
            <w:pPr>
              <w:pStyle w:val="TAL"/>
              <w:rPr>
                <w:sz w:val="16"/>
                <w:szCs w:val="16"/>
              </w:rPr>
            </w:pPr>
            <w:r w:rsidRPr="001B1679">
              <w:rPr>
                <w:sz w:val="16"/>
                <w:szCs w:val="16"/>
              </w:rPr>
              <w:t>SA WG1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8D5BE" w14:textId="77777777" w:rsidR="00A66FE4" w:rsidRPr="001B1679" w:rsidRDefault="00A66FE4" w:rsidP="0021626D">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CA1B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5564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AD4D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495D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579D3" w14:textId="77777777" w:rsidR="00A66FE4" w:rsidRPr="001B1679" w:rsidRDefault="00A66FE4" w:rsidP="0021626D">
            <w:pPr>
              <w:pStyle w:val="TAL"/>
              <w:rPr>
                <w:sz w:val="16"/>
                <w:szCs w:val="16"/>
              </w:rPr>
            </w:pPr>
          </w:p>
        </w:tc>
      </w:tr>
      <w:tr w:rsidR="00A66FE4" w14:paraId="0BC7FC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A6366" w14:textId="77777777" w:rsidR="00A66FE4" w:rsidRPr="001B1679" w:rsidRDefault="00A66FE4" w:rsidP="0021626D">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3F3E9" w14:textId="1D7E89D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0D96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23C1C" w14:textId="77777777" w:rsidR="00A66FE4" w:rsidRPr="001B1679" w:rsidRDefault="00A66FE4" w:rsidP="0021626D">
            <w:pPr>
              <w:pStyle w:val="TAL"/>
              <w:rPr>
                <w:sz w:val="16"/>
                <w:szCs w:val="16"/>
              </w:rPr>
            </w:pPr>
            <w:r w:rsidRPr="001B1679">
              <w:rPr>
                <w:sz w:val="16"/>
                <w:szCs w:val="16"/>
              </w:rPr>
              <w:t>SA WG2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8CE45" w14:textId="77777777" w:rsidR="00A66FE4" w:rsidRPr="001B1679" w:rsidRDefault="00A66FE4" w:rsidP="0021626D">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E0D9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4B98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4114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8802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A29F2" w14:textId="77777777" w:rsidR="00A66FE4" w:rsidRPr="001B1679" w:rsidRDefault="00A66FE4" w:rsidP="0021626D">
            <w:pPr>
              <w:pStyle w:val="TAL"/>
              <w:rPr>
                <w:sz w:val="16"/>
                <w:szCs w:val="16"/>
              </w:rPr>
            </w:pPr>
          </w:p>
        </w:tc>
      </w:tr>
      <w:tr w:rsidR="00A66FE4" w14:paraId="62EF8D5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D02A7"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B7497" w14:textId="1A7BD0D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4C057"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38A44"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C498A"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E101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38B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4F0C8" w14:textId="77777777" w:rsidR="00A66FE4" w:rsidRPr="001B1679" w:rsidRDefault="00A66FE4" w:rsidP="0021626D">
            <w:pPr>
              <w:pStyle w:val="TAL"/>
              <w:rPr>
                <w:sz w:val="16"/>
                <w:szCs w:val="16"/>
              </w:rPr>
            </w:pPr>
            <w:r w:rsidRPr="001B1679">
              <w:rPr>
                <w:sz w:val="16"/>
                <w:szCs w:val="16"/>
              </w:rPr>
              <w:t>Revised to SP-231125.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2CF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86AA1" w14:textId="1B07444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231125</w:t>
            </w:r>
          </w:p>
        </w:tc>
      </w:tr>
      <w:tr w:rsidR="00A66FE4" w14:paraId="774F11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DF6D5"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31403" w14:textId="00D3743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36745"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D940B"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252989"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747C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A9E4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6C79C" w14:textId="77777777" w:rsidR="00A66FE4" w:rsidRPr="001B1679" w:rsidRDefault="00A66FE4" w:rsidP="0021626D">
            <w:pPr>
              <w:pStyle w:val="TAL"/>
              <w:rPr>
                <w:sz w:val="16"/>
                <w:szCs w:val="16"/>
              </w:rPr>
            </w:pPr>
            <w:r w:rsidRPr="001B1679">
              <w:rPr>
                <w:sz w:val="16"/>
                <w:szCs w:val="16"/>
              </w:rPr>
              <w:t>Revision of SP-230911.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47FE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B2DF6" w14:textId="77777777" w:rsidR="00A66FE4" w:rsidRPr="001B1679" w:rsidRDefault="00A66FE4" w:rsidP="0021626D">
            <w:pPr>
              <w:pStyle w:val="TAL"/>
              <w:rPr>
                <w:sz w:val="16"/>
                <w:szCs w:val="16"/>
              </w:rPr>
            </w:pPr>
          </w:p>
        </w:tc>
      </w:tr>
      <w:tr w:rsidR="00A66FE4" w14:paraId="1A832A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FAFF4"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DEB0C" w14:textId="4B1F528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F092C"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FA058"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7351F"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DC87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168A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7E70B" w14:textId="77777777" w:rsidR="00A66FE4" w:rsidRPr="001B1679" w:rsidRDefault="00A66FE4" w:rsidP="0021626D">
            <w:pPr>
              <w:pStyle w:val="TAL"/>
              <w:rPr>
                <w:sz w:val="16"/>
                <w:szCs w:val="16"/>
              </w:rPr>
            </w:pPr>
            <w:r w:rsidRPr="001B1679">
              <w:rPr>
                <w:sz w:val="16"/>
                <w:szCs w:val="16"/>
              </w:rPr>
              <w:t>Revised to SP-231126.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762D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6D341" w14:textId="0BAED7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231126</w:t>
            </w:r>
          </w:p>
        </w:tc>
      </w:tr>
      <w:tr w:rsidR="00A66FE4" w14:paraId="617AC90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5FC16"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49CED" w14:textId="4D9C537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50E21"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C069F"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6B430"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B78A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018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10AF3" w14:textId="77777777" w:rsidR="00A66FE4" w:rsidRPr="001B1679" w:rsidRDefault="00A66FE4" w:rsidP="0021626D">
            <w:pPr>
              <w:pStyle w:val="TAL"/>
              <w:rPr>
                <w:sz w:val="16"/>
                <w:szCs w:val="16"/>
              </w:rPr>
            </w:pPr>
            <w:r w:rsidRPr="001B1679">
              <w:rPr>
                <w:sz w:val="16"/>
                <w:szCs w:val="16"/>
              </w:rPr>
              <w:t>Revision of SP-231088.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E095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8E1CA" w14:textId="77777777" w:rsidR="00A66FE4" w:rsidRPr="001B1679" w:rsidRDefault="00A66FE4" w:rsidP="0021626D">
            <w:pPr>
              <w:pStyle w:val="TAL"/>
              <w:rPr>
                <w:sz w:val="16"/>
                <w:szCs w:val="16"/>
              </w:rPr>
            </w:pPr>
          </w:p>
        </w:tc>
      </w:tr>
      <w:tr w:rsidR="00A66FE4" w14:paraId="7DF4F11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F697D"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EA69E" w14:textId="013BB53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ADCC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5A9C4" w14:textId="77777777" w:rsidR="00A66FE4" w:rsidRPr="001B1679" w:rsidRDefault="00A66FE4" w:rsidP="0021626D">
            <w:pPr>
              <w:pStyle w:val="TAL"/>
              <w:rPr>
                <w:sz w:val="16"/>
                <w:szCs w:val="16"/>
              </w:rPr>
            </w:pPr>
            <w:r w:rsidRPr="001B1679">
              <w:rPr>
                <w:sz w:val="16"/>
                <w:szCs w:val="16"/>
              </w:rPr>
              <w:t>Listening Labs and Global Analysis Lab reports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EC9BA"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DB26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2A881"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763CF"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CDB4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54640" w14:textId="77777777" w:rsidR="00A66FE4" w:rsidRPr="001B1679" w:rsidRDefault="00A66FE4" w:rsidP="0021626D">
            <w:pPr>
              <w:pStyle w:val="TAL"/>
              <w:rPr>
                <w:sz w:val="16"/>
                <w:szCs w:val="16"/>
              </w:rPr>
            </w:pPr>
          </w:p>
        </w:tc>
      </w:tr>
      <w:tr w:rsidR="00A66FE4" w14:paraId="31EA2BC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127FD" w14:textId="77777777" w:rsidR="00A66FE4" w:rsidRPr="001B1679" w:rsidRDefault="00A66FE4" w:rsidP="0021626D">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7F6D7" w14:textId="6AA3811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57F75"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76DD1" w14:textId="77777777" w:rsidR="00A66FE4" w:rsidRPr="001B1679" w:rsidRDefault="00A66FE4" w:rsidP="0021626D">
            <w:pPr>
              <w:pStyle w:val="TAL"/>
              <w:rPr>
                <w:sz w:val="16"/>
                <w:szCs w:val="16"/>
              </w:rPr>
            </w:pPr>
            <w:r w:rsidRPr="001B1679">
              <w:rPr>
                <w:sz w:val="16"/>
                <w:szCs w:val="16"/>
              </w:rPr>
              <w:t>SA WG5 report to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CBB40" w14:textId="77777777" w:rsidR="00A66FE4" w:rsidRPr="001B1679" w:rsidRDefault="00A66FE4" w:rsidP="0021626D">
            <w:pPr>
              <w:pStyle w:val="TAL"/>
              <w:rPr>
                <w:sz w:val="16"/>
                <w:szCs w:val="16"/>
              </w:rPr>
            </w:pPr>
            <w:r w:rsidRPr="001B1679">
              <w:rPr>
                <w:sz w:val="16"/>
                <w:szCs w:val="16"/>
              </w:rPr>
              <w:t>SA WG5 Outgoing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8554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D36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669A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0F6D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ADD57" w14:textId="77777777" w:rsidR="00A66FE4" w:rsidRPr="001B1679" w:rsidRDefault="00A66FE4" w:rsidP="0021626D">
            <w:pPr>
              <w:pStyle w:val="TAL"/>
              <w:rPr>
                <w:sz w:val="16"/>
                <w:szCs w:val="16"/>
              </w:rPr>
            </w:pPr>
          </w:p>
        </w:tc>
      </w:tr>
      <w:tr w:rsidR="00A66FE4" w14:paraId="4F6226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E043F"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5E35D" w14:textId="1D9BB96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05801"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CE385" w14:textId="77777777" w:rsidR="00A66FE4" w:rsidRPr="001B1679" w:rsidRDefault="00A66FE4" w:rsidP="0021626D">
            <w:pPr>
              <w:pStyle w:val="TAL"/>
              <w:rPr>
                <w:sz w:val="16"/>
                <w:szCs w:val="16"/>
              </w:rPr>
            </w:pPr>
            <w:r w:rsidRPr="001B1679">
              <w:rPr>
                <w:sz w:val="16"/>
                <w:szCs w:val="16"/>
              </w:rPr>
              <w:t>SA WG6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15842"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3A7E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9C3C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FAB4F"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BCAF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65AB2" w14:textId="77777777" w:rsidR="00A66FE4" w:rsidRPr="001B1679" w:rsidRDefault="00A66FE4" w:rsidP="0021626D">
            <w:pPr>
              <w:pStyle w:val="TAL"/>
              <w:rPr>
                <w:sz w:val="16"/>
                <w:szCs w:val="16"/>
              </w:rPr>
            </w:pPr>
          </w:p>
        </w:tc>
      </w:tr>
      <w:tr w:rsidR="00A66FE4" w14:paraId="0FA41B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AFCEE"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5F2DB" w14:textId="7A24814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27E7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AA34D" w14:textId="77777777" w:rsidR="00A66FE4" w:rsidRPr="001B1679" w:rsidRDefault="00A66FE4" w:rsidP="0021626D">
            <w:pPr>
              <w:pStyle w:val="TAL"/>
              <w:rPr>
                <w:sz w:val="16"/>
                <w:szCs w:val="16"/>
              </w:rPr>
            </w:pPr>
            <w:r w:rsidRPr="001B1679">
              <w:rPr>
                <w:sz w:val="16"/>
                <w:szCs w:val="16"/>
              </w:rPr>
              <w:t>SA WG6 Rel-19 Planning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7956B"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BF8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AE20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F331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6CFF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4364D" w14:textId="77777777" w:rsidR="00A66FE4" w:rsidRPr="001B1679" w:rsidRDefault="00A66FE4" w:rsidP="0021626D">
            <w:pPr>
              <w:pStyle w:val="TAL"/>
              <w:rPr>
                <w:sz w:val="16"/>
                <w:szCs w:val="16"/>
              </w:rPr>
            </w:pPr>
          </w:p>
        </w:tc>
      </w:tr>
      <w:tr w:rsidR="00A66FE4" w14:paraId="5317AED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D6E15"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4DFA9" w14:textId="657F767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553E6"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081FC" w14:textId="77777777" w:rsidR="00A66FE4" w:rsidRPr="001B1679" w:rsidRDefault="00A66FE4" w:rsidP="0021626D">
            <w:pPr>
              <w:pStyle w:val="TAL"/>
              <w:rPr>
                <w:sz w:val="16"/>
                <w:szCs w:val="16"/>
              </w:rPr>
            </w:pPr>
            <w:r w:rsidRPr="001B1679">
              <w:rPr>
                <w:sz w:val="16"/>
                <w:szCs w:val="16"/>
              </w:rPr>
              <w:t>Status report of TSG RAN#101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277BD0" w14:textId="77777777" w:rsidR="00A66FE4" w:rsidRPr="001B1679" w:rsidRDefault="00A66FE4" w:rsidP="0021626D">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5972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5978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2EB6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D0A8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9EDE1" w14:textId="77777777" w:rsidR="00A66FE4" w:rsidRPr="001B1679" w:rsidRDefault="00A66FE4" w:rsidP="0021626D">
            <w:pPr>
              <w:pStyle w:val="TAL"/>
              <w:rPr>
                <w:sz w:val="16"/>
                <w:szCs w:val="16"/>
              </w:rPr>
            </w:pPr>
          </w:p>
        </w:tc>
      </w:tr>
      <w:tr w:rsidR="00A66FE4" w14:paraId="5822752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B9A11" w14:textId="77777777" w:rsidR="00A66FE4" w:rsidRPr="001B1679" w:rsidRDefault="00A66FE4" w:rsidP="0021626D">
            <w:pPr>
              <w:pStyle w:val="TAL"/>
              <w:rPr>
                <w:sz w:val="16"/>
                <w:szCs w:val="16"/>
              </w:rPr>
            </w:pPr>
            <w:r w:rsidRPr="001B1679">
              <w:rPr>
                <w:sz w:val="16"/>
                <w:szCs w:val="16"/>
              </w:rPr>
              <w:lastRenderedPageBreak/>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252D8" w14:textId="65F0F47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10C0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8118E"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675B0"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B99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5380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38005"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315FD"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F3A0B" w14:textId="77777777" w:rsidR="00A66FE4" w:rsidRPr="001B1679" w:rsidRDefault="00A66FE4" w:rsidP="0021626D">
            <w:pPr>
              <w:pStyle w:val="TAL"/>
              <w:rPr>
                <w:sz w:val="16"/>
                <w:szCs w:val="16"/>
              </w:rPr>
            </w:pPr>
          </w:p>
        </w:tc>
      </w:tr>
      <w:tr w:rsidR="00A66FE4" w14:paraId="6CC0AF8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4A1F2"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59FC7" w14:textId="67DF8AB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F471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84215"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C06F4"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3AA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3789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4FF2F"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FE83DE"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5B4AA" w14:textId="77777777" w:rsidR="00A66FE4" w:rsidRPr="001B1679" w:rsidRDefault="00A66FE4" w:rsidP="0021626D">
            <w:pPr>
              <w:pStyle w:val="TAL"/>
              <w:rPr>
                <w:sz w:val="16"/>
                <w:szCs w:val="16"/>
              </w:rPr>
            </w:pPr>
          </w:p>
        </w:tc>
      </w:tr>
      <w:tr w:rsidR="00A66FE4" w14:paraId="368235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9C839"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2FCF5" w14:textId="05DA6B2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F436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AB9B1" w14:textId="77777777" w:rsidR="00A66FE4" w:rsidRPr="001B1679" w:rsidRDefault="00A66FE4" w:rsidP="0021626D">
            <w:pPr>
              <w:pStyle w:val="TAL"/>
              <w:rPr>
                <w:sz w:val="16"/>
                <w:szCs w:val="16"/>
              </w:rPr>
            </w:pPr>
            <w:r w:rsidRPr="001B1679">
              <w:rPr>
                <w:sz w:val="16"/>
                <w:szCs w:val="16"/>
              </w:rPr>
              <w:t>Status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26FE7"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BB80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AFA67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2908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F6EC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972B3" w14:textId="77777777" w:rsidR="00A66FE4" w:rsidRPr="001B1679" w:rsidRDefault="00A66FE4" w:rsidP="0021626D">
            <w:pPr>
              <w:pStyle w:val="TAL"/>
              <w:rPr>
                <w:sz w:val="16"/>
                <w:szCs w:val="16"/>
              </w:rPr>
            </w:pPr>
          </w:p>
        </w:tc>
      </w:tr>
      <w:tr w:rsidR="00A66FE4" w14:paraId="6F39BCC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A1EC8"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BA5E9" w14:textId="274C64C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F8D1E2"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896B4" w14:textId="77777777" w:rsidR="00A66FE4" w:rsidRPr="001B1679" w:rsidRDefault="00A66FE4" w:rsidP="0021626D">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A5BCB"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063E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435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0165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5FBE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D566F" w14:textId="77777777" w:rsidR="00A66FE4" w:rsidRPr="001B1679" w:rsidRDefault="00A66FE4" w:rsidP="0021626D">
            <w:pPr>
              <w:pStyle w:val="TAL"/>
              <w:rPr>
                <w:sz w:val="16"/>
                <w:szCs w:val="16"/>
              </w:rPr>
            </w:pPr>
          </w:p>
        </w:tc>
      </w:tr>
      <w:tr w:rsidR="00A66FE4" w14:paraId="41BCF4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C4A68"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F341A" w14:textId="38C2B19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E8563"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00CCB" w14:textId="77777777" w:rsidR="00A66FE4" w:rsidRPr="001B1679" w:rsidRDefault="00A66FE4" w:rsidP="0021626D">
            <w:pPr>
              <w:pStyle w:val="TAL"/>
              <w:rPr>
                <w:sz w:val="16"/>
                <w:szCs w:val="16"/>
              </w:rPr>
            </w:pPr>
            <w:r w:rsidRPr="001B1679">
              <w:rPr>
                <w:sz w:val="16"/>
                <w:szCs w:val="16"/>
              </w:rPr>
              <w:t>Draft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79BE4" w14:textId="77777777" w:rsidR="00A66FE4" w:rsidRPr="001B1679" w:rsidRDefault="00A66FE4" w:rsidP="0021626D">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452F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0B9F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AC432"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583F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541E1" w14:textId="77777777" w:rsidR="00A66FE4" w:rsidRPr="001B1679" w:rsidRDefault="00A66FE4" w:rsidP="0021626D">
            <w:pPr>
              <w:pStyle w:val="TAL"/>
              <w:rPr>
                <w:sz w:val="16"/>
                <w:szCs w:val="16"/>
              </w:rPr>
            </w:pPr>
          </w:p>
        </w:tc>
      </w:tr>
      <w:tr w:rsidR="00A66FE4" w14:paraId="4C12AE4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A19CD" w14:textId="77777777" w:rsidR="00A66FE4" w:rsidRPr="001B1679" w:rsidRDefault="00A66FE4" w:rsidP="0021626D">
            <w:pPr>
              <w:pStyle w:val="TAL"/>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C7362" w14:textId="2024718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3735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D5488" w14:textId="77777777" w:rsidR="00A66FE4" w:rsidRPr="001B1679" w:rsidRDefault="00A66FE4" w:rsidP="0021626D">
            <w:pPr>
              <w:pStyle w:val="TAL"/>
              <w:rPr>
                <w:sz w:val="16"/>
                <w:szCs w:val="16"/>
              </w:rPr>
            </w:pPr>
            <w:r w:rsidRPr="001B1679">
              <w:rPr>
                <w:sz w:val="16"/>
                <w:szCs w:val="16"/>
              </w:rPr>
              <w:t>New WID on SCAS for Rel-18 features on existing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F0C38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97E3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ACC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50B63"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2BE2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62C00" w14:textId="77777777" w:rsidR="00A66FE4" w:rsidRPr="001B1679" w:rsidRDefault="00A66FE4" w:rsidP="0021626D">
            <w:pPr>
              <w:pStyle w:val="TAL"/>
              <w:rPr>
                <w:sz w:val="16"/>
                <w:szCs w:val="16"/>
              </w:rPr>
            </w:pPr>
          </w:p>
        </w:tc>
      </w:tr>
      <w:tr w:rsidR="00A66FE4" w14:paraId="0CE319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4AF11"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CC76A" w14:textId="312544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AF5BE"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23165"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DD27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F48D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A296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28752" w14:textId="77777777" w:rsidR="00A66FE4" w:rsidRPr="001B1679" w:rsidRDefault="00A66FE4" w:rsidP="0021626D">
            <w:pPr>
              <w:pStyle w:val="TAL"/>
              <w:rPr>
                <w:sz w:val="16"/>
                <w:szCs w:val="16"/>
              </w:rPr>
            </w:pPr>
            <w:r w:rsidRPr="001B1679">
              <w:rPr>
                <w:sz w:val="16"/>
                <w:szCs w:val="16"/>
              </w:rPr>
              <w:t>Revised to SP-231151.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E0BD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9E42B" w14:textId="7DB477C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231151</w:t>
            </w:r>
          </w:p>
        </w:tc>
      </w:tr>
      <w:tr w:rsidR="00A66FE4" w14:paraId="7C611C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8EA8"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4CBEC" w14:textId="0F636DC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0178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3FE2D"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AAD3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2BDB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A3EC1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42DED" w14:textId="77777777" w:rsidR="00A66FE4" w:rsidRPr="001B1679" w:rsidRDefault="00A66FE4" w:rsidP="0021626D">
            <w:pPr>
              <w:pStyle w:val="TAL"/>
              <w:rPr>
                <w:sz w:val="16"/>
                <w:szCs w:val="16"/>
              </w:rPr>
            </w:pPr>
            <w:r w:rsidRPr="001B1679">
              <w:rPr>
                <w:sz w:val="16"/>
                <w:szCs w:val="16"/>
              </w:rPr>
              <w:t>Revision of SP-230923.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2E7A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D52DF" w14:textId="77777777" w:rsidR="00A66FE4" w:rsidRPr="001B1679" w:rsidRDefault="00A66FE4" w:rsidP="0021626D">
            <w:pPr>
              <w:pStyle w:val="TAL"/>
              <w:rPr>
                <w:sz w:val="16"/>
                <w:szCs w:val="16"/>
              </w:rPr>
            </w:pPr>
          </w:p>
        </w:tc>
      </w:tr>
      <w:tr w:rsidR="00A66FE4" w14:paraId="5E5191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33BD9"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BC894" w14:textId="7476269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A99F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0E45C"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5522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E370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1E79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D38B" w14:textId="77777777" w:rsidR="00A66FE4" w:rsidRPr="001B1679" w:rsidRDefault="00A66FE4" w:rsidP="0021626D">
            <w:pPr>
              <w:pStyle w:val="TAL"/>
              <w:rPr>
                <w:sz w:val="16"/>
                <w:szCs w:val="16"/>
              </w:rPr>
            </w:pPr>
            <w:r w:rsidRPr="001B1679">
              <w:rPr>
                <w:sz w:val="16"/>
                <w:szCs w:val="16"/>
              </w:rPr>
              <w:t>Revised to SP-231152.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631B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F3357" w14:textId="73B3E99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231152</w:t>
            </w:r>
          </w:p>
        </w:tc>
      </w:tr>
      <w:tr w:rsidR="00A66FE4" w14:paraId="49F427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145F6"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5F7A3" w14:textId="581430D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9F91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4B448"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4DCF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E9D8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EA9D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6C732" w14:textId="77777777" w:rsidR="00A66FE4" w:rsidRPr="001B1679" w:rsidRDefault="00A66FE4" w:rsidP="0021626D">
            <w:pPr>
              <w:pStyle w:val="TAL"/>
              <w:rPr>
                <w:sz w:val="16"/>
                <w:szCs w:val="16"/>
              </w:rPr>
            </w:pPr>
            <w:r w:rsidRPr="001B1679">
              <w:rPr>
                <w:sz w:val="16"/>
                <w:szCs w:val="16"/>
              </w:rPr>
              <w:t>Revision of SP-230927.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4891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B9BC7" w14:textId="77777777" w:rsidR="00A66FE4" w:rsidRPr="001B1679" w:rsidRDefault="00A66FE4" w:rsidP="0021626D">
            <w:pPr>
              <w:pStyle w:val="TAL"/>
              <w:rPr>
                <w:sz w:val="16"/>
                <w:szCs w:val="16"/>
              </w:rPr>
            </w:pPr>
          </w:p>
        </w:tc>
      </w:tr>
      <w:tr w:rsidR="00A66FE4" w14:paraId="1CE6EA1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BCC8A"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293B7" w14:textId="19A1DDB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9953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D5E1B"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FFB7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ECCE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7E7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57A0B" w14:textId="77777777" w:rsidR="00A66FE4" w:rsidRPr="001B1679" w:rsidRDefault="00A66FE4" w:rsidP="0021626D">
            <w:pPr>
              <w:pStyle w:val="TAL"/>
              <w:rPr>
                <w:sz w:val="16"/>
                <w:szCs w:val="16"/>
              </w:rPr>
            </w:pPr>
            <w:r w:rsidRPr="001B1679">
              <w:rPr>
                <w:sz w:val="16"/>
                <w:szCs w:val="16"/>
              </w:rPr>
              <w:t>Revised to SP-231153.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7E38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031E4" w14:textId="71C30E1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231153</w:t>
            </w:r>
          </w:p>
        </w:tc>
      </w:tr>
      <w:tr w:rsidR="00A66FE4" w14:paraId="358C888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F74B5"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D235D" w14:textId="62FF8D8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277E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FDACD"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9AF2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2673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E1A8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C37FB" w14:textId="77777777" w:rsidR="00A66FE4" w:rsidRPr="001B1679" w:rsidRDefault="00A66FE4" w:rsidP="0021626D">
            <w:pPr>
              <w:pStyle w:val="TAL"/>
              <w:rPr>
                <w:sz w:val="16"/>
                <w:szCs w:val="16"/>
              </w:rPr>
            </w:pPr>
            <w:r w:rsidRPr="001B1679">
              <w:rPr>
                <w:sz w:val="16"/>
                <w:szCs w:val="16"/>
              </w:rPr>
              <w:t>Revision of SP-230926.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C85F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BBF74" w14:textId="77777777" w:rsidR="00A66FE4" w:rsidRPr="001B1679" w:rsidRDefault="00A66FE4" w:rsidP="0021626D">
            <w:pPr>
              <w:pStyle w:val="TAL"/>
              <w:rPr>
                <w:sz w:val="16"/>
                <w:szCs w:val="16"/>
              </w:rPr>
            </w:pPr>
          </w:p>
        </w:tc>
      </w:tr>
      <w:tr w:rsidR="00A66FE4" w14:paraId="058FA6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D7BA7"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97BF" w14:textId="00E618F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371C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F93DE" w14:textId="77777777" w:rsidR="00A66FE4" w:rsidRPr="001B1679" w:rsidRDefault="00A66FE4" w:rsidP="0021626D">
            <w:pPr>
              <w:pStyle w:val="TAL"/>
              <w:rPr>
                <w:sz w:val="16"/>
                <w:szCs w:val="16"/>
              </w:rPr>
            </w:pPr>
            <w:r w:rsidRPr="001B1679">
              <w:rPr>
                <w:sz w:val="16"/>
                <w:szCs w:val="16"/>
              </w:rPr>
              <w:t>New WID on Charging Enhancements on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8593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0A8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72FA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B575C" w14:textId="77777777" w:rsidR="00A66FE4" w:rsidRPr="001B1679" w:rsidRDefault="00A66FE4" w:rsidP="0021626D">
            <w:pPr>
              <w:pStyle w:val="TAL"/>
              <w:rPr>
                <w:sz w:val="16"/>
                <w:szCs w:val="16"/>
              </w:rPr>
            </w:pPr>
            <w:r w:rsidRPr="001B1679">
              <w:rPr>
                <w:sz w:val="16"/>
                <w:szCs w:val="16"/>
              </w:rPr>
              <w:t>Revised to SP-231154.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3216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5B3CD" w14:textId="16578A4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231154</w:t>
            </w:r>
          </w:p>
        </w:tc>
      </w:tr>
      <w:tr w:rsidR="00A66FE4" w14:paraId="5B96108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62CD7"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33355" w14:textId="3761810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52E35"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A5110" w14:textId="77777777" w:rsidR="00A66FE4" w:rsidRPr="001B1679" w:rsidRDefault="00A66FE4" w:rsidP="0021626D">
            <w:pPr>
              <w:pStyle w:val="TAL"/>
              <w:rPr>
                <w:sz w:val="16"/>
                <w:szCs w:val="16"/>
              </w:rPr>
            </w:pPr>
            <w:r w:rsidRPr="001B1679">
              <w:rPr>
                <w:sz w:val="16"/>
                <w:szCs w:val="16"/>
              </w:rPr>
              <w:t>New WID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4BA4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B7CC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FAF1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D17C3" w14:textId="77777777" w:rsidR="00A66FE4" w:rsidRPr="001B1679" w:rsidRDefault="00A66FE4" w:rsidP="0021626D">
            <w:pPr>
              <w:pStyle w:val="TAL"/>
              <w:rPr>
                <w:sz w:val="16"/>
                <w:szCs w:val="16"/>
              </w:rPr>
            </w:pPr>
            <w:r w:rsidRPr="001B1679">
              <w:rPr>
                <w:sz w:val="16"/>
                <w:szCs w:val="16"/>
              </w:rPr>
              <w:t>Revision of SP-230925.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591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000A8" w14:textId="77777777" w:rsidR="00A66FE4" w:rsidRPr="001B1679" w:rsidRDefault="00A66FE4" w:rsidP="0021626D">
            <w:pPr>
              <w:pStyle w:val="TAL"/>
              <w:rPr>
                <w:sz w:val="16"/>
                <w:szCs w:val="16"/>
              </w:rPr>
            </w:pPr>
          </w:p>
        </w:tc>
      </w:tr>
      <w:tr w:rsidR="00A66FE4" w14:paraId="6AF2A88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53A01"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EF0DD" w14:textId="329F620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B001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02A5B" w14:textId="77777777" w:rsidR="00A66FE4" w:rsidRPr="001B1679" w:rsidRDefault="00A66FE4" w:rsidP="0021626D">
            <w:pPr>
              <w:pStyle w:val="TAL"/>
              <w:rPr>
                <w:sz w:val="16"/>
                <w:szCs w:val="16"/>
              </w:rPr>
            </w:pPr>
            <w:r w:rsidRPr="001B1679">
              <w:rPr>
                <w:sz w:val="16"/>
                <w:szCs w:val="16"/>
              </w:rPr>
              <w:t>New WID on Charging Aspects of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5CC6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EB7F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3B1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80A97" w14:textId="77777777" w:rsidR="00A66FE4" w:rsidRPr="001B1679" w:rsidRDefault="00A66FE4" w:rsidP="0021626D">
            <w:pPr>
              <w:pStyle w:val="TAL"/>
              <w:rPr>
                <w:sz w:val="16"/>
                <w:szCs w:val="16"/>
              </w:rPr>
            </w:pPr>
            <w:r w:rsidRPr="001B1679">
              <w:rPr>
                <w:sz w:val="16"/>
                <w:szCs w:val="16"/>
              </w:rPr>
              <w:t>Revised to SP-231155.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B20E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9A319" w14:textId="277FF04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231155</w:t>
            </w:r>
          </w:p>
        </w:tc>
      </w:tr>
      <w:tr w:rsidR="00A66FE4" w14:paraId="3036F56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7666E"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176AF" w14:textId="723259F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2E0A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05E27" w14:textId="77777777" w:rsidR="00A66FE4" w:rsidRPr="001B1679" w:rsidRDefault="00A66FE4" w:rsidP="0021626D">
            <w:pPr>
              <w:pStyle w:val="TAL"/>
              <w:rPr>
                <w:sz w:val="16"/>
                <w:szCs w:val="16"/>
              </w:rPr>
            </w:pPr>
            <w:r w:rsidRPr="001B1679">
              <w:rPr>
                <w:sz w:val="16"/>
                <w:szCs w:val="16"/>
              </w:rPr>
              <w:t>New WID on Charging Aspects of B2B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8B39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E954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0999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0C119" w14:textId="77777777" w:rsidR="00A66FE4" w:rsidRPr="001B1679" w:rsidRDefault="00A66FE4" w:rsidP="0021626D">
            <w:pPr>
              <w:pStyle w:val="TAL"/>
              <w:rPr>
                <w:sz w:val="16"/>
                <w:szCs w:val="16"/>
              </w:rPr>
            </w:pPr>
            <w:r w:rsidRPr="001B1679">
              <w:rPr>
                <w:sz w:val="16"/>
                <w:szCs w:val="16"/>
              </w:rPr>
              <w:t>Revision of SP-230924.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C990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66254" w14:textId="77777777" w:rsidR="00A66FE4" w:rsidRPr="001B1679" w:rsidRDefault="00A66FE4" w:rsidP="0021626D">
            <w:pPr>
              <w:pStyle w:val="TAL"/>
              <w:rPr>
                <w:sz w:val="16"/>
                <w:szCs w:val="16"/>
              </w:rPr>
            </w:pPr>
          </w:p>
        </w:tc>
      </w:tr>
      <w:tr w:rsidR="00A66FE4" w14:paraId="7A9232D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03AF1" w14:textId="77777777" w:rsidR="00A66FE4" w:rsidRPr="001B1679" w:rsidRDefault="00A66FE4" w:rsidP="0021626D">
            <w:pPr>
              <w:pStyle w:val="TAL"/>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20BF0" w14:textId="10B2481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0CE9A"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2D0AC" w14:textId="77777777" w:rsidR="00A66FE4" w:rsidRPr="001B1679" w:rsidRDefault="00A66FE4" w:rsidP="0021626D">
            <w:pPr>
              <w:pStyle w:val="TAL"/>
              <w:rPr>
                <w:sz w:val="16"/>
                <w:szCs w:val="16"/>
              </w:rPr>
            </w:pPr>
            <w:r w:rsidRPr="001B1679">
              <w:rPr>
                <w:sz w:val="16"/>
                <w:szCs w:val="16"/>
              </w:rPr>
              <w:t>Revised SID on study on enhancements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C318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4AFC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7634A"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90878" w14:textId="77777777" w:rsidR="00A66FE4" w:rsidRPr="001B1679" w:rsidRDefault="00A66FE4" w:rsidP="0021626D">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69D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FD458" w14:textId="77777777" w:rsidR="00A66FE4" w:rsidRPr="001B1679" w:rsidRDefault="00A66FE4" w:rsidP="0021626D">
            <w:pPr>
              <w:pStyle w:val="TAL"/>
              <w:rPr>
                <w:sz w:val="16"/>
                <w:szCs w:val="16"/>
              </w:rPr>
            </w:pPr>
          </w:p>
        </w:tc>
      </w:tr>
      <w:tr w:rsidR="00A66FE4" w14:paraId="7F4BCF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4900F" w14:textId="77777777" w:rsidR="00A66FE4" w:rsidRPr="001B1679" w:rsidRDefault="00A66FE4" w:rsidP="0021626D">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76D57" w14:textId="2283D7B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A4692"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23012" w14:textId="77777777" w:rsidR="00A66FE4" w:rsidRPr="001B1679" w:rsidRDefault="00A66FE4" w:rsidP="0021626D">
            <w:pPr>
              <w:pStyle w:val="TAL"/>
              <w:rPr>
                <w:sz w:val="16"/>
                <w:szCs w:val="16"/>
              </w:rPr>
            </w:pPr>
            <w:r w:rsidRPr="001B1679">
              <w:rPr>
                <w:sz w:val="16"/>
                <w:szCs w:val="16"/>
              </w:rPr>
              <w:t>Revised 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B04FF"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B780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8E376" w14:textId="77777777" w:rsidR="00A66FE4" w:rsidRPr="001B1679" w:rsidRDefault="00A66FE4" w:rsidP="0021626D">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AF8D0"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8205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CE50C" w14:textId="77777777" w:rsidR="00A66FE4" w:rsidRPr="001B1679" w:rsidRDefault="00A66FE4" w:rsidP="0021626D">
            <w:pPr>
              <w:pStyle w:val="TAL"/>
              <w:rPr>
                <w:sz w:val="16"/>
                <w:szCs w:val="16"/>
              </w:rPr>
            </w:pPr>
          </w:p>
        </w:tc>
      </w:tr>
      <w:tr w:rsidR="00A66FE4" w14:paraId="1DCC32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37E86" w14:textId="77777777" w:rsidR="00A66FE4" w:rsidRPr="001B1679" w:rsidRDefault="00A66FE4" w:rsidP="0021626D">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99040" w14:textId="36F881D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1FE296"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4475F" w14:textId="77777777" w:rsidR="00A66FE4" w:rsidRPr="001B1679" w:rsidRDefault="00A66FE4" w:rsidP="0021626D">
            <w:pPr>
              <w:pStyle w:val="TAL"/>
              <w:rPr>
                <w:sz w:val="16"/>
                <w:szCs w:val="16"/>
              </w:rPr>
            </w:pPr>
            <w:r w:rsidRPr="001B1679">
              <w:rPr>
                <w:sz w:val="16"/>
                <w:szCs w:val="16"/>
              </w:rPr>
              <w:t>Updates to WID for 5G Media Streaming Protocols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2C7C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7EE7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45A20" w14:textId="77777777" w:rsidR="00A66FE4" w:rsidRPr="001B1679" w:rsidRDefault="00A66FE4" w:rsidP="0021626D">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230A4"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0E8E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45FCE" w14:textId="77777777" w:rsidR="00A66FE4" w:rsidRPr="001B1679" w:rsidRDefault="00A66FE4" w:rsidP="0021626D">
            <w:pPr>
              <w:pStyle w:val="TAL"/>
              <w:rPr>
                <w:sz w:val="16"/>
                <w:szCs w:val="16"/>
              </w:rPr>
            </w:pPr>
          </w:p>
        </w:tc>
      </w:tr>
      <w:tr w:rsidR="00A66FE4" w14:paraId="2DB9103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9DCA7" w14:textId="77777777" w:rsidR="00A66FE4" w:rsidRPr="001B1679" w:rsidRDefault="00A66FE4" w:rsidP="0021626D">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2BB81" w14:textId="769B066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FE641"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133C4" w14:textId="77777777" w:rsidR="00A66FE4" w:rsidRPr="001B1679" w:rsidRDefault="00A66FE4" w:rsidP="0021626D">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BAC1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69A1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16D99"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63DE2"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0BC8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D4E14" w14:textId="77777777" w:rsidR="00A66FE4" w:rsidRPr="001B1679" w:rsidRDefault="00A66FE4" w:rsidP="0021626D">
            <w:pPr>
              <w:pStyle w:val="TAL"/>
              <w:rPr>
                <w:sz w:val="16"/>
                <w:szCs w:val="16"/>
              </w:rPr>
            </w:pPr>
          </w:p>
        </w:tc>
      </w:tr>
      <w:tr w:rsidR="00A66FE4" w14:paraId="3D115D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0A5C4"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40D1F" w14:textId="345269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82B97"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D04B7"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2AB78D"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524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134D"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157B3" w14:textId="77777777" w:rsidR="00A66FE4" w:rsidRPr="001B1679" w:rsidRDefault="00A66FE4" w:rsidP="0021626D">
            <w:pPr>
              <w:pStyle w:val="TAL"/>
              <w:rPr>
                <w:sz w:val="16"/>
                <w:szCs w:val="16"/>
              </w:rPr>
            </w:pPr>
            <w:r w:rsidRPr="001B1679">
              <w:rPr>
                <w:sz w:val="16"/>
                <w:szCs w:val="16"/>
              </w:rPr>
              <w:t>No clean version provided. Revised to SP-231156.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E547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ACB99" w14:textId="589AAF0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231156</w:t>
            </w:r>
          </w:p>
        </w:tc>
      </w:tr>
      <w:tr w:rsidR="00A66FE4" w14:paraId="6994DB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8B500"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4A2EF" w14:textId="413A8AA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B6DD0"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086E0"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30FB3"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E151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B6BF1"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8E7EC" w14:textId="77777777" w:rsidR="00A66FE4" w:rsidRPr="001B1679" w:rsidRDefault="00A66FE4" w:rsidP="0021626D">
            <w:pPr>
              <w:pStyle w:val="TAL"/>
              <w:rPr>
                <w:sz w:val="16"/>
                <w:szCs w:val="16"/>
              </w:rPr>
            </w:pPr>
            <w:r w:rsidRPr="001B1679">
              <w:rPr>
                <w:sz w:val="16"/>
                <w:szCs w:val="16"/>
              </w:rPr>
              <w:t>Revision of SP-231096.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62DB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57FCF" w14:textId="77777777" w:rsidR="00A66FE4" w:rsidRPr="001B1679" w:rsidRDefault="00A66FE4" w:rsidP="0021626D">
            <w:pPr>
              <w:pStyle w:val="TAL"/>
              <w:rPr>
                <w:sz w:val="16"/>
                <w:szCs w:val="16"/>
              </w:rPr>
            </w:pPr>
          </w:p>
        </w:tc>
      </w:tr>
      <w:tr w:rsidR="00A66FE4" w14:paraId="3177C1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26EB0"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D07B2" w14:textId="7DE5BE9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CDC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6AF9D"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C0602"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F4AD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661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A39EF" w14:textId="77777777" w:rsidR="00A66FE4" w:rsidRPr="001B1679" w:rsidRDefault="00A66FE4" w:rsidP="0021626D">
            <w:pPr>
              <w:pStyle w:val="TAL"/>
              <w:rPr>
                <w:sz w:val="16"/>
                <w:szCs w:val="16"/>
              </w:rPr>
            </w:pPr>
            <w:r w:rsidRPr="001B1679">
              <w:rPr>
                <w:sz w:val="16"/>
                <w:szCs w:val="16"/>
              </w:rPr>
              <w:t>Revised to SP-231157.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D701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1521C" w14:textId="71CEBC1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231157</w:t>
            </w:r>
          </w:p>
        </w:tc>
      </w:tr>
      <w:tr w:rsidR="00A66FE4" w14:paraId="16715D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38653"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50C4B" w14:textId="2311BE0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599E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DE1C0"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A4A62"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45DF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5370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DBE147" w14:textId="77777777" w:rsidR="00A66FE4" w:rsidRPr="001B1679" w:rsidRDefault="00A66FE4" w:rsidP="0021626D">
            <w:pPr>
              <w:pStyle w:val="TAL"/>
              <w:rPr>
                <w:sz w:val="16"/>
                <w:szCs w:val="16"/>
              </w:rPr>
            </w:pPr>
            <w:r w:rsidRPr="001B1679">
              <w:rPr>
                <w:sz w:val="16"/>
                <w:szCs w:val="16"/>
              </w:rPr>
              <w:t>Revision of SP-230987. Revised to SP-231182.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5E385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30E87" w14:textId="7AB3008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231182</w:t>
            </w:r>
          </w:p>
        </w:tc>
      </w:tr>
      <w:tr w:rsidR="00A66FE4" w14:paraId="617DCA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B3AA2"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50642" w14:textId="4027546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DEEA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9BDAE"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EB8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5067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5C33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F19D5" w14:textId="77777777" w:rsidR="00A66FE4" w:rsidRPr="001B1679" w:rsidRDefault="00A66FE4" w:rsidP="0021626D">
            <w:pPr>
              <w:pStyle w:val="TAL"/>
              <w:rPr>
                <w:sz w:val="16"/>
                <w:szCs w:val="16"/>
              </w:rPr>
            </w:pPr>
            <w:r w:rsidRPr="001B1679">
              <w:rPr>
                <w:sz w:val="16"/>
                <w:szCs w:val="16"/>
              </w:rPr>
              <w:t>Revision of SP-231157.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9EB5B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E8700" w14:textId="77777777" w:rsidR="00A66FE4" w:rsidRPr="001B1679" w:rsidRDefault="00A66FE4" w:rsidP="0021626D">
            <w:pPr>
              <w:pStyle w:val="TAL"/>
              <w:rPr>
                <w:sz w:val="16"/>
                <w:szCs w:val="16"/>
              </w:rPr>
            </w:pPr>
          </w:p>
        </w:tc>
      </w:tr>
      <w:tr w:rsidR="00A66FE4" w14:paraId="21ED72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EABF3"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749B6" w14:textId="3FDD602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3D36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24C91" w14:textId="77777777" w:rsidR="00A66FE4" w:rsidRPr="001B1679" w:rsidRDefault="00A66FE4" w:rsidP="0021626D">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04652" w14:textId="77777777" w:rsidR="00A66FE4" w:rsidRPr="001B1679" w:rsidRDefault="00A66FE4" w:rsidP="0021626D">
            <w:pPr>
              <w:pStyle w:val="TAL"/>
              <w:rPr>
                <w:sz w:val="16"/>
                <w:szCs w:val="16"/>
              </w:rPr>
            </w:pPr>
            <w:r w:rsidRPr="001B1679">
              <w:rPr>
                <w:sz w:val="16"/>
                <w:szCs w:val="16"/>
              </w:rPr>
              <w:t>SA WG1 (from S1-232652)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683F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276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07930" w14:textId="77777777" w:rsidR="00A66FE4" w:rsidRPr="001B1679" w:rsidRDefault="00A66FE4" w:rsidP="0021626D">
            <w:pPr>
              <w:pStyle w:val="TAL"/>
              <w:rPr>
                <w:sz w:val="16"/>
                <w:szCs w:val="16"/>
              </w:rPr>
            </w:pPr>
            <w:r w:rsidRPr="001B1679">
              <w:rPr>
                <w:sz w:val="16"/>
                <w:szCs w:val="16"/>
              </w:rPr>
              <w:t>2 Objections: To be discussed off-line. No resolution could be reached and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5D6D8"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FDCFC" w14:textId="77777777" w:rsidR="00A66FE4" w:rsidRPr="001B1679" w:rsidRDefault="00A66FE4" w:rsidP="0021626D">
            <w:pPr>
              <w:pStyle w:val="TAL"/>
              <w:rPr>
                <w:sz w:val="16"/>
                <w:szCs w:val="16"/>
              </w:rPr>
            </w:pPr>
          </w:p>
        </w:tc>
      </w:tr>
      <w:tr w:rsidR="00A66FE4" w14:paraId="1F7C90E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E74DC"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5DE9B" w14:textId="2ABEEAF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9D37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2A9C3" w14:textId="77777777" w:rsidR="00A66FE4" w:rsidRPr="001B1679" w:rsidRDefault="00A66FE4" w:rsidP="0021626D">
            <w:pPr>
              <w:pStyle w:val="TAL"/>
              <w:rPr>
                <w:sz w:val="16"/>
                <w:szCs w:val="16"/>
              </w:rPr>
            </w:pPr>
            <w:r w:rsidRPr="001B1679">
              <w:rPr>
                <w:sz w:val="16"/>
                <w:szCs w:val="16"/>
              </w:rPr>
              <w:t>TS 22.xxxv0.1.0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791C1" w14:textId="77777777" w:rsidR="00A66FE4" w:rsidRPr="001B1679" w:rsidRDefault="00A66FE4" w:rsidP="0021626D">
            <w:pPr>
              <w:pStyle w:val="TAL"/>
              <w:rPr>
                <w:sz w:val="16"/>
                <w:szCs w:val="16"/>
              </w:rPr>
            </w:pPr>
            <w:r w:rsidRPr="001B1679">
              <w:rPr>
                <w:sz w:val="16"/>
                <w:szCs w:val="16"/>
              </w:rPr>
              <w:t>SA WG1 (from S1-232592 and S1-232665)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F72F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9CC5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FF274" w14:textId="613BA6A9" w:rsidR="00A66FE4" w:rsidRPr="001B1679" w:rsidRDefault="00555910" w:rsidP="0021626D">
            <w:pPr>
              <w:pStyle w:val="TAL"/>
              <w:rPr>
                <w:sz w:val="16"/>
                <w:szCs w:val="16"/>
              </w:rPr>
            </w:pPr>
            <w:r>
              <w:rPr>
                <w:sz w:val="16"/>
                <w:szCs w:val="16"/>
              </w:rPr>
              <w:t>The proposed WID for this TS in SP-231016 was postponed, therefore this draft TS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51A5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153E6" w14:textId="77777777" w:rsidR="00A66FE4" w:rsidRPr="001B1679" w:rsidRDefault="00A66FE4" w:rsidP="0021626D">
            <w:pPr>
              <w:pStyle w:val="TAL"/>
              <w:rPr>
                <w:sz w:val="16"/>
                <w:szCs w:val="16"/>
              </w:rPr>
            </w:pPr>
          </w:p>
        </w:tc>
      </w:tr>
      <w:tr w:rsidR="00A66FE4" w14:paraId="70C868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F823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3A72A" w14:textId="4875865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0C3A9"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EF639" w14:textId="77777777" w:rsidR="00A66FE4" w:rsidRPr="001B1679" w:rsidRDefault="00A66FE4" w:rsidP="0021626D">
            <w:pPr>
              <w:pStyle w:val="TAL"/>
              <w:rPr>
                <w:sz w:val="16"/>
                <w:szCs w:val="16"/>
              </w:rPr>
            </w:pPr>
            <w:r w:rsidRPr="001B1679">
              <w:rPr>
                <w:sz w:val="16"/>
                <w:szCs w:val="16"/>
              </w:rPr>
              <w:t>New WID on Upper layer traffic steering, switching and splitting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8BBA6" w14:textId="77777777" w:rsidR="00A66FE4" w:rsidRPr="001B1679" w:rsidRDefault="00A66FE4" w:rsidP="0021626D">
            <w:pPr>
              <w:pStyle w:val="TAL"/>
              <w:rPr>
                <w:sz w:val="16"/>
                <w:szCs w:val="16"/>
              </w:rPr>
            </w:pPr>
            <w:r w:rsidRPr="001B1679">
              <w:rPr>
                <w:sz w:val="16"/>
                <w:szCs w:val="16"/>
              </w:rPr>
              <w:t>SA WG1 (from S1-232289)</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3D26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C9B0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3556D"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0E4D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775A0" w14:textId="77777777" w:rsidR="00A66FE4" w:rsidRPr="001B1679" w:rsidRDefault="00A66FE4" w:rsidP="0021626D">
            <w:pPr>
              <w:pStyle w:val="TAL"/>
              <w:rPr>
                <w:sz w:val="16"/>
                <w:szCs w:val="16"/>
              </w:rPr>
            </w:pPr>
          </w:p>
        </w:tc>
      </w:tr>
      <w:tr w:rsidR="00A66FE4" w14:paraId="5214C2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BB7D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90954" w14:textId="5FAEEB5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79AE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E8362" w14:textId="77777777" w:rsidR="00A66FE4" w:rsidRPr="001B1679" w:rsidRDefault="00A66FE4" w:rsidP="0021626D">
            <w:pPr>
              <w:pStyle w:val="TAL"/>
              <w:rPr>
                <w:sz w:val="16"/>
                <w:szCs w:val="16"/>
              </w:rPr>
            </w:pPr>
            <w:r w:rsidRPr="001B1679">
              <w:rPr>
                <w:sz w:val="16"/>
                <w:szCs w:val="16"/>
              </w:rPr>
              <w:t>New WID on local traffic routing for multi-access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32888" w14:textId="77777777" w:rsidR="00A66FE4" w:rsidRPr="001B1679" w:rsidRDefault="00A66FE4" w:rsidP="0021626D">
            <w:pPr>
              <w:pStyle w:val="TAL"/>
              <w:rPr>
                <w:sz w:val="16"/>
                <w:szCs w:val="16"/>
              </w:rPr>
            </w:pPr>
            <w:r w:rsidRPr="001B1679">
              <w:rPr>
                <w:sz w:val="16"/>
                <w:szCs w:val="16"/>
              </w:rPr>
              <w:t>SA WG1 (from S1-232656)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6D2C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01E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FBB72"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6F19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ED3EC" w14:textId="77777777" w:rsidR="00A66FE4" w:rsidRPr="001B1679" w:rsidRDefault="00A66FE4" w:rsidP="0021626D">
            <w:pPr>
              <w:pStyle w:val="TAL"/>
              <w:rPr>
                <w:sz w:val="16"/>
                <w:szCs w:val="16"/>
              </w:rPr>
            </w:pPr>
          </w:p>
        </w:tc>
      </w:tr>
      <w:tr w:rsidR="00A66FE4" w14:paraId="5D0437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E2F30"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4F5F7" w14:textId="5486D2C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CE10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23FE8" w14:textId="77777777" w:rsidR="00A66FE4" w:rsidRPr="001B1679" w:rsidRDefault="00A66FE4" w:rsidP="0021626D">
            <w:pPr>
              <w:pStyle w:val="TAL"/>
              <w:rPr>
                <w:sz w:val="16"/>
                <w:szCs w:val="16"/>
              </w:rPr>
            </w:pPr>
            <w:r w:rsidRPr="001B1679">
              <w:rPr>
                <w:sz w:val="16"/>
                <w:szCs w:val="16"/>
              </w:rPr>
              <w:t>Stage 1 CR on LTR_MA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A8A1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1446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A741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4919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3062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0095F" w14:textId="77777777" w:rsidR="00A66FE4" w:rsidRPr="001B1679" w:rsidRDefault="00A66FE4" w:rsidP="0021626D">
            <w:pPr>
              <w:pStyle w:val="TAL"/>
              <w:rPr>
                <w:sz w:val="16"/>
                <w:szCs w:val="16"/>
              </w:rPr>
            </w:pPr>
          </w:p>
        </w:tc>
      </w:tr>
      <w:tr w:rsidR="00A66FE4" w14:paraId="6EFDC67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F3C18"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11B92" w14:textId="5351E1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B620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C1336" w14:textId="77777777" w:rsidR="00A66FE4" w:rsidRPr="001B1679" w:rsidRDefault="00A66FE4" w:rsidP="0021626D">
            <w:pPr>
              <w:pStyle w:val="TAL"/>
              <w:rPr>
                <w:sz w:val="16"/>
                <w:szCs w:val="16"/>
              </w:rPr>
            </w:pPr>
            <w:r w:rsidRPr="001B1679">
              <w:rPr>
                <w:sz w:val="16"/>
                <w:szCs w:val="16"/>
              </w:rPr>
              <w:t>New WID on Edge Computing Considering the Operational Needs of Service Hosting Environment (from S1-232282).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9DDB3"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B091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9D61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26CC1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FFD0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B90C5" w14:textId="77777777" w:rsidR="00A66FE4" w:rsidRPr="001B1679" w:rsidRDefault="00A66FE4" w:rsidP="0021626D">
            <w:pPr>
              <w:pStyle w:val="TAL"/>
              <w:rPr>
                <w:sz w:val="16"/>
                <w:szCs w:val="16"/>
              </w:rPr>
            </w:pPr>
          </w:p>
        </w:tc>
      </w:tr>
      <w:tr w:rsidR="00A66FE4" w14:paraId="6F2560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452B3"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553CC" w14:textId="074F914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CB0D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9325A" w14:textId="77777777" w:rsidR="00A66FE4" w:rsidRPr="001B1679" w:rsidRDefault="00A66FE4" w:rsidP="0021626D">
            <w:pPr>
              <w:pStyle w:val="TAL"/>
              <w:rPr>
                <w:sz w:val="16"/>
                <w:szCs w:val="16"/>
              </w:rPr>
            </w:pPr>
            <w:r w:rsidRPr="001B1679">
              <w:rPr>
                <w:sz w:val="16"/>
                <w:szCs w:val="16"/>
              </w:rPr>
              <w:t>Stage 1 CR on EdgeOpNeeds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D5F0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3F34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7B85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6BBA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94F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FBCA9" w14:textId="77777777" w:rsidR="00A66FE4" w:rsidRPr="001B1679" w:rsidRDefault="00A66FE4" w:rsidP="0021626D">
            <w:pPr>
              <w:pStyle w:val="TAL"/>
              <w:rPr>
                <w:sz w:val="16"/>
                <w:szCs w:val="16"/>
              </w:rPr>
            </w:pPr>
          </w:p>
        </w:tc>
      </w:tr>
      <w:tr w:rsidR="00A66FE4" w14:paraId="7F2518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70F05"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7F308" w14:textId="1285C9B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346E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50E2C" w14:textId="77777777" w:rsidR="00A66FE4" w:rsidRPr="001B1679" w:rsidRDefault="00A66FE4" w:rsidP="0021626D">
            <w:pPr>
              <w:pStyle w:val="TAL"/>
              <w:rPr>
                <w:sz w:val="16"/>
                <w:szCs w:val="16"/>
              </w:rPr>
            </w:pPr>
            <w:r w:rsidRPr="001B1679">
              <w:rPr>
                <w:sz w:val="16"/>
                <w:szCs w:val="16"/>
              </w:rPr>
              <w:t>New WID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BD958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E83A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DAA8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40FD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00B7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57B3A" w14:textId="77777777" w:rsidR="00A66FE4" w:rsidRPr="001B1679" w:rsidRDefault="00A66FE4" w:rsidP="0021626D">
            <w:pPr>
              <w:pStyle w:val="TAL"/>
              <w:rPr>
                <w:sz w:val="16"/>
                <w:szCs w:val="16"/>
              </w:rPr>
            </w:pPr>
          </w:p>
        </w:tc>
      </w:tr>
      <w:tr w:rsidR="00A66FE4" w14:paraId="7310B7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B0BA4"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A7D34" w14:textId="3197E7F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1F99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05365"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C1F1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251B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5731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DB14B" w14:textId="77777777" w:rsidR="00A66FE4" w:rsidRPr="001B1679" w:rsidRDefault="00A66FE4" w:rsidP="0021626D">
            <w:pPr>
              <w:pStyle w:val="TAL"/>
              <w:rPr>
                <w:sz w:val="16"/>
                <w:szCs w:val="16"/>
              </w:rPr>
            </w:pPr>
            <w:r w:rsidRPr="001B1679">
              <w:rPr>
                <w:sz w:val="16"/>
                <w:szCs w:val="16"/>
              </w:rPr>
              <w:t>Company revision proposed in SP-231124. Revised to SP-231158.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765F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F4E6E" w14:textId="2BAAC5F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231158</w:t>
            </w:r>
          </w:p>
        </w:tc>
      </w:tr>
      <w:tr w:rsidR="00A66FE4" w14:paraId="5373D7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93519" w14:textId="77777777" w:rsidR="00A66FE4" w:rsidRPr="001B1679" w:rsidRDefault="00A66FE4" w:rsidP="0021626D">
            <w:pPr>
              <w:pStyle w:val="TAL"/>
              <w:rPr>
                <w:sz w:val="16"/>
                <w:szCs w:val="16"/>
              </w:rPr>
            </w:pPr>
            <w:r w:rsidRPr="001B1679">
              <w:rPr>
                <w:sz w:val="16"/>
                <w:szCs w:val="16"/>
              </w:rPr>
              <w:lastRenderedPageBreak/>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6E6F5" w14:textId="5178BF3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72DE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8DC25"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2607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C8E9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67E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4AB2C" w14:textId="77777777" w:rsidR="00A66FE4" w:rsidRPr="001B1679" w:rsidRDefault="00A66FE4" w:rsidP="0021626D">
            <w:pPr>
              <w:pStyle w:val="TAL"/>
              <w:rPr>
                <w:sz w:val="16"/>
                <w:szCs w:val="16"/>
              </w:rPr>
            </w:pPr>
            <w:r w:rsidRPr="001B1679">
              <w:rPr>
                <w:sz w:val="16"/>
                <w:szCs w:val="16"/>
              </w:rPr>
              <w:t>Revision of SP-230865.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76A6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922AB" w14:textId="77777777" w:rsidR="00A66FE4" w:rsidRPr="001B1679" w:rsidRDefault="00A66FE4" w:rsidP="0021626D">
            <w:pPr>
              <w:pStyle w:val="TAL"/>
              <w:rPr>
                <w:sz w:val="16"/>
                <w:szCs w:val="16"/>
              </w:rPr>
            </w:pPr>
          </w:p>
        </w:tc>
      </w:tr>
      <w:tr w:rsidR="00A66FE4" w14:paraId="6138D55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42FB4"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6DBAA" w14:textId="204D575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5E95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B58DB1"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9860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7CCB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5E40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97599" w14:textId="77777777" w:rsidR="00A66FE4" w:rsidRPr="001B1679" w:rsidRDefault="00A66FE4" w:rsidP="0021626D">
            <w:pPr>
              <w:pStyle w:val="TAL"/>
              <w:rPr>
                <w:sz w:val="16"/>
                <w:szCs w:val="16"/>
              </w:rPr>
            </w:pPr>
            <w:r w:rsidRPr="001B1679">
              <w:rPr>
                <w:sz w:val="16"/>
                <w:szCs w:val="16"/>
              </w:rPr>
              <w:t>Proposed company revision of SP-230865. Revised to SP-231124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149F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8631" w14:textId="521C3F5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231124</w:t>
            </w:r>
          </w:p>
        </w:tc>
      </w:tr>
      <w:tr w:rsidR="00A66FE4" w14:paraId="1B5710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E99F7"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58D9F" w14:textId="20B759F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6CE0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A9E08"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DA1CE" w14:textId="77777777" w:rsidR="00A66FE4" w:rsidRPr="001B1679" w:rsidRDefault="00A66FE4" w:rsidP="0021626D">
            <w:pPr>
              <w:pStyle w:val="TAL"/>
              <w:rPr>
                <w:sz w:val="16"/>
                <w:szCs w:val="16"/>
              </w:rPr>
            </w:pPr>
            <w:r w:rsidRPr="001B1679">
              <w:rPr>
                <w:sz w:val="16"/>
                <w:szCs w:val="16"/>
              </w:rPr>
              <w:t>Indian Institute of Technology Bombay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509E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A4B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DDA90" w14:textId="77777777" w:rsidR="00A66FE4" w:rsidRPr="001B1679" w:rsidRDefault="00A66FE4" w:rsidP="0021626D">
            <w:pPr>
              <w:pStyle w:val="TAL"/>
              <w:rPr>
                <w:sz w:val="16"/>
                <w:szCs w:val="16"/>
              </w:rPr>
            </w:pPr>
            <w:r w:rsidRPr="001B1679">
              <w:rPr>
                <w:sz w:val="16"/>
                <w:szCs w:val="16"/>
              </w:rPr>
              <w:t>Revision of SP-230984. Proposed company revision of SP-230865.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6799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26C71" w14:textId="77777777" w:rsidR="00A66FE4" w:rsidRPr="001B1679" w:rsidRDefault="00A66FE4" w:rsidP="0021626D">
            <w:pPr>
              <w:pStyle w:val="TAL"/>
              <w:rPr>
                <w:sz w:val="16"/>
                <w:szCs w:val="16"/>
              </w:rPr>
            </w:pPr>
          </w:p>
        </w:tc>
      </w:tr>
      <w:tr w:rsidR="00A66FE4" w14:paraId="5724CA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C7BEF"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B7C82" w14:textId="3503B6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4444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CCC83"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E7A3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31B1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26DE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4E69F9" w14:textId="77777777" w:rsidR="00A66FE4" w:rsidRPr="001B1679" w:rsidRDefault="00A66FE4" w:rsidP="0021626D">
            <w:pPr>
              <w:pStyle w:val="TAL"/>
              <w:rPr>
                <w:sz w:val="16"/>
                <w:szCs w:val="16"/>
              </w:rPr>
            </w:pPr>
            <w:r w:rsidRPr="001B1679">
              <w:rPr>
                <w:sz w:val="16"/>
                <w:szCs w:val="16"/>
              </w:rPr>
              <w:t>Revised to SP-231159.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4140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12E94" w14:textId="6A7AF91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231159</w:t>
            </w:r>
          </w:p>
        </w:tc>
      </w:tr>
      <w:tr w:rsidR="00A66FE4" w14:paraId="1BF29D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63EDE"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695E1" w14:textId="0AB30B1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9A4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C5358"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602A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0968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BE5C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9EABD" w14:textId="77777777" w:rsidR="00A66FE4" w:rsidRPr="001B1679" w:rsidRDefault="00A66FE4" w:rsidP="0021626D">
            <w:pPr>
              <w:pStyle w:val="TAL"/>
              <w:rPr>
                <w:sz w:val="16"/>
                <w:szCs w:val="16"/>
              </w:rPr>
            </w:pPr>
            <w:r w:rsidRPr="001B1679">
              <w:rPr>
                <w:sz w:val="16"/>
                <w:szCs w:val="16"/>
              </w:rPr>
              <w:t>Revision of SP-230866.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9F35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02A47" w14:textId="77777777" w:rsidR="00A66FE4" w:rsidRPr="001B1679" w:rsidRDefault="00A66FE4" w:rsidP="0021626D">
            <w:pPr>
              <w:pStyle w:val="TAL"/>
              <w:rPr>
                <w:sz w:val="16"/>
                <w:szCs w:val="16"/>
              </w:rPr>
            </w:pPr>
          </w:p>
        </w:tc>
      </w:tr>
      <w:tr w:rsidR="00A66FE4" w14:paraId="080D70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9F6C1"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C2B25" w14:textId="11BCAD5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00CE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BA0F5"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AA2D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5985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184E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4D9E6" w14:textId="77777777" w:rsidR="00A66FE4" w:rsidRPr="001B1679" w:rsidRDefault="00A66FE4" w:rsidP="0021626D">
            <w:pPr>
              <w:pStyle w:val="TAL"/>
              <w:rPr>
                <w:sz w:val="16"/>
                <w:szCs w:val="16"/>
              </w:rPr>
            </w:pPr>
            <w:r w:rsidRPr="001B1679">
              <w:rPr>
                <w:sz w:val="16"/>
                <w:szCs w:val="16"/>
              </w:rPr>
              <w:t>Revised to SP-231160.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8450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D6D78" w14:textId="0E51FF5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231160</w:t>
            </w:r>
          </w:p>
        </w:tc>
      </w:tr>
      <w:tr w:rsidR="00A66FE4" w14:paraId="204369F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00682"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66013" w14:textId="7ABCF98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0913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0D748"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FC43E"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8454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45BA7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E1CC6" w14:textId="77777777" w:rsidR="00A66FE4" w:rsidRPr="001B1679" w:rsidRDefault="00A66FE4" w:rsidP="0021626D">
            <w:pPr>
              <w:pStyle w:val="TAL"/>
              <w:rPr>
                <w:sz w:val="16"/>
                <w:szCs w:val="16"/>
              </w:rPr>
            </w:pPr>
            <w:r w:rsidRPr="001B1679">
              <w:rPr>
                <w:sz w:val="16"/>
                <w:szCs w:val="16"/>
              </w:rPr>
              <w:t>Revision of SP-230990.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2B9B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B5687" w14:textId="77777777" w:rsidR="00A66FE4" w:rsidRPr="001B1679" w:rsidRDefault="00A66FE4" w:rsidP="0021626D">
            <w:pPr>
              <w:pStyle w:val="TAL"/>
              <w:rPr>
                <w:sz w:val="16"/>
                <w:szCs w:val="16"/>
              </w:rPr>
            </w:pPr>
          </w:p>
        </w:tc>
      </w:tr>
      <w:tr w:rsidR="00A66FE4" w14:paraId="0218A2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4D204"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9C083" w14:textId="3EBCA85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B525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35510" w14:textId="77777777" w:rsidR="00A66FE4" w:rsidRPr="001B1679" w:rsidRDefault="00A66FE4" w:rsidP="0021626D">
            <w:pPr>
              <w:pStyle w:val="TAL"/>
              <w:rPr>
                <w:sz w:val="16"/>
                <w:szCs w:val="16"/>
              </w:rPr>
            </w:pPr>
            <w:r w:rsidRPr="001B1679">
              <w:rPr>
                <w:sz w:val="16"/>
                <w:szCs w:val="16"/>
              </w:rPr>
              <w:t>New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2FEC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532C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A846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6BB36"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8E54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FB1E7" w14:textId="77777777" w:rsidR="00A66FE4" w:rsidRPr="001B1679" w:rsidRDefault="00A66FE4" w:rsidP="0021626D">
            <w:pPr>
              <w:pStyle w:val="TAL"/>
              <w:rPr>
                <w:sz w:val="16"/>
                <w:szCs w:val="16"/>
              </w:rPr>
            </w:pPr>
          </w:p>
        </w:tc>
      </w:tr>
      <w:tr w:rsidR="00A66FE4" w14:paraId="2987E9B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812DE"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878D6" w14:textId="66933A1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07E5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B29D8"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1085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9559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B5118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DCD5E" w14:textId="77777777" w:rsidR="00A66FE4" w:rsidRPr="001B1679" w:rsidRDefault="00A66FE4" w:rsidP="0021626D">
            <w:pPr>
              <w:pStyle w:val="TAL"/>
              <w:rPr>
                <w:sz w:val="16"/>
                <w:szCs w:val="16"/>
              </w:rPr>
            </w:pPr>
            <w:r w:rsidRPr="001B1679">
              <w:rPr>
                <w:sz w:val="16"/>
                <w:szCs w:val="16"/>
              </w:rPr>
              <w:t>Revised to SP-231161.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6C75E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2ED56" w14:textId="39297E4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231161</w:t>
            </w:r>
          </w:p>
        </w:tc>
      </w:tr>
      <w:tr w:rsidR="00A66FE4" w14:paraId="4F7F0FB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DD36A"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483B7" w14:textId="07DEE49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DE72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8F385"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30BF0"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DA8C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031F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A5A2A" w14:textId="77777777" w:rsidR="00A66FE4" w:rsidRPr="001B1679" w:rsidRDefault="00A66FE4" w:rsidP="0021626D">
            <w:pPr>
              <w:pStyle w:val="TAL"/>
              <w:rPr>
                <w:sz w:val="16"/>
                <w:szCs w:val="16"/>
              </w:rPr>
            </w:pPr>
            <w:r w:rsidRPr="001B1679">
              <w:rPr>
                <w:sz w:val="16"/>
                <w:szCs w:val="16"/>
              </w:rPr>
              <w:t>Revision of SP-230992.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1A7A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A1D9E" w14:textId="77777777" w:rsidR="00A66FE4" w:rsidRPr="001B1679" w:rsidRDefault="00A66FE4" w:rsidP="0021626D">
            <w:pPr>
              <w:pStyle w:val="TAL"/>
              <w:rPr>
                <w:sz w:val="16"/>
                <w:szCs w:val="16"/>
              </w:rPr>
            </w:pPr>
          </w:p>
        </w:tc>
      </w:tr>
      <w:tr w:rsidR="00A66FE4" w14:paraId="0863F85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AA6BC"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B7088" w14:textId="0CF3D9B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9035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337EA" w14:textId="77777777" w:rsidR="00A66FE4" w:rsidRPr="001B1679" w:rsidRDefault="00A66FE4" w:rsidP="0021626D">
            <w:pPr>
              <w:pStyle w:val="TAL"/>
              <w:rPr>
                <w:sz w:val="16"/>
                <w:szCs w:val="16"/>
              </w:rPr>
            </w:pPr>
            <w:r w:rsidRPr="001B1679">
              <w:rPr>
                <w:sz w:val="16"/>
                <w:szCs w:val="16"/>
              </w:rPr>
              <w:t>New WID on SEAL DD (Data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4F522"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CED1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19AF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522A3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9E32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B6BD1" w14:textId="77777777" w:rsidR="00A66FE4" w:rsidRPr="001B1679" w:rsidRDefault="00A66FE4" w:rsidP="0021626D">
            <w:pPr>
              <w:pStyle w:val="TAL"/>
              <w:rPr>
                <w:sz w:val="16"/>
                <w:szCs w:val="16"/>
              </w:rPr>
            </w:pPr>
          </w:p>
        </w:tc>
      </w:tr>
      <w:tr w:rsidR="00A66FE4" w14:paraId="1A32325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AB2B0" w14:textId="77777777" w:rsidR="00A66FE4" w:rsidRPr="001B1679" w:rsidRDefault="00A66FE4" w:rsidP="0021626D">
            <w:pPr>
              <w:pStyle w:val="TAL"/>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5F3AA" w14:textId="01F4BE3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17FA0"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9DFCF" w14:textId="77777777" w:rsidR="00A66FE4" w:rsidRPr="001B1679" w:rsidRDefault="00A66FE4" w:rsidP="0021626D">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BFB5E"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6FFA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0B17A5"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6C438"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289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CBE02" w14:textId="77777777" w:rsidR="00A66FE4" w:rsidRPr="001B1679" w:rsidRDefault="00A66FE4" w:rsidP="0021626D">
            <w:pPr>
              <w:pStyle w:val="TAL"/>
              <w:rPr>
                <w:sz w:val="16"/>
                <w:szCs w:val="16"/>
              </w:rPr>
            </w:pPr>
          </w:p>
        </w:tc>
      </w:tr>
      <w:tr w:rsidR="00A66FE4" w14:paraId="10B7AC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1DE65"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D714E" w14:textId="2532114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0820C"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9CF7E" w14:textId="77777777" w:rsidR="00A66FE4" w:rsidRPr="001B1679" w:rsidRDefault="00A66FE4" w:rsidP="0021626D">
            <w:pPr>
              <w:pStyle w:val="TAL"/>
              <w:rPr>
                <w:sz w:val="16"/>
                <w:szCs w:val="16"/>
              </w:rPr>
            </w:pPr>
            <w:r w:rsidRPr="001B1679">
              <w:rPr>
                <w:sz w:val="16"/>
                <w:szCs w:val="16"/>
              </w:rPr>
              <w:t>TS 22.156 on Localized Mobile Metaverse Services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9D30A"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1FE4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59762" w14:textId="77777777" w:rsidR="00A66FE4" w:rsidRPr="001B1679" w:rsidRDefault="00A66FE4" w:rsidP="0021626D">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D420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BB01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EFAC9" w14:textId="77777777" w:rsidR="00A66FE4" w:rsidRPr="001B1679" w:rsidRDefault="00A66FE4" w:rsidP="0021626D">
            <w:pPr>
              <w:pStyle w:val="TAL"/>
              <w:rPr>
                <w:sz w:val="16"/>
                <w:szCs w:val="16"/>
              </w:rPr>
            </w:pPr>
          </w:p>
        </w:tc>
      </w:tr>
      <w:tr w:rsidR="00A66FE4" w14:paraId="0AD26D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A9F94"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8F790" w14:textId="0CCEC89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E2076"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01DD8" w14:textId="77777777" w:rsidR="00A66FE4" w:rsidRPr="001B1679" w:rsidRDefault="00A66FE4" w:rsidP="0021626D">
            <w:pPr>
              <w:pStyle w:val="TAL"/>
              <w:rPr>
                <w:sz w:val="16"/>
                <w:szCs w:val="16"/>
              </w:rPr>
            </w:pPr>
            <w:r w:rsidRPr="001B1679">
              <w:rPr>
                <w:sz w:val="16"/>
                <w:szCs w:val="16"/>
              </w:rPr>
              <w:t>TS 22.137 on Integrated Sensing and Communication (Sensing)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5AC2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B29D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101BC" w14:textId="77777777" w:rsidR="00A66FE4" w:rsidRPr="001B1679" w:rsidRDefault="00A66FE4" w:rsidP="0021626D">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C60F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0AB2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23B87" w14:textId="77777777" w:rsidR="00A66FE4" w:rsidRPr="001B1679" w:rsidRDefault="00A66FE4" w:rsidP="0021626D">
            <w:pPr>
              <w:pStyle w:val="TAL"/>
              <w:rPr>
                <w:sz w:val="16"/>
                <w:szCs w:val="16"/>
              </w:rPr>
            </w:pPr>
          </w:p>
        </w:tc>
      </w:tr>
      <w:tr w:rsidR="00A66FE4" w14:paraId="60E844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ED92"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5DC1F" w14:textId="73F1040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A622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58583" w14:textId="77777777" w:rsidR="00A66FE4" w:rsidRPr="001B1679" w:rsidRDefault="00A66FE4" w:rsidP="0021626D">
            <w:pPr>
              <w:pStyle w:val="TAL"/>
              <w:rPr>
                <w:sz w:val="16"/>
                <w:szCs w:val="16"/>
              </w:rPr>
            </w:pPr>
            <w:r w:rsidRPr="001B1679">
              <w:rPr>
                <w:sz w:val="16"/>
                <w:szCs w:val="16"/>
              </w:rPr>
              <w:t>TR 26.941-100 -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F9D60"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53AD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F98E8" w14:textId="77777777" w:rsidR="00A66FE4" w:rsidRPr="001B1679" w:rsidRDefault="00A66FE4" w:rsidP="0021626D">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9E2B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B1F3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90BD8" w14:textId="77777777" w:rsidR="00A66FE4" w:rsidRPr="001B1679" w:rsidRDefault="00A66FE4" w:rsidP="0021626D">
            <w:pPr>
              <w:pStyle w:val="TAL"/>
              <w:rPr>
                <w:sz w:val="16"/>
                <w:szCs w:val="16"/>
              </w:rPr>
            </w:pPr>
          </w:p>
        </w:tc>
      </w:tr>
      <w:tr w:rsidR="00A66FE4" w14:paraId="6A59F2A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FECFF"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3DBFD" w14:textId="0034072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B3B39"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BCA08" w14:textId="77777777" w:rsidR="00A66FE4" w:rsidRPr="001B1679" w:rsidRDefault="00A66FE4" w:rsidP="0021626D">
            <w:pPr>
              <w:pStyle w:val="TAL"/>
              <w:rPr>
                <w:sz w:val="16"/>
                <w:szCs w:val="16"/>
              </w:rPr>
            </w:pPr>
            <w:r w:rsidRPr="001B1679">
              <w:rPr>
                <w:sz w:val="16"/>
                <w:szCs w:val="16"/>
              </w:rPr>
              <w:t>TS 26.250-100 -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263F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179A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5F394"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E802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66C8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D1D4D" w14:textId="77777777" w:rsidR="00A66FE4" w:rsidRPr="001B1679" w:rsidRDefault="00A66FE4" w:rsidP="0021626D">
            <w:pPr>
              <w:pStyle w:val="TAL"/>
              <w:rPr>
                <w:sz w:val="16"/>
                <w:szCs w:val="16"/>
              </w:rPr>
            </w:pPr>
          </w:p>
        </w:tc>
      </w:tr>
      <w:tr w:rsidR="00A66FE4" w14:paraId="4062C42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EEF26"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94FA9" w14:textId="6702A2F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1CB7B"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7F34B" w14:textId="77777777" w:rsidR="00A66FE4" w:rsidRPr="001B1679" w:rsidRDefault="00A66FE4" w:rsidP="0021626D">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D544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6B49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B7A78" w14:textId="77777777" w:rsidR="00A66FE4" w:rsidRPr="001B1679" w:rsidRDefault="00A66FE4" w:rsidP="0021626D">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6377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AC35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3FAA2" w14:textId="77777777" w:rsidR="00A66FE4" w:rsidRPr="001B1679" w:rsidRDefault="00A66FE4" w:rsidP="0021626D">
            <w:pPr>
              <w:pStyle w:val="TAL"/>
              <w:rPr>
                <w:sz w:val="16"/>
                <w:szCs w:val="16"/>
              </w:rPr>
            </w:pPr>
          </w:p>
        </w:tc>
      </w:tr>
      <w:tr w:rsidR="00A66FE4" w14:paraId="414824D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C3249"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1E8BE" w14:textId="6B32514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B324"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73822" w14:textId="77777777" w:rsidR="00A66FE4" w:rsidRPr="001B1679" w:rsidRDefault="00A66FE4" w:rsidP="0021626D">
            <w:pPr>
              <w:pStyle w:val="TAL"/>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131D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1D58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88BE1" w14:textId="77777777" w:rsidR="00A66FE4" w:rsidRPr="001B1679" w:rsidRDefault="00A66FE4" w:rsidP="0021626D">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B24A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A2CC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4AFC7" w14:textId="77777777" w:rsidR="00A66FE4" w:rsidRPr="001B1679" w:rsidRDefault="00A66FE4" w:rsidP="0021626D">
            <w:pPr>
              <w:pStyle w:val="TAL"/>
              <w:rPr>
                <w:sz w:val="16"/>
                <w:szCs w:val="16"/>
              </w:rPr>
            </w:pPr>
          </w:p>
        </w:tc>
      </w:tr>
      <w:tr w:rsidR="00A66FE4" w14:paraId="3092C7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9DA6C" w14:textId="77777777" w:rsidR="00A66FE4" w:rsidRPr="001B1679" w:rsidRDefault="00A66FE4" w:rsidP="0021626D">
            <w:pPr>
              <w:pStyle w:val="TAL"/>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D08F1" w14:textId="04658CA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D101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F3D04" w14:textId="77777777" w:rsidR="00A66FE4" w:rsidRPr="001B1679" w:rsidRDefault="00A66FE4" w:rsidP="0021626D">
            <w:pPr>
              <w:pStyle w:val="TAL"/>
              <w:rPr>
                <w:sz w:val="16"/>
                <w:szCs w:val="16"/>
              </w:rPr>
            </w:pPr>
            <w:r w:rsidRPr="001B1679">
              <w:rPr>
                <w:sz w:val="16"/>
                <w:szCs w:val="16"/>
              </w:rPr>
              <w:t>Presentation of TR 23.958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4833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9C63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271164"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2ED2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0405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02CC8" w14:textId="77777777" w:rsidR="00A66FE4" w:rsidRPr="001B1679" w:rsidRDefault="00A66FE4" w:rsidP="0021626D">
            <w:pPr>
              <w:pStyle w:val="TAL"/>
              <w:rPr>
                <w:sz w:val="16"/>
                <w:szCs w:val="16"/>
              </w:rPr>
            </w:pPr>
          </w:p>
        </w:tc>
      </w:tr>
      <w:tr w:rsidR="00A66FE4" w14:paraId="79B6D3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8DB52"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2A153" w14:textId="46D0C2F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839A0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91D8B" w14:textId="77777777" w:rsidR="00A66FE4" w:rsidRPr="001B1679" w:rsidRDefault="00A66FE4" w:rsidP="0021626D">
            <w:pPr>
              <w:pStyle w:val="TAL"/>
              <w:rPr>
                <w:sz w:val="16"/>
                <w:szCs w:val="16"/>
              </w:rPr>
            </w:pPr>
            <w:r w:rsidRPr="001B1679">
              <w:rPr>
                <w:sz w:val="16"/>
                <w:szCs w:val="16"/>
              </w:rPr>
              <w:t>TR 22.840 on Study on Ambient power-enabled Internet of Things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AF220F"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A54A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E1B73"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FFEFE" w14:textId="77777777" w:rsidR="00A66FE4" w:rsidRPr="001B1679" w:rsidRDefault="00A66FE4" w:rsidP="0021626D">
            <w:pPr>
              <w:pStyle w:val="TAL"/>
              <w:rPr>
                <w:sz w:val="16"/>
                <w:szCs w:val="16"/>
              </w:rPr>
            </w:pPr>
            <w:r w:rsidRPr="001B1679">
              <w:rPr>
                <w:sz w:val="16"/>
                <w:szCs w:val="16"/>
              </w:rPr>
              <w:t>This draft TR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6259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2C4F" w14:textId="77777777" w:rsidR="00A66FE4" w:rsidRPr="001B1679" w:rsidRDefault="00A66FE4" w:rsidP="0021626D">
            <w:pPr>
              <w:pStyle w:val="TAL"/>
              <w:rPr>
                <w:sz w:val="16"/>
                <w:szCs w:val="16"/>
              </w:rPr>
            </w:pPr>
          </w:p>
        </w:tc>
      </w:tr>
      <w:tr w:rsidR="00A66FE4" w14:paraId="618AE15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DF7DA" w14:textId="77777777" w:rsidR="00A66FE4" w:rsidRPr="001B1679" w:rsidRDefault="00A66FE4" w:rsidP="0021626D">
            <w:pPr>
              <w:pStyle w:val="TAL"/>
              <w:rPr>
                <w:sz w:val="16"/>
                <w:szCs w:val="16"/>
              </w:rPr>
            </w:pPr>
            <w:r w:rsidRPr="001B1679">
              <w:rPr>
                <w:sz w:val="16"/>
                <w:szCs w:val="16"/>
              </w:rPr>
              <w:lastRenderedPageBreak/>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A59A9" w14:textId="51D5878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E7EC9"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2CF6B" w14:textId="77777777" w:rsidR="00A66FE4" w:rsidRPr="001B1679" w:rsidRDefault="00A66FE4" w:rsidP="0021626D">
            <w:pPr>
              <w:pStyle w:val="TAL"/>
              <w:rPr>
                <w:sz w:val="16"/>
                <w:szCs w:val="16"/>
              </w:rPr>
            </w:pPr>
            <w:r w:rsidRPr="001B1679">
              <w:rPr>
                <w:sz w:val="16"/>
                <w:szCs w:val="16"/>
              </w:rPr>
              <w:t>Update of clauses 7 and 8 of TR 22.840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C1303" w14:textId="77777777" w:rsidR="00A66FE4" w:rsidRPr="001B1679" w:rsidRDefault="00A66FE4" w:rsidP="0021626D">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23D7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C12B6"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690DA" w14:textId="77777777" w:rsidR="00A66FE4" w:rsidRPr="001B1679" w:rsidRDefault="00A66FE4" w:rsidP="0021626D">
            <w:pPr>
              <w:pStyle w:val="TAL"/>
              <w:rPr>
                <w:sz w:val="16"/>
                <w:szCs w:val="16"/>
              </w:rPr>
            </w:pPr>
            <w:r w:rsidRPr="001B1679">
              <w:rPr>
                <w:sz w:val="16"/>
                <w:szCs w:val="16"/>
              </w:rPr>
              <w:t>Created at meeting. This was not provided and was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FF900"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04DF0" w14:textId="77777777" w:rsidR="00A66FE4" w:rsidRPr="001B1679" w:rsidRDefault="00A66FE4" w:rsidP="0021626D">
            <w:pPr>
              <w:pStyle w:val="TAL"/>
              <w:rPr>
                <w:sz w:val="16"/>
                <w:szCs w:val="16"/>
              </w:rPr>
            </w:pPr>
          </w:p>
        </w:tc>
      </w:tr>
      <w:tr w:rsidR="00A66FE4" w14:paraId="4EAAE1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337FF"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7FB5E" w14:textId="07BE210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314CD"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B32C" w14:textId="77777777" w:rsidR="00A66FE4" w:rsidRPr="001B1679" w:rsidRDefault="00A66FE4" w:rsidP="0021626D">
            <w:pPr>
              <w:pStyle w:val="TAL"/>
              <w:rPr>
                <w:sz w:val="16"/>
                <w:szCs w:val="16"/>
              </w:rPr>
            </w:pPr>
            <w:r w:rsidRPr="001B1679">
              <w:rPr>
                <w:sz w:val="16"/>
                <w:szCs w:val="16"/>
              </w:rPr>
              <w:t>TR 22.841 on Study on Upper layer traffic steering, switching and split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36964"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EE2F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5FC12"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3E5F4" w14:textId="77777777" w:rsidR="00A66FE4" w:rsidRPr="001B1679" w:rsidRDefault="00A66FE4" w:rsidP="0021626D">
            <w:pPr>
              <w:pStyle w:val="TAL"/>
              <w:rPr>
                <w:sz w:val="16"/>
                <w:szCs w:val="16"/>
              </w:rPr>
            </w:pPr>
            <w:r w:rsidRPr="001B1679">
              <w:rPr>
                <w:sz w:val="16"/>
                <w:szCs w:val="16"/>
              </w:rPr>
              <w:t>Dependent on WA#56 confirmation.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989F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DF91F" w14:textId="77777777" w:rsidR="00A66FE4" w:rsidRPr="001B1679" w:rsidRDefault="00A66FE4" w:rsidP="0021626D">
            <w:pPr>
              <w:pStyle w:val="TAL"/>
              <w:rPr>
                <w:sz w:val="16"/>
                <w:szCs w:val="16"/>
              </w:rPr>
            </w:pPr>
          </w:p>
        </w:tc>
      </w:tr>
      <w:tr w:rsidR="00A66FE4" w14:paraId="4AA8AE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D8BC7"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7F5DC" w14:textId="240636E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FC4F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46C4E" w14:textId="77777777" w:rsidR="00A66FE4" w:rsidRPr="001B1679" w:rsidRDefault="00A66FE4" w:rsidP="0021626D">
            <w:pPr>
              <w:pStyle w:val="TAL"/>
              <w:rPr>
                <w:sz w:val="16"/>
                <w:szCs w:val="16"/>
              </w:rPr>
            </w:pPr>
            <w:r w:rsidRPr="001B1679">
              <w:rPr>
                <w:sz w:val="16"/>
                <w:szCs w:val="16"/>
              </w:rPr>
              <w:t>Draft 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BE31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40C1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10900"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330B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1F0D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25A8D" w14:textId="77777777" w:rsidR="00A66FE4" w:rsidRPr="001B1679" w:rsidRDefault="00A66FE4" w:rsidP="0021626D">
            <w:pPr>
              <w:pStyle w:val="TAL"/>
              <w:rPr>
                <w:sz w:val="16"/>
                <w:szCs w:val="16"/>
              </w:rPr>
            </w:pPr>
          </w:p>
        </w:tc>
      </w:tr>
      <w:tr w:rsidR="00A66FE4" w14:paraId="46DC1BB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20E6A"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FDCB0" w14:textId="1D76081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2202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87EAB" w14:textId="77777777" w:rsidR="00A66FE4" w:rsidRPr="001B1679" w:rsidRDefault="00A66FE4" w:rsidP="0021626D">
            <w:pPr>
              <w:pStyle w:val="TAL"/>
              <w:rPr>
                <w:sz w:val="16"/>
                <w:szCs w:val="16"/>
              </w:rPr>
            </w:pPr>
            <w:r w:rsidRPr="001B1679">
              <w:rPr>
                <w:sz w:val="16"/>
                <w:szCs w:val="16"/>
              </w:rPr>
              <w:t>Draft TR 33.848 Study on security impacts of virtualisation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01B5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4F14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91E7D" w14:textId="77777777" w:rsidR="00A66FE4" w:rsidRPr="001B1679" w:rsidRDefault="00A66FE4" w:rsidP="0021626D">
            <w:pPr>
              <w:pStyle w:val="TAL"/>
              <w:rPr>
                <w:sz w:val="16"/>
                <w:szCs w:val="16"/>
              </w:rPr>
            </w:pPr>
            <w:r w:rsidRPr="001B1679">
              <w:rPr>
                <w:sz w:val="16"/>
                <w:szCs w:val="16"/>
              </w:rPr>
              <w:t>FS_SIV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37840"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91D1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E067F" w14:textId="77777777" w:rsidR="00A66FE4" w:rsidRPr="001B1679" w:rsidRDefault="00A66FE4" w:rsidP="0021626D">
            <w:pPr>
              <w:pStyle w:val="TAL"/>
              <w:rPr>
                <w:sz w:val="16"/>
                <w:szCs w:val="16"/>
              </w:rPr>
            </w:pPr>
          </w:p>
        </w:tc>
      </w:tr>
      <w:tr w:rsidR="00A66FE4" w14:paraId="734FE6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10731"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D9AFF" w14:textId="5420A2E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00B5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F04BC" w14:textId="77777777" w:rsidR="00A66FE4" w:rsidRPr="001B1679" w:rsidRDefault="00A66FE4" w:rsidP="0021626D">
            <w:pPr>
              <w:pStyle w:val="TAL"/>
              <w:rPr>
                <w:sz w:val="16"/>
                <w:szCs w:val="16"/>
              </w:rPr>
            </w:pPr>
            <w:r w:rsidRPr="001B1679">
              <w:rPr>
                <w:sz w:val="16"/>
                <w:szCs w:val="16"/>
              </w:rPr>
              <w:t>Draft TR 33.894 Study on zero-trust security principles in mobile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55FC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78FE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8BB4F" w14:textId="77777777" w:rsidR="00A66FE4" w:rsidRPr="001B1679" w:rsidRDefault="00A66FE4" w:rsidP="0021626D">
            <w:pPr>
              <w:pStyle w:val="TAL"/>
              <w:rPr>
                <w:sz w:val="16"/>
                <w:szCs w:val="16"/>
              </w:rPr>
            </w:pPr>
            <w:r w:rsidRPr="001B1679">
              <w:rPr>
                <w:sz w:val="16"/>
                <w:szCs w:val="16"/>
              </w:rPr>
              <w:t>FS_ZTS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67B1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E41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9AB5E" w14:textId="77777777" w:rsidR="00A66FE4" w:rsidRPr="001B1679" w:rsidRDefault="00A66FE4" w:rsidP="0021626D">
            <w:pPr>
              <w:pStyle w:val="TAL"/>
              <w:rPr>
                <w:sz w:val="16"/>
                <w:szCs w:val="16"/>
              </w:rPr>
            </w:pPr>
          </w:p>
        </w:tc>
      </w:tr>
      <w:tr w:rsidR="00A66FE4" w14:paraId="33905CE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43707"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FFB4F" w14:textId="03168E9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8D186"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AFAFE" w14:textId="77777777" w:rsidR="00A66FE4" w:rsidRPr="001B1679" w:rsidRDefault="00A66FE4" w:rsidP="0021626D">
            <w:pPr>
              <w:pStyle w:val="TAL"/>
              <w:rPr>
                <w:sz w:val="16"/>
                <w:szCs w:val="16"/>
              </w:rPr>
            </w:pPr>
            <w:r w:rsidRPr="001B1679">
              <w:rPr>
                <w:sz w:val="16"/>
                <w:szCs w:val="16"/>
              </w:rPr>
              <w:t>Draft TS 33.533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B98B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FB34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C6C66" w14:textId="77777777" w:rsidR="00A66FE4" w:rsidRPr="001B1679" w:rsidRDefault="00A66FE4" w:rsidP="0021626D">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77034"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84AF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1AC6C" w14:textId="77777777" w:rsidR="00A66FE4" w:rsidRPr="001B1679" w:rsidRDefault="00A66FE4" w:rsidP="0021626D">
            <w:pPr>
              <w:pStyle w:val="TAL"/>
              <w:rPr>
                <w:sz w:val="16"/>
                <w:szCs w:val="16"/>
              </w:rPr>
            </w:pPr>
          </w:p>
        </w:tc>
      </w:tr>
      <w:tr w:rsidR="00A66FE4" w14:paraId="1856E07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940E5"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B5A65" w14:textId="1369682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7C04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8AA6D" w14:textId="77777777" w:rsidR="00A66FE4" w:rsidRPr="001B1679" w:rsidRDefault="00A66FE4" w:rsidP="0021626D">
            <w:pPr>
              <w:pStyle w:val="TAL"/>
              <w:rPr>
                <w:sz w:val="16"/>
                <w:szCs w:val="16"/>
              </w:rPr>
            </w:pPr>
            <w:r w:rsidRPr="001B1679">
              <w:rPr>
                <w:sz w:val="16"/>
                <w:szCs w:val="16"/>
              </w:rPr>
              <w:t>Draft TR 33.739 Study on security enhancement of support for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F05D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F044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33005" w14:textId="77777777" w:rsidR="00A66FE4" w:rsidRPr="001B1679" w:rsidRDefault="00A66FE4" w:rsidP="0021626D">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5F3B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3099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3F7D2" w14:textId="77777777" w:rsidR="00A66FE4" w:rsidRPr="001B1679" w:rsidRDefault="00A66FE4" w:rsidP="0021626D">
            <w:pPr>
              <w:pStyle w:val="TAL"/>
              <w:rPr>
                <w:sz w:val="16"/>
                <w:szCs w:val="16"/>
              </w:rPr>
            </w:pPr>
          </w:p>
        </w:tc>
      </w:tr>
      <w:tr w:rsidR="00A66FE4" w14:paraId="6EF507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E49BD"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FB1F2" w14:textId="4DCCD7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A8C66"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8E5B7" w14:textId="77777777" w:rsidR="00A66FE4" w:rsidRPr="001B1679" w:rsidRDefault="00A66FE4" w:rsidP="0021626D">
            <w:pPr>
              <w:pStyle w:val="TAL"/>
              <w:rPr>
                <w:sz w:val="16"/>
                <w:szCs w:val="16"/>
              </w:rPr>
            </w:pPr>
            <w:r w:rsidRPr="001B1679">
              <w:rPr>
                <w:sz w:val="16"/>
                <w:szCs w:val="16"/>
              </w:rPr>
              <w:t>TS 26.258-100 - Codec for Immersive Voice and Audio Services - C code (floating 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19452"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3DB6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5523D"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0DB1B"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278B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D0EFF" w14:textId="77777777" w:rsidR="00A66FE4" w:rsidRPr="001B1679" w:rsidRDefault="00A66FE4" w:rsidP="0021626D">
            <w:pPr>
              <w:pStyle w:val="TAL"/>
              <w:rPr>
                <w:sz w:val="16"/>
                <w:szCs w:val="16"/>
              </w:rPr>
            </w:pPr>
          </w:p>
        </w:tc>
      </w:tr>
      <w:tr w:rsidR="00A66FE4" w14:paraId="19BB50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61DCB"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1C24C" w14:textId="4670E00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7B760"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2A893" w14:textId="77777777" w:rsidR="00A66FE4" w:rsidRPr="001B1679" w:rsidRDefault="00A66FE4" w:rsidP="0021626D">
            <w:pPr>
              <w:pStyle w:val="TAL"/>
              <w:rPr>
                <w:sz w:val="16"/>
                <w:szCs w:val="16"/>
              </w:rPr>
            </w:pPr>
            <w:r w:rsidRPr="001B1679">
              <w:rPr>
                <w:sz w:val="16"/>
                <w:szCs w:val="16"/>
              </w:rPr>
              <w:t>TR 26.926-200 - Traffic Models and Quality Evaluation Methods for Media and XR Services in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A1347"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258A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F8136" w14:textId="77777777" w:rsidR="00A66FE4" w:rsidRPr="001B1679" w:rsidRDefault="00A66FE4" w:rsidP="0021626D">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CFBB7"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1622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EBD91" w14:textId="77777777" w:rsidR="00A66FE4" w:rsidRPr="001B1679" w:rsidRDefault="00A66FE4" w:rsidP="0021626D">
            <w:pPr>
              <w:pStyle w:val="TAL"/>
              <w:rPr>
                <w:sz w:val="16"/>
                <w:szCs w:val="16"/>
              </w:rPr>
            </w:pPr>
          </w:p>
        </w:tc>
      </w:tr>
      <w:tr w:rsidR="00A66FE4" w14:paraId="57F49CB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2625E"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4960C" w14:textId="734FB40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D4BC3"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045FD" w14:textId="77777777" w:rsidR="00A66FE4" w:rsidRPr="001B1679" w:rsidRDefault="00A66FE4" w:rsidP="0021626D">
            <w:pPr>
              <w:pStyle w:val="TAL"/>
              <w:rPr>
                <w:sz w:val="16"/>
                <w:szCs w:val="16"/>
              </w:rPr>
            </w:pPr>
            <w:r w:rsidRPr="001B1679">
              <w:rPr>
                <w:sz w:val="16"/>
                <w:szCs w:val="16"/>
              </w:rPr>
              <w:t>Draft 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9E60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B9D8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7E45D" w14:textId="77777777" w:rsidR="00A66FE4" w:rsidRPr="001B1679" w:rsidRDefault="00A66FE4" w:rsidP="0021626D">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0C231"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695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C2A03" w14:textId="77777777" w:rsidR="00A66FE4" w:rsidRPr="001B1679" w:rsidRDefault="00A66FE4" w:rsidP="0021626D">
            <w:pPr>
              <w:pStyle w:val="TAL"/>
              <w:rPr>
                <w:sz w:val="16"/>
                <w:szCs w:val="16"/>
              </w:rPr>
            </w:pPr>
          </w:p>
        </w:tc>
      </w:tr>
      <w:tr w:rsidR="00A66FE4" w14:paraId="7A7FBE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CFA69"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F777D" w14:textId="53B9521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8057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5DD2D" w14:textId="77777777" w:rsidR="00A66FE4" w:rsidRPr="001B1679" w:rsidRDefault="00A66FE4" w:rsidP="0021626D">
            <w:pPr>
              <w:pStyle w:val="TAL"/>
              <w:rPr>
                <w:sz w:val="16"/>
                <w:szCs w:val="16"/>
              </w:rPr>
            </w:pPr>
            <w:r w:rsidRPr="001B1679">
              <w:rPr>
                <w:sz w:val="16"/>
                <w:szCs w:val="16"/>
              </w:rPr>
              <w:t>Draft TR 28.839 Study on time sensitive networking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A2DD5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326B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0B324" w14:textId="77777777" w:rsidR="00A66FE4" w:rsidRPr="001B1679" w:rsidRDefault="00A66FE4" w:rsidP="0021626D">
            <w:pPr>
              <w:pStyle w:val="TAL"/>
              <w:rPr>
                <w:sz w:val="16"/>
                <w:szCs w:val="16"/>
              </w:rPr>
            </w:pPr>
            <w:r w:rsidRPr="001B1679">
              <w:rPr>
                <w:sz w:val="16"/>
                <w:szCs w:val="16"/>
              </w:rPr>
              <w:t>FS_TSNCH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52732"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D8F1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65A36" w14:textId="77777777" w:rsidR="00A66FE4" w:rsidRPr="001B1679" w:rsidRDefault="00A66FE4" w:rsidP="0021626D">
            <w:pPr>
              <w:pStyle w:val="TAL"/>
              <w:rPr>
                <w:sz w:val="16"/>
                <w:szCs w:val="16"/>
              </w:rPr>
            </w:pPr>
          </w:p>
        </w:tc>
      </w:tr>
      <w:tr w:rsidR="00A66FE4" w14:paraId="6353E2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B0345"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91BFF" w14:textId="078E4FF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3ECBD"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DE61A" w14:textId="77777777" w:rsidR="00A66FE4" w:rsidRPr="001B1679" w:rsidRDefault="00A66FE4" w:rsidP="0021626D">
            <w:pPr>
              <w:pStyle w:val="TAL"/>
              <w:rPr>
                <w:sz w:val="16"/>
                <w:szCs w:val="16"/>
              </w:rPr>
            </w:pPr>
            <w:r w:rsidRPr="001B1679">
              <w:rPr>
                <w:sz w:val="16"/>
                <w:szCs w:val="16"/>
              </w:rPr>
              <w:t>Draft TR 28.827 Study on 5G charging for additional roaming scenarios and actors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14C5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95CE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CBF9D" w14:textId="77777777" w:rsidR="00A66FE4" w:rsidRPr="001B1679" w:rsidRDefault="00A66FE4" w:rsidP="0021626D">
            <w:pPr>
              <w:pStyle w:val="TAL"/>
              <w:rPr>
                <w:sz w:val="16"/>
                <w:szCs w:val="16"/>
              </w:rPr>
            </w:pPr>
            <w:r w:rsidRPr="001B1679">
              <w:rPr>
                <w:sz w:val="16"/>
                <w:szCs w:val="16"/>
              </w:rPr>
              <w:t>FS_CHROAM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FB36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1D67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EB7F3" w14:textId="77777777" w:rsidR="00A66FE4" w:rsidRPr="001B1679" w:rsidRDefault="00A66FE4" w:rsidP="0021626D">
            <w:pPr>
              <w:pStyle w:val="TAL"/>
              <w:rPr>
                <w:sz w:val="16"/>
                <w:szCs w:val="16"/>
              </w:rPr>
            </w:pPr>
          </w:p>
        </w:tc>
      </w:tr>
      <w:tr w:rsidR="00A66FE4" w14:paraId="6002DF0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8F70C"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A5642" w14:textId="799D640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C0615"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220E1" w14:textId="77777777" w:rsidR="00A66FE4" w:rsidRPr="001B1679" w:rsidRDefault="00A66FE4" w:rsidP="0021626D">
            <w:pPr>
              <w:pStyle w:val="TAL"/>
              <w:rPr>
                <w:sz w:val="16"/>
                <w:szCs w:val="16"/>
              </w:rPr>
            </w:pPr>
            <w:r w:rsidRPr="001B1679">
              <w:rPr>
                <w:sz w:val="16"/>
                <w:szCs w:val="16"/>
              </w:rPr>
              <w:t>Draft TR 28.925 Study on enhancement of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43BF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E5A7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13CE0" w14:textId="77777777" w:rsidR="00A66FE4" w:rsidRPr="001B1679" w:rsidRDefault="00A66FE4" w:rsidP="0021626D">
            <w:pPr>
              <w:pStyle w:val="TAL"/>
              <w:rPr>
                <w:sz w:val="16"/>
                <w:szCs w:val="16"/>
              </w:rPr>
            </w:pPr>
            <w:r w:rsidRPr="001B1679">
              <w:rPr>
                <w:sz w:val="16"/>
                <w:szCs w:val="16"/>
              </w:rPr>
              <w:t>FS_eSBMA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95FAD"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844E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7BEE3" w14:textId="77777777" w:rsidR="00A66FE4" w:rsidRPr="001B1679" w:rsidRDefault="00A66FE4" w:rsidP="0021626D">
            <w:pPr>
              <w:pStyle w:val="TAL"/>
              <w:rPr>
                <w:sz w:val="16"/>
                <w:szCs w:val="16"/>
              </w:rPr>
            </w:pPr>
          </w:p>
        </w:tc>
      </w:tr>
      <w:tr w:rsidR="00A66FE4" w14:paraId="14A9FC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41F0F"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86FC6" w14:textId="2613697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4B2E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1308C" w14:textId="77777777" w:rsidR="00A66FE4" w:rsidRPr="001B1679" w:rsidRDefault="00A66FE4" w:rsidP="0021626D">
            <w:pPr>
              <w:pStyle w:val="TAL"/>
              <w:rPr>
                <w:sz w:val="16"/>
                <w:szCs w:val="16"/>
              </w:rPr>
            </w:pPr>
            <w:r w:rsidRPr="001B1679">
              <w:rPr>
                <w:sz w:val="16"/>
                <w:szCs w:val="16"/>
              </w:rPr>
              <w:t>Draft TR 28.843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04DC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4290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7B130" w14:textId="77777777" w:rsidR="00A66FE4" w:rsidRPr="001B1679" w:rsidRDefault="00A66FE4" w:rsidP="0021626D">
            <w:pPr>
              <w:pStyle w:val="TAL"/>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553A2"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D64C7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11AB3" w14:textId="77777777" w:rsidR="00A66FE4" w:rsidRPr="001B1679" w:rsidRDefault="00A66FE4" w:rsidP="0021626D">
            <w:pPr>
              <w:pStyle w:val="TAL"/>
              <w:rPr>
                <w:sz w:val="16"/>
                <w:szCs w:val="16"/>
              </w:rPr>
            </w:pPr>
          </w:p>
        </w:tc>
      </w:tr>
      <w:tr w:rsidR="00A66FE4" w14:paraId="3842D1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5F70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2E4D1" w14:textId="51C0C22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4109E2"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4E291"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4A8BE"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A799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72CE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3A490" w14:textId="77777777" w:rsidR="00A66FE4" w:rsidRPr="001B1679" w:rsidRDefault="00A66FE4" w:rsidP="0021626D">
            <w:pPr>
              <w:pStyle w:val="TAL"/>
              <w:rPr>
                <w:sz w:val="16"/>
                <w:szCs w:val="16"/>
              </w:rPr>
            </w:pPr>
            <w:r w:rsidRPr="001B1679">
              <w:rPr>
                <w:sz w:val="16"/>
                <w:szCs w:val="16"/>
              </w:rPr>
              <w:t>Revised to SP-231149.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D1D2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3355B" w14:textId="6AE4610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231149</w:t>
            </w:r>
          </w:p>
        </w:tc>
      </w:tr>
      <w:tr w:rsidR="00A66FE4" w14:paraId="1B4607B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8F13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BEE94" w14:textId="566B18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C84CD"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F6891"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B5015"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BDB1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0FAA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D2898" w14:textId="77777777" w:rsidR="00A66FE4" w:rsidRPr="001B1679" w:rsidRDefault="00A66FE4" w:rsidP="0021626D">
            <w:pPr>
              <w:pStyle w:val="TAL"/>
              <w:rPr>
                <w:sz w:val="16"/>
                <w:szCs w:val="16"/>
              </w:rPr>
            </w:pPr>
            <w:r w:rsidRPr="001B1679">
              <w:rPr>
                <w:sz w:val="16"/>
                <w:szCs w:val="16"/>
              </w:rPr>
              <w:t>Revision of SP-231135. The Guidance to SA WG2 in Slide 8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B2B15"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092A0" w14:textId="77777777" w:rsidR="00A66FE4" w:rsidRPr="001B1679" w:rsidRDefault="00A66FE4" w:rsidP="0021626D">
            <w:pPr>
              <w:pStyle w:val="TAL"/>
              <w:rPr>
                <w:sz w:val="16"/>
                <w:szCs w:val="16"/>
              </w:rPr>
            </w:pPr>
          </w:p>
        </w:tc>
      </w:tr>
      <w:tr w:rsidR="00A66FE4" w14:paraId="137373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2365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C93E8" w14:textId="65A10AB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930A5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17EE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D6990"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77B6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5D9D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2C228" w14:textId="77777777" w:rsidR="00A66FE4" w:rsidRPr="001B1679" w:rsidRDefault="00A66FE4" w:rsidP="0021626D">
            <w:pPr>
              <w:pStyle w:val="TAL"/>
              <w:rPr>
                <w:sz w:val="16"/>
                <w:szCs w:val="16"/>
              </w:rPr>
            </w:pPr>
            <w:r w:rsidRPr="001B1679">
              <w:rPr>
                <w:sz w:val="16"/>
                <w:szCs w:val="16"/>
              </w:rPr>
              <w:t>Revised to SP-231136.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1F431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D8993" w14:textId="6E24D23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231136</w:t>
            </w:r>
          </w:p>
        </w:tc>
      </w:tr>
      <w:tr w:rsidR="00A66FE4" w14:paraId="781839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2398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5728F" w14:textId="15A1699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87B7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561D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663C0"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D618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3CC1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969D8" w14:textId="77777777" w:rsidR="00A66FE4" w:rsidRPr="001B1679" w:rsidRDefault="00A66FE4" w:rsidP="0021626D">
            <w:pPr>
              <w:pStyle w:val="TAL"/>
              <w:rPr>
                <w:sz w:val="16"/>
                <w:szCs w:val="16"/>
              </w:rPr>
            </w:pPr>
            <w:r w:rsidRPr="001B1679">
              <w:rPr>
                <w:sz w:val="16"/>
                <w:szCs w:val="16"/>
              </w:rPr>
              <w:t>Revision of SP-231046. Revised off-line to SP-231162.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3E54F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F5FBA" w14:textId="6C5D799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231162</w:t>
            </w:r>
          </w:p>
        </w:tc>
      </w:tr>
      <w:tr w:rsidR="00A66FE4" w14:paraId="4B9C0A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0FFA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BE34F" w14:textId="590E494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C386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C6DB5"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98BA0"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E4E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6666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2B5B6" w14:textId="77777777" w:rsidR="00A66FE4" w:rsidRPr="001B1679" w:rsidRDefault="00A66FE4" w:rsidP="0021626D">
            <w:pPr>
              <w:pStyle w:val="TAL"/>
              <w:rPr>
                <w:sz w:val="16"/>
                <w:szCs w:val="16"/>
              </w:rPr>
            </w:pPr>
            <w:r w:rsidRPr="001B1679">
              <w:rPr>
                <w:sz w:val="16"/>
                <w:szCs w:val="16"/>
              </w:rPr>
              <w:t>Revision of SP-231136. Revised to SP-231163.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1E77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9FD6D" w14:textId="141D33D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231163</w:t>
            </w:r>
          </w:p>
        </w:tc>
      </w:tr>
      <w:tr w:rsidR="00A66FE4" w14:paraId="6FD375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729E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F24B5" w14:textId="3F5A37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030E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0352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30377"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8A2D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C6EF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AF264" w14:textId="77777777" w:rsidR="00A66FE4" w:rsidRPr="001B1679" w:rsidRDefault="00A66FE4" w:rsidP="0021626D">
            <w:pPr>
              <w:pStyle w:val="TAL"/>
              <w:rPr>
                <w:sz w:val="16"/>
                <w:szCs w:val="16"/>
              </w:rPr>
            </w:pPr>
            <w:r w:rsidRPr="001B1679">
              <w:rPr>
                <w:sz w:val="16"/>
                <w:szCs w:val="16"/>
              </w:rPr>
              <w:t>Revision of SP-231162. Revised to SP-231183.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1EAA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3DA1E" w14:textId="030E95D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231183</w:t>
            </w:r>
          </w:p>
        </w:tc>
      </w:tr>
      <w:tr w:rsidR="00A66FE4" w14:paraId="30E9F4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B0B31"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92181" w14:textId="6197292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872F5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143BB"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005D7"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D10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DA1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548EF" w14:textId="77777777" w:rsidR="00A66FE4" w:rsidRPr="001B1679" w:rsidRDefault="00A66FE4" w:rsidP="0021626D">
            <w:pPr>
              <w:pStyle w:val="TAL"/>
              <w:rPr>
                <w:sz w:val="16"/>
                <w:szCs w:val="16"/>
              </w:rPr>
            </w:pPr>
            <w:r w:rsidRPr="001B1679">
              <w:rPr>
                <w:sz w:val="16"/>
                <w:szCs w:val="16"/>
              </w:rPr>
              <w:t>Revision of SP-231163. Revised to SP-231193.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BBE4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FB89A" w14:textId="7F11B08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231193</w:t>
            </w:r>
          </w:p>
        </w:tc>
      </w:tr>
      <w:tr w:rsidR="00A66FE4" w14:paraId="406BEB7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5F1D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BBCFF" w14:textId="64AE1E3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E27B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6E10A"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407A4"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5CB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2A08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52BD1" w14:textId="77777777" w:rsidR="00A66FE4" w:rsidRPr="001B1679" w:rsidRDefault="00A66FE4" w:rsidP="0021626D">
            <w:pPr>
              <w:pStyle w:val="TAL"/>
              <w:rPr>
                <w:sz w:val="16"/>
                <w:szCs w:val="16"/>
              </w:rPr>
            </w:pPr>
            <w:r w:rsidRPr="001B1679">
              <w:rPr>
                <w:sz w:val="16"/>
                <w:szCs w:val="16"/>
              </w:rPr>
              <w:t>Revision of SP-231183. Revised to SP-231198.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EC36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BDF8D" w14:textId="06C9B82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231198</w:t>
            </w:r>
          </w:p>
        </w:tc>
      </w:tr>
      <w:tr w:rsidR="00A66FE4" w14:paraId="2BE263E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59D9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A428E" w14:textId="03A9EB3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7FFA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6864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91918"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4916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9D9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67E92" w14:textId="77777777" w:rsidR="00A66FE4" w:rsidRPr="001B1679" w:rsidRDefault="00A66FE4" w:rsidP="0021626D">
            <w:pPr>
              <w:pStyle w:val="TAL"/>
              <w:rPr>
                <w:sz w:val="16"/>
                <w:szCs w:val="16"/>
              </w:rPr>
            </w:pPr>
            <w:r w:rsidRPr="001B1679">
              <w:rPr>
                <w:sz w:val="16"/>
                <w:szCs w:val="16"/>
              </w:rPr>
              <w:t>Revision of SP-231193.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277B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5930" w14:textId="77777777" w:rsidR="00A66FE4" w:rsidRPr="001B1679" w:rsidRDefault="00A66FE4" w:rsidP="0021626D">
            <w:pPr>
              <w:pStyle w:val="TAL"/>
              <w:rPr>
                <w:sz w:val="16"/>
                <w:szCs w:val="16"/>
              </w:rPr>
            </w:pPr>
          </w:p>
        </w:tc>
      </w:tr>
      <w:tr w:rsidR="00A66FE4" w14:paraId="233CD1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E4F4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36A5F" w14:textId="28B2327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49EB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9DB61"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1C63F"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F269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8688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F4F60" w14:textId="77777777" w:rsidR="00A66FE4" w:rsidRPr="001B1679" w:rsidRDefault="00A66FE4" w:rsidP="0021626D">
            <w:pPr>
              <w:pStyle w:val="TAL"/>
              <w:rPr>
                <w:sz w:val="16"/>
                <w:szCs w:val="16"/>
              </w:rPr>
            </w:pPr>
            <w:r w:rsidRPr="001B1679">
              <w:rPr>
                <w:sz w:val="16"/>
                <w:szCs w:val="16"/>
              </w:rPr>
              <w:t>Revised, merging SP-231113, 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4D62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8DD42" w14:textId="5745E42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231137</w:t>
            </w:r>
          </w:p>
        </w:tc>
      </w:tr>
      <w:tr w:rsidR="00A66FE4" w14:paraId="01B785F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B0D0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FDA47" w14:textId="2F4D9FF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59EB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608C0"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A91C7"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76BF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4BEB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534DE" w14:textId="77777777" w:rsidR="00A66FE4" w:rsidRPr="001B1679" w:rsidRDefault="00A66FE4" w:rsidP="0021626D">
            <w:pPr>
              <w:pStyle w:val="TAL"/>
              <w:rPr>
                <w:sz w:val="16"/>
                <w:szCs w:val="16"/>
              </w:rPr>
            </w:pPr>
            <w:r w:rsidRPr="001B1679">
              <w:rPr>
                <w:sz w:val="16"/>
                <w:szCs w:val="16"/>
              </w:rPr>
              <w:t>Revision of SP-231112, merging SP-231113. Revised to SP-231164.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9FFF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C96F1" w14:textId="4FFF196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231164</w:t>
            </w:r>
          </w:p>
        </w:tc>
      </w:tr>
      <w:tr w:rsidR="00A66FE4" w14:paraId="57F1E3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A926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FF63A" w14:textId="087F621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5FA7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5A60E"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03B3C"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D1F9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210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6D8D1" w14:textId="77777777" w:rsidR="00A66FE4" w:rsidRPr="001B1679" w:rsidRDefault="00A66FE4" w:rsidP="0021626D">
            <w:pPr>
              <w:pStyle w:val="TAL"/>
              <w:rPr>
                <w:sz w:val="16"/>
                <w:szCs w:val="16"/>
              </w:rPr>
            </w:pPr>
            <w:r w:rsidRPr="001B1679">
              <w:rPr>
                <w:sz w:val="16"/>
                <w:szCs w:val="16"/>
              </w:rPr>
              <w:t>Revision of SP-231137.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8BB2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03F87" w14:textId="77777777" w:rsidR="00A66FE4" w:rsidRPr="001B1679" w:rsidRDefault="00A66FE4" w:rsidP="0021626D">
            <w:pPr>
              <w:pStyle w:val="TAL"/>
              <w:rPr>
                <w:sz w:val="16"/>
                <w:szCs w:val="16"/>
              </w:rPr>
            </w:pPr>
          </w:p>
        </w:tc>
      </w:tr>
      <w:tr w:rsidR="00A66FE4" w14:paraId="1C793F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74DB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C58D8" w14:textId="19E39B2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90C5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B5672"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as endorsed by SA WG2#158.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04261"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F83D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0B71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C3F21" w14:textId="77777777" w:rsidR="00A66FE4" w:rsidRPr="001B1679" w:rsidRDefault="00A66FE4" w:rsidP="0021626D">
            <w:pPr>
              <w:pStyle w:val="TAL"/>
              <w:rPr>
                <w:sz w:val="16"/>
                <w:szCs w:val="16"/>
              </w:rPr>
            </w:pPr>
            <w:r w:rsidRPr="001B1679">
              <w:rPr>
                <w:sz w:val="16"/>
                <w:szCs w:val="16"/>
              </w:rPr>
              <w:t>Merged into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E85B1"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BB3B0" w14:textId="77777777" w:rsidR="00A66FE4" w:rsidRPr="001B1679" w:rsidRDefault="00A66FE4" w:rsidP="0021626D">
            <w:pPr>
              <w:pStyle w:val="TAL"/>
              <w:rPr>
                <w:sz w:val="16"/>
                <w:szCs w:val="16"/>
              </w:rPr>
            </w:pPr>
          </w:p>
        </w:tc>
      </w:tr>
      <w:tr w:rsidR="00A66FE4" w14:paraId="296987A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466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A7833" w14:textId="4BC3C58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203C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805E4" w14:textId="77777777" w:rsidR="00A66FE4" w:rsidRPr="001B1679" w:rsidRDefault="00A66FE4" w:rsidP="0021626D">
            <w:pPr>
              <w:pStyle w:val="TAL"/>
              <w:rPr>
                <w:sz w:val="16"/>
                <w:szCs w:val="16"/>
              </w:rPr>
            </w:pPr>
            <w:r w:rsidRPr="001B1679">
              <w:rPr>
                <w:sz w:val="16"/>
                <w:szCs w:val="16"/>
              </w:rPr>
              <w:t>New SID on Multi-Access (Dual 3GPP + ATSSS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6EDCB"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D692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7BFE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AE13C" w14:textId="77777777" w:rsidR="00A66FE4" w:rsidRPr="001B1679" w:rsidRDefault="00A66FE4" w:rsidP="0021626D">
            <w:pPr>
              <w:pStyle w:val="TAL"/>
              <w:rPr>
                <w:sz w:val="16"/>
                <w:szCs w:val="16"/>
              </w:rPr>
            </w:pPr>
            <w:r w:rsidRPr="001B1679">
              <w:rPr>
                <w:sz w:val="16"/>
                <w:szCs w:val="16"/>
              </w:rPr>
              <w:t>Revised to SP-231138.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F712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38031" w14:textId="307D221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231138</w:t>
            </w:r>
          </w:p>
        </w:tc>
      </w:tr>
      <w:tr w:rsidR="00A66FE4" w14:paraId="70364A1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6FAA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B77DE" w14:textId="4B91644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2624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032F3" w14:textId="77777777" w:rsidR="00A66FE4" w:rsidRPr="001B1679" w:rsidRDefault="00A66FE4" w:rsidP="0021626D">
            <w:pPr>
              <w:pStyle w:val="TAL"/>
              <w:rPr>
                <w:sz w:val="16"/>
                <w:szCs w:val="16"/>
              </w:rPr>
            </w:pPr>
            <w:r w:rsidRPr="001B1679">
              <w:rPr>
                <w:sz w:val="16"/>
                <w:szCs w:val="16"/>
              </w:rPr>
              <w:t>New SID on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F7E3A"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4AC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316E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32DC7" w14:textId="77777777" w:rsidR="00A66FE4" w:rsidRPr="001B1679" w:rsidRDefault="00A66FE4" w:rsidP="0021626D">
            <w:pPr>
              <w:pStyle w:val="TAL"/>
              <w:rPr>
                <w:sz w:val="16"/>
                <w:szCs w:val="16"/>
              </w:rPr>
            </w:pPr>
            <w:r w:rsidRPr="001B1679">
              <w:rPr>
                <w:sz w:val="16"/>
                <w:szCs w:val="16"/>
              </w:rPr>
              <w:t>Revision of SP-231068. Revised to SP-231165.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0278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91FD1" w14:textId="23C00FA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231165</w:t>
            </w:r>
          </w:p>
        </w:tc>
      </w:tr>
      <w:tr w:rsidR="00A66FE4" w14:paraId="1129833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6861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3F44D" w14:textId="1A24F45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0323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37F1D" w14:textId="77777777" w:rsidR="00A66FE4" w:rsidRPr="001B1679" w:rsidRDefault="00A66FE4" w:rsidP="0021626D">
            <w:pPr>
              <w:pStyle w:val="TAL"/>
              <w:rPr>
                <w:sz w:val="16"/>
                <w:szCs w:val="16"/>
              </w:rPr>
            </w:pPr>
            <w:r w:rsidRPr="001B1679">
              <w:rPr>
                <w:sz w:val="16"/>
                <w:szCs w:val="16"/>
              </w:rPr>
              <w:t>New SID on Multi-Access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03D2C"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79F5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F7F19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B2D5A" w14:textId="77777777" w:rsidR="00A66FE4" w:rsidRPr="001B1679" w:rsidRDefault="00A66FE4" w:rsidP="0021626D">
            <w:pPr>
              <w:pStyle w:val="TAL"/>
              <w:rPr>
                <w:sz w:val="16"/>
                <w:szCs w:val="16"/>
              </w:rPr>
            </w:pPr>
            <w:r w:rsidRPr="001B1679">
              <w:rPr>
                <w:sz w:val="16"/>
                <w:szCs w:val="16"/>
              </w:rPr>
              <w:t>Revision of SP-231138.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7C232"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1AC3D" w14:textId="77777777" w:rsidR="00A66FE4" w:rsidRPr="001B1679" w:rsidRDefault="00A66FE4" w:rsidP="0021626D">
            <w:pPr>
              <w:pStyle w:val="TAL"/>
              <w:rPr>
                <w:sz w:val="16"/>
                <w:szCs w:val="16"/>
              </w:rPr>
            </w:pPr>
          </w:p>
        </w:tc>
      </w:tr>
      <w:tr w:rsidR="00A66FE4" w14:paraId="627AD1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BB3C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C376C" w14:textId="16BED82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7268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E6EB3"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99873"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A624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9D47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82D9F" w14:textId="77777777" w:rsidR="00A66FE4" w:rsidRPr="001B1679" w:rsidRDefault="00A66FE4" w:rsidP="0021626D">
            <w:pPr>
              <w:pStyle w:val="TAL"/>
              <w:rPr>
                <w:sz w:val="16"/>
                <w:szCs w:val="16"/>
              </w:rPr>
            </w:pPr>
            <w:r w:rsidRPr="001B1679">
              <w:rPr>
                <w:sz w:val="16"/>
                <w:szCs w:val="16"/>
              </w:rPr>
              <w:t>Revision of S2-2310033. Revised to SP-231139.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B118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CC0BD" w14:textId="3276C6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231139</w:t>
            </w:r>
          </w:p>
        </w:tc>
      </w:tr>
      <w:tr w:rsidR="00A66FE4" w14:paraId="6F55B0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06A3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77C4D" w14:textId="11B58BA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851E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B63D7"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1F3D0"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3620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A597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A1F25" w14:textId="77777777" w:rsidR="00A66FE4" w:rsidRPr="001B1679" w:rsidRDefault="00A66FE4" w:rsidP="0021626D">
            <w:pPr>
              <w:pStyle w:val="TAL"/>
              <w:rPr>
                <w:sz w:val="16"/>
                <w:szCs w:val="16"/>
              </w:rPr>
            </w:pPr>
            <w:r w:rsidRPr="001B1679">
              <w:rPr>
                <w:sz w:val="16"/>
                <w:szCs w:val="16"/>
              </w:rPr>
              <w:t>Revision of SP-231045. Revised to SP-231166.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9BC5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C012C" w14:textId="7CBA5B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231166</w:t>
            </w:r>
          </w:p>
        </w:tc>
      </w:tr>
      <w:tr w:rsidR="00A66FE4" w14:paraId="535BBE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1BB5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D205E" w14:textId="1449D12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FAA9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020D1"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7FA72"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FBF7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0AF6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55889" w14:textId="77777777" w:rsidR="00A66FE4" w:rsidRPr="001B1679" w:rsidRDefault="00A66FE4" w:rsidP="0021626D">
            <w:pPr>
              <w:pStyle w:val="TAL"/>
              <w:rPr>
                <w:sz w:val="16"/>
                <w:szCs w:val="16"/>
              </w:rPr>
            </w:pPr>
            <w:r w:rsidRPr="001B1679">
              <w:rPr>
                <w:sz w:val="16"/>
                <w:szCs w:val="16"/>
              </w:rPr>
              <w:t>Revision of SP-231139.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24515"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0EAC7" w14:textId="77777777" w:rsidR="00A66FE4" w:rsidRPr="001B1679" w:rsidRDefault="00A66FE4" w:rsidP="0021626D">
            <w:pPr>
              <w:pStyle w:val="TAL"/>
              <w:rPr>
                <w:sz w:val="16"/>
                <w:szCs w:val="16"/>
              </w:rPr>
            </w:pPr>
          </w:p>
        </w:tc>
      </w:tr>
      <w:tr w:rsidR="00A66FE4" w14:paraId="2122FF7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1041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6B7F4" w14:textId="6EEA8BC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BDE0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E9A9" w14:textId="77777777" w:rsidR="00A66FE4" w:rsidRPr="001B1679" w:rsidRDefault="00A66FE4" w:rsidP="0021626D">
            <w:pPr>
              <w:pStyle w:val="TAL"/>
              <w:rPr>
                <w:sz w:val="16"/>
                <w:szCs w:val="16"/>
              </w:rPr>
            </w:pPr>
            <w:r w:rsidRPr="001B1679">
              <w:rPr>
                <w:sz w:val="16"/>
                <w:szCs w:val="16"/>
              </w:rPr>
              <w:t>New SID on 5GS Enhancement for Energy Efficiency and Energy Saving as Service Criteria.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AD288"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B98F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791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D3753" w14:textId="77777777" w:rsidR="00A66FE4" w:rsidRPr="001B1679" w:rsidRDefault="00A66FE4" w:rsidP="0021626D">
            <w:pPr>
              <w:pStyle w:val="TAL"/>
              <w:rPr>
                <w:sz w:val="16"/>
                <w:szCs w:val="16"/>
              </w:rPr>
            </w:pPr>
            <w:r w:rsidRPr="001B1679">
              <w:rPr>
                <w:sz w:val="16"/>
                <w:szCs w:val="16"/>
              </w:rPr>
              <w:t>Revised to SP-231141.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046F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E5296" w14:textId="370148B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231141</w:t>
            </w:r>
          </w:p>
        </w:tc>
      </w:tr>
      <w:tr w:rsidR="00A66FE4" w14:paraId="336D55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F29D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4B3A9" w14:textId="474FF61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D27B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9A912"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7C83F"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9CEE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3990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3BB2E" w14:textId="77777777" w:rsidR="00A66FE4" w:rsidRPr="001B1679" w:rsidRDefault="00A66FE4" w:rsidP="0021626D">
            <w:pPr>
              <w:pStyle w:val="TAL"/>
              <w:rPr>
                <w:sz w:val="16"/>
                <w:szCs w:val="16"/>
              </w:rPr>
            </w:pPr>
            <w:r w:rsidRPr="001B1679">
              <w:rPr>
                <w:sz w:val="16"/>
                <w:szCs w:val="16"/>
              </w:rPr>
              <w:t>Revision of SP-231067. Revised to SP-231167.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0884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A2C2B" w14:textId="61A0A71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231167</w:t>
            </w:r>
          </w:p>
        </w:tc>
      </w:tr>
      <w:tr w:rsidR="00A66FE4" w14:paraId="714401F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8F28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CE52F" w14:textId="6B38372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1022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BA5D2"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55078"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CC3A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A3F5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C1756" w14:textId="77777777" w:rsidR="00A66FE4" w:rsidRPr="001B1679" w:rsidRDefault="00A66FE4" w:rsidP="0021626D">
            <w:pPr>
              <w:pStyle w:val="TAL"/>
              <w:rPr>
                <w:sz w:val="16"/>
                <w:szCs w:val="16"/>
              </w:rPr>
            </w:pPr>
            <w:r w:rsidRPr="001B1679">
              <w:rPr>
                <w:sz w:val="16"/>
                <w:szCs w:val="16"/>
              </w:rPr>
              <w:t>Revision of SP-231141. Revised to SP-231188.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8235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FDBE7" w14:textId="66A8229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231188</w:t>
            </w:r>
          </w:p>
        </w:tc>
      </w:tr>
      <w:tr w:rsidR="00A66FE4" w14:paraId="403C2F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C1A6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E9C58" w14:textId="5B44C64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0A0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CDD40"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094FF"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0F60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BE42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BA18D" w14:textId="77777777" w:rsidR="00A66FE4" w:rsidRPr="001B1679" w:rsidRDefault="00A66FE4" w:rsidP="0021626D">
            <w:pPr>
              <w:pStyle w:val="TAL"/>
              <w:rPr>
                <w:sz w:val="16"/>
                <w:szCs w:val="16"/>
              </w:rPr>
            </w:pPr>
            <w:r w:rsidRPr="001B1679">
              <w:rPr>
                <w:sz w:val="16"/>
                <w:szCs w:val="16"/>
              </w:rPr>
              <w:t>Revision of SP-231167. Revised to SP-231192.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176B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411CF" w14:textId="7876E1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231192</w:t>
            </w:r>
          </w:p>
        </w:tc>
      </w:tr>
      <w:tr w:rsidR="00A66FE4" w14:paraId="7F5E387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3705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97EFE" w14:textId="03B1862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9916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B8F3A"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2A579"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2E11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2B3F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E8E1B" w14:textId="77777777" w:rsidR="00A66FE4" w:rsidRPr="001B1679" w:rsidRDefault="00A66FE4" w:rsidP="0021626D">
            <w:pPr>
              <w:pStyle w:val="TAL"/>
              <w:rPr>
                <w:sz w:val="16"/>
                <w:szCs w:val="16"/>
              </w:rPr>
            </w:pPr>
            <w:r w:rsidRPr="001B1679">
              <w:rPr>
                <w:sz w:val="16"/>
                <w:szCs w:val="16"/>
              </w:rPr>
              <w:t>Revision of SP-231188.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E5B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A77AE" w14:textId="77777777" w:rsidR="00A66FE4" w:rsidRPr="001B1679" w:rsidRDefault="00A66FE4" w:rsidP="0021626D">
            <w:pPr>
              <w:pStyle w:val="TAL"/>
              <w:rPr>
                <w:sz w:val="16"/>
                <w:szCs w:val="16"/>
              </w:rPr>
            </w:pPr>
          </w:p>
        </w:tc>
      </w:tr>
      <w:tr w:rsidR="00A66FE4" w14:paraId="50943E5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8D03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8EDF4" w14:textId="4C7380D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D7BEA"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7846A"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FD07D"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E4086"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E2AEB"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7C32" w14:textId="77777777" w:rsidR="00A66FE4" w:rsidRPr="001B1679" w:rsidRDefault="00A66FE4" w:rsidP="0021626D">
            <w:pPr>
              <w:pStyle w:val="TAL"/>
              <w:rPr>
                <w:sz w:val="16"/>
                <w:szCs w:val="16"/>
              </w:rPr>
            </w:pPr>
            <w:r w:rsidRPr="001B1679">
              <w:rPr>
                <w:sz w:val="16"/>
                <w:szCs w:val="16"/>
              </w:rPr>
              <w:t>Revised, merging SP-231047, 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669B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1C234" w14:textId="0623BF8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231142</w:t>
            </w:r>
          </w:p>
        </w:tc>
      </w:tr>
      <w:tr w:rsidR="00A66FE4" w14:paraId="7DB65A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8C71A"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B2A6E" w14:textId="24779A0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78CB7"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DF849"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ADE02"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3FC9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E3573"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55BA3" w14:textId="77777777" w:rsidR="00A66FE4" w:rsidRPr="001B1679" w:rsidRDefault="00A66FE4" w:rsidP="0021626D">
            <w:pPr>
              <w:pStyle w:val="TAL"/>
              <w:rPr>
                <w:sz w:val="16"/>
                <w:szCs w:val="16"/>
              </w:rPr>
            </w:pPr>
            <w:r w:rsidRPr="001B1679">
              <w:rPr>
                <w:sz w:val="16"/>
                <w:szCs w:val="16"/>
              </w:rPr>
              <w:t>Revision of SP-231048, merging SP-231047. Revised to SP-231168.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9546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7EB9B" w14:textId="1B5DAF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231168</w:t>
            </w:r>
          </w:p>
        </w:tc>
      </w:tr>
      <w:tr w:rsidR="00A66FE4" w14:paraId="5AFE0D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1F56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0B028" w14:textId="742E257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12E7C4"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21FFE"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252A7"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9A26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89CDD"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6BAC0" w14:textId="77777777" w:rsidR="00A66FE4" w:rsidRPr="001B1679" w:rsidRDefault="00A66FE4" w:rsidP="0021626D">
            <w:pPr>
              <w:pStyle w:val="TAL"/>
              <w:rPr>
                <w:sz w:val="16"/>
                <w:szCs w:val="16"/>
              </w:rPr>
            </w:pPr>
            <w:r w:rsidRPr="001B1679">
              <w:rPr>
                <w:sz w:val="16"/>
                <w:szCs w:val="16"/>
              </w:rPr>
              <w:t>Revision of SP-231142. Revised to SP-231185.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74A3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7F4FA" w14:textId="295FFF7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231185</w:t>
            </w:r>
          </w:p>
        </w:tc>
      </w:tr>
      <w:tr w:rsidR="00A66FE4" w14:paraId="437ABA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73E6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02141E" w14:textId="62D8BC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A91C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82336"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BC23A"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735C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65C1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6FD65" w14:textId="77777777" w:rsidR="00A66FE4" w:rsidRPr="001B1679" w:rsidRDefault="00A66FE4" w:rsidP="0021626D">
            <w:pPr>
              <w:pStyle w:val="TAL"/>
              <w:rPr>
                <w:sz w:val="16"/>
                <w:szCs w:val="16"/>
              </w:rPr>
            </w:pPr>
            <w:r w:rsidRPr="001B1679">
              <w:rPr>
                <w:sz w:val="16"/>
                <w:szCs w:val="16"/>
              </w:rPr>
              <w:t>Revision of SP-231168 (Type corrected to SID NEW). Revised to SP-231196.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40A4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9E4C8" w14:textId="2FC3169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231196</w:t>
            </w:r>
          </w:p>
        </w:tc>
      </w:tr>
      <w:tr w:rsidR="00A66FE4" w14:paraId="16BE587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2E48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4F5BE" w14:textId="6A45A3B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43B7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9011F"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CB60A"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064D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86E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0B11B" w14:textId="77777777" w:rsidR="00A66FE4" w:rsidRPr="001B1679" w:rsidRDefault="00A66FE4" w:rsidP="0021626D">
            <w:pPr>
              <w:pStyle w:val="TAL"/>
              <w:rPr>
                <w:sz w:val="16"/>
                <w:szCs w:val="16"/>
              </w:rPr>
            </w:pPr>
            <w:r w:rsidRPr="001B1679">
              <w:rPr>
                <w:sz w:val="16"/>
                <w:szCs w:val="16"/>
              </w:rPr>
              <w:t>Revision of SP-231185.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7167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60C9A" w14:textId="77777777" w:rsidR="00A66FE4" w:rsidRPr="001B1679" w:rsidRDefault="00A66FE4" w:rsidP="0021626D">
            <w:pPr>
              <w:pStyle w:val="TAL"/>
              <w:rPr>
                <w:sz w:val="16"/>
                <w:szCs w:val="16"/>
              </w:rPr>
            </w:pPr>
          </w:p>
        </w:tc>
      </w:tr>
      <w:tr w:rsidR="00A66FE4" w14:paraId="6F8764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4DC5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F343" w14:textId="0CA7C5E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21C4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34F1E"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F19C0"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BAB2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1A6D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9B435" w14:textId="77777777" w:rsidR="00A66FE4" w:rsidRPr="001B1679" w:rsidRDefault="00A66FE4" w:rsidP="0021626D">
            <w:pPr>
              <w:pStyle w:val="TAL"/>
              <w:rPr>
                <w:sz w:val="16"/>
                <w:szCs w:val="16"/>
              </w:rPr>
            </w:pPr>
            <w:r w:rsidRPr="001B1679">
              <w:rPr>
                <w:sz w:val="16"/>
                <w:szCs w:val="16"/>
              </w:rPr>
              <w:t>Merged into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34113"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45E6D" w14:textId="77777777" w:rsidR="00A66FE4" w:rsidRPr="001B1679" w:rsidRDefault="00A66FE4" w:rsidP="0021626D">
            <w:pPr>
              <w:pStyle w:val="TAL"/>
              <w:rPr>
                <w:sz w:val="16"/>
                <w:szCs w:val="16"/>
              </w:rPr>
            </w:pPr>
          </w:p>
        </w:tc>
      </w:tr>
      <w:tr w:rsidR="00A66FE4" w14:paraId="0BD05D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4617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D0C17" w14:textId="1B5F2D5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5CF1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634B8"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13377"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00DA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9C7E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757F1" w14:textId="77777777" w:rsidR="00A66FE4" w:rsidRPr="001B1679" w:rsidRDefault="00A66FE4" w:rsidP="0021626D">
            <w:pPr>
              <w:pStyle w:val="TAL"/>
              <w:rPr>
                <w:sz w:val="16"/>
                <w:szCs w:val="16"/>
              </w:rPr>
            </w:pPr>
            <w:r w:rsidRPr="001B1679">
              <w:rPr>
                <w:sz w:val="16"/>
                <w:szCs w:val="16"/>
              </w:rPr>
              <w:t>Revised to SP-231143.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57CA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C3D80" w14:textId="2D5C46D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231143</w:t>
            </w:r>
          </w:p>
        </w:tc>
      </w:tr>
      <w:tr w:rsidR="00A66FE4" w14:paraId="513F23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05CD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5F533" w14:textId="481587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C8A9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E376C"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0FF48"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E26D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54D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6267F" w14:textId="77777777" w:rsidR="00A66FE4" w:rsidRPr="001B1679" w:rsidRDefault="00A66FE4" w:rsidP="0021626D">
            <w:pPr>
              <w:pStyle w:val="TAL"/>
              <w:rPr>
                <w:sz w:val="16"/>
                <w:szCs w:val="16"/>
              </w:rPr>
            </w:pPr>
            <w:r w:rsidRPr="001B1679">
              <w:rPr>
                <w:sz w:val="16"/>
                <w:szCs w:val="16"/>
              </w:rPr>
              <w:t>Revision of SP-231043. Revised to SP-231169.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F94C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B6A6F" w14:textId="7CF5A5B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231169</w:t>
            </w:r>
          </w:p>
        </w:tc>
      </w:tr>
      <w:tr w:rsidR="00A66FE4" w14:paraId="1F3959D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221D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8769E" w14:textId="76E23AA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B52A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EC6E8"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17DE3"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72B8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CDCF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6A9C1" w14:textId="77777777" w:rsidR="00A66FE4" w:rsidRPr="001B1679" w:rsidRDefault="00A66FE4" w:rsidP="0021626D">
            <w:pPr>
              <w:pStyle w:val="TAL"/>
              <w:rPr>
                <w:sz w:val="16"/>
                <w:szCs w:val="16"/>
              </w:rPr>
            </w:pPr>
            <w:r w:rsidRPr="001B1679">
              <w:rPr>
                <w:sz w:val="16"/>
                <w:szCs w:val="16"/>
              </w:rPr>
              <w:t>Revision of SP-231143. Revised to SP-231184.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B34C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43385" w14:textId="5FF14A9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231184</w:t>
            </w:r>
          </w:p>
        </w:tc>
      </w:tr>
      <w:tr w:rsidR="00A66FE4" w14:paraId="0BB760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990B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161A6" w14:textId="46C89EE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BBD46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F5420"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AFCA8"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B993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29B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BA9AB" w14:textId="77777777" w:rsidR="00A66FE4" w:rsidRPr="001B1679" w:rsidRDefault="00A66FE4" w:rsidP="0021626D">
            <w:pPr>
              <w:pStyle w:val="TAL"/>
              <w:rPr>
                <w:sz w:val="16"/>
                <w:szCs w:val="16"/>
              </w:rPr>
            </w:pPr>
            <w:r w:rsidRPr="001B1679">
              <w:rPr>
                <w:sz w:val="16"/>
                <w:szCs w:val="16"/>
              </w:rPr>
              <w:t>Revision of SP-231169. Revised to SP-231194.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8F33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68921" w14:textId="19843E3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231194</w:t>
            </w:r>
          </w:p>
        </w:tc>
      </w:tr>
      <w:tr w:rsidR="00A66FE4" w14:paraId="7B88F1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9599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EA36A" w14:textId="0154607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FDDC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B9440"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B3323F"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B49F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07F1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860F6" w14:textId="77777777" w:rsidR="00A66FE4" w:rsidRPr="001B1679" w:rsidRDefault="00A66FE4" w:rsidP="0021626D">
            <w:pPr>
              <w:pStyle w:val="TAL"/>
              <w:rPr>
                <w:sz w:val="16"/>
                <w:szCs w:val="16"/>
              </w:rPr>
            </w:pPr>
            <w:r w:rsidRPr="001B1679">
              <w:rPr>
                <w:sz w:val="16"/>
                <w:szCs w:val="16"/>
              </w:rPr>
              <w:t>Revision of SP-231184. Revised to SP-231199.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3C7B6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72DE9" w14:textId="1D0642F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231199</w:t>
            </w:r>
          </w:p>
        </w:tc>
      </w:tr>
      <w:tr w:rsidR="00A66FE4" w14:paraId="647AB9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45C6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9F626" w14:textId="144420B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4C6A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5CD02"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6A57C"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7652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F90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76174" w14:textId="77777777" w:rsidR="00A66FE4" w:rsidRPr="001B1679" w:rsidRDefault="00A66FE4" w:rsidP="0021626D">
            <w:pPr>
              <w:pStyle w:val="TAL"/>
              <w:rPr>
                <w:sz w:val="16"/>
                <w:szCs w:val="16"/>
              </w:rPr>
            </w:pPr>
            <w:r w:rsidRPr="001B1679">
              <w:rPr>
                <w:sz w:val="16"/>
                <w:szCs w:val="16"/>
              </w:rPr>
              <w:t>Revision of SP-231194.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2613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8CFDB" w14:textId="77777777" w:rsidR="00A66FE4" w:rsidRPr="001B1679" w:rsidRDefault="00A66FE4" w:rsidP="0021626D">
            <w:pPr>
              <w:pStyle w:val="TAL"/>
              <w:rPr>
                <w:sz w:val="16"/>
                <w:szCs w:val="16"/>
              </w:rPr>
            </w:pPr>
          </w:p>
        </w:tc>
      </w:tr>
      <w:tr w:rsidR="00A66FE4" w14:paraId="6834B6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F603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B60A5" w14:textId="14A75AF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7700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1D7CB"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06E5F"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7147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81C6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65DBB" w14:textId="77777777" w:rsidR="00A66FE4" w:rsidRPr="001B1679" w:rsidRDefault="00A66FE4" w:rsidP="0021626D">
            <w:pPr>
              <w:pStyle w:val="TAL"/>
              <w:rPr>
                <w:sz w:val="16"/>
                <w:szCs w:val="16"/>
              </w:rPr>
            </w:pPr>
            <w:r w:rsidRPr="001B1679">
              <w:rPr>
                <w:sz w:val="16"/>
                <w:szCs w:val="16"/>
              </w:rPr>
              <w:t>LATE DOC: Rx 12/09, 04:08. Revised to SP-231144.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69F4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87608" w14:textId="735A89F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231144</w:t>
            </w:r>
          </w:p>
        </w:tc>
      </w:tr>
      <w:tr w:rsidR="00A66FE4" w14:paraId="136BD9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24D9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76B61" w14:textId="736AC59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F33B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EE3C5"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74C792"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8FF0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DC62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8A37C" w14:textId="77777777" w:rsidR="00A66FE4" w:rsidRPr="001B1679" w:rsidRDefault="00A66FE4" w:rsidP="0021626D">
            <w:pPr>
              <w:pStyle w:val="TAL"/>
              <w:rPr>
                <w:sz w:val="16"/>
                <w:szCs w:val="16"/>
              </w:rPr>
            </w:pPr>
            <w:r w:rsidRPr="001B1679">
              <w:rPr>
                <w:sz w:val="16"/>
                <w:szCs w:val="16"/>
              </w:rPr>
              <w:t>Revision of SP-231140. Revised off-line to SP-231170.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49E8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313CF" w14:textId="622A3A3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231170</w:t>
            </w:r>
          </w:p>
        </w:tc>
      </w:tr>
      <w:tr w:rsidR="00A66FE4" w14:paraId="5AC1047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01D2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B9FDC" w14:textId="0907670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09F5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D1C46"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2A391"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9BF0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14E3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2B7DA" w14:textId="77777777" w:rsidR="00A66FE4" w:rsidRPr="001B1679" w:rsidRDefault="00A66FE4" w:rsidP="0021626D">
            <w:pPr>
              <w:pStyle w:val="TAL"/>
              <w:rPr>
                <w:sz w:val="16"/>
                <w:szCs w:val="16"/>
              </w:rPr>
            </w:pPr>
            <w:r w:rsidRPr="001B1679">
              <w:rPr>
                <w:sz w:val="16"/>
                <w:szCs w:val="16"/>
              </w:rPr>
              <w:t>Revision of SP-231144. Revised to SP-231171.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3E33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F7CBC" w14:textId="7C077F3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231171</w:t>
            </w:r>
          </w:p>
        </w:tc>
      </w:tr>
      <w:tr w:rsidR="00A66FE4" w14:paraId="7F88E58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671E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D5940" w14:textId="46A7F90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5E96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71544"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7A22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5755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327A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603F8" w14:textId="77777777" w:rsidR="00A66FE4" w:rsidRPr="001B1679" w:rsidRDefault="00A66FE4" w:rsidP="0021626D">
            <w:pPr>
              <w:pStyle w:val="TAL"/>
              <w:rPr>
                <w:sz w:val="16"/>
                <w:szCs w:val="16"/>
              </w:rPr>
            </w:pPr>
            <w:r w:rsidRPr="001B1679">
              <w:rPr>
                <w:sz w:val="16"/>
                <w:szCs w:val="16"/>
              </w:rPr>
              <w:t>Revision of SP-231170. Revised to SP-231186.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31F0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B2D62" w14:textId="35098D9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231186</w:t>
            </w:r>
          </w:p>
        </w:tc>
      </w:tr>
      <w:tr w:rsidR="00A66FE4" w14:paraId="04D4F3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9B56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1BA30" w14:textId="4A8979A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0A7F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98BF8"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B9AF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592F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4946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F135B" w14:textId="77777777" w:rsidR="00A66FE4" w:rsidRPr="001B1679" w:rsidRDefault="00A66FE4" w:rsidP="0021626D">
            <w:pPr>
              <w:pStyle w:val="TAL"/>
              <w:rPr>
                <w:sz w:val="16"/>
                <w:szCs w:val="16"/>
              </w:rPr>
            </w:pPr>
            <w:r w:rsidRPr="001B1679">
              <w:rPr>
                <w:sz w:val="16"/>
                <w:szCs w:val="16"/>
              </w:rPr>
              <w:t>Revision of SP-231171. Revised to SP-231197.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66A4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7953C" w14:textId="170BC99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231197</w:t>
            </w:r>
          </w:p>
        </w:tc>
      </w:tr>
      <w:tr w:rsidR="00A66FE4" w14:paraId="7E8EB2D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4603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B53BB" w14:textId="3A407C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7E04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32E14"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B7089"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9053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B14A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54C66" w14:textId="77777777" w:rsidR="00A66FE4" w:rsidRPr="001B1679" w:rsidRDefault="00A66FE4" w:rsidP="0021626D">
            <w:pPr>
              <w:pStyle w:val="TAL"/>
              <w:rPr>
                <w:sz w:val="16"/>
                <w:szCs w:val="16"/>
              </w:rPr>
            </w:pPr>
            <w:r w:rsidRPr="001B1679">
              <w:rPr>
                <w:sz w:val="16"/>
                <w:szCs w:val="16"/>
              </w:rPr>
              <w:t>Revision of SP-231186.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0C23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6A32C" w14:textId="77777777" w:rsidR="00A66FE4" w:rsidRPr="001B1679" w:rsidRDefault="00A66FE4" w:rsidP="0021626D">
            <w:pPr>
              <w:pStyle w:val="TAL"/>
              <w:rPr>
                <w:sz w:val="16"/>
                <w:szCs w:val="16"/>
              </w:rPr>
            </w:pPr>
          </w:p>
        </w:tc>
      </w:tr>
      <w:tr w:rsidR="00A66FE4" w14:paraId="06C3C35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0A6F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34EE4" w14:textId="56F000E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65AE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9C368"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A39D0"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8898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1A76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04208" w14:textId="77777777" w:rsidR="00A66FE4" w:rsidRPr="001B1679" w:rsidRDefault="00A66FE4" w:rsidP="0021626D">
            <w:pPr>
              <w:pStyle w:val="TAL"/>
              <w:rPr>
                <w:sz w:val="16"/>
                <w:szCs w:val="16"/>
              </w:rPr>
            </w:pPr>
            <w:r w:rsidRPr="001B1679">
              <w:rPr>
                <w:sz w:val="16"/>
                <w:szCs w:val="16"/>
              </w:rPr>
              <w:t>Revised to SP-231145.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2136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F6934" w14:textId="5060A20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231145</w:t>
            </w:r>
          </w:p>
        </w:tc>
      </w:tr>
      <w:tr w:rsidR="00A66FE4" w14:paraId="3598EC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A879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0D6FE" w14:textId="26357C4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4A30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EBB00"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8D413"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CDE6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C04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8D1E38" w14:textId="77777777" w:rsidR="00A66FE4" w:rsidRPr="001B1679" w:rsidRDefault="00A66FE4" w:rsidP="0021626D">
            <w:pPr>
              <w:pStyle w:val="TAL"/>
              <w:rPr>
                <w:sz w:val="16"/>
                <w:szCs w:val="16"/>
              </w:rPr>
            </w:pPr>
            <w:r w:rsidRPr="001B1679">
              <w:rPr>
                <w:sz w:val="16"/>
                <w:szCs w:val="16"/>
              </w:rPr>
              <w:t>Revision of SP-231101.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CF892"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8FC03" w14:textId="77777777" w:rsidR="00A66FE4" w:rsidRPr="001B1679" w:rsidRDefault="00A66FE4" w:rsidP="0021626D">
            <w:pPr>
              <w:pStyle w:val="TAL"/>
              <w:rPr>
                <w:sz w:val="16"/>
                <w:szCs w:val="16"/>
              </w:rPr>
            </w:pPr>
          </w:p>
        </w:tc>
      </w:tr>
      <w:tr w:rsidR="00A66FE4" w14:paraId="2AD3E7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25295"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012F" w14:textId="6CEE7CE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546D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C3726" w14:textId="77777777" w:rsidR="00A66FE4" w:rsidRPr="001B1679" w:rsidRDefault="00A66FE4" w:rsidP="0021626D">
            <w:pPr>
              <w:pStyle w:val="TAL"/>
              <w:rPr>
                <w:sz w:val="16"/>
                <w:szCs w:val="16"/>
              </w:rPr>
            </w:pPr>
            <w:r w:rsidRPr="001B1679">
              <w:rPr>
                <w:sz w:val="16"/>
                <w:szCs w:val="16"/>
              </w:rPr>
              <w:t>New WID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C5C63"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1028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BCB1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B1276"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0224B"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06086" w14:textId="77777777" w:rsidR="00A66FE4" w:rsidRPr="001B1679" w:rsidRDefault="00A66FE4" w:rsidP="0021626D">
            <w:pPr>
              <w:pStyle w:val="TAL"/>
              <w:rPr>
                <w:sz w:val="16"/>
                <w:szCs w:val="16"/>
              </w:rPr>
            </w:pPr>
          </w:p>
        </w:tc>
      </w:tr>
      <w:tr w:rsidR="00A66FE4" w14:paraId="779A8E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B2B5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96438" w14:textId="143B599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68F1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D0C0C" w14:textId="77777777" w:rsidR="00A66FE4" w:rsidRPr="001B1679" w:rsidRDefault="00A66FE4" w:rsidP="0021626D">
            <w:pPr>
              <w:pStyle w:val="TAL"/>
              <w:rPr>
                <w:sz w:val="16"/>
                <w:szCs w:val="16"/>
              </w:rPr>
            </w:pPr>
            <w:r w:rsidRPr="001B1679">
              <w:rPr>
                <w:sz w:val="16"/>
                <w:szCs w:val="16"/>
              </w:rPr>
              <w:t>New Study on Enhancement of Usage of User Identifiers in the 5G System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41143"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6F63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011F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D175A"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5B880"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3FA6A" w14:textId="77777777" w:rsidR="00A66FE4" w:rsidRPr="001B1679" w:rsidRDefault="00A66FE4" w:rsidP="0021626D">
            <w:pPr>
              <w:pStyle w:val="TAL"/>
              <w:rPr>
                <w:sz w:val="16"/>
                <w:szCs w:val="16"/>
              </w:rPr>
            </w:pPr>
          </w:p>
        </w:tc>
      </w:tr>
      <w:tr w:rsidR="00A66FE4" w14:paraId="5E9C70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3BE0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D05E7" w14:textId="43E94A2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84B27"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80803" w14:textId="77777777" w:rsidR="00A66FE4" w:rsidRPr="001B1679" w:rsidRDefault="00A66FE4" w:rsidP="0021626D">
            <w:pPr>
              <w:pStyle w:val="TAL"/>
              <w:rPr>
                <w:sz w:val="16"/>
                <w:szCs w:val="16"/>
              </w:rPr>
            </w:pPr>
            <w:r w:rsidRPr="001B1679">
              <w:rPr>
                <w:sz w:val="16"/>
                <w:szCs w:val="16"/>
              </w:rPr>
              <w:t>Rel-19 Network Sharing Enhancements SA WG2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823D8" w14:textId="77777777" w:rsidR="00A66FE4" w:rsidRPr="001B1679" w:rsidRDefault="00A66FE4" w:rsidP="0021626D">
            <w:pPr>
              <w:pStyle w:val="TAL"/>
              <w:rPr>
                <w:sz w:val="16"/>
                <w:szCs w:val="16"/>
              </w:rPr>
            </w:pPr>
            <w:r w:rsidRPr="001B1679">
              <w:rPr>
                <w:sz w:val="16"/>
                <w:szCs w:val="16"/>
              </w:rPr>
              <w:t>Nanjing Ericsson Panda Com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3FD9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582A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2C605"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376E0"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426AC" w14:textId="77777777" w:rsidR="00A66FE4" w:rsidRPr="001B1679" w:rsidRDefault="00A66FE4" w:rsidP="0021626D">
            <w:pPr>
              <w:pStyle w:val="TAL"/>
              <w:rPr>
                <w:sz w:val="16"/>
                <w:szCs w:val="16"/>
              </w:rPr>
            </w:pPr>
          </w:p>
        </w:tc>
      </w:tr>
      <w:tr w:rsidR="00A66FE4" w14:paraId="2C778A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BF47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E3433" w14:textId="67CD9E0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5607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3A50E" w14:textId="77777777" w:rsidR="00A66FE4" w:rsidRPr="001B1679" w:rsidRDefault="00A66FE4" w:rsidP="0021626D">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FD76A" w14:textId="77777777" w:rsidR="00A66FE4" w:rsidRPr="001B1679" w:rsidRDefault="00A66FE4" w:rsidP="0021626D">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7C25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8673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C8584"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2AFF6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411B1" w14:textId="77777777" w:rsidR="00A66FE4" w:rsidRPr="001B1679" w:rsidRDefault="00A66FE4" w:rsidP="0021626D">
            <w:pPr>
              <w:pStyle w:val="TAL"/>
              <w:rPr>
                <w:sz w:val="16"/>
                <w:szCs w:val="16"/>
              </w:rPr>
            </w:pPr>
          </w:p>
        </w:tc>
      </w:tr>
      <w:tr w:rsidR="00A66FE4" w14:paraId="728C05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833A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1896C" w14:textId="5633EAF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1B73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ED385" w14:textId="77777777" w:rsidR="00A66FE4" w:rsidRPr="001B1679" w:rsidRDefault="00A66FE4" w:rsidP="0021626D">
            <w:pPr>
              <w:pStyle w:val="TAL"/>
              <w:rPr>
                <w:sz w:val="16"/>
                <w:szCs w:val="16"/>
              </w:rPr>
            </w:pPr>
            <w:r w:rsidRPr="001B1679">
              <w:rPr>
                <w:sz w:val="16"/>
                <w:szCs w:val="16"/>
              </w:rPr>
              <w:t>New SID on Architecture aspects of 5G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57453" w14:textId="77777777" w:rsidR="00A66FE4" w:rsidRPr="001B1679" w:rsidRDefault="00A66FE4" w:rsidP="0021626D">
            <w:pPr>
              <w:pStyle w:val="TAL"/>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C7A4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BE5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C253F"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D9CB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195C8" w14:textId="77777777" w:rsidR="00A66FE4" w:rsidRPr="001B1679" w:rsidRDefault="00A66FE4" w:rsidP="0021626D">
            <w:pPr>
              <w:pStyle w:val="TAL"/>
              <w:rPr>
                <w:sz w:val="16"/>
                <w:szCs w:val="16"/>
              </w:rPr>
            </w:pPr>
          </w:p>
        </w:tc>
      </w:tr>
      <w:tr w:rsidR="00A66FE4" w14:paraId="4F1FB1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F825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8FCBB" w14:textId="20CA456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46EB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78306"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A4749"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D87A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9B3C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20C31" w14:textId="77777777" w:rsidR="00A66FE4" w:rsidRPr="001B1679" w:rsidRDefault="00A66FE4" w:rsidP="0021626D">
            <w:pPr>
              <w:pStyle w:val="TAL"/>
              <w:rPr>
                <w:sz w:val="16"/>
                <w:szCs w:val="16"/>
              </w:rPr>
            </w:pPr>
            <w:r w:rsidRPr="001B1679">
              <w:rPr>
                <w:sz w:val="16"/>
                <w:szCs w:val="16"/>
              </w:rPr>
              <w:t>Revised to SP-231146.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A913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2980A" w14:textId="0AD525F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231146</w:t>
            </w:r>
          </w:p>
        </w:tc>
      </w:tr>
      <w:tr w:rsidR="00A66FE4" w14:paraId="329515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5298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74F4D" w14:textId="2E1E01E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A115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824AD"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3D42B"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F4ED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134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ABF66" w14:textId="77777777" w:rsidR="00A66FE4" w:rsidRPr="001B1679" w:rsidRDefault="00A66FE4" w:rsidP="0021626D">
            <w:pPr>
              <w:pStyle w:val="TAL"/>
              <w:rPr>
                <w:sz w:val="16"/>
                <w:szCs w:val="16"/>
              </w:rPr>
            </w:pPr>
            <w:r w:rsidRPr="001B1679">
              <w:rPr>
                <w:sz w:val="16"/>
                <w:szCs w:val="16"/>
              </w:rPr>
              <w:t>Revision of SP-231073.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D7749"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5ED14" w14:textId="77777777" w:rsidR="00A66FE4" w:rsidRPr="001B1679" w:rsidRDefault="00A66FE4" w:rsidP="0021626D">
            <w:pPr>
              <w:pStyle w:val="TAL"/>
              <w:rPr>
                <w:sz w:val="16"/>
                <w:szCs w:val="16"/>
              </w:rPr>
            </w:pPr>
          </w:p>
        </w:tc>
      </w:tr>
      <w:tr w:rsidR="00A66FE4" w14:paraId="09B4500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9A98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9B4B4" w14:textId="503C6D0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61F4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9CD7F" w14:textId="77777777" w:rsidR="00A66FE4" w:rsidRPr="001B1679" w:rsidRDefault="00A66FE4" w:rsidP="0021626D">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D3330" w14:textId="77777777" w:rsidR="00A66FE4" w:rsidRPr="001B1679" w:rsidRDefault="00A66FE4" w:rsidP="0021626D">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19F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3E9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9D6AF"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DDBC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44F55" w14:textId="77777777" w:rsidR="00A66FE4" w:rsidRPr="001B1679" w:rsidRDefault="00A66FE4" w:rsidP="0021626D">
            <w:pPr>
              <w:pStyle w:val="TAL"/>
              <w:rPr>
                <w:sz w:val="16"/>
                <w:szCs w:val="16"/>
              </w:rPr>
            </w:pPr>
          </w:p>
        </w:tc>
      </w:tr>
      <w:tr w:rsidR="00A66FE4" w14:paraId="0E0A51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E5EA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20528" w14:textId="392EE15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CBD3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430EA"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5487D" w14:textId="77777777" w:rsidR="00A66FE4" w:rsidRPr="001B1679" w:rsidRDefault="00A66FE4" w:rsidP="0021626D">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AC83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EBF0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3C82A" w14:textId="77777777" w:rsidR="00A66FE4" w:rsidRPr="001B1679" w:rsidRDefault="00A66FE4" w:rsidP="0021626D">
            <w:pPr>
              <w:pStyle w:val="TAL"/>
              <w:rPr>
                <w:sz w:val="16"/>
                <w:szCs w:val="16"/>
              </w:rPr>
            </w:pPr>
            <w:r w:rsidRPr="001B1679">
              <w:rPr>
                <w:sz w:val="16"/>
                <w:szCs w:val="16"/>
              </w:rPr>
              <w:t>Revised to SP-231147 (not provided,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2AB75"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863D3" w14:textId="5688550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231147</w:t>
            </w:r>
          </w:p>
        </w:tc>
      </w:tr>
      <w:tr w:rsidR="00A66FE4" w14:paraId="719907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91A0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9126E" w14:textId="47328F6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64D8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55A55"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76CFB"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CCE0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7905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FA5319" w14:textId="77777777" w:rsidR="00A66FE4" w:rsidRPr="001B1679" w:rsidRDefault="00A66FE4" w:rsidP="0021626D">
            <w:pPr>
              <w:pStyle w:val="TAL"/>
              <w:rPr>
                <w:sz w:val="16"/>
                <w:szCs w:val="16"/>
              </w:rPr>
            </w:pPr>
            <w:r w:rsidRPr="001B1679">
              <w:rPr>
                <w:sz w:val="16"/>
                <w:szCs w:val="16"/>
              </w:rPr>
              <w:t>Revision of SP-231069.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29D9B"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0DA3" w14:textId="77777777" w:rsidR="00A66FE4" w:rsidRPr="001B1679" w:rsidRDefault="00A66FE4" w:rsidP="0021626D">
            <w:pPr>
              <w:pStyle w:val="TAL"/>
              <w:rPr>
                <w:sz w:val="16"/>
                <w:szCs w:val="16"/>
              </w:rPr>
            </w:pPr>
          </w:p>
        </w:tc>
      </w:tr>
      <w:tr w:rsidR="00A66FE4" w14:paraId="74BAB7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7DE5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9A385" w14:textId="79B48C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2FF1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09356"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10164"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F272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EDEF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D4A47" w14:textId="77777777" w:rsidR="00A66FE4" w:rsidRPr="001B1679" w:rsidRDefault="00A66FE4" w:rsidP="0021626D">
            <w:pPr>
              <w:pStyle w:val="TAL"/>
              <w:rPr>
                <w:sz w:val="16"/>
                <w:szCs w:val="16"/>
              </w:rPr>
            </w:pPr>
            <w:r w:rsidRPr="001B1679">
              <w:rPr>
                <w:sz w:val="16"/>
                <w:szCs w:val="16"/>
              </w:rPr>
              <w:t>Revised to SP-231148.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772B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99A8B" w14:textId="1E8D767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231148</w:t>
            </w:r>
          </w:p>
        </w:tc>
      </w:tr>
      <w:tr w:rsidR="00A66FE4" w14:paraId="2C1649D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28D7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A171F" w14:textId="3407A93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5FAF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AD07F"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D5309"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72AE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5C75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C61BF" w14:textId="77777777" w:rsidR="00A66FE4" w:rsidRPr="001B1679" w:rsidRDefault="00A66FE4" w:rsidP="0021626D">
            <w:pPr>
              <w:pStyle w:val="TAL"/>
              <w:rPr>
                <w:sz w:val="16"/>
                <w:szCs w:val="16"/>
              </w:rPr>
            </w:pPr>
            <w:r w:rsidRPr="001B1679">
              <w:rPr>
                <w:sz w:val="16"/>
                <w:szCs w:val="16"/>
              </w:rPr>
              <w:t>Revision of SP-231094.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E7E6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42117" w14:textId="77777777" w:rsidR="00A66FE4" w:rsidRPr="001B1679" w:rsidRDefault="00A66FE4" w:rsidP="0021626D">
            <w:pPr>
              <w:pStyle w:val="TAL"/>
              <w:rPr>
                <w:sz w:val="16"/>
                <w:szCs w:val="16"/>
              </w:rPr>
            </w:pPr>
          </w:p>
        </w:tc>
      </w:tr>
      <w:tr w:rsidR="00A66FE4" w14:paraId="66D6E5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CB3A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5A825" w14:textId="24F2D2C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08B8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68095" w14:textId="77777777" w:rsidR="00A66FE4" w:rsidRPr="001B1679" w:rsidRDefault="00A66FE4" w:rsidP="0021626D">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F9E3B" w14:textId="77777777" w:rsidR="00A66FE4" w:rsidRPr="001B1679" w:rsidRDefault="00A66FE4" w:rsidP="0021626D">
            <w:pPr>
              <w:pStyle w:val="TAL"/>
              <w:rPr>
                <w:sz w:val="16"/>
                <w:szCs w:val="16"/>
              </w:rPr>
            </w:pPr>
            <w:r w:rsidRPr="001B1679">
              <w:rPr>
                <w:sz w:val="16"/>
                <w:szCs w:val="16"/>
              </w:rPr>
              <w:t>MediaTek Inc. (Moderator of Rel-19 ProSe)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62F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95F8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396DC" w14:textId="77777777" w:rsidR="00A66FE4" w:rsidRPr="001B1679" w:rsidRDefault="00A66FE4" w:rsidP="0021626D">
            <w:pPr>
              <w:pStyle w:val="TAL"/>
              <w:rPr>
                <w:sz w:val="16"/>
                <w:szCs w:val="16"/>
              </w:rPr>
            </w:pPr>
            <w:r w:rsidRPr="001B1679">
              <w:rPr>
                <w:sz w:val="16"/>
                <w:szCs w:val="16"/>
              </w:rPr>
              <w:t>Revision of S2-2309915.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F72AD"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F413F" w14:textId="77777777" w:rsidR="00A66FE4" w:rsidRPr="001B1679" w:rsidRDefault="00A66FE4" w:rsidP="0021626D">
            <w:pPr>
              <w:pStyle w:val="TAL"/>
              <w:rPr>
                <w:sz w:val="16"/>
                <w:szCs w:val="16"/>
              </w:rPr>
            </w:pPr>
          </w:p>
        </w:tc>
      </w:tr>
      <w:tr w:rsidR="00A66FE4" w14:paraId="15C37E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D20E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3EBD9" w14:textId="128E1B6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BCAE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50A44" w14:textId="77777777" w:rsidR="00A66FE4" w:rsidRPr="001B1679" w:rsidRDefault="00A66FE4" w:rsidP="0021626D">
            <w:pPr>
              <w:pStyle w:val="TAL"/>
              <w:rPr>
                <w:sz w:val="16"/>
                <w:szCs w:val="16"/>
              </w:rPr>
            </w:pPr>
            <w:r w:rsidRPr="001B1679">
              <w:rPr>
                <w:sz w:val="16"/>
                <w:szCs w:val="16"/>
              </w:rPr>
              <w:t>Relevant scope for NTN in Rel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7ABA4"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0A3B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5AE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32FA0"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6D489"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44337" w14:textId="77777777" w:rsidR="00A66FE4" w:rsidRPr="001B1679" w:rsidRDefault="00A66FE4" w:rsidP="0021626D">
            <w:pPr>
              <w:pStyle w:val="TAL"/>
              <w:rPr>
                <w:sz w:val="16"/>
                <w:szCs w:val="16"/>
              </w:rPr>
            </w:pPr>
          </w:p>
        </w:tc>
      </w:tr>
      <w:tr w:rsidR="00A66FE4" w14:paraId="469D19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0B00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D16CA" w14:textId="70BE0DD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029F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68F64" w14:textId="77777777" w:rsidR="00A66FE4" w:rsidRPr="001B1679" w:rsidRDefault="00A66FE4" w:rsidP="0021626D">
            <w:pPr>
              <w:pStyle w:val="TAL"/>
              <w:rPr>
                <w:sz w:val="16"/>
                <w:szCs w:val="16"/>
              </w:rPr>
            </w:pPr>
            <w:r w:rsidRPr="001B1679">
              <w:rPr>
                <w:sz w:val="16"/>
                <w:szCs w:val="16"/>
              </w:rPr>
              <w:t>New SID on Operational Improvements of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7E50B" w14:textId="77777777" w:rsidR="00A66FE4" w:rsidRPr="001B1679" w:rsidRDefault="00A66FE4" w:rsidP="0021626D">
            <w:pPr>
              <w:pStyle w:val="TAL"/>
              <w:rPr>
                <w:sz w:val="16"/>
                <w:szCs w:val="16"/>
              </w:rPr>
            </w:pPr>
            <w:r w:rsidRPr="001B1679">
              <w:rPr>
                <w:sz w:val="16"/>
                <w:szCs w:val="16"/>
              </w:rPr>
              <w:t>ZTE, Nokia, Nokia Shanghai Bell, NEC,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A984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FFDD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9B6C2"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51D4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0D661" w14:textId="77777777" w:rsidR="00A66FE4" w:rsidRPr="001B1679" w:rsidRDefault="00A66FE4" w:rsidP="0021626D">
            <w:pPr>
              <w:pStyle w:val="TAL"/>
              <w:rPr>
                <w:sz w:val="16"/>
                <w:szCs w:val="16"/>
              </w:rPr>
            </w:pPr>
          </w:p>
        </w:tc>
      </w:tr>
      <w:tr w:rsidR="00A66FE4" w14:paraId="49B147C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3FA7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D2A30" w14:textId="4625DFA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81D5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9C13D" w14:textId="77777777" w:rsidR="00A66FE4" w:rsidRPr="001B1679" w:rsidRDefault="00A66FE4" w:rsidP="0021626D">
            <w:pPr>
              <w:pStyle w:val="TAL"/>
              <w:rPr>
                <w:sz w:val="16"/>
                <w:szCs w:val="16"/>
              </w:rPr>
            </w:pPr>
            <w:r w:rsidRPr="001B1679">
              <w:rPr>
                <w:sz w:val="16"/>
                <w:szCs w:val="16"/>
              </w:rPr>
              <w:t>Keysight s views on 3GPP Rel-19 - unified AI/ML evaluation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6EABF" w14:textId="77777777" w:rsidR="00A66FE4" w:rsidRPr="001B1679" w:rsidRDefault="00A66FE4" w:rsidP="0021626D">
            <w:pPr>
              <w:pStyle w:val="TAL"/>
              <w:rPr>
                <w:sz w:val="16"/>
                <w:szCs w:val="16"/>
              </w:rPr>
            </w:pPr>
            <w:r w:rsidRPr="001B1679">
              <w:rPr>
                <w:sz w:val="16"/>
                <w:szCs w:val="16"/>
              </w:rPr>
              <w:t>Keysight Technologies UK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873F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A55E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F0005" w14:textId="77777777" w:rsidR="00A66FE4" w:rsidRPr="001B1679" w:rsidRDefault="00A66FE4" w:rsidP="0021626D">
            <w:pPr>
              <w:pStyle w:val="TAL"/>
              <w:rPr>
                <w:sz w:val="16"/>
                <w:szCs w:val="16"/>
              </w:rPr>
            </w:pPr>
            <w:r w:rsidRPr="001B1679">
              <w:rPr>
                <w:sz w:val="16"/>
                <w:szCs w:val="16"/>
              </w:rPr>
              <w:t>Revision of S3-234333.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09011"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3A442" w14:textId="77777777" w:rsidR="00A66FE4" w:rsidRPr="001B1679" w:rsidRDefault="00A66FE4" w:rsidP="0021626D">
            <w:pPr>
              <w:pStyle w:val="TAL"/>
              <w:rPr>
                <w:sz w:val="16"/>
                <w:szCs w:val="16"/>
              </w:rPr>
            </w:pPr>
          </w:p>
        </w:tc>
      </w:tr>
      <w:tr w:rsidR="00A66FE4" w14:paraId="614B78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B61E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8A9A0" w14:textId="3600D3F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0218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275E2" w14:textId="77777777" w:rsidR="00A66FE4" w:rsidRPr="001B1679" w:rsidRDefault="00A66FE4" w:rsidP="0021626D">
            <w:pPr>
              <w:pStyle w:val="TAL"/>
              <w:rPr>
                <w:sz w:val="16"/>
                <w:szCs w:val="16"/>
              </w:rPr>
            </w:pPr>
            <w:r w:rsidRPr="001B1679">
              <w:rPr>
                <w:sz w:val="16"/>
                <w:szCs w:val="16"/>
              </w:rPr>
              <w:t>FirstNet Priority Work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14109" w14:textId="77777777" w:rsidR="00A66FE4" w:rsidRPr="001B1679" w:rsidRDefault="00A66FE4" w:rsidP="0021626D">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8B94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7DB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47634"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79E4F"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E204" w14:textId="77777777" w:rsidR="00A66FE4" w:rsidRPr="001B1679" w:rsidRDefault="00A66FE4" w:rsidP="0021626D">
            <w:pPr>
              <w:pStyle w:val="TAL"/>
              <w:rPr>
                <w:sz w:val="16"/>
                <w:szCs w:val="16"/>
              </w:rPr>
            </w:pPr>
          </w:p>
        </w:tc>
      </w:tr>
      <w:tr w:rsidR="00A66FE4" w14:paraId="399851F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92BD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4DE29" w14:textId="58D0989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B7DB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1F55A" w14:textId="77777777" w:rsidR="00A66FE4" w:rsidRPr="001B1679" w:rsidRDefault="00A66FE4" w:rsidP="0021626D">
            <w:pPr>
              <w:pStyle w:val="TAL"/>
              <w:rPr>
                <w:sz w:val="16"/>
                <w:szCs w:val="16"/>
              </w:rPr>
            </w:pPr>
            <w:r w:rsidRPr="001B1679">
              <w:rPr>
                <w:sz w:val="16"/>
                <w:szCs w:val="16"/>
              </w:rPr>
              <w:t>Proposed Way Forward for handling the Rel-19 SBA support over N2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E2F72" w14:textId="77777777" w:rsidR="00A66FE4" w:rsidRPr="001B1679" w:rsidRDefault="00A66FE4" w:rsidP="0021626D">
            <w:pPr>
              <w:pStyle w:val="TAL"/>
              <w:rPr>
                <w:sz w:val="16"/>
                <w:szCs w:val="16"/>
              </w:rPr>
            </w:pPr>
            <w:r w:rsidRPr="001B1679">
              <w:rPr>
                <w:sz w:val="16"/>
                <w:szCs w:val="16"/>
              </w:rPr>
              <w:t>OPPO,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F19A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720E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75CCC" w14:textId="77777777" w:rsidR="00A66FE4" w:rsidRPr="001B1679" w:rsidRDefault="00A66FE4" w:rsidP="0021626D">
            <w:pPr>
              <w:pStyle w:val="TAL"/>
              <w:rPr>
                <w:sz w:val="16"/>
                <w:szCs w:val="16"/>
              </w:rPr>
            </w:pPr>
            <w:r w:rsidRPr="001B1679">
              <w:rPr>
                <w:sz w:val="16"/>
                <w:szCs w:val="16"/>
              </w:rPr>
              <w:t>OPPO agreed to draft a proposal for this for decision, which was allocated to SP-231150.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FCE2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3C7E3" w14:textId="77777777" w:rsidR="00A66FE4" w:rsidRPr="001B1679" w:rsidRDefault="00A66FE4" w:rsidP="0021626D">
            <w:pPr>
              <w:pStyle w:val="TAL"/>
              <w:rPr>
                <w:sz w:val="16"/>
                <w:szCs w:val="16"/>
              </w:rPr>
            </w:pPr>
          </w:p>
        </w:tc>
      </w:tr>
      <w:tr w:rsidR="00A66FE4" w14:paraId="3CD051A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E40F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DEB7D" w14:textId="557A242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FEC0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DB27" w14:textId="77777777" w:rsidR="00A66FE4" w:rsidRPr="001B1679" w:rsidRDefault="00A66FE4" w:rsidP="0021626D">
            <w:pPr>
              <w:pStyle w:val="TAL"/>
              <w:rPr>
                <w:sz w:val="16"/>
                <w:szCs w:val="16"/>
              </w:rPr>
            </w:pPr>
            <w:r w:rsidRPr="001B1679">
              <w:rPr>
                <w:sz w:val="16"/>
                <w:szCs w:val="16"/>
              </w:rPr>
              <w:t>LS on RAN/RAN WG3 R19 Work Plan to support SBA over RAN-CN interface for Ambient IoT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D1326"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48A8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3EC8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5144A" w14:textId="77777777" w:rsidR="00A66FE4" w:rsidRPr="001B1679" w:rsidRDefault="00A66FE4" w:rsidP="0021626D">
            <w:pPr>
              <w:pStyle w:val="TAL"/>
              <w:rPr>
                <w:sz w:val="16"/>
                <w:szCs w:val="16"/>
              </w:rPr>
            </w:pPr>
            <w:r w:rsidRPr="001B1679">
              <w:rPr>
                <w:sz w:val="16"/>
                <w:szCs w:val="16"/>
              </w:rPr>
              <w:t>Created at meeting. LS OUT was not expected.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8254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B4986" w14:textId="77777777" w:rsidR="00A66FE4" w:rsidRPr="001B1679" w:rsidRDefault="00A66FE4" w:rsidP="0021626D">
            <w:pPr>
              <w:pStyle w:val="TAL"/>
              <w:rPr>
                <w:sz w:val="16"/>
                <w:szCs w:val="16"/>
              </w:rPr>
            </w:pPr>
          </w:p>
        </w:tc>
      </w:tr>
      <w:tr w:rsidR="00A66FE4" w14:paraId="60EDAF3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94172" w14:textId="77777777" w:rsidR="00A66FE4" w:rsidRPr="001B1679" w:rsidRDefault="00A66FE4" w:rsidP="0021626D">
            <w:pPr>
              <w:pStyle w:val="TAL"/>
              <w:rPr>
                <w:sz w:val="16"/>
                <w:szCs w:val="16"/>
              </w:rPr>
            </w:pPr>
            <w:r w:rsidRPr="001B1679">
              <w:rPr>
                <w:sz w:val="16"/>
                <w:szCs w:val="16"/>
              </w:rPr>
              <w:lastRenderedPageBreak/>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07AB9" w14:textId="49CADE5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0C98D"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0DE7F" w14:textId="77777777" w:rsidR="00A66FE4" w:rsidRPr="001B1679" w:rsidRDefault="00A66FE4" w:rsidP="0021626D">
            <w:pPr>
              <w:pStyle w:val="TAL"/>
              <w:rPr>
                <w:sz w:val="16"/>
                <w:szCs w:val="16"/>
              </w:rPr>
            </w:pPr>
            <w:r w:rsidRPr="001B1679">
              <w:rPr>
                <w:sz w:val="16"/>
                <w:szCs w:val="16"/>
              </w:rPr>
              <w:t>Scope of Integrated Sensing and Communications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4716D"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028C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AA483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25176"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BD4A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A4B76" w14:textId="77777777" w:rsidR="00A66FE4" w:rsidRPr="001B1679" w:rsidRDefault="00A66FE4" w:rsidP="0021626D">
            <w:pPr>
              <w:pStyle w:val="TAL"/>
              <w:rPr>
                <w:sz w:val="16"/>
                <w:szCs w:val="16"/>
              </w:rPr>
            </w:pPr>
          </w:p>
        </w:tc>
      </w:tr>
      <w:tr w:rsidR="00A66FE4" w14:paraId="3346DF8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746B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0B8BE" w14:textId="06BF889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C17D4"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B12CE" w14:textId="77777777" w:rsidR="00A66FE4" w:rsidRPr="001B1679" w:rsidRDefault="00A66FE4" w:rsidP="0021626D">
            <w:pPr>
              <w:pStyle w:val="TAL"/>
              <w:rPr>
                <w:sz w:val="16"/>
                <w:szCs w:val="16"/>
              </w:rPr>
            </w:pPr>
            <w:r w:rsidRPr="001B1679">
              <w:rPr>
                <w:sz w:val="16"/>
                <w:szCs w:val="16"/>
              </w:rPr>
              <w:t>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8D4D2A"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6266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C88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F4D1C"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DF46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4F279" w14:textId="77777777" w:rsidR="00A66FE4" w:rsidRPr="001B1679" w:rsidRDefault="00A66FE4" w:rsidP="0021626D">
            <w:pPr>
              <w:pStyle w:val="TAL"/>
              <w:rPr>
                <w:sz w:val="16"/>
                <w:szCs w:val="16"/>
              </w:rPr>
            </w:pPr>
          </w:p>
        </w:tc>
      </w:tr>
      <w:tr w:rsidR="00A66FE4" w14:paraId="548FBF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91FA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FD73B" w14:textId="7CE7E76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0C78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45340" w14:textId="77777777" w:rsidR="00A66FE4" w:rsidRPr="001B1679" w:rsidRDefault="00A66FE4" w:rsidP="0021626D">
            <w:pPr>
              <w:pStyle w:val="TAL"/>
              <w:rPr>
                <w:sz w:val="16"/>
                <w:szCs w:val="16"/>
              </w:rPr>
            </w:pPr>
            <w:r w:rsidRPr="001B1679">
              <w:rPr>
                <w:sz w:val="16"/>
                <w:szCs w:val="16"/>
              </w:rPr>
              <w:t>New SID on 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A8EBA"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22C3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63D9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602B5"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2915A"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EFAFF" w14:textId="77777777" w:rsidR="00A66FE4" w:rsidRPr="001B1679" w:rsidRDefault="00A66FE4" w:rsidP="0021626D">
            <w:pPr>
              <w:pStyle w:val="TAL"/>
              <w:rPr>
                <w:sz w:val="16"/>
                <w:szCs w:val="16"/>
              </w:rPr>
            </w:pPr>
          </w:p>
        </w:tc>
      </w:tr>
      <w:tr w:rsidR="00A66FE4" w14:paraId="6C2B4D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650E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A9E28" w14:textId="67A5B03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2687B"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F0B94" w14:textId="77777777" w:rsidR="00A66FE4" w:rsidRPr="001B1679" w:rsidRDefault="00A66FE4" w:rsidP="0021626D">
            <w:pPr>
              <w:pStyle w:val="TAL"/>
              <w:rPr>
                <w:sz w:val="16"/>
                <w:szCs w:val="16"/>
              </w:rPr>
            </w:pPr>
            <w:r w:rsidRPr="001B1679">
              <w:rPr>
                <w:sz w:val="16"/>
                <w:szCs w:val="16"/>
              </w:rPr>
              <w:t>Study on User Plane Redundancy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BFEE4" w14:textId="77777777" w:rsidR="00A66FE4" w:rsidRPr="001B1679" w:rsidRDefault="00A66FE4" w:rsidP="0021626D">
            <w:pPr>
              <w:pStyle w:val="TAL"/>
              <w:rPr>
                <w:sz w:val="16"/>
                <w:szCs w:val="16"/>
              </w:rPr>
            </w:pPr>
            <w:r w:rsidRPr="001B1679">
              <w:rPr>
                <w:sz w:val="16"/>
                <w:szCs w:val="16"/>
              </w:rPr>
              <w:t>Ericsson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E274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690D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F2FBE"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7693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CFB24" w14:textId="77777777" w:rsidR="00A66FE4" w:rsidRPr="001B1679" w:rsidRDefault="00A66FE4" w:rsidP="0021626D">
            <w:pPr>
              <w:pStyle w:val="TAL"/>
              <w:rPr>
                <w:sz w:val="16"/>
                <w:szCs w:val="16"/>
              </w:rPr>
            </w:pPr>
          </w:p>
        </w:tc>
      </w:tr>
      <w:tr w:rsidR="00A66FE4" w14:paraId="4058975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D9E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6A8C5" w14:textId="5A6503D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5615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3FCEE" w14:textId="77777777" w:rsidR="00A66FE4" w:rsidRPr="001B1679" w:rsidRDefault="00A66FE4" w:rsidP="0021626D">
            <w:pPr>
              <w:pStyle w:val="TAL"/>
              <w:rPr>
                <w:sz w:val="16"/>
                <w:szCs w:val="16"/>
              </w:rPr>
            </w:pPr>
            <w:r w:rsidRPr="001B1679">
              <w:rPr>
                <w:sz w:val="16"/>
                <w:szCs w:val="16"/>
              </w:rPr>
              <w:t>Rel-19_Discussion on NPN support for 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B0477"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7001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AD79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E3512"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6AC42"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B4D13" w14:textId="77777777" w:rsidR="00A66FE4" w:rsidRPr="001B1679" w:rsidRDefault="00A66FE4" w:rsidP="0021626D">
            <w:pPr>
              <w:pStyle w:val="TAL"/>
              <w:rPr>
                <w:sz w:val="16"/>
                <w:szCs w:val="16"/>
              </w:rPr>
            </w:pPr>
          </w:p>
        </w:tc>
      </w:tr>
      <w:tr w:rsidR="00A66FE4" w14:paraId="295D1CF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8CE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028CC" w14:textId="705055B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9CF2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2272" w14:textId="77777777" w:rsidR="00A66FE4" w:rsidRPr="001B1679" w:rsidRDefault="00A66FE4" w:rsidP="0021626D">
            <w:pPr>
              <w:pStyle w:val="TAL"/>
              <w:rPr>
                <w:sz w:val="16"/>
                <w:szCs w:val="16"/>
              </w:rPr>
            </w:pPr>
            <w:r w:rsidRPr="001B1679">
              <w:rPr>
                <w:sz w:val="16"/>
                <w:szCs w:val="16"/>
              </w:rPr>
              <w:t>Recap Way Forward Proposal in SA WG2 for RAN Dependency handling for Rel-19 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0F73BD"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7EB1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355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9E89E"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DE664"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C60DE" w14:textId="77777777" w:rsidR="00A66FE4" w:rsidRPr="001B1679" w:rsidRDefault="00A66FE4" w:rsidP="0021626D">
            <w:pPr>
              <w:pStyle w:val="TAL"/>
              <w:rPr>
                <w:sz w:val="16"/>
                <w:szCs w:val="16"/>
              </w:rPr>
            </w:pPr>
          </w:p>
        </w:tc>
      </w:tr>
      <w:tr w:rsidR="00A66FE4" w14:paraId="76131A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DBE7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FF85" w14:textId="54F56A2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A5E9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AC4EF" w14:textId="77777777" w:rsidR="00A66FE4" w:rsidRPr="001B1679" w:rsidRDefault="00A66FE4" w:rsidP="0021626D">
            <w:pPr>
              <w:pStyle w:val="TAL"/>
              <w:rPr>
                <w:sz w:val="16"/>
                <w:szCs w:val="16"/>
              </w:rPr>
            </w:pPr>
            <w:r w:rsidRPr="001B1679">
              <w:rPr>
                <w:sz w:val="16"/>
                <w:szCs w:val="16"/>
              </w:rPr>
              <w:t>Rel-19 TU Budget Considerations &amp;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1B9A6"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BF15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58C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6A0C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1E534"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2D49B" w14:textId="77777777" w:rsidR="00A66FE4" w:rsidRPr="001B1679" w:rsidRDefault="00A66FE4" w:rsidP="0021626D">
            <w:pPr>
              <w:pStyle w:val="TAL"/>
              <w:rPr>
                <w:sz w:val="16"/>
                <w:szCs w:val="16"/>
              </w:rPr>
            </w:pPr>
          </w:p>
        </w:tc>
      </w:tr>
      <w:tr w:rsidR="00A66FE4" w14:paraId="21F426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E375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DCD5D" w14:textId="65F6532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C2A9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0F50" w14:textId="77777777" w:rsidR="00A66FE4" w:rsidRPr="001B1679" w:rsidRDefault="00A66FE4" w:rsidP="0021626D">
            <w:pPr>
              <w:pStyle w:val="TAL"/>
              <w:rPr>
                <w:sz w:val="16"/>
                <w:szCs w:val="16"/>
              </w:rPr>
            </w:pPr>
            <w:r w:rsidRPr="001B1679">
              <w:rPr>
                <w:sz w:val="16"/>
                <w:szCs w:val="16"/>
              </w:rPr>
              <w:t>Proposal on TU management of the 2 SA WG2 Rel-19 packages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A3598" w14:textId="77777777" w:rsidR="00A66FE4" w:rsidRPr="001B1679" w:rsidRDefault="00A66FE4" w:rsidP="0021626D">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6F7A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B705E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93E50"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85808"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603FF" w14:textId="77777777" w:rsidR="00A66FE4" w:rsidRPr="001B1679" w:rsidRDefault="00A66FE4" w:rsidP="0021626D">
            <w:pPr>
              <w:pStyle w:val="TAL"/>
              <w:rPr>
                <w:sz w:val="16"/>
                <w:szCs w:val="16"/>
              </w:rPr>
            </w:pPr>
          </w:p>
        </w:tc>
      </w:tr>
      <w:tr w:rsidR="00A66FE4" w14:paraId="621372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026E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2694E" w14:textId="35E1CC9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E9DF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E00C4" w14:textId="77777777" w:rsidR="00A66FE4" w:rsidRPr="001B1679" w:rsidRDefault="00A66FE4" w:rsidP="0021626D">
            <w:pPr>
              <w:pStyle w:val="TAL"/>
              <w:rPr>
                <w:sz w:val="16"/>
                <w:szCs w:val="16"/>
              </w:rPr>
            </w:pPr>
            <w:r w:rsidRPr="001B1679">
              <w:rPr>
                <w:sz w:val="16"/>
                <w:szCs w:val="16"/>
              </w:rPr>
              <w:t>Views on Rel-19 first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02D5B"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8C0D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AEE9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F112F"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3101E"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E12C8" w14:textId="77777777" w:rsidR="00A66FE4" w:rsidRPr="001B1679" w:rsidRDefault="00A66FE4" w:rsidP="0021626D">
            <w:pPr>
              <w:pStyle w:val="TAL"/>
              <w:rPr>
                <w:sz w:val="16"/>
                <w:szCs w:val="16"/>
              </w:rPr>
            </w:pPr>
          </w:p>
        </w:tc>
      </w:tr>
      <w:tr w:rsidR="00A66FE4" w14:paraId="782D7AF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1E04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6E3E2" w14:textId="3272EEF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11CE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DE464" w14:textId="77777777" w:rsidR="00A66FE4" w:rsidRPr="001B1679" w:rsidRDefault="00A66FE4" w:rsidP="0021626D">
            <w:pPr>
              <w:pStyle w:val="TAL"/>
              <w:rPr>
                <w:sz w:val="16"/>
                <w:szCs w:val="16"/>
              </w:rPr>
            </w:pPr>
            <w:r w:rsidRPr="001B1679">
              <w:rPr>
                <w:sz w:val="16"/>
                <w:szCs w:val="16"/>
              </w:rPr>
              <w:t>Rel-19 work for SA WG2 in Q4 2023.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FA573" w14:textId="77777777" w:rsidR="00A66FE4" w:rsidRPr="001B1679" w:rsidRDefault="00A66FE4" w:rsidP="0021626D">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AED7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3D88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680AC"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300DA"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49824" w14:textId="77777777" w:rsidR="00A66FE4" w:rsidRPr="001B1679" w:rsidRDefault="00A66FE4" w:rsidP="0021626D">
            <w:pPr>
              <w:pStyle w:val="TAL"/>
              <w:rPr>
                <w:sz w:val="16"/>
                <w:szCs w:val="16"/>
              </w:rPr>
            </w:pPr>
          </w:p>
        </w:tc>
      </w:tr>
      <w:tr w:rsidR="00A66FE4" w14:paraId="49A92B9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3201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1C07B" w14:textId="7E4623F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2112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85F7B" w14:textId="77777777" w:rsidR="00A66FE4" w:rsidRPr="001B1679" w:rsidRDefault="00A66FE4" w:rsidP="0021626D">
            <w:pPr>
              <w:pStyle w:val="TAL"/>
              <w:rPr>
                <w:sz w:val="16"/>
                <w:szCs w:val="16"/>
              </w:rPr>
            </w:pPr>
            <w:r w:rsidRPr="001B1679">
              <w:rPr>
                <w:sz w:val="16"/>
                <w:szCs w:val="16"/>
              </w:rPr>
              <w:t>Discussion on Rel-19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3BD96" w14:textId="77777777" w:rsidR="00A66FE4" w:rsidRPr="001B1679" w:rsidRDefault="00A66FE4" w:rsidP="0021626D">
            <w:pPr>
              <w:pStyle w:val="TAL"/>
              <w:rPr>
                <w:sz w:val="16"/>
                <w:szCs w:val="16"/>
              </w:rPr>
            </w:pPr>
            <w:r w:rsidRPr="001B1679">
              <w:rPr>
                <w:sz w:val="16"/>
                <w:szCs w:val="16"/>
              </w:rPr>
              <w:t>Sony,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CFD6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2576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09F8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3E677"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D2B75" w14:textId="77777777" w:rsidR="00A66FE4" w:rsidRPr="001B1679" w:rsidRDefault="00A66FE4" w:rsidP="0021626D">
            <w:pPr>
              <w:pStyle w:val="TAL"/>
              <w:rPr>
                <w:sz w:val="16"/>
                <w:szCs w:val="16"/>
              </w:rPr>
            </w:pPr>
          </w:p>
        </w:tc>
      </w:tr>
      <w:tr w:rsidR="00A66FE4" w14:paraId="57995B4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A95C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0BD2D" w14:textId="63DF8BD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61EB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55B99" w14:textId="77777777" w:rsidR="00A66FE4" w:rsidRPr="001B1679" w:rsidRDefault="00A66FE4" w:rsidP="0021626D">
            <w:pPr>
              <w:pStyle w:val="TAL"/>
              <w:rPr>
                <w:sz w:val="16"/>
                <w:szCs w:val="16"/>
              </w:rPr>
            </w:pPr>
            <w:r w:rsidRPr="001B1679">
              <w:rPr>
                <w:sz w:val="16"/>
                <w:szCs w:val="16"/>
              </w:rPr>
              <w:t>Release 19 Status -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17E5DB"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9E45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9B90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BBF5E"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96F16"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7753C" w14:textId="77777777" w:rsidR="00A66FE4" w:rsidRPr="001B1679" w:rsidRDefault="00A66FE4" w:rsidP="0021626D">
            <w:pPr>
              <w:pStyle w:val="TAL"/>
              <w:rPr>
                <w:sz w:val="16"/>
                <w:szCs w:val="16"/>
              </w:rPr>
            </w:pPr>
          </w:p>
        </w:tc>
      </w:tr>
      <w:tr w:rsidR="00A66FE4" w14:paraId="78DF2D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ED25D"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8F607" w14:textId="12044C0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345E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CB2AF" w14:textId="77777777" w:rsidR="00A66FE4" w:rsidRPr="001B1679" w:rsidRDefault="00A66FE4" w:rsidP="0021626D">
            <w:pPr>
              <w:pStyle w:val="TAL"/>
              <w:rPr>
                <w:sz w:val="16"/>
                <w:szCs w:val="16"/>
              </w:rPr>
            </w:pPr>
            <w:r w:rsidRPr="001B1679">
              <w:rPr>
                <w:sz w:val="16"/>
                <w:szCs w:val="16"/>
              </w:rPr>
              <w:t>SA WG2 agreed CRs on 5GS_Ph1 (Rel-15,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FDDC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C25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317B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802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B57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5E716" w14:textId="77777777" w:rsidR="00A66FE4" w:rsidRPr="001B1679" w:rsidRDefault="00A66FE4" w:rsidP="0021626D">
            <w:pPr>
              <w:pStyle w:val="TAL"/>
              <w:rPr>
                <w:sz w:val="16"/>
                <w:szCs w:val="16"/>
              </w:rPr>
            </w:pPr>
          </w:p>
        </w:tc>
      </w:tr>
      <w:tr w:rsidR="00A66FE4" w14:paraId="3117B8A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6FC30"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5897D" w14:textId="49E4DC9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8684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4A2BD" w14:textId="1C170215" w:rsidR="00A66FE4" w:rsidRPr="001B1679" w:rsidRDefault="00A66FE4" w:rsidP="0021626D">
            <w:pPr>
              <w:pStyle w:val="TAL"/>
              <w:rPr>
                <w:sz w:val="16"/>
                <w:szCs w:val="16"/>
              </w:rPr>
            </w:pPr>
            <w:r w:rsidRPr="001B1679">
              <w:rPr>
                <w:sz w:val="16"/>
                <w:szCs w:val="16"/>
              </w:rPr>
              <w:t>Rel-15</w:t>
            </w:r>
            <w:r w:rsidR="003332A5">
              <w:rPr>
                <w:sz w:val="16"/>
                <w:szCs w:val="16"/>
              </w:rPr>
              <w:t xml:space="preserve"> CRs </w:t>
            </w:r>
            <w:r w:rsidRPr="001B1679">
              <w:rPr>
                <w:sz w:val="16"/>
                <w:szCs w:val="16"/>
              </w:rPr>
              <w:t>on Provisioning of network slicing for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402A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794C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30EF4" w14:textId="77777777" w:rsidR="00A66FE4" w:rsidRPr="001B1679" w:rsidRDefault="00A66FE4" w:rsidP="0021626D">
            <w:pPr>
              <w:pStyle w:val="TAL"/>
              <w:rPr>
                <w:sz w:val="16"/>
                <w:szCs w:val="16"/>
              </w:rPr>
            </w:pPr>
            <w:r w:rsidRPr="001B1679">
              <w:rPr>
                <w:sz w:val="16"/>
                <w:szCs w:val="16"/>
              </w:rPr>
              <w:t>NETSLICE-PRO_NS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161C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040E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5CA88" w14:textId="77777777" w:rsidR="00A66FE4" w:rsidRPr="001B1679" w:rsidRDefault="00A66FE4" w:rsidP="0021626D">
            <w:pPr>
              <w:pStyle w:val="TAL"/>
              <w:rPr>
                <w:sz w:val="16"/>
                <w:szCs w:val="16"/>
              </w:rPr>
            </w:pPr>
          </w:p>
        </w:tc>
      </w:tr>
      <w:tr w:rsidR="00A66FE4" w14:paraId="2BACF26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45C39"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2EA53" w14:textId="6BEE797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4301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D10E" w14:textId="77777777" w:rsidR="00A66FE4" w:rsidRPr="001B1679" w:rsidRDefault="00A66FE4" w:rsidP="0021626D">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EDDF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69C2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095CD" w14:textId="77777777" w:rsidR="00A66FE4" w:rsidRPr="001B1679" w:rsidRDefault="00A66FE4" w:rsidP="0021626D">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F9DF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B9A9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683D9" w14:textId="77777777" w:rsidR="00A66FE4" w:rsidRPr="001B1679" w:rsidRDefault="00A66FE4" w:rsidP="0021626D">
            <w:pPr>
              <w:pStyle w:val="TAL"/>
              <w:rPr>
                <w:sz w:val="16"/>
                <w:szCs w:val="16"/>
              </w:rPr>
            </w:pPr>
          </w:p>
        </w:tc>
      </w:tr>
      <w:tr w:rsidR="00A66FE4" w14:paraId="784F5BA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B1ED9"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B39BC" w14:textId="36B6E5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29F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C0FE2" w14:textId="77777777" w:rsidR="00A66FE4" w:rsidRPr="001B1679" w:rsidRDefault="00A66FE4" w:rsidP="0021626D">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A355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BF4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AFE6" w14:textId="77777777" w:rsidR="00A66FE4" w:rsidRPr="001B1679" w:rsidRDefault="00A66FE4" w:rsidP="0021626D">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EE67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D5BB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57E6A" w14:textId="77777777" w:rsidR="00A66FE4" w:rsidRPr="001B1679" w:rsidRDefault="00A66FE4" w:rsidP="0021626D">
            <w:pPr>
              <w:pStyle w:val="TAL"/>
              <w:rPr>
                <w:sz w:val="16"/>
                <w:szCs w:val="16"/>
              </w:rPr>
            </w:pPr>
          </w:p>
        </w:tc>
      </w:tr>
      <w:tr w:rsidR="00A66FE4" w14:paraId="65AE119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D24BD"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72A52" w14:textId="219A06C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F667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A41BD"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8C21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A71FA"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34F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506E6" w14:textId="77777777" w:rsidR="00A66FE4" w:rsidRPr="001B1679" w:rsidRDefault="00A66FE4" w:rsidP="0021626D">
            <w:pPr>
              <w:pStyle w:val="TAL"/>
              <w:rPr>
                <w:sz w:val="16"/>
                <w:szCs w:val="16"/>
              </w:rPr>
            </w:pPr>
            <w:r w:rsidRPr="001B1679">
              <w:rPr>
                <w:sz w:val="16"/>
                <w:szCs w:val="16"/>
              </w:rPr>
              <w:t>Proposed revision of 26.512 CR0043R1 in SP-231082. The remaining CRs were approved.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670B6"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EB0B6" w14:textId="77777777" w:rsidR="00A66FE4" w:rsidRPr="001B1679" w:rsidRDefault="00A66FE4" w:rsidP="0021626D">
            <w:pPr>
              <w:pStyle w:val="TAL"/>
              <w:rPr>
                <w:sz w:val="16"/>
                <w:szCs w:val="16"/>
              </w:rPr>
            </w:pPr>
          </w:p>
        </w:tc>
      </w:tr>
      <w:tr w:rsidR="00A66FE4" w14:paraId="6D377DD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638D4"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F0ED5" w14:textId="2D036B1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8D7D9"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D6AD6" w14:textId="77777777" w:rsidR="00A66FE4" w:rsidRPr="001B1679" w:rsidRDefault="00A66FE4" w:rsidP="0021626D">
            <w:pPr>
              <w:pStyle w:val="TAL"/>
              <w:rPr>
                <w:sz w:val="16"/>
                <w:szCs w:val="16"/>
              </w:rPr>
            </w:pPr>
            <w:r w:rsidRPr="001B1679">
              <w:rPr>
                <w:sz w:val="16"/>
                <w:szCs w:val="16"/>
              </w:rPr>
              <w:t>26.512 CR0043R2 (Rel-16, 'F'): [5GMS3]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8866C4"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B2A92"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CF3D1" w14:textId="77777777" w:rsidR="00A66FE4" w:rsidRPr="001B1679" w:rsidRDefault="00A66FE4" w:rsidP="0021626D">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24510" w14:textId="77777777" w:rsidR="00A66FE4" w:rsidRPr="001B1679" w:rsidRDefault="00A66FE4" w:rsidP="0021626D">
            <w:pPr>
              <w:pStyle w:val="TAL"/>
              <w:rPr>
                <w:sz w:val="16"/>
                <w:szCs w:val="16"/>
              </w:rPr>
            </w:pPr>
            <w:r w:rsidRPr="001B1679">
              <w:rPr>
                <w:sz w:val="16"/>
                <w:szCs w:val="16"/>
              </w:rPr>
              <w:t>Company revision of CR0043R1 in CR Pack SP-230912.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29C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F0B76" w14:textId="77777777" w:rsidR="00A66FE4" w:rsidRPr="001B1679" w:rsidRDefault="00A66FE4" w:rsidP="0021626D">
            <w:pPr>
              <w:pStyle w:val="TAL"/>
              <w:rPr>
                <w:sz w:val="16"/>
                <w:szCs w:val="16"/>
              </w:rPr>
            </w:pPr>
          </w:p>
        </w:tc>
      </w:tr>
      <w:tr w:rsidR="00A66FE4" w14:paraId="685089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28D80"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B2193" w14:textId="773141C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AF1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1B38B" w14:textId="77777777" w:rsidR="00A66FE4" w:rsidRPr="001B1679" w:rsidRDefault="00A66FE4" w:rsidP="0021626D">
            <w:pPr>
              <w:pStyle w:val="TAL"/>
              <w:rPr>
                <w:sz w:val="16"/>
                <w:szCs w:val="16"/>
              </w:rPr>
            </w:pPr>
            <w:r w:rsidRPr="001B1679">
              <w:rPr>
                <w:sz w:val="16"/>
                <w:szCs w:val="16"/>
              </w:rPr>
              <w:t>SA WG2 agreed CRs on 5WWC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1BB5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C6B9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782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C068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2416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4E637" w14:textId="77777777" w:rsidR="00A66FE4" w:rsidRPr="001B1679" w:rsidRDefault="00A66FE4" w:rsidP="0021626D">
            <w:pPr>
              <w:pStyle w:val="TAL"/>
              <w:rPr>
                <w:sz w:val="16"/>
                <w:szCs w:val="16"/>
              </w:rPr>
            </w:pPr>
          </w:p>
        </w:tc>
      </w:tr>
      <w:tr w:rsidR="00A66FE4" w14:paraId="6BE43F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8EB11" w14:textId="77777777" w:rsidR="00A66FE4" w:rsidRPr="001B1679" w:rsidRDefault="00A66FE4" w:rsidP="0021626D">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EE96E" w14:textId="37B54E0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DFD5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D17BF" w14:textId="77777777" w:rsidR="00A66FE4" w:rsidRPr="001B1679" w:rsidRDefault="00A66FE4" w:rsidP="0021626D">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4E11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CF09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6057A"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CFD7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5EBB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0D1FB" w14:textId="77777777" w:rsidR="00A66FE4" w:rsidRPr="001B1679" w:rsidRDefault="00A66FE4" w:rsidP="0021626D">
            <w:pPr>
              <w:pStyle w:val="TAL"/>
              <w:rPr>
                <w:sz w:val="16"/>
                <w:szCs w:val="16"/>
              </w:rPr>
            </w:pPr>
          </w:p>
        </w:tc>
      </w:tr>
      <w:tr w:rsidR="00A66FE4" w14:paraId="0CDBB8D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06B18"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93F20" w14:textId="417E469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78C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3680C" w14:textId="77777777" w:rsidR="00A66FE4" w:rsidRPr="001B1679" w:rsidRDefault="00A66FE4" w:rsidP="0021626D">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B798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178D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4EF27"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75D2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D34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8679D" w14:textId="77777777" w:rsidR="00A66FE4" w:rsidRPr="001B1679" w:rsidRDefault="00A66FE4" w:rsidP="0021626D">
            <w:pPr>
              <w:pStyle w:val="TAL"/>
              <w:rPr>
                <w:sz w:val="16"/>
                <w:szCs w:val="16"/>
              </w:rPr>
            </w:pPr>
          </w:p>
        </w:tc>
      </w:tr>
      <w:tr w:rsidR="00A66FE4" w14:paraId="4C8CBC3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F02E5"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EEF85" w14:textId="2467F57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7A37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730D9" w14:textId="77777777" w:rsidR="00A66FE4" w:rsidRPr="001B1679" w:rsidRDefault="00A66FE4" w:rsidP="0021626D">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59D12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949E3"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4745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EFBA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9004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D3A28" w14:textId="77777777" w:rsidR="00A66FE4" w:rsidRPr="001B1679" w:rsidRDefault="00A66FE4" w:rsidP="0021626D">
            <w:pPr>
              <w:pStyle w:val="TAL"/>
              <w:rPr>
                <w:sz w:val="16"/>
                <w:szCs w:val="16"/>
              </w:rPr>
            </w:pPr>
          </w:p>
        </w:tc>
      </w:tr>
      <w:tr w:rsidR="00A66FE4" w14:paraId="1B6D4C3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D5FD9"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2E7D0" w14:textId="434096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40A8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5A3F5" w14:textId="77777777" w:rsidR="00A66FE4" w:rsidRPr="001B1679" w:rsidRDefault="00A66FE4" w:rsidP="0021626D">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FB49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FBC6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A9FA4"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B3EA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F71F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4271D" w14:textId="77777777" w:rsidR="00A66FE4" w:rsidRPr="001B1679" w:rsidRDefault="00A66FE4" w:rsidP="0021626D">
            <w:pPr>
              <w:pStyle w:val="TAL"/>
              <w:rPr>
                <w:sz w:val="16"/>
                <w:szCs w:val="16"/>
              </w:rPr>
            </w:pPr>
          </w:p>
        </w:tc>
      </w:tr>
      <w:tr w:rsidR="00A66FE4" w14:paraId="76435C4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1BB2A"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6044B" w14:textId="1FD8607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F50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E8293" w14:textId="77777777" w:rsidR="00A66FE4" w:rsidRPr="001B1679" w:rsidRDefault="00A66FE4" w:rsidP="0021626D">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4244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1BB8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24C354"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61C5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A49F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46C16" w14:textId="77777777" w:rsidR="00A66FE4" w:rsidRPr="001B1679" w:rsidRDefault="00A66FE4" w:rsidP="0021626D">
            <w:pPr>
              <w:pStyle w:val="TAL"/>
              <w:rPr>
                <w:sz w:val="16"/>
                <w:szCs w:val="16"/>
              </w:rPr>
            </w:pPr>
          </w:p>
        </w:tc>
      </w:tr>
      <w:tr w:rsidR="00A66FE4" w14:paraId="3AD39F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843A0"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70234" w14:textId="4AF89E6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C5DC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59F49" w14:textId="77777777" w:rsidR="00A66FE4" w:rsidRPr="001B1679" w:rsidRDefault="00A66FE4" w:rsidP="0021626D">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C9C3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0FA8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93C68"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F306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FE7D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DB41E" w14:textId="77777777" w:rsidR="00A66FE4" w:rsidRPr="001B1679" w:rsidRDefault="00A66FE4" w:rsidP="0021626D">
            <w:pPr>
              <w:pStyle w:val="TAL"/>
              <w:rPr>
                <w:sz w:val="16"/>
                <w:szCs w:val="16"/>
              </w:rPr>
            </w:pPr>
          </w:p>
        </w:tc>
      </w:tr>
      <w:tr w:rsidR="00A66FE4" w14:paraId="511E0FC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2C328"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5B73E" w14:textId="3EE1969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63739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6CFFB" w14:textId="77777777" w:rsidR="00A66FE4" w:rsidRPr="001B1679" w:rsidRDefault="00A66FE4" w:rsidP="0021626D">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5C5B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00A0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C8521" w14:textId="77777777" w:rsidR="00A66FE4" w:rsidRPr="001B1679" w:rsidRDefault="00A66FE4" w:rsidP="0021626D">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C28B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3CE4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D37AE" w14:textId="77777777" w:rsidR="00A66FE4" w:rsidRPr="001B1679" w:rsidRDefault="00A66FE4" w:rsidP="0021626D">
            <w:pPr>
              <w:pStyle w:val="TAL"/>
              <w:rPr>
                <w:sz w:val="16"/>
                <w:szCs w:val="16"/>
              </w:rPr>
            </w:pPr>
          </w:p>
        </w:tc>
      </w:tr>
      <w:tr w:rsidR="00A66FE4" w14:paraId="0379B7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F87EE"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E7201" w14:textId="6F5B933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8613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62E14" w14:textId="5595A1D2" w:rsidR="00A66FE4" w:rsidRPr="001B1679" w:rsidRDefault="00A66FE4" w:rsidP="0021626D">
            <w:pPr>
              <w:pStyle w:val="TAL"/>
              <w:rPr>
                <w:sz w:val="16"/>
                <w:szCs w:val="16"/>
              </w:rPr>
            </w:pPr>
            <w:r w:rsidRPr="001B1679">
              <w:rPr>
                <w:sz w:val="16"/>
                <w:szCs w:val="16"/>
              </w:rPr>
              <w:t>Rel-16</w:t>
            </w:r>
            <w:r w:rsidR="003332A5">
              <w:rPr>
                <w:sz w:val="16"/>
                <w:szCs w:val="16"/>
              </w:rPr>
              <w:t xml:space="preserve"> CRs </w:t>
            </w:r>
            <w:r w:rsidRPr="001B1679">
              <w:rPr>
                <w:sz w:val="16"/>
                <w:szCs w:val="16"/>
              </w:rPr>
              <w:t>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2B0D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656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8FADF" w14:textId="77777777" w:rsidR="00A66FE4" w:rsidRPr="001B1679" w:rsidRDefault="00A66FE4" w:rsidP="0021626D">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D1A6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994C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DE0E6" w14:textId="77777777" w:rsidR="00A66FE4" w:rsidRPr="001B1679" w:rsidRDefault="00A66FE4" w:rsidP="0021626D">
            <w:pPr>
              <w:pStyle w:val="TAL"/>
              <w:rPr>
                <w:sz w:val="16"/>
                <w:szCs w:val="16"/>
              </w:rPr>
            </w:pPr>
          </w:p>
        </w:tc>
      </w:tr>
      <w:tr w:rsidR="00A66FE4" w14:paraId="51A280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D370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47D6E" w14:textId="272ACBA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CAAD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3F28B" w14:textId="77777777" w:rsidR="00A66FE4" w:rsidRPr="001B1679" w:rsidRDefault="00A66FE4" w:rsidP="0021626D">
            <w:pPr>
              <w:pStyle w:val="TAL"/>
              <w:rPr>
                <w:sz w:val="16"/>
                <w:szCs w:val="16"/>
              </w:rPr>
            </w:pPr>
            <w:r w:rsidRPr="001B1679">
              <w:rPr>
                <w:sz w:val="16"/>
                <w:szCs w:val="16"/>
              </w:rPr>
              <w:t>26.512 CR0037R3 (Rel-17, 'F'): [5GMS3, TEI17]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CADEA"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8C7AC"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0C6E9" w14:textId="77777777" w:rsidR="00A66FE4" w:rsidRPr="001B1679" w:rsidRDefault="00A66FE4" w:rsidP="0021626D">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B9FAF" w14:textId="77777777" w:rsidR="00A66FE4" w:rsidRPr="001B1679" w:rsidRDefault="00A66FE4" w:rsidP="0021626D">
            <w:pPr>
              <w:pStyle w:val="TAL"/>
              <w:rPr>
                <w:sz w:val="16"/>
                <w:szCs w:val="16"/>
              </w:rPr>
            </w:pPr>
            <w:r w:rsidRPr="001B1679">
              <w:rPr>
                <w:sz w:val="16"/>
                <w:szCs w:val="16"/>
              </w:rPr>
              <w:t>Company revision of CR0037R2 in CR Pack SP-230913.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9A82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585FF" w14:textId="77777777" w:rsidR="00A66FE4" w:rsidRPr="001B1679" w:rsidRDefault="00A66FE4" w:rsidP="0021626D">
            <w:pPr>
              <w:pStyle w:val="TAL"/>
              <w:rPr>
                <w:sz w:val="16"/>
                <w:szCs w:val="16"/>
              </w:rPr>
            </w:pPr>
          </w:p>
        </w:tc>
      </w:tr>
      <w:tr w:rsidR="00A66FE4" w14:paraId="11220E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2A1B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2929D" w14:textId="2FD4252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F868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89554"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57867"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8ECCD"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11E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7B6BB" w14:textId="77777777" w:rsidR="00A66FE4" w:rsidRPr="001B1679" w:rsidRDefault="00A66FE4" w:rsidP="0021626D">
            <w:pPr>
              <w:pStyle w:val="TAL"/>
              <w:rPr>
                <w:sz w:val="16"/>
                <w:szCs w:val="16"/>
              </w:rPr>
            </w:pPr>
            <w:r w:rsidRPr="001B1679">
              <w:rPr>
                <w:sz w:val="16"/>
                <w:szCs w:val="16"/>
              </w:rPr>
              <w:t>Proposed revision of 26.512 CR0037R2 in SP-231053. 26.512 CR0053R2 was approved (the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9DB02"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3A29C" w14:textId="77777777" w:rsidR="00A66FE4" w:rsidRPr="001B1679" w:rsidRDefault="00A66FE4" w:rsidP="0021626D">
            <w:pPr>
              <w:pStyle w:val="TAL"/>
              <w:rPr>
                <w:sz w:val="16"/>
                <w:szCs w:val="16"/>
              </w:rPr>
            </w:pPr>
          </w:p>
        </w:tc>
      </w:tr>
      <w:tr w:rsidR="00A66FE4" w14:paraId="224C82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2826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0CC22" w14:textId="78A3292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408B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F68EA" w14:textId="77777777" w:rsidR="00A66FE4" w:rsidRPr="001B1679" w:rsidRDefault="00A66FE4" w:rsidP="0021626D">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8AC5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7EBC1"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C31C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E003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FA6F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E2709" w14:textId="77777777" w:rsidR="00A66FE4" w:rsidRPr="001B1679" w:rsidRDefault="00A66FE4" w:rsidP="0021626D">
            <w:pPr>
              <w:pStyle w:val="TAL"/>
              <w:rPr>
                <w:sz w:val="16"/>
                <w:szCs w:val="16"/>
              </w:rPr>
            </w:pPr>
          </w:p>
        </w:tc>
      </w:tr>
      <w:tr w:rsidR="00A66FE4" w14:paraId="33A9A85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40BE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93E7C" w14:textId="266FB0E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0F03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D614F" w14:textId="77777777" w:rsidR="00A66FE4" w:rsidRPr="001B1679" w:rsidRDefault="00A66FE4" w:rsidP="0021626D">
            <w:pPr>
              <w:pStyle w:val="TAL"/>
              <w:rPr>
                <w:sz w:val="16"/>
                <w:szCs w:val="16"/>
              </w:rPr>
            </w:pPr>
            <w:r w:rsidRPr="001B1679">
              <w:rPr>
                <w:sz w:val="16"/>
                <w:szCs w:val="16"/>
              </w:rPr>
              <w:t>SA WG2 agreed 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AD51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E82F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9317D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78D3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0801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E0244" w14:textId="77777777" w:rsidR="00A66FE4" w:rsidRPr="001B1679" w:rsidRDefault="00A66FE4" w:rsidP="0021626D">
            <w:pPr>
              <w:pStyle w:val="TAL"/>
              <w:rPr>
                <w:sz w:val="16"/>
                <w:szCs w:val="16"/>
              </w:rPr>
            </w:pPr>
          </w:p>
        </w:tc>
      </w:tr>
      <w:tr w:rsidR="00A66FE4" w14:paraId="198A6D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D0AC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3F620" w14:textId="25E1D2F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5DE1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55E70" w14:textId="77777777" w:rsidR="00A66FE4" w:rsidRPr="001B1679" w:rsidRDefault="00A66FE4" w:rsidP="0021626D">
            <w:pPr>
              <w:pStyle w:val="TAL"/>
              <w:rPr>
                <w:sz w:val="16"/>
                <w:szCs w:val="16"/>
              </w:rPr>
            </w:pPr>
            <w:r w:rsidRPr="001B1679">
              <w:rPr>
                <w:sz w:val="16"/>
                <w:szCs w:val="16"/>
              </w:rPr>
              <w:t>SA WG2 agreed CRs on 5GSAT_ARCH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4B8D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4EFB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E36B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623D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A81C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21E8A" w14:textId="77777777" w:rsidR="00A66FE4" w:rsidRPr="001B1679" w:rsidRDefault="00A66FE4" w:rsidP="0021626D">
            <w:pPr>
              <w:pStyle w:val="TAL"/>
              <w:rPr>
                <w:sz w:val="16"/>
                <w:szCs w:val="16"/>
              </w:rPr>
            </w:pPr>
          </w:p>
        </w:tc>
      </w:tr>
      <w:tr w:rsidR="00A66FE4" w14:paraId="788373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A1C8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62D95" w14:textId="63668FF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F776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3C4AA" w14:textId="77777777" w:rsidR="00A66FE4" w:rsidRPr="001B1679" w:rsidRDefault="00A66FE4" w:rsidP="0021626D">
            <w:pPr>
              <w:pStyle w:val="TAL"/>
              <w:rPr>
                <w:sz w:val="16"/>
                <w:szCs w:val="16"/>
              </w:rPr>
            </w:pPr>
            <w:r w:rsidRPr="001B1679">
              <w:rPr>
                <w:sz w:val="16"/>
                <w:szCs w:val="16"/>
              </w:rPr>
              <w:t>SA WG2 agreed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C945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3745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32A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A15F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8E68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11F1C" w14:textId="77777777" w:rsidR="00A66FE4" w:rsidRPr="001B1679" w:rsidRDefault="00A66FE4" w:rsidP="0021626D">
            <w:pPr>
              <w:pStyle w:val="TAL"/>
              <w:rPr>
                <w:sz w:val="16"/>
                <w:szCs w:val="16"/>
              </w:rPr>
            </w:pPr>
          </w:p>
        </w:tc>
      </w:tr>
      <w:tr w:rsidR="00A66FE4" w14:paraId="319BC5C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FF8FB"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FB40A" w14:textId="70AEC35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AAAF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D9C93" w14:textId="77777777" w:rsidR="00A66FE4" w:rsidRPr="001B1679" w:rsidRDefault="00A66FE4" w:rsidP="0021626D">
            <w:pPr>
              <w:pStyle w:val="TAL"/>
              <w:rPr>
                <w:sz w:val="16"/>
                <w:szCs w:val="16"/>
              </w:rPr>
            </w:pPr>
            <w:r w:rsidRPr="001B1679">
              <w:rPr>
                <w:sz w:val="16"/>
                <w:szCs w:val="16"/>
              </w:rPr>
              <w:t>SA WG2 agreed 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C7AE2"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314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4E15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5AC2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972E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A4E54" w14:textId="77777777" w:rsidR="00A66FE4" w:rsidRPr="001B1679" w:rsidRDefault="00A66FE4" w:rsidP="0021626D">
            <w:pPr>
              <w:pStyle w:val="TAL"/>
              <w:rPr>
                <w:sz w:val="16"/>
                <w:szCs w:val="16"/>
              </w:rPr>
            </w:pPr>
          </w:p>
        </w:tc>
      </w:tr>
      <w:tr w:rsidR="00A66FE4" w14:paraId="44AB04F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E63C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62A33" w14:textId="7B889FB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DB1C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9210B" w14:textId="77777777" w:rsidR="00A66FE4" w:rsidRPr="001B1679" w:rsidRDefault="00A66FE4" w:rsidP="0021626D">
            <w:pPr>
              <w:pStyle w:val="TAL"/>
              <w:rPr>
                <w:sz w:val="16"/>
                <w:szCs w:val="16"/>
              </w:rPr>
            </w:pPr>
            <w:r w:rsidRPr="001B1679">
              <w:rPr>
                <w:sz w:val="16"/>
                <w:szCs w:val="16"/>
              </w:rPr>
              <w:t>SA WG2 agreed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553F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455E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020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B1D4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3ED3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D3F1D" w14:textId="77777777" w:rsidR="00A66FE4" w:rsidRPr="001B1679" w:rsidRDefault="00A66FE4" w:rsidP="0021626D">
            <w:pPr>
              <w:pStyle w:val="TAL"/>
              <w:rPr>
                <w:sz w:val="16"/>
                <w:szCs w:val="16"/>
              </w:rPr>
            </w:pPr>
          </w:p>
        </w:tc>
      </w:tr>
      <w:tr w:rsidR="00A66FE4" w14:paraId="496385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A51D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39F32" w14:textId="4363476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F0A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7E401" w14:textId="77777777" w:rsidR="00A66FE4" w:rsidRPr="001B1679" w:rsidRDefault="00A66FE4" w:rsidP="0021626D">
            <w:pPr>
              <w:pStyle w:val="TAL"/>
              <w:rPr>
                <w:sz w:val="16"/>
                <w:szCs w:val="16"/>
              </w:rPr>
            </w:pPr>
            <w:r w:rsidRPr="001B1679">
              <w:rPr>
                <w:sz w:val="16"/>
                <w:szCs w:val="16"/>
              </w:rPr>
              <w:t>SA WG2 agreed 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2D62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E5D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A4ED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025E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A58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B64B6" w14:textId="77777777" w:rsidR="00A66FE4" w:rsidRPr="001B1679" w:rsidRDefault="00A66FE4" w:rsidP="0021626D">
            <w:pPr>
              <w:pStyle w:val="TAL"/>
              <w:rPr>
                <w:sz w:val="16"/>
                <w:szCs w:val="16"/>
              </w:rPr>
            </w:pPr>
          </w:p>
        </w:tc>
      </w:tr>
      <w:tr w:rsidR="00A66FE4" w14:paraId="2FBE8C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F31A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16FE0" w14:textId="52B72F3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D966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0BA54" w14:textId="77777777" w:rsidR="00A66FE4" w:rsidRPr="001B1679" w:rsidRDefault="00A66FE4" w:rsidP="0021626D">
            <w:pPr>
              <w:pStyle w:val="TAL"/>
              <w:rPr>
                <w:sz w:val="16"/>
                <w:szCs w:val="16"/>
              </w:rPr>
            </w:pPr>
            <w:r w:rsidRPr="001B1679">
              <w:rPr>
                <w:sz w:val="16"/>
                <w:szCs w:val="16"/>
              </w:rPr>
              <w:t>SA WG2 agreed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8DD1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78F0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960D4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8368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1D6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4A22D" w14:textId="77777777" w:rsidR="00A66FE4" w:rsidRPr="001B1679" w:rsidRDefault="00A66FE4" w:rsidP="0021626D">
            <w:pPr>
              <w:pStyle w:val="TAL"/>
              <w:rPr>
                <w:sz w:val="16"/>
                <w:szCs w:val="16"/>
              </w:rPr>
            </w:pPr>
          </w:p>
        </w:tc>
      </w:tr>
      <w:tr w:rsidR="00A66FE4" w14:paraId="5274741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33F96"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B3E13" w14:textId="589BCB1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93D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8F9C6" w14:textId="77777777" w:rsidR="00A66FE4" w:rsidRPr="001B1679" w:rsidRDefault="00A66FE4" w:rsidP="0021626D">
            <w:pPr>
              <w:pStyle w:val="TAL"/>
              <w:rPr>
                <w:sz w:val="16"/>
                <w:szCs w:val="16"/>
              </w:rPr>
            </w:pPr>
            <w:r w:rsidRPr="001B1679">
              <w:rPr>
                <w:sz w:val="16"/>
                <w:szCs w:val="16"/>
              </w:rPr>
              <w:t>SA WG2 agreed CR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2EA9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E45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08A2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15DA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294D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45599" w14:textId="77777777" w:rsidR="00A66FE4" w:rsidRPr="001B1679" w:rsidRDefault="00A66FE4" w:rsidP="0021626D">
            <w:pPr>
              <w:pStyle w:val="TAL"/>
              <w:rPr>
                <w:sz w:val="16"/>
                <w:szCs w:val="16"/>
              </w:rPr>
            </w:pPr>
          </w:p>
        </w:tc>
      </w:tr>
      <w:tr w:rsidR="00A66FE4" w14:paraId="35B107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7A32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BCDFD" w14:textId="6BCB17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FA382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A0B50" w14:textId="77777777" w:rsidR="00A66FE4" w:rsidRPr="001B1679" w:rsidRDefault="00A66FE4" w:rsidP="0021626D">
            <w:pPr>
              <w:pStyle w:val="TAL"/>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0C45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A2ED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43FD4" w14:textId="77777777" w:rsidR="00A66FE4" w:rsidRPr="001B1679" w:rsidRDefault="00A66FE4" w:rsidP="0021626D">
            <w:pPr>
              <w:pStyle w:val="TAL"/>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191B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0E4D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6E1CA" w14:textId="77777777" w:rsidR="00A66FE4" w:rsidRPr="001B1679" w:rsidRDefault="00A66FE4" w:rsidP="0021626D">
            <w:pPr>
              <w:pStyle w:val="TAL"/>
              <w:rPr>
                <w:sz w:val="16"/>
                <w:szCs w:val="16"/>
              </w:rPr>
            </w:pPr>
          </w:p>
        </w:tc>
      </w:tr>
      <w:tr w:rsidR="00A66FE4" w14:paraId="01C7AF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D9DA6"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5C910" w14:textId="694AF9E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F49E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2C34A" w14:textId="77777777" w:rsidR="00A66FE4" w:rsidRPr="001B1679" w:rsidRDefault="00A66FE4" w:rsidP="0021626D">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AB35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EF9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56FDE" w14:textId="77777777" w:rsidR="00A66FE4" w:rsidRPr="001B1679" w:rsidRDefault="00A66FE4" w:rsidP="0021626D">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1731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7F75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9A0B9" w14:textId="77777777" w:rsidR="00A66FE4" w:rsidRPr="001B1679" w:rsidRDefault="00A66FE4" w:rsidP="0021626D">
            <w:pPr>
              <w:pStyle w:val="TAL"/>
              <w:rPr>
                <w:sz w:val="16"/>
                <w:szCs w:val="16"/>
              </w:rPr>
            </w:pPr>
          </w:p>
        </w:tc>
      </w:tr>
      <w:tr w:rsidR="00A66FE4" w14:paraId="3DF9B71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CEB7F" w14:textId="77777777" w:rsidR="00A66FE4" w:rsidRPr="001B1679" w:rsidRDefault="00A66FE4" w:rsidP="0021626D">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34EC3" w14:textId="7C61436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187B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FB76B" w14:textId="77777777" w:rsidR="00A66FE4" w:rsidRPr="001B1679" w:rsidRDefault="00A66FE4" w:rsidP="0021626D">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C521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54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161B8"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EB0B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EA41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9DBFF" w14:textId="77777777" w:rsidR="00A66FE4" w:rsidRPr="001B1679" w:rsidRDefault="00A66FE4" w:rsidP="0021626D">
            <w:pPr>
              <w:pStyle w:val="TAL"/>
              <w:rPr>
                <w:sz w:val="16"/>
                <w:szCs w:val="16"/>
              </w:rPr>
            </w:pPr>
          </w:p>
        </w:tc>
      </w:tr>
      <w:tr w:rsidR="00A66FE4" w14:paraId="61CD8E1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15441"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A2138" w14:textId="3A64446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958D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29888" w14:textId="77777777" w:rsidR="00A66FE4" w:rsidRPr="001B1679" w:rsidRDefault="00A66FE4" w:rsidP="0021626D">
            <w:pPr>
              <w:pStyle w:val="TAL"/>
              <w:rPr>
                <w:sz w:val="16"/>
                <w:szCs w:val="16"/>
              </w:rPr>
            </w:pPr>
            <w:r w:rsidRPr="001B1679">
              <w:rPr>
                <w:sz w:val="16"/>
                <w:szCs w:val="16"/>
              </w:rPr>
              <w:t>Rel-17 CRs on eSCAS_5G for Network Slice-Specific Authentication and Authorization Function (NSSAAF)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2847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2BE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D8F11" w14:textId="77777777" w:rsidR="00A66FE4" w:rsidRPr="001B1679" w:rsidRDefault="00A66FE4" w:rsidP="0021626D">
            <w:pPr>
              <w:pStyle w:val="TAL"/>
              <w:rPr>
                <w:sz w:val="16"/>
                <w:szCs w:val="16"/>
              </w:rPr>
            </w:pPr>
            <w:r w:rsidRPr="001B1679">
              <w:rPr>
                <w:sz w:val="16"/>
                <w:szCs w:val="16"/>
              </w:rPr>
              <w:t>SCAS_5G_NSSAAF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6435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3057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6DA9D" w14:textId="77777777" w:rsidR="00A66FE4" w:rsidRPr="001B1679" w:rsidRDefault="00A66FE4" w:rsidP="0021626D">
            <w:pPr>
              <w:pStyle w:val="TAL"/>
              <w:rPr>
                <w:sz w:val="16"/>
                <w:szCs w:val="16"/>
              </w:rPr>
            </w:pPr>
          </w:p>
        </w:tc>
      </w:tr>
      <w:tr w:rsidR="00A66FE4" w14:paraId="39E910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0755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1C5BF" w14:textId="33A1DA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C0D0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B7FF5" w14:textId="77777777" w:rsidR="00A66FE4" w:rsidRPr="001B1679" w:rsidRDefault="00A66FE4" w:rsidP="0021626D">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8B45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C56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51EC7" w14:textId="77777777" w:rsidR="00A66FE4" w:rsidRPr="001B1679" w:rsidRDefault="00A66FE4" w:rsidP="0021626D">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A90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7578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53899" w14:textId="77777777" w:rsidR="00A66FE4" w:rsidRPr="001B1679" w:rsidRDefault="00A66FE4" w:rsidP="0021626D">
            <w:pPr>
              <w:pStyle w:val="TAL"/>
              <w:rPr>
                <w:sz w:val="16"/>
                <w:szCs w:val="16"/>
              </w:rPr>
            </w:pPr>
          </w:p>
        </w:tc>
      </w:tr>
      <w:tr w:rsidR="00A66FE4" w14:paraId="0421CE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FD6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57836" w14:textId="634620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180C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5AE2D" w14:textId="77777777" w:rsidR="00A66FE4" w:rsidRPr="001B1679" w:rsidRDefault="00A66FE4" w:rsidP="0021626D">
            <w:pPr>
              <w:pStyle w:val="TAL"/>
              <w:rPr>
                <w:sz w:val="16"/>
                <w:szCs w:val="16"/>
              </w:rPr>
            </w:pPr>
            <w:r w:rsidRPr="001B1679">
              <w:rPr>
                <w:sz w:val="16"/>
                <w:szCs w:val="16"/>
              </w:rPr>
              <w:t>Rel-17 CR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7DF6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2FB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2036A" w14:textId="77777777" w:rsidR="00A66FE4" w:rsidRPr="001B1679" w:rsidRDefault="00A66FE4" w:rsidP="0021626D">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9D12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A72C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133ED" w14:textId="77777777" w:rsidR="00A66FE4" w:rsidRPr="001B1679" w:rsidRDefault="00A66FE4" w:rsidP="0021626D">
            <w:pPr>
              <w:pStyle w:val="TAL"/>
              <w:rPr>
                <w:sz w:val="16"/>
                <w:szCs w:val="16"/>
              </w:rPr>
            </w:pPr>
          </w:p>
        </w:tc>
      </w:tr>
      <w:tr w:rsidR="00A66FE4" w14:paraId="3CC471E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A43A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2661C" w14:textId="14682CE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4377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063EF" w14:textId="77777777" w:rsidR="00A66FE4" w:rsidRPr="001B1679" w:rsidRDefault="00A66FE4" w:rsidP="0021626D">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26BF56"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7154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8A9ED" w14:textId="77777777" w:rsidR="00A66FE4" w:rsidRPr="001B1679" w:rsidRDefault="00A66FE4" w:rsidP="0021626D">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BAE1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326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4CDB6" w14:textId="77777777" w:rsidR="00A66FE4" w:rsidRPr="001B1679" w:rsidRDefault="00A66FE4" w:rsidP="0021626D">
            <w:pPr>
              <w:pStyle w:val="TAL"/>
              <w:rPr>
                <w:sz w:val="16"/>
                <w:szCs w:val="16"/>
              </w:rPr>
            </w:pPr>
          </w:p>
        </w:tc>
      </w:tr>
      <w:tr w:rsidR="00A66FE4" w14:paraId="05468F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3240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B0534" w14:textId="7B90947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366B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97278" w14:textId="58D5297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951B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0B7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A3B59" w14:textId="77777777" w:rsidR="00A66FE4" w:rsidRPr="001B1679" w:rsidRDefault="00A66FE4" w:rsidP="0021626D">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3A23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4075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AF7F1" w14:textId="77777777" w:rsidR="00A66FE4" w:rsidRPr="001B1679" w:rsidRDefault="00A66FE4" w:rsidP="0021626D">
            <w:pPr>
              <w:pStyle w:val="TAL"/>
              <w:rPr>
                <w:sz w:val="16"/>
                <w:szCs w:val="16"/>
              </w:rPr>
            </w:pPr>
          </w:p>
        </w:tc>
      </w:tr>
      <w:tr w:rsidR="00A66FE4" w14:paraId="328D8F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C337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02BB0" w14:textId="749C18D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BA5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21078" w14:textId="77777777" w:rsidR="00A66FE4" w:rsidRPr="001B1679" w:rsidRDefault="00A66FE4" w:rsidP="0021626D">
            <w:pPr>
              <w:pStyle w:val="TAL"/>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EBC8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2BD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FCA59" w14:textId="77777777" w:rsidR="00A66FE4" w:rsidRPr="001B1679" w:rsidRDefault="00A66FE4" w:rsidP="0021626D">
            <w:pPr>
              <w:pStyle w:val="TAL"/>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2AD3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C24F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31FF3" w14:textId="77777777" w:rsidR="00A66FE4" w:rsidRPr="001B1679" w:rsidRDefault="00A66FE4" w:rsidP="0021626D">
            <w:pPr>
              <w:pStyle w:val="TAL"/>
              <w:rPr>
                <w:sz w:val="16"/>
                <w:szCs w:val="16"/>
              </w:rPr>
            </w:pPr>
          </w:p>
        </w:tc>
      </w:tr>
      <w:tr w:rsidR="00A66FE4" w14:paraId="25BE7C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D184A"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BD2E" w14:textId="237266F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B4F9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88748" w14:textId="77777777" w:rsidR="00A66FE4" w:rsidRPr="001B1679" w:rsidRDefault="00A66FE4" w:rsidP="0021626D">
            <w:pPr>
              <w:pStyle w:val="TAL"/>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A969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F28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05DBD" w14:textId="77777777" w:rsidR="00A66FE4" w:rsidRPr="001B1679" w:rsidRDefault="00A66FE4" w:rsidP="0021626D">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8BC7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3839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C07A7" w14:textId="77777777" w:rsidR="00A66FE4" w:rsidRPr="001B1679" w:rsidRDefault="00A66FE4" w:rsidP="0021626D">
            <w:pPr>
              <w:pStyle w:val="TAL"/>
              <w:rPr>
                <w:sz w:val="16"/>
                <w:szCs w:val="16"/>
              </w:rPr>
            </w:pPr>
          </w:p>
        </w:tc>
      </w:tr>
      <w:tr w:rsidR="00A66FE4" w14:paraId="13FE4DE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16E4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0A8E7" w14:textId="76E60B9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CA39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C0967" w14:textId="77777777" w:rsidR="00A66FE4" w:rsidRPr="001B1679" w:rsidRDefault="00A66FE4" w:rsidP="0021626D">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71ADE0"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85514"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4868D" w14:textId="77777777" w:rsidR="00A66FE4" w:rsidRPr="001B1679" w:rsidRDefault="00A66FE4" w:rsidP="0021626D">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AC87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9064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36AA0" w14:textId="77777777" w:rsidR="00A66FE4" w:rsidRPr="001B1679" w:rsidRDefault="00A66FE4" w:rsidP="0021626D">
            <w:pPr>
              <w:pStyle w:val="TAL"/>
              <w:rPr>
                <w:sz w:val="16"/>
                <w:szCs w:val="16"/>
              </w:rPr>
            </w:pPr>
          </w:p>
        </w:tc>
      </w:tr>
      <w:tr w:rsidR="00A66FE4" w14:paraId="5B9896F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E445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1BA9E" w14:textId="7257A09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10B8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4027F" w14:textId="77777777" w:rsidR="00A66FE4" w:rsidRPr="001B1679" w:rsidRDefault="00A66FE4" w:rsidP="0021626D">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0B4DA"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6EC8E"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DE9D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19AC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C8A4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2B863" w14:textId="77777777" w:rsidR="00A66FE4" w:rsidRPr="001B1679" w:rsidRDefault="00A66FE4" w:rsidP="0021626D">
            <w:pPr>
              <w:pStyle w:val="TAL"/>
              <w:rPr>
                <w:sz w:val="16"/>
                <w:szCs w:val="16"/>
              </w:rPr>
            </w:pPr>
          </w:p>
        </w:tc>
      </w:tr>
      <w:tr w:rsidR="00A66FE4" w14:paraId="25D01C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3616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BD188" w14:textId="26B850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21B9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9006A" w14:textId="77777777" w:rsidR="00A66FE4" w:rsidRPr="001B1679" w:rsidRDefault="00A66FE4" w:rsidP="0021626D">
            <w:pPr>
              <w:pStyle w:val="TAL"/>
              <w:rPr>
                <w:sz w:val="16"/>
                <w:szCs w:val="16"/>
              </w:rPr>
            </w:pPr>
            <w:r w:rsidRPr="001B1679">
              <w:rPr>
                <w:sz w:val="16"/>
                <w:szCs w:val="16"/>
              </w:rPr>
              <w:t>CR Pack on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1C1E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82A6F"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0BF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5A05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523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BC637" w14:textId="77777777" w:rsidR="00A66FE4" w:rsidRPr="001B1679" w:rsidRDefault="00A66FE4" w:rsidP="0021626D">
            <w:pPr>
              <w:pStyle w:val="TAL"/>
              <w:rPr>
                <w:sz w:val="16"/>
                <w:szCs w:val="16"/>
              </w:rPr>
            </w:pPr>
          </w:p>
        </w:tc>
      </w:tr>
      <w:tr w:rsidR="00A66FE4" w14:paraId="388C49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4B46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A6C2C" w14:textId="07EFF0B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4C52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B411B" w14:textId="77777777" w:rsidR="00A66FE4" w:rsidRPr="001B1679" w:rsidRDefault="00A66FE4" w:rsidP="0021626D">
            <w:pPr>
              <w:pStyle w:val="TAL"/>
              <w:rPr>
                <w:sz w:val="16"/>
                <w:szCs w:val="16"/>
              </w:rPr>
            </w:pPr>
            <w:r w:rsidRPr="001B1679">
              <w:rPr>
                <w:sz w:val="16"/>
                <w:szCs w:val="16"/>
              </w:rPr>
              <w:t>Rel-17 CRs on Enhancement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D728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FE7C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BC0B8" w14:textId="77777777" w:rsidR="00A66FE4" w:rsidRPr="001B1679" w:rsidRDefault="00A66FE4" w:rsidP="0021626D">
            <w:pPr>
              <w:pStyle w:val="TAL"/>
              <w:rPr>
                <w:sz w:val="16"/>
                <w:szCs w:val="16"/>
              </w:rPr>
            </w:pPr>
            <w:r w:rsidRPr="001B1679">
              <w:rPr>
                <w:sz w:val="16"/>
                <w:szCs w:val="16"/>
              </w:rPr>
              <w:t>EMA5SLA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D1D4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7E1E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19FCE" w14:textId="77777777" w:rsidR="00A66FE4" w:rsidRPr="001B1679" w:rsidRDefault="00A66FE4" w:rsidP="0021626D">
            <w:pPr>
              <w:pStyle w:val="TAL"/>
              <w:rPr>
                <w:sz w:val="16"/>
                <w:szCs w:val="16"/>
              </w:rPr>
            </w:pPr>
          </w:p>
        </w:tc>
      </w:tr>
      <w:tr w:rsidR="00A66FE4" w14:paraId="1B0D93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2E48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7004A" w14:textId="1AF1F8F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2F5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1B29A" w14:textId="3EBF03ED"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D9C2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B843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B1C5A"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B664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FE43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23EBB" w14:textId="77777777" w:rsidR="00A66FE4" w:rsidRPr="001B1679" w:rsidRDefault="00A66FE4" w:rsidP="0021626D">
            <w:pPr>
              <w:pStyle w:val="TAL"/>
              <w:rPr>
                <w:sz w:val="16"/>
                <w:szCs w:val="16"/>
              </w:rPr>
            </w:pPr>
          </w:p>
        </w:tc>
      </w:tr>
      <w:tr w:rsidR="00A66FE4" w14:paraId="478EB52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83F5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2324F" w14:textId="4FE8F1D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0F4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08449" w14:textId="314D9B03"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F9EB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997A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C6140"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B9DD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2B61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075AA" w14:textId="77777777" w:rsidR="00A66FE4" w:rsidRPr="001B1679" w:rsidRDefault="00A66FE4" w:rsidP="0021626D">
            <w:pPr>
              <w:pStyle w:val="TAL"/>
              <w:rPr>
                <w:sz w:val="16"/>
                <w:szCs w:val="16"/>
              </w:rPr>
            </w:pPr>
          </w:p>
        </w:tc>
      </w:tr>
      <w:tr w:rsidR="00A66FE4" w14:paraId="5EC359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7799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FB3ED" w14:textId="3691FA2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655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817A1" w14:textId="77777777" w:rsidR="00A66FE4" w:rsidRPr="001B1679" w:rsidRDefault="00A66FE4" w:rsidP="0021626D">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F5DF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DA5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B2140" w14:textId="77777777" w:rsidR="00A66FE4" w:rsidRPr="001B1679" w:rsidRDefault="00A66FE4" w:rsidP="0021626D">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78D8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E83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291E2" w14:textId="77777777" w:rsidR="00A66FE4" w:rsidRPr="001B1679" w:rsidRDefault="00A66FE4" w:rsidP="0021626D">
            <w:pPr>
              <w:pStyle w:val="TAL"/>
              <w:rPr>
                <w:sz w:val="16"/>
                <w:szCs w:val="16"/>
              </w:rPr>
            </w:pPr>
          </w:p>
        </w:tc>
      </w:tr>
      <w:tr w:rsidR="00A66FE4" w14:paraId="76D8E6E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E17A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E605E" w14:textId="193777F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3FC4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1C24D" w14:textId="0F9C4046"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7D8A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EEF2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9BABB" w14:textId="77777777" w:rsidR="00A66FE4" w:rsidRPr="001B1679" w:rsidRDefault="00A66FE4" w:rsidP="0021626D">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D72A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5090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90606" w14:textId="77777777" w:rsidR="00A66FE4" w:rsidRPr="001B1679" w:rsidRDefault="00A66FE4" w:rsidP="0021626D">
            <w:pPr>
              <w:pStyle w:val="TAL"/>
              <w:rPr>
                <w:sz w:val="16"/>
                <w:szCs w:val="16"/>
              </w:rPr>
            </w:pPr>
          </w:p>
        </w:tc>
      </w:tr>
      <w:tr w:rsidR="00A66FE4" w14:paraId="7B190E3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EF3C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AD444" w14:textId="00026D5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DE66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C017D" w14:textId="4076884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1E19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92F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52D65" w14:textId="77777777" w:rsidR="00A66FE4" w:rsidRPr="001B1679" w:rsidRDefault="00A66FE4" w:rsidP="0021626D">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B69D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8110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23506" w14:textId="77777777" w:rsidR="00A66FE4" w:rsidRPr="001B1679" w:rsidRDefault="00A66FE4" w:rsidP="0021626D">
            <w:pPr>
              <w:pStyle w:val="TAL"/>
              <w:rPr>
                <w:sz w:val="16"/>
                <w:szCs w:val="16"/>
              </w:rPr>
            </w:pPr>
          </w:p>
        </w:tc>
      </w:tr>
      <w:tr w:rsidR="00A66FE4" w14:paraId="6F4160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2D7BB"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AD7B5" w14:textId="7828787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20C2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0B81" w14:textId="0C010C7C"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5G LAN VN Group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E329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6FBA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1362C" w14:textId="77777777" w:rsidR="00A66FE4" w:rsidRPr="001B1679" w:rsidRDefault="00A66FE4" w:rsidP="0021626D">
            <w:pPr>
              <w:pStyle w:val="TAL"/>
              <w:rPr>
                <w:sz w:val="16"/>
                <w:szCs w:val="16"/>
              </w:rPr>
            </w:pPr>
            <w:r w:rsidRPr="001B1679">
              <w:rPr>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7FD2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8238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7C1C4" w14:textId="77777777" w:rsidR="00A66FE4" w:rsidRPr="001B1679" w:rsidRDefault="00A66FE4" w:rsidP="0021626D">
            <w:pPr>
              <w:pStyle w:val="TAL"/>
              <w:rPr>
                <w:sz w:val="16"/>
                <w:szCs w:val="16"/>
              </w:rPr>
            </w:pPr>
          </w:p>
        </w:tc>
      </w:tr>
      <w:tr w:rsidR="00A66FE4" w14:paraId="447816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5A428"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75B96" w14:textId="43A173D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1672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F1F1C" w14:textId="4280277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923C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E626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12252" w14:textId="77777777" w:rsidR="00A66FE4" w:rsidRPr="001B1679" w:rsidRDefault="00A66FE4" w:rsidP="0021626D">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E59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2993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D81C3" w14:textId="77777777" w:rsidR="00A66FE4" w:rsidRPr="001B1679" w:rsidRDefault="00A66FE4" w:rsidP="0021626D">
            <w:pPr>
              <w:pStyle w:val="TAL"/>
              <w:rPr>
                <w:sz w:val="16"/>
                <w:szCs w:val="16"/>
              </w:rPr>
            </w:pPr>
          </w:p>
        </w:tc>
      </w:tr>
      <w:tr w:rsidR="00A66FE4" w14:paraId="28D369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3B4F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255B9" w14:textId="23E629B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F8CE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E172B" w14:textId="77777777" w:rsidR="00A66FE4" w:rsidRPr="001B1679" w:rsidRDefault="00A66FE4" w:rsidP="0021626D">
            <w:pPr>
              <w:pStyle w:val="TAL"/>
              <w:rPr>
                <w:sz w:val="16"/>
                <w:szCs w:val="16"/>
              </w:rPr>
            </w:pPr>
            <w:r w:rsidRPr="001B1679">
              <w:rPr>
                <w:sz w:val="16"/>
                <w:szCs w:val="16"/>
              </w:rPr>
              <w:t>Rel-17 CRs to TS23379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BB9DD"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64D0B"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67F48" w14:textId="77777777" w:rsidR="00A66FE4" w:rsidRPr="001B1679" w:rsidRDefault="00A66FE4" w:rsidP="0021626D">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DB04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0FD7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9B937" w14:textId="77777777" w:rsidR="00A66FE4" w:rsidRPr="001B1679" w:rsidRDefault="00A66FE4" w:rsidP="0021626D">
            <w:pPr>
              <w:pStyle w:val="TAL"/>
              <w:rPr>
                <w:sz w:val="16"/>
                <w:szCs w:val="16"/>
              </w:rPr>
            </w:pPr>
          </w:p>
        </w:tc>
      </w:tr>
      <w:tr w:rsidR="00A66FE4" w14:paraId="292B7E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B34E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8F613" w14:textId="4FDB422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542A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A84A5" w14:textId="77777777" w:rsidR="00A66FE4" w:rsidRPr="001B1679" w:rsidRDefault="00A66FE4" w:rsidP="0021626D">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F531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41040"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007C4" w14:textId="77777777" w:rsidR="00A66FE4" w:rsidRPr="001B1679" w:rsidRDefault="00A66FE4" w:rsidP="0021626D">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56E3F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4400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99A26" w14:textId="77777777" w:rsidR="00A66FE4" w:rsidRPr="001B1679" w:rsidRDefault="00A66FE4" w:rsidP="0021626D">
            <w:pPr>
              <w:pStyle w:val="TAL"/>
              <w:rPr>
                <w:sz w:val="16"/>
                <w:szCs w:val="16"/>
              </w:rPr>
            </w:pPr>
          </w:p>
        </w:tc>
      </w:tr>
      <w:tr w:rsidR="00A66FE4" w14:paraId="16FCD3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933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E9138" w14:textId="2986730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60A0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C868B" w14:textId="77777777" w:rsidR="00A66FE4" w:rsidRPr="001B1679" w:rsidRDefault="00A66FE4" w:rsidP="0021626D">
            <w:pPr>
              <w:pStyle w:val="TAL"/>
              <w:rPr>
                <w:sz w:val="16"/>
                <w:szCs w:val="16"/>
              </w:rPr>
            </w:pPr>
            <w:r w:rsidRPr="001B1679">
              <w:rPr>
                <w:sz w:val="16"/>
                <w:szCs w:val="16"/>
              </w:rPr>
              <w:t>SA WG2 agreed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2329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C08F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025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3B85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3C96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17E08" w14:textId="77777777" w:rsidR="00A66FE4" w:rsidRPr="001B1679" w:rsidRDefault="00A66FE4" w:rsidP="0021626D">
            <w:pPr>
              <w:pStyle w:val="TAL"/>
              <w:rPr>
                <w:sz w:val="16"/>
                <w:szCs w:val="16"/>
              </w:rPr>
            </w:pPr>
          </w:p>
        </w:tc>
      </w:tr>
      <w:tr w:rsidR="00A66FE4" w14:paraId="38076E3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93A8A"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7AF67" w14:textId="25F742E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0D23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D72FA" w14:textId="77777777" w:rsidR="00A66FE4" w:rsidRPr="001B1679" w:rsidRDefault="00A66FE4" w:rsidP="0021626D">
            <w:pPr>
              <w:pStyle w:val="TAL"/>
              <w:rPr>
                <w:sz w:val="16"/>
                <w:szCs w:val="16"/>
              </w:rPr>
            </w:pPr>
            <w:r w:rsidRPr="001B1679">
              <w:rPr>
                <w:sz w:val="16"/>
                <w:szCs w:val="16"/>
              </w:rPr>
              <w:t>SA WG2 agreed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C95A"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934B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86B6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E4D1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FC45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B3F47" w14:textId="77777777" w:rsidR="00A66FE4" w:rsidRPr="001B1679" w:rsidRDefault="00A66FE4" w:rsidP="0021626D">
            <w:pPr>
              <w:pStyle w:val="TAL"/>
              <w:rPr>
                <w:sz w:val="16"/>
                <w:szCs w:val="16"/>
              </w:rPr>
            </w:pPr>
          </w:p>
        </w:tc>
      </w:tr>
      <w:tr w:rsidR="00A66FE4" w14:paraId="183F51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B411E" w14:textId="77777777" w:rsidR="00A66FE4" w:rsidRPr="001B1679" w:rsidRDefault="00A66FE4" w:rsidP="0021626D">
            <w:pPr>
              <w:pStyle w:val="TAL"/>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DE449" w14:textId="19CEB20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B63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3A6BF" w14:textId="77777777" w:rsidR="00A66FE4" w:rsidRPr="001B1679" w:rsidRDefault="00A66FE4" w:rsidP="0021626D">
            <w:pPr>
              <w:pStyle w:val="TAL"/>
              <w:rPr>
                <w:sz w:val="16"/>
                <w:szCs w:val="16"/>
              </w:rPr>
            </w:pPr>
            <w:r w:rsidRPr="001B1679">
              <w:rPr>
                <w:sz w:val="16"/>
                <w:szCs w:val="16"/>
              </w:rPr>
              <w:t>SA WG2 agreed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0BC8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CC0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7A5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3A2E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CBD1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F51BB" w14:textId="77777777" w:rsidR="00A66FE4" w:rsidRPr="001B1679" w:rsidRDefault="00A66FE4" w:rsidP="0021626D">
            <w:pPr>
              <w:pStyle w:val="TAL"/>
              <w:rPr>
                <w:sz w:val="16"/>
                <w:szCs w:val="16"/>
              </w:rPr>
            </w:pPr>
          </w:p>
        </w:tc>
      </w:tr>
      <w:tr w:rsidR="00A66FE4" w14:paraId="5F86734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D91D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0D3C7" w14:textId="2991423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937A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8207C" w14:textId="77777777" w:rsidR="00A66FE4" w:rsidRPr="001B1679" w:rsidRDefault="00A66FE4" w:rsidP="0021626D">
            <w:pPr>
              <w:pStyle w:val="TAL"/>
              <w:rPr>
                <w:sz w:val="16"/>
                <w:szCs w:val="16"/>
              </w:rPr>
            </w:pPr>
            <w:r w:rsidRPr="001B1679">
              <w:rPr>
                <w:sz w:val="16"/>
                <w:szCs w:val="16"/>
              </w:rPr>
              <w:t>SA WG2 agreed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31EB2"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D70F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4DAC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9CCB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0AE0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118F0" w14:textId="77777777" w:rsidR="00A66FE4" w:rsidRPr="001B1679" w:rsidRDefault="00A66FE4" w:rsidP="0021626D">
            <w:pPr>
              <w:pStyle w:val="TAL"/>
              <w:rPr>
                <w:sz w:val="16"/>
                <w:szCs w:val="16"/>
              </w:rPr>
            </w:pPr>
          </w:p>
        </w:tc>
      </w:tr>
      <w:tr w:rsidR="00A66FE4" w14:paraId="4607EF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208B8"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55A14" w14:textId="44A4FE6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D85E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80568" w14:textId="77777777" w:rsidR="00A66FE4" w:rsidRPr="001B1679" w:rsidRDefault="00A66FE4" w:rsidP="0021626D">
            <w:pPr>
              <w:pStyle w:val="TAL"/>
              <w:rPr>
                <w:sz w:val="16"/>
                <w:szCs w:val="16"/>
              </w:rPr>
            </w:pPr>
            <w:r w:rsidRPr="001B1679">
              <w:rPr>
                <w:sz w:val="16"/>
                <w:szCs w:val="16"/>
              </w:rPr>
              <w:t>SA WG2 agreed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299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D6D2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0B05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A685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12D1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CA021" w14:textId="77777777" w:rsidR="00A66FE4" w:rsidRPr="001B1679" w:rsidRDefault="00A66FE4" w:rsidP="0021626D">
            <w:pPr>
              <w:pStyle w:val="TAL"/>
              <w:rPr>
                <w:sz w:val="16"/>
                <w:szCs w:val="16"/>
              </w:rPr>
            </w:pPr>
          </w:p>
        </w:tc>
      </w:tr>
      <w:tr w:rsidR="00A66FE4" w14:paraId="04CCE9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6EF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1BCA5" w14:textId="08BFD25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EC14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9E1F7" w14:textId="77777777" w:rsidR="00A66FE4" w:rsidRPr="001B1679" w:rsidRDefault="00A66FE4" w:rsidP="0021626D">
            <w:pPr>
              <w:pStyle w:val="TAL"/>
              <w:rPr>
                <w:sz w:val="16"/>
                <w:szCs w:val="16"/>
              </w:rPr>
            </w:pPr>
            <w:r w:rsidRPr="001B1679">
              <w:rPr>
                <w:sz w:val="16"/>
                <w:szCs w:val="16"/>
              </w:rPr>
              <w:t>SA WG2 agreed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E8F6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057F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C11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3A23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3E3E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B551C" w14:textId="77777777" w:rsidR="00A66FE4" w:rsidRPr="001B1679" w:rsidRDefault="00A66FE4" w:rsidP="0021626D">
            <w:pPr>
              <w:pStyle w:val="TAL"/>
              <w:rPr>
                <w:sz w:val="16"/>
                <w:szCs w:val="16"/>
              </w:rPr>
            </w:pPr>
          </w:p>
        </w:tc>
      </w:tr>
      <w:tr w:rsidR="00A66FE4" w14:paraId="09486FE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643D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56A5F" w14:textId="41F60EA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E7B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678CE" w14:textId="77777777" w:rsidR="00A66FE4" w:rsidRPr="001B1679" w:rsidRDefault="00A66FE4" w:rsidP="0021626D">
            <w:pPr>
              <w:pStyle w:val="TAL"/>
              <w:rPr>
                <w:sz w:val="16"/>
                <w:szCs w:val="16"/>
              </w:rPr>
            </w:pPr>
            <w:r w:rsidRPr="001B1679">
              <w:rPr>
                <w:sz w:val="16"/>
                <w:szCs w:val="16"/>
              </w:rPr>
              <w:t>SA WG2 agreed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54C2E"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856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2CC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32AD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E4CC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502C8" w14:textId="77777777" w:rsidR="00A66FE4" w:rsidRPr="001B1679" w:rsidRDefault="00A66FE4" w:rsidP="0021626D">
            <w:pPr>
              <w:pStyle w:val="TAL"/>
              <w:rPr>
                <w:sz w:val="16"/>
                <w:szCs w:val="16"/>
              </w:rPr>
            </w:pPr>
          </w:p>
        </w:tc>
      </w:tr>
      <w:tr w:rsidR="00A66FE4" w14:paraId="085849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8A736"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39D5A" w14:textId="179DFB5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884A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4BC93" w14:textId="77777777" w:rsidR="00A66FE4" w:rsidRPr="001B1679" w:rsidRDefault="00A66FE4" w:rsidP="0021626D">
            <w:pPr>
              <w:pStyle w:val="TAL"/>
              <w:rPr>
                <w:sz w:val="16"/>
                <w:szCs w:val="16"/>
              </w:rPr>
            </w:pPr>
            <w:r w:rsidRPr="001B1679">
              <w:rPr>
                <w:sz w:val="16"/>
                <w:szCs w:val="16"/>
              </w:rPr>
              <w:t>SA WG2 agreed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3340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1096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37CA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2F03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608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E1FC" w14:textId="77777777" w:rsidR="00A66FE4" w:rsidRPr="001B1679" w:rsidRDefault="00A66FE4" w:rsidP="0021626D">
            <w:pPr>
              <w:pStyle w:val="TAL"/>
              <w:rPr>
                <w:sz w:val="16"/>
                <w:szCs w:val="16"/>
              </w:rPr>
            </w:pPr>
          </w:p>
        </w:tc>
      </w:tr>
      <w:tr w:rsidR="00A66FE4" w14:paraId="65FA32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577A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BA4F9" w14:textId="22BFC8B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4A87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0C0EA" w14:textId="77777777" w:rsidR="00A66FE4" w:rsidRPr="001B1679" w:rsidRDefault="00A66FE4" w:rsidP="0021626D">
            <w:pPr>
              <w:pStyle w:val="TAL"/>
              <w:rPr>
                <w:sz w:val="16"/>
                <w:szCs w:val="16"/>
              </w:rPr>
            </w:pPr>
            <w:r w:rsidRPr="001B1679">
              <w:rPr>
                <w:sz w:val="16"/>
                <w:szCs w:val="16"/>
              </w:rPr>
              <w:t>SA WG2 agreed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5B45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5281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F6E7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CC37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35A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7FD39" w14:textId="77777777" w:rsidR="00A66FE4" w:rsidRPr="001B1679" w:rsidRDefault="00A66FE4" w:rsidP="0021626D">
            <w:pPr>
              <w:pStyle w:val="TAL"/>
              <w:rPr>
                <w:sz w:val="16"/>
                <w:szCs w:val="16"/>
              </w:rPr>
            </w:pPr>
          </w:p>
        </w:tc>
      </w:tr>
      <w:tr w:rsidR="00A66FE4" w14:paraId="17AC7F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D3459"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E0F60" w14:textId="3283F05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20B5E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0666B" w14:textId="77777777" w:rsidR="00A66FE4" w:rsidRPr="001B1679" w:rsidRDefault="00A66FE4" w:rsidP="0021626D">
            <w:pPr>
              <w:pStyle w:val="TAL"/>
              <w:rPr>
                <w:sz w:val="16"/>
                <w:szCs w:val="16"/>
              </w:rPr>
            </w:pPr>
            <w:r w:rsidRPr="001B1679">
              <w:rPr>
                <w:sz w:val="16"/>
                <w:szCs w:val="16"/>
              </w:rPr>
              <w:t>SA WG2 agreed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5F37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AA30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C37C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5968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C97D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9883D" w14:textId="77777777" w:rsidR="00A66FE4" w:rsidRPr="001B1679" w:rsidRDefault="00A66FE4" w:rsidP="0021626D">
            <w:pPr>
              <w:pStyle w:val="TAL"/>
              <w:rPr>
                <w:sz w:val="16"/>
                <w:szCs w:val="16"/>
              </w:rPr>
            </w:pPr>
          </w:p>
        </w:tc>
      </w:tr>
      <w:tr w:rsidR="00A66FE4" w14:paraId="5A0FEA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333C6"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62592" w14:textId="0AA82DF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DC286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7EE5B" w14:textId="77777777" w:rsidR="00A66FE4" w:rsidRPr="001B1679" w:rsidRDefault="00A66FE4" w:rsidP="0021626D">
            <w:pPr>
              <w:pStyle w:val="TAL"/>
              <w:rPr>
                <w:sz w:val="16"/>
                <w:szCs w:val="16"/>
              </w:rPr>
            </w:pPr>
            <w:r w:rsidRPr="001B1679">
              <w:rPr>
                <w:sz w:val="16"/>
                <w:szCs w:val="16"/>
              </w:rPr>
              <w:t>SA WG2 agreed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50169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E75A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74F56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7CA9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49A1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92366" w14:textId="77777777" w:rsidR="00A66FE4" w:rsidRPr="001B1679" w:rsidRDefault="00A66FE4" w:rsidP="0021626D">
            <w:pPr>
              <w:pStyle w:val="TAL"/>
              <w:rPr>
                <w:sz w:val="16"/>
                <w:szCs w:val="16"/>
              </w:rPr>
            </w:pPr>
          </w:p>
        </w:tc>
      </w:tr>
      <w:tr w:rsidR="00A66FE4" w14:paraId="2E70F89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9BBF"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8BEB6" w14:textId="70F8604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91B2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40C4C" w14:textId="77777777" w:rsidR="00A66FE4" w:rsidRPr="001B1679" w:rsidRDefault="00A66FE4" w:rsidP="0021626D">
            <w:pPr>
              <w:pStyle w:val="TAL"/>
              <w:rPr>
                <w:sz w:val="16"/>
                <w:szCs w:val="16"/>
              </w:rPr>
            </w:pPr>
            <w:r w:rsidRPr="001B1679">
              <w:rPr>
                <w:sz w:val="16"/>
                <w:szCs w:val="16"/>
              </w:rPr>
              <w:t>SA WG2 agreed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8AAF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4443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8B99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462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BB6E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5A0A6" w14:textId="77777777" w:rsidR="00A66FE4" w:rsidRPr="001B1679" w:rsidRDefault="00A66FE4" w:rsidP="0021626D">
            <w:pPr>
              <w:pStyle w:val="TAL"/>
              <w:rPr>
                <w:sz w:val="16"/>
                <w:szCs w:val="16"/>
              </w:rPr>
            </w:pPr>
          </w:p>
        </w:tc>
      </w:tr>
      <w:tr w:rsidR="00A66FE4" w14:paraId="2DBA46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C9AAF"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6F467" w14:textId="039368A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B028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D29FF" w14:textId="77777777" w:rsidR="00A66FE4" w:rsidRPr="001B1679" w:rsidRDefault="00A66FE4" w:rsidP="0021626D">
            <w:pPr>
              <w:pStyle w:val="TAL"/>
              <w:rPr>
                <w:sz w:val="16"/>
                <w:szCs w:val="16"/>
              </w:rPr>
            </w:pPr>
            <w:r w:rsidRPr="001B1679">
              <w:rPr>
                <w:sz w:val="16"/>
                <w:szCs w:val="16"/>
              </w:rPr>
              <w:t>SA WG2 agreed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0E88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4D15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0CC9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523E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F427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59823" w14:textId="77777777" w:rsidR="00A66FE4" w:rsidRPr="001B1679" w:rsidRDefault="00A66FE4" w:rsidP="0021626D">
            <w:pPr>
              <w:pStyle w:val="TAL"/>
              <w:rPr>
                <w:sz w:val="16"/>
                <w:szCs w:val="16"/>
              </w:rPr>
            </w:pPr>
          </w:p>
        </w:tc>
      </w:tr>
      <w:tr w:rsidR="00A66FE4" w14:paraId="683E800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D1AB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6CB21" w14:textId="492394A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B730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7A1D1" w14:textId="77777777" w:rsidR="00A66FE4" w:rsidRPr="001B1679" w:rsidRDefault="00A66FE4" w:rsidP="0021626D">
            <w:pPr>
              <w:pStyle w:val="TAL"/>
              <w:rPr>
                <w:sz w:val="16"/>
                <w:szCs w:val="16"/>
              </w:rPr>
            </w:pPr>
            <w:r w:rsidRPr="001B1679">
              <w:rPr>
                <w:sz w:val="16"/>
                <w:szCs w:val="16"/>
              </w:rPr>
              <w:t>SA WG2 agreed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7881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CF14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06A7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00F0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D25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12F40" w14:textId="77777777" w:rsidR="00A66FE4" w:rsidRPr="001B1679" w:rsidRDefault="00A66FE4" w:rsidP="0021626D">
            <w:pPr>
              <w:pStyle w:val="TAL"/>
              <w:rPr>
                <w:sz w:val="16"/>
                <w:szCs w:val="16"/>
              </w:rPr>
            </w:pPr>
          </w:p>
        </w:tc>
      </w:tr>
      <w:tr w:rsidR="00A66FE4" w14:paraId="326648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2FF03"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DE7D7" w14:textId="750BBD4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3DD1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5F88D" w14:textId="77777777" w:rsidR="00A66FE4" w:rsidRPr="001B1679" w:rsidRDefault="00A66FE4" w:rsidP="0021626D">
            <w:pPr>
              <w:pStyle w:val="TAL"/>
              <w:rPr>
                <w:sz w:val="16"/>
                <w:szCs w:val="16"/>
              </w:rPr>
            </w:pPr>
            <w:r w:rsidRPr="001B1679">
              <w:rPr>
                <w:sz w:val="16"/>
                <w:szCs w:val="16"/>
              </w:rPr>
              <w:t>SA WG2 agreed 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D056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5F60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C0C5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2160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331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2C9D8" w14:textId="77777777" w:rsidR="00A66FE4" w:rsidRPr="001B1679" w:rsidRDefault="00A66FE4" w:rsidP="0021626D">
            <w:pPr>
              <w:pStyle w:val="TAL"/>
              <w:rPr>
                <w:sz w:val="16"/>
                <w:szCs w:val="16"/>
              </w:rPr>
            </w:pPr>
          </w:p>
        </w:tc>
      </w:tr>
      <w:tr w:rsidR="00A66FE4" w14:paraId="3975E5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FBDB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DE249" w14:textId="5E689C5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EC4F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70549" w14:textId="77777777" w:rsidR="00A66FE4" w:rsidRPr="001B1679" w:rsidRDefault="00A66FE4" w:rsidP="0021626D">
            <w:pPr>
              <w:pStyle w:val="TAL"/>
              <w:rPr>
                <w:sz w:val="16"/>
                <w:szCs w:val="16"/>
              </w:rPr>
            </w:pPr>
            <w:r w:rsidRPr="001B1679">
              <w:rPr>
                <w:sz w:val="16"/>
                <w:szCs w:val="16"/>
              </w:rPr>
              <w:t>SA WG2 agreed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274E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C4C7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D423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16C6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7948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9462C" w14:textId="77777777" w:rsidR="00A66FE4" w:rsidRPr="001B1679" w:rsidRDefault="00A66FE4" w:rsidP="0021626D">
            <w:pPr>
              <w:pStyle w:val="TAL"/>
              <w:rPr>
                <w:sz w:val="16"/>
                <w:szCs w:val="16"/>
              </w:rPr>
            </w:pPr>
          </w:p>
        </w:tc>
      </w:tr>
      <w:tr w:rsidR="00A66FE4" w14:paraId="27328AD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1AA45"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E04E3" w14:textId="6E4195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E60F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BB2A8" w14:textId="77777777" w:rsidR="00A66FE4" w:rsidRPr="001B1679" w:rsidRDefault="00A66FE4" w:rsidP="0021626D">
            <w:pPr>
              <w:pStyle w:val="TAL"/>
              <w:rPr>
                <w:sz w:val="16"/>
                <w:szCs w:val="16"/>
              </w:rPr>
            </w:pPr>
            <w:r w:rsidRPr="001B1679">
              <w:rPr>
                <w:sz w:val="16"/>
                <w:szCs w:val="16"/>
              </w:rPr>
              <w:t>SA WG2 agreed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1D4B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92EF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1AA69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512C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5DE05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43C1B" w14:textId="77777777" w:rsidR="00A66FE4" w:rsidRPr="001B1679" w:rsidRDefault="00A66FE4" w:rsidP="0021626D">
            <w:pPr>
              <w:pStyle w:val="TAL"/>
              <w:rPr>
                <w:sz w:val="16"/>
                <w:szCs w:val="16"/>
              </w:rPr>
            </w:pPr>
          </w:p>
        </w:tc>
      </w:tr>
      <w:tr w:rsidR="00A66FE4" w14:paraId="02FB68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501F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952D9" w14:textId="650AC9C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C1AC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D5815" w14:textId="77777777" w:rsidR="00A66FE4" w:rsidRPr="001B1679" w:rsidRDefault="00A66FE4" w:rsidP="0021626D">
            <w:pPr>
              <w:pStyle w:val="TAL"/>
              <w:rPr>
                <w:sz w:val="16"/>
                <w:szCs w:val="16"/>
              </w:rPr>
            </w:pPr>
            <w:r w:rsidRPr="001B1679">
              <w:rPr>
                <w:sz w:val="16"/>
                <w:szCs w:val="16"/>
              </w:rPr>
              <w:t>SA WG2 agreed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8F22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E717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313D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D928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BE47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8A0BD" w14:textId="77777777" w:rsidR="00A66FE4" w:rsidRPr="001B1679" w:rsidRDefault="00A66FE4" w:rsidP="0021626D">
            <w:pPr>
              <w:pStyle w:val="TAL"/>
              <w:rPr>
                <w:sz w:val="16"/>
                <w:szCs w:val="16"/>
              </w:rPr>
            </w:pPr>
          </w:p>
        </w:tc>
      </w:tr>
      <w:tr w:rsidR="00A66FE4" w14:paraId="6FA8CA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18CB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FEB3F" w14:textId="69EBA05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0CB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C4DE8" w14:textId="77777777" w:rsidR="00A66FE4" w:rsidRPr="001B1679" w:rsidRDefault="00A66FE4" w:rsidP="0021626D">
            <w:pPr>
              <w:pStyle w:val="TAL"/>
              <w:rPr>
                <w:sz w:val="16"/>
                <w:szCs w:val="16"/>
              </w:rPr>
            </w:pPr>
            <w:r w:rsidRPr="001B1679">
              <w:rPr>
                <w:sz w:val="16"/>
                <w:szCs w:val="16"/>
              </w:rPr>
              <w:t>SA WG2 agreed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5BE0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73A5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6708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B39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F07B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8D3FA" w14:textId="77777777" w:rsidR="00A66FE4" w:rsidRPr="001B1679" w:rsidRDefault="00A66FE4" w:rsidP="0021626D">
            <w:pPr>
              <w:pStyle w:val="TAL"/>
              <w:rPr>
                <w:sz w:val="16"/>
                <w:szCs w:val="16"/>
              </w:rPr>
            </w:pPr>
          </w:p>
        </w:tc>
      </w:tr>
      <w:tr w:rsidR="00A66FE4" w14:paraId="6014B4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B4ED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BDE39" w14:textId="0F7353F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B92E4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190D9" w14:textId="77777777" w:rsidR="00A66FE4" w:rsidRPr="001B1679" w:rsidRDefault="00A66FE4" w:rsidP="0021626D">
            <w:pPr>
              <w:pStyle w:val="TAL"/>
              <w:rPr>
                <w:sz w:val="16"/>
                <w:szCs w:val="16"/>
              </w:rPr>
            </w:pPr>
            <w:r w:rsidRPr="001B1679">
              <w:rPr>
                <w:sz w:val="16"/>
                <w:szCs w:val="16"/>
              </w:rPr>
              <w:t>SA WG2 agreed CRs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E7EA4"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D410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58A0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C32F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CD99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47336" w14:textId="77777777" w:rsidR="00A66FE4" w:rsidRPr="001B1679" w:rsidRDefault="00A66FE4" w:rsidP="0021626D">
            <w:pPr>
              <w:pStyle w:val="TAL"/>
              <w:rPr>
                <w:sz w:val="16"/>
                <w:szCs w:val="16"/>
              </w:rPr>
            </w:pPr>
          </w:p>
        </w:tc>
      </w:tr>
      <w:tr w:rsidR="00A66FE4" w14:paraId="262E0C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B99CF"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85A31" w14:textId="566A130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8C1E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45673" w14:textId="77777777" w:rsidR="00A66FE4" w:rsidRPr="001B1679" w:rsidRDefault="00A66FE4" w:rsidP="0021626D">
            <w:pPr>
              <w:pStyle w:val="TAL"/>
              <w:rPr>
                <w:sz w:val="16"/>
                <w:szCs w:val="16"/>
              </w:rPr>
            </w:pPr>
            <w:r w:rsidRPr="001B1679">
              <w:rPr>
                <w:sz w:val="16"/>
                <w:szCs w:val="16"/>
              </w:rPr>
              <w:t>SA WG2 agreed 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539D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8D2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28FB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FF47A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D918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51EDF" w14:textId="77777777" w:rsidR="00A66FE4" w:rsidRPr="001B1679" w:rsidRDefault="00A66FE4" w:rsidP="0021626D">
            <w:pPr>
              <w:pStyle w:val="TAL"/>
              <w:rPr>
                <w:sz w:val="16"/>
                <w:szCs w:val="16"/>
              </w:rPr>
            </w:pPr>
          </w:p>
        </w:tc>
      </w:tr>
      <w:tr w:rsidR="00A66FE4" w14:paraId="3030B99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9F3A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460A5" w14:textId="3E6A13D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C8F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BC221" w14:textId="77777777" w:rsidR="00A66FE4" w:rsidRPr="001B1679" w:rsidRDefault="00A66FE4" w:rsidP="0021626D">
            <w:pPr>
              <w:pStyle w:val="TAL"/>
              <w:rPr>
                <w:sz w:val="16"/>
                <w:szCs w:val="16"/>
              </w:rPr>
            </w:pPr>
            <w:r w:rsidRPr="001B1679">
              <w:rPr>
                <w:sz w:val="16"/>
                <w:szCs w:val="16"/>
              </w:rPr>
              <w:t>SA WG2 agreed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3171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8F86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DC8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3BA3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BA68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034A6" w14:textId="77777777" w:rsidR="00A66FE4" w:rsidRPr="001B1679" w:rsidRDefault="00A66FE4" w:rsidP="0021626D">
            <w:pPr>
              <w:pStyle w:val="TAL"/>
              <w:rPr>
                <w:sz w:val="16"/>
                <w:szCs w:val="16"/>
              </w:rPr>
            </w:pPr>
          </w:p>
        </w:tc>
      </w:tr>
      <w:tr w:rsidR="00A66FE4" w14:paraId="6E33A5E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BD3D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B4CC6" w14:textId="068826C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8D4E6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6873C" w14:textId="77777777" w:rsidR="00A66FE4" w:rsidRPr="001B1679" w:rsidRDefault="00A66FE4" w:rsidP="0021626D">
            <w:pPr>
              <w:pStyle w:val="TAL"/>
              <w:rPr>
                <w:sz w:val="16"/>
                <w:szCs w:val="16"/>
              </w:rPr>
            </w:pPr>
            <w:r w:rsidRPr="001B1679">
              <w:rPr>
                <w:sz w:val="16"/>
                <w:szCs w:val="16"/>
              </w:rPr>
              <w:t>Rel-18 CR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EE85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3CF0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4B458C" w14:textId="77777777" w:rsidR="00A66FE4" w:rsidRPr="001B1679" w:rsidRDefault="00A66FE4" w:rsidP="0021626D">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7D03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ADA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956CD" w14:textId="77777777" w:rsidR="00A66FE4" w:rsidRPr="001B1679" w:rsidRDefault="00A66FE4" w:rsidP="0021626D">
            <w:pPr>
              <w:pStyle w:val="TAL"/>
              <w:rPr>
                <w:sz w:val="16"/>
                <w:szCs w:val="16"/>
              </w:rPr>
            </w:pPr>
          </w:p>
        </w:tc>
      </w:tr>
      <w:tr w:rsidR="00A66FE4" w14:paraId="6E2995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067E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00D92" w14:textId="30455E7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57A6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56528" w14:textId="77777777" w:rsidR="00A66FE4" w:rsidRPr="001B1679" w:rsidRDefault="00A66FE4" w:rsidP="0021626D">
            <w:pPr>
              <w:pStyle w:val="TAL"/>
              <w:rPr>
                <w:sz w:val="16"/>
                <w:szCs w:val="16"/>
              </w:rPr>
            </w:pPr>
            <w:r w:rsidRPr="001B1679">
              <w:rPr>
                <w:sz w:val="16"/>
                <w:szCs w:val="16"/>
              </w:rPr>
              <w:t>Rel-18 CRs on SCAS for split-gNB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6A206"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288A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D0A17D" w14:textId="77777777" w:rsidR="00A66FE4" w:rsidRPr="001B1679" w:rsidRDefault="00A66FE4" w:rsidP="0021626D">
            <w:pPr>
              <w:pStyle w:val="TAL"/>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0352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476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8E22C" w14:textId="77777777" w:rsidR="00A66FE4" w:rsidRPr="001B1679" w:rsidRDefault="00A66FE4" w:rsidP="0021626D">
            <w:pPr>
              <w:pStyle w:val="TAL"/>
              <w:rPr>
                <w:sz w:val="16"/>
                <w:szCs w:val="16"/>
              </w:rPr>
            </w:pPr>
          </w:p>
        </w:tc>
      </w:tr>
      <w:tr w:rsidR="00A66FE4" w14:paraId="6CAD4FF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5DED8"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2EE7F" w14:textId="7044D1F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4327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FC449" w14:textId="77777777" w:rsidR="00A66FE4" w:rsidRPr="001B1679" w:rsidRDefault="00A66FE4" w:rsidP="0021626D">
            <w:pPr>
              <w:pStyle w:val="TAL"/>
              <w:rPr>
                <w:sz w:val="16"/>
                <w:szCs w:val="16"/>
              </w:rPr>
            </w:pPr>
            <w:r w:rsidRPr="001B1679">
              <w:rPr>
                <w:sz w:val="16"/>
                <w:szCs w:val="16"/>
              </w:rPr>
              <w:t>Rel-18 CRs on Study on enhanced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9F6F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34DE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03BEF" w14:textId="77777777" w:rsidR="00A66FE4" w:rsidRPr="001B1679" w:rsidRDefault="00A66FE4" w:rsidP="0021626D">
            <w:pPr>
              <w:pStyle w:val="TAL"/>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80F5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0B24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42071" w14:textId="77777777" w:rsidR="00A66FE4" w:rsidRPr="001B1679" w:rsidRDefault="00A66FE4" w:rsidP="0021626D">
            <w:pPr>
              <w:pStyle w:val="TAL"/>
              <w:rPr>
                <w:sz w:val="16"/>
                <w:szCs w:val="16"/>
              </w:rPr>
            </w:pPr>
          </w:p>
        </w:tc>
      </w:tr>
      <w:tr w:rsidR="00A66FE4" w14:paraId="5AF92D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08F91" w14:textId="77777777" w:rsidR="00A66FE4" w:rsidRPr="001B1679" w:rsidRDefault="00A66FE4" w:rsidP="0021626D">
            <w:pPr>
              <w:pStyle w:val="TAL"/>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07E5F" w14:textId="1B37E46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CF46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8F0DA" w14:textId="77777777" w:rsidR="00A66FE4" w:rsidRPr="001B1679" w:rsidRDefault="00A66FE4" w:rsidP="0021626D">
            <w:pPr>
              <w:pStyle w:val="TAL"/>
              <w:rPr>
                <w:sz w:val="16"/>
                <w:szCs w:val="16"/>
              </w:rPr>
            </w:pPr>
            <w:r w:rsidRPr="001B1679">
              <w:rPr>
                <w:sz w:val="16"/>
                <w:szCs w:val="16"/>
              </w:rPr>
              <w:t>Rel-18 CR on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CC87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26A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A779F" w14:textId="77777777" w:rsidR="00A66FE4" w:rsidRPr="001B1679" w:rsidRDefault="00A66FE4" w:rsidP="0021626D">
            <w:pPr>
              <w:pStyle w:val="TAL"/>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BF1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49E9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5DB41" w14:textId="77777777" w:rsidR="00A66FE4" w:rsidRPr="001B1679" w:rsidRDefault="00A66FE4" w:rsidP="0021626D">
            <w:pPr>
              <w:pStyle w:val="TAL"/>
              <w:rPr>
                <w:sz w:val="16"/>
                <w:szCs w:val="16"/>
              </w:rPr>
            </w:pPr>
          </w:p>
        </w:tc>
      </w:tr>
      <w:tr w:rsidR="00A66FE4" w14:paraId="0E806E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1950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E5521" w14:textId="4A42C81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49FF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8A8EF" w14:textId="77777777" w:rsidR="00A66FE4" w:rsidRPr="001B1679" w:rsidRDefault="00A66FE4" w:rsidP="0021626D">
            <w:pPr>
              <w:pStyle w:val="TAL"/>
              <w:rPr>
                <w:sz w:val="16"/>
                <w:szCs w:val="16"/>
              </w:rPr>
            </w:pPr>
            <w:r w:rsidRPr="001B1679">
              <w:rPr>
                <w:sz w:val="16"/>
                <w:szCs w:val="16"/>
              </w:rPr>
              <w:t>Rel-18 CR on Security aspects of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59E2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058D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4E0050"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EB15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719E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8D42D" w14:textId="77777777" w:rsidR="00A66FE4" w:rsidRPr="001B1679" w:rsidRDefault="00A66FE4" w:rsidP="0021626D">
            <w:pPr>
              <w:pStyle w:val="TAL"/>
              <w:rPr>
                <w:sz w:val="16"/>
                <w:szCs w:val="16"/>
              </w:rPr>
            </w:pPr>
          </w:p>
        </w:tc>
      </w:tr>
      <w:tr w:rsidR="00A66FE4" w14:paraId="52A7122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3DD9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98AEE" w14:textId="7F0317C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39D9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238A6" w14:textId="77777777" w:rsidR="00A66FE4" w:rsidRPr="001B1679" w:rsidRDefault="00A66FE4" w:rsidP="0021626D">
            <w:pPr>
              <w:pStyle w:val="TAL"/>
              <w:rPr>
                <w:sz w:val="16"/>
                <w:szCs w:val="16"/>
              </w:rPr>
            </w:pPr>
            <w:r w:rsidRPr="001B1679">
              <w:rPr>
                <w:sz w:val="16"/>
                <w:szCs w:val="16"/>
              </w:rPr>
              <w:t>Rel-18 CR on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3FD0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E4B9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677C3" w14:textId="77777777" w:rsidR="00A66FE4" w:rsidRPr="001B1679" w:rsidRDefault="00A66FE4" w:rsidP="0021626D">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D252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6C3D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439B8" w14:textId="77777777" w:rsidR="00A66FE4" w:rsidRPr="001B1679" w:rsidRDefault="00A66FE4" w:rsidP="0021626D">
            <w:pPr>
              <w:pStyle w:val="TAL"/>
              <w:rPr>
                <w:sz w:val="16"/>
                <w:szCs w:val="16"/>
              </w:rPr>
            </w:pPr>
          </w:p>
        </w:tc>
      </w:tr>
      <w:tr w:rsidR="00A66FE4" w14:paraId="4D13076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10304"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D92EA" w14:textId="34B4566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9C23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BD1ED" w14:textId="77777777" w:rsidR="00A66FE4" w:rsidRPr="001B1679" w:rsidRDefault="00A66FE4" w:rsidP="0021626D">
            <w:pPr>
              <w:pStyle w:val="TAL"/>
              <w:rPr>
                <w:sz w:val="16"/>
                <w:szCs w:val="16"/>
              </w:rPr>
            </w:pPr>
            <w:r w:rsidRPr="001B1679">
              <w:rPr>
                <w:sz w:val="16"/>
                <w:szCs w:val="16"/>
              </w:rPr>
              <w:t>Rel-18 CR on Study on security aspects of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16DA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78F2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AD66E" w14:textId="77777777" w:rsidR="00A66FE4" w:rsidRPr="001B1679" w:rsidRDefault="00A66FE4" w:rsidP="0021626D">
            <w:pPr>
              <w:pStyle w:val="TAL"/>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1141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CF0A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81966" w14:textId="77777777" w:rsidR="00A66FE4" w:rsidRPr="001B1679" w:rsidRDefault="00A66FE4" w:rsidP="0021626D">
            <w:pPr>
              <w:pStyle w:val="TAL"/>
              <w:rPr>
                <w:sz w:val="16"/>
                <w:szCs w:val="16"/>
              </w:rPr>
            </w:pPr>
          </w:p>
        </w:tc>
      </w:tr>
      <w:tr w:rsidR="00A66FE4" w14:paraId="0EC58D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0518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4E16B" w14:textId="0563AC4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8880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783A8" w14:textId="77777777" w:rsidR="00A66FE4" w:rsidRPr="001B1679" w:rsidRDefault="00A66FE4" w:rsidP="0021626D">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2B25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0026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8101D" w14:textId="77777777" w:rsidR="00A66FE4" w:rsidRPr="001B1679" w:rsidRDefault="00A66FE4" w:rsidP="0021626D">
            <w:pPr>
              <w:pStyle w:val="TAL"/>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F105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1967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739E9" w14:textId="77777777" w:rsidR="00A66FE4" w:rsidRPr="001B1679" w:rsidRDefault="00A66FE4" w:rsidP="0021626D">
            <w:pPr>
              <w:pStyle w:val="TAL"/>
              <w:rPr>
                <w:sz w:val="16"/>
                <w:szCs w:val="16"/>
              </w:rPr>
            </w:pPr>
          </w:p>
        </w:tc>
      </w:tr>
      <w:tr w:rsidR="00A66FE4" w14:paraId="3D803D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659D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20439" w14:textId="5BD4C0C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8B42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34363" w14:textId="77777777" w:rsidR="00A66FE4" w:rsidRPr="001B1679" w:rsidRDefault="00A66FE4" w:rsidP="0021626D">
            <w:pPr>
              <w:pStyle w:val="TAL"/>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CE7F0"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A93C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48FAA" w14:textId="77777777" w:rsidR="00A66FE4" w:rsidRPr="001B1679" w:rsidRDefault="00A66FE4" w:rsidP="0021626D">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83A1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9313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2C36F" w14:textId="77777777" w:rsidR="00A66FE4" w:rsidRPr="001B1679" w:rsidRDefault="00A66FE4" w:rsidP="0021626D">
            <w:pPr>
              <w:pStyle w:val="TAL"/>
              <w:rPr>
                <w:sz w:val="16"/>
                <w:szCs w:val="16"/>
              </w:rPr>
            </w:pPr>
          </w:p>
        </w:tc>
      </w:tr>
      <w:tr w:rsidR="00A66FE4" w14:paraId="02B590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D28E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78E20" w14:textId="0BF3CFA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4118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05E52" w14:textId="77777777" w:rsidR="00A66FE4" w:rsidRPr="001B1679" w:rsidRDefault="00A66FE4" w:rsidP="0021626D">
            <w:pPr>
              <w:pStyle w:val="TAL"/>
              <w:rPr>
                <w:sz w:val="16"/>
                <w:szCs w:val="16"/>
              </w:rPr>
            </w:pPr>
            <w:r w:rsidRPr="001B1679">
              <w:rPr>
                <w:sz w:val="16"/>
                <w:szCs w:val="16"/>
              </w:rPr>
              <w:t>Rel-18 CR on Study on enhanced security for network slicing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F758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CEB7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17D15" w14:textId="77777777" w:rsidR="00A66FE4" w:rsidRPr="001B1679" w:rsidRDefault="00A66FE4" w:rsidP="0021626D">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8747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880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C3978" w14:textId="77777777" w:rsidR="00A66FE4" w:rsidRPr="001B1679" w:rsidRDefault="00A66FE4" w:rsidP="0021626D">
            <w:pPr>
              <w:pStyle w:val="TAL"/>
              <w:rPr>
                <w:sz w:val="16"/>
                <w:szCs w:val="16"/>
              </w:rPr>
            </w:pPr>
          </w:p>
        </w:tc>
      </w:tr>
      <w:tr w:rsidR="00A66FE4" w14:paraId="643D074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CCBE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77481" w14:textId="2373340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D2E9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0B76A" w14:textId="77777777" w:rsidR="00A66FE4" w:rsidRPr="001B1679" w:rsidRDefault="00A66FE4" w:rsidP="0021626D">
            <w:pPr>
              <w:pStyle w:val="TAL"/>
              <w:rPr>
                <w:sz w:val="16"/>
                <w:szCs w:val="16"/>
              </w:rPr>
            </w:pPr>
            <w:r w:rsidRPr="001B1679">
              <w:rPr>
                <w:sz w:val="16"/>
                <w:szCs w:val="16"/>
              </w:rPr>
              <w:t>Rel-18 CR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933A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FED5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E090ED" w14:textId="77777777" w:rsidR="00A66FE4" w:rsidRPr="001B1679" w:rsidRDefault="00A66FE4" w:rsidP="0021626D">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48C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55B4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BA6DC" w14:textId="77777777" w:rsidR="00A66FE4" w:rsidRPr="001B1679" w:rsidRDefault="00A66FE4" w:rsidP="0021626D">
            <w:pPr>
              <w:pStyle w:val="TAL"/>
              <w:rPr>
                <w:sz w:val="16"/>
                <w:szCs w:val="16"/>
              </w:rPr>
            </w:pPr>
          </w:p>
        </w:tc>
      </w:tr>
      <w:tr w:rsidR="00A66FE4" w14:paraId="5C4114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C57C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131BB" w14:textId="15A0E1D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DC01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F983C" w14:textId="77777777" w:rsidR="00A66FE4" w:rsidRPr="001B1679" w:rsidRDefault="00A66FE4" w:rsidP="0021626D">
            <w:pPr>
              <w:pStyle w:val="TAL"/>
              <w:rPr>
                <w:sz w:val="16"/>
                <w:szCs w:val="16"/>
              </w:rPr>
            </w:pPr>
            <w:r w:rsidRPr="001B1679">
              <w:rPr>
                <w:sz w:val="16"/>
                <w:szCs w:val="16"/>
              </w:rPr>
              <w:t>Rel-18 CR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01A2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71FC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B138C"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69BE2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16F6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CB9CF" w14:textId="77777777" w:rsidR="00A66FE4" w:rsidRPr="001B1679" w:rsidRDefault="00A66FE4" w:rsidP="0021626D">
            <w:pPr>
              <w:pStyle w:val="TAL"/>
              <w:rPr>
                <w:sz w:val="16"/>
                <w:szCs w:val="16"/>
              </w:rPr>
            </w:pPr>
          </w:p>
        </w:tc>
      </w:tr>
      <w:tr w:rsidR="00A66FE4" w14:paraId="23BA83F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7540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ECDA2" w14:textId="5805C0E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391D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E1A8D" w14:textId="77777777" w:rsidR="00A66FE4" w:rsidRPr="001B1679" w:rsidRDefault="00A66FE4" w:rsidP="0021626D">
            <w:pPr>
              <w:pStyle w:val="TAL"/>
              <w:rPr>
                <w:sz w:val="16"/>
                <w:szCs w:val="16"/>
              </w:rPr>
            </w:pPr>
            <w:r w:rsidRPr="001B1679">
              <w:rPr>
                <w:sz w:val="16"/>
                <w:szCs w:val="16"/>
              </w:rPr>
              <w:t>Rel-18 CR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D775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79EC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12A976" w14:textId="77777777" w:rsidR="00A66FE4" w:rsidRPr="001B1679" w:rsidRDefault="00A66FE4" w:rsidP="0021626D">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BC8B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F0A5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B7B01" w14:textId="77777777" w:rsidR="00A66FE4" w:rsidRPr="001B1679" w:rsidRDefault="00A66FE4" w:rsidP="0021626D">
            <w:pPr>
              <w:pStyle w:val="TAL"/>
              <w:rPr>
                <w:sz w:val="16"/>
                <w:szCs w:val="16"/>
              </w:rPr>
            </w:pPr>
          </w:p>
        </w:tc>
      </w:tr>
      <w:tr w:rsidR="00A66FE4" w14:paraId="144739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59A2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8D5CA" w14:textId="6FC5A9F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E829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5D83D" w14:textId="77777777" w:rsidR="00A66FE4" w:rsidRPr="001B1679" w:rsidRDefault="00A66FE4" w:rsidP="0021626D">
            <w:pPr>
              <w:pStyle w:val="TAL"/>
              <w:rPr>
                <w:sz w:val="16"/>
                <w:szCs w:val="16"/>
              </w:rPr>
            </w:pPr>
            <w:r w:rsidRPr="001B1679">
              <w:rPr>
                <w:sz w:val="16"/>
                <w:szCs w:val="16"/>
              </w:rPr>
              <w:t>Rel-18 CR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58B2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74B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CD80B" w14:textId="77777777" w:rsidR="00A66FE4" w:rsidRPr="001B1679" w:rsidRDefault="00A66FE4" w:rsidP="0021626D">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8E2C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0E2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7E6A0" w14:textId="77777777" w:rsidR="00A66FE4" w:rsidRPr="001B1679" w:rsidRDefault="00A66FE4" w:rsidP="0021626D">
            <w:pPr>
              <w:pStyle w:val="TAL"/>
              <w:rPr>
                <w:sz w:val="16"/>
                <w:szCs w:val="16"/>
              </w:rPr>
            </w:pPr>
          </w:p>
        </w:tc>
      </w:tr>
      <w:tr w:rsidR="00A66FE4" w14:paraId="56DC5F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157B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F1D69" w14:textId="0D1753D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830B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2BC91" w14:textId="77777777" w:rsidR="00A66FE4" w:rsidRPr="001B1679" w:rsidRDefault="00A66FE4" w:rsidP="0021626D">
            <w:pPr>
              <w:pStyle w:val="TAL"/>
              <w:rPr>
                <w:sz w:val="16"/>
                <w:szCs w:val="16"/>
              </w:rPr>
            </w:pPr>
            <w:r w:rsidRPr="001B1679">
              <w:rPr>
                <w:sz w:val="16"/>
                <w:szCs w:val="16"/>
              </w:rPr>
              <w:t>Rel-18 CR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8F4E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D67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ACAC6" w14:textId="77777777" w:rsidR="00A66FE4" w:rsidRPr="001B1679" w:rsidRDefault="00A66FE4" w:rsidP="0021626D">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F55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D8A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3D5C2" w14:textId="77777777" w:rsidR="00A66FE4" w:rsidRPr="001B1679" w:rsidRDefault="00A66FE4" w:rsidP="0021626D">
            <w:pPr>
              <w:pStyle w:val="TAL"/>
              <w:rPr>
                <w:sz w:val="16"/>
                <w:szCs w:val="16"/>
              </w:rPr>
            </w:pPr>
          </w:p>
        </w:tc>
      </w:tr>
      <w:tr w:rsidR="00A66FE4" w14:paraId="1D493D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B0F5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78072" w14:textId="52F7F53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7967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33ECC" w14:textId="77777777" w:rsidR="00A66FE4" w:rsidRPr="001B1679" w:rsidRDefault="00A66FE4" w:rsidP="0021626D">
            <w:pPr>
              <w:pStyle w:val="TAL"/>
              <w:rPr>
                <w:sz w:val="16"/>
                <w:szCs w:val="16"/>
              </w:rPr>
            </w:pPr>
            <w:r w:rsidRPr="001B1679">
              <w:rPr>
                <w:sz w:val="16"/>
                <w:szCs w:val="16"/>
              </w:rPr>
              <w:t>Rel-18 CR on Study on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3CF87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4DDB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89E83A" w14:textId="77777777" w:rsidR="00A66FE4" w:rsidRPr="001B1679" w:rsidRDefault="00A66FE4" w:rsidP="0021626D">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EEED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E361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D7408" w14:textId="77777777" w:rsidR="00A66FE4" w:rsidRPr="001B1679" w:rsidRDefault="00A66FE4" w:rsidP="0021626D">
            <w:pPr>
              <w:pStyle w:val="TAL"/>
              <w:rPr>
                <w:sz w:val="16"/>
                <w:szCs w:val="16"/>
              </w:rPr>
            </w:pPr>
          </w:p>
        </w:tc>
      </w:tr>
      <w:tr w:rsidR="00A66FE4" w14:paraId="2F1CA1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40A8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5CED0" w14:textId="0D86E28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BEA9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455D6" w14:textId="77777777" w:rsidR="00A66FE4" w:rsidRPr="001B1679" w:rsidRDefault="00A66FE4" w:rsidP="0021626D">
            <w:pPr>
              <w:pStyle w:val="TAL"/>
              <w:rPr>
                <w:sz w:val="16"/>
                <w:szCs w:val="16"/>
              </w:rPr>
            </w:pPr>
            <w:r w:rsidRPr="001B1679">
              <w:rPr>
                <w:sz w:val="16"/>
                <w:szCs w:val="16"/>
              </w:rPr>
              <w:t>Rel-18 CR on Study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DD3A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C75A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A1096"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B159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75C0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25827" w14:textId="77777777" w:rsidR="00A66FE4" w:rsidRPr="001B1679" w:rsidRDefault="00A66FE4" w:rsidP="0021626D">
            <w:pPr>
              <w:pStyle w:val="TAL"/>
              <w:rPr>
                <w:sz w:val="16"/>
                <w:szCs w:val="16"/>
              </w:rPr>
            </w:pPr>
          </w:p>
        </w:tc>
      </w:tr>
      <w:tr w:rsidR="00A66FE4" w14:paraId="29F878A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56F66"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F8720" w14:textId="0AABFFB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FC63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33167" w14:textId="77777777" w:rsidR="00A66FE4" w:rsidRPr="001B1679" w:rsidRDefault="00A66FE4" w:rsidP="0021626D">
            <w:pPr>
              <w:pStyle w:val="TAL"/>
              <w:rPr>
                <w:sz w:val="16"/>
                <w:szCs w:val="16"/>
              </w:rPr>
            </w:pPr>
            <w:r w:rsidRPr="001B1679">
              <w:rPr>
                <w:sz w:val="16"/>
                <w:szCs w:val="16"/>
              </w:rPr>
              <w:t>Rel-18 CR on Study on 5G security enhancement against false base stations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AE99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080B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739DB" w14:textId="77777777" w:rsidR="00A66FE4" w:rsidRPr="001B1679" w:rsidRDefault="00A66FE4" w:rsidP="0021626D">
            <w:pPr>
              <w:pStyle w:val="TAL"/>
              <w:rPr>
                <w:sz w:val="16"/>
                <w:szCs w:val="16"/>
              </w:rPr>
            </w:pPr>
            <w:r w:rsidRPr="001B1679">
              <w:rPr>
                <w:sz w:val="16"/>
                <w:szCs w:val="16"/>
              </w:rPr>
              <w:t>FS_5GFBS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3820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0A0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043DE" w14:textId="77777777" w:rsidR="00A66FE4" w:rsidRPr="001B1679" w:rsidRDefault="00A66FE4" w:rsidP="0021626D">
            <w:pPr>
              <w:pStyle w:val="TAL"/>
              <w:rPr>
                <w:sz w:val="16"/>
                <w:szCs w:val="16"/>
              </w:rPr>
            </w:pPr>
          </w:p>
        </w:tc>
      </w:tr>
      <w:tr w:rsidR="00A66FE4" w14:paraId="749540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8C8A7"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6746D" w14:textId="037E310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D579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4DA40" w14:textId="77777777" w:rsidR="00A66FE4" w:rsidRPr="001B1679" w:rsidRDefault="00A66FE4" w:rsidP="0021626D">
            <w:pPr>
              <w:pStyle w:val="TAL"/>
              <w:rPr>
                <w:sz w:val="16"/>
                <w:szCs w:val="16"/>
              </w:rPr>
            </w:pPr>
            <w:r w:rsidRPr="001B1679">
              <w:rPr>
                <w:sz w:val="16"/>
                <w:szCs w:val="16"/>
              </w:rPr>
              <w:t>Rel-18 CR on Security Assurance Specification for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57FCD"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4A64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CF1A7" w14:textId="77777777" w:rsidR="00A66FE4" w:rsidRPr="001B1679" w:rsidRDefault="00A66FE4" w:rsidP="0021626D">
            <w:pPr>
              <w:pStyle w:val="TAL"/>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F5C2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E03E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88B50" w14:textId="77777777" w:rsidR="00A66FE4" w:rsidRPr="001B1679" w:rsidRDefault="00A66FE4" w:rsidP="0021626D">
            <w:pPr>
              <w:pStyle w:val="TAL"/>
              <w:rPr>
                <w:sz w:val="16"/>
                <w:szCs w:val="16"/>
              </w:rPr>
            </w:pPr>
          </w:p>
        </w:tc>
      </w:tr>
      <w:tr w:rsidR="00A66FE4" w14:paraId="71AF8F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8D63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F2C23" w14:textId="1B2BA4B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DD15F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0FACE" w14:textId="77777777" w:rsidR="00A66FE4" w:rsidRPr="001B1679" w:rsidRDefault="00A66FE4" w:rsidP="0021626D">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2624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1863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734A3" w14:textId="77777777" w:rsidR="00A66FE4" w:rsidRPr="001B1679" w:rsidRDefault="00A66FE4" w:rsidP="0021626D">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3B3BB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DAD0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48499" w14:textId="77777777" w:rsidR="00A66FE4" w:rsidRPr="001B1679" w:rsidRDefault="00A66FE4" w:rsidP="0021626D">
            <w:pPr>
              <w:pStyle w:val="TAL"/>
              <w:rPr>
                <w:sz w:val="16"/>
                <w:szCs w:val="16"/>
              </w:rPr>
            </w:pPr>
          </w:p>
        </w:tc>
      </w:tr>
      <w:tr w:rsidR="00A66FE4" w14:paraId="696B82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FDB0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31E46" w14:textId="745A219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D1ED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5463F" w14:textId="77777777" w:rsidR="00A66FE4" w:rsidRPr="001B1679" w:rsidRDefault="00A66FE4" w:rsidP="0021626D">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4C07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79B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583A7" w14:textId="77777777" w:rsidR="00A66FE4" w:rsidRPr="001B1679" w:rsidRDefault="00A66FE4" w:rsidP="0021626D">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86C1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089B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47C91" w14:textId="77777777" w:rsidR="00A66FE4" w:rsidRPr="001B1679" w:rsidRDefault="00A66FE4" w:rsidP="0021626D">
            <w:pPr>
              <w:pStyle w:val="TAL"/>
              <w:rPr>
                <w:sz w:val="16"/>
                <w:szCs w:val="16"/>
              </w:rPr>
            </w:pPr>
          </w:p>
        </w:tc>
      </w:tr>
      <w:tr w:rsidR="00A66FE4" w14:paraId="01E9AF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34DB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A5694" w14:textId="40C8AC4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83C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46CC2"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D2BE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A76E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9FDC38"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056E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3318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04F94" w14:textId="77777777" w:rsidR="00A66FE4" w:rsidRPr="001B1679" w:rsidRDefault="00A66FE4" w:rsidP="0021626D">
            <w:pPr>
              <w:pStyle w:val="TAL"/>
              <w:rPr>
                <w:sz w:val="16"/>
                <w:szCs w:val="16"/>
              </w:rPr>
            </w:pPr>
          </w:p>
        </w:tc>
      </w:tr>
      <w:tr w:rsidR="00A66FE4" w14:paraId="0EFF6E5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C513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5DDDD" w14:textId="6D84E4D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D617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20282" w14:textId="77777777" w:rsidR="00A66FE4" w:rsidRPr="001B1679" w:rsidRDefault="00A66FE4" w:rsidP="0021626D">
            <w:pPr>
              <w:pStyle w:val="TAL"/>
              <w:rPr>
                <w:sz w:val="16"/>
                <w:szCs w:val="16"/>
              </w:rPr>
            </w:pPr>
            <w:r w:rsidRPr="001B1679">
              <w:rPr>
                <w:sz w:val="16"/>
                <w:szCs w:val="16"/>
              </w:rPr>
              <w:t>Rel-18 CRs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6DFA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E42B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21970" w14:textId="77777777" w:rsidR="00A66FE4" w:rsidRPr="001B1679" w:rsidRDefault="00A66FE4" w:rsidP="0021626D">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68A1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D961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3A720" w14:textId="77777777" w:rsidR="00A66FE4" w:rsidRPr="001B1679" w:rsidRDefault="00A66FE4" w:rsidP="0021626D">
            <w:pPr>
              <w:pStyle w:val="TAL"/>
              <w:rPr>
                <w:sz w:val="16"/>
                <w:szCs w:val="16"/>
              </w:rPr>
            </w:pPr>
          </w:p>
        </w:tc>
      </w:tr>
      <w:tr w:rsidR="00A66FE4" w14:paraId="4266572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9A34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A9FAE" w14:textId="1E4C2B4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CC6D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48D14" w14:textId="77777777" w:rsidR="00A66FE4" w:rsidRPr="001B1679" w:rsidRDefault="00A66FE4" w:rsidP="0021626D">
            <w:pPr>
              <w:pStyle w:val="TAL"/>
              <w:rPr>
                <w:sz w:val="16"/>
                <w:szCs w:val="16"/>
              </w:rPr>
            </w:pPr>
            <w:r w:rsidRPr="001B1679">
              <w:rPr>
                <w:sz w:val="16"/>
                <w:szCs w:val="16"/>
              </w:rPr>
              <w:t>Rel-18 CR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51ED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D11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5047D" w14:textId="77777777" w:rsidR="00A66FE4" w:rsidRPr="001B1679" w:rsidRDefault="00A66FE4" w:rsidP="0021626D">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9F09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FF87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BFA18" w14:textId="77777777" w:rsidR="00A66FE4" w:rsidRPr="001B1679" w:rsidRDefault="00A66FE4" w:rsidP="0021626D">
            <w:pPr>
              <w:pStyle w:val="TAL"/>
              <w:rPr>
                <w:sz w:val="16"/>
                <w:szCs w:val="16"/>
              </w:rPr>
            </w:pPr>
          </w:p>
        </w:tc>
      </w:tr>
      <w:tr w:rsidR="00A66FE4" w14:paraId="7F802C8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9D38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58909" w14:textId="6B242EF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6FCC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B53D4" w14:textId="77777777" w:rsidR="00A66FE4" w:rsidRPr="001B1679" w:rsidRDefault="00A66FE4" w:rsidP="0021626D">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BAC1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560B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C4A6F" w14:textId="77777777" w:rsidR="00A66FE4" w:rsidRPr="001B1679" w:rsidRDefault="00A66FE4" w:rsidP="0021626D">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06B2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A8C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F0CF0" w14:textId="77777777" w:rsidR="00A66FE4" w:rsidRPr="001B1679" w:rsidRDefault="00A66FE4" w:rsidP="0021626D">
            <w:pPr>
              <w:pStyle w:val="TAL"/>
              <w:rPr>
                <w:sz w:val="16"/>
                <w:szCs w:val="16"/>
              </w:rPr>
            </w:pPr>
          </w:p>
        </w:tc>
      </w:tr>
      <w:tr w:rsidR="00A66FE4" w14:paraId="3890236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8181E" w14:textId="77777777" w:rsidR="00A66FE4" w:rsidRPr="001B1679" w:rsidRDefault="00A66FE4" w:rsidP="0021626D">
            <w:pPr>
              <w:pStyle w:val="TAL"/>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22D36" w14:textId="662A5E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D434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A4897" w14:textId="77777777" w:rsidR="00A66FE4" w:rsidRPr="001B1679" w:rsidRDefault="00A66FE4" w:rsidP="0021626D">
            <w:pPr>
              <w:pStyle w:val="TAL"/>
              <w:rPr>
                <w:sz w:val="16"/>
                <w:szCs w:val="16"/>
              </w:rPr>
            </w:pPr>
            <w:r w:rsidRPr="001B1679">
              <w:rPr>
                <w:sz w:val="16"/>
                <w:szCs w:val="16"/>
              </w:rPr>
              <w:t>Rel-18 CR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FAE3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C046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267CB" w14:textId="77777777" w:rsidR="00A66FE4" w:rsidRPr="001B1679" w:rsidRDefault="00A66FE4" w:rsidP="0021626D">
            <w:pPr>
              <w:pStyle w:val="TAL"/>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04B84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F4E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08B62" w14:textId="77777777" w:rsidR="00A66FE4" w:rsidRPr="001B1679" w:rsidRDefault="00A66FE4" w:rsidP="0021626D">
            <w:pPr>
              <w:pStyle w:val="TAL"/>
              <w:rPr>
                <w:sz w:val="16"/>
                <w:szCs w:val="16"/>
              </w:rPr>
            </w:pPr>
          </w:p>
        </w:tc>
      </w:tr>
      <w:tr w:rsidR="00A66FE4" w14:paraId="69583EB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B7A2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A833D" w14:textId="0281950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976C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F86CA" w14:textId="77777777" w:rsidR="00A66FE4" w:rsidRPr="001B1679" w:rsidRDefault="00A66FE4" w:rsidP="0021626D">
            <w:pPr>
              <w:pStyle w:val="TAL"/>
              <w:rPr>
                <w:sz w:val="16"/>
                <w:szCs w:val="16"/>
              </w:rPr>
            </w:pPr>
            <w:r w:rsidRPr="001B1679">
              <w:rPr>
                <w:sz w:val="16"/>
                <w:szCs w:val="16"/>
              </w:rPr>
              <w:t>Rel-18 CR on Study on Security Aspects of Proximity Based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2D7F0"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2E30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CA9BC" w14:textId="77777777" w:rsidR="00A66FE4" w:rsidRPr="001B1679" w:rsidRDefault="00A66FE4" w:rsidP="0021626D">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8667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0B76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8DD22" w14:textId="77777777" w:rsidR="00A66FE4" w:rsidRPr="001B1679" w:rsidRDefault="00A66FE4" w:rsidP="0021626D">
            <w:pPr>
              <w:pStyle w:val="TAL"/>
              <w:rPr>
                <w:sz w:val="16"/>
                <w:szCs w:val="16"/>
              </w:rPr>
            </w:pPr>
          </w:p>
        </w:tc>
      </w:tr>
      <w:tr w:rsidR="00A66FE4" w14:paraId="33594F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AB264"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AA436" w14:textId="403F57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A651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4E30B" w14:textId="77777777" w:rsidR="00A66FE4" w:rsidRPr="001B1679" w:rsidRDefault="00A66FE4" w:rsidP="0021626D">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705F9"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CE75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4C6AE" w14:textId="77777777" w:rsidR="00A66FE4" w:rsidRPr="001B1679" w:rsidRDefault="00A66FE4" w:rsidP="0021626D">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6F0A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A2E3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C2377" w14:textId="77777777" w:rsidR="00A66FE4" w:rsidRPr="001B1679" w:rsidRDefault="00A66FE4" w:rsidP="0021626D">
            <w:pPr>
              <w:pStyle w:val="TAL"/>
              <w:rPr>
                <w:sz w:val="16"/>
                <w:szCs w:val="16"/>
              </w:rPr>
            </w:pPr>
          </w:p>
        </w:tc>
      </w:tr>
      <w:tr w:rsidR="00A66FE4" w14:paraId="4346A36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3B988"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13C3F" w14:textId="5906224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10C5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22138" w14:textId="77777777" w:rsidR="00A66FE4" w:rsidRPr="001B1679" w:rsidRDefault="00A66FE4" w:rsidP="0021626D">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1381D"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2710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27C24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4433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30B0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A6C39" w14:textId="77777777" w:rsidR="00A66FE4" w:rsidRPr="001B1679" w:rsidRDefault="00A66FE4" w:rsidP="0021626D">
            <w:pPr>
              <w:pStyle w:val="TAL"/>
              <w:rPr>
                <w:sz w:val="16"/>
                <w:szCs w:val="16"/>
              </w:rPr>
            </w:pPr>
          </w:p>
        </w:tc>
      </w:tr>
      <w:tr w:rsidR="00A66FE4" w14:paraId="4725E1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7279F"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7AEA4" w14:textId="5B5E232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3A6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AD04" w14:textId="77777777" w:rsidR="00A66FE4" w:rsidRPr="001B1679" w:rsidRDefault="00A66FE4" w:rsidP="0021626D">
            <w:pPr>
              <w:pStyle w:val="TAL"/>
              <w:rPr>
                <w:sz w:val="16"/>
                <w:szCs w:val="16"/>
              </w:rPr>
            </w:pPr>
            <w:r w:rsidRPr="001B1679">
              <w:rPr>
                <w:sz w:val="16"/>
                <w:szCs w:val="16"/>
              </w:rPr>
              <w:t>CR Pack on 5GMSA,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B550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AFBC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A38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4D8A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89CF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B9A29" w14:textId="77777777" w:rsidR="00A66FE4" w:rsidRPr="001B1679" w:rsidRDefault="00A66FE4" w:rsidP="0021626D">
            <w:pPr>
              <w:pStyle w:val="TAL"/>
              <w:rPr>
                <w:sz w:val="16"/>
                <w:szCs w:val="16"/>
              </w:rPr>
            </w:pPr>
          </w:p>
        </w:tc>
      </w:tr>
      <w:tr w:rsidR="00A66FE4" w14:paraId="6D5B31B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E28BE"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DBD1D" w14:textId="4577B12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CF54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B56CD" w14:textId="77777777" w:rsidR="00A66FE4" w:rsidRPr="001B1679" w:rsidRDefault="00A66FE4" w:rsidP="0021626D">
            <w:pPr>
              <w:pStyle w:val="TAL"/>
              <w:rPr>
                <w:sz w:val="16"/>
                <w:szCs w:val="16"/>
              </w:rPr>
            </w:pPr>
            <w:r w:rsidRPr="001B1679">
              <w:rPr>
                <w:sz w:val="16"/>
                <w:szCs w:val="16"/>
              </w:rPr>
              <w:t>CR Pack on EVEX, ADAES,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DC96B"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4EAA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A1DB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3FA8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E2A1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083C0" w14:textId="77777777" w:rsidR="00A66FE4" w:rsidRPr="001B1679" w:rsidRDefault="00A66FE4" w:rsidP="0021626D">
            <w:pPr>
              <w:pStyle w:val="TAL"/>
              <w:rPr>
                <w:sz w:val="16"/>
                <w:szCs w:val="16"/>
              </w:rPr>
            </w:pPr>
          </w:p>
        </w:tc>
      </w:tr>
      <w:tr w:rsidR="00A66FE4" w14:paraId="0C4673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F38EF"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8019D" w14:textId="1BD466D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2C73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25BE2" w14:textId="77777777" w:rsidR="00A66FE4" w:rsidRPr="001B1679" w:rsidRDefault="00A66FE4" w:rsidP="0021626D">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BB629"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FA3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6059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138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31D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5FCF8" w14:textId="77777777" w:rsidR="00A66FE4" w:rsidRPr="001B1679" w:rsidRDefault="00A66FE4" w:rsidP="0021626D">
            <w:pPr>
              <w:pStyle w:val="TAL"/>
              <w:rPr>
                <w:sz w:val="16"/>
                <w:szCs w:val="16"/>
              </w:rPr>
            </w:pPr>
          </w:p>
        </w:tc>
      </w:tr>
      <w:tr w:rsidR="00A66FE4" w14:paraId="3F0C3A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566C6"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475B0" w14:textId="3E7ACE2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3A22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0F074" w14:textId="77777777" w:rsidR="00A66FE4" w:rsidRPr="001B1679" w:rsidRDefault="00A66FE4" w:rsidP="0021626D">
            <w:pPr>
              <w:pStyle w:val="TAL"/>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5488B"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CAB0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9FDA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53F9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5861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5A1C7" w14:textId="77777777" w:rsidR="00A66FE4" w:rsidRPr="001B1679" w:rsidRDefault="00A66FE4" w:rsidP="0021626D">
            <w:pPr>
              <w:pStyle w:val="TAL"/>
              <w:rPr>
                <w:sz w:val="16"/>
                <w:szCs w:val="16"/>
              </w:rPr>
            </w:pPr>
          </w:p>
        </w:tc>
      </w:tr>
      <w:tr w:rsidR="00A66FE4" w14:paraId="324A4B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AD12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67F50" w14:textId="08438BE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EF81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0E7B1" w14:textId="77777777" w:rsidR="00A66FE4" w:rsidRPr="001B1679" w:rsidRDefault="00A66FE4" w:rsidP="0021626D">
            <w:pPr>
              <w:pStyle w:val="TAL"/>
              <w:rPr>
                <w:sz w:val="16"/>
                <w:szCs w:val="16"/>
              </w:rPr>
            </w:pPr>
            <w:r w:rsidRPr="001B1679">
              <w:rPr>
                <w:sz w:val="16"/>
                <w:szCs w:val="16"/>
              </w:rPr>
              <w:t>Rel-18 CR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560D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2103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61470" w14:textId="77777777" w:rsidR="00A66FE4" w:rsidRPr="001B1679" w:rsidRDefault="00A66FE4" w:rsidP="0021626D">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AAE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61C1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0C033" w14:textId="77777777" w:rsidR="00A66FE4" w:rsidRPr="001B1679" w:rsidRDefault="00A66FE4" w:rsidP="0021626D">
            <w:pPr>
              <w:pStyle w:val="TAL"/>
              <w:rPr>
                <w:sz w:val="16"/>
                <w:szCs w:val="16"/>
              </w:rPr>
            </w:pPr>
          </w:p>
        </w:tc>
      </w:tr>
      <w:tr w:rsidR="00A66FE4" w14:paraId="5341B02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1570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B76F" w14:textId="225AFFA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B071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D1C62" w14:textId="7718DFD1"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6B98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99A9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D2FA9" w14:textId="77777777" w:rsidR="00A66FE4" w:rsidRPr="001B1679" w:rsidRDefault="00A66FE4" w:rsidP="0021626D">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A29D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3962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39AAD" w14:textId="77777777" w:rsidR="00A66FE4" w:rsidRPr="001B1679" w:rsidRDefault="00A66FE4" w:rsidP="0021626D">
            <w:pPr>
              <w:pStyle w:val="TAL"/>
              <w:rPr>
                <w:sz w:val="16"/>
                <w:szCs w:val="16"/>
              </w:rPr>
            </w:pPr>
          </w:p>
        </w:tc>
      </w:tr>
      <w:tr w:rsidR="00A66FE4" w14:paraId="7CD9DE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F585B"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D5786" w14:textId="180F52C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39FE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AFE53" w14:textId="77777777" w:rsidR="00A66FE4" w:rsidRPr="001B1679" w:rsidRDefault="00A66FE4" w:rsidP="0021626D">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B649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F7FD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7A29D" w14:textId="77777777" w:rsidR="00A66FE4" w:rsidRPr="001B1679" w:rsidRDefault="00A66FE4" w:rsidP="0021626D">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6162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CF46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97852" w14:textId="77777777" w:rsidR="00A66FE4" w:rsidRPr="001B1679" w:rsidRDefault="00A66FE4" w:rsidP="0021626D">
            <w:pPr>
              <w:pStyle w:val="TAL"/>
              <w:rPr>
                <w:sz w:val="16"/>
                <w:szCs w:val="16"/>
              </w:rPr>
            </w:pPr>
          </w:p>
        </w:tc>
      </w:tr>
      <w:tr w:rsidR="00A66FE4" w14:paraId="4023B8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E44C4"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0E64C" w14:textId="1EE6BE2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EFDC4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38F5B" w14:textId="3CDE8AB7"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F429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98A7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1F69C" w14:textId="77777777" w:rsidR="00A66FE4" w:rsidRPr="001B1679" w:rsidRDefault="00A66FE4" w:rsidP="0021626D">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E906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7393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B5689" w14:textId="77777777" w:rsidR="00A66FE4" w:rsidRPr="001B1679" w:rsidRDefault="00A66FE4" w:rsidP="0021626D">
            <w:pPr>
              <w:pStyle w:val="TAL"/>
              <w:rPr>
                <w:sz w:val="16"/>
                <w:szCs w:val="16"/>
              </w:rPr>
            </w:pPr>
          </w:p>
        </w:tc>
      </w:tr>
      <w:tr w:rsidR="00A66FE4" w14:paraId="2AB77A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0AACC"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52063" w14:textId="151AE58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84C5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62975" w14:textId="4FD4D579"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144A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3514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2A4E7" w14:textId="77777777" w:rsidR="00A66FE4" w:rsidRPr="001B1679" w:rsidRDefault="00A66FE4" w:rsidP="0021626D">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D190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5AC4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E38D8" w14:textId="77777777" w:rsidR="00A66FE4" w:rsidRPr="001B1679" w:rsidRDefault="00A66FE4" w:rsidP="0021626D">
            <w:pPr>
              <w:pStyle w:val="TAL"/>
              <w:rPr>
                <w:sz w:val="16"/>
                <w:szCs w:val="16"/>
              </w:rPr>
            </w:pPr>
          </w:p>
        </w:tc>
      </w:tr>
      <w:tr w:rsidR="00A66FE4" w14:paraId="11AD22C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ADE64"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2920B" w14:textId="43E3EDF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9A98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991DC" w14:textId="77777777" w:rsidR="00A66FE4" w:rsidRPr="001B1679" w:rsidRDefault="00A66FE4" w:rsidP="0021626D">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D7B7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656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5D7CB"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4448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71C8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E6D89" w14:textId="77777777" w:rsidR="00A66FE4" w:rsidRPr="001B1679" w:rsidRDefault="00A66FE4" w:rsidP="0021626D">
            <w:pPr>
              <w:pStyle w:val="TAL"/>
              <w:rPr>
                <w:sz w:val="16"/>
                <w:szCs w:val="16"/>
              </w:rPr>
            </w:pPr>
          </w:p>
        </w:tc>
      </w:tr>
      <w:tr w:rsidR="00A66FE4" w14:paraId="174ACB2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BBF1A"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F12A0" w14:textId="1A2DF87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A57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0EA0B" w14:textId="77777777" w:rsidR="00A66FE4" w:rsidRPr="001B1679" w:rsidRDefault="00A66FE4" w:rsidP="0021626D">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F74A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AD7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DAF25" w14:textId="77777777" w:rsidR="00A66FE4" w:rsidRPr="001B1679" w:rsidRDefault="00A66FE4" w:rsidP="0021626D">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4D12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9375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CBA7B" w14:textId="77777777" w:rsidR="00A66FE4" w:rsidRPr="001B1679" w:rsidRDefault="00A66FE4" w:rsidP="0021626D">
            <w:pPr>
              <w:pStyle w:val="TAL"/>
              <w:rPr>
                <w:sz w:val="16"/>
                <w:szCs w:val="16"/>
              </w:rPr>
            </w:pPr>
          </w:p>
        </w:tc>
      </w:tr>
      <w:tr w:rsidR="00A66FE4" w14:paraId="122A50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0D2DD"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64280" w14:textId="70A2139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1F6A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02974"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3173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F5FA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F5FB29"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13E2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9DAC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B975B" w14:textId="77777777" w:rsidR="00A66FE4" w:rsidRPr="001B1679" w:rsidRDefault="00A66FE4" w:rsidP="0021626D">
            <w:pPr>
              <w:pStyle w:val="TAL"/>
              <w:rPr>
                <w:sz w:val="16"/>
                <w:szCs w:val="16"/>
              </w:rPr>
            </w:pPr>
          </w:p>
        </w:tc>
      </w:tr>
      <w:tr w:rsidR="00A66FE4" w14:paraId="083291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589149"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A9780" w14:textId="14D5AB2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2FE9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EA347" w14:textId="77777777" w:rsidR="00A66FE4" w:rsidRPr="001B1679" w:rsidRDefault="00A66FE4" w:rsidP="0021626D">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AB74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5180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6743F" w14:textId="77777777" w:rsidR="00A66FE4" w:rsidRPr="001B1679" w:rsidRDefault="00A66FE4" w:rsidP="0021626D">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649D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C66D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34CB5" w14:textId="77777777" w:rsidR="00A66FE4" w:rsidRPr="001B1679" w:rsidRDefault="00A66FE4" w:rsidP="0021626D">
            <w:pPr>
              <w:pStyle w:val="TAL"/>
              <w:rPr>
                <w:sz w:val="16"/>
                <w:szCs w:val="16"/>
              </w:rPr>
            </w:pPr>
          </w:p>
        </w:tc>
      </w:tr>
      <w:tr w:rsidR="00A66FE4" w14:paraId="7CA079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3A102"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4793C" w14:textId="641476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BAC6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2527F" w14:textId="77777777" w:rsidR="00A66FE4" w:rsidRPr="001B1679" w:rsidRDefault="00A66FE4" w:rsidP="0021626D">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3BE5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9A7C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77D61" w14:textId="77777777" w:rsidR="00A66FE4" w:rsidRPr="001B1679" w:rsidRDefault="00A66FE4" w:rsidP="0021626D">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1A94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928F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49F4F" w14:textId="77777777" w:rsidR="00A66FE4" w:rsidRPr="001B1679" w:rsidRDefault="00A66FE4" w:rsidP="0021626D">
            <w:pPr>
              <w:pStyle w:val="TAL"/>
              <w:rPr>
                <w:sz w:val="16"/>
                <w:szCs w:val="16"/>
              </w:rPr>
            </w:pPr>
          </w:p>
        </w:tc>
      </w:tr>
      <w:tr w:rsidR="00A66FE4" w14:paraId="2C140A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47BC2"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C98C5" w14:textId="0010EDD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D887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A3C30" w14:textId="77777777" w:rsidR="00A66FE4" w:rsidRPr="001B1679" w:rsidRDefault="00A66FE4" w:rsidP="0021626D">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3E54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018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0582C" w14:textId="77777777" w:rsidR="00A66FE4" w:rsidRPr="001B1679" w:rsidRDefault="00A66FE4" w:rsidP="0021626D">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3895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9BEE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C8E83" w14:textId="77777777" w:rsidR="00A66FE4" w:rsidRPr="001B1679" w:rsidRDefault="00A66FE4" w:rsidP="0021626D">
            <w:pPr>
              <w:pStyle w:val="TAL"/>
              <w:rPr>
                <w:sz w:val="16"/>
                <w:szCs w:val="16"/>
              </w:rPr>
            </w:pPr>
          </w:p>
        </w:tc>
      </w:tr>
      <w:tr w:rsidR="00A66FE4" w14:paraId="06E0D88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3C74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1E8F5" w14:textId="2481700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2CEE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75957" w14:textId="77777777" w:rsidR="00A66FE4" w:rsidRPr="001B1679" w:rsidRDefault="00A66FE4" w:rsidP="0021626D">
            <w:pPr>
              <w:pStyle w:val="TAL"/>
              <w:rPr>
                <w:sz w:val="16"/>
                <w:szCs w:val="16"/>
              </w:rPr>
            </w:pPr>
            <w:r w:rsidRPr="001B1679">
              <w:rPr>
                <w:sz w:val="16"/>
                <w:szCs w:val="16"/>
              </w:rPr>
              <w:t>Rel-18 CRs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B430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68CD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65B0A" w14:textId="77777777" w:rsidR="00A66FE4" w:rsidRPr="001B1679" w:rsidRDefault="00A66FE4" w:rsidP="0021626D">
            <w:pPr>
              <w:pStyle w:val="TAL"/>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F72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04AB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E188D" w14:textId="77777777" w:rsidR="00A66FE4" w:rsidRPr="001B1679" w:rsidRDefault="00A66FE4" w:rsidP="0021626D">
            <w:pPr>
              <w:pStyle w:val="TAL"/>
              <w:rPr>
                <w:sz w:val="16"/>
                <w:szCs w:val="16"/>
              </w:rPr>
            </w:pPr>
          </w:p>
        </w:tc>
      </w:tr>
      <w:tr w:rsidR="00A66FE4" w14:paraId="7330FE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F7DE5"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DA5A3" w14:textId="14B3A05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84A5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8A348" w14:textId="4BE20F10"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CB30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E1F3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14A5D" w14:textId="77777777" w:rsidR="00A66FE4" w:rsidRPr="001B1679" w:rsidRDefault="00A66FE4" w:rsidP="0021626D">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EBE8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F4A4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189D0" w14:textId="77777777" w:rsidR="00A66FE4" w:rsidRPr="001B1679" w:rsidRDefault="00A66FE4" w:rsidP="0021626D">
            <w:pPr>
              <w:pStyle w:val="TAL"/>
              <w:rPr>
                <w:sz w:val="16"/>
                <w:szCs w:val="16"/>
              </w:rPr>
            </w:pPr>
          </w:p>
        </w:tc>
      </w:tr>
      <w:tr w:rsidR="00A66FE4" w14:paraId="1E3CC9B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3E9E0"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01502" w14:textId="4A1B5BB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2D76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D5C36" w14:textId="5C83AEE2"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7516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A57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EB656" w14:textId="77777777" w:rsidR="00A66FE4" w:rsidRPr="001B1679" w:rsidRDefault="00A66FE4" w:rsidP="0021626D">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6063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A3BE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83241" w14:textId="77777777" w:rsidR="00A66FE4" w:rsidRPr="001B1679" w:rsidRDefault="00A66FE4" w:rsidP="0021626D">
            <w:pPr>
              <w:pStyle w:val="TAL"/>
              <w:rPr>
                <w:sz w:val="16"/>
                <w:szCs w:val="16"/>
              </w:rPr>
            </w:pPr>
          </w:p>
        </w:tc>
      </w:tr>
      <w:tr w:rsidR="00A66FE4" w14:paraId="3663960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2829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894EC" w14:textId="169A25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6192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074FD" w14:textId="77777777" w:rsidR="00A66FE4" w:rsidRPr="001B1679" w:rsidRDefault="00A66FE4" w:rsidP="0021626D">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4FD1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EBD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B2577" w14:textId="77777777" w:rsidR="00A66FE4" w:rsidRPr="001B1679" w:rsidRDefault="00A66FE4" w:rsidP="0021626D">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90C2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3869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FFE18" w14:textId="77777777" w:rsidR="00A66FE4" w:rsidRPr="001B1679" w:rsidRDefault="00A66FE4" w:rsidP="0021626D">
            <w:pPr>
              <w:pStyle w:val="TAL"/>
              <w:rPr>
                <w:sz w:val="16"/>
                <w:szCs w:val="16"/>
              </w:rPr>
            </w:pPr>
          </w:p>
        </w:tc>
      </w:tr>
      <w:tr w:rsidR="00A66FE4" w14:paraId="61E3C0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EF33E" w14:textId="77777777" w:rsidR="00A66FE4" w:rsidRPr="001B1679" w:rsidRDefault="00A66FE4" w:rsidP="0021626D">
            <w:pPr>
              <w:pStyle w:val="TAL"/>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6588F" w14:textId="32A6AE9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020E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BAF55" w14:textId="77777777" w:rsidR="00A66FE4" w:rsidRPr="001B1679" w:rsidRDefault="00A66FE4" w:rsidP="0021626D">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2598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1371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AEC76"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E177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6738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B4A08" w14:textId="77777777" w:rsidR="00A66FE4" w:rsidRPr="001B1679" w:rsidRDefault="00A66FE4" w:rsidP="0021626D">
            <w:pPr>
              <w:pStyle w:val="TAL"/>
              <w:rPr>
                <w:sz w:val="16"/>
                <w:szCs w:val="16"/>
              </w:rPr>
            </w:pPr>
          </w:p>
        </w:tc>
      </w:tr>
      <w:tr w:rsidR="00A66FE4" w14:paraId="0B4F82C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169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6A114" w14:textId="3F846BB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E70C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96D70" w14:textId="1985CD32"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68582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A8A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BD6F9" w14:textId="77777777" w:rsidR="00A66FE4" w:rsidRPr="001B1679" w:rsidRDefault="00A66FE4" w:rsidP="0021626D">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2F49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DFF1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F5AEA" w14:textId="77777777" w:rsidR="00A66FE4" w:rsidRPr="001B1679" w:rsidRDefault="00A66FE4" w:rsidP="0021626D">
            <w:pPr>
              <w:pStyle w:val="TAL"/>
              <w:rPr>
                <w:sz w:val="16"/>
                <w:szCs w:val="16"/>
              </w:rPr>
            </w:pPr>
          </w:p>
        </w:tc>
      </w:tr>
      <w:tr w:rsidR="00A66FE4" w14:paraId="46C9E9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8AF8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1F64D" w14:textId="5624057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2CD4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9E673" w14:textId="77777777" w:rsidR="00A66FE4" w:rsidRPr="001B1679" w:rsidRDefault="00A66FE4" w:rsidP="0021626D">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A927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173B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FF0F7" w14:textId="77777777" w:rsidR="00A66FE4" w:rsidRPr="001B1679" w:rsidRDefault="00A66FE4" w:rsidP="0021626D">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C1F4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7CD4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A7C94" w14:textId="77777777" w:rsidR="00A66FE4" w:rsidRPr="001B1679" w:rsidRDefault="00A66FE4" w:rsidP="0021626D">
            <w:pPr>
              <w:pStyle w:val="TAL"/>
              <w:rPr>
                <w:sz w:val="16"/>
                <w:szCs w:val="16"/>
              </w:rPr>
            </w:pPr>
          </w:p>
        </w:tc>
      </w:tr>
      <w:tr w:rsidR="00A66FE4" w14:paraId="6B2D2A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9BBEB"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B163D" w14:textId="3EF1BD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1034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73120" w14:textId="77777777" w:rsidR="00A66FE4" w:rsidRPr="001B1679" w:rsidRDefault="00A66FE4" w:rsidP="0021626D">
            <w:pPr>
              <w:pStyle w:val="TAL"/>
              <w:rPr>
                <w:sz w:val="16"/>
                <w:szCs w:val="16"/>
              </w:rPr>
            </w:pPr>
            <w:r w:rsidRPr="001B1679">
              <w:rPr>
                <w:sz w:val="16"/>
                <w:szCs w:val="16"/>
              </w:rPr>
              <w:t>Rel-18 CR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48844"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C8B4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7A591" w14:textId="77777777" w:rsidR="00A66FE4" w:rsidRPr="001B1679" w:rsidRDefault="00A66FE4" w:rsidP="0021626D">
            <w:pPr>
              <w:pStyle w:val="TAL"/>
              <w:rPr>
                <w:sz w:val="16"/>
                <w:szCs w:val="16"/>
              </w:rPr>
            </w:pPr>
            <w:r w:rsidRPr="001B1679">
              <w:rPr>
                <w:sz w:val="16"/>
                <w:szCs w:val="16"/>
              </w:rPr>
              <w:t>URLLC_Mgt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77AC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EDD1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5AF26" w14:textId="77777777" w:rsidR="00A66FE4" w:rsidRPr="001B1679" w:rsidRDefault="00A66FE4" w:rsidP="0021626D">
            <w:pPr>
              <w:pStyle w:val="TAL"/>
              <w:rPr>
                <w:sz w:val="16"/>
                <w:szCs w:val="16"/>
              </w:rPr>
            </w:pPr>
          </w:p>
        </w:tc>
      </w:tr>
      <w:tr w:rsidR="00A66FE4" w14:paraId="518D463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81DB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82096" w14:textId="5AF9345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6FC0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0453A" w14:textId="393EA3B0"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CBF5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5AE2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6A22C" w14:textId="77777777" w:rsidR="00A66FE4" w:rsidRPr="001B1679" w:rsidRDefault="00A66FE4" w:rsidP="0021626D">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85EE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EAE7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91667" w14:textId="77777777" w:rsidR="00A66FE4" w:rsidRPr="001B1679" w:rsidRDefault="00A66FE4" w:rsidP="0021626D">
            <w:pPr>
              <w:pStyle w:val="TAL"/>
              <w:rPr>
                <w:sz w:val="16"/>
                <w:szCs w:val="16"/>
              </w:rPr>
            </w:pPr>
          </w:p>
        </w:tc>
      </w:tr>
      <w:tr w:rsidR="00A66FE4" w14:paraId="2F96B3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B427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16F3A" w14:textId="25595B2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4CD0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B426A" w14:textId="77777777" w:rsidR="00A66FE4" w:rsidRPr="001B1679" w:rsidRDefault="00A66FE4" w:rsidP="0021626D">
            <w:pPr>
              <w:pStyle w:val="TAL"/>
              <w:rPr>
                <w:sz w:val="16"/>
                <w:szCs w:val="16"/>
              </w:rPr>
            </w:pPr>
            <w:r w:rsidRPr="001B1679">
              <w:rPr>
                <w:sz w:val="16"/>
                <w:szCs w:val="16"/>
              </w:rPr>
              <w:t>Rel-18 CR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FBC7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EFB6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F58CA" w14:textId="77777777" w:rsidR="00A66FE4" w:rsidRPr="001B1679" w:rsidRDefault="00A66FE4" w:rsidP="0021626D">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E03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AF89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08FBB" w14:textId="77777777" w:rsidR="00A66FE4" w:rsidRPr="001B1679" w:rsidRDefault="00A66FE4" w:rsidP="0021626D">
            <w:pPr>
              <w:pStyle w:val="TAL"/>
              <w:rPr>
                <w:sz w:val="16"/>
                <w:szCs w:val="16"/>
              </w:rPr>
            </w:pPr>
          </w:p>
        </w:tc>
      </w:tr>
      <w:tr w:rsidR="00A66FE4" w14:paraId="1CA5E2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4FD6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A25D1" w14:textId="700B8CF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9B51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612D8" w14:textId="77777777" w:rsidR="00A66FE4" w:rsidRPr="001B1679" w:rsidRDefault="00A66FE4" w:rsidP="0021626D">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DC53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43D5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191A2" w14:textId="77777777" w:rsidR="00A66FE4" w:rsidRPr="001B1679" w:rsidRDefault="00A66FE4" w:rsidP="0021626D">
            <w:pPr>
              <w:pStyle w:val="TAL"/>
              <w:rPr>
                <w:sz w:val="16"/>
                <w:szCs w:val="16"/>
              </w:rPr>
            </w:pPr>
            <w:r w:rsidRPr="001B1679">
              <w:rPr>
                <w:sz w:val="16"/>
                <w:szCs w:val="16"/>
              </w:rPr>
              <w:t>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CF70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E89A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3ED5E" w14:textId="77777777" w:rsidR="00A66FE4" w:rsidRPr="001B1679" w:rsidRDefault="00A66FE4" w:rsidP="0021626D">
            <w:pPr>
              <w:pStyle w:val="TAL"/>
              <w:rPr>
                <w:sz w:val="16"/>
                <w:szCs w:val="16"/>
              </w:rPr>
            </w:pPr>
          </w:p>
        </w:tc>
      </w:tr>
      <w:tr w:rsidR="00A66FE4" w14:paraId="6FB653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CE6D5"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04D60" w14:textId="062B9B6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5271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9F85F" w14:textId="77777777" w:rsidR="00A66FE4" w:rsidRPr="001B1679" w:rsidRDefault="00A66FE4" w:rsidP="0021626D">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A2BE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228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DBD25" w14:textId="77777777" w:rsidR="00A66FE4" w:rsidRPr="001B1679" w:rsidRDefault="00A66FE4" w:rsidP="0021626D">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E1CA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E991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33648" w14:textId="77777777" w:rsidR="00A66FE4" w:rsidRPr="001B1679" w:rsidRDefault="00A66FE4" w:rsidP="0021626D">
            <w:pPr>
              <w:pStyle w:val="TAL"/>
              <w:rPr>
                <w:sz w:val="16"/>
                <w:szCs w:val="16"/>
              </w:rPr>
            </w:pPr>
          </w:p>
        </w:tc>
      </w:tr>
      <w:tr w:rsidR="00A66FE4" w14:paraId="1AE373B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AC687"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F1311" w14:textId="51F47BD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B4DD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602B3" w14:textId="77777777" w:rsidR="00A66FE4" w:rsidRPr="001B1679" w:rsidRDefault="00A66FE4" w:rsidP="0021626D">
            <w:pPr>
              <w:pStyle w:val="TAL"/>
              <w:rPr>
                <w:sz w:val="16"/>
                <w:szCs w:val="16"/>
              </w:rPr>
            </w:pPr>
            <w:r w:rsidRPr="001B1679">
              <w:rPr>
                <w:sz w:val="16"/>
                <w:szCs w:val="16"/>
              </w:rPr>
              <w:t>Rel-18 CRs to TS23558 for EDGEAPP_Ph2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285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4EE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540C05"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E11A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90F5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E28E4" w14:textId="77777777" w:rsidR="00A66FE4" w:rsidRPr="001B1679" w:rsidRDefault="00A66FE4" w:rsidP="0021626D">
            <w:pPr>
              <w:pStyle w:val="TAL"/>
              <w:rPr>
                <w:sz w:val="16"/>
                <w:szCs w:val="16"/>
              </w:rPr>
            </w:pPr>
          </w:p>
        </w:tc>
      </w:tr>
      <w:tr w:rsidR="00A66FE4" w14:paraId="7A1A65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B18D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5808B" w14:textId="2B3F589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13F6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ACD6D" w14:textId="77777777" w:rsidR="00A66FE4" w:rsidRPr="001B1679" w:rsidRDefault="00A66FE4" w:rsidP="0021626D">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7BB78"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FC19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26CE9" w14:textId="77777777" w:rsidR="00A66FE4" w:rsidRPr="001B1679" w:rsidRDefault="00A66FE4" w:rsidP="0021626D">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9032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BE21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C5E4C" w14:textId="77777777" w:rsidR="00A66FE4" w:rsidRPr="001B1679" w:rsidRDefault="00A66FE4" w:rsidP="0021626D">
            <w:pPr>
              <w:pStyle w:val="TAL"/>
              <w:rPr>
                <w:sz w:val="16"/>
                <w:szCs w:val="16"/>
              </w:rPr>
            </w:pPr>
          </w:p>
        </w:tc>
      </w:tr>
      <w:tr w:rsidR="00A66FE4" w14:paraId="21EA89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DE137"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E082" w14:textId="3835A9B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2B9C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E36B3" w14:textId="77777777" w:rsidR="00A66FE4" w:rsidRPr="001B1679" w:rsidRDefault="00A66FE4" w:rsidP="0021626D">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5535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AC9B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8F8D3" w14:textId="77777777" w:rsidR="00A66FE4" w:rsidRPr="001B1679" w:rsidRDefault="00A66FE4" w:rsidP="0021626D">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E88D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4D0A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4D4F5" w14:textId="77777777" w:rsidR="00A66FE4" w:rsidRPr="001B1679" w:rsidRDefault="00A66FE4" w:rsidP="0021626D">
            <w:pPr>
              <w:pStyle w:val="TAL"/>
              <w:rPr>
                <w:sz w:val="16"/>
                <w:szCs w:val="16"/>
              </w:rPr>
            </w:pPr>
          </w:p>
        </w:tc>
      </w:tr>
      <w:tr w:rsidR="00A66FE4" w14:paraId="373155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527EE"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99933" w14:textId="7DBD832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6F4C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A0397" w14:textId="77777777" w:rsidR="00A66FE4" w:rsidRPr="001B1679" w:rsidRDefault="00A66FE4" w:rsidP="0021626D">
            <w:pPr>
              <w:pStyle w:val="TAL"/>
              <w:rPr>
                <w:sz w:val="16"/>
                <w:szCs w:val="16"/>
              </w:rPr>
            </w:pPr>
            <w:r w:rsidRPr="001B1679">
              <w:rPr>
                <w:sz w:val="16"/>
                <w:szCs w:val="16"/>
              </w:rPr>
              <w:t>Rel-18 CR to TS23280, TS23281, TS23282 and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8644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C39B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EB1E4" w14:textId="77777777" w:rsidR="00A66FE4" w:rsidRPr="001B1679" w:rsidRDefault="00A66FE4" w:rsidP="0021626D">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B494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6ED4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99762" w14:textId="77777777" w:rsidR="00A66FE4" w:rsidRPr="001B1679" w:rsidRDefault="00A66FE4" w:rsidP="0021626D">
            <w:pPr>
              <w:pStyle w:val="TAL"/>
              <w:rPr>
                <w:sz w:val="16"/>
                <w:szCs w:val="16"/>
              </w:rPr>
            </w:pPr>
          </w:p>
        </w:tc>
      </w:tr>
      <w:tr w:rsidR="00A66FE4" w14:paraId="6D8EBB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F8EF9"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CDECA" w14:textId="6A5EA5DF"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BE0C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BBDCA" w14:textId="77777777" w:rsidR="00A66FE4" w:rsidRPr="001B1679" w:rsidRDefault="00A66FE4" w:rsidP="0021626D">
            <w:pPr>
              <w:pStyle w:val="TAL"/>
              <w:rPr>
                <w:sz w:val="16"/>
                <w:szCs w:val="16"/>
              </w:rPr>
            </w:pPr>
            <w:r w:rsidRPr="001B1679">
              <w:rPr>
                <w:sz w:val="16"/>
                <w:szCs w:val="16"/>
              </w:rPr>
              <w:t>Rel-18 CRs to TS23379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CB38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0A81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CACCE" w14:textId="77777777" w:rsidR="00A66FE4" w:rsidRPr="001B1679" w:rsidRDefault="00A66FE4" w:rsidP="0021626D">
            <w:pPr>
              <w:pStyle w:val="TAL"/>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E34C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A82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90B98" w14:textId="77777777" w:rsidR="00A66FE4" w:rsidRPr="001B1679" w:rsidRDefault="00A66FE4" w:rsidP="0021626D">
            <w:pPr>
              <w:pStyle w:val="TAL"/>
              <w:rPr>
                <w:sz w:val="16"/>
                <w:szCs w:val="16"/>
              </w:rPr>
            </w:pPr>
          </w:p>
        </w:tc>
      </w:tr>
      <w:tr w:rsidR="00A66FE4" w14:paraId="0B39CD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FC24F"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E0812" w14:textId="4C0E49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87D4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B8F85" w14:textId="77777777" w:rsidR="00A66FE4" w:rsidRPr="001B1679" w:rsidRDefault="00A66FE4" w:rsidP="0021626D">
            <w:pPr>
              <w:pStyle w:val="TAL"/>
              <w:rPr>
                <w:sz w:val="16"/>
                <w:szCs w:val="16"/>
              </w:rPr>
            </w:pPr>
            <w:r w:rsidRPr="001B1679">
              <w:rPr>
                <w:sz w:val="16"/>
                <w:szCs w:val="16"/>
              </w:rPr>
              <w:t>Rel-18 CR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BDC30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F919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275CD" w14:textId="77777777" w:rsidR="00A66FE4" w:rsidRPr="001B1679" w:rsidRDefault="00A66FE4" w:rsidP="0021626D">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E1FA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2006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606A6" w14:textId="77777777" w:rsidR="00A66FE4" w:rsidRPr="001B1679" w:rsidRDefault="00A66FE4" w:rsidP="0021626D">
            <w:pPr>
              <w:pStyle w:val="TAL"/>
              <w:rPr>
                <w:sz w:val="16"/>
                <w:szCs w:val="16"/>
              </w:rPr>
            </w:pPr>
          </w:p>
        </w:tc>
      </w:tr>
      <w:tr w:rsidR="00A66FE4" w14:paraId="09E8DD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212E5"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BB5A1" w14:textId="5B201C3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3C48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7E747" w14:textId="77777777" w:rsidR="00A66FE4" w:rsidRPr="001B1679" w:rsidRDefault="00A66FE4" w:rsidP="0021626D">
            <w:pPr>
              <w:pStyle w:val="TAL"/>
              <w:rPr>
                <w:sz w:val="16"/>
                <w:szCs w:val="16"/>
              </w:rPr>
            </w:pPr>
            <w:r w:rsidRPr="001B1679">
              <w:rPr>
                <w:sz w:val="16"/>
                <w:szCs w:val="16"/>
              </w:rPr>
              <w:t>Rel-18 CRs to TS23281, TS23281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0866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00D2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684A9" w14:textId="77777777" w:rsidR="00A66FE4" w:rsidRPr="001B1679" w:rsidRDefault="00A66FE4" w:rsidP="0021626D">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C374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0E67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58CD8" w14:textId="77777777" w:rsidR="00A66FE4" w:rsidRPr="001B1679" w:rsidRDefault="00A66FE4" w:rsidP="0021626D">
            <w:pPr>
              <w:pStyle w:val="TAL"/>
              <w:rPr>
                <w:sz w:val="16"/>
                <w:szCs w:val="16"/>
              </w:rPr>
            </w:pPr>
          </w:p>
        </w:tc>
      </w:tr>
      <w:tr w:rsidR="00A66FE4" w14:paraId="009DA59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1EB2B"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7B70A" w14:textId="79E8529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5D0C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81DF7" w14:textId="77777777" w:rsidR="00A66FE4" w:rsidRPr="001B1679" w:rsidRDefault="00A66FE4" w:rsidP="0021626D">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2703C"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8900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A3B68" w14:textId="77777777" w:rsidR="00A66FE4" w:rsidRPr="001B1679" w:rsidRDefault="00A66FE4" w:rsidP="0021626D">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5B69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B50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BE49A" w14:textId="77777777" w:rsidR="00A66FE4" w:rsidRPr="001B1679" w:rsidRDefault="00A66FE4" w:rsidP="0021626D">
            <w:pPr>
              <w:pStyle w:val="TAL"/>
              <w:rPr>
                <w:sz w:val="16"/>
                <w:szCs w:val="16"/>
              </w:rPr>
            </w:pPr>
          </w:p>
        </w:tc>
      </w:tr>
      <w:tr w:rsidR="00A66FE4" w14:paraId="75AD96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62A5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3CE1C" w14:textId="60B60D9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6E0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D017A" w14:textId="77777777" w:rsidR="00A66FE4" w:rsidRPr="001B1679" w:rsidRDefault="00A66FE4" w:rsidP="0021626D">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E888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86966"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05D66" w14:textId="77777777" w:rsidR="00A66FE4" w:rsidRPr="001B1679" w:rsidRDefault="00A66FE4" w:rsidP="0021626D">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BE8B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CC74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67545" w14:textId="77777777" w:rsidR="00A66FE4" w:rsidRPr="001B1679" w:rsidRDefault="00A66FE4" w:rsidP="0021626D">
            <w:pPr>
              <w:pStyle w:val="TAL"/>
              <w:rPr>
                <w:sz w:val="16"/>
                <w:szCs w:val="16"/>
              </w:rPr>
            </w:pPr>
          </w:p>
        </w:tc>
      </w:tr>
      <w:tr w:rsidR="00A66FE4" w14:paraId="07C9FDA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89208"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70236" w14:textId="4333B79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CD27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415CC" w14:textId="77777777" w:rsidR="00A66FE4" w:rsidRPr="001B1679" w:rsidRDefault="00A66FE4" w:rsidP="0021626D">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50DC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E368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EAB77" w14:textId="77777777" w:rsidR="00A66FE4" w:rsidRPr="001B1679" w:rsidRDefault="00A66FE4" w:rsidP="0021626D">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4C69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2E72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A45F2" w14:textId="77777777" w:rsidR="00A66FE4" w:rsidRPr="001B1679" w:rsidRDefault="00A66FE4" w:rsidP="0021626D">
            <w:pPr>
              <w:pStyle w:val="TAL"/>
              <w:rPr>
                <w:sz w:val="16"/>
                <w:szCs w:val="16"/>
              </w:rPr>
            </w:pPr>
          </w:p>
        </w:tc>
      </w:tr>
      <w:tr w:rsidR="00A66FE4" w14:paraId="444163C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5A87E"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DE805" w14:textId="3217DB8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AD4E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711B0" w14:textId="77777777" w:rsidR="00A66FE4" w:rsidRPr="001B1679" w:rsidRDefault="00A66FE4" w:rsidP="0021626D">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E705F"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9A16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21C21"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DDAF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5058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240EB" w14:textId="77777777" w:rsidR="00A66FE4" w:rsidRPr="001B1679" w:rsidRDefault="00A66FE4" w:rsidP="0021626D">
            <w:pPr>
              <w:pStyle w:val="TAL"/>
              <w:rPr>
                <w:sz w:val="16"/>
                <w:szCs w:val="16"/>
              </w:rPr>
            </w:pPr>
          </w:p>
        </w:tc>
      </w:tr>
      <w:tr w:rsidR="00A66FE4" w14:paraId="3A4351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E364B"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5A308" w14:textId="584C92B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C1DD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1497F" w14:textId="77777777" w:rsidR="00A66FE4" w:rsidRPr="001B1679" w:rsidRDefault="00A66FE4" w:rsidP="0021626D">
            <w:pPr>
              <w:pStyle w:val="TAL"/>
              <w:rPr>
                <w:sz w:val="16"/>
                <w:szCs w:val="16"/>
              </w:rPr>
            </w:pPr>
            <w:r w:rsidRPr="001B1679">
              <w:rPr>
                <w:sz w:val="16"/>
                <w:szCs w:val="16"/>
              </w:rPr>
              <w:t>Rel-18 CR to TS23434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D742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E3FB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FC5EC" w14:textId="77777777" w:rsidR="00A66FE4" w:rsidRPr="001B1679" w:rsidRDefault="00A66FE4" w:rsidP="0021626D">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8B22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807B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DE1FC" w14:textId="77777777" w:rsidR="00A66FE4" w:rsidRPr="001B1679" w:rsidRDefault="00A66FE4" w:rsidP="0021626D">
            <w:pPr>
              <w:pStyle w:val="TAL"/>
              <w:rPr>
                <w:sz w:val="16"/>
                <w:szCs w:val="16"/>
              </w:rPr>
            </w:pPr>
          </w:p>
        </w:tc>
      </w:tr>
      <w:tr w:rsidR="00A66FE4" w14:paraId="257156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7A861"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37412" w14:textId="0CA47E4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8A06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F0676" w14:textId="77777777" w:rsidR="00A66FE4" w:rsidRPr="001B1679" w:rsidRDefault="00A66FE4" w:rsidP="0021626D">
            <w:pPr>
              <w:pStyle w:val="TAL"/>
              <w:rPr>
                <w:sz w:val="16"/>
                <w:szCs w:val="16"/>
              </w:rPr>
            </w:pPr>
            <w:r w:rsidRPr="001B1679">
              <w:rPr>
                <w:sz w:val="16"/>
                <w:szCs w:val="16"/>
              </w:rPr>
              <w:t>Rel-18 CR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78B53"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8BA4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0234C" w14:textId="77777777" w:rsidR="00A66FE4" w:rsidRPr="001B1679" w:rsidRDefault="00A66FE4" w:rsidP="0021626D">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6CFB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C30D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9B3BE" w14:textId="77777777" w:rsidR="00A66FE4" w:rsidRPr="001B1679" w:rsidRDefault="00A66FE4" w:rsidP="0021626D">
            <w:pPr>
              <w:pStyle w:val="TAL"/>
              <w:rPr>
                <w:sz w:val="16"/>
                <w:szCs w:val="16"/>
              </w:rPr>
            </w:pPr>
          </w:p>
        </w:tc>
      </w:tr>
      <w:tr w:rsidR="00A66FE4" w14:paraId="69CB5C7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FEAC8"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EA750" w14:textId="1D8DF5F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58BC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0BB86" w14:textId="77777777" w:rsidR="00A66FE4" w:rsidRPr="001B1679" w:rsidRDefault="00A66FE4" w:rsidP="0021626D">
            <w:pPr>
              <w:pStyle w:val="TAL"/>
              <w:rPr>
                <w:sz w:val="16"/>
                <w:szCs w:val="16"/>
              </w:rPr>
            </w:pPr>
            <w:r w:rsidRPr="001B1679">
              <w:rPr>
                <w:sz w:val="16"/>
                <w:szCs w:val="16"/>
              </w:rPr>
              <w:t>Rel-18 CRs to TS23558 for EDGEAPP_Ph2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86AFF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9579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32DC6"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FBE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02AE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BCE04" w14:textId="77777777" w:rsidR="00A66FE4" w:rsidRPr="001B1679" w:rsidRDefault="00A66FE4" w:rsidP="0021626D">
            <w:pPr>
              <w:pStyle w:val="TAL"/>
              <w:rPr>
                <w:sz w:val="16"/>
                <w:szCs w:val="16"/>
              </w:rPr>
            </w:pPr>
          </w:p>
        </w:tc>
      </w:tr>
      <w:tr w:rsidR="00A66FE4" w14:paraId="5C873D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772D0"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5BC5" w14:textId="6A21BBB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75F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FB064" w14:textId="77777777" w:rsidR="00A66FE4" w:rsidRPr="001B1679" w:rsidRDefault="00A66FE4" w:rsidP="0021626D">
            <w:pPr>
              <w:pStyle w:val="TAL"/>
              <w:rPr>
                <w:sz w:val="16"/>
                <w:szCs w:val="16"/>
              </w:rPr>
            </w:pPr>
            <w:r w:rsidRPr="001B1679">
              <w:rPr>
                <w:sz w:val="16"/>
                <w:szCs w:val="16"/>
              </w:rPr>
              <w:t>Stage 1 CR on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9ECB9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427F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EABC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04109"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BF75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DD027" w14:textId="77777777" w:rsidR="00A66FE4" w:rsidRPr="001B1679" w:rsidRDefault="00A66FE4" w:rsidP="0021626D">
            <w:pPr>
              <w:pStyle w:val="TAL"/>
              <w:rPr>
                <w:sz w:val="16"/>
                <w:szCs w:val="16"/>
              </w:rPr>
            </w:pPr>
          </w:p>
        </w:tc>
      </w:tr>
      <w:tr w:rsidR="00A66FE4" w14:paraId="546CDD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CC049" w14:textId="77777777" w:rsidR="00A66FE4" w:rsidRPr="001B1679" w:rsidRDefault="00A66FE4" w:rsidP="0021626D">
            <w:pPr>
              <w:pStyle w:val="TAL"/>
              <w:rPr>
                <w:sz w:val="16"/>
                <w:szCs w:val="16"/>
              </w:rPr>
            </w:pPr>
            <w:r w:rsidRPr="001B1679">
              <w:rPr>
                <w:sz w:val="16"/>
                <w:szCs w:val="16"/>
              </w:rPr>
              <w:lastRenderedPageBreak/>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99F1D" w14:textId="2B2BB4D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9F9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CAED2" w14:textId="77777777" w:rsidR="00A66FE4" w:rsidRPr="001B1679" w:rsidRDefault="00A66FE4" w:rsidP="0021626D">
            <w:pPr>
              <w:pStyle w:val="TAL"/>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B978F"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2511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DE1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57FC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3C0B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635DC" w14:textId="77777777" w:rsidR="00A66FE4" w:rsidRPr="001B1679" w:rsidRDefault="00A66FE4" w:rsidP="0021626D">
            <w:pPr>
              <w:pStyle w:val="TAL"/>
              <w:rPr>
                <w:sz w:val="16"/>
                <w:szCs w:val="16"/>
              </w:rPr>
            </w:pPr>
          </w:p>
        </w:tc>
      </w:tr>
      <w:tr w:rsidR="00A66FE4" w14:paraId="41E8B1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CB05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5909C" w14:textId="46C5C05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981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AA4C9" w14:textId="77777777" w:rsidR="00A66FE4" w:rsidRPr="001B1679" w:rsidRDefault="00A66FE4" w:rsidP="0021626D">
            <w:pPr>
              <w:pStyle w:val="TAL"/>
              <w:rPr>
                <w:sz w:val="16"/>
                <w:szCs w:val="16"/>
              </w:rPr>
            </w:pPr>
            <w:r w:rsidRPr="001B1679">
              <w:rPr>
                <w:sz w:val="16"/>
                <w:szCs w:val="16"/>
              </w:rPr>
              <w:t>Stage 1 CRs on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061D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6AFD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424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4078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0EC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DE862" w14:textId="77777777" w:rsidR="00A66FE4" w:rsidRPr="001B1679" w:rsidRDefault="00A66FE4" w:rsidP="0021626D">
            <w:pPr>
              <w:pStyle w:val="TAL"/>
              <w:rPr>
                <w:sz w:val="16"/>
                <w:szCs w:val="16"/>
              </w:rPr>
            </w:pPr>
          </w:p>
        </w:tc>
      </w:tr>
      <w:tr w:rsidR="00A66FE4" w14:paraId="48A758D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DE598"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DBAD4" w14:textId="2B70F6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5433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0538B" w14:textId="77777777" w:rsidR="00A66FE4" w:rsidRPr="001B1679" w:rsidRDefault="00A66FE4" w:rsidP="0021626D">
            <w:pPr>
              <w:pStyle w:val="TAL"/>
              <w:rPr>
                <w:sz w:val="16"/>
                <w:szCs w:val="16"/>
              </w:rPr>
            </w:pPr>
            <w:r w:rsidRPr="001B1679">
              <w:rPr>
                <w:sz w:val="16"/>
                <w:szCs w:val="16"/>
              </w:rPr>
              <w:t>CRs on FS_NetShare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1EF0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C09B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D2BA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DFC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8039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FC50D" w14:textId="77777777" w:rsidR="00A66FE4" w:rsidRPr="001B1679" w:rsidRDefault="00A66FE4" w:rsidP="0021626D">
            <w:pPr>
              <w:pStyle w:val="TAL"/>
              <w:rPr>
                <w:sz w:val="16"/>
                <w:szCs w:val="16"/>
              </w:rPr>
            </w:pPr>
          </w:p>
        </w:tc>
      </w:tr>
      <w:tr w:rsidR="00A66FE4" w14:paraId="546CF31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81721"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C43D2" w14:textId="27A08F5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2D2A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7A117" w14:textId="77777777" w:rsidR="00A66FE4" w:rsidRPr="001B1679" w:rsidRDefault="00A66FE4" w:rsidP="0021626D">
            <w:pPr>
              <w:pStyle w:val="TAL"/>
              <w:rPr>
                <w:sz w:val="16"/>
                <w:szCs w:val="16"/>
              </w:rPr>
            </w:pPr>
            <w:r w:rsidRPr="001B1679">
              <w:rPr>
                <w:sz w:val="16"/>
                <w:szCs w:val="16"/>
              </w:rPr>
              <w:t>SA WG1 CR on 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BBC15"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B4B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B0C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266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374F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A33AA" w14:textId="77777777" w:rsidR="00A66FE4" w:rsidRPr="001B1679" w:rsidRDefault="00A66FE4" w:rsidP="0021626D">
            <w:pPr>
              <w:pStyle w:val="TAL"/>
              <w:rPr>
                <w:sz w:val="16"/>
                <w:szCs w:val="16"/>
              </w:rPr>
            </w:pPr>
          </w:p>
        </w:tc>
      </w:tr>
      <w:tr w:rsidR="00A66FE4" w14:paraId="583C82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6E6F6"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7663F" w14:textId="55A6B2AC"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A7AE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96E58" w14:textId="77777777" w:rsidR="00A66FE4" w:rsidRPr="001B1679" w:rsidRDefault="00A66FE4" w:rsidP="0021626D">
            <w:pPr>
              <w:pStyle w:val="TAL"/>
              <w:rPr>
                <w:sz w:val="16"/>
                <w:szCs w:val="16"/>
              </w:rPr>
            </w:pPr>
            <w:r w:rsidRPr="001B1679">
              <w:rPr>
                <w:sz w:val="16"/>
                <w:szCs w:val="16"/>
              </w:rPr>
              <w:t>Stage 1 CR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B06E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8D9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5850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CB5E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B5BC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B9FC2" w14:textId="77777777" w:rsidR="00A66FE4" w:rsidRPr="001B1679" w:rsidRDefault="00A66FE4" w:rsidP="0021626D">
            <w:pPr>
              <w:pStyle w:val="TAL"/>
              <w:rPr>
                <w:sz w:val="16"/>
                <w:szCs w:val="16"/>
              </w:rPr>
            </w:pPr>
          </w:p>
        </w:tc>
      </w:tr>
      <w:tr w:rsidR="00A66FE4" w14:paraId="64BDB2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9361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C9468" w14:textId="77215CA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605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DBB53" w14:textId="77777777" w:rsidR="00A66FE4" w:rsidRPr="001B1679" w:rsidRDefault="00A66FE4" w:rsidP="0021626D">
            <w:pPr>
              <w:pStyle w:val="TAL"/>
              <w:rPr>
                <w:sz w:val="16"/>
                <w:szCs w:val="16"/>
              </w:rPr>
            </w:pPr>
            <w:r w:rsidRPr="001B1679">
              <w:rPr>
                <w:sz w:val="16"/>
                <w:szCs w:val="16"/>
              </w:rPr>
              <w:t>Stage 1 CRs on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8266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65A0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83D6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9164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58648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66F6E" w14:textId="77777777" w:rsidR="00A66FE4" w:rsidRPr="001B1679" w:rsidRDefault="00A66FE4" w:rsidP="0021626D">
            <w:pPr>
              <w:pStyle w:val="TAL"/>
              <w:rPr>
                <w:sz w:val="16"/>
                <w:szCs w:val="16"/>
              </w:rPr>
            </w:pPr>
          </w:p>
        </w:tc>
      </w:tr>
      <w:tr w:rsidR="00A66FE4" w14:paraId="59C9FC8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A213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89E82" w14:textId="55ED642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5BA2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3CE66" w14:textId="77777777" w:rsidR="00A66FE4" w:rsidRPr="001B1679" w:rsidRDefault="00A66FE4" w:rsidP="0021626D">
            <w:pPr>
              <w:pStyle w:val="TAL"/>
              <w:rPr>
                <w:sz w:val="16"/>
                <w:szCs w:val="16"/>
              </w:rPr>
            </w:pPr>
            <w:r w:rsidRPr="001B1679">
              <w:rPr>
                <w:sz w:val="16"/>
                <w:szCs w:val="16"/>
              </w:rPr>
              <w:t>Stage 1 CRs on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2038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E688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BC62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D7CD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C1B0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6A9BA" w14:textId="77777777" w:rsidR="00A66FE4" w:rsidRPr="001B1679" w:rsidRDefault="00A66FE4" w:rsidP="0021626D">
            <w:pPr>
              <w:pStyle w:val="TAL"/>
              <w:rPr>
                <w:sz w:val="16"/>
                <w:szCs w:val="16"/>
              </w:rPr>
            </w:pPr>
          </w:p>
        </w:tc>
      </w:tr>
      <w:tr w:rsidR="00A66FE4" w14:paraId="627AB7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A2E46"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DFBBD" w14:textId="0F278655"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F400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71EA2" w14:textId="77777777" w:rsidR="00A66FE4" w:rsidRPr="001B1679" w:rsidRDefault="00A66FE4" w:rsidP="0021626D">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F168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2F0AA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9C1D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E9FB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1E8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29854" w14:textId="77777777" w:rsidR="00A66FE4" w:rsidRPr="001B1679" w:rsidRDefault="00A66FE4" w:rsidP="0021626D">
            <w:pPr>
              <w:pStyle w:val="TAL"/>
              <w:rPr>
                <w:sz w:val="16"/>
                <w:szCs w:val="16"/>
              </w:rPr>
            </w:pPr>
          </w:p>
        </w:tc>
      </w:tr>
      <w:tr w:rsidR="00A66FE4" w14:paraId="6A7F1C7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E22AF"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5591C" w14:textId="7A5928C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8503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9EBB" w14:textId="77777777" w:rsidR="00A66FE4" w:rsidRPr="001B1679" w:rsidRDefault="00A66FE4" w:rsidP="0021626D">
            <w:pPr>
              <w:pStyle w:val="TAL"/>
              <w:rPr>
                <w:sz w:val="16"/>
                <w:szCs w:val="16"/>
              </w:rPr>
            </w:pPr>
            <w:r w:rsidRPr="001B1679">
              <w:rPr>
                <w:sz w:val="16"/>
                <w:szCs w:val="16"/>
              </w:rPr>
              <w:t>Stage 1 CRs on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847B8"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44B3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7447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B6DB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DCEF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8C0F4" w14:textId="77777777" w:rsidR="00A66FE4" w:rsidRPr="001B1679" w:rsidRDefault="00A66FE4" w:rsidP="0021626D">
            <w:pPr>
              <w:pStyle w:val="TAL"/>
              <w:rPr>
                <w:sz w:val="16"/>
                <w:szCs w:val="16"/>
              </w:rPr>
            </w:pPr>
          </w:p>
        </w:tc>
      </w:tr>
      <w:tr w:rsidR="00A66FE4" w14:paraId="4DB4FC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3FA8B"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F5CE4" w14:textId="497DE8C1"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B921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0281C" w14:textId="77777777" w:rsidR="00A66FE4" w:rsidRPr="001B1679" w:rsidRDefault="00A66FE4" w:rsidP="0021626D">
            <w:pPr>
              <w:pStyle w:val="TAL"/>
              <w:rPr>
                <w:sz w:val="16"/>
                <w:szCs w:val="16"/>
              </w:rPr>
            </w:pPr>
            <w:r w:rsidRPr="001B1679">
              <w:rPr>
                <w:sz w:val="16"/>
                <w:szCs w:val="16"/>
              </w:rPr>
              <w:t>Stage 1 CRs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FBD6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0C17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A2DB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9D17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60E1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82B61" w14:textId="77777777" w:rsidR="00A66FE4" w:rsidRPr="001B1679" w:rsidRDefault="00A66FE4" w:rsidP="0021626D">
            <w:pPr>
              <w:pStyle w:val="TAL"/>
              <w:rPr>
                <w:sz w:val="16"/>
                <w:szCs w:val="16"/>
              </w:rPr>
            </w:pPr>
          </w:p>
        </w:tc>
      </w:tr>
      <w:tr w:rsidR="00A66FE4" w14:paraId="2B9F10A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E0CFA"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4919C" w14:textId="7E57103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2EFC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4901D" w14:textId="77777777" w:rsidR="00A66FE4" w:rsidRPr="001B1679" w:rsidRDefault="00A66FE4" w:rsidP="0021626D">
            <w:pPr>
              <w:pStyle w:val="TAL"/>
              <w:rPr>
                <w:sz w:val="16"/>
                <w:szCs w:val="16"/>
              </w:rPr>
            </w:pPr>
            <w:r w:rsidRPr="001B1679">
              <w:rPr>
                <w:sz w:val="16"/>
                <w:szCs w:val="16"/>
              </w:rPr>
              <w:t>Stage 1 CRs on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969A6"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D93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84A5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8649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6BF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5E8C1" w14:textId="77777777" w:rsidR="00A66FE4" w:rsidRPr="001B1679" w:rsidRDefault="00A66FE4" w:rsidP="0021626D">
            <w:pPr>
              <w:pStyle w:val="TAL"/>
              <w:rPr>
                <w:sz w:val="16"/>
                <w:szCs w:val="16"/>
              </w:rPr>
            </w:pPr>
          </w:p>
        </w:tc>
      </w:tr>
      <w:tr w:rsidR="00A66FE4" w14:paraId="2572230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E96A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68984" w14:textId="6D15576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668A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A282F" w14:textId="77777777" w:rsidR="00A66FE4" w:rsidRPr="001B1679" w:rsidRDefault="00A66FE4" w:rsidP="0021626D">
            <w:pPr>
              <w:pStyle w:val="TAL"/>
              <w:rPr>
                <w:sz w:val="16"/>
                <w:szCs w:val="16"/>
              </w:rPr>
            </w:pPr>
            <w:r w:rsidRPr="001B1679">
              <w:rPr>
                <w:sz w:val="16"/>
                <w:szCs w:val="16"/>
              </w:rPr>
              <w:t>Stage 1 CRs on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47887"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0AA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EEF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CBB9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5C5E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72422" w14:textId="77777777" w:rsidR="00A66FE4" w:rsidRPr="001B1679" w:rsidRDefault="00A66FE4" w:rsidP="0021626D">
            <w:pPr>
              <w:pStyle w:val="TAL"/>
              <w:rPr>
                <w:sz w:val="16"/>
                <w:szCs w:val="16"/>
              </w:rPr>
            </w:pPr>
          </w:p>
        </w:tc>
      </w:tr>
      <w:tr w:rsidR="00A66FE4" w14:paraId="330ECE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705AF"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1D640" w14:textId="66C80E2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540A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CF8C5" w14:textId="77777777" w:rsidR="00A66FE4" w:rsidRPr="001B1679" w:rsidRDefault="00A66FE4" w:rsidP="0021626D">
            <w:pPr>
              <w:pStyle w:val="TAL"/>
              <w:rPr>
                <w:sz w:val="16"/>
                <w:szCs w:val="16"/>
              </w:rPr>
            </w:pPr>
            <w:r w:rsidRPr="001B1679">
              <w:rPr>
                <w:sz w:val="16"/>
                <w:szCs w:val="16"/>
              </w:rPr>
              <w:t>Stage 1 CR on 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04B5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7857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91CA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CD90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EE1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72E0F" w14:textId="77777777" w:rsidR="00A66FE4" w:rsidRPr="001B1679" w:rsidRDefault="00A66FE4" w:rsidP="0021626D">
            <w:pPr>
              <w:pStyle w:val="TAL"/>
              <w:rPr>
                <w:sz w:val="16"/>
                <w:szCs w:val="16"/>
              </w:rPr>
            </w:pPr>
          </w:p>
        </w:tc>
      </w:tr>
      <w:tr w:rsidR="00A66FE4" w14:paraId="2550CB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79C1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B486A" w14:textId="23D48787"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5D73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EF2A3" w14:textId="77777777" w:rsidR="00A66FE4" w:rsidRPr="001B1679" w:rsidRDefault="00A66FE4" w:rsidP="0021626D">
            <w:pPr>
              <w:pStyle w:val="TAL"/>
              <w:rPr>
                <w:sz w:val="16"/>
                <w:szCs w:val="16"/>
              </w:rPr>
            </w:pPr>
            <w:r w:rsidRPr="001B1679">
              <w:rPr>
                <w:sz w:val="16"/>
                <w:szCs w:val="16"/>
              </w:rPr>
              <w:t>SA WG1 CR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F28E4"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065D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050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7FAC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C49F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F0A09" w14:textId="77777777" w:rsidR="00A66FE4" w:rsidRPr="001B1679" w:rsidRDefault="00A66FE4" w:rsidP="0021626D">
            <w:pPr>
              <w:pStyle w:val="TAL"/>
              <w:rPr>
                <w:sz w:val="16"/>
                <w:szCs w:val="16"/>
              </w:rPr>
            </w:pPr>
          </w:p>
        </w:tc>
      </w:tr>
      <w:tr w:rsidR="00A66FE4" w14:paraId="6BF278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2352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D6DA3" w14:textId="2B5FFBD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3CB9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68E11" w14:textId="77777777" w:rsidR="00A66FE4" w:rsidRPr="001B1679" w:rsidRDefault="00A66FE4" w:rsidP="0021626D">
            <w:pPr>
              <w:pStyle w:val="TAL"/>
              <w:rPr>
                <w:sz w:val="16"/>
                <w:szCs w:val="16"/>
              </w:rPr>
            </w:pPr>
            <w:r w:rsidRPr="001B1679">
              <w:rPr>
                <w:sz w:val="16"/>
                <w:szCs w:val="16"/>
              </w:rPr>
              <w:t>Stage 1 CR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4E1B8"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4048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E306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350A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A1F4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E2C34" w14:textId="77777777" w:rsidR="00A66FE4" w:rsidRPr="001B1679" w:rsidRDefault="00A66FE4" w:rsidP="0021626D">
            <w:pPr>
              <w:pStyle w:val="TAL"/>
              <w:rPr>
                <w:sz w:val="16"/>
                <w:szCs w:val="16"/>
              </w:rPr>
            </w:pPr>
          </w:p>
        </w:tc>
      </w:tr>
      <w:tr w:rsidR="00A66FE4" w14:paraId="5D745C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3BC6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FD7F2" w14:textId="1C4D50F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C238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C9A62" w14:textId="77777777" w:rsidR="00A66FE4" w:rsidRPr="001B1679" w:rsidRDefault="00A66FE4" w:rsidP="0021626D">
            <w:pPr>
              <w:pStyle w:val="TAL"/>
              <w:rPr>
                <w:sz w:val="16"/>
                <w:szCs w:val="16"/>
              </w:rPr>
            </w:pPr>
            <w:r w:rsidRPr="001B1679">
              <w:rPr>
                <w:sz w:val="16"/>
                <w:szCs w:val="16"/>
              </w:rPr>
              <w:t>Stage 1 CR on eCAV,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B8A5A"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775F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635D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2C452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5F76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03B00" w14:textId="77777777" w:rsidR="00A66FE4" w:rsidRPr="001B1679" w:rsidRDefault="00A66FE4" w:rsidP="0021626D">
            <w:pPr>
              <w:pStyle w:val="TAL"/>
              <w:rPr>
                <w:sz w:val="16"/>
                <w:szCs w:val="16"/>
              </w:rPr>
            </w:pPr>
          </w:p>
        </w:tc>
      </w:tr>
      <w:tr w:rsidR="00A66FE4" w14:paraId="0647F0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B10AB"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B5CB1" w14:textId="5D2879E9"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FD3B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9A5B1" w14:textId="77777777" w:rsidR="00A66FE4" w:rsidRPr="001B1679" w:rsidRDefault="00A66FE4" w:rsidP="0021626D">
            <w:pPr>
              <w:pStyle w:val="TAL"/>
              <w:rPr>
                <w:sz w:val="16"/>
                <w:szCs w:val="16"/>
              </w:rPr>
            </w:pPr>
            <w:r w:rsidRPr="001B1679">
              <w:rPr>
                <w:sz w:val="16"/>
                <w:szCs w:val="16"/>
              </w:rPr>
              <w:t>Stage 1 CR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6302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2DCA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7D63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318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DEB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0847F" w14:textId="77777777" w:rsidR="00A66FE4" w:rsidRPr="001B1679" w:rsidRDefault="00A66FE4" w:rsidP="0021626D">
            <w:pPr>
              <w:pStyle w:val="TAL"/>
              <w:rPr>
                <w:sz w:val="16"/>
                <w:szCs w:val="16"/>
              </w:rPr>
            </w:pPr>
          </w:p>
        </w:tc>
      </w:tr>
      <w:tr w:rsidR="00A66FE4" w14:paraId="2EFDABB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DBB46"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614E5" w14:textId="74D9B97B"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C4BF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B141B" w14:textId="77777777" w:rsidR="00A66FE4" w:rsidRPr="001B1679" w:rsidRDefault="00A66FE4" w:rsidP="0021626D">
            <w:pPr>
              <w:pStyle w:val="TAL"/>
              <w:rPr>
                <w:sz w:val="16"/>
                <w:szCs w:val="16"/>
              </w:rPr>
            </w:pPr>
            <w:r w:rsidRPr="001B1679">
              <w:rPr>
                <w:sz w:val="16"/>
                <w:szCs w:val="16"/>
              </w:rPr>
              <w:t>Rel-19 CRs to TS23280 TS23281 TS23282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F0D5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F07D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D738B"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64F4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BF7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721EF" w14:textId="77777777" w:rsidR="00A66FE4" w:rsidRPr="001B1679" w:rsidRDefault="00A66FE4" w:rsidP="0021626D">
            <w:pPr>
              <w:pStyle w:val="TAL"/>
              <w:rPr>
                <w:sz w:val="16"/>
                <w:szCs w:val="16"/>
              </w:rPr>
            </w:pPr>
          </w:p>
        </w:tc>
      </w:tr>
      <w:tr w:rsidR="00A66FE4" w14:paraId="2A0BB40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12F72"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60973" w14:textId="5FAD9BB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53CD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D046A" w14:textId="77777777" w:rsidR="00A66FE4" w:rsidRPr="001B1679" w:rsidRDefault="00A66FE4" w:rsidP="0021626D">
            <w:pPr>
              <w:pStyle w:val="TAL"/>
              <w:rPr>
                <w:sz w:val="16"/>
                <w:szCs w:val="16"/>
              </w:rPr>
            </w:pPr>
            <w:r w:rsidRPr="001B1679">
              <w:rPr>
                <w:sz w:val="16"/>
                <w:szCs w:val="16"/>
              </w:rPr>
              <w:t>Rel-19 CRs to TS23282 for enh4FRMCS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F225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5103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ADE32" w14:textId="77777777" w:rsidR="00A66FE4" w:rsidRPr="001B1679" w:rsidRDefault="00A66FE4" w:rsidP="0021626D">
            <w:pPr>
              <w:pStyle w:val="TAL"/>
              <w:rPr>
                <w:sz w:val="16"/>
                <w:szCs w:val="16"/>
              </w:rPr>
            </w:pPr>
            <w:r w:rsidRPr="001B1679">
              <w:rPr>
                <w:sz w:val="16"/>
                <w:szCs w:val="16"/>
              </w:rPr>
              <w:t>enh4FRMCS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B1F6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1445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833E5" w14:textId="77777777" w:rsidR="00A66FE4" w:rsidRPr="001B1679" w:rsidRDefault="00A66FE4" w:rsidP="0021626D">
            <w:pPr>
              <w:pStyle w:val="TAL"/>
              <w:rPr>
                <w:sz w:val="16"/>
                <w:szCs w:val="16"/>
              </w:rPr>
            </w:pPr>
          </w:p>
        </w:tc>
      </w:tr>
      <w:tr w:rsidR="00A66FE4" w14:paraId="7B2FFA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74B17"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86835" w14:textId="223BBB6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26B3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89631" w14:textId="77777777" w:rsidR="00A66FE4" w:rsidRPr="001B1679" w:rsidRDefault="00A66FE4" w:rsidP="0021626D">
            <w:pPr>
              <w:pStyle w:val="TAL"/>
              <w:rPr>
                <w:sz w:val="16"/>
                <w:szCs w:val="16"/>
              </w:rPr>
            </w:pPr>
            <w:r w:rsidRPr="001B1679">
              <w:rPr>
                <w:sz w:val="16"/>
                <w:szCs w:val="16"/>
              </w:rPr>
              <w:t>Rel-19 CR to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6B4E3"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62F3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D7CFD" w14:textId="77777777" w:rsidR="00A66FE4" w:rsidRPr="001B1679" w:rsidRDefault="00A66FE4" w:rsidP="0021626D">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0B80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F936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74B49" w14:textId="77777777" w:rsidR="00A66FE4" w:rsidRPr="001B1679" w:rsidRDefault="00A66FE4" w:rsidP="0021626D">
            <w:pPr>
              <w:pStyle w:val="TAL"/>
              <w:rPr>
                <w:sz w:val="16"/>
                <w:szCs w:val="16"/>
              </w:rPr>
            </w:pPr>
          </w:p>
        </w:tc>
      </w:tr>
      <w:tr w:rsidR="00A66FE4" w14:paraId="205B0A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97A79"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C708F" w14:textId="68907AC3"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720D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40B43" w14:textId="77777777" w:rsidR="00A66FE4" w:rsidRPr="001B1679" w:rsidRDefault="00A66FE4" w:rsidP="0021626D">
            <w:pPr>
              <w:pStyle w:val="TAL"/>
              <w:rPr>
                <w:sz w:val="16"/>
                <w:szCs w:val="16"/>
              </w:rPr>
            </w:pPr>
            <w:r w:rsidRPr="001B1679">
              <w:rPr>
                <w:sz w:val="16"/>
                <w:szCs w:val="16"/>
              </w:rPr>
              <w:t>Rel-19 CR to TS23280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0C86E"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5FB8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03705" w14:textId="77777777" w:rsidR="00A66FE4" w:rsidRPr="001B1679" w:rsidRDefault="00A66FE4" w:rsidP="0021626D">
            <w:pPr>
              <w:pStyle w:val="TAL"/>
              <w:rPr>
                <w:sz w:val="16"/>
                <w:szCs w:val="16"/>
              </w:rPr>
            </w:pPr>
            <w:r w:rsidRPr="001B1679">
              <w:rPr>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BC31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8F29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FA0DE" w14:textId="77777777" w:rsidR="00A66FE4" w:rsidRPr="001B1679" w:rsidRDefault="00A66FE4" w:rsidP="0021626D">
            <w:pPr>
              <w:pStyle w:val="TAL"/>
              <w:rPr>
                <w:sz w:val="16"/>
                <w:szCs w:val="16"/>
              </w:rPr>
            </w:pPr>
          </w:p>
        </w:tc>
      </w:tr>
      <w:tr w:rsidR="00A66FE4" w14:paraId="2CEECA2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E2CD5" w14:textId="77777777" w:rsidR="00A66FE4" w:rsidRPr="001B1679" w:rsidRDefault="00A66FE4" w:rsidP="0021626D">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AD5E6" w14:textId="09C274B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CAF53"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EC3AB" w14:textId="77777777" w:rsidR="00A66FE4" w:rsidRPr="001B1679" w:rsidRDefault="00A66FE4" w:rsidP="0021626D">
            <w:pPr>
              <w:pStyle w:val="TAL"/>
              <w:rPr>
                <w:sz w:val="16"/>
                <w:szCs w:val="16"/>
              </w:rPr>
            </w:pPr>
            <w:r w:rsidRPr="001B1679">
              <w:rPr>
                <w:sz w:val="16"/>
                <w:szCs w:val="16"/>
              </w:rPr>
              <w:t>Conclusion for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7539A8"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1C74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61806"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49159" w14:textId="77777777" w:rsidR="00A66FE4" w:rsidRPr="001B1679" w:rsidRDefault="00A66FE4" w:rsidP="0021626D">
            <w:pPr>
              <w:pStyle w:val="TAL"/>
              <w:rPr>
                <w:sz w:val="16"/>
                <w:szCs w:val="16"/>
              </w:rPr>
            </w:pPr>
            <w:r w:rsidRPr="001B1679">
              <w:rPr>
                <w:sz w:val="16"/>
                <w:szCs w:val="16"/>
              </w:rPr>
              <w:t>Revision of S3-234316.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8BDD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828B6" w14:textId="77777777" w:rsidR="00A66FE4" w:rsidRPr="001B1679" w:rsidRDefault="00A66FE4" w:rsidP="0021626D">
            <w:pPr>
              <w:pStyle w:val="TAL"/>
              <w:rPr>
                <w:sz w:val="16"/>
                <w:szCs w:val="16"/>
              </w:rPr>
            </w:pPr>
          </w:p>
        </w:tc>
      </w:tr>
      <w:tr w:rsidR="00A66FE4" w14:paraId="45757AA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CF8C7"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0CB40" w14:textId="04045D36"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231BC"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AF12F"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36388"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E088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D9549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F1E50" w14:textId="77777777" w:rsidR="00A66FE4" w:rsidRPr="001B1679" w:rsidRDefault="00A66FE4" w:rsidP="0021626D">
            <w:pPr>
              <w:pStyle w:val="TAL"/>
              <w:rPr>
                <w:sz w:val="16"/>
                <w:szCs w:val="16"/>
              </w:rPr>
            </w:pPr>
            <w:r w:rsidRPr="001B1679">
              <w:rPr>
                <w:sz w:val="16"/>
                <w:szCs w:val="16"/>
              </w:rPr>
              <w:t>Revised to SP-231204.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ACDC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47E7F" w14:textId="3678941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231204</w:t>
            </w:r>
          </w:p>
        </w:tc>
      </w:tr>
      <w:tr w:rsidR="00A66FE4" w14:paraId="19375EC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EE1BC"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6C250" w14:textId="4AD62E64"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948CE"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B0D8E"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3F135"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9320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1241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24F42" w14:textId="77777777" w:rsidR="00A66FE4" w:rsidRPr="001B1679" w:rsidRDefault="00A66FE4" w:rsidP="0021626D">
            <w:pPr>
              <w:pStyle w:val="TAL"/>
              <w:rPr>
                <w:sz w:val="16"/>
                <w:szCs w:val="16"/>
              </w:rPr>
            </w:pPr>
            <w:r w:rsidRPr="001B1679">
              <w:rPr>
                <w:sz w:val="16"/>
                <w:szCs w:val="16"/>
              </w:rPr>
              <w:t>Revision of SP-231055.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78D1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B82D7" w14:textId="77777777" w:rsidR="00A66FE4" w:rsidRPr="001B1679" w:rsidRDefault="00A66FE4" w:rsidP="0021626D">
            <w:pPr>
              <w:pStyle w:val="TAL"/>
              <w:rPr>
                <w:sz w:val="16"/>
                <w:szCs w:val="16"/>
              </w:rPr>
            </w:pPr>
          </w:p>
        </w:tc>
      </w:tr>
      <w:tr w:rsidR="00A66FE4" w14:paraId="5C0E48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AD446" w14:textId="77777777" w:rsidR="00A66FE4" w:rsidRPr="001B1679" w:rsidRDefault="00A66FE4" w:rsidP="0021626D">
            <w:pPr>
              <w:pStyle w:val="TAL"/>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6A2D" w14:textId="15BE8BB8"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C3E2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9371C"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3F7F3"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C09C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F213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A9BDE7" w14:textId="77777777" w:rsidR="00A66FE4" w:rsidRPr="001B1679" w:rsidRDefault="00A66FE4" w:rsidP="0021626D">
            <w:pPr>
              <w:pStyle w:val="TAL"/>
              <w:rPr>
                <w:sz w:val="16"/>
                <w:szCs w:val="16"/>
              </w:rPr>
            </w:pPr>
            <w:r w:rsidRPr="001B1679">
              <w:rPr>
                <w:sz w:val="16"/>
                <w:szCs w:val="16"/>
              </w:rPr>
              <w:t>Revised to SP-231178 (not provided, withdrawn). No resolution could be found and SP-231056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723F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C1E97" w14:textId="4A02E012"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231178</w:t>
            </w:r>
          </w:p>
        </w:tc>
      </w:tr>
      <w:tr w:rsidR="00A66FE4" w14:paraId="74E689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FE81C"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847F3" w14:textId="6B5ADE4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CFD9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921D5"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3C704"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6A7B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DDBD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7D3AB" w14:textId="77777777" w:rsidR="00A66FE4" w:rsidRPr="001B1679" w:rsidRDefault="00A66FE4" w:rsidP="0021626D">
            <w:pPr>
              <w:pStyle w:val="TAL"/>
              <w:rPr>
                <w:sz w:val="16"/>
                <w:szCs w:val="16"/>
              </w:rPr>
            </w:pPr>
            <w:r w:rsidRPr="001B1679">
              <w:rPr>
                <w:sz w:val="16"/>
                <w:szCs w:val="16"/>
              </w:rPr>
              <w:t>Revision of SP-231056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03E08"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89CDC" w14:textId="77777777" w:rsidR="00A66FE4" w:rsidRPr="001B1679" w:rsidRDefault="00A66FE4" w:rsidP="0021626D">
            <w:pPr>
              <w:pStyle w:val="TAL"/>
              <w:rPr>
                <w:sz w:val="16"/>
                <w:szCs w:val="16"/>
              </w:rPr>
            </w:pPr>
          </w:p>
        </w:tc>
      </w:tr>
      <w:tr w:rsidR="00A66FE4" w14:paraId="52BDDF4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99F27"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B7CA5" w14:textId="180EAF3A"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9D234"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2164B" w14:textId="77777777" w:rsidR="00A66FE4" w:rsidRPr="001B1679" w:rsidRDefault="00A66FE4" w:rsidP="0021626D">
            <w:pPr>
              <w:pStyle w:val="TAL"/>
              <w:rPr>
                <w:sz w:val="16"/>
                <w:szCs w:val="16"/>
              </w:rPr>
            </w:pPr>
            <w:r w:rsidRPr="001B1679">
              <w:rPr>
                <w:sz w:val="16"/>
                <w:szCs w:val="16"/>
              </w:rPr>
              <w:t>Updated WID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E0966"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B52D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5D23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DF567"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C2218"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4DCF7" w14:textId="77777777" w:rsidR="00A66FE4" w:rsidRPr="001B1679" w:rsidRDefault="00A66FE4" w:rsidP="0021626D">
            <w:pPr>
              <w:pStyle w:val="TAL"/>
              <w:rPr>
                <w:sz w:val="16"/>
                <w:szCs w:val="16"/>
              </w:rPr>
            </w:pPr>
          </w:p>
        </w:tc>
      </w:tr>
      <w:tr w:rsidR="00A66FE4" w14:paraId="332F19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C5235"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A8ECD" w14:textId="0664FEBE"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51640"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395E7" w14:textId="77777777" w:rsidR="00A66FE4" w:rsidRPr="001B1679" w:rsidRDefault="00A66FE4" w:rsidP="0021626D">
            <w:pPr>
              <w:pStyle w:val="TAL"/>
              <w:rPr>
                <w:sz w:val="16"/>
                <w:szCs w:val="16"/>
              </w:rPr>
            </w:pPr>
            <w:r w:rsidRPr="001B1679">
              <w:rPr>
                <w:sz w:val="16"/>
                <w:szCs w:val="16"/>
              </w:rPr>
              <w:t>Proposed SID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A941C"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E4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E11F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45AE4"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FCA13"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80E73" w14:textId="77777777" w:rsidR="00A66FE4" w:rsidRPr="001B1679" w:rsidRDefault="00A66FE4" w:rsidP="0021626D">
            <w:pPr>
              <w:pStyle w:val="TAL"/>
              <w:rPr>
                <w:sz w:val="16"/>
                <w:szCs w:val="16"/>
              </w:rPr>
            </w:pPr>
          </w:p>
        </w:tc>
      </w:tr>
      <w:tr w:rsidR="00A66FE4" w14:paraId="2E0D30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45D3D"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9C248" w14:textId="6B8D7B1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F04D1"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8BCC3" w14:textId="77777777" w:rsidR="00A66FE4" w:rsidRPr="001B1679" w:rsidRDefault="00A66FE4" w:rsidP="0021626D">
            <w:pPr>
              <w:pStyle w:val="TAL"/>
              <w:rPr>
                <w:sz w:val="16"/>
                <w:szCs w:val="16"/>
              </w:rPr>
            </w:pPr>
            <w:r w:rsidRPr="001B1679">
              <w:rPr>
                <w:sz w:val="16"/>
                <w:szCs w:val="16"/>
              </w:rPr>
              <w:t>Draft changes to the 3GPP Working Procedures on the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E61F9"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1853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F8C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A8DA9"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974E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7441F" w14:textId="77777777" w:rsidR="00A66FE4" w:rsidRPr="001B1679" w:rsidRDefault="00A66FE4" w:rsidP="0021626D">
            <w:pPr>
              <w:pStyle w:val="TAL"/>
              <w:rPr>
                <w:sz w:val="16"/>
                <w:szCs w:val="16"/>
              </w:rPr>
            </w:pPr>
          </w:p>
        </w:tc>
      </w:tr>
      <w:tr w:rsidR="00A66FE4" w14:paraId="58B7F7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C8284"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7CE02" w14:textId="2DB8FB4D"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6E43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DE262" w14:textId="77777777" w:rsidR="00A66FE4" w:rsidRPr="001B1679" w:rsidRDefault="00A66FE4" w:rsidP="0021626D">
            <w:pPr>
              <w:pStyle w:val="TAL"/>
              <w:rPr>
                <w:sz w:val="16"/>
                <w:szCs w:val="16"/>
              </w:rPr>
            </w:pPr>
            <w:r w:rsidRPr="001B1679">
              <w:rPr>
                <w:sz w:val="16"/>
                <w:szCs w:val="16"/>
              </w:rPr>
              <w:t>Proposal for improved alignment between SA WG1 and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27954"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5806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BD70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5A2D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5679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35F33" w14:textId="77777777" w:rsidR="00A66FE4" w:rsidRPr="001B1679" w:rsidRDefault="00A66FE4" w:rsidP="0021626D">
            <w:pPr>
              <w:pStyle w:val="TAL"/>
              <w:rPr>
                <w:sz w:val="16"/>
                <w:szCs w:val="16"/>
              </w:rPr>
            </w:pPr>
          </w:p>
        </w:tc>
      </w:tr>
      <w:tr w:rsidR="00A66FE4" w14:paraId="6D7A9B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DD5E5" w14:textId="77777777" w:rsidR="00A66FE4" w:rsidRPr="001B1679" w:rsidRDefault="00A66FE4" w:rsidP="0021626D">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36C1C" w14:textId="2C8D84E0" w:rsidR="00A66FE4" w:rsidRPr="001B1679" w:rsidRDefault="00A66FE4" w:rsidP="0021626D">
            <w:pPr>
              <w:pStyle w:val="TAL"/>
              <w:rPr>
                <w:sz w:val="16"/>
                <w:szCs w:val="16"/>
              </w:rPr>
            </w:pPr>
            <w:r w:rsidRPr="001B1679">
              <w:rPr>
                <w:sz w:val="16"/>
                <w:szCs w:val="16"/>
              </w:rPr>
              <w:t>S</w:t>
            </w:r>
            <w:r w:rsidR="00E44064">
              <w:rPr>
                <w:sz w:val="16"/>
                <w:szCs w:val="16"/>
              </w:rPr>
              <w:t>P-</w:t>
            </w:r>
            <w:r w:rsidRPr="001B1679">
              <w:rPr>
                <w:sz w:val="16"/>
                <w:szCs w:val="16"/>
              </w:rPr>
              <w:t>231105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757AC"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B31BB" w14:textId="77777777" w:rsidR="00A66FE4" w:rsidRPr="001B1679" w:rsidRDefault="00A66FE4" w:rsidP="0021626D">
            <w:pPr>
              <w:pStyle w:val="TAL"/>
              <w:rPr>
                <w:sz w:val="16"/>
                <w:szCs w:val="16"/>
              </w:rPr>
            </w:pPr>
            <w:r w:rsidRPr="001B1679">
              <w:rPr>
                <w:sz w:val="16"/>
                <w:szCs w:val="16"/>
              </w:rPr>
              <w:t>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FC161" w14:textId="77777777" w:rsidR="00A66FE4" w:rsidRPr="001B1679" w:rsidRDefault="00A66FE4" w:rsidP="0021626D">
            <w:pPr>
              <w:pStyle w:val="TAL"/>
              <w:rPr>
                <w:sz w:val="16"/>
                <w:szCs w:val="16"/>
              </w:rPr>
            </w:pPr>
            <w:r w:rsidRPr="001B1679">
              <w:rPr>
                <w:sz w:val="16"/>
                <w:szCs w:val="16"/>
              </w:rPr>
              <w:t>ETSI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A760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F22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2733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B60E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10F74" w14:textId="77777777" w:rsidR="00A66FE4" w:rsidRPr="001B1679" w:rsidRDefault="00A66FE4" w:rsidP="0021626D">
            <w:pPr>
              <w:pStyle w:val="TAL"/>
              <w:rPr>
                <w:sz w:val="16"/>
                <w:szCs w:val="16"/>
              </w:rPr>
            </w:pPr>
          </w:p>
        </w:tc>
      </w:tr>
    </w:tbl>
    <w:p w14:paraId="13BD85B5" w14:textId="77777777" w:rsidR="00A66FE4" w:rsidRDefault="00A66FE4" w:rsidP="00A66FE4">
      <w:r>
        <w:t>406 Entries</w:t>
      </w:r>
    </w:p>
    <w:p w14:paraId="68BF2EB8" w14:textId="77777777" w:rsidR="00A66FE4" w:rsidRDefault="00A66FE4" w:rsidP="00A66FE4"/>
    <w:p w14:paraId="09702B01" w14:textId="77777777" w:rsidR="00A66FE4" w:rsidRDefault="00A66FE4" w:rsidP="00A66FE4">
      <w:pPr>
        <w:spacing w:after="160" w:line="259" w:lineRule="auto"/>
      </w:pPr>
      <w:r>
        <w:br w:type="page"/>
      </w:r>
    </w:p>
    <w:p w14:paraId="2F2E76E4" w14:textId="77777777" w:rsidR="00A66FE4" w:rsidRDefault="00A66FE4" w:rsidP="00A66FE4">
      <w:pPr>
        <w:pStyle w:val="Heading9"/>
      </w:pPr>
      <w:bookmarkStart w:id="141" w:name="_Toc145733870"/>
      <w:r>
        <w:lastRenderedPageBreak/>
        <w:t>ANNEX C</w:t>
      </w:r>
      <w:r>
        <w:tab/>
        <w:t>List of attendees</w:t>
      </w:r>
      <w:bookmarkEnd w:id="141"/>
    </w:p>
    <w:p w14:paraId="2493E524" w14:textId="77777777" w:rsidR="00A66FE4" w:rsidRDefault="00A66FE4" w:rsidP="00A66FE4">
      <w:pPr>
        <w:pStyle w:val="Heading1"/>
      </w:pPr>
      <w:bookmarkStart w:id="142" w:name="_Toc145733871"/>
      <w:r>
        <w:t>C.1</w:t>
      </w:r>
      <w:r>
        <w:tab/>
        <w:t>List of all registrations for this meeting</w:t>
      </w:r>
      <w:bookmarkEnd w:id="142"/>
    </w:p>
    <w:p w14:paraId="58CA6786" w14:textId="77777777" w:rsidR="00A66FE4" w:rsidRDefault="00A66FE4" w:rsidP="00A66FE4">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A66FE4" w14:paraId="6289D4E5" w14:textId="77777777" w:rsidTr="0021626D">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F26A86" w14:textId="77777777" w:rsidR="00A66FE4" w:rsidRDefault="00A66FE4" w:rsidP="0021626D">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ED97A1" w14:textId="77777777" w:rsidR="00A66FE4" w:rsidRDefault="00A66FE4" w:rsidP="0021626D">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DEEC7C" w14:textId="77777777" w:rsidR="00A66FE4" w:rsidRDefault="00A66FE4" w:rsidP="0021626D">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23013A" w14:textId="77777777" w:rsidR="00A66FE4" w:rsidRDefault="00A66FE4" w:rsidP="0021626D">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F2E00B" w14:textId="77777777" w:rsidR="00A66FE4" w:rsidRDefault="00A66FE4" w:rsidP="0021626D">
            <w:pPr>
              <w:pStyle w:val="TAH"/>
            </w:pPr>
            <w:r w:rsidRPr="00BB3F37">
              <w:t>Membership Status</w:t>
            </w:r>
          </w:p>
        </w:tc>
      </w:tr>
      <w:tr w:rsidR="00A66FE4" w14:paraId="71802D9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9394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D7E5DC" w14:textId="77777777" w:rsidR="00A66FE4" w:rsidRPr="001B1679" w:rsidRDefault="00A66FE4" w:rsidP="0021626D">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A0D2E" w14:textId="77777777" w:rsidR="00A66FE4" w:rsidRPr="001B1679" w:rsidRDefault="00A66FE4" w:rsidP="0021626D">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8528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32DC9" w14:textId="77777777" w:rsidR="00A66FE4" w:rsidRPr="001B1679" w:rsidRDefault="00A66FE4" w:rsidP="0021626D">
            <w:pPr>
              <w:pStyle w:val="TAL"/>
              <w:rPr>
                <w:sz w:val="16"/>
                <w:szCs w:val="16"/>
              </w:rPr>
            </w:pPr>
            <w:r w:rsidRPr="001B1679">
              <w:rPr>
                <w:sz w:val="16"/>
                <w:szCs w:val="16"/>
              </w:rPr>
              <w:t>3GPPMEMBER</w:t>
            </w:r>
          </w:p>
        </w:tc>
      </w:tr>
      <w:tr w:rsidR="00A66FE4" w14:paraId="35302AB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1F53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80BAE" w14:textId="77777777" w:rsidR="00A66FE4" w:rsidRPr="001B1679" w:rsidRDefault="00A66FE4" w:rsidP="0021626D">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4D280" w14:textId="77777777" w:rsidR="00A66FE4" w:rsidRPr="001B1679" w:rsidRDefault="00A66FE4" w:rsidP="0021626D">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C4C8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0F6F5D" w14:textId="77777777" w:rsidR="00A66FE4" w:rsidRPr="001B1679" w:rsidRDefault="00A66FE4" w:rsidP="0021626D">
            <w:pPr>
              <w:pStyle w:val="TAL"/>
              <w:rPr>
                <w:sz w:val="16"/>
                <w:szCs w:val="16"/>
              </w:rPr>
            </w:pPr>
            <w:r w:rsidRPr="001B1679">
              <w:rPr>
                <w:sz w:val="16"/>
                <w:szCs w:val="16"/>
              </w:rPr>
              <w:t>3GPPMEMBER</w:t>
            </w:r>
          </w:p>
        </w:tc>
      </w:tr>
      <w:tr w:rsidR="00A66FE4" w14:paraId="3727D0C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E35F7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2E9F2" w14:textId="77777777" w:rsidR="00A66FE4" w:rsidRPr="001B1679" w:rsidRDefault="00A66FE4" w:rsidP="0021626D">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5B0D8" w14:textId="77777777" w:rsidR="00A66FE4" w:rsidRPr="001B1679" w:rsidRDefault="00A66FE4" w:rsidP="0021626D">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E36B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5179E" w14:textId="77777777" w:rsidR="00A66FE4" w:rsidRPr="001B1679" w:rsidRDefault="00A66FE4" w:rsidP="0021626D">
            <w:pPr>
              <w:pStyle w:val="TAL"/>
              <w:rPr>
                <w:sz w:val="16"/>
                <w:szCs w:val="16"/>
              </w:rPr>
            </w:pPr>
            <w:r w:rsidRPr="001B1679">
              <w:rPr>
                <w:sz w:val="16"/>
                <w:szCs w:val="16"/>
              </w:rPr>
              <w:t>3GPPMEMBER</w:t>
            </w:r>
          </w:p>
        </w:tc>
      </w:tr>
      <w:tr w:rsidR="00A66FE4" w14:paraId="1657CC3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14DF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8D73F" w14:textId="77777777" w:rsidR="00A66FE4" w:rsidRPr="001B1679" w:rsidRDefault="00A66FE4" w:rsidP="0021626D">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64F8C" w14:textId="77777777" w:rsidR="00A66FE4" w:rsidRPr="001B1679" w:rsidRDefault="00A66FE4" w:rsidP="0021626D">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6888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04E48" w14:textId="77777777" w:rsidR="00A66FE4" w:rsidRPr="001B1679" w:rsidRDefault="00A66FE4" w:rsidP="0021626D">
            <w:pPr>
              <w:pStyle w:val="TAL"/>
              <w:rPr>
                <w:sz w:val="16"/>
                <w:szCs w:val="16"/>
              </w:rPr>
            </w:pPr>
            <w:r w:rsidRPr="001B1679">
              <w:rPr>
                <w:sz w:val="16"/>
                <w:szCs w:val="16"/>
              </w:rPr>
              <w:t>3GPPMEMBER</w:t>
            </w:r>
          </w:p>
        </w:tc>
      </w:tr>
      <w:tr w:rsidR="00A66FE4" w14:paraId="287E03C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22C5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B5DE5" w14:textId="77777777" w:rsidR="00A66FE4" w:rsidRPr="001B1679" w:rsidRDefault="00A66FE4" w:rsidP="0021626D">
            <w:pPr>
              <w:pStyle w:val="TAL"/>
              <w:rPr>
                <w:sz w:val="16"/>
                <w:szCs w:val="16"/>
              </w:rPr>
            </w:pPr>
            <w:r w:rsidRPr="001B1679">
              <w:rPr>
                <w:sz w:val="16"/>
                <w:szCs w:val="16"/>
              </w:rPr>
              <w:t>Byung Jun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DE9B1"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AFA6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5FA3F" w14:textId="77777777" w:rsidR="00A66FE4" w:rsidRPr="001B1679" w:rsidRDefault="00A66FE4" w:rsidP="0021626D">
            <w:pPr>
              <w:pStyle w:val="TAL"/>
              <w:rPr>
                <w:sz w:val="16"/>
                <w:szCs w:val="16"/>
              </w:rPr>
            </w:pPr>
            <w:r w:rsidRPr="001B1679">
              <w:rPr>
                <w:sz w:val="16"/>
                <w:szCs w:val="16"/>
              </w:rPr>
              <w:t>3GPPMEMBER</w:t>
            </w:r>
          </w:p>
        </w:tc>
      </w:tr>
      <w:tr w:rsidR="00A66FE4" w14:paraId="221F02F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3A85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3CAF52" w14:textId="77777777" w:rsidR="00A66FE4" w:rsidRPr="001B1679" w:rsidRDefault="00A66FE4" w:rsidP="0021626D">
            <w:pPr>
              <w:pStyle w:val="TAL"/>
              <w:rPr>
                <w:sz w:val="16"/>
                <w:szCs w:val="16"/>
              </w:rPr>
            </w:pPr>
            <w:r w:rsidRPr="001B1679">
              <w:rPr>
                <w:sz w:val="16"/>
                <w:szCs w:val="16"/>
              </w:rPr>
              <w:t>Juseok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EC7B6"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072A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C1D5C" w14:textId="77777777" w:rsidR="00A66FE4" w:rsidRPr="001B1679" w:rsidRDefault="00A66FE4" w:rsidP="0021626D">
            <w:pPr>
              <w:pStyle w:val="TAL"/>
              <w:rPr>
                <w:sz w:val="16"/>
                <w:szCs w:val="16"/>
              </w:rPr>
            </w:pPr>
            <w:r w:rsidRPr="001B1679">
              <w:rPr>
                <w:sz w:val="16"/>
                <w:szCs w:val="16"/>
              </w:rPr>
              <w:t>3GPPMEMBER</w:t>
            </w:r>
          </w:p>
        </w:tc>
      </w:tr>
      <w:tr w:rsidR="00A66FE4" w14:paraId="4DFA35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1FF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ADABA" w14:textId="77777777" w:rsidR="00A66FE4" w:rsidRPr="001B1679" w:rsidRDefault="00A66FE4" w:rsidP="0021626D">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5D12F"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6DA15"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92196" w14:textId="77777777" w:rsidR="00A66FE4" w:rsidRPr="001B1679" w:rsidRDefault="00A66FE4" w:rsidP="0021626D">
            <w:pPr>
              <w:pStyle w:val="TAL"/>
              <w:rPr>
                <w:sz w:val="16"/>
                <w:szCs w:val="16"/>
              </w:rPr>
            </w:pPr>
            <w:r w:rsidRPr="001B1679">
              <w:rPr>
                <w:sz w:val="16"/>
                <w:szCs w:val="16"/>
              </w:rPr>
              <w:t>3GPPMEMBER</w:t>
            </w:r>
          </w:p>
        </w:tc>
      </w:tr>
      <w:tr w:rsidR="00A66FE4" w14:paraId="3F9A10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A4B4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5687F5" w14:textId="77777777" w:rsidR="00A66FE4" w:rsidRPr="001B1679" w:rsidRDefault="00A66FE4" w:rsidP="0021626D">
            <w:pPr>
              <w:pStyle w:val="TAL"/>
              <w:rPr>
                <w:sz w:val="16"/>
                <w:szCs w:val="16"/>
              </w:rPr>
            </w:pPr>
            <w:r w:rsidRPr="001B1679">
              <w:rPr>
                <w:sz w:val="16"/>
                <w:szCs w:val="16"/>
              </w:rPr>
              <w:t>Jawad Al Attari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A9F71"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378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33C38" w14:textId="77777777" w:rsidR="00A66FE4" w:rsidRPr="001B1679" w:rsidRDefault="00A66FE4" w:rsidP="0021626D">
            <w:pPr>
              <w:pStyle w:val="TAL"/>
              <w:rPr>
                <w:sz w:val="16"/>
                <w:szCs w:val="16"/>
              </w:rPr>
            </w:pPr>
            <w:r w:rsidRPr="001B1679">
              <w:rPr>
                <w:sz w:val="16"/>
                <w:szCs w:val="16"/>
              </w:rPr>
              <w:t>3GPPMEMBER</w:t>
            </w:r>
          </w:p>
        </w:tc>
      </w:tr>
      <w:tr w:rsidR="00A66FE4" w14:paraId="2673040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9D3C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BD677C" w14:textId="77777777" w:rsidR="00A66FE4" w:rsidRPr="001B1679" w:rsidRDefault="00A66FE4" w:rsidP="0021626D">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7C7C1"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70A6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81D90" w14:textId="77777777" w:rsidR="00A66FE4" w:rsidRPr="001B1679" w:rsidRDefault="00A66FE4" w:rsidP="0021626D">
            <w:pPr>
              <w:pStyle w:val="TAL"/>
              <w:rPr>
                <w:sz w:val="16"/>
                <w:szCs w:val="16"/>
              </w:rPr>
            </w:pPr>
            <w:r w:rsidRPr="001B1679">
              <w:rPr>
                <w:sz w:val="16"/>
                <w:szCs w:val="16"/>
              </w:rPr>
              <w:t>3GPPMEMBER</w:t>
            </w:r>
          </w:p>
        </w:tc>
      </w:tr>
      <w:tr w:rsidR="00A66FE4" w14:paraId="0310F5A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6ECE99" w14:textId="77777777" w:rsidR="00A66FE4" w:rsidRPr="001B1679" w:rsidRDefault="00A66FE4" w:rsidP="0021626D">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88AB1" w14:textId="77777777" w:rsidR="00A66FE4" w:rsidRPr="001B1679" w:rsidRDefault="00A66FE4" w:rsidP="0021626D">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D6A3D" w14:textId="77777777" w:rsidR="00A66FE4" w:rsidRPr="001B1679" w:rsidRDefault="00A66FE4" w:rsidP="0021626D">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17A0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25C04" w14:textId="77777777" w:rsidR="00A66FE4" w:rsidRPr="001B1679" w:rsidRDefault="00A66FE4" w:rsidP="0021626D">
            <w:pPr>
              <w:pStyle w:val="TAL"/>
              <w:rPr>
                <w:sz w:val="16"/>
                <w:szCs w:val="16"/>
              </w:rPr>
            </w:pPr>
            <w:r w:rsidRPr="001B1679">
              <w:rPr>
                <w:sz w:val="16"/>
                <w:szCs w:val="16"/>
              </w:rPr>
              <w:t>3GPPMEMBER</w:t>
            </w:r>
          </w:p>
        </w:tc>
      </w:tr>
      <w:tr w:rsidR="00A66FE4" w14:paraId="76EEE5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BAB7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D610E" w14:textId="77777777" w:rsidR="00A66FE4" w:rsidRPr="001B1679" w:rsidRDefault="00A66FE4" w:rsidP="0021626D">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10D62"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B4464"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0B775B" w14:textId="77777777" w:rsidR="00A66FE4" w:rsidRPr="001B1679" w:rsidRDefault="00A66FE4" w:rsidP="0021626D">
            <w:pPr>
              <w:pStyle w:val="TAL"/>
              <w:rPr>
                <w:sz w:val="16"/>
                <w:szCs w:val="16"/>
              </w:rPr>
            </w:pPr>
            <w:r w:rsidRPr="001B1679">
              <w:rPr>
                <w:sz w:val="16"/>
                <w:szCs w:val="16"/>
              </w:rPr>
              <w:t>3GPPMEMBER</w:t>
            </w:r>
          </w:p>
        </w:tc>
      </w:tr>
      <w:tr w:rsidR="00A66FE4" w14:paraId="1DAE56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0F52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9C37E" w14:textId="77777777" w:rsidR="00A66FE4" w:rsidRPr="001B1679" w:rsidRDefault="00A66FE4" w:rsidP="0021626D">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D88F2" w14:textId="77777777" w:rsidR="00A66FE4" w:rsidRPr="001B1679" w:rsidRDefault="00A66FE4" w:rsidP="0021626D">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B9365"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22373F" w14:textId="77777777" w:rsidR="00A66FE4" w:rsidRPr="001B1679" w:rsidRDefault="00A66FE4" w:rsidP="0021626D">
            <w:pPr>
              <w:pStyle w:val="TAL"/>
              <w:rPr>
                <w:sz w:val="16"/>
                <w:szCs w:val="16"/>
              </w:rPr>
            </w:pPr>
            <w:r w:rsidRPr="001B1679">
              <w:rPr>
                <w:sz w:val="16"/>
                <w:szCs w:val="16"/>
              </w:rPr>
              <w:t>3GPPMEMBER</w:t>
            </w:r>
          </w:p>
        </w:tc>
      </w:tr>
      <w:tr w:rsidR="00A66FE4" w14:paraId="4E491A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9A5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6456B" w14:textId="77777777" w:rsidR="00A66FE4" w:rsidRPr="001B1679" w:rsidRDefault="00A66FE4" w:rsidP="0021626D">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215A8"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5843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DA53E" w14:textId="77777777" w:rsidR="00A66FE4" w:rsidRPr="001B1679" w:rsidRDefault="00A66FE4" w:rsidP="0021626D">
            <w:pPr>
              <w:pStyle w:val="TAL"/>
              <w:rPr>
                <w:sz w:val="16"/>
                <w:szCs w:val="16"/>
              </w:rPr>
            </w:pPr>
            <w:r w:rsidRPr="001B1679">
              <w:rPr>
                <w:sz w:val="16"/>
                <w:szCs w:val="16"/>
              </w:rPr>
              <w:t>3GPPMEMBER</w:t>
            </w:r>
          </w:p>
        </w:tc>
      </w:tr>
      <w:tr w:rsidR="00A66FE4" w14:paraId="36A937E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779A7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CA11E" w14:textId="77777777" w:rsidR="00A66FE4" w:rsidRPr="001B1679" w:rsidRDefault="00A66FE4" w:rsidP="0021626D">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DBAFD"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B5381"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F3C4E" w14:textId="77777777" w:rsidR="00A66FE4" w:rsidRPr="001B1679" w:rsidRDefault="00A66FE4" w:rsidP="0021626D">
            <w:pPr>
              <w:pStyle w:val="TAL"/>
              <w:rPr>
                <w:sz w:val="16"/>
                <w:szCs w:val="16"/>
              </w:rPr>
            </w:pPr>
            <w:r w:rsidRPr="001B1679">
              <w:rPr>
                <w:sz w:val="16"/>
                <w:szCs w:val="16"/>
              </w:rPr>
              <w:t>3GPPMEMBER</w:t>
            </w:r>
          </w:p>
        </w:tc>
      </w:tr>
      <w:tr w:rsidR="00A66FE4" w14:paraId="7D02C43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282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C5360" w14:textId="77777777" w:rsidR="00A66FE4" w:rsidRPr="001B1679" w:rsidRDefault="00A66FE4" w:rsidP="0021626D">
            <w:pPr>
              <w:pStyle w:val="TAL"/>
              <w:rPr>
                <w:sz w:val="16"/>
                <w:szCs w:val="16"/>
              </w:rPr>
            </w:pPr>
            <w:r w:rsidRPr="001B1679">
              <w:rPr>
                <w:sz w:val="16"/>
                <w:szCs w:val="16"/>
              </w:rPr>
              <w:t>Anders Askerup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78090" w14:textId="77777777" w:rsidR="00A66FE4" w:rsidRPr="001B1679" w:rsidRDefault="00A66FE4" w:rsidP="0021626D">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E35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E3277" w14:textId="77777777" w:rsidR="00A66FE4" w:rsidRPr="001B1679" w:rsidRDefault="00A66FE4" w:rsidP="0021626D">
            <w:pPr>
              <w:pStyle w:val="TAL"/>
              <w:rPr>
                <w:sz w:val="16"/>
                <w:szCs w:val="16"/>
              </w:rPr>
            </w:pPr>
            <w:r w:rsidRPr="001B1679">
              <w:rPr>
                <w:sz w:val="16"/>
                <w:szCs w:val="16"/>
              </w:rPr>
              <w:t>3GPPMEMBER</w:t>
            </w:r>
          </w:p>
        </w:tc>
      </w:tr>
      <w:tr w:rsidR="00A66FE4" w14:paraId="17380A2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F48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38497" w14:textId="77777777" w:rsidR="00A66FE4" w:rsidRPr="001B1679" w:rsidRDefault="00A66FE4" w:rsidP="0021626D">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25ECF"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C0FC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F52FCF" w14:textId="77777777" w:rsidR="00A66FE4" w:rsidRPr="001B1679" w:rsidRDefault="00A66FE4" w:rsidP="0021626D">
            <w:pPr>
              <w:pStyle w:val="TAL"/>
              <w:rPr>
                <w:sz w:val="16"/>
                <w:szCs w:val="16"/>
              </w:rPr>
            </w:pPr>
            <w:r w:rsidRPr="001B1679">
              <w:rPr>
                <w:sz w:val="16"/>
                <w:szCs w:val="16"/>
              </w:rPr>
              <w:t>3GPPMEMBER</w:t>
            </w:r>
          </w:p>
        </w:tc>
      </w:tr>
      <w:tr w:rsidR="00A66FE4" w14:paraId="6C3D7CF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AD1A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A2985" w14:textId="77777777" w:rsidR="00A66FE4" w:rsidRPr="001B1679" w:rsidRDefault="00A66FE4" w:rsidP="0021626D">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7A717" w14:textId="77777777" w:rsidR="00A66FE4" w:rsidRPr="001B1679" w:rsidRDefault="00A66FE4" w:rsidP="0021626D">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1D3A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28824" w14:textId="77777777" w:rsidR="00A66FE4" w:rsidRPr="001B1679" w:rsidRDefault="00A66FE4" w:rsidP="0021626D">
            <w:pPr>
              <w:pStyle w:val="TAL"/>
              <w:rPr>
                <w:sz w:val="16"/>
                <w:szCs w:val="16"/>
              </w:rPr>
            </w:pPr>
            <w:r w:rsidRPr="001B1679">
              <w:rPr>
                <w:sz w:val="16"/>
                <w:szCs w:val="16"/>
              </w:rPr>
              <w:t>3GPPMEMBER</w:t>
            </w:r>
          </w:p>
        </w:tc>
      </w:tr>
      <w:tr w:rsidR="00A66FE4" w14:paraId="216E7D4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F9F7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577C4" w14:textId="77777777" w:rsidR="00A66FE4" w:rsidRPr="001B1679" w:rsidRDefault="00A66FE4" w:rsidP="0021626D">
            <w:pPr>
              <w:pStyle w:val="TAL"/>
              <w:rPr>
                <w:sz w:val="16"/>
                <w:szCs w:val="16"/>
              </w:rPr>
            </w:pPr>
            <w:r w:rsidRPr="001B1679">
              <w:rPr>
                <w:sz w:val="16"/>
                <w:szCs w:val="16"/>
              </w:rPr>
              <w:t>Frank Azcuy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6461"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7D6B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45570" w14:textId="77777777" w:rsidR="00A66FE4" w:rsidRPr="001B1679" w:rsidRDefault="00A66FE4" w:rsidP="0021626D">
            <w:pPr>
              <w:pStyle w:val="TAL"/>
              <w:rPr>
                <w:sz w:val="16"/>
                <w:szCs w:val="16"/>
              </w:rPr>
            </w:pPr>
            <w:r w:rsidRPr="001B1679">
              <w:rPr>
                <w:sz w:val="16"/>
                <w:szCs w:val="16"/>
              </w:rPr>
              <w:t>3GPPMEMBER</w:t>
            </w:r>
          </w:p>
        </w:tc>
      </w:tr>
      <w:tr w:rsidR="00A66FE4" w14:paraId="3BE443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A0E73"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927F2" w14:textId="77777777" w:rsidR="00A66FE4" w:rsidRPr="001B1679" w:rsidRDefault="00A66FE4" w:rsidP="0021626D">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E4467" w14:textId="77777777" w:rsidR="00A66FE4" w:rsidRPr="001B1679" w:rsidRDefault="00A66FE4" w:rsidP="0021626D">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32D4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D2BC1" w14:textId="77777777" w:rsidR="00A66FE4" w:rsidRPr="001B1679" w:rsidRDefault="00A66FE4" w:rsidP="0021626D">
            <w:pPr>
              <w:pStyle w:val="TAL"/>
              <w:rPr>
                <w:sz w:val="16"/>
                <w:szCs w:val="16"/>
              </w:rPr>
            </w:pPr>
            <w:r w:rsidRPr="001B1679">
              <w:rPr>
                <w:sz w:val="16"/>
                <w:szCs w:val="16"/>
              </w:rPr>
              <w:t>3GPPMEMBER</w:t>
            </w:r>
          </w:p>
        </w:tc>
      </w:tr>
      <w:tr w:rsidR="00A66FE4" w14:paraId="06D91F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28F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5E31B" w14:textId="77777777" w:rsidR="00A66FE4" w:rsidRPr="001B1679" w:rsidRDefault="00A66FE4" w:rsidP="0021626D">
            <w:pPr>
              <w:pStyle w:val="TAL"/>
              <w:rPr>
                <w:sz w:val="16"/>
                <w:szCs w:val="16"/>
              </w:rPr>
            </w:pPr>
            <w:r w:rsidRPr="001B1679">
              <w:rPr>
                <w:sz w:val="16"/>
                <w:szCs w:val="16"/>
              </w:rPr>
              <w:t>Hiroki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66A22" w14:textId="77777777" w:rsidR="00A66FE4" w:rsidRPr="001B1679" w:rsidRDefault="00A66FE4" w:rsidP="0021626D">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286B2"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64D88" w14:textId="77777777" w:rsidR="00A66FE4" w:rsidRPr="001B1679" w:rsidRDefault="00A66FE4" w:rsidP="0021626D">
            <w:pPr>
              <w:pStyle w:val="TAL"/>
              <w:rPr>
                <w:sz w:val="16"/>
                <w:szCs w:val="16"/>
              </w:rPr>
            </w:pPr>
            <w:r w:rsidRPr="001B1679">
              <w:rPr>
                <w:sz w:val="16"/>
                <w:szCs w:val="16"/>
              </w:rPr>
              <w:t>3GPPMEMBER</w:t>
            </w:r>
          </w:p>
        </w:tc>
      </w:tr>
      <w:tr w:rsidR="00A66FE4" w14:paraId="0699E76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942AA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4ADD9" w14:textId="77777777" w:rsidR="00A66FE4" w:rsidRPr="001B1679" w:rsidRDefault="00A66FE4" w:rsidP="0021626D">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E1043" w14:textId="77777777" w:rsidR="00A66FE4" w:rsidRPr="001B1679" w:rsidRDefault="00A66FE4" w:rsidP="0021626D">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2972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EAC6E" w14:textId="77777777" w:rsidR="00A66FE4" w:rsidRPr="001B1679" w:rsidRDefault="00A66FE4" w:rsidP="0021626D">
            <w:pPr>
              <w:pStyle w:val="TAL"/>
              <w:rPr>
                <w:sz w:val="16"/>
                <w:szCs w:val="16"/>
              </w:rPr>
            </w:pPr>
            <w:r w:rsidRPr="001B1679">
              <w:rPr>
                <w:sz w:val="16"/>
                <w:szCs w:val="16"/>
              </w:rPr>
              <w:t>3GPPMEMBER</w:t>
            </w:r>
          </w:p>
        </w:tc>
      </w:tr>
      <w:tr w:rsidR="00A66FE4" w14:paraId="1E2841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4E51E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8C058" w14:textId="77777777" w:rsidR="00A66FE4" w:rsidRPr="001B1679" w:rsidRDefault="00A66FE4" w:rsidP="0021626D">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7B700"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45C5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3700D9" w14:textId="77777777" w:rsidR="00A66FE4" w:rsidRPr="001B1679" w:rsidRDefault="00A66FE4" w:rsidP="0021626D">
            <w:pPr>
              <w:pStyle w:val="TAL"/>
              <w:rPr>
                <w:sz w:val="16"/>
                <w:szCs w:val="16"/>
              </w:rPr>
            </w:pPr>
            <w:r w:rsidRPr="001B1679">
              <w:rPr>
                <w:sz w:val="16"/>
                <w:szCs w:val="16"/>
              </w:rPr>
              <w:t>3GPPMEMBER</w:t>
            </w:r>
          </w:p>
        </w:tc>
      </w:tr>
      <w:tr w:rsidR="00A66FE4" w14:paraId="14C24B6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F301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43421" w14:textId="77777777" w:rsidR="00A66FE4" w:rsidRPr="001B1679" w:rsidRDefault="00A66FE4" w:rsidP="0021626D">
            <w:pPr>
              <w:pStyle w:val="TAL"/>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086B2" w14:textId="77777777" w:rsidR="00A66FE4" w:rsidRPr="001B1679" w:rsidRDefault="00A66FE4" w:rsidP="0021626D">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C10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9085A" w14:textId="77777777" w:rsidR="00A66FE4" w:rsidRPr="001B1679" w:rsidRDefault="00A66FE4" w:rsidP="0021626D">
            <w:pPr>
              <w:pStyle w:val="TAL"/>
              <w:rPr>
                <w:sz w:val="16"/>
                <w:szCs w:val="16"/>
              </w:rPr>
            </w:pPr>
            <w:r w:rsidRPr="001B1679">
              <w:rPr>
                <w:sz w:val="16"/>
                <w:szCs w:val="16"/>
              </w:rPr>
              <w:t>3GPPMEMBER</w:t>
            </w:r>
          </w:p>
        </w:tc>
      </w:tr>
      <w:tr w:rsidR="00A66FE4" w14:paraId="524B484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44932"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8F0A2" w14:textId="77777777" w:rsidR="00A66FE4" w:rsidRPr="001B1679" w:rsidRDefault="00A66FE4" w:rsidP="0021626D">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45F3A"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60EF6"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8B382" w14:textId="77777777" w:rsidR="00A66FE4" w:rsidRPr="001B1679" w:rsidRDefault="00A66FE4" w:rsidP="0021626D">
            <w:pPr>
              <w:pStyle w:val="TAL"/>
              <w:rPr>
                <w:sz w:val="16"/>
                <w:szCs w:val="16"/>
              </w:rPr>
            </w:pPr>
            <w:r w:rsidRPr="001B1679">
              <w:rPr>
                <w:sz w:val="16"/>
                <w:szCs w:val="16"/>
              </w:rPr>
              <w:t>3GPPMEMBER</w:t>
            </w:r>
          </w:p>
        </w:tc>
      </w:tr>
      <w:tr w:rsidR="00A66FE4" w14:paraId="636BAD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0EBF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A3016" w14:textId="77777777" w:rsidR="00A66FE4" w:rsidRPr="001B1679" w:rsidRDefault="00A66FE4" w:rsidP="0021626D">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39A68"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7362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5AD72" w14:textId="77777777" w:rsidR="00A66FE4" w:rsidRPr="001B1679" w:rsidRDefault="00A66FE4" w:rsidP="0021626D">
            <w:pPr>
              <w:pStyle w:val="TAL"/>
              <w:rPr>
                <w:sz w:val="16"/>
                <w:szCs w:val="16"/>
              </w:rPr>
            </w:pPr>
            <w:r w:rsidRPr="001B1679">
              <w:rPr>
                <w:sz w:val="16"/>
                <w:szCs w:val="16"/>
              </w:rPr>
              <w:t>3GPPMEMBER</w:t>
            </w:r>
          </w:p>
        </w:tc>
      </w:tr>
      <w:tr w:rsidR="00A66FE4" w14:paraId="34A80E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365D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6DC46" w14:textId="77777777" w:rsidR="00A66FE4" w:rsidRPr="001B1679" w:rsidRDefault="00A66FE4" w:rsidP="0021626D">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D23DF"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615EE"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3FEEF" w14:textId="77777777" w:rsidR="00A66FE4" w:rsidRPr="001B1679" w:rsidRDefault="00A66FE4" w:rsidP="0021626D">
            <w:pPr>
              <w:pStyle w:val="TAL"/>
              <w:rPr>
                <w:sz w:val="16"/>
                <w:szCs w:val="16"/>
              </w:rPr>
            </w:pPr>
            <w:r w:rsidRPr="001B1679">
              <w:rPr>
                <w:sz w:val="16"/>
                <w:szCs w:val="16"/>
              </w:rPr>
              <w:t>3GPPMEMBER</w:t>
            </w:r>
          </w:p>
        </w:tc>
      </w:tr>
      <w:tr w:rsidR="00A66FE4" w14:paraId="05C0272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EE750" w14:textId="77777777" w:rsidR="00A66FE4" w:rsidRPr="001B1679" w:rsidRDefault="00A66FE4" w:rsidP="0021626D">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CB64A" w14:textId="77777777" w:rsidR="00A66FE4" w:rsidRPr="001B1679" w:rsidRDefault="00A66FE4" w:rsidP="0021626D">
            <w:pPr>
              <w:pStyle w:val="TAL"/>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A00A3" w14:textId="77777777" w:rsidR="00A66FE4" w:rsidRPr="001B1679" w:rsidRDefault="00A66FE4" w:rsidP="0021626D">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7393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9EDAF" w14:textId="77777777" w:rsidR="00A66FE4" w:rsidRPr="001B1679" w:rsidRDefault="00A66FE4" w:rsidP="0021626D">
            <w:pPr>
              <w:pStyle w:val="TAL"/>
              <w:rPr>
                <w:sz w:val="16"/>
                <w:szCs w:val="16"/>
              </w:rPr>
            </w:pPr>
            <w:r w:rsidRPr="001B1679">
              <w:rPr>
                <w:sz w:val="16"/>
                <w:szCs w:val="16"/>
              </w:rPr>
              <w:t>3GPPMEMBER</w:t>
            </w:r>
          </w:p>
        </w:tc>
      </w:tr>
      <w:tr w:rsidR="00A66FE4" w14:paraId="4312F3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B793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6B9C1" w14:textId="77777777" w:rsidR="00A66FE4" w:rsidRPr="001B1679" w:rsidRDefault="00A66FE4" w:rsidP="0021626D">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0FB7A" w14:textId="77777777" w:rsidR="00A66FE4" w:rsidRPr="001B1679" w:rsidRDefault="00A66FE4" w:rsidP="0021626D">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C536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89FB0" w14:textId="77777777" w:rsidR="00A66FE4" w:rsidRPr="001B1679" w:rsidRDefault="00A66FE4" w:rsidP="0021626D">
            <w:pPr>
              <w:pStyle w:val="TAL"/>
              <w:rPr>
                <w:sz w:val="16"/>
                <w:szCs w:val="16"/>
              </w:rPr>
            </w:pPr>
            <w:r w:rsidRPr="001B1679">
              <w:rPr>
                <w:sz w:val="16"/>
                <w:szCs w:val="16"/>
              </w:rPr>
              <w:t>3GPPMEMBER</w:t>
            </w:r>
          </w:p>
        </w:tc>
      </w:tr>
      <w:tr w:rsidR="00A66FE4" w14:paraId="5BB8552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1F3F7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34D3D" w14:textId="77777777" w:rsidR="00A66FE4" w:rsidRPr="001B1679" w:rsidRDefault="00A66FE4" w:rsidP="0021626D">
            <w:pPr>
              <w:pStyle w:val="TAL"/>
              <w:rPr>
                <w:sz w:val="16"/>
                <w:szCs w:val="16"/>
              </w:rPr>
            </w:pPr>
            <w:r w:rsidRPr="001B1679">
              <w:rPr>
                <w:sz w:val="16"/>
                <w:szCs w:val="16"/>
              </w:rPr>
              <w:t>Mattias Bergstrom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70B28" w14:textId="77777777" w:rsidR="00A66FE4" w:rsidRPr="001B1679" w:rsidRDefault="00A66FE4" w:rsidP="0021626D">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3C9E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4C076" w14:textId="77777777" w:rsidR="00A66FE4" w:rsidRPr="001B1679" w:rsidRDefault="00A66FE4" w:rsidP="0021626D">
            <w:pPr>
              <w:pStyle w:val="TAL"/>
              <w:rPr>
                <w:sz w:val="16"/>
                <w:szCs w:val="16"/>
              </w:rPr>
            </w:pPr>
            <w:r w:rsidRPr="001B1679">
              <w:rPr>
                <w:sz w:val="16"/>
                <w:szCs w:val="16"/>
              </w:rPr>
              <w:t>3GPPMEMBER</w:t>
            </w:r>
          </w:p>
        </w:tc>
      </w:tr>
      <w:tr w:rsidR="00A66FE4" w14:paraId="2D62CB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A743F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6EDD7" w14:textId="77777777" w:rsidR="00A66FE4" w:rsidRPr="001B1679" w:rsidRDefault="00A66FE4" w:rsidP="0021626D">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F10CC" w14:textId="77777777" w:rsidR="00A66FE4" w:rsidRPr="001B1679" w:rsidRDefault="00A66FE4" w:rsidP="0021626D">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424B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1930A" w14:textId="77777777" w:rsidR="00A66FE4" w:rsidRPr="001B1679" w:rsidRDefault="00A66FE4" w:rsidP="0021626D">
            <w:pPr>
              <w:pStyle w:val="TAL"/>
              <w:rPr>
                <w:sz w:val="16"/>
                <w:szCs w:val="16"/>
              </w:rPr>
            </w:pPr>
            <w:r w:rsidRPr="001B1679">
              <w:rPr>
                <w:sz w:val="16"/>
                <w:szCs w:val="16"/>
              </w:rPr>
              <w:t>3GPPMEMBER</w:t>
            </w:r>
          </w:p>
        </w:tc>
      </w:tr>
      <w:tr w:rsidR="00A66FE4" w14:paraId="321C7DD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28209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761892" w14:textId="77777777" w:rsidR="00A66FE4" w:rsidRPr="001B1679" w:rsidRDefault="00A66FE4" w:rsidP="0021626D">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94DDE" w14:textId="77777777" w:rsidR="00A66FE4" w:rsidRPr="001B1679" w:rsidRDefault="00A66FE4" w:rsidP="0021626D">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CF3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E868C" w14:textId="77777777" w:rsidR="00A66FE4" w:rsidRPr="001B1679" w:rsidRDefault="00A66FE4" w:rsidP="0021626D">
            <w:pPr>
              <w:pStyle w:val="TAL"/>
              <w:rPr>
                <w:sz w:val="16"/>
                <w:szCs w:val="16"/>
              </w:rPr>
            </w:pPr>
            <w:r w:rsidRPr="001B1679">
              <w:rPr>
                <w:sz w:val="16"/>
                <w:szCs w:val="16"/>
              </w:rPr>
              <w:t>3GPPMEMBER</w:t>
            </w:r>
          </w:p>
        </w:tc>
      </w:tr>
      <w:tr w:rsidR="00A66FE4" w14:paraId="058771B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4071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616F86" w14:textId="77777777" w:rsidR="00A66FE4" w:rsidRPr="001B1679" w:rsidRDefault="00A66FE4" w:rsidP="0021626D">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043EA"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A58D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F6BCE" w14:textId="77777777" w:rsidR="00A66FE4" w:rsidRPr="001B1679" w:rsidRDefault="00A66FE4" w:rsidP="0021626D">
            <w:pPr>
              <w:pStyle w:val="TAL"/>
              <w:rPr>
                <w:sz w:val="16"/>
                <w:szCs w:val="16"/>
              </w:rPr>
            </w:pPr>
            <w:r w:rsidRPr="001B1679">
              <w:rPr>
                <w:sz w:val="16"/>
                <w:szCs w:val="16"/>
              </w:rPr>
              <w:t>3GPPMEMBER</w:t>
            </w:r>
          </w:p>
        </w:tc>
      </w:tr>
      <w:tr w:rsidR="00A66FE4" w14:paraId="365F239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213B1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4A623" w14:textId="77777777" w:rsidR="00A66FE4" w:rsidRPr="001B1679" w:rsidRDefault="00A66FE4" w:rsidP="0021626D">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6832C"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335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8CA8C" w14:textId="77777777" w:rsidR="00A66FE4" w:rsidRPr="001B1679" w:rsidRDefault="00A66FE4" w:rsidP="0021626D">
            <w:pPr>
              <w:pStyle w:val="TAL"/>
              <w:rPr>
                <w:sz w:val="16"/>
                <w:szCs w:val="16"/>
              </w:rPr>
            </w:pPr>
            <w:r w:rsidRPr="001B1679">
              <w:rPr>
                <w:sz w:val="16"/>
                <w:szCs w:val="16"/>
              </w:rPr>
              <w:t>3GPPMEMBER</w:t>
            </w:r>
          </w:p>
        </w:tc>
      </w:tr>
      <w:tr w:rsidR="00A66FE4" w14:paraId="5382C8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543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22C4C" w14:textId="77777777" w:rsidR="00A66FE4" w:rsidRPr="001B1679" w:rsidRDefault="00A66FE4" w:rsidP="0021626D">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A418A"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1347C"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73B81" w14:textId="77777777" w:rsidR="00A66FE4" w:rsidRPr="001B1679" w:rsidRDefault="00A66FE4" w:rsidP="0021626D">
            <w:pPr>
              <w:pStyle w:val="TAL"/>
              <w:rPr>
                <w:sz w:val="16"/>
                <w:szCs w:val="16"/>
              </w:rPr>
            </w:pPr>
            <w:r w:rsidRPr="001B1679">
              <w:rPr>
                <w:sz w:val="16"/>
                <w:szCs w:val="16"/>
              </w:rPr>
              <w:t>3GPPMEMBER</w:t>
            </w:r>
          </w:p>
        </w:tc>
      </w:tr>
      <w:tr w:rsidR="00A66FE4" w14:paraId="589636B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22A5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03282" w14:textId="77777777" w:rsidR="00A66FE4" w:rsidRPr="001B1679" w:rsidRDefault="00A66FE4" w:rsidP="0021626D">
            <w:pPr>
              <w:pStyle w:val="TAL"/>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EA7AE"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37AD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BEED6" w14:textId="77777777" w:rsidR="00A66FE4" w:rsidRPr="001B1679" w:rsidRDefault="00A66FE4" w:rsidP="0021626D">
            <w:pPr>
              <w:pStyle w:val="TAL"/>
              <w:rPr>
                <w:sz w:val="16"/>
                <w:szCs w:val="16"/>
              </w:rPr>
            </w:pPr>
            <w:r w:rsidRPr="001B1679">
              <w:rPr>
                <w:sz w:val="16"/>
                <w:szCs w:val="16"/>
              </w:rPr>
              <w:t>3GPPMEMBER</w:t>
            </w:r>
          </w:p>
        </w:tc>
      </w:tr>
      <w:tr w:rsidR="00A66FE4" w14:paraId="6DD7477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E2CC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89267" w14:textId="77777777" w:rsidR="00A66FE4" w:rsidRPr="001B1679" w:rsidRDefault="00A66FE4" w:rsidP="0021626D">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55788"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BB54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63977" w14:textId="77777777" w:rsidR="00A66FE4" w:rsidRPr="001B1679" w:rsidRDefault="00A66FE4" w:rsidP="0021626D">
            <w:pPr>
              <w:pStyle w:val="TAL"/>
              <w:rPr>
                <w:sz w:val="16"/>
                <w:szCs w:val="16"/>
              </w:rPr>
            </w:pPr>
            <w:r w:rsidRPr="001B1679">
              <w:rPr>
                <w:sz w:val="16"/>
                <w:szCs w:val="16"/>
              </w:rPr>
              <w:t>3GPPMEMBER</w:t>
            </w:r>
          </w:p>
        </w:tc>
      </w:tr>
      <w:tr w:rsidR="00A66FE4" w14:paraId="16DA03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DCC99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F66C7" w14:textId="77777777" w:rsidR="00A66FE4" w:rsidRPr="001B1679" w:rsidRDefault="00A66FE4" w:rsidP="0021626D">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69292"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1C04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B654D" w14:textId="77777777" w:rsidR="00A66FE4" w:rsidRPr="001B1679" w:rsidRDefault="00A66FE4" w:rsidP="0021626D">
            <w:pPr>
              <w:pStyle w:val="TAL"/>
              <w:rPr>
                <w:sz w:val="16"/>
                <w:szCs w:val="16"/>
              </w:rPr>
            </w:pPr>
            <w:r w:rsidRPr="001B1679">
              <w:rPr>
                <w:sz w:val="16"/>
                <w:szCs w:val="16"/>
              </w:rPr>
              <w:t>3GPPMEMBER</w:t>
            </w:r>
          </w:p>
        </w:tc>
      </w:tr>
      <w:tr w:rsidR="00A66FE4" w14:paraId="2C0BAC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9BFA0"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93FE2" w14:textId="77777777" w:rsidR="00A66FE4" w:rsidRPr="001B1679" w:rsidRDefault="00A66FE4" w:rsidP="0021626D">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48404"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948C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0A8E8E" w14:textId="77777777" w:rsidR="00A66FE4" w:rsidRPr="001B1679" w:rsidRDefault="00A66FE4" w:rsidP="0021626D">
            <w:pPr>
              <w:pStyle w:val="TAL"/>
              <w:rPr>
                <w:sz w:val="16"/>
                <w:szCs w:val="16"/>
              </w:rPr>
            </w:pPr>
            <w:r w:rsidRPr="001B1679">
              <w:rPr>
                <w:sz w:val="16"/>
                <w:szCs w:val="16"/>
              </w:rPr>
              <w:t>3GPPORG_REP</w:t>
            </w:r>
          </w:p>
        </w:tc>
      </w:tr>
      <w:tr w:rsidR="00A66FE4" w14:paraId="7DA26B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F356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0D2A3" w14:textId="77777777" w:rsidR="00A66FE4" w:rsidRPr="001B1679" w:rsidRDefault="00A66FE4" w:rsidP="0021626D">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D9AB8"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5671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022C3" w14:textId="77777777" w:rsidR="00A66FE4" w:rsidRPr="001B1679" w:rsidRDefault="00A66FE4" w:rsidP="0021626D">
            <w:pPr>
              <w:pStyle w:val="TAL"/>
              <w:rPr>
                <w:sz w:val="16"/>
                <w:szCs w:val="16"/>
              </w:rPr>
            </w:pPr>
            <w:r w:rsidRPr="001B1679">
              <w:rPr>
                <w:sz w:val="16"/>
                <w:szCs w:val="16"/>
              </w:rPr>
              <w:t>3GPPMEMBER</w:t>
            </w:r>
          </w:p>
        </w:tc>
      </w:tr>
      <w:tr w:rsidR="00A66FE4" w14:paraId="739A81D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0E3B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5D3DE5" w14:textId="77777777" w:rsidR="00A66FE4" w:rsidRPr="001B1679" w:rsidRDefault="00A66FE4" w:rsidP="0021626D">
            <w:pPr>
              <w:pStyle w:val="TAL"/>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C668A" w14:textId="77777777" w:rsidR="00A66FE4" w:rsidRPr="001B1679" w:rsidRDefault="00A66FE4" w:rsidP="0021626D">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688A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49A26" w14:textId="77777777" w:rsidR="00A66FE4" w:rsidRPr="001B1679" w:rsidRDefault="00A66FE4" w:rsidP="0021626D">
            <w:pPr>
              <w:pStyle w:val="TAL"/>
              <w:rPr>
                <w:sz w:val="16"/>
                <w:szCs w:val="16"/>
              </w:rPr>
            </w:pPr>
            <w:r w:rsidRPr="001B1679">
              <w:rPr>
                <w:sz w:val="16"/>
                <w:szCs w:val="16"/>
              </w:rPr>
              <w:t>3GPPMEMBER</w:t>
            </w:r>
          </w:p>
        </w:tc>
      </w:tr>
      <w:tr w:rsidR="00A66FE4" w14:paraId="388414B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73ED6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62E74" w14:textId="77777777" w:rsidR="00A66FE4" w:rsidRPr="001B1679" w:rsidRDefault="00A66FE4" w:rsidP="0021626D">
            <w:pPr>
              <w:pStyle w:val="TAL"/>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0E2EB" w14:textId="77777777" w:rsidR="00A66FE4" w:rsidRPr="001B1679" w:rsidRDefault="00A66FE4" w:rsidP="0021626D">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E35D9"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4B5EC" w14:textId="77777777" w:rsidR="00A66FE4" w:rsidRPr="001B1679" w:rsidRDefault="00A66FE4" w:rsidP="0021626D">
            <w:pPr>
              <w:pStyle w:val="TAL"/>
              <w:rPr>
                <w:sz w:val="16"/>
                <w:szCs w:val="16"/>
              </w:rPr>
            </w:pPr>
            <w:r w:rsidRPr="001B1679">
              <w:rPr>
                <w:sz w:val="16"/>
                <w:szCs w:val="16"/>
              </w:rPr>
              <w:t>3GPPMARK_REP</w:t>
            </w:r>
          </w:p>
        </w:tc>
      </w:tr>
      <w:tr w:rsidR="00A66FE4" w14:paraId="3033A57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CC08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2A60D" w14:textId="77777777" w:rsidR="00A66FE4" w:rsidRPr="001B1679" w:rsidRDefault="00A66FE4" w:rsidP="0021626D">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9249B" w14:textId="77777777" w:rsidR="00A66FE4" w:rsidRPr="001B1679" w:rsidRDefault="00A66FE4" w:rsidP="0021626D">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E06B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D50528" w14:textId="77777777" w:rsidR="00A66FE4" w:rsidRPr="001B1679" w:rsidRDefault="00A66FE4" w:rsidP="0021626D">
            <w:pPr>
              <w:pStyle w:val="TAL"/>
              <w:rPr>
                <w:sz w:val="16"/>
                <w:szCs w:val="16"/>
              </w:rPr>
            </w:pPr>
            <w:r w:rsidRPr="001B1679">
              <w:rPr>
                <w:sz w:val="16"/>
                <w:szCs w:val="16"/>
              </w:rPr>
              <w:t>3GPPMEMBER</w:t>
            </w:r>
          </w:p>
        </w:tc>
      </w:tr>
      <w:tr w:rsidR="00A66FE4" w14:paraId="0C9FBA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FF9E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32927" w14:textId="77777777" w:rsidR="00A66FE4" w:rsidRPr="001B1679" w:rsidRDefault="00A66FE4" w:rsidP="0021626D">
            <w:pPr>
              <w:pStyle w:val="TAL"/>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E77EA"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B0F1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DEED1" w14:textId="77777777" w:rsidR="00A66FE4" w:rsidRPr="001B1679" w:rsidRDefault="00A66FE4" w:rsidP="0021626D">
            <w:pPr>
              <w:pStyle w:val="TAL"/>
              <w:rPr>
                <w:sz w:val="16"/>
                <w:szCs w:val="16"/>
              </w:rPr>
            </w:pPr>
            <w:r w:rsidRPr="001B1679">
              <w:rPr>
                <w:sz w:val="16"/>
                <w:szCs w:val="16"/>
              </w:rPr>
              <w:t>3GPPMEMBER</w:t>
            </w:r>
          </w:p>
        </w:tc>
      </w:tr>
      <w:tr w:rsidR="00A66FE4" w14:paraId="46D8CA0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24345"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BA38E" w14:textId="77777777" w:rsidR="00A66FE4" w:rsidRPr="001B1679" w:rsidRDefault="00A66FE4" w:rsidP="0021626D">
            <w:pPr>
              <w:pStyle w:val="TAL"/>
              <w:rPr>
                <w:sz w:val="16"/>
                <w:szCs w:val="16"/>
              </w:rPr>
            </w:pPr>
            <w:r w:rsidRPr="001B1679">
              <w:rPr>
                <w:sz w:val="16"/>
                <w:szCs w:val="16"/>
              </w:rPr>
              <w:t>Candace Carducci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E513A"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F2BB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BBE1A" w14:textId="77777777" w:rsidR="00A66FE4" w:rsidRPr="001B1679" w:rsidRDefault="00A66FE4" w:rsidP="0021626D">
            <w:pPr>
              <w:pStyle w:val="TAL"/>
              <w:rPr>
                <w:sz w:val="16"/>
                <w:szCs w:val="16"/>
              </w:rPr>
            </w:pPr>
            <w:r w:rsidRPr="001B1679">
              <w:rPr>
                <w:sz w:val="16"/>
                <w:szCs w:val="16"/>
              </w:rPr>
              <w:t>3GPPMEMBER</w:t>
            </w:r>
          </w:p>
        </w:tc>
      </w:tr>
      <w:tr w:rsidR="00A66FE4" w14:paraId="2C51E62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A6B0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9674D" w14:textId="77777777" w:rsidR="00A66FE4" w:rsidRPr="001B1679" w:rsidRDefault="00A66FE4" w:rsidP="0021626D">
            <w:pPr>
              <w:pStyle w:val="TAL"/>
              <w:rPr>
                <w:sz w:val="16"/>
                <w:szCs w:val="16"/>
              </w:rPr>
            </w:pPr>
            <w:r w:rsidRPr="001B1679">
              <w:rPr>
                <w:sz w:val="16"/>
                <w:szCs w:val="16"/>
              </w:rPr>
              <w:t>Jared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CDACC" w14:textId="77777777" w:rsidR="00A66FE4" w:rsidRPr="001B1679" w:rsidRDefault="00A66FE4" w:rsidP="0021626D">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2BE8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B4ACB2" w14:textId="77777777" w:rsidR="00A66FE4" w:rsidRPr="001B1679" w:rsidRDefault="00A66FE4" w:rsidP="0021626D">
            <w:pPr>
              <w:pStyle w:val="TAL"/>
              <w:rPr>
                <w:sz w:val="16"/>
                <w:szCs w:val="16"/>
              </w:rPr>
            </w:pPr>
            <w:r w:rsidRPr="001B1679">
              <w:rPr>
                <w:sz w:val="16"/>
                <w:szCs w:val="16"/>
              </w:rPr>
              <w:t>3GPPMEMBER</w:t>
            </w:r>
          </w:p>
        </w:tc>
      </w:tr>
      <w:tr w:rsidR="00A66FE4" w14:paraId="7E3F5C7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8516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8667D" w14:textId="77777777" w:rsidR="00A66FE4" w:rsidRPr="001B1679" w:rsidRDefault="00A66FE4" w:rsidP="0021626D">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0A37A" w14:textId="77777777" w:rsidR="00A66FE4" w:rsidRPr="001B1679" w:rsidRDefault="00A66FE4" w:rsidP="0021626D">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C3F8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E37CC" w14:textId="77777777" w:rsidR="00A66FE4" w:rsidRPr="001B1679" w:rsidRDefault="00A66FE4" w:rsidP="0021626D">
            <w:pPr>
              <w:pStyle w:val="TAL"/>
              <w:rPr>
                <w:sz w:val="16"/>
                <w:szCs w:val="16"/>
              </w:rPr>
            </w:pPr>
            <w:r w:rsidRPr="001B1679">
              <w:rPr>
                <w:sz w:val="16"/>
                <w:szCs w:val="16"/>
              </w:rPr>
              <w:t>3GPPMEMBER</w:t>
            </w:r>
          </w:p>
        </w:tc>
      </w:tr>
      <w:tr w:rsidR="00A66FE4" w14:paraId="61D11F1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CADC0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8E021" w14:textId="77777777" w:rsidR="00A66FE4" w:rsidRPr="001B1679" w:rsidRDefault="00A66FE4" w:rsidP="0021626D">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AF9B3"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A2C3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EC179" w14:textId="77777777" w:rsidR="00A66FE4" w:rsidRPr="001B1679" w:rsidRDefault="00A66FE4" w:rsidP="0021626D">
            <w:pPr>
              <w:pStyle w:val="TAL"/>
              <w:rPr>
                <w:sz w:val="16"/>
                <w:szCs w:val="16"/>
              </w:rPr>
            </w:pPr>
            <w:r w:rsidRPr="001B1679">
              <w:rPr>
                <w:sz w:val="16"/>
                <w:szCs w:val="16"/>
              </w:rPr>
              <w:t>3GPPMEMBER</w:t>
            </w:r>
          </w:p>
        </w:tc>
      </w:tr>
      <w:tr w:rsidR="00A66FE4" w14:paraId="722F412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290EB"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E5FDD" w14:textId="77777777" w:rsidR="00A66FE4" w:rsidRPr="001B1679" w:rsidRDefault="00A66FE4" w:rsidP="0021626D">
            <w:pPr>
              <w:pStyle w:val="TAL"/>
              <w:rPr>
                <w:sz w:val="16"/>
                <w:szCs w:val="16"/>
              </w:rPr>
            </w:pPr>
            <w:r w:rsidRPr="001B1679">
              <w:rPr>
                <w:sz w:val="16"/>
                <w:szCs w:val="16"/>
              </w:rPr>
              <w:t>Jen-Hau Chan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0689E" w14:textId="77777777" w:rsidR="00A66FE4" w:rsidRPr="001B1679" w:rsidRDefault="00A66FE4" w:rsidP="0021626D">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A4C3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BAE01" w14:textId="77777777" w:rsidR="00A66FE4" w:rsidRPr="001B1679" w:rsidRDefault="00A66FE4" w:rsidP="0021626D">
            <w:pPr>
              <w:pStyle w:val="TAL"/>
              <w:rPr>
                <w:sz w:val="16"/>
                <w:szCs w:val="16"/>
              </w:rPr>
            </w:pPr>
            <w:r w:rsidRPr="001B1679">
              <w:rPr>
                <w:sz w:val="16"/>
                <w:szCs w:val="16"/>
              </w:rPr>
              <w:t>3GPPMEMBER</w:t>
            </w:r>
          </w:p>
        </w:tc>
      </w:tr>
      <w:tr w:rsidR="00A66FE4" w14:paraId="795609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2E7A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EE3BD" w14:textId="77777777" w:rsidR="00A66FE4" w:rsidRPr="001B1679" w:rsidRDefault="00A66FE4" w:rsidP="0021626D">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3A838" w14:textId="77777777" w:rsidR="00A66FE4" w:rsidRPr="001B1679" w:rsidRDefault="00A66FE4" w:rsidP="0021626D">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94F0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897B90" w14:textId="77777777" w:rsidR="00A66FE4" w:rsidRPr="001B1679" w:rsidRDefault="00A66FE4" w:rsidP="0021626D">
            <w:pPr>
              <w:pStyle w:val="TAL"/>
              <w:rPr>
                <w:sz w:val="16"/>
                <w:szCs w:val="16"/>
              </w:rPr>
            </w:pPr>
            <w:r w:rsidRPr="001B1679">
              <w:rPr>
                <w:sz w:val="16"/>
                <w:szCs w:val="16"/>
              </w:rPr>
              <w:t>3GPPMEMBER</w:t>
            </w:r>
          </w:p>
        </w:tc>
      </w:tr>
      <w:tr w:rsidR="00A66FE4" w14:paraId="3A1D5C3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C0B4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319E4" w14:textId="77777777" w:rsidR="00A66FE4" w:rsidRPr="001B1679" w:rsidRDefault="00A66FE4" w:rsidP="0021626D">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500CC"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C31B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C9F6F" w14:textId="77777777" w:rsidR="00A66FE4" w:rsidRPr="001B1679" w:rsidRDefault="00A66FE4" w:rsidP="0021626D">
            <w:pPr>
              <w:pStyle w:val="TAL"/>
              <w:rPr>
                <w:sz w:val="16"/>
                <w:szCs w:val="16"/>
              </w:rPr>
            </w:pPr>
            <w:r w:rsidRPr="001B1679">
              <w:rPr>
                <w:sz w:val="16"/>
                <w:szCs w:val="16"/>
              </w:rPr>
              <w:t>3GPPMEMBER</w:t>
            </w:r>
          </w:p>
        </w:tc>
      </w:tr>
      <w:tr w:rsidR="00A66FE4" w14:paraId="70458F4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84DC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BA46E" w14:textId="77777777" w:rsidR="00A66FE4" w:rsidRPr="001B1679" w:rsidRDefault="00A66FE4" w:rsidP="0021626D">
            <w:pPr>
              <w:pStyle w:val="TAL"/>
              <w:rPr>
                <w:sz w:val="16"/>
                <w:szCs w:val="16"/>
              </w:rPr>
            </w:pPr>
            <w:r w:rsidRPr="001B1679">
              <w:rPr>
                <w:sz w:val="16"/>
                <w:szCs w:val="16"/>
              </w:rPr>
              <w:t>Abdelaali CHAOUB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FD618" w14:textId="77777777" w:rsidR="00A66FE4" w:rsidRPr="001B1679" w:rsidRDefault="00A66FE4" w:rsidP="0021626D">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531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BAE95" w14:textId="77777777" w:rsidR="00A66FE4" w:rsidRPr="001B1679" w:rsidRDefault="00A66FE4" w:rsidP="0021626D">
            <w:pPr>
              <w:pStyle w:val="TAL"/>
              <w:rPr>
                <w:sz w:val="16"/>
                <w:szCs w:val="16"/>
              </w:rPr>
            </w:pPr>
            <w:r w:rsidRPr="001B1679">
              <w:rPr>
                <w:sz w:val="16"/>
                <w:szCs w:val="16"/>
              </w:rPr>
              <w:t>3GPPMEMBER</w:t>
            </w:r>
          </w:p>
        </w:tc>
      </w:tr>
      <w:tr w:rsidR="00A66FE4" w14:paraId="478C3F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668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41758" w14:textId="77777777" w:rsidR="00A66FE4" w:rsidRPr="001B1679" w:rsidRDefault="00A66FE4" w:rsidP="0021626D">
            <w:pPr>
              <w:pStyle w:val="TAL"/>
              <w:rPr>
                <w:sz w:val="16"/>
                <w:szCs w:val="16"/>
              </w:rPr>
            </w:pPr>
            <w:r w:rsidRPr="001B1679">
              <w:rPr>
                <w:sz w:val="16"/>
                <w:szCs w:val="16"/>
              </w:rPr>
              <w:t>Gilles Charbit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04E68"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CB18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3D918" w14:textId="77777777" w:rsidR="00A66FE4" w:rsidRPr="001B1679" w:rsidRDefault="00A66FE4" w:rsidP="0021626D">
            <w:pPr>
              <w:pStyle w:val="TAL"/>
              <w:rPr>
                <w:sz w:val="16"/>
                <w:szCs w:val="16"/>
              </w:rPr>
            </w:pPr>
            <w:r w:rsidRPr="001B1679">
              <w:rPr>
                <w:sz w:val="16"/>
                <w:szCs w:val="16"/>
              </w:rPr>
              <w:t>3GPPMEMBER</w:t>
            </w:r>
          </w:p>
        </w:tc>
      </w:tr>
      <w:tr w:rsidR="00A66FE4" w14:paraId="74B7A3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A59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3279E" w14:textId="77777777" w:rsidR="00A66FE4" w:rsidRPr="001B1679" w:rsidRDefault="00A66FE4" w:rsidP="0021626D">
            <w:pPr>
              <w:pStyle w:val="TAL"/>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3A248" w14:textId="77777777" w:rsidR="00A66FE4" w:rsidRPr="001B1679" w:rsidRDefault="00A66FE4" w:rsidP="0021626D">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55B61"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F6D0E" w14:textId="77777777" w:rsidR="00A66FE4" w:rsidRPr="001B1679" w:rsidRDefault="00A66FE4" w:rsidP="0021626D">
            <w:pPr>
              <w:pStyle w:val="TAL"/>
              <w:rPr>
                <w:sz w:val="16"/>
                <w:szCs w:val="16"/>
              </w:rPr>
            </w:pPr>
            <w:r w:rsidRPr="001B1679">
              <w:rPr>
                <w:sz w:val="16"/>
                <w:szCs w:val="16"/>
              </w:rPr>
              <w:t>3GPPMEMBER</w:t>
            </w:r>
          </w:p>
        </w:tc>
      </w:tr>
      <w:tr w:rsidR="00A66FE4" w14:paraId="3C7021F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C2BE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D188F" w14:textId="77777777" w:rsidR="00A66FE4" w:rsidRPr="001B1679" w:rsidRDefault="00A66FE4" w:rsidP="0021626D">
            <w:pPr>
              <w:pStyle w:val="TAL"/>
              <w:rPr>
                <w:sz w:val="16"/>
                <w:szCs w:val="16"/>
              </w:rPr>
            </w:pPr>
            <w:r w:rsidRPr="001B1679">
              <w:rPr>
                <w:sz w:val="16"/>
                <w:szCs w:val="16"/>
              </w:rPr>
              <w:t>Huang-Da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3DF0C"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0929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3C241" w14:textId="77777777" w:rsidR="00A66FE4" w:rsidRPr="001B1679" w:rsidRDefault="00A66FE4" w:rsidP="0021626D">
            <w:pPr>
              <w:pStyle w:val="TAL"/>
              <w:rPr>
                <w:sz w:val="16"/>
                <w:szCs w:val="16"/>
              </w:rPr>
            </w:pPr>
            <w:r w:rsidRPr="001B1679">
              <w:rPr>
                <w:sz w:val="16"/>
                <w:szCs w:val="16"/>
              </w:rPr>
              <w:t>3GPPMEMBER</w:t>
            </w:r>
          </w:p>
        </w:tc>
      </w:tr>
      <w:tr w:rsidR="00A66FE4" w14:paraId="680C1E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D2C4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3E4E7" w14:textId="77777777" w:rsidR="00A66FE4" w:rsidRPr="001B1679" w:rsidRDefault="00A66FE4" w:rsidP="0021626D">
            <w:pPr>
              <w:pStyle w:val="TAL"/>
              <w:rPr>
                <w:sz w:val="16"/>
                <w:szCs w:val="16"/>
              </w:rPr>
            </w:pPr>
            <w:r w:rsidRPr="001B1679">
              <w:rPr>
                <w:sz w:val="16"/>
                <w:szCs w:val="16"/>
              </w:rPr>
              <w:t>Kuan-Wei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11F7A"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14F9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6CCD0" w14:textId="77777777" w:rsidR="00A66FE4" w:rsidRPr="001B1679" w:rsidRDefault="00A66FE4" w:rsidP="0021626D">
            <w:pPr>
              <w:pStyle w:val="TAL"/>
              <w:rPr>
                <w:sz w:val="16"/>
                <w:szCs w:val="16"/>
              </w:rPr>
            </w:pPr>
            <w:r w:rsidRPr="001B1679">
              <w:rPr>
                <w:sz w:val="16"/>
                <w:szCs w:val="16"/>
              </w:rPr>
              <w:t>3GPPMEMBER</w:t>
            </w:r>
          </w:p>
        </w:tc>
      </w:tr>
      <w:tr w:rsidR="00A66FE4" w14:paraId="599475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D030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919E7" w14:textId="77777777" w:rsidR="00A66FE4" w:rsidRPr="001B1679" w:rsidRDefault="00A66FE4" w:rsidP="0021626D">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372E8" w14:textId="77777777" w:rsidR="00A66FE4" w:rsidRPr="001B1679" w:rsidRDefault="00A66FE4" w:rsidP="0021626D">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C0CC5" w14:textId="77777777" w:rsidR="00A66FE4" w:rsidRPr="001B1679" w:rsidRDefault="00A66FE4" w:rsidP="0021626D">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F296EB" w14:textId="77777777" w:rsidR="00A66FE4" w:rsidRPr="001B1679" w:rsidRDefault="00A66FE4" w:rsidP="0021626D">
            <w:pPr>
              <w:pStyle w:val="TAL"/>
              <w:rPr>
                <w:sz w:val="16"/>
                <w:szCs w:val="16"/>
              </w:rPr>
            </w:pPr>
          </w:p>
        </w:tc>
      </w:tr>
      <w:tr w:rsidR="00A66FE4" w14:paraId="7791BD4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6A172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7790E" w14:textId="77777777" w:rsidR="00A66FE4" w:rsidRPr="001B1679" w:rsidRDefault="00A66FE4" w:rsidP="0021626D">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BDCE8" w14:textId="77777777" w:rsidR="00A66FE4" w:rsidRPr="001B1679" w:rsidRDefault="00A66FE4" w:rsidP="0021626D">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6B3C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FBD11B" w14:textId="77777777" w:rsidR="00A66FE4" w:rsidRPr="001B1679" w:rsidRDefault="00A66FE4" w:rsidP="0021626D">
            <w:pPr>
              <w:pStyle w:val="TAL"/>
              <w:rPr>
                <w:sz w:val="16"/>
                <w:szCs w:val="16"/>
              </w:rPr>
            </w:pPr>
            <w:r w:rsidRPr="001B1679">
              <w:rPr>
                <w:sz w:val="16"/>
                <w:szCs w:val="16"/>
              </w:rPr>
              <w:t>3GPPMEMBER</w:t>
            </w:r>
          </w:p>
        </w:tc>
      </w:tr>
      <w:tr w:rsidR="00A66FE4" w14:paraId="106EDE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7C0D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D9C73" w14:textId="77777777" w:rsidR="00A66FE4" w:rsidRPr="001B1679" w:rsidRDefault="00A66FE4" w:rsidP="0021626D">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79EEC" w14:textId="77777777" w:rsidR="00A66FE4" w:rsidRPr="001B1679" w:rsidRDefault="00A66FE4" w:rsidP="0021626D">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8B7F4"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5CB8D" w14:textId="77777777" w:rsidR="00A66FE4" w:rsidRPr="001B1679" w:rsidRDefault="00A66FE4" w:rsidP="0021626D">
            <w:pPr>
              <w:pStyle w:val="TAL"/>
              <w:rPr>
                <w:sz w:val="16"/>
                <w:szCs w:val="16"/>
              </w:rPr>
            </w:pPr>
            <w:r w:rsidRPr="001B1679">
              <w:rPr>
                <w:sz w:val="16"/>
                <w:szCs w:val="16"/>
              </w:rPr>
              <w:t>3GPPMEMBER</w:t>
            </w:r>
          </w:p>
        </w:tc>
      </w:tr>
      <w:tr w:rsidR="00A66FE4" w14:paraId="6A1D3E1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4B6B4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F68D8" w14:textId="77777777" w:rsidR="00A66FE4" w:rsidRPr="001B1679" w:rsidRDefault="00A66FE4" w:rsidP="0021626D">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60F71"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4E3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5ABD0" w14:textId="77777777" w:rsidR="00A66FE4" w:rsidRPr="001B1679" w:rsidRDefault="00A66FE4" w:rsidP="0021626D">
            <w:pPr>
              <w:pStyle w:val="TAL"/>
              <w:rPr>
                <w:sz w:val="16"/>
                <w:szCs w:val="16"/>
              </w:rPr>
            </w:pPr>
            <w:r w:rsidRPr="001B1679">
              <w:rPr>
                <w:sz w:val="16"/>
                <w:szCs w:val="16"/>
              </w:rPr>
              <w:t>3GPPMEMBER</w:t>
            </w:r>
          </w:p>
        </w:tc>
      </w:tr>
      <w:tr w:rsidR="00A66FE4" w14:paraId="33F4E1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448E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CCCFD" w14:textId="77777777" w:rsidR="00A66FE4" w:rsidRPr="001B1679" w:rsidRDefault="00A66FE4" w:rsidP="0021626D">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0B317" w14:textId="77777777" w:rsidR="00A66FE4" w:rsidRPr="001B1679" w:rsidRDefault="00A66FE4" w:rsidP="0021626D">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3678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673CA" w14:textId="77777777" w:rsidR="00A66FE4" w:rsidRPr="001B1679" w:rsidRDefault="00A66FE4" w:rsidP="0021626D">
            <w:pPr>
              <w:pStyle w:val="TAL"/>
              <w:rPr>
                <w:sz w:val="16"/>
                <w:szCs w:val="16"/>
              </w:rPr>
            </w:pPr>
            <w:r w:rsidRPr="001B1679">
              <w:rPr>
                <w:sz w:val="16"/>
                <w:szCs w:val="16"/>
              </w:rPr>
              <w:t>3GPPMEMBER</w:t>
            </w:r>
          </w:p>
        </w:tc>
      </w:tr>
      <w:tr w:rsidR="00A66FE4" w14:paraId="774D8A1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BD28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85584" w14:textId="77777777" w:rsidR="00A66FE4" w:rsidRPr="001B1679" w:rsidRDefault="00A66FE4" w:rsidP="0021626D">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585F0" w14:textId="77777777" w:rsidR="00A66FE4" w:rsidRPr="001B1679" w:rsidRDefault="00A66FE4" w:rsidP="0021626D">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031F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A7CAA" w14:textId="77777777" w:rsidR="00A66FE4" w:rsidRPr="001B1679" w:rsidRDefault="00A66FE4" w:rsidP="0021626D">
            <w:pPr>
              <w:pStyle w:val="TAL"/>
              <w:rPr>
                <w:sz w:val="16"/>
                <w:szCs w:val="16"/>
              </w:rPr>
            </w:pPr>
            <w:r w:rsidRPr="001B1679">
              <w:rPr>
                <w:sz w:val="16"/>
                <w:szCs w:val="16"/>
              </w:rPr>
              <w:t>3GPPMEMBER</w:t>
            </w:r>
          </w:p>
        </w:tc>
      </w:tr>
      <w:tr w:rsidR="00A66FE4" w14:paraId="7C39F32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7191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9D8D4" w14:textId="77777777" w:rsidR="00A66FE4" w:rsidRPr="001B1679" w:rsidRDefault="00A66FE4" w:rsidP="0021626D">
            <w:pPr>
              <w:pStyle w:val="TAL"/>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FF849" w14:textId="77777777" w:rsidR="00A66FE4" w:rsidRPr="001B1679" w:rsidRDefault="00A66FE4" w:rsidP="0021626D">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4D5F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26A6F" w14:textId="77777777" w:rsidR="00A66FE4" w:rsidRPr="001B1679" w:rsidRDefault="00A66FE4" w:rsidP="0021626D">
            <w:pPr>
              <w:pStyle w:val="TAL"/>
              <w:rPr>
                <w:sz w:val="16"/>
                <w:szCs w:val="16"/>
              </w:rPr>
            </w:pPr>
            <w:r w:rsidRPr="001B1679">
              <w:rPr>
                <w:sz w:val="16"/>
                <w:szCs w:val="16"/>
              </w:rPr>
              <w:t>3GPPMEMBER</w:t>
            </w:r>
          </w:p>
        </w:tc>
      </w:tr>
      <w:tr w:rsidR="00A66FE4" w14:paraId="49877B0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31D5F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94FFF" w14:textId="77777777" w:rsidR="00A66FE4" w:rsidRPr="001B1679" w:rsidRDefault="00A66FE4" w:rsidP="0021626D">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ED47D" w14:textId="77777777" w:rsidR="00A66FE4" w:rsidRPr="001B1679" w:rsidRDefault="00A66FE4" w:rsidP="0021626D">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A73A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2FED8" w14:textId="77777777" w:rsidR="00A66FE4" w:rsidRPr="001B1679" w:rsidRDefault="00A66FE4" w:rsidP="0021626D">
            <w:pPr>
              <w:pStyle w:val="TAL"/>
              <w:rPr>
                <w:sz w:val="16"/>
                <w:szCs w:val="16"/>
              </w:rPr>
            </w:pPr>
            <w:r w:rsidRPr="001B1679">
              <w:rPr>
                <w:sz w:val="16"/>
                <w:szCs w:val="16"/>
              </w:rPr>
              <w:t>3GPPMEMBER</w:t>
            </w:r>
          </w:p>
        </w:tc>
      </w:tr>
      <w:tr w:rsidR="00A66FE4" w14:paraId="4DBB414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6F40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DD8B6" w14:textId="77777777" w:rsidR="00A66FE4" w:rsidRPr="001B1679" w:rsidRDefault="00A66FE4" w:rsidP="0021626D">
            <w:pPr>
              <w:pStyle w:val="TAL"/>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FA24B" w14:textId="77777777" w:rsidR="00A66FE4" w:rsidRPr="001B1679" w:rsidRDefault="00A66FE4" w:rsidP="0021626D">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211E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5B205" w14:textId="77777777" w:rsidR="00A66FE4" w:rsidRPr="001B1679" w:rsidRDefault="00A66FE4" w:rsidP="0021626D">
            <w:pPr>
              <w:pStyle w:val="TAL"/>
              <w:rPr>
                <w:sz w:val="16"/>
                <w:szCs w:val="16"/>
              </w:rPr>
            </w:pPr>
            <w:r w:rsidRPr="001B1679">
              <w:rPr>
                <w:sz w:val="16"/>
                <w:szCs w:val="16"/>
              </w:rPr>
              <w:t>3GPPMEMBER</w:t>
            </w:r>
          </w:p>
        </w:tc>
      </w:tr>
      <w:tr w:rsidR="00A66FE4" w14:paraId="0DC51EB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359D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A7748" w14:textId="77777777" w:rsidR="00A66FE4" w:rsidRPr="001B1679" w:rsidRDefault="00A66FE4" w:rsidP="0021626D">
            <w:pPr>
              <w:pStyle w:val="TAL"/>
              <w:rPr>
                <w:sz w:val="16"/>
                <w:szCs w:val="16"/>
              </w:rPr>
            </w:pPr>
            <w:r w:rsidRPr="001B1679">
              <w:rPr>
                <w:sz w:val="16"/>
                <w:szCs w:val="16"/>
              </w:rPr>
              <w:t>Poying Chuang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EC764"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4370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09A87" w14:textId="77777777" w:rsidR="00A66FE4" w:rsidRPr="001B1679" w:rsidRDefault="00A66FE4" w:rsidP="0021626D">
            <w:pPr>
              <w:pStyle w:val="TAL"/>
              <w:rPr>
                <w:sz w:val="16"/>
                <w:szCs w:val="16"/>
              </w:rPr>
            </w:pPr>
            <w:r w:rsidRPr="001B1679">
              <w:rPr>
                <w:sz w:val="16"/>
                <w:szCs w:val="16"/>
              </w:rPr>
              <w:t>3GPPMEMBER</w:t>
            </w:r>
          </w:p>
        </w:tc>
      </w:tr>
      <w:tr w:rsidR="00A66FE4" w14:paraId="713F48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37F4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4376C" w14:textId="77777777" w:rsidR="00A66FE4" w:rsidRPr="001B1679" w:rsidRDefault="00A66FE4" w:rsidP="0021626D">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EF862"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BB2B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53FD9" w14:textId="77777777" w:rsidR="00A66FE4" w:rsidRPr="001B1679" w:rsidRDefault="00A66FE4" w:rsidP="0021626D">
            <w:pPr>
              <w:pStyle w:val="TAL"/>
              <w:rPr>
                <w:sz w:val="16"/>
                <w:szCs w:val="16"/>
              </w:rPr>
            </w:pPr>
            <w:r w:rsidRPr="001B1679">
              <w:rPr>
                <w:sz w:val="16"/>
                <w:szCs w:val="16"/>
              </w:rPr>
              <w:t>3GPPMEMBER</w:t>
            </w:r>
          </w:p>
        </w:tc>
      </w:tr>
      <w:tr w:rsidR="00A66FE4" w14:paraId="1F8FD7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709A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9E944" w14:textId="77777777" w:rsidR="00A66FE4" w:rsidRPr="001B1679" w:rsidRDefault="00A66FE4" w:rsidP="0021626D">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6A5E0" w14:textId="77777777" w:rsidR="00A66FE4" w:rsidRPr="001B1679" w:rsidRDefault="00A66FE4" w:rsidP="0021626D">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669D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7A41E" w14:textId="77777777" w:rsidR="00A66FE4" w:rsidRPr="001B1679" w:rsidRDefault="00A66FE4" w:rsidP="0021626D">
            <w:pPr>
              <w:pStyle w:val="TAL"/>
              <w:rPr>
                <w:sz w:val="16"/>
                <w:szCs w:val="16"/>
              </w:rPr>
            </w:pPr>
            <w:r w:rsidRPr="001B1679">
              <w:rPr>
                <w:sz w:val="16"/>
                <w:szCs w:val="16"/>
              </w:rPr>
              <w:t>3GPPMEMBER</w:t>
            </w:r>
          </w:p>
        </w:tc>
      </w:tr>
      <w:tr w:rsidR="00A66FE4" w14:paraId="575FDA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E059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68D5C2" w14:textId="77777777" w:rsidR="00A66FE4" w:rsidRPr="001B1679" w:rsidRDefault="00A66FE4" w:rsidP="0021626D">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D48F9" w14:textId="77777777" w:rsidR="00A66FE4" w:rsidRPr="001B1679" w:rsidRDefault="00A66FE4" w:rsidP="0021626D">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5359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610D1" w14:textId="77777777" w:rsidR="00A66FE4" w:rsidRPr="001B1679" w:rsidRDefault="00A66FE4" w:rsidP="0021626D">
            <w:pPr>
              <w:pStyle w:val="TAL"/>
              <w:rPr>
                <w:sz w:val="16"/>
                <w:szCs w:val="16"/>
              </w:rPr>
            </w:pPr>
            <w:r w:rsidRPr="001B1679">
              <w:rPr>
                <w:sz w:val="16"/>
                <w:szCs w:val="16"/>
              </w:rPr>
              <w:t>3GPPMEMBER</w:t>
            </w:r>
          </w:p>
        </w:tc>
      </w:tr>
      <w:tr w:rsidR="00A66FE4" w14:paraId="3A89996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B396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6DC6B" w14:textId="77777777" w:rsidR="00A66FE4" w:rsidRPr="001B1679" w:rsidRDefault="00A66FE4" w:rsidP="0021626D">
            <w:pPr>
              <w:pStyle w:val="TAL"/>
              <w:rPr>
                <w:sz w:val="16"/>
                <w:szCs w:val="16"/>
              </w:rPr>
            </w:pPr>
            <w:r w:rsidRPr="001B1679">
              <w:rPr>
                <w:sz w:val="16"/>
                <w:szCs w:val="16"/>
              </w:rPr>
              <w:t>Alessandro Colazzo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2DC32" w14:textId="77777777" w:rsidR="00A66FE4" w:rsidRPr="001B1679" w:rsidRDefault="00A66FE4" w:rsidP="0021626D">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6568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1AC3E" w14:textId="77777777" w:rsidR="00A66FE4" w:rsidRPr="001B1679" w:rsidRDefault="00A66FE4" w:rsidP="0021626D">
            <w:pPr>
              <w:pStyle w:val="TAL"/>
              <w:rPr>
                <w:sz w:val="16"/>
                <w:szCs w:val="16"/>
              </w:rPr>
            </w:pPr>
            <w:r w:rsidRPr="001B1679">
              <w:rPr>
                <w:sz w:val="16"/>
                <w:szCs w:val="16"/>
              </w:rPr>
              <w:t>3GPPMEMBER</w:t>
            </w:r>
          </w:p>
        </w:tc>
      </w:tr>
      <w:tr w:rsidR="00A66FE4" w14:paraId="6B5672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CE8D7C"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6A710" w14:textId="77777777" w:rsidR="00A66FE4" w:rsidRPr="001B1679" w:rsidRDefault="00A66FE4" w:rsidP="0021626D">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3E28F" w14:textId="77777777" w:rsidR="00A66FE4" w:rsidRPr="001B1679" w:rsidRDefault="00A66FE4" w:rsidP="0021626D">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7684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968CD" w14:textId="77777777" w:rsidR="00A66FE4" w:rsidRPr="001B1679" w:rsidRDefault="00A66FE4" w:rsidP="0021626D">
            <w:pPr>
              <w:pStyle w:val="TAL"/>
              <w:rPr>
                <w:sz w:val="16"/>
                <w:szCs w:val="16"/>
              </w:rPr>
            </w:pPr>
            <w:r w:rsidRPr="001B1679">
              <w:rPr>
                <w:sz w:val="16"/>
                <w:szCs w:val="16"/>
              </w:rPr>
              <w:t>3GPPMEMBER</w:t>
            </w:r>
          </w:p>
        </w:tc>
      </w:tr>
      <w:tr w:rsidR="00A66FE4" w14:paraId="33CAF47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536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C9BCB" w14:textId="77777777" w:rsidR="00A66FE4" w:rsidRPr="001B1679" w:rsidRDefault="00A66FE4" w:rsidP="0021626D">
            <w:pPr>
              <w:pStyle w:val="TAL"/>
              <w:rPr>
                <w:sz w:val="16"/>
                <w:szCs w:val="16"/>
              </w:rPr>
            </w:pPr>
            <w:r w:rsidRPr="001B1679">
              <w:rPr>
                <w:sz w:val="16"/>
                <w:szCs w:val="16"/>
              </w:rPr>
              <w:t>Pierre Courbon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171D1" w14:textId="77777777" w:rsidR="00A66FE4" w:rsidRPr="001B1679" w:rsidRDefault="00A66FE4" w:rsidP="0021626D">
            <w:pPr>
              <w:pStyle w:val="TAL"/>
              <w:rPr>
                <w:sz w:val="16"/>
                <w:szCs w:val="16"/>
              </w:rPr>
            </w:pPr>
            <w:r w:rsidRPr="001B1679">
              <w:rPr>
                <w:sz w:val="16"/>
                <w:szCs w:val="16"/>
              </w:rPr>
              <w:t>Ministère Economie et Finances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84C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F0761" w14:textId="77777777" w:rsidR="00A66FE4" w:rsidRPr="001B1679" w:rsidRDefault="00A66FE4" w:rsidP="0021626D">
            <w:pPr>
              <w:pStyle w:val="TAL"/>
              <w:rPr>
                <w:sz w:val="16"/>
                <w:szCs w:val="16"/>
              </w:rPr>
            </w:pPr>
            <w:r w:rsidRPr="001B1679">
              <w:rPr>
                <w:sz w:val="16"/>
                <w:szCs w:val="16"/>
              </w:rPr>
              <w:t>3GPPMEMBER</w:t>
            </w:r>
          </w:p>
        </w:tc>
      </w:tr>
      <w:tr w:rsidR="00A66FE4" w14:paraId="08A2BF3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09BF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B6748" w14:textId="77777777" w:rsidR="00A66FE4" w:rsidRPr="001B1679" w:rsidRDefault="00A66FE4" w:rsidP="0021626D">
            <w:pPr>
              <w:pStyle w:val="TAL"/>
              <w:rPr>
                <w:sz w:val="16"/>
                <w:szCs w:val="16"/>
              </w:rPr>
            </w:pPr>
            <w:r w:rsidRPr="001B1679">
              <w:rPr>
                <w:sz w:val="16"/>
                <w:szCs w:val="16"/>
              </w:rPr>
              <w:t>David Cullerot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6233A" w14:textId="77777777" w:rsidR="00A66FE4" w:rsidRPr="001B1679" w:rsidRDefault="00A66FE4" w:rsidP="0021626D">
            <w:pPr>
              <w:pStyle w:val="TAL"/>
              <w:rPr>
                <w:sz w:val="16"/>
                <w:szCs w:val="16"/>
              </w:rPr>
            </w:pPr>
            <w:r w:rsidRPr="001B1679">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23B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A02470" w14:textId="77777777" w:rsidR="00A66FE4" w:rsidRPr="001B1679" w:rsidRDefault="00A66FE4" w:rsidP="0021626D">
            <w:pPr>
              <w:pStyle w:val="TAL"/>
              <w:rPr>
                <w:sz w:val="16"/>
                <w:szCs w:val="16"/>
              </w:rPr>
            </w:pPr>
            <w:r w:rsidRPr="001B1679">
              <w:rPr>
                <w:sz w:val="16"/>
                <w:szCs w:val="16"/>
              </w:rPr>
              <w:t>3GPPMEMBER</w:t>
            </w:r>
          </w:p>
        </w:tc>
      </w:tr>
      <w:tr w:rsidR="00A66FE4" w14:paraId="658E9D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E9BB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88331" w14:textId="77777777" w:rsidR="00A66FE4" w:rsidRPr="001B1679" w:rsidRDefault="00A66FE4" w:rsidP="0021626D">
            <w:pPr>
              <w:pStyle w:val="TAL"/>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D9BC2" w14:textId="77777777" w:rsidR="00A66FE4" w:rsidRPr="001B1679" w:rsidRDefault="00A66FE4" w:rsidP="0021626D">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D3AB7" w14:textId="77777777" w:rsidR="00A66FE4" w:rsidRPr="001B1679" w:rsidRDefault="00A66FE4" w:rsidP="0021626D">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26521" w14:textId="77777777" w:rsidR="00A66FE4" w:rsidRPr="001B1679" w:rsidRDefault="00A66FE4" w:rsidP="0021626D">
            <w:pPr>
              <w:pStyle w:val="TAL"/>
              <w:rPr>
                <w:sz w:val="16"/>
                <w:szCs w:val="16"/>
              </w:rPr>
            </w:pPr>
          </w:p>
        </w:tc>
      </w:tr>
      <w:tr w:rsidR="00A66FE4" w14:paraId="062AC8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72AA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B77BE" w14:textId="77777777" w:rsidR="00A66FE4" w:rsidRPr="001B1679" w:rsidRDefault="00A66FE4" w:rsidP="0021626D">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DADA1" w14:textId="77777777" w:rsidR="00A66FE4" w:rsidRPr="001B1679" w:rsidRDefault="00A66FE4" w:rsidP="0021626D">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AF23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A59FA" w14:textId="77777777" w:rsidR="00A66FE4" w:rsidRPr="001B1679" w:rsidRDefault="00A66FE4" w:rsidP="0021626D">
            <w:pPr>
              <w:pStyle w:val="TAL"/>
              <w:rPr>
                <w:sz w:val="16"/>
                <w:szCs w:val="16"/>
              </w:rPr>
            </w:pPr>
            <w:r w:rsidRPr="001B1679">
              <w:rPr>
                <w:sz w:val="16"/>
                <w:szCs w:val="16"/>
              </w:rPr>
              <w:t>3GPPMEMBER</w:t>
            </w:r>
          </w:p>
        </w:tc>
      </w:tr>
      <w:tr w:rsidR="00A66FE4" w14:paraId="4B4C4C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090C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DE6AC" w14:textId="77777777" w:rsidR="00A66FE4" w:rsidRPr="001B1679" w:rsidRDefault="00A66FE4" w:rsidP="0021626D">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734EA"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5EC72"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C9991" w14:textId="77777777" w:rsidR="00A66FE4" w:rsidRPr="001B1679" w:rsidRDefault="00A66FE4" w:rsidP="0021626D">
            <w:pPr>
              <w:pStyle w:val="TAL"/>
              <w:rPr>
                <w:sz w:val="16"/>
                <w:szCs w:val="16"/>
              </w:rPr>
            </w:pPr>
            <w:r w:rsidRPr="001B1679">
              <w:rPr>
                <w:sz w:val="16"/>
                <w:szCs w:val="16"/>
              </w:rPr>
              <w:t>3GPPMEMBER</w:t>
            </w:r>
          </w:p>
        </w:tc>
      </w:tr>
      <w:tr w:rsidR="00A66FE4" w14:paraId="2D8C64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2B61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62BC3" w14:textId="77777777" w:rsidR="00A66FE4" w:rsidRPr="001B1679" w:rsidRDefault="00A66FE4" w:rsidP="0021626D">
            <w:pPr>
              <w:pStyle w:val="TAL"/>
              <w:rPr>
                <w:sz w:val="16"/>
                <w:szCs w:val="16"/>
              </w:rPr>
            </w:pPr>
            <w:r w:rsidRPr="001B1679">
              <w:rPr>
                <w:sz w:val="16"/>
                <w:szCs w:val="16"/>
              </w:rPr>
              <w:t>Ritesh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98E77" w14:textId="77777777" w:rsidR="00A66FE4" w:rsidRPr="001B1679" w:rsidRDefault="00A66FE4" w:rsidP="0021626D">
            <w:pPr>
              <w:pStyle w:val="TAL"/>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B2EA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A1BE0" w14:textId="77777777" w:rsidR="00A66FE4" w:rsidRPr="001B1679" w:rsidRDefault="00A66FE4" w:rsidP="0021626D">
            <w:pPr>
              <w:pStyle w:val="TAL"/>
              <w:rPr>
                <w:sz w:val="16"/>
                <w:szCs w:val="16"/>
              </w:rPr>
            </w:pPr>
            <w:r w:rsidRPr="001B1679">
              <w:rPr>
                <w:sz w:val="16"/>
                <w:szCs w:val="16"/>
              </w:rPr>
              <w:t>3GPPMEMBER</w:t>
            </w:r>
          </w:p>
        </w:tc>
      </w:tr>
      <w:tr w:rsidR="00A66FE4" w14:paraId="52BF31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FF87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C24CE" w14:textId="77777777" w:rsidR="00A66FE4" w:rsidRPr="001B1679" w:rsidRDefault="00A66FE4" w:rsidP="0021626D">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CCD94" w14:textId="77777777" w:rsidR="00A66FE4" w:rsidRPr="001B1679" w:rsidRDefault="00A66FE4" w:rsidP="0021626D">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758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CF065" w14:textId="77777777" w:rsidR="00A66FE4" w:rsidRPr="001B1679" w:rsidRDefault="00A66FE4" w:rsidP="0021626D">
            <w:pPr>
              <w:pStyle w:val="TAL"/>
              <w:rPr>
                <w:sz w:val="16"/>
                <w:szCs w:val="16"/>
              </w:rPr>
            </w:pPr>
            <w:r w:rsidRPr="001B1679">
              <w:rPr>
                <w:sz w:val="16"/>
                <w:szCs w:val="16"/>
              </w:rPr>
              <w:t>3GPPMEMBER</w:t>
            </w:r>
          </w:p>
        </w:tc>
      </w:tr>
      <w:tr w:rsidR="00A66FE4" w14:paraId="7031EAC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C8A75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7BD19" w14:textId="77777777" w:rsidR="00A66FE4" w:rsidRPr="001B1679" w:rsidRDefault="00A66FE4" w:rsidP="0021626D">
            <w:pPr>
              <w:pStyle w:val="TAL"/>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E266D"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4DBD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3BD4D" w14:textId="77777777" w:rsidR="00A66FE4" w:rsidRPr="001B1679" w:rsidRDefault="00A66FE4" w:rsidP="0021626D">
            <w:pPr>
              <w:pStyle w:val="TAL"/>
              <w:rPr>
                <w:sz w:val="16"/>
                <w:szCs w:val="16"/>
              </w:rPr>
            </w:pPr>
            <w:r w:rsidRPr="001B1679">
              <w:rPr>
                <w:sz w:val="16"/>
                <w:szCs w:val="16"/>
              </w:rPr>
              <w:t>3GPPMEMBER</w:t>
            </w:r>
          </w:p>
        </w:tc>
      </w:tr>
      <w:tr w:rsidR="00A66FE4" w14:paraId="48EF56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953F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E661D3" w14:textId="77777777" w:rsidR="00A66FE4" w:rsidRPr="001B1679" w:rsidRDefault="00A66FE4" w:rsidP="0021626D">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3BF9C" w14:textId="77777777" w:rsidR="00A66FE4" w:rsidRPr="001B1679" w:rsidRDefault="00A66FE4" w:rsidP="0021626D">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A832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5A9C9" w14:textId="77777777" w:rsidR="00A66FE4" w:rsidRPr="001B1679" w:rsidRDefault="00A66FE4" w:rsidP="0021626D">
            <w:pPr>
              <w:pStyle w:val="TAL"/>
              <w:rPr>
                <w:sz w:val="16"/>
                <w:szCs w:val="16"/>
              </w:rPr>
            </w:pPr>
            <w:r w:rsidRPr="001B1679">
              <w:rPr>
                <w:sz w:val="16"/>
                <w:szCs w:val="16"/>
              </w:rPr>
              <w:t>3GPPMEMBER</w:t>
            </w:r>
          </w:p>
        </w:tc>
      </w:tr>
      <w:tr w:rsidR="00A66FE4" w14:paraId="507D62F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B5FC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679C3" w14:textId="77777777" w:rsidR="00A66FE4" w:rsidRPr="001B1679" w:rsidRDefault="00A66FE4" w:rsidP="0021626D">
            <w:pPr>
              <w:pStyle w:val="TAL"/>
              <w:rPr>
                <w:sz w:val="16"/>
                <w:szCs w:val="16"/>
              </w:rPr>
            </w:pPr>
            <w:r w:rsidRPr="001B1679">
              <w:rPr>
                <w:sz w:val="16"/>
                <w:szCs w:val="16"/>
              </w:rPr>
              <w:t>Michael Dolan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9FC38"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DA3A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CC137" w14:textId="77777777" w:rsidR="00A66FE4" w:rsidRPr="001B1679" w:rsidRDefault="00A66FE4" w:rsidP="0021626D">
            <w:pPr>
              <w:pStyle w:val="TAL"/>
              <w:rPr>
                <w:sz w:val="16"/>
                <w:szCs w:val="16"/>
              </w:rPr>
            </w:pPr>
            <w:r w:rsidRPr="001B1679">
              <w:rPr>
                <w:sz w:val="16"/>
                <w:szCs w:val="16"/>
              </w:rPr>
              <w:t>3GPPMEMBER</w:t>
            </w:r>
          </w:p>
        </w:tc>
      </w:tr>
      <w:tr w:rsidR="00A66FE4" w14:paraId="0504D2F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ADE5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1BC46" w14:textId="77777777" w:rsidR="00A66FE4" w:rsidRPr="001B1679" w:rsidRDefault="00A66FE4" w:rsidP="0021626D">
            <w:pPr>
              <w:pStyle w:val="TAL"/>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0BAA5" w14:textId="77777777" w:rsidR="00A66FE4" w:rsidRPr="001B1679" w:rsidRDefault="00A66FE4" w:rsidP="0021626D">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5376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ABD17" w14:textId="77777777" w:rsidR="00A66FE4" w:rsidRPr="001B1679" w:rsidRDefault="00A66FE4" w:rsidP="0021626D">
            <w:pPr>
              <w:pStyle w:val="TAL"/>
              <w:rPr>
                <w:sz w:val="16"/>
                <w:szCs w:val="16"/>
              </w:rPr>
            </w:pPr>
            <w:r w:rsidRPr="001B1679">
              <w:rPr>
                <w:sz w:val="16"/>
                <w:szCs w:val="16"/>
              </w:rPr>
              <w:t>3GPPMEMBER</w:t>
            </w:r>
          </w:p>
        </w:tc>
      </w:tr>
      <w:tr w:rsidR="00A66FE4" w14:paraId="21BCFD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DABF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9F318" w14:textId="77777777" w:rsidR="00A66FE4" w:rsidRPr="001B1679" w:rsidRDefault="00A66FE4" w:rsidP="0021626D">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FE8E9"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722F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51BEC" w14:textId="77777777" w:rsidR="00A66FE4" w:rsidRPr="001B1679" w:rsidRDefault="00A66FE4" w:rsidP="0021626D">
            <w:pPr>
              <w:pStyle w:val="TAL"/>
              <w:rPr>
                <w:sz w:val="16"/>
                <w:szCs w:val="16"/>
              </w:rPr>
            </w:pPr>
            <w:r w:rsidRPr="001B1679">
              <w:rPr>
                <w:sz w:val="16"/>
                <w:szCs w:val="16"/>
              </w:rPr>
              <w:t>3GPPMEMBER</w:t>
            </w:r>
          </w:p>
        </w:tc>
      </w:tr>
      <w:tr w:rsidR="00A66FE4" w14:paraId="731B89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356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7C6A2" w14:textId="77777777" w:rsidR="00A66FE4" w:rsidRPr="001B1679" w:rsidRDefault="00A66FE4" w:rsidP="0021626D">
            <w:pPr>
              <w:pStyle w:val="TAL"/>
              <w:rPr>
                <w:sz w:val="16"/>
                <w:szCs w:val="16"/>
              </w:rPr>
            </w:pPr>
            <w:r w:rsidRPr="001B1679">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BFBBB"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52E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D1C82" w14:textId="77777777" w:rsidR="00A66FE4" w:rsidRPr="001B1679" w:rsidRDefault="00A66FE4" w:rsidP="0021626D">
            <w:pPr>
              <w:pStyle w:val="TAL"/>
              <w:rPr>
                <w:sz w:val="16"/>
                <w:szCs w:val="16"/>
              </w:rPr>
            </w:pPr>
            <w:r w:rsidRPr="001B1679">
              <w:rPr>
                <w:sz w:val="16"/>
                <w:szCs w:val="16"/>
              </w:rPr>
              <w:t>3GPPMEMBER</w:t>
            </w:r>
          </w:p>
        </w:tc>
      </w:tr>
      <w:tr w:rsidR="00A66FE4" w14:paraId="6D4F2FF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0AB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D6BB1" w14:textId="77777777" w:rsidR="00A66FE4" w:rsidRPr="001B1679" w:rsidRDefault="00A66FE4" w:rsidP="0021626D">
            <w:pPr>
              <w:pStyle w:val="TAL"/>
              <w:rPr>
                <w:sz w:val="16"/>
                <w:szCs w:val="16"/>
              </w:rPr>
            </w:pPr>
            <w:r w:rsidRPr="001B1679">
              <w:rPr>
                <w:sz w:val="16"/>
                <w:szCs w:val="16"/>
              </w:rPr>
              <w:t>Gregory Eisemann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92032"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5062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A5799" w14:textId="77777777" w:rsidR="00A66FE4" w:rsidRPr="001B1679" w:rsidRDefault="00A66FE4" w:rsidP="0021626D">
            <w:pPr>
              <w:pStyle w:val="TAL"/>
              <w:rPr>
                <w:sz w:val="16"/>
                <w:szCs w:val="16"/>
              </w:rPr>
            </w:pPr>
            <w:r w:rsidRPr="001B1679">
              <w:rPr>
                <w:sz w:val="16"/>
                <w:szCs w:val="16"/>
              </w:rPr>
              <w:t>3GPPMEMBER</w:t>
            </w:r>
          </w:p>
        </w:tc>
      </w:tr>
      <w:tr w:rsidR="00A66FE4" w14:paraId="7FBB1FB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111F2"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A2F54" w14:textId="77777777" w:rsidR="00A66FE4" w:rsidRPr="001B1679" w:rsidRDefault="00A66FE4" w:rsidP="0021626D">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68F1F" w14:textId="77777777" w:rsidR="00A66FE4" w:rsidRPr="001B1679" w:rsidRDefault="00A66FE4" w:rsidP="0021626D">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D576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FFCF28" w14:textId="77777777" w:rsidR="00A66FE4" w:rsidRPr="001B1679" w:rsidRDefault="00A66FE4" w:rsidP="0021626D">
            <w:pPr>
              <w:pStyle w:val="TAL"/>
              <w:rPr>
                <w:sz w:val="16"/>
                <w:szCs w:val="16"/>
              </w:rPr>
            </w:pPr>
            <w:r w:rsidRPr="001B1679">
              <w:rPr>
                <w:sz w:val="16"/>
                <w:szCs w:val="16"/>
              </w:rPr>
              <w:t>3GPPMEMBER</w:t>
            </w:r>
          </w:p>
        </w:tc>
      </w:tr>
      <w:tr w:rsidR="00A66FE4" w14:paraId="0DFD2D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DEA0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71FE0" w14:textId="77777777" w:rsidR="00A66FE4" w:rsidRPr="001B1679" w:rsidRDefault="00A66FE4" w:rsidP="0021626D">
            <w:pPr>
              <w:pStyle w:val="TAL"/>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EA359"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D786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0F6E9" w14:textId="77777777" w:rsidR="00A66FE4" w:rsidRPr="001B1679" w:rsidRDefault="00A66FE4" w:rsidP="0021626D">
            <w:pPr>
              <w:pStyle w:val="TAL"/>
              <w:rPr>
                <w:sz w:val="16"/>
                <w:szCs w:val="16"/>
              </w:rPr>
            </w:pPr>
            <w:r w:rsidRPr="001B1679">
              <w:rPr>
                <w:sz w:val="16"/>
                <w:szCs w:val="16"/>
              </w:rPr>
              <w:t>3GPPMEMBER</w:t>
            </w:r>
          </w:p>
        </w:tc>
      </w:tr>
      <w:tr w:rsidR="00A66FE4" w14:paraId="2BAB1C7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EAE1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9BC7D" w14:textId="77777777" w:rsidR="00A66FE4" w:rsidRPr="001B1679" w:rsidRDefault="00A66FE4" w:rsidP="0021626D">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0E538"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67F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59467" w14:textId="77777777" w:rsidR="00A66FE4" w:rsidRPr="001B1679" w:rsidRDefault="00A66FE4" w:rsidP="0021626D">
            <w:pPr>
              <w:pStyle w:val="TAL"/>
              <w:rPr>
                <w:sz w:val="16"/>
                <w:szCs w:val="16"/>
              </w:rPr>
            </w:pPr>
            <w:r w:rsidRPr="001B1679">
              <w:rPr>
                <w:sz w:val="16"/>
                <w:szCs w:val="16"/>
              </w:rPr>
              <w:t>3GPPMEMBER</w:t>
            </w:r>
          </w:p>
        </w:tc>
      </w:tr>
      <w:tr w:rsidR="00A66FE4" w14:paraId="7F1112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FF4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FA781" w14:textId="77777777" w:rsidR="00A66FE4" w:rsidRPr="001B1679" w:rsidRDefault="00A66FE4" w:rsidP="0021626D">
            <w:pPr>
              <w:pStyle w:val="TAL"/>
              <w:rPr>
                <w:sz w:val="16"/>
                <w:szCs w:val="16"/>
              </w:rPr>
            </w:pPr>
            <w:r w:rsidRPr="001B1679">
              <w:rPr>
                <w:sz w:val="16"/>
                <w:szCs w:val="16"/>
              </w:rPr>
              <w:t>Fabio Felici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9A70C" w14:textId="77777777" w:rsidR="00A66FE4" w:rsidRPr="001B1679" w:rsidRDefault="00A66FE4" w:rsidP="0021626D">
            <w:pPr>
              <w:pStyle w:val="TAL"/>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A77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6C144" w14:textId="77777777" w:rsidR="00A66FE4" w:rsidRPr="001B1679" w:rsidRDefault="00A66FE4" w:rsidP="0021626D">
            <w:pPr>
              <w:pStyle w:val="TAL"/>
              <w:rPr>
                <w:sz w:val="16"/>
                <w:szCs w:val="16"/>
              </w:rPr>
            </w:pPr>
            <w:r w:rsidRPr="001B1679">
              <w:rPr>
                <w:sz w:val="16"/>
                <w:szCs w:val="16"/>
              </w:rPr>
              <w:t>3GPPMEMBER</w:t>
            </w:r>
          </w:p>
        </w:tc>
      </w:tr>
      <w:tr w:rsidR="00A66FE4" w14:paraId="2D04C1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0A94F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2A460" w14:textId="77777777" w:rsidR="00A66FE4" w:rsidRPr="001B1679" w:rsidRDefault="00A66FE4" w:rsidP="0021626D">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8B105" w14:textId="77777777" w:rsidR="00A66FE4" w:rsidRPr="001B1679" w:rsidRDefault="00A66FE4" w:rsidP="0021626D">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BE4D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78FCE" w14:textId="77777777" w:rsidR="00A66FE4" w:rsidRPr="001B1679" w:rsidRDefault="00A66FE4" w:rsidP="0021626D">
            <w:pPr>
              <w:pStyle w:val="TAL"/>
              <w:rPr>
                <w:sz w:val="16"/>
                <w:szCs w:val="16"/>
              </w:rPr>
            </w:pPr>
            <w:r w:rsidRPr="001B1679">
              <w:rPr>
                <w:sz w:val="16"/>
                <w:szCs w:val="16"/>
              </w:rPr>
              <w:t>3GPPMEMBER</w:t>
            </w:r>
          </w:p>
        </w:tc>
      </w:tr>
      <w:tr w:rsidR="00A66FE4" w14:paraId="1F8D4BD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C781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E4DF" w14:textId="77777777" w:rsidR="00A66FE4" w:rsidRPr="001B1679" w:rsidRDefault="00A66FE4" w:rsidP="0021626D">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402AD"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75B2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09267" w14:textId="77777777" w:rsidR="00A66FE4" w:rsidRPr="001B1679" w:rsidRDefault="00A66FE4" w:rsidP="0021626D">
            <w:pPr>
              <w:pStyle w:val="TAL"/>
              <w:rPr>
                <w:sz w:val="16"/>
                <w:szCs w:val="16"/>
              </w:rPr>
            </w:pPr>
            <w:r w:rsidRPr="001B1679">
              <w:rPr>
                <w:sz w:val="16"/>
                <w:szCs w:val="16"/>
              </w:rPr>
              <w:t>3GPPMEMBER</w:t>
            </w:r>
          </w:p>
        </w:tc>
      </w:tr>
      <w:tr w:rsidR="00A66FE4" w14:paraId="54897A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A3497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5B285" w14:textId="77777777" w:rsidR="00A66FE4" w:rsidRPr="001B1679" w:rsidRDefault="00A66FE4" w:rsidP="0021626D">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E67D1"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18C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A6A15F" w14:textId="77777777" w:rsidR="00A66FE4" w:rsidRPr="001B1679" w:rsidRDefault="00A66FE4" w:rsidP="0021626D">
            <w:pPr>
              <w:pStyle w:val="TAL"/>
              <w:rPr>
                <w:sz w:val="16"/>
                <w:szCs w:val="16"/>
              </w:rPr>
            </w:pPr>
            <w:r w:rsidRPr="001B1679">
              <w:rPr>
                <w:sz w:val="16"/>
                <w:szCs w:val="16"/>
              </w:rPr>
              <w:t>3GPPORG_REP</w:t>
            </w:r>
          </w:p>
        </w:tc>
      </w:tr>
      <w:tr w:rsidR="00A66FE4" w14:paraId="60BF98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29806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0F2F3" w14:textId="77777777" w:rsidR="00A66FE4" w:rsidRPr="001B1679" w:rsidRDefault="00A66FE4" w:rsidP="0021626D">
            <w:pPr>
              <w:pStyle w:val="TAL"/>
              <w:rPr>
                <w:sz w:val="16"/>
                <w:szCs w:val="16"/>
              </w:rPr>
            </w:pPr>
            <w:r w:rsidRPr="001B1679">
              <w:rPr>
                <w:sz w:val="16"/>
                <w:szCs w:val="16"/>
              </w:rPr>
              <w:t>Maxime Flament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518D6" w14:textId="77777777" w:rsidR="00A66FE4" w:rsidRPr="001B1679" w:rsidRDefault="00A66FE4" w:rsidP="0021626D">
            <w:pPr>
              <w:pStyle w:val="TAL"/>
              <w:rPr>
                <w:sz w:val="16"/>
                <w:szCs w:val="16"/>
              </w:rPr>
            </w:pPr>
            <w:r w:rsidRPr="001B1679">
              <w:rPr>
                <w:sz w:val="16"/>
                <w:szCs w:val="16"/>
              </w:rPr>
              <w:t>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6AB4C"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66F7A" w14:textId="77777777" w:rsidR="00A66FE4" w:rsidRPr="001B1679" w:rsidRDefault="00A66FE4" w:rsidP="0021626D">
            <w:pPr>
              <w:pStyle w:val="TAL"/>
              <w:rPr>
                <w:sz w:val="16"/>
                <w:szCs w:val="16"/>
              </w:rPr>
            </w:pPr>
            <w:r w:rsidRPr="001B1679">
              <w:rPr>
                <w:sz w:val="16"/>
                <w:szCs w:val="16"/>
              </w:rPr>
              <w:t>3GPPMARK_REP</w:t>
            </w:r>
          </w:p>
        </w:tc>
      </w:tr>
      <w:tr w:rsidR="00A66FE4" w14:paraId="215AD2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E1A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7755A" w14:textId="77777777" w:rsidR="00A66FE4" w:rsidRPr="001B1679" w:rsidRDefault="00A66FE4" w:rsidP="0021626D">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DBD4F"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461B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526B5" w14:textId="77777777" w:rsidR="00A66FE4" w:rsidRPr="001B1679" w:rsidRDefault="00A66FE4" w:rsidP="0021626D">
            <w:pPr>
              <w:pStyle w:val="TAL"/>
              <w:rPr>
                <w:sz w:val="16"/>
                <w:szCs w:val="16"/>
              </w:rPr>
            </w:pPr>
            <w:r w:rsidRPr="001B1679">
              <w:rPr>
                <w:sz w:val="16"/>
                <w:szCs w:val="16"/>
              </w:rPr>
              <w:t>3GPPORG_REP</w:t>
            </w:r>
          </w:p>
        </w:tc>
      </w:tr>
      <w:tr w:rsidR="00A66FE4" w14:paraId="3D801C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45D1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A0B78" w14:textId="77777777" w:rsidR="00A66FE4" w:rsidRPr="001B1679" w:rsidRDefault="00A66FE4" w:rsidP="0021626D">
            <w:pPr>
              <w:pStyle w:val="TAL"/>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6FEC4" w14:textId="77777777" w:rsidR="00A66FE4" w:rsidRPr="001B1679" w:rsidRDefault="00A66FE4" w:rsidP="0021626D">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88EE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FFF40" w14:textId="77777777" w:rsidR="00A66FE4" w:rsidRPr="001B1679" w:rsidRDefault="00A66FE4" w:rsidP="0021626D">
            <w:pPr>
              <w:pStyle w:val="TAL"/>
              <w:rPr>
                <w:sz w:val="16"/>
                <w:szCs w:val="16"/>
              </w:rPr>
            </w:pPr>
            <w:r w:rsidRPr="001B1679">
              <w:rPr>
                <w:sz w:val="16"/>
                <w:szCs w:val="16"/>
              </w:rPr>
              <w:t>3GPPMEMBER</w:t>
            </w:r>
          </w:p>
        </w:tc>
      </w:tr>
      <w:tr w:rsidR="00A66FE4" w14:paraId="698ACB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BB9CC"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3CDE9" w14:textId="77777777" w:rsidR="00A66FE4" w:rsidRPr="001B1679" w:rsidRDefault="00A66FE4" w:rsidP="0021626D">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0E6E"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960E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8A765" w14:textId="77777777" w:rsidR="00A66FE4" w:rsidRPr="001B1679" w:rsidRDefault="00A66FE4" w:rsidP="0021626D">
            <w:pPr>
              <w:pStyle w:val="TAL"/>
              <w:rPr>
                <w:sz w:val="16"/>
                <w:szCs w:val="16"/>
              </w:rPr>
            </w:pPr>
            <w:r w:rsidRPr="001B1679">
              <w:rPr>
                <w:sz w:val="16"/>
                <w:szCs w:val="16"/>
              </w:rPr>
              <w:t>3GPPMEMBER</w:t>
            </w:r>
          </w:p>
        </w:tc>
      </w:tr>
      <w:tr w:rsidR="00A66FE4" w14:paraId="358B8F7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BEDF3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68585" w14:textId="77777777" w:rsidR="00A66FE4" w:rsidRPr="001B1679" w:rsidRDefault="00A66FE4" w:rsidP="0021626D">
            <w:pPr>
              <w:pStyle w:val="TAL"/>
              <w:rPr>
                <w:sz w:val="16"/>
                <w:szCs w:val="16"/>
              </w:rPr>
            </w:pPr>
            <w:r w:rsidRPr="001B1679">
              <w:rPr>
                <w:sz w:val="16"/>
                <w:szCs w:val="16"/>
              </w:rPr>
              <w:t>Koichiro Furueda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D03CC"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7AA10"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3F284" w14:textId="77777777" w:rsidR="00A66FE4" w:rsidRPr="001B1679" w:rsidRDefault="00A66FE4" w:rsidP="0021626D">
            <w:pPr>
              <w:pStyle w:val="TAL"/>
              <w:rPr>
                <w:sz w:val="16"/>
                <w:szCs w:val="16"/>
              </w:rPr>
            </w:pPr>
            <w:r w:rsidRPr="001B1679">
              <w:rPr>
                <w:sz w:val="16"/>
                <w:szCs w:val="16"/>
              </w:rPr>
              <w:t>3GPPMEMBER</w:t>
            </w:r>
          </w:p>
        </w:tc>
      </w:tr>
      <w:tr w:rsidR="00A66FE4" w14:paraId="3B7866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B961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972E7" w14:textId="77777777" w:rsidR="00A66FE4" w:rsidRPr="001B1679" w:rsidRDefault="00A66FE4" w:rsidP="0021626D">
            <w:pPr>
              <w:pStyle w:val="TAL"/>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9E880"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95583"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425A" w14:textId="77777777" w:rsidR="00A66FE4" w:rsidRPr="001B1679" w:rsidRDefault="00A66FE4" w:rsidP="0021626D">
            <w:pPr>
              <w:pStyle w:val="TAL"/>
              <w:rPr>
                <w:sz w:val="16"/>
                <w:szCs w:val="16"/>
              </w:rPr>
            </w:pPr>
            <w:r w:rsidRPr="001B1679">
              <w:rPr>
                <w:sz w:val="16"/>
                <w:szCs w:val="16"/>
              </w:rPr>
              <w:t>3GPPMEMBER</w:t>
            </w:r>
          </w:p>
        </w:tc>
      </w:tr>
      <w:tr w:rsidR="00A66FE4" w14:paraId="1418A33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6634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BF330" w14:textId="77777777" w:rsidR="00A66FE4" w:rsidRPr="001B1679" w:rsidRDefault="00A66FE4" w:rsidP="0021626D">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D4218" w14:textId="77777777" w:rsidR="00A66FE4" w:rsidRPr="001B1679" w:rsidRDefault="00A66FE4" w:rsidP="0021626D">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D5B6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8393D" w14:textId="77777777" w:rsidR="00A66FE4" w:rsidRPr="001B1679" w:rsidRDefault="00A66FE4" w:rsidP="0021626D">
            <w:pPr>
              <w:pStyle w:val="TAL"/>
              <w:rPr>
                <w:sz w:val="16"/>
                <w:szCs w:val="16"/>
              </w:rPr>
            </w:pPr>
            <w:r w:rsidRPr="001B1679">
              <w:rPr>
                <w:sz w:val="16"/>
                <w:szCs w:val="16"/>
              </w:rPr>
              <w:t>3GPPMEMBER</w:t>
            </w:r>
          </w:p>
        </w:tc>
      </w:tr>
      <w:tr w:rsidR="00A66FE4" w14:paraId="44049AF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3953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6D0F3" w14:textId="77777777" w:rsidR="00A66FE4" w:rsidRPr="001B1679" w:rsidRDefault="00A66FE4" w:rsidP="0021626D">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A9FD1" w14:textId="77777777" w:rsidR="00A66FE4" w:rsidRPr="001B1679" w:rsidRDefault="00A66FE4" w:rsidP="0021626D">
            <w:pPr>
              <w:pStyle w:val="TAL"/>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1EED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49DC0" w14:textId="77777777" w:rsidR="00A66FE4" w:rsidRPr="001B1679" w:rsidRDefault="00A66FE4" w:rsidP="0021626D">
            <w:pPr>
              <w:pStyle w:val="TAL"/>
              <w:rPr>
                <w:sz w:val="16"/>
                <w:szCs w:val="16"/>
              </w:rPr>
            </w:pPr>
            <w:r w:rsidRPr="001B1679">
              <w:rPr>
                <w:sz w:val="16"/>
                <w:szCs w:val="16"/>
              </w:rPr>
              <w:t>3GPPMEMBER</w:t>
            </w:r>
          </w:p>
        </w:tc>
      </w:tr>
      <w:tr w:rsidR="00A66FE4" w14:paraId="0646A2D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B9521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E1E56" w14:textId="77777777" w:rsidR="00A66FE4" w:rsidRPr="001B1679" w:rsidRDefault="00A66FE4" w:rsidP="0021626D">
            <w:pPr>
              <w:pStyle w:val="TAL"/>
              <w:rPr>
                <w:sz w:val="16"/>
                <w:szCs w:val="16"/>
              </w:rPr>
            </w:pPr>
            <w:r w:rsidRPr="001B1679">
              <w:rPr>
                <w:sz w:val="16"/>
                <w:szCs w:val="16"/>
              </w:rPr>
              <w:t>Guillaume Gach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E79B8" w14:textId="77777777" w:rsidR="00A66FE4" w:rsidRPr="001B1679" w:rsidRDefault="00A66FE4" w:rsidP="0021626D">
            <w:pPr>
              <w:pStyle w:val="TAL"/>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075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FC5DE" w14:textId="77777777" w:rsidR="00A66FE4" w:rsidRPr="001B1679" w:rsidRDefault="00A66FE4" w:rsidP="0021626D">
            <w:pPr>
              <w:pStyle w:val="TAL"/>
              <w:rPr>
                <w:sz w:val="16"/>
                <w:szCs w:val="16"/>
              </w:rPr>
            </w:pPr>
            <w:r w:rsidRPr="001B1679">
              <w:rPr>
                <w:sz w:val="16"/>
                <w:szCs w:val="16"/>
              </w:rPr>
              <w:t>3GPPMEMBER</w:t>
            </w:r>
          </w:p>
        </w:tc>
      </w:tr>
      <w:tr w:rsidR="00A66FE4" w14:paraId="3E8DECD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E155F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AAB780" w14:textId="77777777" w:rsidR="00A66FE4" w:rsidRPr="001B1679" w:rsidRDefault="00A66FE4" w:rsidP="0021626D">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E5EC7"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6B16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00C8A" w14:textId="77777777" w:rsidR="00A66FE4" w:rsidRPr="001B1679" w:rsidRDefault="00A66FE4" w:rsidP="0021626D">
            <w:pPr>
              <w:pStyle w:val="TAL"/>
              <w:rPr>
                <w:sz w:val="16"/>
                <w:szCs w:val="16"/>
              </w:rPr>
            </w:pPr>
            <w:r w:rsidRPr="001B1679">
              <w:rPr>
                <w:sz w:val="16"/>
                <w:szCs w:val="16"/>
              </w:rPr>
              <w:t>3GPPMEMBER</w:t>
            </w:r>
          </w:p>
        </w:tc>
      </w:tr>
      <w:tr w:rsidR="00A66FE4" w14:paraId="05630D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2C9D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72F79" w14:textId="77777777" w:rsidR="00A66FE4" w:rsidRPr="001B1679" w:rsidRDefault="00A66FE4" w:rsidP="0021626D">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52F65"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7E1A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89753B" w14:textId="77777777" w:rsidR="00A66FE4" w:rsidRPr="001B1679" w:rsidRDefault="00A66FE4" w:rsidP="0021626D">
            <w:pPr>
              <w:pStyle w:val="TAL"/>
              <w:rPr>
                <w:sz w:val="16"/>
                <w:szCs w:val="16"/>
              </w:rPr>
            </w:pPr>
            <w:r w:rsidRPr="001B1679">
              <w:rPr>
                <w:sz w:val="16"/>
                <w:szCs w:val="16"/>
              </w:rPr>
              <w:t>3GPPMEMBER</w:t>
            </w:r>
          </w:p>
        </w:tc>
      </w:tr>
      <w:tr w:rsidR="00A66FE4" w14:paraId="3DA163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9495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E551F" w14:textId="77777777" w:rsidR="00A66FE4" w:rsidRPr="001B1679" w:rsidRDefault="00A66FE4" w:rsidP="0021626D">
            <w:pPr>
              <w:pStyle w:val="TAL"/>
              <w:rPr>
                <w:sz w:val="16"/>
                <w:szCs w:val="16"/>
              </w:rPr>
            </w:pPr>
            <w:r w:rsidRPr="001B1679">
              <w:rPr>
                <w:sz w:val="16"/>
                <w:szCs w:val="16"/>
              </w:rPr>
              <w:t>Juliette Garcia-Flahaut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45A56"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A4114"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F59B5" w14:textId="77777777" w:rsidR="00A66FE4" w:rsidRPr="001B1679" w:rsidRDefault="00A66FE4" w:rsidP="0021626D">
            <w:pPr>
              <w:pStyle w:val="TAL"/>
              <w:rPr>
                <w:sz w:val="16"/>
                <w:szCs w:val="16"/>
              </w:rPr>
            </w:pPr>
            <w:r w:rsidRPr="001B1679">
              <w:rPr>
                <w:sz w:val="16"/>
                <w:szCs w:val="16"/>
              </w:rPr>
              <w:t>3GPPMEMBER</w:t>
            </w:r>
          </w:p>
        </w:tc>
      </w:tr>
      <w:tr w:rsidR="00A66FE4" w14:paraId="706F86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2EAF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CA175" w14:textId="77777777" w:rsidR="00A66FE4" w:rsidRPr="001B1679" w:rsidRDefault="00A66FE4" w:rsidP="0021626D">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AC11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DB8E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AC54A" w14:textId="77777777" w:rsidR="00A66FE4" w:rsidRPr="001B1679" w:rsidRDefault="00A66FE4" w:rsidP="0021626D">
            <w:pPr>
              <w:pStyle w:val="TAL"/>
              <w:rPr>
                <w:sz w:val="16"/>
                <w:szCs w:val="16"/>
              </w:rPr>
            </w:pPr>
            <w:r w:rsidRPr="001B1679">
              <w:rPr>
                <w:sz w:val="16"/>
                <w:szCs w:val="16"/>
              </w:rPr>
              <w:t>3GPPORG_REP</w:t>
            </w:r>
          </w:p>
        </w:tc>
      </w:tr>
      <w:tr w:rsidR="00A66FE4" w14:paraId="1691508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7CE02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ECDB8" w14:textId="77777777" w:rsidR="00A66FE4" w:rsidRPr="001B1679" w:rsidRDefault="00A66FE4" w:rsidP="0021626D">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6D820"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DFF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27437" w14:textId="77777777" w:rsidR="00A66FE4" w:rsidRPr="001B1679" w:rsidRDefault="00A66FE4" w:rsidP="0021626D">
            <w:pPr>
              <w:pStyle w:val="TAL"/>
              <w:rPr>
                <w:sz w:val="16"/>
                <w:szCs w:val="16"/>
              </w:rPr>
            </w:pPr>
            <w:r w:rsidRPr="001B1679">
              <w:rPr>
                <w:sz w:val="16"/>
                <w:szCs w:val="16"/>
              </w:rPr>
              <w:t>3GPPMEMBER</w:t>
            </w:r>
          </w:p>
        </w:tc>
      </w:tr>
      <w:tr w:rsidR="00A66FE4" w14:paraId="60D8EBB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CB853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35D76" w14:textId="77777777" w:rsidR="00A66FE4" w:rsidRPr="001B1679" w:rsidRDefault="00A66FE4" w:rsidP="0021626D">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54BB6" w14:textId="77777777" w:rsidR="00A66FE4" w:rsidRPr="001B1679" w:rsidRDefault="00A66FE4" w:rsidP="0021626D">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668C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E3DE3" w14:textId="77777777" w:rsidR="00A66FE4" w:rsidRPr="001B1679" w:rsidRDefault="00A66FE4" w:rsidP="0021626D">
            <w:pPr>
              <w:pStyle w:val="TAL"/>
              <w:rPr>
                <w:sz w:val="16"/>
                <w:szCs w:val="16"/>
              </w:rPr>
            </w:pPr>
            <w:r w:rsidRPr="001B1679">
              <w:rPr>
                <w:sz w:val="16"/>
                <w:szCs w:val="16"/>
              </w:rPr>
              <w:t>3GPPMEMBER</w:t>
            </w:r>
          </w:p>
        </w:tc>
      </w:tr>
      <w:tr w:rsidR="00A66FE4" w14:paraId="7FF2363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83C99"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9A75B" w14:textId="77777777" w:rsidR="00A66FE4" w:rsidRPr="001B1679" w:rsidRDefault="00A66FE4" w:rsidP="0021626D">
            <w:pPr>
              <w:pStyle w:val="TAL"/>
              <w:rPr>
                <w:sz w:val="16"/>
                <w:szCs w:val="16"/>
              </w:rPr>
            </w:pPr>
            <w:r w:rsidRPr="001B1679">
              <w:rPr>
                <w:sz w:val="16"/>
                <w:szCs w:val="16"/>
              </w:rPr>
              <w:t>Gabriela Godoy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60595" w14:textId="77777777" w:rsidR="00A66FE4" w:rsidRPr="001B1679" w:rsidRDefault="00A66FE4" w:rsidP="0021626D">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0EF7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F3C8A" w14:textId="77777777" w:rsidR="00A66FE4" w:rsidRPr="001B1679" w:rsidRDefault="00A66FE4" w:rsidP="0021626D">
            <w:pPr>
              <w:pStyle w:val="TAL"/>
              <w:rPr>
                <w:sz w:val="16"/>
                <w:szCs w:val="16"/>
              </w:rPr>
            </w:pPr>
            <w:r w:rsidRPr="001B1679">
              <w:rPr>
                <w:sz w:val="16"/>
                <w:szCs w:val="16"/>
              </w:rPr>
              <w:t>3GPPMEMBER</w:t>
            </w:r>
          </w:p>
        </w:tc>
      </w:tr>
      <w:tr w:rsidR="00A66FE4" w14:paraId="428A457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71C7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C19DC" w14:textId="77777777" w:rsidR="00A66FE4" w:rsidRPr="001B1679" w:rsidRDefault="00A66FE4" w:rsidP="0021626D">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8E6D5"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C786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31CF2" w14:textId="77777777" w:rsidR="00A66FE4" w:rsidRPr="001B1679" w:rsidRDefault="00A66FE4" w:rsidP="0021626D">
            <w:pPr>
              <w:pStyle w:val="TAL"/>
              <w:rPr>
                <w:sz w:val="16"/>
                <w:szCs w:val="16"/>
              </w:rPr>
            </w:pPr>
            <w:r w:rsidRPr="001B1679">
              <w:rPr>
                <w:sz w:val="16"/>
                <w:szCs w:val="16"/>
              </w:rPr>
              <w:t>3GPPMEMBER</w:t>
            </w:r>
          </w:p>
        </w:tc>
      </w:tr>
      <w:tr w:rsidR="00A66FE4" w14:paraId="2B2DAD2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86A2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D5EA4" w14:textId="77777777" w:rsidR="00A66FE4" w:rsidRPr="001B1679" w:rsidRDefault="00A66FE4" w:rsidP="0021626D">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498D0" w14:textId="77777777" w:rsidR="00A66FE4" w:rsidRPr="001B1679" w:rsidRDefault="00A66FE4" w:rsidP="0021626D">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7384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7F2E3" w14:textId="77777777" w:rsidR="00A66FE4" w:rsidRPr="001B1679" w:rsidRDefault="00A66FE4" w:rsidP="0021626D">
            <w:pPr>
              <w:pStyle w:val="TAL"/>
              <w:rPr>
                <w:sz w:val="16"/>
                <w:szCs w:val="16"/>
              </w:rPr>
            </w:pPr>
            <w:r w:rsidRPr="001B1679">
              <w:rPr>
                <w:sz w:val="16"/>
                <w:szCs w:val="16"/>
              </w:rPr>
              <w:t>3GPPMEMBER</w:t>
            </w:r>
          </w:p>
        </w:tc>
      </w:tr>
      <w:tr w:rsidR="00A66FE4" w14:paraId="43393F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5998D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8ABB3" w14:textId="77777777" w:rsidR="00A66FE4" w:rsidRPr="001B1679" w:rsidRDefault="00A66FE4" w:rsidP="0021626D">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FABBA" w14:textId="77777777" w:rsidR="00A66FE4" w:rsidRPr="001B1679" w:rsidRDefault="00A66FE4" w:rsidP="0021626D">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BACC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11116" w14:textId="77777777" w:rsidR="00A66FE4" w:rsidRPr="001B1679" w:rsidRDefault="00A66FE4" w:rsidP="0021626D">
            <w:pPr>
              <w:pStyle w:val="TAL"/>
              <w:rPr>
                <w:sz w:val="16"/>
                <w:szCs w:val="16"/>
              </w:rPr>
            </w:pPr>
            <w:r w:rsidRPr="001B1679">
              <w:rPr>
                <w:sz w:val="16"/>
                <w:szCs w:val="16"/>
              </w:rPr>
              <w:t>3GPPMEMBER</w:t>
            </w:r>
          </w:p>
        </w:tc>
      </w:tr>
      <w:tr w:rsidR="00A66FE4" w14:paraId="6BF7E7F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5727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89AAA" w14:textId="77777777" w:rsidR="00A66FE4" w:rsidRPr="001B1679" w:rsidRDefault="00A66FE4" w:rsidP="0021626D">
            <w:pPr>
              <w:pStyle w:val="TAL"/>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24EA9" w14:textId="77777777" w:rsidR="00A66FE4" w:rsidRPr="001B1679" w:rsidRDefault="00A66FE4" w:rsidP="0021626D">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0A0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E33D9" w14:textId="77777777" w:rsidR="00A66FE4" w:rsidRPr="001B1679" w:rsidRDefault="00A66FE4" w:rsidP="0021626D">
            <w:pPr>
              <w:pStyle w:val="TAL"/>
              <w:rPr>
                <w:sz w:val="16"/>
                <w:szCs w:val="16"/>
              </w:rPr>
            </w:pPr>
            <w:r w:rsidRPr="001B1679">
              <w:rPr>
                <w:sz w:val="16"/>
                <w:szCs w:val="16"/>
              </w:rPr>
              <w:t>3GPPMEMBER</w:t>
            </w:r>
          </w:p>
        </w:tc>
      </w:tr>
      <w:tr w:rsidR="00A66FE4" w14:paraId="7224523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BE5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2AF9B" w14:textId="77777777" w:rsidR="00A66FE4" w:rsidRPr="001B1679" w:rsidRDefault="00A66FE4" w:rsidP="0021626D">
            <w:pPr>
              <w:pStyle w:val="TAL"/>
              <w:rPr>
                <w:sz w:val="16"/>
                <w:szCs w:val="16"/>
              </w:rPr>
            </w:pPr>
            <w:r w:rsidRPr="001B1679">
              <w:rPr>
                <w:sz w:val="16"/>
                <w:szCs w:val="16"/>
              </w:rPr>
              <w:t>Asbjorn Grovlen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7AE1D" w14:textId="77777777" w:rsidR="00A66FE4" w:rsidRPr="001B1679" w:rsidRDefault="00A66FE4" w:rsidP="0021626D">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F827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1C4F8A" w14:textId="77777777" w:rsidR="00A66FE4" w:rsidRPr="001B1679" w:rsidRDefault="00A66FE4" w:rsidP="0021626D">
            <w:pPr>
              <w:pStyle w:val="TAL"/>
              <w:rPr>
                <w:sz w:val="16"/>
                <w:szCs w:val="16"/>
              </w:rPr>
            </w:pPr>
            <w:r w:rsidRPr="001B1679">
              <w:rPr>
                <w:sz w:val="16"/>
                <w:szCs w:val="16"/>
              </w:rPr>
              <w:t>3GPPMEMBER</w:t>
            </w:r>
          </w:p>
        </w:tc>
      </w:tr>
      <w:tr w:rsidR="00A66FE4" w14:paraId="2E1834E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24C1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EC96E" w14:textId="77777777" w:rsidR="00A66FE4" w:rsidRPr="001B1679" w:rsidRDefault="00A66FE4" w:rsidP="0021626D">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25329"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D095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BFFFC" w14:textId="77777777" w:rsidR="00A66FE4" w:rsidRPr="001B1679" w:rsidRDefault="00A66FE4" w:rsidP="0021626D">
            <w:pPr>
              <w:pStyle w:val="TAL"/>
              <w:rPr>
                <w:sz w:val="16"/>
                <w:szCs w:val="16"/>
              </w:rPr>
            </w:pPr>
            <w:r w:rsidRPr="001B1679">
              <w:rPr>
                <w:sz w:val="16"/>
                <w:szCs w:val="16"/>
              </w:rPr>
              <w:t>3GPPMEMBER</w:t>
            </w:r>
          </w:p>
        </w:tc>
      </w:tr>
      <w:tr w:rsidR="00A66FE4" w14:paraId="16D334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31B6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FE854" w14:textId="77777777" w:rsidR="00A66FE4" w:rsidRPr="001B1679" w:rsidRDefault="00A66FE4" w:rsidP="0021626D">
            <w:pPr>
              <w:pStyle w:val="TAL"/>
              <w:rPr>
                <w:sz w:val="16"/>
                <w:szCs w:val="16"/>
              </w:rPr>
            </w:pPr>
            <w:r w:rsidRPr="001B1679">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0E682"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7FD2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4727EA" w14:textId="77777777" w:rsidR="00A66FE4" w:rsidRPr="001B1679" w:rsidRDefault="00A66FE4" w:rsidP="0021626D">
            <w:pPr>
              <w:pStyle w:val="TAL"/>
              <w:rPr>
                <w:sz w:val="16"/>
                <w:szCs w:val="16"/>
              </w:rPr>
            </w:pPr>
            <w:r w:rsidRPr="001B1679">
              <w:rPr>
                <w:sz w:val="16"/>
                <w:szCs w:val="16"/>
              </w:rPr>
              <w:t>3GPPMEMBER</w:t>
            </w:r>
          </w:p>
        </w:tc>
      </w:tr>
      <w:tr w:rsidR="00A66FE4" w14:paraId="00647E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0638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75AEF" w14:textId="77777777" w:rsidR="00A66FE4" w:rsidRPr="001B1679" w:rsidRDefault="00A66FE4" w:rsidP="0021626D">
            <w:pPr>
              <w:pStyle w:val="TAL"/>
              <w:rPr>
                <w:sz w:val="16"/>
                <w:szCs w:val="16"/>
              </w:rPr>
            </w:pPr>
            <w:r w:rsidRPr="001B1679">
              <w:rPr>
                <w:sz w:val="16"/>
                <w:szCs w:val="16"/>
              </w:rPr>
              <w:t>Rajeev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84655" w14:textId="77777777" w:rsidR="00A66FE4" w:rsidRPr="001B1679" w:rsidRDefault="00A66FE4" w:rsidP="0021626D">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F1DF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D8CEE" w14:textId="77777777" w:rsidR="00A66FE4" w:rsidRPr="001B1679" w:rsidRDefault="00A66FE4" w:rsidP="0021626D">
            <w:pPr>
              <w:pStyle w:val="TAL"/>
              <w:rPr>
                <w:sz w:val="16"/>
                <w:szCs w:val="16"/>
              </w:rPr>
            </w:pPr>
            <w:r w:rsidRPr="001B1679">
              <w:rPr>
                <w:sz w:val="16"/>
                <w:szCs w:val="16"/>
              </w:rPr>
              <w:t>3GPPMEMBER</w:t>
            </w:r>
          </w:p>
        </w:tc>
      </w:tr>
      <w:tr w:rsidR="00A66FE4" w14:paraId="73932A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55A7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E7403" w14:textId="77777777" w:rsidR="00A66FE4" w:rsidRPr="001B1679" w:rsidRDefault="00A66FE4" w:rsidP="0021626D">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568FC" w14:textId="77777777" w:rsidR="00A66FE4" w:rsidRPr="001B1679" w:rsidRDefault="00A66FE4" w:rsidP="0021626D">
            <w:pPr>
              <w:pStyle w:val="TAL"/>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979D8"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41555" w14:textId="77777777" w:rsidR="00A66FE4" w:rsidRPr="001B1679" w:rsidRDefault="00A66FE4" w:rsidP="0021626D">
            <w:pPr>
              <w:pStyle w:val="TAL"/>
              <w:rPr>
                <w:sz w:val="16"/>
                <w:szCs w:val="16"/>
              </w:rPr>
            </w:pPr>
            <w:r w:rsidRPr="001B1679">
              <w:rPr>
                <w:sz w:val="16"/>
                <w:szCs w:val="16"/>
              </w:rPr>
              <w:t>3GPPMEMBER</w:t>
            </w:r>
          </w:p>
        </w:tc>
      </w:tr>
      <w:tr w:rsidR="00A66FE4" w14:paraId="01F8461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DC15E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09555" w14:textId="77777777" w:rsidR="00A66FE4" w:rsidRPr="001B1679" w:rsidRDefault="00A66FE4" w:rsidP="0021626D">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DBF0F" w14:textId="77777777" w:rsidR="00A66FE4" w:rsidRPr="001B1679" w:rsidRDefault="00A66FE4" w:rsidP="0021626D">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792D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92DA1" w14:textId="77777777" w:rsidR="00A66FE4" w:rsidRPr="001B1679" w:rsidRDefault="00A66FE4" w:rsidP="0021626D">
            <w:pPr>
              <w:pStyle w:val="TAL"/>
              <w:rPr>
                <w:sz w:val="16"/>
                <w:szCs w:val="16"/>
              </w:rPr>
            </w:pPr>
            <w:r w:rsidRPr="001B1679">
              <w:rPr>
                <w:sz w:val="16"/>
                <w:szCs w:val="16"/>
              </w:rPr>
              <w:t>3GPPMEMBER</w:t>
            </w:r>
          </w:p>
        </w:tc>
      </w:tr>
      <w:tr w:rsidR="00A66FE4" w14:paraId="3696BE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4C61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FC72F" w14:textId="77777777" w:rsidR="00A66FE4" w:rsidRPr="001B1679" w:rsidRDefault="00A66FE4" w:rsidP="0021626D">
            <w:pPr>
              <w:pStyle w:val="TAL"/>
              <w:rPr>
                <w:sz w:val="16"/>
                <w:szCs w:val="16"/>
              </w:rPr>
            </w:pPr>
            <w:r w:rsidRPr="001B1679">
              <w:rPr>
                <w:sz w:val="16"/>
                <w:szCs w:val="16"/>
              </w:rPr>
              <w:t>Jeounglak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91F5B"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4B24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783C4" w14:textId="77777777" w:rsidR="00A66FE4" w:rsidRPr="001B1679" w:rsidRDefault="00A66FE4" w:rsidP="0021626D">
            <w:pPr>
              <w:pStyle w:val="TAL"/>
              <w:rPr>
                <w:sz w:val="16"/>
                <w:szCs w:val="16"/>
              </w:rPr>
            </w:pPr>
            <w:r w:rsidRPr="001B1679">
              <w:rPr>
                <w:sz w:val="16"/>
                <w:szCs w:val="16"/>
              </w:rPr>
              <w:t>3GPPMEMBER</w:t>
            </w:r>
          </w:p>
        </w:tc>
      </w:tr>
      <w:tr w:rsidR="00A66FE4" w14:paraId="6C2C24D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1A630" w14:textId="77777777" w:rsidR="00A66FE4" w:rsidRPr="001B1679" w:rsidRDefault="00A66FE4" w:rsidP="0021626D">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16650" w14:textId="77777777" w:rsidR="00A66FE4" w:rsidRPr="001B1679" w:rsidRDefault="00A66FE4" w:rsidP="0021626D">
            <w:pPr>
              <w:pStyle w:val="TAL"/>
              <w:rPr>
                <w:sz w:val="16"/>
                <w:szCs w:val="16"/>
              </w:rPr>
            </w:pPr>
            <w:r w:rsidRPr="001B1679">
              <w:rPr>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EF3F7" w14:textId="77777777" w:rsidR="00A66FE4" w:rsidRPr="001B1679" w:rsidRDefault="00A66FE4" w:rsidP="0021626D">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2099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6F545" w14:textId="77777777" w:rsidR="00A66FE4" w:rsidRPr="001B1679" w:rsidRDefault="00A66FE4" w:rsidP="0021626D">
            <w:pPr>
              <w:pStyle w:val="TAL"/>
              <w:rPr>
                <w:sz w:val="16"/>
                <w:szCs w:val="16"/>
              </w:rPr>
            </w:pPr>
            <w:r w:rsidRPr="001B1679">
              <w:rPr>
                <w:sz w:val="16"/>
                <w:szCs w:val="16"/>
              </w:rPr>
              <w:t>3GPPMEMBER</w:t>
            </w:r>
          </w:p>
        </w:tc>
      </w:tr>
      <w:tr w:rsidR="00A66FE4" w14:paraId="4D6A1D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F397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C0B0E" w14:textId="77777777" w:rsidR="00A66FE4" w:rsidRPr="001B1679" w:rsidRDefault="00A66FE4" w:rsidP="0021626D">
            <w:pPr>
              <w:pStyle w:val="TAL"/>
              <w:rPr>
                <w:sz w:val="16"/>
                <w:szCs w:val="16"/>
              </w:rPr>
            </w:pPr>
            <w:r w:rsidRPr="001B1679">
              <w:rPr>
                <w:sz w:val="16"/>
                <w:szCs w:val="16"/>
              </w:rPr>
              <w:t>JEAN MARC HANRIOT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0F1ED"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DE2C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178F6" w14:textId="77777777" w:rsidR="00A66FE4" w:rsidRPr="001B1679" w:rsidRDefault="00A66FE4" w:rsidP="0021626D">
            <w:pPr>
              <w:pStyle w:val="TAL"/>
              <w:rPr>
                <w:sz w:val="16"/>
                <w:szCs w:val="16"/>
              </w:rPr>
            </w:pPr>
            <w:r w:rsidRPr="001B1679">
              <w:rPr>
                <w:sz w:val="16"/>
                <w:szCs w:val="16"/>
              </w:rPr>
              <w:t>3GPPMEMBER</w:t>
            </w:r>
          </w:p>
        </w:tc>
      </w:tr>
      <w:tr w:rsidR="00A66FE4" w14:paraId="43E737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02C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BF96A" w14:textId="77777777" w:rsidR="00A66FE4" w:rsidRPr="001B1679" w:rsidRDefault="00A66FE4" w:rsidP="0021626D">
            <w:pPr>
              <w:pStyle w:val="TAL"/>
              <w:rPr>
                <w:sz w:val="16"/>
                <w:szCs w:val="16"/>
              </w:rPr>
            </w:pPr>
            <w:r w:rsidRPr="001B1679">
              <w:rPr>
                <w:sz w:val="16"/>
                <w:szCs w:val="16"/>
              </w:rPr>
              <w:t>Martin 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C388B" w14:textId="77777777" w:rsidR="00A66FE4" w:rsidRPr="001B1679" w:rsidRDefault="00A66FE4" w:rsidP="0021626D">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1E8A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79621" w14:textId="77777777" w:rsidR="00A66FE4" w:rsidRPr="001B1679" w:rsidRDefault="00A66FE4" w:rsidP="0021626D">
            <w:pPr>
              <w:pStyle w:val="TAL"/>
              <w:rPr>
                <w:sz w:val="16"/>
                <w:szCs w:val="16"/>
              </w:rPr>
            </w:pPr>
            <w:r w:rsidRPr="001B1679">
              <w:rPr>
                <w:sz w:val="16"/>
                <w:szCs w:val="16"/>
              </w:rPr>
              <w:t>3GPPMEMBER</w:t>
            </w:r>
          </w:p>
        </w:tc>
      </w:tr>
      <w:tr w:rsidR="00A66FE4" w14:paraId="2AEBD8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07AF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AEEC9" w14:textId="77777777" w:rsidR="00A66FE4" w:rsidRPr="001B1679" w:rsidRDefault="00A66FE4" w:rsidP="0021626D">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77BAD"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0497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1FBEEA" w14:textId="77777777" w:rsidR="00A66FE4" w:rsidRPr="001B1679" w:rsidRDefault="00A66FE4" w:rsidP="0021626D">
            <w:pPr>
              <w:pStyle w:val="TAL"/>
              <w:rPr>
                <w:sz w:val="16"/>
                <w:szCs w:val="16"/>
              </w:rPr>
            </w:pPr>
            <w:r w:rsidRPr="001B1679">
              <w:rPr>
                <w:sz w:val="16"/>
                <w:szCs w:val="16"/>
              </w:rPr>
              <w:t>3GPPMEMBER</w:t>
            </w:r>
          </w:p>
        </w:tc>
      </w:tr>
      <w:tr w:rsidR="00A66FE4" w14:paraId="5707C26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0306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DD7AE" w14:textId="77777777" w:rsidR="00A66FE4" w:rsidRPr="001B1679" w:rsidRDefault="00A66FE4" w:rsidP="0021626D">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7F625" w14:textId="77777777" w:rsidR="00A66FE4" w:rsidRPr="001B1679" w:rsidRDefault="00A66FE4" w:rsidP="0021626D">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AAB4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A9C38" w14:textId="77777777" w:rsidR="00A66FE4" w:rsidRPr="001B1679" w:rsidRDefault="00A66FE4" w:rsidP="0021626D">
            <w:pPr>
              <w:pStyle w:val="TAL"/>
              <w:rPr>
                <w:sz w:val="16"/>
                <w:szCs w:val="16"/>
              </w:rPr>
            </w:pPr>
            <w:r w:rsidRPr="001B1679">
              <w:rPr>
                <w:sz w:val="16"/>
                <w:szCs w:val="16"/>
              </w:rPr>
              <w:t>3GPPMEMBER</w:t>
            </w:r>
          </w:p>
        </w:tc>
      </w:tr>
      <w:tr w:rsidR="00A66FE4" w14:paraId="5A85EE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9836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37AD5" w14:textId="77777777" w:rsidR="00A66FE4" w:rsidRPr="001B1679" w:rsidRDefault="00A66FE4" w:rsidP="0021626D">
            <w:pPr>
              <w:pStyle w:val="TAL"/>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C2ADA" w14:textId="77777777" w:rsidR="00A66FE4" w:rsidRPr="001B1679" w:rsidRDefault="00A66FE4" w:rsidP="0021626D">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C4AF35"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25F12" w14:textId="77777777" w:rsidR="00A66FE4" w:rsidRPr="001B1679" w:rsidRDefault="00A66FE4" w:rsidP="0021626D">
            <w:pPr>
              <w:pStyle w:val="TAL"/>
              <w:rPr>
                <w:sz w:val="16"/>
                <w:szCs w:val="16"/>
              </w:rPr>
            </w:pPr>
            <w:r w:rsidRPr="001B1679">
              <w:rPr>
                <w:sz w:val="16"/>
                <w:szCs w:val="16"/>
              </w:rPr>
              <w:t>3GPPMEMBER</w:t>
            </w:r>
          </w:p>
        </w:tc>
      </w:tr>
      <w:tr w:rsidR="00A66FE4" w14:paraId="1979F54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3864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3E4B4" w14:textId="77777777" w:rsidR="00A66FE4" w:rsidRPr="001B1679" w:rsidRDefault="00A66FE4" w:rsidP="0021626D">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9B816" w14:textId="77777777" w:rsidR="00A66FE4" w:rsidRPr="001B1679" w:rsidRDefault="00A66FE4" w:rsidP="0021626D">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8170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77AAC" w14:textId="77777777" w:rsidR="00A66FE4" w:rsidRPr="001B1679" w:rsidRDefault="00A66FE4" w:rsidP="0021626D">
            <w:pPr>
              <w:pStyle w:val="TAL"/>
              <w:rPr>
                <w:sz w:val="16"/>
                <w:szCs w:val="16"/>
              </w:rPr>
            </w:pPr>
            <w:r w:rsidRPr="001B1679">
              <w:rPr>
                <w:sz w:val="16"/>
                <w:szCs w:val="16"/>
              </w:rPr>
              <w:t>3GPPMEMBER</w:t>
            </w:r>
          </w:p>
        </w:tc>
      </w:tr>
      <w:tr w:rsidR="00A66FE4" w14:paraId="06E7686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246C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2238C8" w14:textId="77777777" w:rsidR="00A66FE4" w:rsidRPr="001B1679" w:rsidRDefault="00A66FE4" w:rsidP="0021626D">
            <w:pPr>
              <w:pStyle w:val="TAL"/>
              <w:rPr>
                <w:sz w:val="16"/>
                <w:szCs w:val="16"/>
              </w:rPr>
            </w:pPr>
            <w:r w:rsidRPr="001B1679">
              <w:rPr>
                <w:sz w:val="16"/>
                <w:szCs w:val="16"/>
              </w:rPr>
              <w:t>Mitsutaka Hata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90721"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358D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47132" w14:textId="77777777" w:rsidR="00A66FE4" w:rsidRPr="001B1679" w:rsidRDefault="00A66FE4" w:rsidP="0021626D">
            <w:pPr>
              <w:pStyle w:val="TAL"/>
              <w:rPr>
                <w:sz w:val="16"/>
                <w:szCs w:val="16"/>
              </w:rPr>
            </w:pPr>
            <w:r w:rsidRPr="001B1679">
              <w:rPr>
                <w:sz w:val="16"/>
                <w:szCs w:val="16"/>
              </w:rPr>
              <w:t>3GPPMEMBER</w:t>
            </w:r>
          </w:p>
        </w:tc>
      </w:tr>
      <w:tr w:rsidR="00A66FE4" w14:paraId="49401C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9C033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434BD" w14:textId="77777777" w:rsidR="00A66FE4" w:rsidRPr="001B1679" w:rsidRDefault="00A66FE4" w:rsidP="0021626D">
            <w:pPr>
              <w:pStyle w:val="TAL"/>
              <w:rPr>
                <w:sz w:val="16"/>
                <w:szCs w:val="16"/>
              </w:rPr>
            </w:pPr>
            <w:r w:rsidRPr="001B1679">
              <w:rPr>
                <w:sz w:val="16"/>
                <w:szCs w:val="16"/>
              </w:rPr>
              <w:t>Thomas Haustein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815E5" w14:textId="77777777" w:rsidR="00A66FE4" w:rsidRPr="001B1679" w:rsidRDefault="00A66FE4" w:rsidP="0021626D">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CC6D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5C981" w14:textId="77777777" w:rsidR="00A66FE4" w:rsidRPr="001B1679" w:rsidRDefault="00A66FE4" w:rsidP="0021626D">
            <w:pPr>
              <w:pStyle w:val="TAL"/>
              <w:rPr>
                <w:sz w:val="16"/>
                <w:szCs w:val="16"/>
              </w:rPr>
            </w:pPr>
            <w:r w:rsidRPr="001B1679">
              <w:rPr>
                <w:sz w:val="16"/>
                <w:szCs w:val="16"/>
              </w:rPr>
              <w:t>3GPPMEMBER</w:t>
            </w:r>
          </w:p>
        </w:tc>
      </w:tr>
      <w:tr w:rsidR="00A66FE4" w14:paraId="2FBBE5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9D9C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40CC5" w14:textId="77777777" w:rsidR="00A66FE4" w:rsidRPr="001B1679" w:rsidRDefault="00A66FE4" w:rsidP="0021626D">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AAFDF" w14:textId="77777777" w:rsidR="00A66FE4" w:rsidRPr="001B1679" w:rsidRDefault="00A66FE4" w:rsidP="0021626D">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9AA6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9C65E" w14:textId="77777777" w:rsidR="00A66FE4" w:rsidRPr="001B1679" w:rsidRDefault="00A66FE4" w:rsidP="0021626D">
            <w:pPr>
              <w:pStyle w:val="TAL"/>
              <w:rPr>
                <w:sz w:val="16"/>
                <w:szCs w:val="16"/>
              </w:rPr>
            </w:pPr>
            <w:r w:rsidRPr="001B1679">
              <w:rPr>
                <w:sz w:val="16"/>
                <w:szCs w:val="16"/>
              </w:rPr>
              <w:t>3GPPMEMBER</w:t>
            </w:r>
          </w:p>
        </w:tc>
      </w:tr>
      <w:tr w:rsidR="00A66FE4" w14:paraId="4FB2C34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CA6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F7BDD" w14:textId="77777777" w:rsidR="00A66FE4" w:rsidRPr="001B1679" w:rsidRDefault="00A66FE4" w:rsidP="0021626D">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FA89F" w14:textId="77777777" w:rsidR="00A66FE4" w:rsidRPr="001B1679" w:rsidRDefault="00A66FE4" w:rsidP="0021626D">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4C5B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1AAD1" w14:textId="77777777" w:rsidR="00A66FE4" w:rsidRPr="001B1679" w:rsidRDefault="00A66FE4" w:rsidP="0021626D">
            <w:pPr>
              <w:pStyle w:val="TAL"/>
              <w:rPr>
                <w:sz w:val="16"/>
                <w:szCs w:val="16"/>
              </w:rPr>
            </w:pPr>
            <w:r w:rsidRPr="001B1679">
              <w:rPr>
                <w:sz w:val="16"/>
                <w:szCs w:val="16"/>
              </w:rPr>
              <w:t>3GPPMEMBER</w:t>
            </w:r>
          </w:p>
        </w:tc>
      </w:tr>
      <w:tr w:rsidR="00A66FE4" w14:paraId="5FA052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A733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267C1" w14:textId="77777777" w:rsidR="00A66FE4" w:rsidRPr="001B1679" w:rsidRDefault="00A66FE4" w:rsidP="0021626D">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35D77"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5459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AB361" w14:textId="77777777" w:rsidR="00A66FE4" w:rsidRPr="001B1679" w:rsidRDefault="00A66FE4" w:rsidP="0021626D">
            <w:pPr>
              <w:pStyle w:val="TAL"/>
              <w:rPr>
                <w:sz w:val="16"/>
                <w:szCs w:val="16"/>
              </w:rPr>
            </w:pPr>
            <w:r w:rsidRPr="001B1679">
              <w:rPr>
                <w:sz w:val="16"/>
                <w:szCs w:val="16"/>
              </w:rPr>
              <w:t>3GPPMEMBER</w:t>
            </w:r>
          </w:p>
        </w:tc>
      </w:tr>
      <w:tr w:rsidR="00A66FE4" w14:paraId="63C774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917B4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38CB0" w14:textId="77777777" w:rsidR="00A66FE4" w:rsidRPr="001B1679" w:rsidRDefault="00A66FE4" w:rsidP="0021626D">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92EBA"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279E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4EB6" w14:textId="77777777" w:rsidR="00A66FE4" w:rsidRPr="001B1679" w:rsidRDefault="00A66FE4" w:rsidP="0021626D">
            <w:pPr>
              <w:pStyle w:val="TAL"/>
              <w:rPr>
                <w:sz w:val="16"/>
                <w:szCs w:val="16"/>
              </w:rPr>
            </w:pPr>
            <w:r w:rsidRPr="001B1679">
              <w:rPr>
                <w:sz w:val="16"/>
                <w:szCs w:val="16"/>
              </w:rPr>
              <w:t>3GPPMEMBER</w:t>
            </w:r>
          </w:p>
        </w:tc>
      </w:tr>
      <w:tr w:rsidR="00A66FE4" w14:paraId="01A429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A4D0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A4A15" w14:textId="77777777" w:rsidR="00A66FE4" w:rsidRPr="001B1679" w:rsidRDefault="00A66FE4" w:rsidP="0021626D">
            <w:pPr>
              <w:pStyle w:val="TAL"/>
              <w:rPr>
                <w:sz w:val="16"/>
                <w:szCs w:val="16"/>
              </w:rPr>
            </w:pPr>
            <w:r w:rsidRPr="001B1679">
              <w:rPr>
                <w:sz w:val="16"/>
                <w:szCs w:val="16"/>
              </w:rPr>
              <w:t>Keita Honma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8CC2F"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E2EF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DB34C" w14:textId="77777777" w:rsidR="00A66FE4" w:rsidRPr="001B1679" w:rsidRDefault="00A66FE4" w:rsidP="0021626D">
            <w:pPr>
              <w:pStyle w:val="TAL"/>
              <w:rPr>
                <w:sz w:val="16"/>
                <w:szCs w:val="16"/>
              </w:rPr>
            </w:pPr>
            <w:r w:rsidRPr="001B1679">
              <w:rPr>
                <w:sz w:val="16"/>
                <w:szCs w:val="16"/>
              </w:rPr>
              <w:t>3GPPMEMBER</w:t>
            </w:r>
          </w:p>
        </w:tc>
      </w:tr>
      <w:tr w:rsidR="00A66FE4" w14:paraId="634FE5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990A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F3813" w14:textId="77777777" w:rsidR="00A66FE4" w:rsidRPr="001B1679" w:rsidRDefault="00A66FE4" w:rsidP="0021626D">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71B56"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0A02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D30A5" w14:textId="77777777" w:rsidR="00A66FE4" w:rsidRPr="001B1679" w:rsidRDefault="00A66FE4" w:rsidP="0021626D">
            <w:pPr>
              <w:pStyle w:val="TAL"/>
              <w:rPr>
                <w:sz w:val="16"/>
                <w:szCs w:val="16"/>
              </w:rPr>
            </w:pPr>
            <w:r w:rsidRPr="001B1679">
              <w:rPr>
                <w:sz w:val="16"/>
                <w:szCs w:val="16"/>
              </w:rPr>
              <w:t>3GPPMEMBER</w:t>
            </w:r>
          </w:p>
        </w:tc>
      </w:tr>
      <w:tr w:rsidR="00A66FE4" w14:paraId="75F1DB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13565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495BB" w14:textId="77777777" w:rsidR="00A66FE4" w:rsidRPr="001B1679" w:rsidRDefault="00A66FE4" w:rsidP="0021626D">
            <w:pPr>
              <w:pStyle w:val="TAL"/>
              <w:rPr>
                <w:sz w:val="16"/>
                <w:szCs w:val="16"/>
              </w:rPr>
            </w:pPr>
            <w:r w:rsidRPr="001B1679">
              <w:rPr>
                <w:sz w:val="16"/>
                <w:szCs w:val="16"/>
              </w:rPr>
              <w:t>Bo-Han Hsieh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11B5E" w14:textId="77777777" w:rsidR="00A66FE4" w:rsidRPr="001B1679" w:rsidRDefault="00A66FE4" w:rsidP="0021626D">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3EFD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4ED55" w14:textId="77777777" w:rsidR="00A66FE4" w:rsidRPr="001B1679" w:rsidRDefault="00A66FE4" w:rsidP="0021626D">
            <w:pPr>
              <w:pStyle w:val="TAL"/>
              <w:rPr>
                <w:sz w:val="16"/>
                <w:szCs w:val="16"/>
              </w:rPr>
            </w:pPr>
            <w:r w:rsidRPr="001B1679">
              <w:rPr>
                <w:sz w:val="16"/>
                <w:szCs w:val="16"/>
              </w:rPr>
              <w:t>3GPPMEMBER</w:t>
            </w:r>
          </w:p>
        </w:tc>
      </w:tr>
      <w:tr w:rsidR="00A66FE4" w14:paraId="4DB37B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F4CC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19AD9" w14:textId="77777777" w:rsidR="00A66FE4" w:rsidRPr="001B1679" w:rsidRDefault="00A66FE4" w:rsidP="0021626D">
            <w:pPr>
              <w:pStyle w:val="TAL"/>
              <w:rPr>
                <w:sz w:val="16"/>
                <w:szCs w:val="16"/>
              </w:rPr>
            </w:pPr>
            <w:r w:rsidRPr="001B1679">
              <w:rPr>
                <w:sz w:val="16"/>
                <w:szCs w:val="16"/>
              </w:rPr>
              <w:t>JJ HuangFu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E8340"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DF10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3D3DD" w14:textId="77777777" w:rsidR="00A66FE4" w:rsidRPr="001B1679" w:rsidRDefault="00A66FE4" w:rsidP="0021626D">
            <w:pPr>
              <w:pStyle w:val="TAL"/>
              <w:rPr>
                <w:sz w:val="16"/>
                <w:szCs w:val="16"/>
              </w:rPr>
            </w:pPr>
            <w:r w:rsidRPr="001B1679">
              <w:rPr>
                <w:sz w:val="16"/>
                <w:szCs w:val="16"/>
              </w:rPr>
              <w:t>3GPPMEMBER</w:t>
            </w:r>
          </w:p>
        </w:tc>
      </w:tr>
      <w:tr w:rsidR="00A66FE4" w14:paraId="7456AF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99DD9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723D4" w14:textId="77777777" w:rsidR="00A66FE4" w:rsidRPr="001B1679" w:rsidRDefault="00A66FE4" w:rsidP="0021626D">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64F90"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70F1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FAE602" w14:textId="77777777" w:rsidR="00A66FE4" w:rsidRPr="001B1679" w:rsidRDefault="00A66FE4" w:rsidP="0021626D">
            <w:pPr>
              <w:pStyle w:val="TAL"/>
              <w:rPr>
                <w:sz w:val="16"/>
                <w:szCs w:val="16"/>
              </w:rPr>
            </w:pPr>
            <w:r w:rsidRPr="001B1679">
              <w:rPr>
                <w:sz w:val="16"/>
                <w:szCs w:val="16"/>
              </w:rPr>
              <w:t>3GPPMEMBER</w:t>
            </w:r>
          </w:p>
        </w:tc>
      </w:tr>
      <w:tr w:rsidR="00A66FE4" w14:paraId="12DB08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4D87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50B0" w14:textId="77777777" w:rsidR="00A66FE4" w:rsidRPr="001B1679" w:rsidRDefault="00A66FE4" w:rsidP="0021626D">
            <w:pPr>
              <w:pStyle w:val="TAL"/>
              <w:rPr>
                <w:sz w:val="16"/>
                <w:szCs w:val="16"/>
              </w:rPr>
            </w:pPr>
            <w:r w:rsidRPr="001B1679">
              <w:rPr>
                <w:sz w:val="16"/>
                <w:szCs w:val="16"/>
              </w:rPr>
              <w:t>Kazuo IBUKA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E2D88"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579B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B7456" w14:textId="77777777" w:rsidR="00A66FE4" w:rsidRPr="001B1679" w:rsidRDefault="00A66FE4" w:rsidP="0021626D">
            <w:pPr>
              <w:pStyle w:val="TAL"/>
              <w:rPr>
                <w:sz w:val="16"/>
                <w:szCs w:val="16"/>
              </w:rPr>
            </w:pPr>
            <w:r w:rsidRPr="001B1679">
              <w:rPr>
                <w:sz w:val="16"/>
                <w:szCs w:val="16"/>
              </w:rPr>
              <w:t>3GPPMEMBER</w:t>
            </w:r>
          </w:p>
        </w:tc>
      </w:tr>
      <w:tr w:rsidR="00A66FE4" w14:paraId="572246E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0712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0BE61" w14:textId="77777777" w:rsidR="00A66FE4" w:rsidRPr="001B1679" w:rsidRDefault="00A66FE4" w:rsidP="0021626D">
            <w:pPr>
              <w:pStyle w:val="TAL"/>
              <w:rPr>
                <w:sz w:val="16"/>
                <w:szCs w:val="16"/>
              </w:rPr>
            </w:pPr>
            <w:r w:rsidRPr="001B1679">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5C7D"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D0BA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553F2" w14:textId="77777777" w:rsidR="00A66FE4" w:rsidRPr="001B1679" w:rsidRDefault="00A66FE4" w:rsidP="0021626D">
            <w:pPr>
              <w:pStyle w:val="TAL"/>
              <w:rPr>
                <w:sz w:val="16"/>
                <w:szCs w:val="16"/>
              </w:rPr>
            </w:pPr>
            <w:r w:rsidRPr="001B1679">
              <w:rPr>
                <w:sz w:val="16"/>
                <w:szCs w:val="16"/>
              </w:rPr>
              <w:t>3GPPMEMBER</w:t>
            </w:r>
          </w:p>
        </w:tc>
      </w:tr>
      <w:tr w:rsidR="00A66FE4" w14:paraId="7BA753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07CE0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8043E" w14:textId="77777777" w:rsidR="00A66FE4" w:rsidRPr="001B1679" w:rsidRDefault="00A66FE4" w:rsidP="0021626D">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7713F"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07C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6EBF8" w14:textId="77777777" w:rsidR="00A66FE4" w:rsidRPr="001B1679" w:rsidRDefault="00A66FE4" w:rsidP="0021626D">
            <w:pPr>
              <w:pStyle w:val="TAL"/>
              <w:rPr>
                <w:sz w:val="16"/>
                <w:szCs w:val="16"/>
              </w:rPr>
            </w:pPr>
            <w:r w:rsidRPr="001B1679">
              <w:rPr>
                <w:sz w:val="16"/>
                <w:szCs w:val="16"/>
              </w:rPr>
              <w:t>3GPPMEMBER</w:t>
            </w:r>
          </w:p>
        </w:tc>
      </w:tr>
      <w:tr w:rsidR="00A66FE4" w14:paraId="10BBD94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DF70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9E204" w14:textId="77777777" w:rsidR="00A66FE4" w:rsidRPr="001B1679" w:rsidRDefault="00A66FE4" w:rsidP="0021626D">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08893" w14:textId="77777777" w:rsidR="00A66FE4" w:rsidRPr="001B1679" w:rsidRDefault="00A66FE4" w:rsidP="0021626D">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43011"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4CCA6" w14:textId="77777777" w:rsidR="00A66FE4" w:rsidRPr="001B1679" w:rsidRDefault="00A66FE4" w:rsidP="0021626D">
            <w:pPr>
              <w:pStyle w:val="TAL"/>
              <w:rPr>
                <w:sz w:val="16"/>
                <w:szCs w:val="16"/>
              </w:rPr>
            </w:pPr>
            <w:r w:rsidRPr="001B1679">
              <w:rPr>
                <w:sz w:val="16"/>
                <w:szCs w:val="16"/>
              </w:rPr>
              <w:t>3GPPMEMBER</w:t>
            </w:r>
          </w:p>
        </w:tc>
      </w:tr>
      <w:tr w:rsidR="00A66FE4" w14:paraId="5AC988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8BD5A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916055" w14:textId="77777777" w:rsidR="00A66FE4" w:rsidRPr="001B1679" w:rsidRDefault="00A66FE4" w:rsidP="0021626D">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97AD7" w14:textId="77777777" w:rsidR="00A66FE4" w:rsidRPr="001B1679" w:rsidRDefault="00A66FE4" w:rsidP="0021626D">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A5B6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715B55" w14:textId="77777777" w:rsidR="00A66FE4" w:rsidRPr="001B1679" w:rsidRDefault="00A66FE4" w:rsidP="0021626D">
            <w:pPr>
              <w:pStyle w:val="TAL"/>
              <w:rPr>
                <w:sz w:val="16"/>
                <w:szCs w:val="16"/>
              </w:rPr>
            </w:pPr>
            <w:r w:rsidRPr="001B1679">
              <w:rPr>
                <w:sz w:val="16"/>
                <w:szCs w:val="16"/>
              </w:rPr>
              <w:t>3GPPMEMBER</w:t>
            </w:r>
          </w:p>
        </w:tc>
      </w:tr>
      <w:tr w:rsidR="00A66FE4" w14:paraId="0910C3F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08837"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65D33" w14:textId="77777777" w:rsidR="00A66FE4" w:rsidRPr="001B1679" w:rsidRDefault="00A66FE4" w:rsidP="0021626D">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268B6" w14:textId="77777777" w:rsidR="00A66FE4" w:rsidRPr="001B1679" w:rsidRDefault="00A66FE4" w:rsidP="0021626D">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7E4B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EED93C" w14:textId="77777777" w:rsidR="00A66FE4" w:rsidRPr="001B1679" w:rsidRDefault="00A66FE4" w:rsidP="0021626D">
            <w:pPr>
              <w:pStyle w:val="TAL"/>
              <w:rPr>
                <w:sz w:val="16"/>
                <w:szCs w:val="16"/>
              </w:rPr>
            </w:pPr>
            <w:r w:rsidRPr="001B1679">
              <w:rPr>
                <w:sz w:val="16"/>
                <w:szCs w:val="16"/>
              </w:rPr>
              <w:t>3GPPMEMBER</w:t>
            </w:r>
          </w:p>
        </w:tc>
      </w:tr>
      <w:tr w:rsidR="00A66FE4" w14:paraId="46694A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39B2D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DD398" w14:textId="77777777" w:rsidR="00A66FE4" w:rsidRPr="001B1679" w:rsidRDefault="00A66FE4" w:rsidP="0021626D">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B35A0" w14:textId="77777777" w:rsidR="00A66FE4" w:rsidRPr="001B1679" w:rsidRDefault="00A66FE4" w:rsidP="0021626D">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518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A728C" w14:textId="77777777" w:rsidR="00A66FE4" w:rsidRPr="001B1679" w:rsidRDefault="00A66FE4" w:rsidP="0021626D">
            <w:pPr>
              <w:pStyle w:val="TAL"/>
              <w:rPr>
                <w:sz w:val="16"/>
                <w:szCs w:val="16"/>
              </w:rPr>
            </w:pPr>
            <w:r w:rsidRPr="001B1679">
              <w:rPr>
                <w:sz w:val="16"/>
                <w:szCs w:val="16"/>
              </w:rPr>
              <w:t>3GPPMEMBER</w:t>
            </w:r>
          </w:p>
        </w:tc>
      </w:tr>
      <w:tr w:rsidR="00A66FE4" w14:paraId="5A5F8F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C17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CCDCD" w14:textId="77777777" w:rsidR="00A66FE4" w:rsidRPr="001B1679" w:rsidRDefault="00A66FE4" w:rsidP="0021626D">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FEBEA" w14:textId="77777777" w:rsidR="00A66FE4" w:rsidRPr="001B1679" w:rsidRDefault="00A66FE4" w:rsidP="0021626D">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A63E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82E92" w14:textId="77777777" w:rsidR="00A66FE4" w:rsidRPr="001B1679" w:rsidRDefault="00A66FE4" w:rsidP="0021626D">
            <w:pPr>
              <w:pStyle w:val="TAL"/>
              <w:rPr>
                <w:sz w:val="16"/>
                <w:szCs w:val="16"/>
              </w:rPr>
            </w:pPr>
            <w:r w:rsidRPr="001B1679">
              <w:rPr>
                <w:sz w:val="16"/>
                <w:szCs w:val="16"/>
              </w:rPr>
              <w:t>3GPPMEMBER</w:t>
            </w:r>
          </w:p>
        </w:tc>
      </w:tr>
      <w:tr w:rsidR="00A66FE4" w14:paraId="2BB4A63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0A54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1FC78" w14:textId="77777777" w:rsidR="00A66FE4" w:rsidRPr="001B1679" w:rsidRDefault="00A66FE4" w:rsidP="0021626D">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F79B5" w14:textId="77777777" w:rsidR="00A66FE4" w:rsidRPr="001B1679" w:rsidRDefault="00A66FE4" w:rsidP="0021626D">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D072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88E48B" w14:textId="77777777" w:rsidR="00A66FE4" w:rsidRPr="001B1679" w:rsidRDefault="00A66FE4" w:rsidP="0021626D">
            <w:pPr>
              <w:pStyle w:val="TAL"/>
              <w:rPr>
                <w:sz w:val="16"/>
                <w:szCs w:val="16"/>
              </w:rPr>
            </w:pPr>
            <w:r w:rsidRPr="001B1679">
              <w:rPr>
                <w:sz w:val="16"/>
                <w:szCs w:val="16"/>
              </w:rPr>
              <w:t>3GPPMEMBER</w:t>
            </w:r>
          </w:p>
        </w:tc>
      </w:tr>
      <w:tr w:rsidR="00A66FE4" w14:paraId="35A7B27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59D11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841C5" w14:textId="77777777" w:rsidR="00A66FE4" w:rsidRPr="001B1679" w:rsidRDefault="00A66FE4" w:rsidP="0021626D">
            <w:pPr>
              <w:pStyle w:val="TAL"/>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FDC30"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EEB1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CA58B" w14:textId="77777777" w:rsidR="00A66FE4" w:rsidRPr="001B1679" w:rsidRDefault="00A66FE4" w:rsidP="0021626D">
            <w:pPr>
              <w:pStyle w:val="TAL"/>
              <w:rPr>
                <w:sz w:val="16"/>
                <w:szCs w:val="16"/>
              </w:rPr>
            </w:pPr>
            <w:r w:rsidRPr="001B1679">
              <w:rPr>
                <w:sz w:val="16"/>
                <w:szCs w:val="16"/>
              </w:rPr>
              <w:t>3GPPMEMBER</w:t>
            </w:r>
          </w:p>
        </w:tc>
      </w:tr>
      <w:tr w:rsidR="00A66FE4" w14:paraId="04069EC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7576E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09F85" w14:textId="77777777" w:rsidR="00A66FE4" w:rsidRPr="001B1679" w:rsidRDefault="00A66FE4" w:rsidP="0021626D">
            <w:pPr>
              <w:pStyle w:val="TAL"/>
              <w:rPr>
                <w:sz w:val="16"/>
                <w:szCs w:val="16"/>
              </w:rPr>
            </w:pPr>
            <w:r w:rsidRPr="001B1679">
              <w:rPr>
                <w:sz w:val="16"/>
                <w:szCs w:val="16"/>
              </w:rPr>
              <w:t>Kyeongin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46BFB" w14:textId="77777777" w:rsidR="00A66FE4" w:rsidRPr="001B1679" w:rsidRDefault="00A66FE4" w:rsidP="0021626D">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F850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DE44EA" w14:textId="77777777" w:rsidR="00A66FE4" w:rsidRPr="001B1679" w:rsidRDefault="00A66FE4" w:rsidP="0021626D">
            <w:pPr>
              <w:pStyle w:val="TAL"/>
              <w:rPr>
                <w:sz w:val="16"/>
                <w:szCs w:val="16"/>
              </w:rPr>
            </w:pPr>
            <w:r w:rsidRPr="001B1679">
              <w:rPr>
                <w:sz w:val="16"/>
                <w:szCs w:val="16"/>
              </w:rPr>
              <w:t>3GPPMEMBER</w:t>
            </w:r>
          </w:p>
        </w:tc>
      </w:tr>
      <w:tr w:rsidR="00A66FE4" w14:paraId="69311B4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05DCA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E105D" w14:textId="77777777" w:rsidR="00A66FE4" w:rsidRPr="001B1679" w:rsidRDefault="00A66FE4" w:rsidP="0021626D">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68DA3"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4757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C1CFE" w14:textId="77777777" w:rsidR="00A66FE4" w:rsidRPr="001B1679" w:rsidRDefault="00A66FE4" w:rsidP="0021626D">
            <w:pPr>
              <w:pStyle w:val="TAL"/>
              <w:rPr>
                <w:sz w:val="16"/>
                <w:szCs w:val="16"/>
              </w:rPr>
            </w:pPr>
            <w:r w:rsidRPr="001B1679">
              <w:rPr>
                <w:sz w:val="16"/>
                <w:szCs w:val="16"/>
              </w:rPr>
              <w:t>3GPPMEMBER</w:t>
            </w:r>
          </w:p>
        </w:tc>
      </w:tr>
      <w:tr w:rsidR="00A66FE4" w14:paraId="0784F5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F07F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FDD19" w14:textId="77777777" w:rsidR="00A66FE4" w:rsidRPr="001B1679" w:rsidRDefault="00A66FE4" w:rsidP="0021626D">
            <w:pPr>
              <w:pStyle w:val="TAL"/>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1F029" w14:textId="77777777" w:rsidR="00A66FE4" w:rsidRPr="001B1679" w:rsidRDefault="00A66FE4" w:rsidP="0021626D">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713EA"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3A245" w14:textId="77777777" w:rsidR="00A66FE4" w:rsidRPr="001B1679" w:rsidRDefault="00A66FE4" w:rsidP="0021626D">
            <w:pPr>
              <w:pStyle w:val="TAL"/>
              <w:rPr>
                <w:sz w:val="16"/>
                <w:szCs w:val="16"/>
              </w:rPr>
            </w:pPr>
            <w:r w:rsidRPr="001B1679">
              <w:rPr>
                <w:sz w:val="16"/>
                <w:szCs w:val="16"/>
              </w:rPr>
              <w:t>3GPPMEMBER</w:t>
            </w:r>
          </w:p>
        </w:tc>
      </w:tr>
      <w:tr w:rsidR="00A66FE4" w14:paraId="00306D0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FDCA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1EC15" w14:textId="77777777" w:rsidR="00A66FE4" w:rsidRPr="001B1679" w:rsidRDefault="00A66FE4" w:rsidP="0021626D">
            <w:pPr>
              <w:pStyle w:val="TAL"/>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AB88C"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6A15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7345C" w14:textId="77777777" w:rsidR="00A66FE4" w:rsidRPr="001B1679" w:rsidRDefault="00A66FE4" w:rsidP="0021626D">
            <w:pPr>
              <w:pStyle w:val="TAL"/>
              <w:rPr>
                <w:sz w:val="16"/>
                <w:szCs w:val="16"/>
              </w:rPr>
            </w:pPr>
            <w:r w:rsidRPr="001B1679">
              <w:rPr>
                <w:sz w:val="16"/>
                <w:szCs w:val="16"/>
              </w:rPr>
              <w:t>3GPPMEMBER</w:t>
            </w:r>
          </w:p>
        </w:tc>
      </w:tr>
      <w:tr w:rsidR="00A66FE4" w14:paraId="75221C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D3EB4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58E10" w14:textId="77777777" w:rsidR="00A66FE4" w:rsidRPr="001B1679" w:rsidRDefault="00A66FE4" w:rsidP="0021626D">
            <w:pPr>
              <w:pStyle w:val="TAL"/>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7CE89" w14:textId="77777777" w:rsidR="00A66FE4" w:rsidRPr="001B1679" w:rsidRDefault="00A66FE4" w:rsidP="0021626D">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B25A0"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F4C61" w14:textId="77777777" w:rsidR="00A66FE4" w:rsidRPr="001B1679" w:rsidRDefault="00A66FE4" w:rsidP="0021626D">
            <w:pPr>
              <w:pStyle w:val="TAL"/>
              <w:rPr>
                <w:sz w:val="16"/>
                <w:szCs w:val="16"/>
              </w:rPr>
            </w:pPr>
            <w:r w:rsidRPr="001B1679">
              <w:rPr>
                <w:sz w:val="16"/>
                <w:szCs w:val="16"/>
              </w:rPr>
              <w:t>3GPPMEMBER</w:t>
            </w:r>
          </w:p>
        </w:tc>
      </w:tr>
      <w:tr w:rsidR="00A66FE4" w14:paraId="6DC0085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B0010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57071" w14:textId="77777777" w:rsidR="00A66FE4" w:rsidRPr="001B1679" w:rsidRDefault="00A66FE4" w:rsidP="0021626D">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790A4"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4CB8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FEB3B" w14:textId="77777777" w:rsidR="00A66FE4" w:rsidRPr="001B1679" w:rsidRDefault="00A66FE4" w:rsidP="0021626D">
            <w:pPr>
              <w:pStyle w:val="TAL"/>
              <w:rPr>
                <w:sz w:val="16"/>
                <w:szCs w:val="16"/>
              </w:rPr>
            </w:pPr>
            <w:r w:rsidRPr="001B1679">
              <w:rPr>
                <w:sz w:val="16"/>
                <w:szCs w:val="16"/>
              </w:rPr>
              <w:t>3GPPMEMBER</w:t>
            </w:r>
          </w:p>
        </w:tc>
      </w:tr>
      <w:tr w:rsidR="00A66FE4" w14:paraId="39E03E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C6CC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7296D" w14:textId="77777777" w:rsidR="00A66FE4" w:rsidRPr="001B1679" w:rsidRDefault="00A66FE4" w:rsidP="0021626D">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D078C" w14:textId="77777777" w:rsidR="00A66FE4" w:rsidRPr="001B1679" w:rsidRDefault="00A66FE4" w:rsidP="0021626D">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7749A"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1239E" w14:textId="77777777" w:rsidR="00A66FE4" w:rsidRPr="001B1679" w:rsidRDefault="00A66FE4" w:rsidP="0021626D">
            <w:pPr>
              <w:pStyle w:val="TAL"/>
              <w:rPr>
                <w:sz w:val="16"/>
                <w:szCs w:val="16"/>
              </w:rPr>
            </w:pPr>
            <w:r w:rsidRPr="001B1679">
              <w:rPr>
                <w:sz w:val="16"/>
                <w:szCs w:val="16"/>
              </w:rPr>
              <w:t>3GPPMEMBER</w:t>
            </w:r>
          </w:p>
        </w:tc>
      </w:tr>
      <w:tr w:rsidR="00A66FE4" w14:paraId="491D3DC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D3A8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B96AD" w14:textId="77777777" w:rsidR="00A66FE4" w:rsidRPr="001B1679" w:rsidRDefault="00A66FE4" w:rsidP="0021626D">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03CE4" w14:textId="77777777" w:rsidR="00A66FE4" w:rsidRPr="001B1679" w:rsidRDefault="00A66FE4" w:rsidP="0021626D">
            <w:pPr>
              <w:pStyle w:val="TAL"/>
              <w:rPr>
                <w:sz w:val="16"/>
                <w:szCs w:val="16"/>
              </w:rPr>
            </w:pPr>
            <w:r w:rsidRPr="001B1679">
              <w:rPr>
                <w:sz w:val="16"/>
                <w:szCs w:val="16"/>
              </w:rPr>
              <w:t>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CF30E"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56695" w14:textId="77777777" w:rsidR="00A66FE4" w:rsidRPr="001B1679" w:rsidRDefault="00A66FE4" w:rsidP="0021626D">
            <w:pPr>
              <w:pStyle w:val="TAL"/>
              <w:rPr>
                <w:sz w:val="16"/>
                <w:szCs w:val="16"/>
              </w:rPr>
            </w:pPr>
            <w:r w:rsidRPr="001B1679">
              <w:rPr>
                <w:sz w:val="16"/>
                <w:szCs w:val="16"/>
              </w:rPr>
              <w:t>3GPPOBSERV</w:t>
            </w:r>
          </w:p>
        </w:tc>
      </w:tr>
      <w:tr w:rsidR="00A66FE4" w14:paraId="20A823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D767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0A7F8" w14:textId="77777777" w:rsidR="00A66FE4" w:rsidRPr="001B1679" w:rsidRDefault="00A66FE4" w:rsidP="0021626D">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8AC4F"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7540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F57CE" w14:textId="77777777" w:rsidR="00A66FE4" w:rsidRPr="001B1679" w:rsidRDefault="00A66FE4" w:rsidP="0021626D">
            <w:pPr>
              <w:pStyle w:val="TAL"/>
              <w:rPr>
                <w:sz w:val="16"/>
                <w:szCs w:val="16"/>
              </w:rPr>
            </w:pPr>
            <w:r w:rsidRPr="001B1679">
              <w:rPr>
                <w:sz w:val="16"/>
                <w:szCs w:val="16"/>
              </w:rPr>
              <w:t>3GPPMEMBER</w:t>
            </w:r>
          </w:p>
        </w:tc>
      </w:tr>
      <w:tr w:rsidR="00A66FE4" w14:paraId="5839B0D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3B8C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5971F" w14:textId="77777777" w:rsidR="00A66FE4" w:rsidRPr="001B1679" w:rsidRDefault="00A66FE4" w:rsidP="0021626D">
            <w:pPr>
              <w:pStyle w:val="TAL"/>
              <w:rPr>
                <w:sz w:val="16"/>
                <w:szCs w:val="16"/>
              </w:rPr>
            </w:pPr>
            <w:r w:rsidRPr="001B1679">
              <w:rPr>
                <w:sz w:val="16"/>
                <w:szCs w:val="16"/>
              </w:rPr>
              <w:t>Hikaru KAWASAKI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34379"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0502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40924F" w14:textId="77777777" w:rsidR="00A66FE4" w:rsidRPr="001B1679" w:rsidRDefault="00A66FE4" w:rsidP="0021626D">
            <w:pPr>
              <w:pStyle w:val="TAL"/>
              <w:rPr>
                <w:sz w:val="16"/>
                <w:szCs w:val="16"/>
              </w:rPr>
            </w:pPr>
            <w:r w:rsidRPr="001B1679">
              <w:rPr>
                <w:sz w:val="16"/>
                <w:szCs w:val="16"/>
              </w:rPr>
              <w:t>3GPPMEMBER</w:t>
            </w:r>
          </w:p>
        </w:tc>
      </w:tr>
      <w:tr w:rsidR="00A66FE4" w14:paraId="0D438BC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3427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5A8955" w14:textId="77777777" w:rsidR="00A66FE4" w:rsidRPr="001B1679" w:rsidRDefault="00A66FE4" w:rsidP="0021626D">
            <w:pPr>
              <w:pStyle w:val="TAL"/>
              <w:rPr>
                <w:sz w:val="16"/>
                <w:szCs w:val="16"/>
              </w:rPr>
            </w:pPr>
            <w:r w:rsidRPr="001B1679">
              <w:rPr>
                <w:sz w:val="16"/>
                <w:szCs w:val="16"/>
              </w:rPr>
              <w:t>Sean Kelley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34624" w14:textId="77777777" w:rsidR="00A66FE4" w:rsidRPr="001B1679" w:rsidRDefault="00A66FE4" w:rsidP="0021626D">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698C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F47D5" w14:textId="77777777" w:rsidR="00A66FE4" w:rsidRPr="001B1679" w:rsidRDefault="00A66FE4" w:rsidP="0021626D">
            <w:pPr>
              <w:pStyle w:val="TAL"/>
              <w:rPr>
                <w:sz w:val="16"/>
                <w:szCs w:val="16"/>
              </w:rPr>
            </w:pPr>
            <w:r w:rsidRPr="001B1679">
              <w:rPr>
                <w:sz w:val="16"/>
                <w:szCs w:val="16"/>
              </w:rPr>
              <w:t>3GPPMEMBER</w:t>
            </w:r>
          </w:p>
        </w:tc>
      </w:tr>
      <w:tr w:rsidR="00A66FE4" w14:paraId="1281F5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6ED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7B94B" w14:textId="77777777" w:rsidR="00A66FE4" w:rsidRPr="001B1679" w:rsidRDefault="00A66FE4" w:rsidP="0021626D">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C50E2"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7B16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D0127" w14:textId="77777777" w:rsidR="00A66FE4" w:rsidRPr="001B1679" w:rsidRDefault="00A66FE4" w:rsidP="0021626D">
            <w:pPr>
              <w:pStyle w:val="TAL"/>
              <w:rPr>
                <w:sz w:val="16"/>
                <w:szCs w:val="16"/>
              </w:rPr>
            </w:pPr>
            <w:r w:rsidRPr="001B1679">
              <w:rPr>
                <w:sz w:val="16"/>
                <w:szCs w:val="16"/>
              </w:rPr>
              <w:t>3GPPMEMBER</w:t>
            </w:r>
          </w:p>
        </w:tc>
      </w:tr>
      <w:tr w:rsidR="00A66FE4" w14:paraId="30B66A0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A3FE2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59B147" w14:textId="77777777" w:rsidR="00A66FE4" w:rsidRPr="001B1679" w:rsidRDefault="00A66FE4" w:rsidP="0021626D">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2B07B"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947A9"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EE43A" w14:textId="77777777" w:rsidR="00A66FE4" w:rsidRPr="001B1679" w:rsidRDefault="00A66FE4" w:rsidP="0021626D">
            <w:pPr>
              <w:pStyle w:val="TAL"/>
              <w:rPr>
                <w:sz w:val="16"/>
                <w:szCs w:val="16"/>
              </w:rPr>
            </w:pPr>
            <w:r w:rsidRPr="001B1679">
              <w:rPr>
                <w:sz w:val="16"/>
                <w:szCs w:val="16"/>
              </w:rPr>
              <w:t>3GPPMEMBER</w:t>
            </w:r>
          </w:p>
        </w:tc>
      </w:tr>
      <w:tr w:rsidR="00A66FE4" w14:paraId="3DCBB3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D4F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34EA2" w14:textId="77777777" w:rsidR="00A66FE4" w:rsidRPr="001B1679" w:rsidRDefault="00A66FE4" w:rsidP="0021626D">
            <w:pPr>
              <w:pStyle w:val="TAL"/>
              <w:rPr>
                <w:sz w:val="16"/>
                <w:szCs w:val="16"/>
              </w:rPr>
            </w:pPr>
            <w:r w:rsidRPr="001B1679">
              <w:rPr>
                <w:sz w:val="16"/>
                <w:szCs w:val="16"/>
              </w:rPr>
              <w:t>Jeong Yun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C7C29"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40C8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19CDD" w14:textId="77777777" w:rsidR="00A66FE4" w:rsidRPr="001B1679" w:rsidRDefault="00A66FE4" w:rsidP="0021626D">
            <w:pPr>
              <w:pStyle w:val="TAL"/>
              <w:rPr>
                <w:sz w:val="16"/>
                <w:szCs w:val="16"/>
              </w:rPr>
            </w:pPr>
            <w:r w:rsidRPr="001B1679">
              <w:rPr>
                <w:sz w:val="16"/>
                <w:szCs w:val="16"/>
              </w:rPr>
              <w:t>3GPPMEMBER</w:t>
            </w:r>
          </w:p>
        </w:tc>
      </w:tr>
      <w:tr w:rsidR="00A66FE4" w14:paraId="65B5AF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BFD6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6E70A" w14:textId="77777777" w:rsidR="00A66FE4" w:rsidRPr="001B1679" w:rsidRDefault="00A66FE4" w:rsidP="0021626D">
            <w:pPr>
              <w:pStyle w:val="TAL"/>
              <w:rPr>
                <w:sz w:val="16"/>
                <w:szCs w:val="16"/>
              </w:rPr>
            </w:pPr>
            <w:r w:rsidRPr="001B1679">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A3ACF"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ED85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D48FC" w14:textId="77777777" w:rsidR="00A66FE4" w:rsidRPr="001B1679" w:rsidRDefault="00A66FE4" w:rsidP="0021626D">
            <w:pPr>
              <w:pStyle w:val="TAL"/>
              <w:rPr>
                <w:sz w:val="16"/>
                <w:szCs w:val="16"/>
              </w:rPr>
            </w:pPr>
            <w:r w:rsidRPr="001B1679">
              <w:rPr>
                <w:sz w:val="16"/>
                <w:szCs w:val="16"/>
              </w:rPr>
              <w:t>3GPPMEMBER</w:t>
            </w:r>
          </w:p>
        </w:tc>
      </w:tr>
      <w:tr w:rsidR="00A66FE4" w14:paraId="440D72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65DE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C7E19" w14:textId="77777777" w:rsidR="00A66FE4" w:rsidRPr="001B1679" w:rsidRDefault="00A66FE4" w:rsidP="0021626D">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E3422" w14:textId="77777777" w:rsidR="00A66FE4" w:rsidRPr="001B1679" w:rsidRDefault="00A66FE4" w:rsidP="0021626D">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FF3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720AD" w14:textId="77777777" w:rsidR="00A66FE4" w:rsidRPr="001B1679" w:rsidRDefault="00A66FE4" w:rsidP="0021626D">
            <w:pPr>
              <w:pStyle w:val="TAL"/>
              <w:rPr>
                <w:sz w:val="16"/>
                <w:szCs w:val="16"/>
              </w:rPr>
            </w:pPr>
            <w:r w:rsidRPr="001B1679">
              <w:rPr>
                <w:sz w:val="16"/>
                <w:szCs w:val="16"/>
              </w:rPr>
              <w:t>3GPPMEMBER</w:t>
            </w:r>
          </w:p>
        </w:tc>
      </w:tr>
      <w:tr w:rsidR="00A66FE4" w14:paraId="4EA6278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9AB6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2A401" w14:textId="77777777" w:rsidR="00A66FE4" w:rsidRPr="001B1679" w:rsidRDefault="00A66FE4" w:rsidP="0021626D">
            <w:pPr>
              <w:pStyle w:val="TAL"/>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9CA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931F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E0B59" w14:textId="77777777" w:rsidR="00A66FE4" w:rsidRPr="001B1679" w:rsidRDefault="00A66FE4" w:rsidP="0021626D">
            <w:pPr>
              <w:pStyle w:val="TAL"/>
              <w:rPr>
                <w:sz w:val="16"/>
                <w:szCs w:val="16"/>
              </w:rPr>
            </w:pPr>
            <w:r w:rsidRPr="001B1679">
              <w:rPr>
                <w:sz w:val="16"/>
                <w:szCs w:val="16"/>
              </w:rPr>
              <w:t>3GPPMEMBER</w:t>
            </w:r>
          </w:p>
        </w:tc>
      </w:tr>
      <w:tr w:rsidR="00A66FE4" w14:paraId="67F8D3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749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8E192" w14:textId="77777777" w:rsidR="00A66FE4" w:rsidRPr="001B1679" w:rsidRDefault="00A66FE4" w:rsidP="0021626D">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292C7"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5B5F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34849" w14:textId="77777777" w:rsidR="00A66FE4" w:rsidRPr="001B1679" w:rsidRDefault="00A66FE4" w:rsidP="0021626D">
            <w:pPr>
              <w:pStyle w:val="TAL"/>
              <w:rPr>
                <w:sz w:val="16"/>
                <w:szCs w:val="16"/>
              </w:rPr>
            </w:pPr>
            <w:r w:rsidRPr="001B1679">
              <w:rPr>
                <w:sz w:val="16"/>
                <w:szCs w:val="16"/>
              </w:rPr>
              <w:t>3GPPMEMBER</w:t>
            </w:r>
          </w:p>
        </w:tc>
      </w:tr>
      <w:tr w:rsidR="00A66FE4" w14:paraId="28C734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E1B9D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3FFB8" w14:textId="77777777" w:rsidR="00A66FE4" w:rsidRPr="001B1679" w:rsidRDefault="00A66FE4" w:rsidP="0021626D">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604AB"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DF14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D425A" w14:textId="77777777" w:rsidR="00A66FE4" w:rsidRPr="001B1679" w:rsidRDefault="00A66FE4" w:rsidP="0021626D">
            <w:pPr>
              <w:pStyle w:val="TAL"/>
              <w:rPr>
                <w:sz w:val="16"/>
                <w:szCs w:val="16"/>
              </w:rPr>
            </w:pPr>
            <w:r w:rsidRPr="001B1679">
              <w:rPr>
                <w:sz w:val="16"/>
                <w:szCs w:val="16"/>
              </w:rPr>
              <w:t>3GPPMEMBER</w:t>
            </w:r>
          </w:p>
        </w:tc>
      </w:tr>
      <w:tr w:rsidR="00A66FE4" w14:paraId="50D535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ADA5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692C4" w14:textId="77777777" w:rsidR="00A66FE4" w:rsidRPr="001B1679" w:rsidRDefault="00A66FE4" w:rsidP="0021626D">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969B4"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90C0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E9EF8" w14:textId="77777777" w:rsidR="00A66FE4" w:rsidRPr="001B1679" w:rsidRDefault="00A66FE4" w:rsidP="0021626D">
            <w:pPr>
              <w:pStyle w:val="TAL"/>
              <w:rPr>
                <w:sz w:val="16"/>
                <w:szCs w:val="16"/>
              </w:rPr>
            </w:pPr>
            <w:r w:rsidRPr="001B1679">
              <w:rPr>
                <w:sz w:val="16"/>
                <w:szCs w:val="16"/>
              </w:rPr>
              <w:t>3GPPMEMBER</w:t>
            </w:r>
          </w:p>
        </w:tc>
      </w:tr>
      <w:tr w:rsidR="00A66FE4" w14:paraId="570156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6BEDC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0965" w14:textId="77777777" w:rsidR="00A66FE4" w:rsidRPr="001B1679" w:rsidRDefault="00A66FE4" w:rsidP="0021626D">
            <w:pPr>
              <w:pStyle w:val="TAL"/>
              <w:rPr>
                <w:sz w:val="16"/>
                <w:szCs w:val="16"/>
              </w:rPr>
            </w:pPr>
            <w:r w:rsidRPr="001B1679">
              <w:rPr>
                <w:sz w:val="16"/>
                <w:szCs w:val="16"/>
              </w:rPr>
              <w:t>Yunesung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B2535"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F40F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C0DFC" w14:textId="77777777" w:rsidR="00A66FE4" w:rsidRPr="001B1679" w:rsidRDefault="00A66FE4" w:rsidP="0021626D">
            <w:pPr>
              <w:pStyle w:val="TAL"/>
              <w:rPr>
                <w:sz w:val="16"/>
                <w:szCs w:val="16"/>
              </w:rPr>
            </w:pPr>
            <w:r w:rsidRPr="001B1679">
              <w:rPr>
                <w:sz w:val="16"/>
                <w:szCs w:val="16"/>
              </w:rPr>
              <w:t>3GPPMEMBER</w:t>
            </w:r>
          </w:p>
        </w:tc>
      </w:tr>
      <w:tr w:rsidR="00A66FE4" w14:paraId="72E9C8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67651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F1F2B" w14:textId="77777777" w:rsidR="00A66FE4" w:rsidRPr="001B1679" w:rsidRDefault="00A66FE4" w:rsidP="0021626D">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B8457" w14:textId="77777777" w:rsidR="00A66FE4" w:rsidRPr="001B1679" w:rsidRDefault="00A66FE4" w:rsidP="0021626D">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1080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CAE5B" w14:textId="77777777" w:rsidR="00A66FE4" w:rsidRPr="001B1679" w:rsidRDefault="00A66FE4" w:rsidP="0021626D">
            <w:pPr>
              <w:pStyle w:val="TAL"/>
              <w:rPr>
                <w:sz w:val="16"/>
                <w:szCs w:val="16"/>
              </w:rPr>
            </w:pPr>
            <w:r w:rsidRPr="001B1679">
              <w:rPr>
                <w:sz w:val="16"/>
                <w:szCs w:val="16"/>
              </w:rPr>
              <w:t>3GPPMEMBER</w:t>
            </w:r>
          </w:p>
        </w:tc>
      </w:tr>
      <w:tr w:rsidR="00A66FE4" w14:paraId="0262A4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9EE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08828" w14:textId="77777777" w:rsidR="00A66FE4" w:rsidRPr="001B1679" w:rsidRDefault="00A66FE4" w:rsidP="0021626D">
            <w:pPr>
              <w:pStyle w:val="TAL"/>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43429" w14:textId="77777777" w:rsidR="00A66FE4" w:rsidRPr="001B1679" w:rsidRDefault="00A66FE4" w:rsidP="0021626D">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1C34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5CCE4A" w14:textId="77777777" w:rsidR="00A66FE4" w:rsidRPr="001B1679" w:rsidRDefault="00A66FE4" w:rsidP="0021626D">
            <w:pPr>
              <w:pStyle w:val="TAL"/>
              <w:rPr>
                <w:sz w:val="16"/>
                <w:szCs w:val="16"/>
              </w:rPr>
            </w:pPr>
            <w:r w:rsidRPr="001B1679">
              <w:rPr>
                <w:sz w:val="16"/>
                <w:szCs w:val="16"/>
              </w:rPr>
              <w:t>3GPPMEMBER</w:t>
            </w:r>
          </w:p>
        </w:tc>
      </w:tr>
      <w:tr w:rsidR="00A66FE4" w14:paraId="147027D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9F4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6B735" w14:textId="77777777" w:rsidR="00A66FE4" w:rsidRPr="001B1679" w:rsidRDefault="00A66FE4" w:rsidP="0021626D">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F3F5A" w14:textId="77777777" w:rsidR="00A66FE4" w:rsidRPr="001B1679" w:rsidRDefault="00A66FE4" w:rsidP="0021626D">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E240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9138E" w14:textId="77777777" w:rsidR="00A66FE4" w:rsidRPr="001B1679" w:rsidRDefault="00A66FE4" w:rsidP="0021626D">
            <w:pPr>
              <w:pStyle w:val="TAL"/>
              <w:rPr>
                <w:sz w:val="16"/>
                <w:szCs w:val="16"/>
              </w:rPr>
            </w:pPr>
            <w:r w:rsidRPr="001B1679">
              <w:rPr>
                <w:sz w:val="16"/>
                <w:szCs w:val="16"/>
              </w:rPr>
              <w:t>3GPPMEMBER</w:t>
            </w:r>
          </w:p>
        </w:tc>
      </w:tr>
      <w:tr w:rsidR="00A66FE4" w14:paraId="4F7A55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4791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5F3A4" w14:textId="77777777" w:rsidR="00A66FE4" w:rsidRPr="001B1679" w:rsidRDefault="00A66FE4" w:rsidP="0021626D">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0D2B0"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F8A5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C2F95" w14:textId="77777777" w:rsidR="00A66FE4" w:rsidRPr="001B1679" w:rsidRDefault="00A66FE4" w:rsidP="0021626D">
            <w:pPr>
              <w:pStyle w:val="TAL"/>
              <w:rPr>
                <w:sz w:val="16"/>
                <w:szCs w:val="16"/>
              </w:rPr>
            </w:pPr>
            <w:r w:rsidRPr="001B1679">
              <w:rPr>
                <w:sz w:val="16"/>
                <w:szCs w:val="16"/>
              </w:rPr>
              <w:t>3GPPMEMBER</w:t>
            </w:r>
          </w:p>
        </w:tc>
      </w:tr>
      <w:tr w:rsidR="00A66FE4" w14:paraId="2900CD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ED86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0DD81" w14:textId="77777777" w:rsidR="00A66FE4" w:rsidRPr="001B1679" w:rsidRDefault="00A66FE4" w:rsidP="0021626D">
            <w:pPr>
              <w:pStyle w:val="TAL"/>
              <w:rPr>
                <w:sz w:val="16"/>
                <w:szCs w:val="16"/>
              </w:rPr>
            </w:pPr>
            <w:r w:rsidRPr="001B1679">
              <w:rPr>
                <w:sz w:val="16"/>
                <w:szCs w:val="16"/>
              </w:rPr>
              <w:t>Ryosuke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E81E5"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9F47A"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4AE55" w14:textId="77777777" w:rsidR="00A66FE4" w:rsidRPr="001B1679" w:rsidRDefault="00A66FE4" w:rsidP="0021626D">
            <w:pPr>
              <w:pStyle w:val="TAL"/>
              <w:rPr>
                <w:sz w:val="16"/>
                <w:szCs w:val="16"/>
              </w:rPr>
            </w:pPr>
            <w:r w:rsidRPr="001B1679">
              <w:rPr>
                <w:sz w:val="16"/>
                <w:szCs w:val="16"/>
              </w:rPr>
              <w:t>3GPPMEMBER</w:t>
            </w:r>
          </w:p>
        </w:tc>
      </w:tr>
      <w:tr w:rsidR="00A66FE4" w14:paraId="0EE2484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FDED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481ED" w14:textId="77777777" w:rsidR="00A66FE4" w:rsidRPr="001B1679" w:rsidRDefault="00A66FE4" w:rsidP="0021626D">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90DD4" w14:textId="77777777" w:rsidR="00A66FE4" w:rsidRPr="001B1679" w:rsidRDefault="00A66FE4" w:rsidP="0021626D">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468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20121" w14:textId="77777777" w:rsidR="00A66FE4" w:rsidRPr="001B1679" w:rsidRDefault="00A66FE4" w:rsidP="0021626D">
            <w:pPr>
              <w:pStyle w:val="TAL"/>
              <w:rPr>
                <w:sz w:val="16"/>
                <w:szCs w:val="16"/>
              </w:rPr>
            </w:pPr>
            <w:r w:rsidRPr="001B1679">
              <w:rPr>
                <w:sz w:val="16"/>
                <w:szCs w:val="16"/>
              </w:rPr>
              <w:t>3GPPMEMBER</w:t>
            </w:r>
          </w:p>
        </w:tc>
      </w:tr>
      <w:tr w:rsidR="00A66FE4" w14:paraId="411D41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FC6873"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FB948" w14:textId="77777777" w:rsidR="00A66FE4" w:rsidRPr="001B1679" w:rsidRDefault="00A66FE4" w:rsidP="0021626D">
            <w:pPr>
              <w:pStyle w:val="TAL"/>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3A6CB"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296F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6245A" w14:textId="77777777" w:rsidR="00A66FE4" w:rsidRPr="001B1679" w:rsidRDefault="00A66FE4" w:rsidP="0021626D">
            <w:pPr>
              <w:pStyle w:val="TAL"/>
              <w:rPr>
                <w:sz w:val="16"/>
                <w:szCs w:val="16"/>
              </w:rPr>
            </w:pPr>
            <w:r w:rsidRPr="001B1679">
              <w:rPr>
                <w:sz w:val="16"/>
                <w:szCs w:val="16"/>
              </w:rPr>
              <w:t>3GPPMEMBER</w:t>
            </w:r>
          </w:p>
        </w:tc>
      </w:tr>
      <w:tr w:rsidR="00A66FE4" w14:paraId="1886EA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46317"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A3004" w14:textId="77777777" w:rsidR="00A66FE4" w:rsidRPr="001B1679" w:rsidRDefault="00A66FE4" w:rsidP="0021626D">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0C7F2"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3551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567AB" w14:textId="77777777" w:rsidR="00A66FE4" w:rsidRPr="001B1679" w:rsidRDefault="00A66FE4" w:rsidP="0021626D">
            <w:pPr>
              <w:pStyle w:val="TAL"/>
              <w:rPr>
                <w:sz w:val="16"/>
                <w:szCs w:val="16"/>
              </w:rPr>
            </w:pPr>
            <w:r w:rsidRPr="001B1679">
              <w:rPr>
                <w:sz w:val="16"/>
                <w:szCs w:val="16"/>
              </w:rPr>
              <w:t>3GPPMEMBER</w:t>
            </w:r>
          </w:p>
        </w:tc>
      </w:tr>
      <w:tr w:rsidR="00A66FE4" w14:paraId="58584EC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CDFA4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61097" w14:textId="77777777" w:rsidR="00A66FE4" w:rsidRPr="001B1679" w:rsidRDefault="00A66FE4" w:rsidP="0021626D">
            <w:pPr>
              <w:pStyle w:val="TAL"/>
              <w:rPr>
                <w:sz w:val="16"/>
                <w:szCs w:val="16"/>
              </w:rPr>
            </w:pPr>
            <w:r w:rsidRPr="001B1679">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73231"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D6AA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05A62" w14:textId="77777777" w:rsidR="00A66FE4" w:rsidRPr="001B1679" w:rsidRDefault="00A66FE4" w:rsidP="0021626D">
            <w:pPr>
              <w:pStyle w:val="TAL"/>
              <w:rPr>
                <w:sz w:val="16"/>
                <w:szCs w:val="16"/>
              </w:rPr>
            </w:pPr>
            <w:r w:rsidRPr="001B1679">
              <w:rPr>
                <w:sz w:val="16"/>
                <w:szCs w:val="16"/>
              </w:rPr>
              <w:t>3GPPMEMBER</w:t>
            </w:r>
          </w:p>
        </w:tc>
      </w:tr>
      <w:tr w:rsidR="00A66FE4" w14:paraId="3DC191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2CE6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63D43" w14:textId="77777777" w:rsidR="00A66FE4" w:rsidRPr="001B1679" w:rsidRDefault="00A66FE4" w:rsidP="0021626D">
            <w:pPr>
              <w:pStyle w:val="TAL"/>
              <w:rPr>
                <w:sz w:val="16"/>
                <w:szCs w:val="16"/>
              </w:rPr>
            </w:pPr>
            <w:r w:rsidRPr="001B1679">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8EB04"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CAA5B"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303DDA" w14:textId="77777777" w:rsidR="00A66FE4" w:rsidRPr="001B1679" w:rsidRDefault="00A66FE4" w:rsidP="0021626D">
            <w:pPr>
              <w:pStyle w:val="TAL"/>
              <w:rPr>
                <w:sz w:val="16"/>
                <w:szCs w:val="16"/>
              </w:rPr>
            </w:pPr>
            <w:r w:rsidRPr="001B1679">
              <w:rPr>
                <w:sz w:val="16"/>
                <w:szCs w:val="16"/>
              </w:rPr>
              <w:t>3GPPMEMBER</w:t>
            </w:r>
          </w:p>
        </w:tc>
      </w:tr>
      <w:tr w:rsidR="00A66FE4" w14:paraId="1772DB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5F2F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7C341" w14:textId="77777777" w:rsidR="00A66FE4" w:rsidRPr="001B1679" w:rsidRDefault="00A66FE4" w:rsidP="0021626D">
            <w:pPr>
              <w:pStyle w:val="TAL"/>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A6B4E" w14:textId="77777777" w:rsidR="00A66FE4" w:rsidRPr="001B1679" w:rsidRDefault="00A66FE4" w:rsidP="0021626D">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36F3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F8A8B" w14:textId="77777777" w:rsidR="00A66FE4" w:rsidRPr="001B1679" w:rsidRDefault="00A66FE4" w:rsidP="0021626D">
            <w:pPr>
              <w:pStyle w:val="TAL"/>
              <w:rPr>
                <w:sz w:val="16"/>
                <w:szCs w:val="16"/>
              </w:rPr>
            </w:pPr>
            <w:r w:rsidRPr="001B1679">
              <w:rPr>
                <w:sz w:val="16"/>
                <w:szCs w:val="16"/>
              </w:rPr>
              <w:t>3GPPMEMBER</w:t>
            </w:r>
          </w:p>
        </w:tc>
      </w:tr>
      <w:tr w:rsidR="00A66FE4" w14:paraId="1F2E013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5D1E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26C52" w14:textId="77777777" w:rsidR="00A66FE4" w:rsidRPr="001B1679" w:rsidRDefault="00A66FE4" w:rsidP="0021626D">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28B17"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EAA3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D547BD" w14:textId="77777777" w:rsidR="00A66FE4" w:rsidRPr="001B1679" w:rsidRDefault="00A66FE4" w:rsidP="0021626D">
            <w:pPr>
              <w:pStyle w:val="TAL"/>
              <w:rPr>
                <w:sz w:val="16"/>
                <w:szCs w:val="16"/>
              </w:rPr>
            </w:pPr>
            <w:r w:rsidRPr="001B1679">
              <w:rPr>
                <w:sz w:val="16"/>
                <w:szCs w:val="16"/>
              </w:rPr>
              <w:t>3GPPORG_REP</w:t>
            </w:r>
          </w:p>
        </w:tc>
      </w:tr>
      <w:tr w:rsidR="00A66FE4" w14:paraId="2671C7D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F26A5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72628" w14:textId="77777777" w:rsidR="00A66FE4" w:rsidRPr="001B1679" w:rsidRDefault="00A66FE4" w:rsidP="0021626D">
            <w:pPr>
              <w:pStyle w:val="TAL"/>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FCB77" w14:textId="77777777" w:rsidR="00A66FE4" w:rsidRPr="001B1679" w:rsidRDefault="00A66FE4" w:rsidP="0021626D">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D3C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9A1057" w14:textId="77777777" w:rsidR="00A66FE4" w:rsidRPr="001B1679" w:rsidRDefault="00A66FE4" w:rsidP="0021626D">
            <w:pPr>
              <w:pStyle w:val="TAL"/>
              <w:rPr>
                <w:sz w:val="16"/>
                <w:szCs w:val="16"/>
              </w:rPr>
            </w:pPr>
            <w:r w:rsidRPr="001B1679">
              <w:rPr>
                <w:sz w:val="16"/>
                <w:szCs w:val="16"/>
              </w:rPr>
              <w:t>3GPPMEMBER</w:t>
            </w:r>
          </w:p>
        </w:tc>
      </w:tr>
      <w:tr w:rsidR="00A66FE4" w14:paraId="75FF3B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BCAF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6FD83" w14:textId="77777777" w:rsidR="00A66FE4" w:rsidRPr="001B1679" w:rsidRDefault="00A66FE4" w:rsidP="0021626D">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86E06"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1911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78F3F" w14:textId="77777777" w:rsidR="00A66FE4" w:rsidRPr="001B1679" w:rsidRDefault="00A66FE4" w:rsidP="0021626D">
            <w:pPr>
              <w:pStyle w:val="TAL"/>
              <w:rPr>
                <w:sz w:val="16"/>
                <w:szCs w:val="16"/>
              </w:rPr>
            </w:pPr>
            <w:r w:rsidRPr="001B1679">
              <w:rPr>
                <w:sz w:val="16"/>
                <w:szCs w:val="16"/>
              </w:rPr>
              <w:t>3GPPMEMBER</w:t>
            </w:r>
          </w:p>
        </w:tc>
      </w:tr>
      <w:tr w:rsidR="00A66FE4" w14:paraId="4586966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23DBC"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72AF0" w14:textId="77777777" w:rsidR="00A66FE4" w:rsidRPr="001B1679" w:rsidRDefault="00A66FE4" w:rsidP="0021626D">
            <w:pPr>
              <w:pStyle w:val="TAL"/>
              <w:rPr>
                <w:sz w:val="16"/>
                <w:szCs w:val="16"/>
              </w:rPr>
            </w:pPr>
            <w:r w:rsidRPr="001B1679">
              <w:rPr>
                <w:sz w:val="16"/>
                <w:szCs w:val="16"/>
              </w:rPr>
              <w:t>Pamela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72AA1"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B3CA0"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F1B3AC" w14:textId="77777777" w:rsidR="00A66FE4" w:rsidRPr="001B1679" w:rsidRDefault="00A66FE4" w:rsidP="0021626D">
            <w:pPr>
              <w:pStyle w:val="TAL"/>
              <w:rPr>
                <w:sz w:val="16"/>
                <w:szCs w:val="16"/>
              </w:rPr>
            </w:pPr>
            <w:r w:rsidRPr="001B1679">
              <w:rPr>
                <w:sz w:val="16"/>
                <w:szCs w:val="16"/>
              </w:rPr>
              <w:t>3GPPORG_REP</w:t>
            </w:r>
          </w:p>
        </w:tc>
      </w:tr>
      <w:tr w:rsidR="00A66FE4" w14:paraId="2447003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44A0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9B8C0" w14:textId="77777777" w:rsidR="00A66FE4" w:rsidRPr="001B1679" w:rsidRDefault="00A66FE4" w:rsidP="0021626D">
            <w:pPr>
              <w:pStyle w:val="TAL"/>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18A65"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72D3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E7FBC" w14:textId="77777777" w:rsidR="00A66FE4" w:rsidRPr="001B1679" w:rsidRDefault="00A66FE4" w:rsidP="0021626D">
            <w:pPr>
              <w:pStyle w:val="TAL"/>
              <w:rPr>
                <w:sz w:val="16"/>
                <w:szCs w:val="16"/>
              </w:rPr>
            </w:pPr>
            <w:r w:rsidRPr="001B1679">
              <w:rPr>
                <w:sz w:val="16"/>
                <w:szCs w:val="16"/>
              </w:rPr>
              <w:t>3GPPORG_REP</w:t>
            </w:r>
          </w:p>
        </w:tc>
      </w:tr>
      <w:tr w:rsidR="00A66FE4" w14:paraId="0436F39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07C0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1E38F" w14:textId="77777777" w:rsidR="00A66FE4" w:rsidRPr="001B1679" w:rsidRDefault="00A66FE4" w:rsidP="0021626D">
            <w:pPr>
              <w:pStyle w:val="TAL"/>
              <w:rPr>
                <w:sz w:val="16"/>
                <w:szCs w:val="16"/>
              </w:rPr>
            </w:pPr>
            <w:r w:rsidRPr="001B1679">
              <w:rPr>
                <w:sz w:val="16"/>
                <w:szCs w:val="16"/>
              </w:rPr>
              <w:t>Chia-Lin Lai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38EC3"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88FF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75790" w14:textId="77777777" w:rsidR="00A66FE4" w:rsidRPr="001B1679" w:rsidRDefault="00A66FE4" w:rsidP="0021626D">
            <w:pPr>
              <w:pStyle w:val="TAL"/>
              <w:rPr>
                <w:sz w:val="16"/>
                <w:szCs w:val="16"/>
              </w:rPr>
            </w:pPr>
            <w:r w:rsidRPr="001B1679">
              <w:rPr>
                <w:sz w:val="16"/>
                <w:szCs w:val="16"/>
              </w:rPr>
              <w:t>3GPPMEMBER</w:t>
            </w:r>
          </w:p>
        </w:tc>
      </w:tr>
      <w:tr w:rsidR="00A66FE4" w14:paraId="2A8D70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B141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E66FC" w14:textId="77777777" w:rsidR="00A66FE4" w:rsidRPr="001B1679" w:rsidRDefault="00A66FE4" w:rsidP="0021626D">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A6F8" w14:textId="77777777" w:rsidR="00A66FE4" w:rsidRPr="001B1679" w:rsidRDefault="00A66FE4" w:rsidP="0021626D">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F2E45"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ECD0E" w14:textId="77777777" w:rsidR="00A66FE4" w:rsidRPr="001B1679" w:rsidRDefault="00A66FE4" w:rsidP="0021626D">
            <w:pPr>
              <w:pStyle w:val="TAL"/>
              <w:rPr>
                <w:sz w:val="16"/>
                <w:szCs w:val="16"/>
              </w:rPr>
            </w:pPr>
            <w:r w:rsidRPr="001B1679">
              <w:rPr>
                <w:sz w:val="16"/>
                <w:szCs w:val="16"/>
              </w:rPr>
              <w:t>3GPPMEMBER</w:t>
            </w:r>
          </w:p>
        </w:tc>
      </w:tr>
      <w:tr w:rsidR="00A66FE4" w14:paraId="787AABF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246CC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6CE82E" w14:textId="77777777" w:rsidR="00A66FE4" w:rsidRPr="001B1679" w:rsidRDefault="00A66FE4" w:rsidP="0021626D">
            <w:pPr>
              <w:pStyle w:val="TAL"/>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3EBCE" w14:textId="77777777" w:rsidR="00A66FE4" w:rsidRPr="001B1679" w:rsidRDefault="00A66FE4" w:rsidP="0021626D">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9EF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51F9E" w14:textId="77777777" w:rsidR="00A66FE4" w:rsidRPr="001B1679" w:rsidRDefault="00A66FE4" w:rsidP="0021626D">
            <w:pPr>
              <w:pStyle w:val="TAL"/>
              <w:rPr>
                <w:sz w:val="16"/>
                <w:szCs w:val="16"/>
              </w:rPr>
            </w:pPr>
            <w:r w:rsidRPr="001B1679">
              <w:rPr>
                <w:sz w:val="16"/>
                <w:szCs w:val="16"/>
              </w:rPr>
              <w:t>3GPPMEMBER</w:t>
            </w:r>
          </w:p>
        </w:tc>
      </w:tr>
      <w:tr w:rsidR="00A66FE4" w14:paraId="3258A8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40C1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04418" w14:textId="77777777" w:rsidR="00A66FE4" w:rsidRPr="001B1679" w:rsidRDefault="00A66FE4" w:rsidP="0021626D">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1049D"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AE83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B05C1" w14:textId="77777777" w:rsidR="00A66FE4" w:rsidRPr="001B1679" w:rsidRDefault="00A66FE4" w:rsidP="0021626D">
            <w:pPr>
              <w:pStyle w:val="TAL"/>
              <w:rPr>
                <w:sz w:val="16"/>
                <w:szCs w:val="16"/>
              </w:rPr>
            </w:pPr>
            <w:r w:rsidRPr="001B1679">
              <w:rPr>
                <w:sz w:val="16"/>
                <w:szCs w:val="16"/>
              </w:rPr>
              <w:t>3GPPMEMBER</w:t>
            </w:r>
          </w:p>
        </w:tc>
      </w:tr>
      <w:tr w:rsidR="00A66FE4" w14:paraId="73C6EA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41A22F" w14:textId="77777777" w:rsidR="00A66FE4" w:rsidRPr="001B1679" w:rsidRDefault="00A66FE4" w:rsidP="0021626D">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F796FB" w14:textId="77777777" w:rsidR="00A66FE4" w:rsidRPr="001B1679" w:rsidRDefault="00A66FE4" w:rsidP="0021626D">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7CD9C" w14:textId="77777777" w:rsidR="00A66FE4" w:rsidRPr="001B1679" w:rsidRDefault="00A66FE4" w:rsidP="0021626D">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7BCE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5CA18" w14:textId="77777777" w:rsidR="00A66FE4" w:rsidRPr="001B1679" w:rsidRDefault="00A66FE4" w:rsidP="0021626D">
            <w:pPr>
              <w:pStyle w:val="TAL"/>
              <w:rPr>
                <w:sz w:val="16"/>
                <w:szCs w:val="16"/>
              </w:rPr>
            </w:pPr>
            <w:r w:rsidRPr="001B1679">
              <w:rPr>
                <w:sz w:val="16"/>
                <w:szCs w:val="16"/>
              </w:rPr>
              <w:t>3GPPMEMBER</w:t>
            </w:r>
          </w:p>
        </w:tc>
      </w:tr>
      <w:tr w:rsidR="00A66FE4" w14:paraId="7CEDC3B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0E3EA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67A97" w14:textId="77777777" w:rsidR="00A66FE4" w:rsidRPr="001B1679" w:rsidRDefault="00A66FE4" w:rsidP="0021626D">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9B83D" w14:textId="77777777" w:rsidR="00A66FE4" w:rsidRPr="001B1679" w:rsidRDefault="00A66FE4" w:rsidP="0021626D">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DDDA4"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CC27C" w14:textId="77777777" w:rsidR="00A66FE4" w:rsidRPr="001B1679" w:rsidRDefault="00A66FE4" w:rsidP="0021626D">
            <w:pPr>
              <w:pStyle w:val="TAL"/>
              <w:rPr>
                <w:sz w:val="16"/>
                <w:szCs w:val="16"/>
              </w:rPr>
            </w:pPr>
            <w:r w:rsidRPr="001B1679">
              <w:rPr>
                <w:sz w:val="16"/>
                <w:szCs w:val="16"/>
              </w:rPr>
              <w:t>3GPPMEMBER</w:t>
            </w:r>
          </w:p>
        </w:tc>
      </w:tr>
      <w:tr w:rsidR="00A66FE4" w14:paraId="2343988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A5E4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FD47D" w14:textId="77777777" w:rsidR="00A66FE4" w:rsidRPr="001B1679" w:rsidRDefault="00A66FE4" w:rsidP="0021626D">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77B34"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E51C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441F7" w14:textId="77777777" w:rsidR="00A66FE4" w:rsidRPr="001B1679" w:rsidRDefault="00A66FE4" w:rsidP="0021626D">
            <w:pPr>
              <w:pStyle w:val="TAL"/>
              <w:rPr>
                <w:sz w:val="16"/>
                <w:szCs w:val="16"/>
              </w:rPr>
            </w:pPr>
            <w:r w:rsidRPr="001B1679">
              <w:rPr>
                <w:sz w:val="16"/>
                <w:szCs w:val="16"/>
              </w:rPr>
              <w:t>3GPPMEMBER</w:t>
            </w:r>
          </w:p>
        </w:tc>
      </w:tr>
      <w:tr w:rsidR="00A66FE4" w14:paraId="38D9986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FD0F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107C5" w14:textId="77777777" w:rsidR="00A66FE4" w:rsidRPr="001B1679" w:rsidRDefault="00A66FE4" w:rsidP="0021626D">
            <w:pPr>
              <w:pStyle w:val="TAL"/>
              <w:rPr>
                <w:sz w:val="16"/>
                <w:szCs w:val="16"/>
              </w:rPr>
            </w:pPr>
            <w:r w:rsidRPr="001B1679">
              <w:rPr>
                <w:sz w:val="16"/>
                <w:szCs w:val="16"/>
              </w:rPr>
              <w:t>Duckey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401A2" w14:textId="77777777" w:rsidR="00A66FE4" w:rsidRPr="001B1679" w:rsidRDefault="00A66FE4" w:rsidP="0021626D">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F817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57A83" w14:textId="77777777" w:rsidR="00A66FE4" w:rsidRPr="001B1679" w:rsidRDefault="00A66FE4" w:rsidP="0021626D">
            <w:pPr>
              <w:pStyle w:val="TAL"/>
              <w:rPr>
                <w:sz w:val="16"/>
                <w:szCs w:val="16"/>
              </w:rPr>
            </w:pPr>
            <w:r w:rsidRPr="001B1679">
              <w:rPr>
                <w:sz w:val="16"/>
                <w:szCs w:val="16"/>
              </w:rPr>
              <w:t>3GPPMEMBER</w:t>
            </w:r>
          </w:p>
        </w:tc>
      </w:tr>
      <w:tr w:rsidR="00A66FE4" w14:paraId="256871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7A2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6420A" w14:textId="77777777" w:rsidR="00A66FE4" w:rsidRPr="001B1679" w:rsidRDefault="00A66FE4" w:rsidP="0021626D">
            <w:pPr>
              <w:pStyle w:val="TAL"/>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0465B" w14:textId="77777777" w:rsidR="00A66FE4" w:rsidRPr="001B1679" w:rsidRDefault="00A66FE4" w:rsidP="0021626D">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8114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0B0916" w14:textId="77777777" w:rsidR="00A66FE4" w:rsidRPr="001B1679" w:rsidRDefault="00A66FE4" w:rsidP="0021626D">
            <w:pPr>
              <w:pStyle w:val="TAL"/>
              <w:rPr>
                <w:sz w:val="16"/>
                <w:szCs w:val="16"/>
              </w:rPr>
            </w:pPr>
            <w:r w:rsidRPr="001B1679">
              <w:rPr>
                <w:sz w:val="16"/>
                <w:szCs w:val="16"/>
              </w:rPr>
              <w:t>3GPPMEMBER</w:t>
            </w:r>
          </w:p>
        </w:tc>
      </w:tr>
      <w:tr w:rsidR="00A66FE4" w14:paraId="3A88D4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153CD"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8AB9A" w14:textId="77777777" w:rsidR="00A66FE4" w:rsidRPr="001B1679" w:rsidRDefault="00A66FE4" w:rsidP="0021626D">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BFB67"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586AB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02050E" w14:textId="77777777" w:rsidR="00A66FE4" w:rsidRPr="001B1679" w:rsidRDefault="00A66FE4" w:rsidP="0021626D">
            <w:pPr>
              <w:pStyle w:val="TAL"/>
              <w:rPr>
                <w:sz w:val="16"/>
                <w:szCs w:val="16"/>
              </w:rPr>
            </w:pPr>
            <w:r w:rsidRPr="001B1679">
              <w:rPr>
                <w:sz w:val="16"/>
                <w:szCs w:val="16"/>
              </w:rPr>
              <w:t>3GPPORG_REP</w:t>
            </w:r>
          </w:p>
        </w:tc>
      </w:tr>
      <w:tr w:rsidR="00A66FE4" w14:paraId="69699C8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C703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8C4CB" w14:textId="77777777" w:rsidR="00A66FE4" w:rsidRPr="001B1679" w:rsidRDefault="00A66FE4" w:rsidP="0021626D">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2740A"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A8A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925BD" w14:textId="77777777" w:rsidR="00A66FE4" w:rsidRPr="001B1679" w:rsidRDefault="00A66FE4" w:rsidP="0021626D">
            <w:pPr>
              <w:pStyle w:val="TAL"/>
              <w:rPr>
                <w:sz w:val="16"/>
                <w:szCs w:val="16"/>
              </w:rPr>
            </w:pPr>
            <w:r w:rsidRPr="001B1679">
              <w:rPr>
                <w:sz w:val="16"/>
                <w:szCs w:val="16"/>
              </w:rPr>
              <w:t>3GPPMEMBER</w:t>
            </w:r>
          </w:p>
        </w:tc>
      </w:tr>
      <w:tr w:rsidR="00A66FE4" w14:paraId="48D411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6AAD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555CB" w14:textId="77777777" w:rsidR="00A66FE4" w:rsidRPr="001B1679" w:rsidRDefault="00A66FE4" w:rsidP="0021626D">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93C78" w14:textId="77777777" w:rsidR="00A66FE4" w:rsidRPr="001B1679" w:rsidRDefault="00A66FE4" w:rsidP="0021626D">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1747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E3E97" w14:textId="77777777" w:rsidR="00A66FE4" w:rsidRPr="001B1679" w:rsidRDefault="00A66FE4" w:rsidP="0021626D">
            <w:pPr>
              <w:pStyle w:val="TAL"/>
              <w:rPr>
                <w:sz w:val="16"/>
                <w:szCs w:val="16"/>
              </w:rPr>
            </w:pPr>
            <w:r w:rsidRPr="001B1679">
              <w:rPr>
                <w:sz w:val="16"/>
                <w:szCs w:val="16"/>
              </w:rPr>
              <w:t>3GPPMEMBER</w:t>
            </w:r>
          </w:p>
        </w:tc>
      </w:tr>
      <w:tr w:rsidR="00A66FE4" w14:paraId="65E35C8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521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3FDEB" w14:textId="77777777" w:rsidR="00A66FE4" w:rsidRPr="001B1679" w:rsidRDefault="00A66FE4" w:rsidP="0021626D">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11CE7" w14:textId="77777777" w:rsidR="00A66FE4" w:rsidRPr="001B1679" w:rsidRDefault="00A66FE4" w:rsidP="0021626D">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E9F6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6662A7" w14:textId="77777777" w:rsidR="00A66FE4" w:rsidRPr="001B1679" w:rsidRDefault="00A66FE4" w:rsidP="0021626D">
            <w:pPr>
              <w:pStyle w:val="TAL"/>
              <w:rPr>
                <w:sz w:val="16"/>
                <w:szCs w:val="16"/>
              </w:rPr>
            </w:pPr>
            <w:r w:rsidRPr="001B1679">
              <w:rPr>
                <w:sz w:val="16"/>
                <w:szCs w:val="16"/>
              </w:rPr>
              <w:t>3GPPMEMBER</w:t>
            </w:r>
          </w:p>
        </w:tc>
      </w:tr>
      <w:tr w:rsidR="00A66FE4" w14:paraId="5FB441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1D2A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A42AD" w14:textId="77777777" w:rsidR="00A66FE4" w:rsidRPr="001B1679" w:rsidRDefault="00A66FE4" w:rsidP="0021626D">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CDF08" w14:textId="77777777" w:rsidR="00A66FE4" w:rsidRPr="001B1679" w:rsidRDefault="00A66FE4" w:rsidP="0021626D">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51D3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F4CDA" w14:textId="77777777" w:rsidR="00A66FE4" w:rsidRPr="001B1679" w:rsidRDefault="00A66FE4" w:rsidP="0021626D">
            <w:pPr>
              <w:pStyle w:val="TAL"/>
              <w:rPr>
                <w:sz w:val="16"/>
                <w:szCs w:val="16"/>
              </w:rPr>
            </w:pPr>
            <w:r w:rsidRPr="001B1679">
              <w:rPr>
                <w:sz w:val="16"/>
                <w:szCs w:val="16"/>
              </w:rPr>
              <w:t>3GPPMEMBER</w:t>
            </w:r>
          </w:p>
        </w:tc>
      </w:tr>
      <w:tr w:rsidR="00A66FE4" w14:paraId="008B141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F90B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FC141" w14:textId="77777777" w:rsidR="00A66FE4" w:rsidRPr="001B1679" w:rsidRDefault="00A66FE4" w:rsidP="0021626D">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5AF5C" w14:textId="77777777" w:rsidR="00A66FE4" w:rsidRPr="001B1679" w:rsidRDefault="00A66FE4" w:rsidP="0021626D">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520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0BF63" w14:textId="77777777" w:rsidR="00A66FE4" w:rsidRPr="001B1679" w:rsidRDefault="00A66FE4" w:rsidP="0021626D">
            <w:pPr>
              <w:pStyle w:val="TAL"/>
              <w:rPr>
                <w:sz w:val="16"/>
                <w:szCs w:val="16"/>
              </w:rPr>
            </w:pPr>
            <w:r w:rsidRPr="001B1679">
              <w:rPr>
                <w:sz w:val="16"/>
                <w:szCs w:val="16"/>
              </w:rPr>
              <w:t>3GPPMEMBER</w:t>
            </w:r>
          </w:p>
        </w:tc>
      </w:tr>
      <w:tr w:rsidR="00A66FE4" w14:paraId="4DFE40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8E184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76EC2" w14:textId="77777777" w:rsidR="00A66FE4" w:rsidRPr="001B1679" w:rsidRDefault="00A66FE4" w:rsidP="0021626D">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0E89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8843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5CA4A" w14:textId="77777777" w:rsidR="00A66FE4" w:rsidRPr="001B1679" w:rsidRDefault="00A66FE4" w:rsidP="0021626D">
            <w:pPr>
              <w:pStyle w:val="TAL"/>
              <w:rPr>
                <w:sz w:val="16"/>
                <w:szCs w:val="16"/>
              </w:rPr>
            </w:pPr>
            <w:r w:rsidRPr="001B1679">
              <w:rPr>
                <w:sz w:val="16"/>
                <w:szCs w:val="16"/>
              </w:rPr>
              <w:t>3GPPMEMBER</w:t>
            </w:r>
          </w:p>
        </w:tc>
      </w:tr>
      <w:tr w:rsidR="00A66FE4" w14:paraId="11F706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254D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CEA22" w14:textId="77777777" w:rsidR="00A66FE4" w:rsidRPr="001B1679" w:rsidRDefault="00A66FE4" w:rsidP="0021626D">
            <w:pPr>
              <w:pStyle w:val="TAL"/>
              <w:rPr>
                <w:sz w:val="16"/>
                <w:szCs w:val="16"/>
              </w:rPr>
            </w:pPr>
            <w:r w:rsidRPr="001B1679">
              <w:rPr>
                <w:sz w:val="16"/>
                <w:szCs w:val="16"/>
              </w:rPr>
              <w:t>Soohwan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EFF22"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E7A97"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1D862" w14:textId="77777777" w:rsidR="00A66FE4" w:rsidRPr="001B1679" w:rsidRDefault="00A66FE4" w:rsidP="0021626D">
            <w:pPr>
              <w:pStyle w:val="TAL"/>
              <w:rPr>
                <w:sz w:val="16"/>
                <w:szCs w:val="16"/>
              </w:rPr>
            </w:pPr>
            <w:r w:rsidRPr="001B1679">
              <w:rPr>
                <w:sz w:val="16"/>
                <w:szCs w:val="16"/>
              </w:rPr>
              <w:t>3GPPMEMBER</w:t>
            </w:r>
          </w:p>
        </w:tc>
      </w:tr>
      <w:tr w:rsidR="00A66FE4" w14:paraId="33F405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4359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82AB6" w14:textId="77777777" w:rsidR="00A66FE4" w:rsidRPr="001B1679" w:rsidRDefault="00A66FE4" w:rsidP="0021626D">
            <w:pPr>
              <w:pStyle w:val="TAL"/>
              <w:rPr>
                <w:sz w:val="16"/>
                <w:szCs w:val="16"/>
              </w:rPr>
            </w:pPr>
            <w:r w:rsidRPr="001B1679">
              <w:rPr>
                <w:sz w:val="16"/>
                <w:szCs w:val="16"/>
              </w:rPr>
              <w:t>Youngpo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B4794"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5F33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FBDDF" w14:textId="77777777" w:rsidR="00A66FE4" w:rsidRPr="001B1679" w:rsidRDefault="00A66FE4" w:rsidP="0021626D">
            <w:pPr>
              <w:pStyle w:val="TAL"/>
              <w:rPr>
                <w:sz w:val="16"/>
                <w:szCs w:val="16"/>
              </w:rPr>
            </w:pPr>
            <w:r w:rsidRPr="001B1679">
              <w:rPr>
                <w:sz w:val="16"/>
                <w:szCs w:val="16"/>
              </w:rPr>
              <w:t>3GPPMEMBER</w:t>
            </w:r>
          </w:p>
        </w:tc>
      </w:tr>
      <w:tr w:rsidR="00A66FE4" w14:paraId="1903D3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D8C9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83229" w14:textId="77777777" w:rsidR="00A66FE4" w:rsidRPr="001B1679" w:rsidRDefault="00A66FE4" w:rsidP="0021626D">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9218A"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89263"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49EFB" w14:textId="77777777" w:rsidR="00A66FE4" w:rsidRPr="001B1679" w:rsidRDefault="00A66FE4" w:rsidP="0021626D">
            <w:pPr>
              <w:pStyle w:val="TAL"/>
              <w:rPr>
                <w:sz w:val="16"/>
                <w:szCs w:val="16"/>
              </w:rPr>
            </w:pPr>
            <w:r w:rsidRPr="001B1679">
              <w:rPr>
                <w:sz w:val="16"/>
                <w:szCs w:val="16"/>
              </w:rPr>
              <w:t>3GPPMEMBER</w:t>
            </w:r>
          </w:p>
        </w:tc>
      </w:tr>
      <w:tr w:rsidR="00A66FE4" w14:paraId="39EE2A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E170C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FA408" w14:textId="77777777" w:rsidR="00A66FE4" w:rsidRPr="001B1679" w:rsidRDefault="00A66FE4" w:rsidP="0021626D">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4B3C7"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1B03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1D611" w14:textId="77777777" w:rsidR="00A66FE4" w:rsidRPr="001B1679" w:rsidRDefault="00A66FE4" w:rsidP="0021626D">
            <w:pPr>
              <w:pStyle w:val="TAL"/>
              <w:rPr>
                <w:sz w:val="16"/>
                <w:szCs w:val="16"/>
              </w:rPr>
            </w:pPr>
            <w:r w:rsidRPr="001B1679">
              <w:rPr>
                <w:sz w:val="16"/>
                <w:szCs w:val="16"/>
              </w:rPr>
              <w:t>3GPPMEMBER</w:t>
            </w:r>
          </w:p>
        </w:tc>
      </w:tr>
      <w:tr w:rsidR="00A66FE4" w14:paraId="5FE164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E135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96C11" w14:textId="77777777" w:rsidR="00A66FE4" w:rsidRPr="001B1679" w:rsidRDefault="00A66FE4" w:rsidP="0021626D">
            <w:pPr>
              <w:pStyle w:val="TAL"/>
              <w:rPr>
                <w:sz w:val="16"/>
                <w:szCs w:val="16"/>
              </w:rPr>
            </w:pPr>
            <w:r w:rsidRPr="001B1679">
              <w:rPr>
                <w:sz w:val="16"/>
                <w:szCs w:val="16"/>
              </w:rPr>
              <w:t>Guan-Cheng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39222" w14:textId="77777777" w:rsidR="00A66FE4" w:rsidRPr="001B1679" w:rsidRDefault="00A66FE4" w:rsidP="0021626D">
            <w:pPr>
              <w:pStyle w:val="TAL"/>
              <w:rPr>
                <w:sz w:val="16"/>
                <w:szCs w:val="16"/>
              </w:rPr>
            </w:pPr>
            <w:r w:rsidRPr="001B1679">
              <w:rPr>
                <w:sz w:val="16"/>
                <w:szCs w:val="16"/>
              </w:rPr>
              <w:t>Apex Standards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9EC0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FD169" w14:textId="77777777" w:rsidR="00A66FE4" w:rsidRPr="001B1679" w:rsidRDefault="00A66FE4" w:rsidP="0021626D">
            <w:pPr>
              <w:pStyle w:val="TAL"/>
              <w:rPr>
                <w:sz w:val="16"/>
                <w:szCs w:val="16"/>
              </w:rPr>
            </w:pPr>
            <w:r w:rsidRPr="001B1679">
              <w:rPr>
                <w:sz w:val="16"/>
                <w:szCs w:val="16"/>
              </w:rPr>
              <w:t>3GPPGUEST</w:t>
            </w:r>
          </w:p>
        </w:tc>
      </w:tr>
      <w:tr w:rsidR="00A66FE4" w14:paraId="0ACC535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A848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A05C8" w14:textId="77777777" w:rsidR="00A66FE4" w:rsidRPr="001B1679" w:rsidRDefault="00A66FE4" w:rsidP="0021626D">
            <w:pPr>
              <w:pStyle w:val="TAL"/>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C96FB" w14:textId="77777777" w:rsidR="00A66FE4" w:rsidRPr="001B1679" w:rsidRDefault="00A66FE4" w:rsidP="0021626D">
            <w:pPr>
              <w:pStyle w:val="TAL"/>
              <w:rPr>
                <w:sz w:val="16"/>
                <w:szCs w:val="16"/>
              </w:rPr>
            </w:pPr>
            <w:r w:rsidRPr="001B1679">
              <w:rPr>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90667" w14:textId="77777777" w:rsidR="00A66FE4" w:rsidRPr="001B1679" w:rsidRDefault="00A66FE4" w:rsidP="0021626D">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79AD9" w14:textId="77777777" w:rsidR="00A66FE4" w:rsidRPr="001B1679" w:rsidRDefault="00A66FE4" w:rsidP="0021626D">
            <w:pPr>
              <w:pStyle w:val="TAL"/>
              <w:rPr>
                <w:sz w:val="16"/>
                <w:szCs w:val="16"/>
              </w:rPr>
            </w:pPr>
          </w:p>
        </w:tc>
      </w:tr>
      <w:tr w:rsidR="00A66FE4" w14:paraId="0399AE9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7238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09C3FC" w14:textId="77777777" w:rsidR="00A66FE4" w:rsidRPr="001B1679" w:rsidRDefault="00A66FE4" w:rsidP="0021626D">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07643"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5A86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0A5CE0" w14:textId="77777777" w:rsidR="00A66FE4" w:rsidRPr="001B1679" w:rsidRDefault="00A66FE4" w:rsidP="0021626D">
            <w:pPr>
              <w:pStyle w:val="TAL"/>
              <w:rPr>
                <w:sz w:val="16"/>
                <w:szCs w:val="16"/>
              </w:rPr>
            </w:pPr>
            <w:r w:rsidRPr="001B1679">
              <w:rPr>
                <w:sz w:val="16"/>
                <w:szCs w:val="16"/>
              </w:rPr>
              <w:t>3GPPMEMBER</w:t>
            </w:r>
          </w:p>
        </w:tc>
      </w:tr>
      <w:tr w:rsidR="00A66FE4" w14:paraId="1259E8E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C30B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6F151" w14:textId="77777777" w:rsidR="00A66FE4" w:rsidRPr="001B1679" w:rsidRDefault="00A66FE4" w:rsidP="0021626D">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499C7"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C29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4EFA2" w14:textId="77777777" w:rsidR="00A66FE4" w:rsidRPr="001B1679" w:rsidRDefault="00A66FE4" w:rsidP="0021626D">
            <w:pPr>
              <w:pStyle w:val="TAL"/>
              <w:rPr>
                <w:sz w:val="16"/>
                <w:szCs w:val="16"/>
              </w:rPr>
            </w:pPr>
            <w:r w:rsidRPr="001B1679">
              <w:rPr>
                <w:sz w:val="16"/>
                <w:szCs w:val="16"/>
              </w:rPr>
              <w:t>3GPPMEMBER</w:t>
            </w:r>
          </w:p>
        </w:tc>
      </w:tr>
      <w:tr w:rsidR="00A66FE4" w14:paraId="77E48E7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48B19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1FF97" w14:textId="77777777" w:rsidR="00A66FE4" w:rsidRPr="001B1679" w:rsidRDefault="00A66FE4" w:rsidP="0021626D">
            <w:pPr>
              <w:pStyle w:val="TAL"/>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728DC" w14:textId="77777777" w:rsidR="00A66FE4" w:rsidRPr="001B1679" w:rsidRDefault="00A66FE4" w:rsidP="0021626D">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7541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0E957" w14:textId="77777777" w:rsidR="00A66FE4" w:rsidRPr="001B1679" w:rsidRDefault="00A66FE4" w:rsidP="0021626D">
            <w:pPr>
              <w:pStyle w:val="TAL"/>
              <w:rPr>
                <w:sz w:val="16"/>
                <w:szCs w:val="16"/>
              </w:rPr>
            </w:pPr>
            <w:r w:rsidRPr="001B1679">
              <w:rPr>
                <w:sz w:val="16"/>
                <w:szCs w:val="16"/>
              </w:rPr>
              <w:t>3GPPMEMBER</w:t>
            </w:r>
          </w:p>
        </w:tc>
      </w:tr>
      <w:tr w:rsidR="00A66FE4" w14:paraId="4EF8B67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944BE"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EEFC9" w14:textId="77777777" w:rsidR="00A66FE4" w:rsidRPr="001B1679" w:rsidRDefault="00A66FE4" w:rsidP="0021626D">
            <w:pPr>
              <w:pStyle w:val="TAL"/>
              <w:rPr>
                <w:sz w:val="16"/>
                <w:szCs w:val="16"/>
              </w:rPr>
            </w:pPr>
            <w:r w:rsidRPr="001B1679">
              <w:rPr>
                <w:sz w:val="16"/>
                <w:szCs w:val="16"/>
              </w:rPr>
              <w:t>Una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1C5CB" w14:textId="77777777" w:rsidR="00A66FE4" w:rsidRPr="001B1679" w:rsidRDefault="00A66FE4" w:rsidP="0021626D">
            <w:pPr>
              <w:pStyle w:val="TAL"/>
              <w:rPr>
                <w:sz w:val="16"/>
                <w:szCs w:val="16"/>
              </w:rPr>
            </w:pPr>
            <w:r w:rsidRPr="001B1679">
              <w:rPr>
                <w:sz w:val="16"/>
                <w:szCs w:val="16"/>
              </w:rPr>
              <w:t>Taipei Computer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DB3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B8778" w14:textId="77777777" w:rsidR="00A66FE4" w:rsidRPr="001B1679" w:rsidRDefault="00A66FE4" w:rsidP="0021626D">
            <w:pPr>
              <w:pStyle w:val="TAL"/>
              <w:rPr>
                <w:sz w:val="16"/>
                <w:szCs w:val="16"/>
              </w:rPr>
            </w:pPr>
            <w:r w:rsidRPr="001B1679">
              <w:rPr>
                <w:sz w:val="16"/>
                <w:szCs w:val="16"/>
              </w:rPr>
              <w:t>3GPPGUEST</w:t>
            </w:r>
          </w:p>
        </w:tc>
      </w:tr>
      <w:tr w:rsidR="00A66FE4" w14:paraId="68C1CC9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D1C6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81440" w14:textId="77777777" w:rsidR="00A66FE4" w:rsidRPr="001B1679" w:rsidRDefault="00A66FE4" w:rsidP="0021626D">
            <w:pPr>
              <w:pStyle w:val="TAL"/>
              <w:rPr>
                <w:sz w:val="16"/>
                <w:szCs w:val="16"/>
              </w:rPr>
            </w:pPr>
            <w:r w:rsidRPr="001B1679">
              <w:rPr>
                <w:sz w:val="16"/>
                <w:szCs w:val="16"/>
              </w:rPr>
              <w:t>YuanChieh (Carlson)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DE438"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913AE"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4E42A" w14:textId="77777777" w:rsidR="00A66FE4" w:rsidRPr="001B1679" w:rsidRDefault="00A66FE4" w:rsidP="0021626D">
            <w:pPr>
              <w:pStyle w:val="TAL"/>
              <w:rPr>
                <w:sz w:val="16"/>
                <w:szCs w:val="16"/>
              </w:rPr>
            </w:pPr>
            <w:r w:rsidRPr="001B1679">
              <w:rPr>
                <w:sz w:val="16"/>
                <w:szCs w:val="16"/>
              </w:rPr>
              <w:t>3GPPMEMBER</w:t>
            </w:r>
          </w:p>
        </w:tc>
      </w:tr>
      <w:tr w:rsidR="00A66FE4" w14:paraId="444C202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2929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DE373" w14:textId="77777777" w:rsidR="00A66FE4" w:rsidRPr="001B1679" w:rsidRDefault="00A66FE4" w:rsidP="0021626D">
            <w:pPr>
              <w:pStyle w:val="TAL"/>
              <w:rPr>
                <w:sz w:val="16"/>
                <w:szCs w:val="16"/>
              </w:rPr>
            </w:pPr>
            <w:r w:rsidRPr="001B1679">
              <w:rPr>
                <w:sz w:val="16"/>
                <w:szCs w:val="16"/>
              </w:rPr>
              <w:t>Yu-hsin (Tony)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B88B8"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8E1C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B189D" w14:textId="77777777" w:rsidR="00A66FE4" w:rsidRPr="001B1679" w:rsidRDefault="00A66FE4" w:rsidP="0021626D">
            <w:pPr>
              <w:pStyle w:val="TAL"/>
              <w:rPr>
                <w:sz w:val="16"/>
                <w:szCs w:val="16"/>
              </w:rPr>
            </w:pPr>
            <w:r w:rsidRPr="001B1679">
              <w:rPr>
                <w:sz w:val="16"/>
                <w:szCs w:val="16"/>
              </w:rPr>
              <w:t>3GPPMEMBER</w:t>
            </w:r>
          </w:p>
        </w:tc>
      </w:tr>
      <w:tr w:rsidR="00A66FE4" w14:paraId="3AB445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9EE8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F9424" w14:textId="77777777" w:rsidR="00A66FE4" w:rsidRPr="001B1679" w:rsidRDefault="00A66FE4" w:rsidP="0021626D">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31BA4"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8585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2D64E" w14:textId="77777777" w:rsidR="00A66FE4" w:rsidRPr="001B1679" w:rsidRDefault="00A66FE4" w:rsidP="0021626D">
            <w:pPr>
              <w:pStyle w:val="TAL"/>
              <w:rPr>
                <w:sz w:val="16"/>
                <w:szCs w:val="16"/>
              </w:rPr>
            </w:pPr>
            <w:r w:rsidRPr="001B1679">
              <w:rPr>
                <w:sz w:val="16"/>
                <w:szCs w:val="16"/>
              </w:rPr>
              <w:t>3GPPMEMBER</w:t>
            </w:r>
          </w:p>
        </w:tc>
      </w:tr>
      <w:tr w:rsidR="00A66FE4" w14:paraId="0720DE5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CBDD5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67BB1" w14:textId="77777777" w:rsidR="00A66FE4" w:rsidRPr="001B1679" w:rsidRDefault="00A66FE4" w:rsidP="0021626D">
            <w:pPr>
              <w:pStyle w:val="TAL"/>
              <w:rPr>
                <w:sz w:val="16"/>
                <w:szCs w:val="16"/>
              </w:rPr>
            </w:pPr>
            <w:r w:rsidRPr="001B1679">
              <w:rPr>
                <w:sz w:val="16"/>
                <w:szCs w:val="16"/>
              </w:rPr>
              <w:t>Luca Lodigiani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3F42A"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AD84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91B7F" w14:textId="77777777" w:rsidR="00A66FE4" w:rsidRPr="001B1679" w:rsidRDefault="00A66FE4" w:rsidP="0021626D">
            <w:pPr>
              <w:pStyle w:val="TAL"/>
              <w:rPr>
                <w:sz w:val="16"/>
                <w:szCs w:val="16"/>
              </w:rPr>
            </w:pPr>
            <w:r w:rsidRPr="001B1679">
              <w:rPr>
                <w:sz w:val="16"/>
                <w:szCs w:val="16"/>
              </w:rPr>
              <w:t>3GPPMEMBER</w:t>
            </w:r>
          </w:p>
        </w:tc>
      </w:tr>
      <w:tr w:rsidR="00A66FE4" w14:paraId="77BB8E1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D4A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165304" w14:textId="77777777" w:rsidR="00A66FE4" w:rsidRPr="001B1679" w:rsidRDefault="00A66FE4" w:rsidP="0021626D">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B8B28"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65B0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F82D8" w14:textId="77777777" w:rsidR="00A66FE4" w:rsidRPr="001B1679" w:rsidRDefault="00A66FE4" w:rsidP="0021626D">
            <w:pPr>
              <w:pStyle w:val="TAL"/>
              <w:rPr>
                <w:sz w:val="16"/>
                <w:szCs w:val="16"/>
              </w:rPr>
            </w:pPr>
            <w:r w:rsidRPr="001B1679">
              <w:rPr>
                <w:sz w:val="16"/>
                <w:szCs w:val="16"/>
              </w:rPr>
              <w:t>3GPPGUEST</w:t>
            </w:r>
          </w:p>
        </w:tc>
      </w:tr>
      <w:tr w:rsidR="00A66FE4" w14:paraId="6A0C02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47826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21569" w14:textId="77777777" w:rsidR="00A66FE4" w:rsidRPr="001B1679" w:rsidRDefault="00A66FE4" w:rsidP="0021626D">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C4A50" w14:textId="77777777" w:rsidR="00A66FE4" w:rsidRPr="001B1679" w:rsidRDefault="00A66FE4" w:rsidP="0021626D">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BD1DB"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E7C85" w14:textId="77777777" w:rsidR="00A66FE4" w:rsidRPr="001B1679" w:rsidRDefault="00A66FE4" w:rsidP="0021626D">
            <w:pPr>
              <w:pStyle w:val="TAL"/>
              <w:rPr>
                <w:sz w:val="16"/>
                <w:szCs w:val="16"/>
              </w:rPr>
            </w:pPr>
            <w:r w:rsidRPr="001B1679">
              <w:rPr>
                <w:sz w:val="16"/>
                <w:szCs w:val="16"/>
              </w:rPr>
              <w:t>3GPPMEMBER</w:t>
            </w:r>
          </w:p>
        </w:tc>
      </w:tr>
      <w:tr w:rsidR="00A66FE4" w14:paraId="546F66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5A3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919E8" w14:textId="77777777" w:rsidR="00A66FE4" w:rsidRPr="001B1679" w:rsidRDefault="00A66FE4" w:rsidP="0021626D">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3A27C"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D5AA4"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B3F7C" w14:textId="77777777" w:rsidR="00A66FE4" w:rsidRPr="001B1679" w:rsidRDefault="00A66FE4" w:rsidP="0021626D">
            <w:pPr>
              <w:pStyle w:val="TAL"/>
              <w:rPr>
                <w:sz w:val="16"/>
                <w:szCs w:val="16"/>
              </w:rPr>
            </w:pPr>
            <w:r w:rsidRPr="001B1679">
              <w:rPr>
                <w:sz w:val="16"/>
                <w:szCs w:val="16"/>
              </w:rPr>
              <w:t>3GPPORG_REP</w:t>
            </w:r>
          </w:p>
        </w:tc>
      </w:tr>
      <w:tr w:rsidR="00A66FE4" w14:paraId="15A819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B31F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DF15E" w14:textId="77777777" w:rsidR="00A66FE4" w:rsidRPr="001B1679" w:rsidRDefault="00A66FE4" w:rsidP="0021626D">
            <w:pPr>
              <w:pStyle w:val="TAL"/>
              <w:rPr>
                <w:sz w:val="16"/>
                <w:szCs w:val="16"/>
              </w:rPr>
            </w:pPr>
            <w:r w:rsidRPr="001B1679">
              <w:rPr>
                <w:sz w:val="16"/>
                <w:szCs w:val="16"/>
              </w:rPr>
              <w:t>Olivier 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16430" w14:textId="77777777" w:rsidR="00A66FE4" w:rsidRPr="001B1679" w:rsidRDefault="00A66FE4" w:rsidP="0021626D">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D526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EA5B7" w14:textId="77777777" w:rsidR="00A66FE4" w:rsidRPr="001B1679" w:rsidRDefault="00A66FE4" w:rsidP="0021626D">
            <w:pPr>
              <w:pStyle w:val="TAL"/>
              <w:rPr>
                <w:sz w:val="16"/>
                <w:szCs w:val="16"/>
              </w:rPr>
            </w:pPr>
            <w:r w:rsidRPr="001B1679">
              <w:rPr>
                <w:sz w:val="16"/>
                <w:szCs w:val="16"/>
              </w:rPr>
              <w:t>3GPPMEMBER</w:t>
            </w:r>
          </w:p>
        </w:tc>
      </w:tr>
      <w:tr w:rsidR="00A66FE4" w14:paraId="5DDFDD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EFA98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82EF2" w14:textId="77777777" w:rsidR="00A66FE4" w:rsidRPr="001B1679" w:rsidRDefault="00A66FE4" w:rsidP="0021626D">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DDC4C" w14:textId="77777777" w:rsidR="00A66FE4" w:rsidRPr="001B1679" w:rsidRDefault="00A66FE4" w:rsidP="0021626D">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9160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0F73F2" w14:textId="77777777" w:rsidR="00A66FE4" w:rsidRPr="001B1679" w:rsidRDefault="00A66FE4" w:rsidP="0021626D">
            <w:pPr>
              <w:pStyle w:val="TAL"/>
              <w:rPr>
                <w:sz w:val="16"/>
                <w:szCs w:val="16"/>
              </w:rPr>
            </w:pPr>
            <w:r w:rsidRPr="001B1679">
              <w:rPr>
                <w:sz w:val="16"/>
                <w:szCs w:val="16"/>
              </w:rPr>
              <w:t>3GPPMEMBER</w:t>
            </w:r>
          </w:p>
        </w:tc>
      </w:tr>
      <w:tr w:rsidR="00A66FE4" w14:paraId="303EA9E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0BE5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28603" w14:textId="77777777" w:rsidR="00A66FE4" w:rsidRPr="001B1679" w:rsidRDefault="00A66FE4" w:rsidP="0021626D">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C17B3"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61C8B"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1FDB4" w14:textId="77777777" w:rsidR="00A66FE4" w:rsidRPr="001B1679" w:rsidRDefault="00A66FE4" w:rsidP="0021626D">
            <w:pPr>
              <w:pStyle w:val="TAL"/>
              <w:rPr>
                <w:sz w:val="16"/>
                <w:szCs w:val="16"/>
              </w:rPr>
            </w:pPr>
            <w:r w:rsidRPr="001B1679">
              <w:rPr>
                <w:sz w:val="16"/>
                <w:szCs w:val="16"/>
              </w:rPr>
              <w:t>3GPPMEMBER</w:t>
            </w:r>
          </w:p>
        </w:tc>
      </w:tr>
      <w:tr w:rsidR="00A66FE4" w14:paraId="5EAE74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7B4C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AF8EFD" w14:textId="77777777" w:rsidR="00A66FE4" w:rsidRPr="001B1679" w:rsidRDefault="00A66FE4" w:rsidP="0021626D">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D3F14" w14:textId="77777777" w:rsidR="00A66FE4" w:rsidRPr="001B1679" w:rsidRDefault="00A66FE4" w:rsidP="0021626D">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99A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7838C" w14:textId="77777777" w:rsidR="00A66FE4" w:rsidRPr="001B1679" w:rsidRDefault="00A66FE4" w:rsidP="0021626D">
            <w:pPr>
              <w:pStyle w:val="TAL"/>
              <w:rPr>
                <w:sz w:val="16"/>
                <w:szCs w:val="16"/>
              </w:rPr>
            </w:pPr>
            <w:r w:rsidRPr="001B1679">
              <w:rPr>
                <w:sz w:val="16"/>
                <w:szCs w:val="16"/>
              </w:rPr>
              <w:t>3GPPMEMBER</w:t>
            </w:r>
          </w:p>
        </w:tc>
      </w:tr>
      <w:tr w:rsidR="00A66FE4" w14:paraId="7CCB381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B5515"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C010F" w14:textId="77777777" w:rsidR="00A66FE4" w:rsidRPr="001B1679" w:rsidRDefault="00A66FE4" w:rsidP="0021626D">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19503"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E519C"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D8605" w14:textId="77777777" w:rsidR="00A66FE4" w:rsidRPr="001B1679" w:rsidRDefault="00A66FE4" w:rsidP="0021626D">
            <w:pPr>
              <w:pStyle w:val="TAL"/>
              <w:rPr>
                <w:sz w:val="16"/>
                <w:szCs w:val="16"/>
              </w:rPr>
            </w:pPr>
            <w:r w:rsidRPr="001B1679">
              <w:rPr>
                <w:sz w:val="16"/>
                <w:szCs w:val="16"/>
              </w:rPr>
              <w:t>3GPPMEMBER</w:t>
            </w:r>
          </w:p>
        </w:tc>
      </w:tr>
      <w:tr w:rsidR="00A66FE4" w14:paraId="2C9316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2E49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8CEAD" w14:textId="77777777" w:rsidR="00A66FE4" w:rsidRPr="001B1679" w:rsidRDefault="00A66FE4" w:rsidP="0021626D">
            <w:pPr>
              <w:pStyle w:val="TAL"/>
              <w:rPr>
                <w:sz w:val="16"/>
                <w:szCs w:val="16"/>
              </w:rPr>
            </w:pPr>
            <w:r w:rsidRPr="001B1679">
              <w:rPr>
                <w:sz w:val="16"/>
                <w:szCs w:val="16"/>
              </w:rPr>
              <w:t>Takeshi Matsumura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D7772"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C3DE2"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DEEF67" w14:textId="77777777" w:rsidR="00A66FE4" w:rsidRPr="001B1679" w:rsidRDefault="00A66FE4" w:rsidP="0021626D">
            <w:pPr>
              <w:pStyle w:val="TAL"/>
              <w:rPr>
                <w:sz w:val="16"/>
                <w:szCs w:val="16"/>
              </w:rPr>
            </w:pPr>
            <w:r w:rsidRPr="001B1679">
              <w:rPr>
                <w:sz w:val="16"/>
                <w:szCs w:val="16"/>
              </w:rPr>
              <w:t>3GPPMEMBER</w:t>
            </w:r>
          </w:p>
        </w:tc>
      </w:tr>
      <w:tr w:rsidR="00A66FE4" w14:paraId="5CF73E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9EBFF"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F5F71" w14:textId="77777777" w:rsidR="00A66FE4" w:rsidRPr="001B1679" w:rsidRDefault="00A66FE4" w:rsidP="0021626D">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D48AA"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9A10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4ADAC" w14:textId="77777777" w:rsidR="00A66FE4" w:rsidRPr="001B1679" w:rsidRDefault="00A66FE4" w:rsidP="0021626D">
            <w:pPr>
              <w:pStyle w:val="TAL"/>
              <w:rPr>
                <w:sz w:val="16"/>
                <w:szCs w:val="16"/>
              </w:rPr>
            </w:pPr>
            <w:r w:rsidRPr="001B1679">
              <w:rPr>
                <w:sz w:val="16"/>
                <w:szCs w:val="16"/>
              </w:rPr>
              <w:t>3GPPMEMBER</w:t>
            </w:r>
          </w:p>
        </w:tc>
      </w:tr>
      <w:tr w:rsidR="00A66FE4" w14:paraId="18F18F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D1CB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42FAA" w14:textId="77777777" w:rsidR="00A66FE4" w:rsidRPr="001B1679" w:rsidRDefault="00A66FE4" w:rsidP="0021626D">
            <w:pPr>
              <w:pStyle w:val="TAL"/>
              <w:rPr>
                <w:sz w:val="16"/>
                <w:szCs w:val="16"/>
              </w:rPr>
            </w:pPr>
            <w:r w:rsidRPr="001B1679">
              <w:rPr>
                <w:sz w:val="16"/>
                <w:szCs w:val="16"/>
              </w:rPr>
              <w:t>Renaud Mellies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55EA8" w14:textId="77777777" w:rsidR="00A66FE4" w:rsidRPr="001B1679" w:rsidRDefault="00A66FE4" w:rsidP="0021626D">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D1A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03797" w14:textId="77777777" w:rsidR="00A66FE4" w:rsidRPr="001B1679" w:rsidRDefault="00A66FE4" w:rsidP="0021626D">
            <w:pPr>
              <w:pStyle w:val="TAL"/>
              <w:rPr>
                <w:sz w:val="16"/>
                <w:szCs w:val="16"/>
              </w:rPr>
            </w:pPr>
            <w:r w:rsidRPr="001B1679">
              <w:rPr>
                <w:sz w:val="16"/>
                <w:szCs w:val="16"/>
              </w:rPr>
              <w:t>3GPPMEMBER</w:t>
            </w:r>
          </w:p>
        </w:tc>
      </w:tr>
      <w:tr w:rsidR="00A66FE4" w14:paraId="472482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0B738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A9892" w14:textId="77777777" w:rsidR="00A66FE4" w:rsidRPr="001B1679" w:rsidRDefault="00A66FE4" w:rsidP="0021626D">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BCCD1"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D351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B4A76" w14:textId="77777777" w:rsidR="00A66FE4" w:rsidRPr="001B1679" w:rsidRDefault="00A66FE4" w:rsidP="0021626D">
            <w:pPr>
              <w:pStyle w:val="TAL"/>
              <w:rPr>
                <w:sz w:val="16"/>
                <w:szCs w:val="16"/>
              </w:rPr>
            </w:pPr>
            <w:r w:rsidRPr="001B1679">
              <w:rPr>
                <w:sz w:val="16"/>
                <w:szCs w:val="16"/>
              </w:rPr>
              <w:t>3GPPMEMBER</w:t>
            </w:r>
          </w:p>
        </w:tc>
      </w:tr>
      <w:tr w:rsidR="00A66FE4" w14:paraId="5D7C74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22AF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66DC5" w14:textId="77777777" w:rsidR="00A66FE4" w:rsidRPr="001B1679" w:rsidRDefault="00A66FE4" w:rsidP="0021626D">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DC89A" w14:textId="77777777" w:rsidR="00A66FE4" w:rsidRPr="001B1679" w:rsidRDefault="00A66FE4" w:rsidP="0021626D">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591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D7849" w14:textId="77777777" w:rsidR="00A66FE4" w:rsidRPr="001B1679" w:rsidRDefault="00A66FE4" w:rsidP="0021626D">
            <w:pPr>
              <w:pStyle w:val="TAL"/>
              <w:rPr>
                <w:sz w:val="16"/>
                <w:szCs w:val="16"/>
              </w:rPr>
            </w:pPr>
            <w:r w:rsidRPr="001B1679">
              <w:rPr>
                <w:sz w:val="16"/>
                <w:szCs w:val="16"/>
              </w:rPr>
              <w:t>3GPPMEMBER</w:t>
            </w:r>
          </w:p>
        </w:tc>
      </w:tr>
      <w:tr w:rsidR="00A66FE4" w14:paraId="3FDB4DF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5365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824EB8" w14:textId="77777777" w:rsidR="00A66FE4" w:rsidRPr="001B1679" w:rsidRDefault="00A66FE4" w:rsidP="0021626D">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2BBA4"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5516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0B98E" w14:textId="77777777" w:rsidR="00A66FE4" w:rsidRPr="001B1679" w:rsidRDefault="00A66FE4" w:rsidP="0021626D">
            <w:pPr>
              <w:pStyle w:val="TAL"/>
              <w:rPr>
                <w:sz w:val="16"/>
                <w:szCs w:val="16"/>
              </w:rPr>
            </w:pPr>
            <w:r w:rsidRPr="001B1679">
              <w:rPr>
                <w:sz w:val="16"/>
                <w:szCs w:val="16"/>
              </w:rPr>
              <w:t>3GPPMEMBER</w:t>
            </w:r>
          </w:p>
        </w:tc>
      </w:tr>
      <w:tr w:rsidR="00A66FE4" w14:paraId="0CEF377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A93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823CF" w14:textId="77777777" w:rsidR="00A66FE4" w:rsidRPr="001B1679" w:rsidRDefault="00A66FE4" w:rsidP="0021626D">
            <w:pPr>
              <w:pStyle w:val="TAL"/>
              <w:rPr>
                <w:sz w:val="16"/>
                <w:szCs w:val="16"/>
              </w:rPr>
            </w:pPr>
            <w:r w:rsidRPr="001B1679">
              <w:rPr>
                <w:sz w:val="16"/>
                <w:szCs w:val="16"/>
              </w:rPr>
              <w:t>Tomo MIYAKE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2ACD1"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CA7FD"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D57B7E" w14:textId="77777777" w:rsidR="00A66FE4" w:rsidRPr="001B1679" w:rsidRDefault="00A66FE4" w:rsidP="0021626D">
            <w:pPr>
              <w:pStyle w:val="TAL"/>
              <w:rPr>
                <w:sz w:val="16"/>
                <w:szCs w:val="16"/>
              </w:rPr>
            </w:pPr>
            <w:r w:rsidRPr="001B1679">
              <w:rPr>
                <w:sz w:val="16"/>
                <w:szCs w:val="16"/>
              </w:rPr>
              <w:t>3GPPMEMBER</w:t>
            </w:r>
          </w:p>
        </w:tc>
      </w:tr>
      <w:tr w:rsidR="00A66FE4" w14:paraId="150858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E930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BA7D3" w14:textId="77777777" w:rsidR="00A66FE4" w:rsidRPr="001B1679" w:rsidRDefault="00A66FE4" w:rsidP="0021626D">
            <w:pPr>
              <w:pStyle w:val="TAL"/>
              <w:rPr>
                <w:sz w:val="16"/>
                <w:szCs w:val="16"/>
              </w:rPr>
            </w:pPr>
            <w:r w:rsidRPr="001B1679">
              <w:rPr>
                <w:sz w:val="16"/>
                <w:szCs w:val="16"/>
              </w:rPr>
              <w:t>Max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1FE2E"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0EAD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E7341" w14:textId="77777777" w:rsidR="00A66FE4" w:rsidRPr="001B1679" w:rsidRDefault="00A66FE4" w:rsidP="0021626D">
            <w:pPr>
              <w:pStyle w:val="TAL"/>
              <w:rPr>
                <w:sz w:val="16"/>
                <w:szCs w:val="16"/>
              </w:rPr>
            </w:pPr>
            <w:r w:rsidRPr="001B1679">
              <w:rPr>
                <w:sz w:val="16"/>
                <w:szCs w:val="16"/>
              </w:rPr>
              <w:t>3GPPMEMBER</w:t>
            </w:r>
          </w:p>
        </w:tc>
      </w:tr>
      <w:tr w:rsidR="00A66FE4" w14:paraId="2AC874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804C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4D313F" w14:textId="77777777" w:rsidR="00A66FE4" w:rsidRPr="001B1679" w:rsidRDefault="00A66FE4" w:rsidP="0021626D">
            <w:pPr>
              <w:pStyle w:val="TAL"/>
              <w:rPr>
                <w:sz w:val="16"/>
                <w:szCs w:val="16"/>
              </w:rPr>
            </w:pPr>
            <w:r w:rsidRPr="001B1679">
              <w:rPr>
                <w:sz w:val="16"/>
                <w:szCs w:val="16"/>
              </w:rPr>
              <w:t>Peter Monnes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712A1"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2950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C5F80" w14:textId="77777777" w:rsidR="00A66FE4" w:rsidRPr="001B1679" w:rsidRDefault="00A66FE4" w:rsidP="0021626D">
            <w:pPr>
              <w:pStyle w:val="TAL"/>
              <w:rPr>
                <w:sz w:val="16"/>
                <w:szCs w:val="16"/>
              </w:rPr>
            </w:pPr>
            <w:r w:rsidRPr="001B1679">
              <w:rPr>
                <w:sz w:val="16"/>
                <w:szCs w:val="16"/>
              </w:rPr>
              <w:t>3GPPMEMBER</w:t>
            </w:r>
          </w:p>
        </w:tc>
      </w:tr>
      <w:tr w:rsidR="00A66FE4" w14:paraId="72C664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E223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45EF9" w14:textId="77777777" w:rsidR="00A66FE4" w:rsidRPr="001B1679" w:rsidRDefault="00A66FE4" w:rsidP="0021626D">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C1DA5"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A1CB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C1676" w14:textId="77777777" w:rsidR="00A66FE4" w:rsidRPr="001B1679" w:rsidRDefault="00A66FE4" w:rsidP="0021626D">
            <w:pPr>
              <w:pStyle w:val="TAL"/>
              <w:rPr>
                <w:sz w:val="16"/>
                <w:szCs w:val="16"/>
              </w:rPr>
            </w:pPr>
            <w:r w:rsidRPr="001B1679">
              <w:rPr>
                <w:sz w:val="16"/>
                <w:szCs w:val="16"/>
              </w:rPr>
              <w:t>3GPPMEMBER</w:t>
            </w:r>
          </w:p>
        </w:tc>
      </w:tr>
      <w:tr w:rsidR="00A66FE4" w14:paraId="473F78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A9B2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FD881" w14:textId="77777777" w:rsidR="00A66FE4" w:rsidRPr="001B1679" w:rsidRDefault="00A66FE4" w:rsidP="0021626D">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18775"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66EF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CD7CC" w14:textId="77777777" w:rsidR="00A66FE4" w:rsidRPr="001B1679" w:rsidRDefault="00A66FE4" w:rsidP="0021626D">
            <w:pPr>
              <w:pStyle w:val="TAL"/>
              <w:rPr>
                <w:sz w:val="16"/>
                <w:szCs w:val="16"/>
              </w:rPr>
            </w:pPr>
            <w:r w:rsidRPr="001B1679">
              <w:rPr>
                <w:sz w:val="16"/>
                <w:szCs w:val="16"/>
              </w:rPr>
              <w:t>3GPPMEMBER</w:t>
            </w:r>
          </w:p>
        </w:tc>
      </w:tr>
      <w:tr w:rsidR="00A66FE4" w14:paraId="2F5B93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102C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47DA8" w14:textId="77777777" w:rsidR="00A66FE4" w:rsidRPr="001B1679" w:rsidRDefault="00A66FE4" w:rsidP="0021626D">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58F6B"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BB93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E29F0" w14:textId="77777777" w:rsidR="00A66FE4" w:rsidRPr="001B1679" w:rsidRDefault="00A66FE4" w:rsidP="0021626D">
            <w:pPr>
              <w:pStyle w:val="TAL"/>
              <w:rPr>
                <w:sz w:val="16"/>
                <w:szCs w:val="16"/>
              </w:rPr>
            </w:pPr>
            <w:r w:rsidRPr="001B1679">
              <w:rPr>
                <w:sz w:val="16"/>
                <w:szCs w:val="16"/>
              </w:rPr>
              <w:t>3GPPMEMBER</w:t>
            </w:r>
          </w:p>
        </w:tc>
      </w:tr>
      <w:tr w:rsidR="00A66FE4" w14:paraId="668774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42B03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057FD" w14:textId="77777777" w:rsidR="00A66FE4" w:rsidRPr="001B1679" w:rsidRDefault="00A66FE4" w:rsidP="0021626D">
            <w:pPr>
              <w:pStyle w:val="TAL"/>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C40B3" w14:textId="77777777" w:rsidR="00A66FE4" w:rsidRPr="001B1679" w:rsidRDefault="00A66FE4" w:rsidP="0021626D">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B114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2D378" w14:textId="77777777" w:rsidR="00A66FE4" w:rsidRPr="001B1679" w:rsidRDefault="00A66FE4" w:rsidP="0021626D">
            <w:pPr>
              <w:pStyle w:val="TAL"/>
              <w:rPr>
                <w:sz w:val="16"/>
                <w:szCs w:val="16"/>
              </w:rPr>
            </w:pPr>
            <w:r w:rsidRPr="001B1679">
              <w:rPr>
                <w:sz w:val="16"/>
                <w:szCs w:val="16"/>
              </w:rPr>
              <w:t>3GPPMEMBER</w:t>
            </w:r>
          </w:p>
        </w:tc>
      </w:tr>
      <w:tr w:rsidR="00A66FE4" w14:paraId="080BB4F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B8E7A"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5DF46" w14:textId="77777777" w:rsidR="00A66FE4" w:rsidRPr="001B1679" w:rsidRDefault="00A66FE4" w:rsidP="0021626D">
            <w:pPr>
              <w:pStyle w:val="TAL"/>
              <w:rPr>
                <w:sz w:val="16"/>
                <w:szCs w:val="16"/>
              </w:rPr>
            </w:pPr>
            <w:r w:rsidRPr="001B1679">
              <w:rPr>
                <w:sz w:val="16"/>
                <w:szCs w:val="16"/>
              </w:rPr>
              <w:t>Andrew Murphy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34B23"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634D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6D023" w14:textId="77777777" w:rsidR="00A66FE4" w:rsidRPr="001B1679" w:rsidRDefault="00A66FE4" w:rsidP="0021626D">
            <w:pPr>
              <w:pStyle w:val="TAL"/>
              <w:rPr>
                <w:sz w:val="16"/>
                <w:szCs w:val="16"/>
              </w:rPr>
            </w:pPr>
            <w:r w:rsidRPr="001B1679">
              <w:rPr>
                <w:sz w:val="16"/>
                <w:szCs w:val="16"/>
              </w:rPr>
              <w:t>3GPPMEMBER</w:t>
            </w:r>
          </w:p>
        </w:tc>
      </w:tr>
      <w:tr w:rsidR="00A66FE4" w14:paraId="772477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B4BC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76437" w14:textId="77777777" w:rsidR="00A66FE4" w:rsidRPr="001B1679" w:rsidRDefault="00A66FE4" w:rsidP="0021626D">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C7808" w14:textId="77777777" w:rsidR="00A66FE4" w:rsidRPr="001B1679" w:rsidRDefault="00A66FE4" w:rsidP="0021626D">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5B3E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2AAEF" w14:textId="77777777" w:rsidR="00A66FE4" w:rsidRPr="001B1679" w:rsidRDefault="00A66FE4" w:rsidP="0021626D">
            <w:pPr>
              <w:pStyle w:val="TAL"/>
              <w:rPr>
                <w:sz w:val="16"/>
                <w:szCs w:val="16"/>
              </w:rPr>
            </w:pPr>
            <w:r w:rsidRPr="001B1679">
              <w:rPr>
                <w:sz w:val="16"/>
                <w:szCs w:val="16"/>
              </w:rPr>
              <w:t>3GPPMEMBER</w:t>
            </w:r>
          </w:p>
        </w:tc>
      </w:tr>
      <w:tr w:rsidR="00A66FE4" w14:paraId="2693A9A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2F4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5781D" w14:textId="77777777" w:rsidR="00A66FE4" w:rsidRPr="001B1679" w:rsidRDefault="00A66FE4" w:rsidP="0021626D">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DD2B0" w14:textId="77777777" w:rsidR="00A66FE4" w:rsidRPr="001B1679" w:rsidRDefault="00A66FE4" w:rsidP="0021626D">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8A85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EFBEE" w14:textId="77777777" w:rsidR="00A66FE4" w:rsidRPr="001B1679" w:rsidRDefault="00A66FE4" w:rsidP="0021626D">
            <w:pPr>
              <w:pStyle w:val="TAL"/>
              <w:rPr>
                <w:sz w:val="16"/>
                <w:szCs w:val="16"/>
              </w:rPr>
            </w:pPr>
            <w:r w:rsidRPr="001B1679">
              <w:rPr>
                <w:sz w:val="16"/>
                <w:szCs w:val="16"/>
              </w:rPr>
              <w:t>3GPPMEMBER</w:t>
            </w:r>
          </w:p>
        </w:tc>
      </w:tr>
      <w:tr w:rsidR="00A66FE4" w14:paraId="6F7A46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DF93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3D16F" w14:textId="77777777" w:rsidR="00A66FE4" w:rsidRPr="001B1679" w:rsidRDefault="00A66FE4" w:rsidP="0021626D">
            <w:pPr>
              <w:pStyle w:val="TAL"/>
              <w:rPr>
                <w:sz w:val="16"/>
                <w:szCs w:val="16"/>
              </w:rPr>
            </w:pPr>
            <w:r w:rsidRPr="001B1679">
              <w:rPr>
                <w:sz w:val="16"/>
                <w:szCs w:val="16"/>
              </w:rPr>
              <w:t>Prasanna Nagarajan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679F3"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124F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3C85B" w14:textId="77777777" w:rsidR="00A66FE4" w:rsidRPr="001B1679" w:rsidRDefault="00A66FE4" w:rsidP="0021626D">
            <w:pPr>
              <w:pStyle w:val="TAL"/>
              <w:rPr>
                <w:sz w:val="16"/>
                <w:szCs w:val="16"/>
              </w:rPr>
            </w:pPr>
            <w:r w:rsidRPr="001B1679">
              <w:rPr>
                <w:sz w:val="16"/>
                <w:szCs w:val="16"/>
              </w:rPr>
              <w:t>3GPPMEMBER</w:t>
            </w:r>
          </w:p>
        </w:tc>
      </w:tr>
      <w:tr w:rsidR="00A66FE4" w14:paraId="560D63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F629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5FDC5" w14:textId="77777777" w:rsidR="00A66FE4" w:rsidRPr="001B1679" w:rsidRDefault="00A66FE4" w:rsidP="0021626D">
            <w:pPr>
              <w:pStyle w:val="TAL"/>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529E8"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5A417"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4D508" w14:textId="77777777" w:rsidR="00A66FE4" w:rsidRPr="001B1679" w:rsidRDefault="00A66FE4" w:rsidP="0021626D">
            <w:pPr>
              <w:pStyle w:val="TAL"/>
              <w:rPr>
                <w:sz w:val="16"/>
                <w:szCs w:val="16"/>
              </w:rPr>
            </w:pPr>
            <w:r w:rsidRPr="001B1679">
              <w:rPr>
                <w:sz w:val="16"/>
                <w:szCs w:val="16"/>
              </w:rPr>
              <w:t>3GPPMEMBER</w:t>
            </w:r>
          </w:p>
        </w:tc>
      </w:tr>
      <w:tr w:rsidR="00A66FE4" w14:paraId="6F0659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FDC6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7FE5D" w14:textId="77777777" w:rsidR="00A66FE4" w:rsidRPr="001B1679" w:rsidRDefault="00A66FE4" w:rsidP="0021626D">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61B8A" w14:textId="77777777" w:rsidR="00A66FE4" w:rsidRPr="001B1679" w:rsidRDefault="00A66FE4" w:rsidP="0021626D">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B4A3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BB61D" w14:textId="77777777" w:rsidR="00A66FE4" w:rsidRPr="001B1679" w:rsidRDefault="00A66FE4" w:rsidP="0021626D">
            <w:pPr>
              <w:pStyle w:val="TAL"/>
              <w:rPr>
                <w:sz w:val="16"/>
                <w:szCs w:val="16"/>
              </w:rPr>
            </w:pPr>
            <w:r w:rsidRPr="001B1679">
              <w:rPr>
                <w:sz w:val="16"/>
                <w:szCs w:val="16"/>
              </w:rPr>
              <w:t>3GPPMEMBER</w:t>
            </w:r>
          </w:p>
        </w:tc>
      </w:tr>
      <w:tr w:rsidR="00A66FE4" w14:paraId="7E40A42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B633F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57A68" w14:textId="77777777" w:rsidR="00A66FE4" w:rsidRPr="001B1679" w:rsidRDefault="00A66FE4" w:rsidP="0021626D">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5A72B"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B1016"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4F250" w14:textId="77777777" w:rsidR="00A66FE4" w:rsidRPr="001B1679" w:rsidRDefault="00A66FE4" w:rsidP="0021626D">
            <w:pPr>
              <w:pStyle w:val="TAL"/>
              <w:rPr>
                <w:sz w:val="16"/>
                <w:szCs w:val="16"/>
              </w:rPr>
            </w:pPr>
            <w:r w:rsidRPr="001B1679">
              <w:rPr>
                <w:sz w:val="16"/>
                <w:szCs w:val="16"/>
              </w:rPr>
              <w:t>3GPPMEMBER</w:t>
            </w:r>
          </w:p>
        </w:tc>
      </w:tr>
      <w:tr w:rsidR="00A66FE4" w14:paraId="570602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561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0B761" w14:textId="77777777" w:rsidR="00A66FE4" w:rsidRPr="001B1679" w:rsidRDefault="00A66FE4" w:rsidP="0021626D">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E9FE"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8825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2E7330" w14:textId="77777777" w:rsidR="00A66FE4" w:rsidRPr="001B1679" w:rsidRDefault="00A66FE4" w:rsidP="0021626D">
            <w:pPr>
              <w:pStyle w:val="TAL"/>
              <w:rPr>
                <w:sz w:val="16"/>
                <w:szCs w:val="16"/>
              </w:rPr>
            </w:pPr>
            <w:r w:rsidRPr="001B1679">
              <w:rPr>
                <w:sz w:val="16"/>
                <w:szCs w:val="16"/>
              </w:rPr>
              <w:t>3GPPMEMBER</w:t>
            </w:r>
          </w:p>
        </w:tc>
      </w:tr>
      <w:tr w:rsidR="00A66FE4" w14:paraId="23AE50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06CC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9AB83" w14:textId="77777777" w:rsidR="00A66FE4" w:rsidRPr="001B1679" w:rsidRDefault="00A66FE4" w:rsidP="0021626D">
            <w:pPr>
              <w:pStyle w:val="TAL"/>
              <w:rPr>
                <w:sz w:val="16"/>
                <w:szCs w:val="16"/>
              </w:rPr>
            </w:pPr>
            <w:r w:rsidRPr="001B1679">
              <w:rPr>
                <w:sz w:val="16"/>
                <w:szCs w:val="16"/>
              </w:rPr>
              <w:t>Yuto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5BAA5"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6481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8C019" w14:textId="77777777" w:rsidR="00A66FE4" w:rsidRPr="001B1679" w:rsidRDefault="00A66FE4" w:rsidP="0021626D">
            <w:pPr>
              <w:pStyle w:val="TAL"/>
              <w:rPr>
                <w:sz w:val="16"/>
                <w:szCs w:val="16"/>
              </w:rPr>
            </w:pPr>
            <w:r w:rsidRPr="001B1679">
              <w:rPr>
                <w:sz w:val="16"/>
                <w:szCs w:val="16"/>
              </w:rPr>
              <w:t>3GPPMEMBER</w:t>
            </w:r>
          </w:p>
        </w:tc>
      </w:tr>
      <w:tr w:rsidR="00A66FE4" w14:paraId="178720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FB55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DEDFA" w14:textId="77777777" w:rsidR="00A66FE4" w:rsidRPr="001B1679" w:rsidRDefault="00A66FE4" w:rsidP="0021626D">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F8263"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9DF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9EA75B" w14:textId="77777777" w:rsidR="00A66FE4" w:rsidRPr="001B1679" w:rsidRDefault="00A66FE4" w:rsidP="0021626D">
            <w:pPr>
              <w:pStyle w:val="TAL"/>
              <w:rPr>
                <w:sz w:val="16"/>
                <w:szCs w:val="16"/>
              </w:rPr>
            </w:pPr>
            <w:r w:rsidRPr="001B1679">
              <w:rPr>
                <w:sz w:val="16"/>
                <w:szCs w:val="16"/>
              </w:rPr>
              <w:t>3GPPMEMBER</w:t>
            </w:r>
          </w:p>
        </w:tc>
      </w:tr>
      <w:tr w:rsidR="00A66FE4" w14:paraId="2326BEE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E80A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9F8F4" w14:textId="77777777" w:rsidR="00A66FE4" w:rsidRPr="001B1679" w:rsidRDefault="00A66FE4" w:rsidP="0021626D">
            <w:pPr>
              <w:pStyle w:val="TAL"/>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09FA0" w14:textId="77777777" w:rsidR="00A66FE4" w:rsidRPr="001B1679" w:rsidRDefault="00A66FE4" w:rsidP="0021626D">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8A8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3B5EB" w14:textId="77777777" w:rsidR="00A66FE4" w:rsidRPr="001B1679" w:rsidRDefault="00A66FE4" w:rsidP="0021626D">
            <w:pPr>
              <w:pStyle w:val="TAL"/>
              <w:rPr>
                <w:sz w:val="16"/>
                <w:szCs w:val="16"/>
              </w:rPr>
            </w:pPr>
            <w:r w:rsidRPr="001B1679">
              <w:rPr>
                <w:sz w:val="16"/>
                <w:szCs w:val="16"/>
              </w:rPr>
              <w:t>3GPPMEMBER</w:t>
            </w:r>
          </w:p>
        </w:tc>
      </w:tr>
      <w:tr w:rsidR="00A66FE4" w14:paraId="588DC7A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594A8"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4BF7B" w14:textId="77777777" w:rsidR="00A66FE4" w:rsidRPr="001B1679" w:rsidRDefault="00A66FE4" w:rsidP="0021626D">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2B257" w14:textId="77777777" w:rsidR="00A66FE4" w:rsidRPr="001B1679" w:rsidRDefault="00A66FE4" w:rsidP="0021626D">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0999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0CB24" w14:textId="77777777" w:rsidR="00A66FE4" w:rsidRPr="001B1679" w:rsidRDefault="00A66FE4" w:rsidP="0021626D">
            <w:pPr>
              <w:pStyle w:val="TAL"/>
              <w:rPr>
                <w:sz w:val="16"/>
                <w:szCs w:val="16"/>
              </w:rPr>
            </w:pPr>
            <w:r w:rsidRPr="001B1679">
              <w:rPr>
                <w:sz w:val="16"/>
                <w:szCs w:val="16"/>
              </w:rPr>
              <w:t>3GPPMEMBER</w:t>
            </w:r>
          </w:p>
        </w:tc>
      </w:tr>
      <w:tr w:rsidR="00A66FE4" w14:paraId="486A343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31CF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8F08B" w14:textId="77777777" w:rsidR="00A66FE4" w:rsidRPr="001B1679" w:rsidRDefault="00A66FE4" w:rsidP="0021626D">
            <w:pPr>
              <w:pStyle w:val="TAL"/>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0F662" w14:textId="77777777" w:rsidR="00A66FE4" w:rsidRPr="001B1679" w:rsidRDefault="00A66FE4" w:rsidP="0021626D">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9116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D6361" w14:textId="77777777" w:rsidR="00A66FE4" w:rsidRPr="001B1679" w:rsidRDefault="00A66FE4" w:rsidP="0021626D">
            <w:pPr>
              <w:pStyle w:val="TAL"/>
              <w:rPr>
                <w:sz w:val="16"/>
                <w:szCs w:val="16"/>
              </w:rPr>
            </w:pPr>
            <w:r w:rsidRPr="001B1679">
              <w:rPr>
                <w:sz w:val="16"/>
                <w:szCs w:val="16"/>
              </w:rPr>
              <w:t>3GPPMEMBER</w:t>
            </w:r>
          </w:p>
        </w:tc>
      </w:tr>
      <w:tr w:rsidR="00A66FE4" w14:paraId="17DB063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2E44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DB27CB" w14:textId="77777777" w:rsidR="00A66FE4" w:rsidRPr="001B1679" w:rsidRDefault="00A66FE4" w:rsidP="0021626D">
            <w:pPr>
              <w:pStyle w:val="TAL"/>
              <w:rPr>
                <w:sz w:val="16"/>
                <w:szCs w:val="16"/>
              </w:rPr>
            </w:pPr>
            <w:r w:rsidRPr="001B1679">
              <w:rPr>
                <w:sz w:val="16"/>
                <w:szCs w:val="16"/>
              </w:rPr>
              <w:t>Sari Nielsen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6799" w14:textId="77777777" w:rsidR="00A66FE4" w:rsidRPr="001B1679" w:rsidRDefault="00A66FE4" w:rsidP="0021626D">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D0BA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60DC4" w14:textId="77777777" w:rsidR="00A66FE4" w:rsidRPr="001B1679" w:rsidRDefault="00A66FE4" w:rsidP="0021626D">
            <w:pPr>
              <w:pStyle w:val="TAL"/>
              <w:rPr>
                <w:sz w:val="16"/>
                <w:szCs w:val="16"/>
              </w:rPr>
            </w:pPr>
            <w:r w:rsidRPr="001B1679">
              <w:rPr>
                <w:sz w:val="16"/>
                <w:szCs w:val="16"/>
              </w:rPr>
              <w:t>3GPPMEMBER</w:t>
            </w:r>
          </w:p>
        </w:tc>
      </w:tr>
      <w:tr w:rsidR="00A66FE4" w14:paraId="3D6284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899EE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0FB19" w14:textId="77777777" w:rsidR="00A66FE4" w:rsidRPr="001B1679" w:rsidRDefault="00A66FE4" w:rsidP="0021626D">
            <w:pPr>
              <w:pStyle w:val="TAL"/>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DD45C"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8A4EF"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C6B06" w14:textId="77777777" w:rsidR="00A66FE4" w:rsidRPr="001B1679" w:rsidRDefault="00A66FE4" w:rsidP="0021626D">
            <w:pPr>
              <w:pStyle w:val="TAL"/>
              <w:rPr>
                <w:sz w:val="16"/>
                <w:szCs w:val="16"/>
              </w:rPr>
            </w:pPr>
            <w:r w:rsidRPr="001B1679">
              <w:rPr>
                <w:sz w:val="16"/>
                <w:szCs w:val="16"/>
              </w:rPr>
              <w:t>3GPPMEMBER</w:t>
            </w:r>
          </w:p>
        </w:tc>
      </w:tr>
      <w:tr w:rsidR="00A66FE4" w14:paraId="150C69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3017F"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D26DA" w14:textId="77777777" w:rsidR="00A66FE4" w:rsidRPr="001B1679" w:rsidRDefault="00A66FE4" w:rsidP="0021626D">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83822"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E605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3E532" w14:textId="77777777" w:rsidR="00A66FE4" w:rsidRPr="001B1679" w:rsidRDefault="00A66FE4" w:rsidP="0021626D">
            <w:pPr>
              <w:pStyle w:val="TAL"/>
              <w:rPr>
                <w:sz w:val="16"/>
                <w:szCs w:val="16"/>
              </w:rPr>
            </w:pPr>
            <w:r w:rsidRPr="001B1679">
              <w:rPr>
                <w:sz w:val="16"/>
                <w:szCs w:val="16"/>
              </w:rPr>
              <w:t>3GPPMEMBER</w:t>
            </w:r>
          </w:p>
        </w:tc>
      </w:tr>
      <w:tr w:rsidR="00A66FE4" w14:paraId="575379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AB29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19CEE" w14:textId="77777777" w:rsidR="00A66FE4" w:rsidRPr="001B1679" w:rsidRDefault="00A66FE4" w:rsidP="0021626D">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DFCAD" w14:textId="77777777" w:rsidR="00A66FE4" w:rsidRPr="001B1679" w:rsidRDefault="00A66FE4" w:rsidP="0021626D">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344C0"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E153AA" w14:textId="77777777" w:rsidR="00A66FE4" w:rsidRPr="001B1679" w:rsidRDefault="00A66FE4" w:rsidP="0021626D">
            <w:pPr>
              <w:pStyle w:val="TAL"/>
              <w:rPr>
                <w:sz w:val="16"/>
                <w:szCs w:val="16"/>
              </w:rPr>
            </w:pPr>
            <w:r w:rsidRPr="001B1679">
              <w:rPr>
                <w:sz w:val="16"/>
                <w:szCs w:val="16"/>
              </w:rPr>
              <w:t>3GPPMEMBER</w:t>
            </w:r>
          </w:p>
        </w:tc>
      </w:tr>
      <w:tr w:rsidR="00A66FE4" w14:paraId="72C74EB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65135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325C1" w14:textId="77777777" w:rsidR="00A66FE4" w:rsidRPr="001B1679" w:rsidRDefault="00A66FE4" w:rsidP="0021626D">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C2558"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17EB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6A226" w14:textId="77777777" w:rsidR="00A66FE4" w:rsidRPr="001B1679" w:rsidRDefault="00A66FE4" w:rsidP="0021626D">
            <w:pPr>
              <w:pStyle w:val="TAL"/>
              <w:rPr>
                <w:sz w:val="16"/>
                <w:szCs w:val="16"/>
              </w:rPr>
            </w:pPr>
            <w:r w:rsidRPr="001B1679">
              <w:rPr>
                <w:sz w:val="16"/>
                <w:szCs w:val="16"/>
              </w:rPr>
              <w:t>3GPPMEMBER</w:t>
            </w:r>
          </w:p>
        </w:tc>
      </w:tr>
      <w:tr w:rsidR="00A66FE4" w14:paraId="0FD035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3A42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E99E1" w14:textId="77777777" w:rsidR="00A66FE4" w:rsidRPr="001B1679" w:rsidRDefault="00A66FE4" w:rsidP="0021626D">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241C6"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23E7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44176" w14:textId="77777777" w:rsidR="00A66FE4" w:rsidRPr="001B1679" w:rsidRDefault="00A66FE4" w:rsidP="0021626D">
            <w:pPr>
              <w:pStyle w:val="TAL"/>
              <w:rPr>
                <w:sz w:val="16"/>
                <w:szCs w:val="16"/>
              </w:rPr>
            </w:pPr>
            <w:r w:rsidRPr="001B1679">
              <w:rPr>
                <w:sz w:val="16"/>
                <w:szCs w:val="16"/>
              </w:rPr>
              <w:t>3GPPMEMBER</w:t>
            </w:r>
          </w:p>
        </w:tc>
      </w:tr>
      <w:tr w:rsidR="00A66FE4" w14:paraId="7D69A8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B326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38B44" w14:textId="77777777" w:rsidR="00A66FE4" w:rsidRPr="001B1679" w:rsidRDefault="00A66FE4" w:rsidP="0021626D">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25C23"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5798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48045" w14:textId="77777777" w:rsidR="00A66FE4" w:rsidRPr="001B1679" w:rsidRDefault="00A66FE4" w:rsidP="0021626D">
            <w:pPr>
              <w:pStyle w:val="TAL"/>
              <w:rPr>
                <w:sz w:val="16"/>
                <w:szCs w:val="16"/>
              </w:rPr>
            </w:pPr>
            <w:r w:rsidRPr="001B1679">
              <w:rPr>
                <w:sz w:val="16"/>
                <w:szCs w:val="16"/>
              </w:rPr>
              <w:t>3GPPMEMBER</w:t>
            </w:r>
          </w:p>
        </w:tc>
      </w:tr>
      <w:tr w:rsidR="00A66FE4" w14:paraId="47976C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2947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5676E" w14:textId="77777777" w:rsidR="00A66FE4" w:rsidRPr="001B1679" w:rsidRDefault="00A66FE4" w:rsidP="0021626D">
            <w:pPr>
              <w:pStyle w:val="TAL"/>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D992A"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9AE8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AA76AC" w14:textId="77777777" w:rsidR="00A66FE4" w:rsidRPr="001B1679" w:rsidRDefault="00A66FE4" w:rsidP="0021626D">
            <w:pPr>
              <w:pStyle w:val="TAL"/>
              <w:rPr>
                <w:sz w:val="16"/>
                <w:szCs w:val="16"/>
              </w:rPr>
            </w:pPr>
            <w:r w:rsidRPr="001B1679">
              <w:rPr>
                <w:sz w:val="16"/>
                <w:szCs w:val="16"/>
              </w:rPr>
              <w:t>3GPPORG_REP</w:t>
            </w:r>
          </w:p>
        </w:tc>
      </w:tr>
      <w:tr w:rsidR="00A66FE4" w14:paraId="21ECC0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426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3BD48" w14:textId="77777777" w:rsidR="00A66FE4" w:rsidRPr="001B1679" w:rsidRDefault="00A66FE4" w:rsidP="0021626D">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15A90"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BECE7"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C224C" w14:textId="77777777" w:rsidR="00A66FE4" w:rsidRPr="001B1679" w:rsidRDefault="00A66FE4" w:rsidP="0021626D">
            <w:pPr>
              <w:pStyle w:val="TAL"/>
              <w:rPr>
                <w:sz w:val="16"/>
                <w:szCs w:val="16"/>
              </w:rPr>
            </w:pPr>
            <w:r w:rsidRPr="001B1679">
              <w:rPr>
                <w:sz w:val="16"/>
                <w:szCs w:val="16"/>
              </w:rPr>
              <w:t>3GPPORG_REP</w:t>
            </w:r>
          </w:p>
        </w:tc>
      </w:tr>
      <w:tr w:rsidR="00A66FE4" w14:paraId="5730AB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9261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7AA22" w14:textId="77777777" w:rsidR="00A66FE4" w:rsidRPr="001B1679" w:rsidRDefault="00A66FE4" w:rsidP="0021626D">
            <w:pPr>
              <w:pStyle w:val="TAL"/>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6A966" w14:textId="77777777" w:rsidR="00A66FE4" w:rsidRPr="001B1679" w:rsidRDefault="00A66FE4" w:rsidP="0021626D">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DA01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3A43F" w14:textId="77777777" w:rsidR="00A66FE4" w:rsidRPr="001B1679" w:rsidRDefault="00A66FE4" w:rsidP="0021626D">
            <w:pPr>
              <w:pStyle w:val="TAL"/>
              <w:rPr>
                <w:sz w:val="16"/>
                <w:szCs w:val="16"/>
              </w:rPr>
            </w:pPr>
            <w:r w:rsidRPr="001B1679">
              <w:rPr>
                <w:sz w:val="16"/>
                <w:szCs w:val="16"/>
              </w:rPr>
              <w:t>3GPPMEMBER</w:t>
            </w:r>
          </w:p>
        </w:tc>
      </w:tr>
      <w:tr w:rsidR="00A66FE4" w14:paraId="786E074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20D05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5C03F" w14:textId="77777777" w:rsidR="00A66FE4" w:rsidRPr="001B1679" w:rsidRDefault="00A66FE4" w:rsidP="0021626D">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D0988"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360C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1478E0" w14:textId="77777777" w:rsidR="00A66FE4" w:rsidRPr="001B1679" w:rsidRDefault="00A66FE4" w:rsidP="0021626D">
            <w:pPr>
              <w:pStyle w:val="TAL"/>
              <w:rPr>
                <w:sz w:val="16"/>
                <w:szCs w:val="16"/>
              </w:rPr>
            </w:pPr>
            <w:r w:rsidRPr="001B1679">
              <w:rPr>
                <w:sz w:val="16"/>
                <w:szCs w:val="16"/>
              </w:rPr>
              <w:t>3GPPMEMBER</w:t>
            </w:r>
          </w:p>
        </w:tc>
      </w:tr>
      <w:tr w:rsidR="00A66FE4" w14:paraId="472190F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95FA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80427" w14:textId="77777777" w:rsidR="00A66FE4" w:rsidRPr="001B1679" w:rsidRDefault="00A66FE4" w:rsidP="0021626D">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42EA1"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D7D8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56FE0" w14:textId="77777777" w:rsidR="00A66FE4" w:rsidRPr="001B1679" w:rsidRDefault="00A66FE4" w:rsidP="0021626D">
            <w:pPr>
              <w:pStyle w:val="TAL"/>
              <w:rPr>
                <w:sz w:val="16"/>
                <w:szCs w:val="16"/>
              </w:rPr>
            </w:pPr>
            <w:r w:rsidRPr="001B1679">
              <w:rPr>
                <w:sz w:val="16"/>
                <w:szCs w:val="16"/>
              </w:rPr>
              <w:t>3GPPGUEST</w:t>
            </w:r>
          </w:p>
        </w:tc>
      </w:tr>
      <w:tr w:rsidR="00A66FE4" w14:paraId="4D953E8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2E3C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8AB18" w14:textId="77777777" w:rsidR="00A66FE4" w:rsidRPr="001B1679" w:rsidRDefault="00A66FE4" w:rsidP="0021626D">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8B048" w14:textId="77777777" w:rsidR="00A66FE4" w:rsidRPr="001B1679" w:rsidRDefault="00A66FE4" w:rsidP="0021626D">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F779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C0052" w14:textId="77777777" w:rsidR="00A66FE4" w:rsidRPr="001B1679" w:rsidRDefault="00A66FE4" w:rsidP="0021626D">
            <w:pPr>
              <w:pStyle w:val="TAL"/>
              <w:rPr>
                <w:sz w:val="16"/>
                <w:szCs w:val="16"/>
              </w:rPr>
            </w:pPr>
            <w:r w:rsidRPr="001B1679">
              <w:rPr>
                <w:sz w:val="16"/>
                <w:szCs w:val="16"/>
              </w:rPr>
              <w:t>3GPPMEMBER</w:t>
            </w:r>
          </w:p>
        </w:tc>
      </w:tr>
      <w:tr w:rsidR="00A66FE4" w14:paraId="5514CA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C9AB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8E208" w14:textId="77777777" w:rsidR="00A66FE4" w:rsidRPr="001B1679" w:rsidRDefault="00A66FE4" w:rsidP="0021626D">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42E89" w14:textId="77777777" w:rsidR="00A66FE4" w:rsidRPr="001B1679" w:rsidRDefault="00A66FE4" w:rsidP="0021626D">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A319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E0077" w14:textId="77777777" w:rsidR="00A66FE4" w:rsidRPr="001B1679" w:rsidRDefault="00A66FE4" w:rsidP="0021626D">
            <w:pPr>
              <w:pStyle w:val="TAL"/>
              <w:rPr>
                <w:sz w:val="16"/>
                <w:szCs w:val="16"/>
              </w:rPr>
            </w:pPr>
            <w:r w:rsidRPr="001B1679">
              <w:rPr>
                <w:sz w:val="16"/>
                <w:szCs w:val="16"/>
              </w:rPr>
              <w:t>3GPPMEMBER</w:t>
            </w:r>
          </w:p>
        </w:tc>
      </w:tr>
      <w:tr w:rsidR="00A66FE4" w14:paraId="1206B97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64802"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5461A" w14:textId="77777777" w:rsidR="00A66FE4" w:rsidRPr="001B1679" w:rsidRDefault="00A66FE4" w:rsidP="0021626D">
            <w:pPr>
              <w:pStyle w:val="TAL"/>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F10F5" w14:textId="77777777" w:rsidR="00A66FE4" w:rsidRPr="001B1679" w:rsidRDefault="00A66FE4" w:rsidP="0021626D">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A8C1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CA586" w14:textId="77777777" w:rsidR="00A66FE4" w:rsidRPr="001B1679" w:rsidRDefault="00A66FE4" w:rsidP="0021626D">
            <w:pPr>
              <w:pStyle w:val="TAL"/>
              <w:rPr>
                <w:sz w:val="16"/>
                <w:szCs w:val="16"/>
              </w:rPr>
            </w:pPr>
            <w:r w:rsidRPr="001B1679">
              <w:rPr>
                <w:sz w:val="16"/>
                <w:szCs w:val="16"/>
              </w:rPr>
              <w:t>3GPPMEMBER</w:t>
            </w:r>
          </w:p>
        </w:tc>
      </w:tr>
      <w:tr w:rsidR="00A66FE4" w14:paraId="63097DA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584B0"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01CD8" w14:textId="77777777" w:rsidR="00A66FE4" w:rsidRPr="001B1679" w:rsidRDefault="00A66FE4" w:rsidP="0021626D">
            <w:pPr>
              <w:pStyle w:val="TAL"/>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F5A30" w14:textId="77777777" w:rsidR="00A66FE4" w:rsidRPr="001B1679" w:rsidRDefault="00A66FE4" w:rsidP="0021626D">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3EDD5"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7CABD" w14:textId="77777777" w:rsidR="00A66FE4" w:rsidRPr="001B1679" w:rsidRDefault="00A66FE4" w:rsidP="0021626D">
            <w:pPr>
              <w:pStyle w:val="TAL"/>
              <w:rPr>
                <w:sz w:val="16"/>
                <w:szCs w:val="16"/>
              </w:rPr>
            </w:pPr>
            <w:r w:rsidRPr="001B1679">
              <w:rPr>
                <w:sz w:val="16"/>
                <w:szCs w:val="16"/>
              </w:rPr>
              <w:t>3GPPMARK_REP</w:t>
            </w:r>
          </w:p>
        </w:tc>
      </w:tr>
      <w:tr w:rsidR="00A66FE4" w14:paraId="76CD0F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5D34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6DDFA" w14:textId="77777777" w:rsidR="00A66FE4" w:rsidRPr="001B1679" w:rsidRDefault="00A66FE4" w:rsidP="0021626D">
            <w:pPr>
              <w:pStyle w:val="TAL"/>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E867A"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9DB2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A138E" w14:textId="77777777" w:rsidR="00A66FE4" w:rsidRPr="001B1679" w:rsidRDefault="00A66FE4" w:rsidP="0021626D">
            <w:pPr>
              <w:pStyle w:val="TAL"/>
              <w:rPr>
                <w:sz w:val="16"/>
                <w:szCs w:val="16"/>
              </w:rPr>
            </w:pPr>
            <w:r w:rsidRPr="001B1679">
              <w:rPr>
                <w:sz w:val="16"/>
                <w:szCs w:val="16"/>
              </w:rPr>
              <w:t>3GPPMEMBER</w:t>
            </w:r>
          </w:p>
        </w:tc>
      </w:tr>
      <w:tr w:rsidR="00A66FE4" w14:paraId="2F2311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B623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36A7C" w14:textId="77777777" w:rsidR="00A66FE4" w:rsidRPr="001B1679" w:rsidRDefault="00A66FE4" w:rsidP="0021626D">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91215" w14:textId="77777777" w:rsidR="00A66FE4" w:rsidRPr="001B1679" w:rsidRDefault="00A66FE4" w:rsidP="0021626D">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76CD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783AB" w14:textId="77777777" w:rsidR="00A66FE4" w:rsidRPr="001B1679" w:rsidRDefault="00A66FE4" w:rsidP="0021626D">
            <w:pPr>
              <w:pStyle w:val="TAL"/>
              <w:rPr>
                <w:sz w:val="16"/>
                <w:szCs w:val="16"/>
              </w:rPr>
            </w:pPr>
            <w:r w:rsidRPr="001B1679">
              <w:rPr>
                <w:sz w:val="16"/>
                <w:szCs w:val="16"/>
              </w:rPr>
              <w:t>3GPPMEMBER</w:t>
            </w:r>
          </w:p>
        </w:tc>
      </w:tr>
      <w:tr w:rsidR="00A66FE4" w14:paraId="641AE25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0FD7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972B5" w14:textId="77777777" w:rsidR="00A66FE4" w:rsidRPr="001B1679" w:rsidRDefault="00A66FE4" w:rsidP="0021626D">
            <w:pPr>
              <w:pStyle w:val="TAL"/>
              <w:rPr>
                <w:sz w:val="16"/>
                <w:szCs w:val="16"/>
              </w:rPr>
            </w:pPr>
            <w:r w:rsidRPr="001B1679">
              <w:rPr>
                <w:sz w:val="16"/>
                <w:szCs w:val="16"/>
              </w:rPr>
              <w:t>Andreas Pashalidis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282EA" w14:textId="77777777" w:rsidR="00A66FE4" w:rsidRPr="001B1679" w:rsidRDefault="00A66FE4" w:rsidP="0021626D">
            <w:pPr>
              <w:pStyle w:val="TAL"/>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519D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CDD85" w14:textId="77777777" w:rsidR="00A66FE4" w:rsidRPr="001B1679" w:rsidRDefault="00A66FE4" w:rsidP="0021626D">
            <w:pPr>
              <w:pStyle w:val="TAL"/>
              <w:rPr>
                <w:sz w:val="16"/>
                <w:szCs w:val="16"/>
              </w:rPr>
            </w:pPr>
            <w:r w:rsidRPr="001B1679">
              <w:rPr>
                <w:sz w:val="16"/>
                <w:szCs w:val="16"/>
              </w:rPr>
              <w:t>3GPPMEMBER</w:t>
            </w:r>
          </w:p>
        </w:tc>
      </w:tr>
      <w:tr w:rsidR="00A66FE4" w14:paraId="3C8714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96E0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F079E" w14:textId="77777777" w:rsidR="00A66FE4" w:rsidRPr="001B1679" w:rsidRDefault="00A66FE4" w:rsidP="0021626D">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402A6" w14:textId="77777777" w:rsidR="00A66FE4" w:rsidRPr="001B1679" w:rsidRDefault="00A66FE4" w:rsidP="0021626D">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69A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ADE82" w14:textId="77777777" w:rsidR="00A66FE4" w:rsidRPr="001B1679" w:rsidRDefault="00A66FE4" w:rsidP="0021626D">
            <w:pPr>
              <w:pStyle w:val="TAL"/>
              <w:rPr>
                <w:sz w:val="16"/>
                <w:szCs w:val="16"/>
              </w:rPr>
            </w:pPr>
            <w:r w:rsidRPr="001B1679">
              <w:rPr>
                <w:sz w:val="16"/>
                <w:szCs w:val="16"/>
              </w:rPr>
              <w:t>3GPPMEMBER</w:t>
            </w:r>
          </w:p>
        </w:tc>
      </w:tr>
      <w:tr w:rsidR="00A66FE4" w14:paraId="2F78519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EC0C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546F1" w14:textId="77777777" w:rsidR="00A66FE4" w:rsidRPr="001B1679" w:rsidRDefault="00A66FE4" w:rsidP="0021626D">
            <w:pPr>
              <w:pStyle w:val="TAL"/>
              <w:rPr>
                <w:sz w:val="16"/>
                <w:szCs w:val="16"/>
              </w:rPr>
            </w:pPr>
            <w:r w:rsidRPr="001B1679">
              <w:rPr>
                <w:sz w:val="16"/>
                <w:szCs w:val="16"/>
              </w:rPr>
              <w:t>Ly-Thanh Phan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F4014"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9FF6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7FED6" w14:textId="77777777" w:rsidR="00A66FE4" w:rsidRPr="001B1679" w:rsidRDefault="00A66FE4" w:rsidP="0021626D">
            <w:pPr>
              <w:pStyle w:val="TAL"/>
              <w:rPr>
                <w:sz w:val="16"/>
                <w:szCs w:val="16"/>
              </w:rPr>
            </w:pPr>
            <w:r w:rsidRPr="001B1679">
              <w:rPr>
                <w:sz w:val="16"/>
                <w:szCs w:val="16"/>
              </w:rPr>
              <w:t>3GPPMEMBER</w:t>
            </w:r>
          </w:p>
        </w:tc>
      </w:tr>
      <w:tr w:rsidR="00A66FE4" w14:paraId="51AAF7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E5BB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71DAEB" w14:textId="77777777" w:rsidR="00A66FE4" w:rsidRPr="001B1679" w:rsidRDefault="00A66FE4" w:rsidP="0021626D">
            <w:pPr>
              <w:pStyle w:val="TAL"/>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835DF"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7974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248FBB" w14:textId="77777777" w:rsidR="00A66FE4" w:rsidRPr="001B1679" w:rsidRDefault="00A66FE4" w:rsidP="0021626D">
            <w:pPr>
              <w:pStyle w:val="TAL"/>
              <w:rPr>
                <w:sz w:val="16"/>
                <w:szCs w:val="16"/>
              </w:rPr>
            </w:pPr>
            <w:r w:rsidRPr="001B1679">
              <w:rPr>
                <w:sz w:val="16"/>
                <w:szCs w:val="16"/>
              </w:rPr>
              <w:t>3GPPMEMBER</w:t>
            </w:r>
          </w:p>
        </w:tc>
      </w:tr>
      <w:tr w:rsidR="00A66FE4" w14:paraId="5B398F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828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D1065" w14:textId="77777777" w:rsidR="00A66FE4" w:rsidRPr="001B1679" w:rsidRDefault="00A66FE4" w:rsidP="0021626D">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AB0CF"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6DBE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2801C" w14:textId="77777777" w:rsidR="00A66FE4" w:rsidRPr="001B1679" w:rsidRDefault="00A66FE4" w:rsidP="0021626D">
            <w:pPr>
              <w:pStyle w:val="TAL"/>
              <w:rPr>
                <w:sz w:val="16"/>
                <w:szCs w:val="16"/>
              </w:rPr>
            </w:pPr>
            <w:r w:rsidRPr="001B1679">
              <w:rPr>
                <w:sz w:val="16"/>
                <w:szCs w:val="16"/>
              </w:rPr>
              <w:t>3GPPMEMBER</w:t>
            </w:r>
          </w:p>
        </w:tc>
      </w:tr>
      <w:tr w:rsidR="00A66FE4" w14:paraId="1285D5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38BB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27B86" w14:textId="77777777" w:rsidR="00A66FE4" w:rsidRPr="001B1679" w:rsidRDefault="00A66FE4" w:rsidP="0021626D">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9C861"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8FF1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EE4A2" w14:textId="77777777" w:rsidR="00A66FE4" w:rsidRPr="001B1679" w:rsidRDefault="00A66FE4" w:rsidP="0021626D">
            <w:pPr>
              <w:pStyle w:val="TAL"/>
              <w:rPr>
                <w:sz w:val="16"/>
                <w:szCs w:val="16"/>
              </w:rPr>
            </w:pPr>
            <w:r w:rsidRPr="001B1679">
              <w:rPr>
                <w:sz w:val="16"/>
                <w:szCs w:val="16"/>
              </w:rPr>
              <w:t>3GPPMEMBER</w:t>
            </w:r>
          </w:p>
        </w:tc>
      </w:tr>
      <w:tr w:rsidR="00A66FE4" w14:paraId="1977FC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BF28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4CAFE" w14:textId="77777777" w:rsidR="00A66FE4" w:rsidRPr="001B1679" w:rsidRDefault="00A66FE4" w:rsidP="0021626D">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C157D"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144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D2E59" w14:textId="77777777" w:rsidR="00A66FE4" w:rsidRPr="001B1679" w:rsidRDefault="00A66FE4" w:rsidP="0021626D">
            <w:pPr>
              <w:pStyle w:val="TAL"/>
              <w:rPr>
                <w:sz w:val="16"/>
                <w:szCs w:val="16"/>
              </w:rPr>
            </w:pPr>
            <w:r w:rsidRPr="001B1679">
              <w:rPr>
                <w:sz w:val="16"/>
                <w:szCs w:val="16"/>
              </w:rPr>
              <w:t>3GPPORG_REP</w:t>
            </w:r>
          </w:p>
        </w:tc>
      </w:tr>
      <w:tr w:rsidR="00A66FE4" w14:paraId="086670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8D16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5310E" w14:textId="77777777" w:rsidR="00A66FE4" w:rsidRPr="001B1679" w:rsidRDefault="00A66FE4" w:rsidP="0021626D">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7D67B"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BF1D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9B80B" w14:textId="77777777" w:rsidR="00A66FE4" w:rsidRPr="001B1679" w:rsidRDefault="00A66FE4" w:rsidP="0021626D">
            <w:pPr>
              <w:pStyle w:val="TAL"/>
              <w:rPr>
                <w:sz w:val="16"/>
                <w:szCs w:val="16"/>
              </w:rPr>
            </w:pPr>
            <w:r w:rsidRPr="001B1679">
              <w:rPr>
                <w:sz w:val="16"/>
                <w:szCs w:val="16"/>
              </w:rPr>
              <w:t>3GPPMEMBER</w:t>
            </w:r>
          </w:p>
        </w:tc>
      </w:tr>
      <w:tr w:rsidR="00A66FE4" w14:paraId="0BCA2E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ED94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D5A41" w14:textId="77777777" w:rsidR="00A66FE4" w:rsidRPr="001B1679" w:rsidRDefault="00A66FE4" w:rsidP="0021626D">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C44E2" w14:textId="77777777" w:rsidR="00A66FE4" w:rsidRPr="001B1679" w:rsidRDefault="00A66FE4" w:rsidP="0021626D">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B60B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9A1A0" w14:textId="77777777" w:rsidR="00A66FE4" w:rsidRPr="001B1679" w:rsidRDefault="00A66FE4" w:rsidP="0021626D">
            <w:pPr>
              <w:pStyle w:val="TAL"/>
              <w:rPr>
                <w:sz w:val="16"/>
                <w:szCs w:val="16"/>
              </w:rPr>
            </w:pPr>
            <w:r w:rsidRPr="001B1679">
              <w:rPr>
                <w:sz w:val="16"/>
                <w:szCs w:val="16"/>
              </w:rPr>
              <w:t>3GPPMEMBER</w:t>
            </w:r>
          </w:p>
        </w:tc>
      </w:tr>
      <w:tr w:rsidR="00A66FE4" w14:paraId="6F67705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6A0E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7341B" w14:textId="77777777" w:rsidR="00A66FE4" w:rsidRPr="001B1679" w:rsidRDefault="00A66FE4" w:rsidP="0021626D">
            <w:pPr>
              <w:pStyle w:val="TAL"/>
              <w:rPr>
                <w:sz w:val="16"/>
                <w:szCs w:val="16"/>
              </w:rPr>
            </w:pPr>
            <w:r w:rsidRPr="001B1679">
              <w:rPr>
                <w:sz w:val="16"/>
                <w:szCs w:val="16"/>
              </w:rPr>
              <w:t>Timothy Puvogel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6AB28"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0CB9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014B7" w14:textId="77777777" w:rsidR="00A66FE4" w:rsidRPr="001B1679" w:rsidRDefault="00A66FE4" w:rsidP="0021626D">
            <w:pPr>
              <w:pStyle w:val="TAL"/>
              <w:rPr>
                <w:sz w:val="16"/>
                <w:szCs w:val="16"/>
              </w:rPr>
            </w:pPr>
            <w:r w:rsidRPr="001B1679">
              <w:rPr>
                <w:sz w:val="16"/>
                <w:szCs w:val="16"/>
              </w:rPr>
              <w:t>3GPPMEMBER</w:t>
            </w:r>
          </w:p>
        </w:tc>
      </w:tr>
      <w:tr w:rsidR="00A66FE4" w14:paraId="08267B0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C90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DCB72" w14:textId="77777777" w:rsidR="00A66FE4" w:rsidRPr="001B1679" w:rsidRDefault="00A66FE4" w:rsidP="0021626D">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29C92" w14:textId="77777777" w:rsidR="00A66FE4" w:rsidRPr="001B1679" w:rsidRDefault="00A66FE4" w:rsidP="0021626D">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D63C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ABCB7" w14:textId="77777777" w:rsidR="00A66FE4" w:rsidRPr="001B1679" w:rsidRDefault="00A66FE4" w:rsidP="0021626D">
            <w:pPr>
              <w:pStyle w:val="TAL"/>
              <w:rPr>
                <w:sz w:val="16"/>
                <w:szCs w:val="16"/>
              </w:rPr>
            </w:pPr>
            <w:r w:rsidRPr="001B1679">
              <w:rPr>
                <w:sz w:val="16"/>
                <w:szCs w:val="16"/>
              </w:rPr>
              <w:t>3GPPMEMBER</w:t>
            </w:r>
          </w:p>
        </w:tc>
      </w:tr>
      <w:tr w:rsidR="00A66FE4" w14:paraId="24DE823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A2DA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C75544" w14:textId="77777777" w:rsidR="00A66FE4" w:rsidRPr="001B1679" w:rsidRDefault="00A66FE4" w:rsidP="0021626D">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EB825"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B1DE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65B05" w14:textId="77777777" w:rsidR="00A66FE4" w:rsidRPr="001B1679" w:rsidRDefault="00A66FE4" w:rsidP="0021626D">
            <w:pPr>
              <w:pStyle w:val="TAL"/>
              <w:rPr>
                <w:sz w:val="16"/>
                <w:szCs w:val="16"/>
              </w:rPr>
            </w:pPr>
            <w:r w:rsidRPr="001B1679">
              <w:rPr>
                <w:sz w:val="16"/>
                <w:szCs w:val="16"/>
              </w:rPr>
              <w:t>3GPPMEMBER</w:t>
            </w:r>
          </w:p>
        </w:tc>
      </w:tr>
      <w:tr w:rsidR="00A66FE4" w14:paraId="094CF1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6690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8CEDF" w14:textId="77777777" w:rsidR="00A66FE4" w:rsidRPr="001B1679" w:rsidRDefault="00A66FE4" w:rsidP="0021626D">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50EDD" w14:textId="77777777" w:rsidR="00A66FE4" w:rsidRPr="001B1679" w:rsidRDefault="00A66FE4" w:rsidP="0021626D">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8039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D6588" w14:textId="77777777" w:rsidR="00A66FE4" w:rsidRPr="001B1679" w:rsidRDefault="00A66FE4" w:rsidP="0021626D">
            <w:pPr>
              <w:pStyle w:val="TAL"/>
              <w:rPr>
                <w:sz w:val="16"/>
                <w:szCs w:val="16"/>
              </w:rPr>
            </w:pPr>
            <w:r w:rsidRPr="001B1679">
              <w:rPr>
                <w:sz w:val="16"/>
                <w:szCs w:val="16"/>
              </w:rPr>
              <w:t>3GPPMEMBER</w:t>
            </w:r>
          </w:p>
        </w:tc>
      </w:tr>
      <w:tr w:rsidR="00A66FE4" w14:paraId="319C15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655A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017CC" w14:textId="77777777" w:rsidR="00A66FE4" w:rsidRPr="001B1679" w:rsidRDefault="00A66FE4" w:rsidP="0021626D">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DAED3" w14:textId="77777777" w:rsidR="00A66FE4" w:rsidRPr="001B1679" w:rsidRDefault="00A66FE4" w:rsidP="0021626D">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8939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2F7E0" w14:textId="77777777" w:rsidR="00A66FE4" w:rsidRPr="001B1679" w:rsidRDefault="00A66FE4" w:rsidP="0021626D">
            <w:pPr>
              <w:pStyle w:val="TAL"/>
              <w:rPr>
                <w:sz w:val="16"/>
                <w:szCs w:val="16"/>
              </w:rPr>
            </w:pPr>
            <w:r w:rsidRPr="001B1679">
              <w:rPr>
                <w:sz w:val="16"/>
                <w:szCs w:val="16"/>
              </w:rPr>
              <w:t>3GPPMEMBER</w:t>
            </w:r>
          </w:p>
        </w:tc>
      </w:tr>
      <w:tr w:rsidR="00A66FE4" w14:paraId="7B97E8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E09B44"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1701A" w14:textId="77777777" w:rsidR="00A66FE4" w:rsidRPr="001B1679" w:rsidRDefault="00A66FE4" w:rsidP="0021626D">
            <w:pPr>
              <w:pStyle w:val="TAL"/>
              <w:rPr>
                <w:sz w:val="16"/>
                <w:szCs w:val="16"/>
              </w:rPr>
            </w:pPr>
            <w:r w:rsidRPr="001B1679">
              <w:rPr>
                <w:sz w:val="16"/>
                <w:szCs w:val="16"/>
              </w:rPr>
              <w:t>Elmira Ramazanirend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6343D"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EFB1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E3F76D" w14:textId="77777777" w:rsidR="00A66FE4" w:rsidRPr="001B1679" w:rsidRDefault="00A66FE4" w:rsidP="0021626D">
            <w:pPr>
              <w:pStyle w:val="TAL"/>
              <w:rPr>
                <w:sz w:val="16"/>
                <w:szCs w:val="16"/>
              </w:rPr>
            </w:pPr>
            <w:r w:rsidRPr="001B1679">
              <w:rPr>
                <w:sz w:val="16"/>
                <w:szCs w:val="16"/>
              </w:rPr>
              <w:t>3GPPMEMBER</w:t>
            </w:r>
          </w:p>
        </w:tc>
      </w:tr>
      <w:tr w:rsidR="00A66FE4" w14:paraId="45EBAF9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BFFD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323D8" w14:textId="77777777" w:rsidR="00A66FE4" w:rsidRPr="001B1679" w:rsidRDefault="00A66FE4" w:rsidP="0021626D">
            <w:pPr>
              <w:pStyle w:val="TAL"/>
              <w:rPr>
                <w:sz w:val="16"/>
                <w:szCs w:val="16"/>
              </w:rPr>
            </w:pPr>
            <w:r w:rsidRPr="001B1679">
              <w:rPr>
                <w:sz w:val="16"/>
                <w:szCs w:val="16"/>
              </w:rPr>
              <w:t>Song 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BA30" w14:textId="77777777" w:rsidR="00A66FE4" w:rsidRPr="001B1679" w:rsidRDefault="00A66FE4" w:rsidP="0021626D">
            <w:pPr>
              <w:pStyle w:val="TAL"/>
              <w:rPr>
                <w:sz w:val="16"/>
                <w:szCs w:val="16"/>
              </w:rPr>
            </w:pPr>
            <w:r w:rsidRPr="001B1679">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D771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D8ECB" w14:textId="77777777" w:rsidR="00A66FE4" w:rsidRPr="001B1679" w:rsidRDefault="00A66FE4" w:rsidP="0021626D">
            <w:pPr>
              <w:pStyle w:val="TAL"/>
              <w:rPr>
                <w:sz w:val="16"/>
                <w:szCs w:val="16"/>
              </w:rPr>
            </w:pPr>
            <w:r w:rsidRPr="001B1679">
              <w:rPr>
                <w:sz w:val="16"/>
                <w:szCs w:val="16"/>
              </w:rPr>
              <w:t>3GPPMEMBER</w:t>
            </w:r>
          </w:p>
        </w:tc>
      </w:tr>
      <w:tr w:rsidR="00A66FE4" w14:paraId="7CCD55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C8714"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6FCD5" w14:textId="77777777" w:rsidR="00A66FE4" w:rsidRPr="001B1679" w:rsidRDefault="00A66FE4" w:rsidP="0021626D">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E46E0"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1F4D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B94EF" w14:textId="77777777" w:rsidR="00A66FE4" w:rsidRPr="001B1679" w:rsidRDefault="00A66FE4" w:rsidP="0021626D">
            <w:pPr>
              <w:pStyle w:val="TAL"/>
              <w:rPr>
                <w:sz w:val="16"/>
                <w:szCs w:val="16"/>
              </w:rPr>
            </w:pPr>
            <w:r w:rsidRPr="001B1679">
              <w:rPr>
                <w:sz w:val="16"/>
                <w:szCs w:val="16"/>
              </w:rPr>
              <w:t>3GPPMEMBER</w:t>
            </w:r>
          </w:p>
        </w:tc>
      </w:tr>
      <w:tr w:rsidR="00A66FE4" w14:paraId="2DC3C2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0EC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89ECC" w14:textId="77777777" w:rsidR="00A66FE4" w:rsidRPr="001B1679" w:rsidRDefault="00A66FE4" w:rsidP="0021626D">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0F16B" w14:textId="77777777" w:rsidR="00A66FE4" w:rsidRPr="001B1679" w:rsidRDefault="00A66FE4" w:rsidP="0021626D">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A72A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C85BF" w14:textId="77777777" w:rsidR="00A66FE4" w:rsidRPr="001B1679" w:rsidRDefault="00A66FE4" w:rsidP="0021626D">
            <w:pPr>
              <w:pStyle w:val="TAL"/>
              <w:rPr>
                <w:sz w:val="16"/>
                <w:szCs w:val="16"/>
              </w:rPr>
            </w:pPr>
            <w:r w:rsidRPr="001B1679">
              <w:rPr>
                <w:sz w:val="16"/>
                <w:szCs w:val="16"/>
              </w:rPr>
              <w:t>3GPPMEMBER</w:t>
            </w:r>
          </w:p>
        </w:tc>
      </w:tr>
      <w:tr w:rsidR="00A66FE4" w14:paraId="695001E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9D21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C8BAC" w14:textId="77777777" w:rsidR="00A66FE4" w:rsidRPr="001B1679" w:rsidRDefault="00A66FE4" w:rsidP="0021626D">
            <w:pPr>
              <w:pStyle w:val="TAL"/>
              <w:rPr>
                <w:sz w:val="16"/>
                <w:szCs w:val="16"/>
              </w:rPr>
            </w:pPr>
            <w:r w:rsidRPr="001B1679">
              <w:rPr>
                <w:sz w:val="16"/>
                <w:szCs w:val="16"/>
              </w:rPr>
              <w:t>Cassio Ribeiro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739D9" w14:textId="77777777" w:rsidR="00A66FE4" w:rsidRPr="001B1679" w:rsidRDefault="00A66FE4" w:rsidP="0021626D">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3171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AB936" w14:textId="77777777" w:rsidR="00A66FE4" w:rsidRPr="001B1679" w:rsidRDefault="00A66FE4" w:rsidP="0021626D">
            <w:pPr>
              <w:pStyle w:val="TAL"/>
              <w:rPr>
                <w:sz w:val="16"/>
                <w:szCs w:val="16"/>
              </w:rPr>
            </w:pPr>
            <w:r w:rsidRPr="001B1679">
              <w:rPr>
                <w:sz w:val="16"/>
                <w:szCs w:val="16"/>
              </w:rPr>
              <w:t>3GPPMEMBER</w:t>
            </w:r>
          </w:p>
        </w:tc>
      </w:tr>
      <w:tr w:rsidR="00A66FE4" w14:paraId="2B208E4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5674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84517" w14:textId="77777777" w:rsidR="00A66FE4" w:rsidRPr="001B1679" w:rsidRDefault="00A66FE4" w:rsidP="0021626D">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F80EF"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23B2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3F0FB" w14:textId="77777777" w:rsidR="00A66FE4" w:rsidRPr="001B1679" w:rsidRDefault="00A66FE4" w:rsidP="0021626D">
            <w:pPr>
              <w:pStyle w:val="TAL"/>
              <w:rPr>
                <w:sz w:val="16"/>
                <w:szCs w:val="16"/>
              </w:rPr>
            </w:pPr>
            <w:r w:rsidRPr="001B1679">
              <w:rPr>
                <w:sz w:val="16"/>
                <w:szCs w:val="16"/>
              </w:rPr>
              <w:t>3GPPMEMBER</w:t>
            </w:r>
          </w:p>
        </w:tc>
      </w:tr>
      <w:tr w:rsidR="00A66FE4" w14:paraId="4F1684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FFCD8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C9EAA" w14:textId="77777777" w:rsidR="00A66FE4" w:rsidRPr="001B1679" w:rsidRDefault="00A66FE4" w:rsidP="0021626D">
            <w:pPr>
              <w:pStyle w:val="TAL"/>
              <w:rPr>
                <w:sz w:val="16"/>
                <w:szCs w:val="16"/>
              </w:rPr>
            </w:pPr>
            <w:r w:rsidRPr="001B1679">
              <w:rPr>
                <w:sz w:val="16"/>
                <w:szCs w:val="16"/>
              </w:rPr>
              <w:t>Friedhelm Rodermund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FCBCD" w14:textId="77777777" w:rsidR="00A66FE4" w:rsidRPr="001B1679" w:rsidRDefault="00A66FE4" w:rsidP="0021626D">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A74D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0BE6E" w14:textId="77777777" w:rsidR="00A66FE4" w:rsidRPr="001B1679" w:rsidRDefault="00A66FE4" w:rsidP="0021626D">
            <w:pPr>
              <w:pStyle w:val="TAL"/>
              <w:rPr>
                <w:sz w:val="16"/>
                <w:szCs w:val="16"/>
              </w:rPr>
            </w:pPr>
            <w:r w:rsidRPr="001B1679">
              <w:rPr>
                <w:sz w:val="16"/>
                <w:szCs w:val="16"/>
              </w:rPr>
              <w:t>3GPPMEMBER</w:t>
            </w:r>
          </w:p>
        </w:tc>
      </w:tr>
      <w:tr w:rsidR="00A66FE4" w14:paraId="4C3190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3D25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985C8" w14:textId="77777777" w:rsidR="00A66FE4" w:rsidRPr="001B1679" w:rsidRDefault="00A66FE4" w:rsidP="0021626D">
            <w:pPr>
              <w:pStyle w:val="TAL"/>
              <w:rPr>
                <w:sz w:val="16"/>
                <w:szCs w:val="16"/>
              </w:rPr>
            </w:pPr>
            <w:r w:rsidRPr="001B1679">
              <w:rPr>
                <w:sz w:val="16"/>
                <w:szCs w:val="16"/>
              </w:rPr>
              <w:t>Giovanni Romano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E479D"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E128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A6DC2" w14:textId="77777777" w:rsidR="00A66FE4" w:rsidRPr="001B1679" w:rsidRDefault="00A66FE4" w:rsidP="0021626D">
            <w:pPr>
              <w:pStyle w:val="TAL"/>
              <w:rPr>
                <w:sz w:val="16"/>
                <w:szCs w:val="16"/>
              </w:rPr>
            </w:pPr>
            <w:r w:rsidRPr="001B1679">
              <w:rPr>
                <w:sz w:val="16"/>
                <w:szCs w:val="16"/>
              </w:rPr>
              <w:t>3GPPMEMBER</w:t>
            </w:r>
          </w:p>
        </w:tc>
      </w:tr>
      <w:tr w:rsidR="00A66FE4" w14:paraId="04C8378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9328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3C5B9" w14:textId="77777777" w:rsidR="00A66FE4" w:rsidRPr="001B1679" w:rsidRDefault="00A66FE4" w:rsidP="0021626D">
            <w:pPr>
              <w:pStyle w:val="TAL"/>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526E5"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1ED1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26E23" w14:textId="77777777" w:rsidR="00A66FE4" w:rsidRPr="001B1679" w:rsidRDefault="00A66FE4" w:rsidP="0021626D">
            <w:pPr>
              <w:pStyle w:val="TAL"/>
              <w:rPr>
                <w:sz w:val="16"/>
                <w:szCs w:val="16"/>
              </w:rPr>
            </w:pPr>
            <w:r w:rsidRPr="001B1679">
              <w:rPr>
                <w:sz w:val="16"/>
                <w:szCs w:val="16"/>
              </w:rPr>
              <w:t>3GPPORG_REP</w:t>
            </w:r>
          </w:p>
        </w:tc>
      </w:tr>
      <w:tr w:rsidR="00A66FE4" w14:paraId="7518EE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788A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2D24E" w14:textId="77777777" w:rsidR="00A66FE4" w:rsidRPr="001B1679" w:rsidRDefault="00A66FE4" w:rsidP="0021626D">
            <w:pPr>
              <w:pStyle w:val="TAL"/>
              <w:rPr>
                <w:sz w:val="16"/>
                <w:szCs w:val="16"/>
              </w:rPr>
            </w:pPr>
            <w:r w:rsidRPr="001B1679">
              <w:rPr>
                <w:sz w:val="16"/>
                <w:szCs w:val="16"/>
              </w:rPr>
              <w:t>Elke Roth-Mandutz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AA711"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821E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85B06" w14:textId="77777777" w:rsidR="00A66FE4" w:rsidRPr="001B1679" w:rsidRDefault="00A66FE4" w:rsidP="0021626D">
            <w:pPr>
              <w:pStyle w:val="TAL"/>
              <w:rPr>
                <w:sz w:val="16"/>
                <w:szCs w:val="16"/>
              </w:rPr>
            </w:pPr>
            <w:r w:rsidRPr="001B1679">
              <w:rPr>
                <w:sz w:val="16"/>
                <w:szCs w:val="16"/>
              </w:rPr>
              <w:t>3GPPMEMBER</w:t>
            </w:r>
          </w:p>
        </w:tc>
      </w:tr>
      <w:tr w:rsidR="00A66FE4" w14:paraId="46A3A7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F2E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01911" w14:textId="77777777" w:rsidR="00A66FE4" w:rsidRPr="001B1679" w:rsidRDefault="00A66FE4" w:rsidP="0021626D">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E5387"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73E47"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D1AA2" w14:textId="77777777" w:rsidR="00A66FE4" w:rsidRPr="001B1679" w:rsidRDefault="00A66FE4" w:rsidP="0021626D">
            <w:pPr>
              <w:pStyle w:val="TAL"/>
              <w:rPr>
                <w:sz w:val="16"/>
                <w:szCs w:val="16"/>
              </w:rPr>
            </w:pPr>
            <w:r w:rsidRPr="001B1679">
              <w:rPr>
                <w:sz w:val="16"/>
                <w:szCs w:val="16"/>
              </w:rPr>
              <w:t>3GPPMEMBER</w:t>
            </w:r>
          </w:p>
        </w:tc>
      </w:tr>
      <w:tr w:rsidR="00A66FE4" w14:paraId="067983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69FD9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1EBE2" w14:textId="77777777" w:rsidR="00A66FE4" w:rsidRPr="001B1679" w:rsidRDefault="00A66FE4" w:rsidP="0021626D">
            <w:pPr>
              <w:pStyle w:val="TAL"/>
              <w:rPr>
                <w:sz w:val="16"/>
                <w:szCs w:val="16"/>
              </w:rPr>
            </w:pPr>
            <w:r w:rsidRPr="001B1679">
              <w:rPr>
                <w:sz w:val="16"/>
                <w:szCs w:val="16"/>
              </w:rPr>
              <w:t>Changho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32421"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DD68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C29B9" w14:textId="77777777" w:rsidR="00A66FE4" w:rsidRPr="001B1679" w:rsidRDefault="00A66FE4" w:rsidP="0021626D">
            <w:pPr>
              <w:pStyle w:val="TAL"/>
              <w:rPr>
                <w:sz w:val="16"/>
                <w:szCs w:val="16"/>
              </w:rPr>
            </w:pPr>
            <w:r w:rsidRPr="001B1679">
              <w:rPr>
                <w:sz w:val="16"/>
                <w:szCs w:val="16"/>
              </w:rPr>
              <w:t>3GPPMEMBER</w:t>
            </w:r>
          </w:p>
        </w:tc>
      </w:tr>
      <w:tr w:rsidR="00A66FE4" w14:paraId="55D6D3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5619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E0504" w14:textId="77777777" w:rsidR="00A66FE4" w:rsidRPr="001B1679" w:rsidRDefault="00A66FE4" w:rsidP="0021626D">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373F2" w14:textId="77777777" w:rsidR="00A66FE4" w:rsidRPr="001B1679" w:rsidRDefault="00A66FE4" w:rsidP="0021626D">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3F0B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77D18" w14:textId="77777777" w:rsidR="00A66FE4" w:rsidRPr="001B1679" w:rsidRDefault="00A66FE4" w:rsidP="0021626D">
            <w:pPr>
              <w:pStyle w:val="TAL"/>
              <w:rPr>
                <w:sz w:val="16"/>
                <w:szCs w:val="16"/>
              </w:rPr>
            </w:pPr>
            <w:r w:rsidRPr="001B1679">
              <w:rPr>
                <w:sz w:val="16"/>
                <w:szCs w:val="16"/>
              </w:rPr>
              <w:t>3GPPMEMBER</w:t>
            </w:r>
          </w:p>
        </w:tc>
      </w:tr>
      <w:tr w:rsidR="00A66FE4" w14:paraId="1B39197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C9BD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2524F" w14:textId="77777777" w:rsidR="00A66FE4" w:rsidRPr="001B1679" w:rsidRDefault="00A66FE4" w:rsidP="0021626D">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C48B6" w14:textId="77777777" w:rsidR="00A66FE4" w:rsidRPr="001B1679" w:rsidRDefault="00A66FE4" w:rsidP="0021626D">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E47C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593EF" w14:textId="77777777" w:rsidR="00A66FE4" w:rsidRPr="001B1679" w:rsidRDefault="00A66FE4" w:rsidP="0021626D">
            <w:pPr>
              <w:pStyle w:val="TAL"/>
              <w:rPr>
                <w:sz w:val="16"/>
                <w:szCs w:val="16"/>
              </w:rPr>
            </w:pPr>
            <w:r w:rsidRPr="001B1679">
              <w:rPr>
                <w:sz w:val="16"/>
                <w:szCs w:val="16"/>
              </w:rPr>
              <w:t>3GPPMEMBER</w:t>
            </w:r>
          </w:p>
        </w:tc>
      </w:tr>
      <w:tr w:rsidR="00A66FE4" w14:paraId="5BCC42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926AFA"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EF1FB" w14:textId="77777777" w:rsidR="00A66FE4" w:rsidRPr="001B1679" w:rsidRDefault="00A66FE4" w:rsidP="0021626D">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5F915"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17EB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7BF8B" w14:textId="77777777" w:rsidR="00A66FE4" w:rsidRPr="001B1679" w:rsidRDefault="00A66FE4" w:rsidP="0021626D">
            <w:pPr>
              <w:pStyle w:val="TAL"/>
              <w:rPr>
                <w:sz w:val="16"/>
                <w:szCs w:val="16"/>
              </w:rPr>
            </w:pPr>
            <w:r w:rsidRPr="001B1679">
              <w:rPr>
                <w:sz w:val="16"/>
                <w:szCs w:val="16"/>
              </w:rPr>
              <w:t>3GPPMEMBER</w:t>
            </w:r>
          </w:p>
        </w:tc>
      </w:tr>
      <w:tr w:rsidR="00A66FE4" w14:paraId="3BC441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40D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D37FC" w14:textId="77777777" w:rsidR="00A66FE4" w:rsidRPr="001B1679" w:rsidRDefault="00A66FE4" w:rsidP="0021626D">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97060" w14:textId="77777777" w:rsidR="00A66FE4" w:rsidRPr="001B1679" w:rsidRDefault="00A66FE4" w:rsidP="0021626D">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8E4B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A67FE" w14:textId="77777777" w:rsidR="00A66FE4" w:rsidRPr="001B1679" w:rsidRDefault="00A66FE4" w:rsidP="0021626D">
            <w:pPr>
              <w:pStyle w:val="TAL"/>
              <w:rPr>
                <w:sz w:val="16"/>
                <w:szCs w:val="16"/>
              </w:rPr>
            </w:pPr>
            <w:r w:rsidRPr="001B1679">
              <w:rPr>
                <w:sz w:val="16"/>
                <w:szCs w:val="16"/>
              </w:rPr>
              <w:t>3GPPMEMBER</w:t>
            </w:r>
          </w:p>
        </w:tc>
      </w:tr>
      <w:tr w:rsidR="00A66FE4" w14:paraId="711E0F9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B2D5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79683" w14:textId="77777777" w:rsidR="00A66FE4" w:rsidRPr="001B1679" w:rsidRDefault="00A66FE4" w:rsidP="0021626D">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5D7B5"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13CD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77771" w14:textId="77777777" w:rsidR="00A66FE4" w:rsidRPr="001B1679" w:rsidRDefault="00A66FE4" w:rsidP="0021626D">
            <w:pPr>
              <w:pStyle w:val="TAL"/>
              <w:rPr>
                <w:sz w:val="16"/>
                <w:szCs w:val="16"/>
              </w:rPr>
            </w:pPr>
            <w:r w:rsidRPr="001B1679">
              <w:rPr>
                <w:sz w:val="16"/>
                <w:szCs w:val="16"/>
              </w:rPr>
              <w:t>3GPPMEMBER</w:t>
            </w:r>
          </w:p>
        </w:tc>
      </w:tr>
      <w:tr w:rsidR="00A66FE4" w14:paraId="5E4570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87F5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975FB" w14:textId="77777777" w:rsidR="00A66FE4" w:rsidRPr="001B1679" w:rsidRDefault="00A66FE4" w:rsidP="0021626D">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00E6D"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6492F"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264E4" w14:textId="77777777" w:rsidR="00A66FE4" w:rsidRPr="001B1679" w:rsidRDefault="00A66FE4" w:rsidP="0021626D">
            <w:pPr>
              <w:pStyle w:val="TAL"/>
              <w:rPr>
                <w:sz w:val="16"/>
                <w:szCs w:val="16"/>
              </w:rPr>
            </w:pPr>
            <w:r w:rsidRPr="001B1679">
              <w:rPr>
                <w:sz w:val="16"/>
                <w:szCs w:val="16"/>
              </w:rPr>
              <w:t>3GPPMEMBER</w:t>
            </w:r>
          </w:p>
        </w:tc>
      </w:tr>
      <w:tr w:rsidR="00A66FE4" w14:paraId="7B17D1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F3C0E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D1F96" w14:textId="77777777" w:rsidR="00A66FE4" w:rsidRPr="001B1679" w:rsidRDefault="00A66FE4" w:rsidP="0021626D">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18F05"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857E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2135C0" w14:textId="77777777" w:rsidR="00A66FE4" w:rsidRPr="001B1679" w:rsidRDefault="00A66FE4" w:rsidP="0021626D">
            <w:pPr>
              <w:pStyle w:val="TAL"/>
              <w:rPr>
                <w:sz w:val="16"/>
                <w:szCs w:val="16"/>
              </w:rPr>
            </w:pPr>
            <w:r w:rsidRPr="001B1679">
              <w:rPr>
                <w:sz w:val="16"/>
                <w:szCs w:val="16"/>
              </w:rPr>
              <w:t>3GPPMEMBER</w:t>
            </w:r>
          </w:p>
        </w:tc>
      </w:tr>
      <w:tr w:rsidR="00A66FE4" w14:paraId="680908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6AC2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67815" w14:textId="77777777" w:rsidR="00A66FE4" w:rsidRPr="001B1679" w:rsidRDefault="00A66FE4" w:rsidP="0021626D">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98E68" w14:textId="77777777" w:rsidR="00A66FE4" w:rsidRPr="001B1679" w:rsidRDefault="00A66FE4" w:rsidP="0021626D">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8D7E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00552" w14:textId="77777777" w:rsidR="00A66FE4" w:rsidRPr="001B1679" w:rsidRDefault="00A66FE4" w:rsidP="0021626D">
            <w:pPr>
              <w:pStyle w:val="TAL"/>
              <w:rPr>
                <w:sz w:val="16"/>
                <w:szCs w:val="16"/>
              </w:rPr>
            </w:pPr>
            <w:r w:rsidRPr="001B1679">
              <w:rPr>
                <w:sz w:val="16"/>
                <w:szCs w:val="16"/>
              </w:rPr>
              <w:t>3GPPMEMBER</w:t>
            </w:r>
          </w:p>
        </w:tc>
      </w:tr>
      <w:tr w:rsidR="00A66FE4" w14:paraId="6FF35D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4740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3AF6C" w14:textId="77777777" w:rsidR="00A66FE4" w:rsidRPr="001B1679" w:rsidRDefault="00A66FE4" w:rsidP="0021626D">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D8046"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EE68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2FC05D" w14:textId="77777777" w:rsidR="00A66FE4" w:rsidRPr="001B1679" w:rsidRDefault="00A66FE4" w:rsidP="0021626D">
            <w:pPr>
              <w:pStyle w:val="TAL"/>
              <w:rPr>
                <w:sz w:val="16"/>
                <w:szCs w:val="16"/>
              </w:rPr>
            </w:pPr>
            <w:r w:rsidRPr="001B1679">
              <w:rPr>
                <w:sz w:val="16"/>
                <w:szCs w:val="16"/>
              </w:rPr>
              <w:t>3GPPMEMBER</w:t>
            </w:r>
          </w:p>
        </w:tc>
      </w:tr>
      <w:tr w:rsidR="00A66FE4" w14:paraId="40F470E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81D9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50871" w14:textId="77777777" w:rsidR="00A66FE4" w:rsidRPr="001B1679" w:rsidRDefault="00A66FE4" w:rsidP="0021626D">
            <w:pPr>
              <w:pStyle w:val="TAL"/>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1D349"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53514B"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25F73" w14:textId="77777777" w:rsidR="00A66FE4" w:rsidRPr="001B1679" w:rsidRDefault="00A66FE4" w:rsidP="0021626D">
            <w:pPr>
              <w:pStyle w:val="TAL"/>
              <w:rPr>
                <w:sz w:val="16"/>
                <w:szCs w:val="16"/>
              </w:rPr>
            </w:pPr>
            <w:r w:rsidRPr="001B1679">
              <w:rPr>
                <w:sz w:val="16"/>
                <w:szCs w:val="16"/>
              </w:rPr>
              <w:t>3GPPMEMBER</w:t>
            </w:r>
          </w:p>
        </w:tc>
      </w:tr>
      <w:tr w:rsidR="00A66FE4" w14:paraId="2422CE0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9C3B9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CCE1" w14:textId="77777777" w:rsidR="00A66FE4" w:rsidRPr="001B1679" w:rsidRDefault="00A66FE4" w:rsidP="0021626D">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B9B4C"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177F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52CC2" w14:textId="77777777" w:rsidR="00A66FE4" w:rsidRPr="001B1679" w:rsidRDefault="00A66FE4" w:rsidP="0021626D">
            <w:pPr>
              <w:pStyle w:val="TAL"/>
              <w:rPr>
                <w:sz w:val="16"/>
                <w:szCs w:val="16"/>
              </w:rPr>
            </w:pPr>
            <w:r w:rsidRPr="001B1679">
              <w:rPr>
                <w:sz w:val="16"/>
                <w:szCs w:val="16"/>
              </w:rPr>
              <w:t>3GPPMEMBER</w:t>
            </w:r>
          </w:p>
        </w:tc>
      </w:tr>
      <w:tr w:rsidR="00A66FE4" w14:paraId="0C9F11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64A7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491DA" w14:textId="77777777" w:rsidR="00A66FE4" w:rsidRPr="001B1679" w:rsidRDefault="00A66FE4" w:rsidP="0021626D">
            <w:pPr>
              <w:pStyle w:val="TAL"/>
              <w:rPr>
                <w:sz w:val="16"/>
                <w:szCs w:val="16"/>
              </w:rPr>
            </w:pPr>
            <w:r w:rsidRPr="001B1679">
              <w:rPr>
                <w:sz w:val="16"/>
                <w:szCs w:val="16"/>
              </w:rPr>
              <w:t>Shafivulla Sayyed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C1604"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5454F"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0C7D6" w14:textId="77777777" w:rsidR="00A66FE4" w:rsidRPr="001B1679" w:rsidRDefault="00A66FE4" w:rsidP="0021626D">
            <w:pPr>
              <w:pStyle w:val="TAL"/>
              <w:rPr>
                <w:sz w:val="16"/>
                <w:szCs w:val="16"/>
              </w:rPr>
            </w:pPr>
            <w:r w:rsidRPr="001B1679">
              <w:rPr>
                <w:sz w:val="16"/>
                <w:szCs w:val="16"/>
              </w:rPr>
              <w:t>3GPPMEMBER</w:t>
            </w:r>
          </w:p>
        </w:tc>
      </w:tr>
      <w:tr w:rsidR="00A66FE4" w14:paraId="407E61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023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D2454" w14:textId="77777777" w:rsidR="00A66FE4" w:rsidRPr="001B1679" w:rsidRDefault="00A66FE4" w:rsidP="0021626D">
            <w:pPr>
              <w:pStyle w:val="TAL"/>
              <w:rPr>
                <w:sz w:val="16"/>
                <w:szCs w:val="16"/>
              </w:rPr>
            </w:pPr>
            <w:r w:rsidRPr="001B1679">
              <w:rPr>
                <w:sz w:val="16"/>
                <w:szCs w:val="16"/>
              </w:rPr>
              <w:t>Alberto Schiavon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7815C"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A6DE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71BB3" w14:textId="77777777" w:rsidR="00A66FE4" w:rsidRPr="001B1679" w:rsidRDefault="00A66FE4" w:rsidP="0021626D">
            <w:pPr>
              <w:pStyle w:val="TAL"/>
              <w:rPr>
                <w:sz w:val="16"/>
                <w:szCs w:val="16"/>
              </w:rPr>
            </w:pPr>
            <w:r w:rsidRPr="001B1679">
              <w:rPr>
                <w:sz w:val="16"/>
                <w:szCs w:val="16"/>
              </w:rPr>
              <w:t>3GPPORG_REP</w:t>
            </w:r>
          </w:p>
        </w:tc>
      </w:tr>
      <w:tr w:rsidR="00A66FE4" w14:paraId="51610A1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6533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3DCFF" w14:textId="77777777" w:rsidR="00A66FE4" w:rsidRPr="001B1679" w:rsidRDefault="00A66FE4" w:rsidP="0021626D">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1DEF4" w14:textId="77777777" w:rsidR="00A66FE4" w:rsidRPr="001B1679" w:rsidRDefault="00A66FE4" w:rsidP="0021626D">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318F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80E1BE" w14:textId="77777777" w:rsidR="00A66FE4" w:rsidRPr="001B1679" w:rsidRDefault="00A66FE4" w:rsidP="0021626D">
            <w:pPr>
              <w:pStyle w:val="TAL"/>
              <w:rPr>
                <w:sz w:val="16"/>
                <w:szCs w:val="16"/>
              </w:rPr>
            </w:pPr>
            <w:r w:rsidRPr="001B1679">
              <w:rPr>
                <w:sz w:val="16"/>
                <w:szCs w:val="16"/>
              </w:rPr>
              <w:t>3GPPMEMBER</w:t>
            </w:r>
          </w:p>
        </w:tc>
      </w:tr>
      <w:tr w:rsidR="00A66FE4" w14:paraId="4FC458E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D0CE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550D0" w14:textId="77777777" w:rsidR="00A66FE4" w:rsidRPr="001B1679" w:rsidRDefault="00A66FE4" w:rsidP="0021626D">
            <w:pPr>
              <w:pStyle w:val="TAL"/>
              <w:rPr>
                <w:sz w:val="16"/>
                <w:szCs w:val="16"/>
              </w:rPr>
            </w:pPr>
            <w:r w:rsidRPr="001B1679">
              <w:rPr>
                <w:sz w:val="16"/>
                <w:szCs w:val="16"/>
              </w:rPr>
              <w:t>Adrian Scrase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A134E"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365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1D0CF" w14:textId="77777777" w:rsidR="00A66FE4" w:rsidRPr="001B1679" w:rsidRDefault="00A66FE4" w:rsidP="0021626D">
            <w:pPr>
              <w:pStyle w:val="TAL"/>
              <w:rPr>
                <w:sz w:val="16"/>
                <w:szCs w:val="16"/>
              </w:rPr>
            </w:pPr>
            <w:r w:rsidRPr="001B1679">
              <w:rPr>
                <w:sz w:val="16"/>
                <w:szCs w:val="16"/>
              </w:rPr>
              <w:t>3GPPORG_REP</w:t>
            </w:r>
          </w:p>
        </w:tc>
      </w:tr>
      <w:tr w:rsidR="00A66FE4" w14:paraId="51C8FC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4AA7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C17FA" w14:textId="77777777" w:rsidR="00A66FE4" w:rsidRPr="001B1679" w:rsidRDefault="00A66FE4" w:rsidP="0021626D">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0CAFC"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47CE1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B9DFBD" w14:textId="77777777" w:rsidR="00A66FE4" w:rsidRPr="001B1679" w:rsidRDefault="00A66FE4" w:rsidP="0021626D">
            <w:pPr>
              <w:pStyle w:val="TAL"/>
              <w:rPr>
                <w:sz w:val="16"/>
                <w:szCs w:val="16"/>
              </w:rPr>
            </w:pPr>
            <w:r w:rsidRPr="001B1679">
              <w:rPr>
                <w:sz w:val="16"/>
                <w:szCs w:val="16"/>
              </w:rPr>
              <w:t>3GPPMEMBER</w:t>
            </w:r>
          </w:p>
        </w:tc>
      </w:tr>
      <w:tr w:rsidR="00A66FE4" w14:paraId="5D7250A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D6B1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5312BA" w14:textId="77777777" w:rsidR="00A66FE4" w:rsidRPr="001B1679" w:rsidRDefault="00A66FE4" w:rsidP="0021626D">
            <w:pPr>
              <w:pStyle w:val="TAL"/>
              <w:rPr>
                <w:sz w:val="16"/>
                <w:szCs w:val="16"/>
              </w:rPr>
            </w:pPr>
            <w:r w:rsidRPr="001B1679">
              <w:rPr>
                <w:sz w:val="16"/>
                <w:szCs w:val="16"/>
              </w:rPr>
              <w:t>Jose Luis Serrano Merino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21F39" w14:textId="77777777" w:rsidR="00A66FE4" w:rsidRPr="001B1679" w:rsidRDefault="00A66FE4" w:rsidP="0021626D">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4834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D3620" w14:textId="77777777" w:rsidR="00A66FE4" w:rsidRPr="001B1679" w:rsidRDefault="00A66FE4" w:rsidP="0021626D">
            <w:pPr>
              <w:pStyle w:val="TAL"/>
              <w:rPr>
                <w:sz w:val="16"/>
                <w:szCs w:val="16"/>
              </w:rPr>
            </w:pPr>
            <w:r w:rsidRPr="001B1679">
              <w:rPr>
                <w:sz w:val="16"/>
                <w:szCs w:val="16"/>
              </w:rPr>
              <w:t>3GPPMEMBER</w:t>
            </w:r>
          </w:p>
        </w:tc>
      </w:tr>
      <w:tr w:rsidR="00A66FE4" w14:paraId="21E36A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8CE72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2D11" w14:textId="77777777" w:rsidR="00A66FE4" w:rsidRPr="001B1679" w:rsidRDefault="00A66FE4" w:rsidP="0021626D">
            <w:pPr>
              <w:pStyle w:val="TAL"/>
              <w:rPr>
                <w:sz w:val="16"/>
                <w:szCs w:val="16"/>
              </w:rPr>
            </w:pPr>
            <w:r w:rsidRPr="001B1679">
              <w:rPr>
                <w:sz w:val="16"/>
                <w:szCs w:val="16"/>
              </w:rPr>
              <w:t>Mansoor Shafi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9A89C" w14:textId="77777777" w:rsidR="00A66FE4" w:rsidRPr="001B1679" w:rsidRDefault="00A66FE4" w:rsidP="0021626D">
            <w:pPr>
              <w:pStyle w:val="TAL"/>
              <w:rPr>
                <w:sz w:val="16"/>
                <w:szCs w:val="16"/>
              </w:rPr>
            </w:pPr>
            <w:r w:rsidRPr="001B1679">
              <w:rPr>
                <w:sz w:val="16"/>
                <w:szCs w:val="16"/>
              </w:rPr>
              <w:t>Spark NZ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654C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FCDB5" w14:textId="77777777" w:rsidR="00A66FE4" w:rsidRPr="001B1679" w:rsidRDefault="00A66FE4" w:rsidP="0021626D">
            <w:pPr>
              <w:pStyle w:val="TAL"/>
              <w:rPr>
                <w:sz w:val="16"/>
                <w:szCs w:val="16"/>
              </w:rPr>
            </w:pPr>
            <w:r w:rsidRPr="001B1679">
              <w:rPr>
                <w:sz w:val="16"/>
                <w:szCs w:val="16"/>
              </w:rPr>
              <w:t>3GPPMEMBER</w:t>
            </w:r>
          </w:p>
        </w:tc>
      </w:tr>
      <w:tr w:rsidR="00A66FE4" w14:paraId="21DF27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851A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96AF" w14:textId="77777777" w:rsidR="00A66FE4" w:rsidRPr="001B1679" w:rsidRDefault="00A66FE4" w:rsidP="0021626D">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18174" w14:textId="77777777" w:rsidR="00A66FE4" w:rsidRPr="001B1679" w:rsidRDefault="00A66FE4" w:rsidP="0021626D">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01CBA"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AE065" w14:textId="77777777" w:rsidR="00A66FE4" w:rsidRPr="001B1679" w:rsidRDefault="00A66FE4" w:rsidP="0021626D">
            <w:pPr>
              <w:pStyle w:val="TAL"/>
              <w:rPr>
                <w:sz w:val="16"/>
                <w:szCs w:val="16"/>
              </w:rPr>
            </w:pPr>
            <w:r w:rsidRPr="001B1679">
              <w:rPr>
                <w:sz w:val="16"/>
                <w:szCs w:val="16"/>
              </w:rPr>
              <w:t>3GPPMEMBER</w:t>
            </w:r>
          </w:p>
        </w:tc>
      </w:tr>
      <w:tr w:rsidR="00A66FE4" w14:paraId="75F86A7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A7AA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FD812" w14:textId="77777777" w:rsidR="00A66FE4" w:rsidRPr="001B1679" w:rsidRDefault="00A66FE4" w:rsidP="0021626D">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0F300" w14:textId="77777777" w:rsidR="00A66FE4" w:rsidRPr="001B1679" w:rsidRDefault="00A66FE4" w:rsidP="0021626D">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6ECEA"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BA366" w14:textId="77777777" w:rsidR="00A66FE4" w:rsidRPr="001B1679" w:rsidRDefault="00A66FE4" w:rsidP="0021626D">
            <w:pPr>
              <w:pStyle w:val="TAL"/>
              <w:rPr>
                <w:sz w:val="16"/>
                <w:szCs w:val="16"/>
              </w:rPr>
            </w:pPr>
            <w:r w:rsidRPr="001B1679">
              <w:rPr>
                <w:sz w:val="16"/>
                <w:szCs w:val="16"/>
              </w:rPr>
              <w:t>3GPPMEMBER</w:t>
            </w:r>
          </w:p>
        </w:tc>
      </w:tr>
      <w:tr w:rsidR="00A66FE4" w14:paraId="71A199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8BB4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59C97" w14:textId="77777777" w:rsidR="00A66FE4" w:rsidRPr="001B1679" w:rsidRDefault="00A66FE4" w:rsidP="0021626D">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501C1" w14:textId="77777777" w:rsidR="00A66FE4" w:rsidRPr="001B1679" w:rsidRDefault="00A66FE4" w:rsidP="0021626D">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12C1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856C89" w14:textId="77777777" w:rsidR="00A66FE4" w:rsidRPr="001B1679" w:rsidRDefault="00A66FE4" w:rsidP="0021626D">
            <w:pPr>
              <w:pStyle w:val="TAL"/>
              <w:rPr>
                <w:sz w:val="16"/>
                <w:szCs w:val="16"/>
              </w:rPr>
            </w:pPr>
            <w:r w:rsidRPr="001B1679">
              <w:rPr>
                <w:sz w:val="16"/>
                <w:szCs w:val="16"/>
              </w:rPr>
              <w:t>3GPPMEMBER</w:t>
            </w:r>
          </w:p>
        </w:tc>
      </w:tr>
      <w:tr w:rsidR="00A66FE4" w14:paraId="7B1AD1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BC31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F8A712" w14:textId="77777777" w:rsidR="00A66FE4" w:rsidRPr="001B1679" w:rsidRDefault="00A66FE4" w:rsidP="0021626D">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E2339"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A18B3"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26073" w14:textId="77777777" w:rsidR="00A66FE4" w:rsidRPr="001B1679" w:rsidRDefault="00A66FE4" w:rsidP="0021626D">
            <w:pPr>
              <w:pStyle w:val="TAL"/>
              <w:rPr>
                <w:sz w:val="16"/>
                <w:szCs w:val="16"/>
              </w:rPr>
            </w:pPr>
            <w:r w:rsidRPr="001B1679">
              <w:rPr>
                <w:sz w:val="16"/>
                <w:szCs w:val="16"/>
              </w:rPr>
              <w:t>3GPPORG_REP</w:t>
            </w:r>
          </w:p>
        </w:tc>
      </w:tr>
      <w:tr w:rsidR="00A66FE4" w14:paraId="4EC7C9E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F53DA1"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A2820" w14:textId="77777777" w:rsidR="00A66FE4" w:rsidRPr="001B1679" w:rsidRDefault="00A66FE4" w:rsidP="0021626D">
            <w:pPr>
              <w:pStyle w:val="TAL"/>
              <w:rPr>
                <w:sz w:val="16"/>
                <w:szCs w:val="16"/>
              </w:rPr>
            </w:pPr>
            <w:r w:rsidRPr="001B1679">
              <w:rPr>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216EA" w14:textId="77777777" w:rsidR="00A66FE4" w:rsidRPr="001B1679" w:rsidRDefault="00A66FE4" w:rsidP="0021626D">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5C6D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99938" w14:textId="77777777" w:rsidR="00A66FE4" w:rsidRPr="001B1679" w:rsidRDefault="00A66FE4" w:rsidP="0021626D">
            <w:pPr>
              <w:pStyle w:val="TAL"/>
              <w:rPr>
                <w:sz w:val="16"/>
                <w:szCs w:val="16"/>
              </w:rPr>
            </w:pPr>
            <w:r w:rsidRPr="001B1679">
              <w:rPr>
                <w:sz w:val="16"/>
                <w:szCs w:val="16"/>
              </w:rPr>
              <w:t>3GPPMEMBER</w:t>
            </w:r>
          </w:p>
        </w:tc>
      </w:tr>
      <w:tr w:rsidR="00A66FE4" w14:paraId="464AC4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913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8C555" w14:textId="77777777" w:rsidR="00A66FE4" w:rsidRPr="001B1679" w:rsidRDefault="00A66FE4" w:rsidP="0021626D">
            <w:pPr>
              <w:pStyle w:val="TAL"/>
              <w:rPr>
                <w:sz w:val="16"/>
                <w:szCs w:val="16"/>
              </w:rPr>
            </w:pPr>
            <w:r w:rsidRPr="001B1679">
              <w:rPr>
                <w:sz w:val="16"/>
                <w:szCs w:val="16"/>
              </w:rPr>
              <w:t>Hugh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73A60"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74F5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A931D" w14:textId="77777777" w:rsidR="00A66FE4" w:rsidRPr="001B1679" w:rsidRDefault="00A66FE4" w:rsidP="0021626D">
            <w:pPr>
              <w:pStyle w:val="TAL"/>
              <w:rPr>
                <w:sz w:val="16"/>
                <w:szCs w:val="16"/>
              </w:rPr>
            </w:pPr>
            <w:r w:rsidRPr="001B1679">
              <w:rPr>
                <w:sz w:val="16"/>
                <w:szCs w:val="16"/>
              </w:rPr>
              <w:t>3GPPMEMBER</w:t>
            </w:r>
          </w:p>
        </w:tc>
      </w:tr>
      <w:tr w:rsidR="00A66FE4" w14:paraId="01DA1E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83ED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0CDEC" w14:textId="77777777" w:rsidR="00A66FE4" w:rsidRPr="001B1679" w:rsidRDefault="00A66FE4" w:rsidP="0021626D">
            <w:pPr>
              <w:pStyle w:val="TAL"/>
              <w:rPr>
                <w:sz w:val="16"/>
                <w:szCs w:val="16"/>
              </w:rPr>
            </w:pPr>
            <w:r w:rsidRPr="001B1679">
              <w:rPr>
                <w:sz w:val="16"/>
                <w:szCs w:val="16"/>
              </w:rPr>
              <w:t>Tsuyoshi Shimomura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8B991"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3B98E"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25A2C" w14:textId="77777777" w:rsidR="00A66FE4" w:rsidRPr="001B1679" w:rsidRDefault="00A66FE4" w:rsidP="0021626D">
            <w:pPr>
              <w:pStyle w:val="TAL"/>
              <w:rPr>
                <w:sz w:val="16"/>
                <w:szCs w:val="16"/>
              </w:rPr>
            </w:pPr>
            <w:r w:rsidRPr="001B1679">
              <w:rPr>
                <w:sz w:val="16"/>
                <w:szCs w:val="16"/>
              </w:rPr>
              <w:t>3GPPMEMBER</w:t>
            </w:r>
          </w:p>
        </w:tc>
      </w:tr>
      <w:tr w:rsidR="00A66FE4" w14:paraId="15F0DB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C8FF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CBDDE" w14:textId="77777777" w:rsidR="00A66FE4" w:rsidRPr="001B1679" w:rsidRDefault="00A66FE4" w:rsidP="0021626D">
            <w:pPr>
              <w:pStyle w:val="TAL"/>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CE023"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F8D8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58D0B" w14:textId="77777777" w:rsidR="00A66FE4" w:rsidRPr="001B1679" w:rsidRDefault="00A66FE4" w:rsidP="0021626D">
            <w:pPr>
              <w:pStyle w:val="TAL"/>
              <w:rPr>
                <w:sz w:val="16"/>
                <w:szCs w:val="16"/>
              </w:rPr>
            </w:pPr>
            <w:r w:rsidRPr="001B1679">
              <w:rPr>
                <w:sz w:val="16"/>
                <w:szCs w:val="16"/>
              </w:rPr>
              <w:t>3GPPMEMBER</w:t>
            </w:r>
          </w:p>
        </w:tc>
      </w:tr>
      <w:tr w:rsidR="00A66FE4" w14:paraId="49DD00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B3F3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54BD2" w14:textId="77777777" w:rsidR="00A66FE4" w:rsidRPr="001B1679" w:rsidRDefault="00A66FE4" w:rsidP="0021626D">
            <w:pPr>
              <w:pStyle w:val="TAL"/>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A7029"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0DA99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EDCE5" w14:textId="77777777" w:rsidR="00A66FE4" w:rsidRPr="001B1679" w:rsidRDefault="00A66FE4" w:rsidP="0021626D">
            <w:pPr>
              <w:pStyle w:val="TAL"/>
              <w:rPr>
                <w:sz w:val="16"/>
                <w:szCs w:val="16"/>
              </w:rPr>
            </w:pPr>
            <w:r w:rsidRPr="001B1679">
              <w:rPr>
                <w:sz w:val="16"/>
                <w:szCs w:val="16"/>
              </w:rPr>
              <w:t>3GPPMEMBER</w:t>
            </w:r>
          </w:p>
        </w:tc>
      </w:tr>
      <w:tr w:rsidR="00A66FE4" w14:paraId="426658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6E74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38DB9" w14:textId="77777777" w:rsidR="00A66FE4" w:rsidRPr="001B1679" w:rsidRDefault="00A66FE4" w:rsidP="0021626D">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0C081"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60DF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1EB21" w14:textId="77777777" w:rsidR="00A66FE4" w:rsidRPr="001B1679" w:rsidRDefault="00A66FE4" w:rsidP="0021626D">
            <w:pPr>
              <w:pStyle w:val="TAL"/>
              <w:rPr>
                <w:sz w:val="16"/>
                <w:szCs w:val="16"/>
              </w:rPr>
            </w:pPr>
            <w:r w:rsidRPr="001B1679">
              <w:rPr>
                <w:sz w:val="16"/>
                <w:szCs w:val="16"/>
              </w:rPr>
              <w:t>3GPPMEMBER</w:t>
            </w:r>
          </w:p>
        </w:tc>
      </w:tr>
      <w:tr w:rsidR="00A66FE4" w14:paraId="34AEFB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229D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B2C44" w14:textId="77777777" w:rsidR="00A66FE4" w:rsidRPr="001B1679" w:rsidRDefault="00A66FE4" w:rsidP="0021626D">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DF18F"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8F860"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5D7DC7" w14:textId="77777777" w:rsidR="00A66FE4" w:rsidRPr="001B1679" w:rsidRDefault="00A66FE4" w:rsidP="0021626D">
            <w:pPr>
              <w:pStyle w:val="TAL"/>
              <w:rPr>
                <w:sz w:val="16"/>
                <w:szCs w:val="16"/>
              </w:rPr>
            </w:pPr>
            <w:r w:rsidRPr="001B1679">
              <w:rPr>
                <w:sz w:val="16"/>
                <w:szCs w:val="16"/>
              </w:rPr>
              <w:t>3GPPORG_REP</w:t>
            </w:r>
          </w:p>
        </w:tc>
      </w:tr>
      <w:tr w:rsidR="00A66FE4" w14:paraId="40DF83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EDB78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5F42F" w14:textId="77777777" w:rsidR="00A66FE4" w:rsidRPr="001B1679" w:rsidRDefault="00A66FE4" w:rsidP="0021626D">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56F83" w14:textId="77777777" w:rsidR="00A66FE4" w:rsidRPr="001B1679" w:rsidRDefault="00A66FE4" w:rsidP="0021626D">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3D68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995AA" w14:textId="77777777" w:rsidR="00A66FE4" w:rsidRPr="001B1679" w:rsidRDefault="00A66FE4" w:rsidP="0021626D">
            <w:pPr>
              <w:pStyle w:val="TAL"/>
              <w:rPr>
                <w:sz w:val="16"/>
                <w:szCs w:val="16"/>
              </w:rPr>
            </w:pPr>
            <w:r w:rsidRPr="001B1679">
              <w:rPr>
                <w:sz w:val="16"/>
                <w:szCs w:val="16"/>
              </w:rPr>
              <w:t>3GPPMEMBER</w:t>
            </w:r>
          </w:p>
        </w:tc>
      </w:tr>
      <w:tr w:rsidR="00A66FE4" w14:paraId="0A575C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209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BD43B" w14:textId="77777777" w:rsidR="00A66FE4" w:rsidRPr="001B1679" w:rsidRDefault="00A66FE4" w:rsidP="0021626D">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97CA0"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EF1D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1D9A5" w14:textId="77777777" w:rsidR="00A66FE4" w:rsidRPr="001B1679" w:rsidRDefault="00A66FE4" w:rsidP="0021626D">
            <w:pPr>
              <w:pStyle w:val="TAL"/>
              <w:rPr>
                <w:sz w:val="16"/>
                <w:szCs w:val="16"/>
              </w:rPr>
            </w:pPr>
            <w:r w:rsidRPr="001B1679">
              <w:rPr>
                <w:sz w:val="16"/>
                <w:szCs w:val="16"/>
              </w:rPr>
              <w:t>3GPPMEMBER</w:t>
            </w:r>
          </w:p>
        </w:tc>
      </w:tr>
      <w:tr w:rsidR="00A66FE4" w14:paraId="1D5034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147A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739F1" w14:textId="77777777" w:rsidR="00A66FE4" w:rsidRPr="001B1679" w:rsidRDefault="00A66FE4" w:rsidP="0021626D">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6D60C"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E822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4968A" w14:textId="77777777" w:rsidR="00A66FE4" w:rsidRPr="001B1679" w:rsidRDefault="00A66FE4" w:rsidP="0021626D">
            <w:pPr>
              <w:pStyle w:val="TAL"/>
              <w:rPr>
                <w:sz w:val="16"/>
                <w:szCs w:val="16"/>
              </w:rPr>
            </w:pPr>
            <w:r w:rsidRPr="001B1679">
              <w:rPr>
                <w:sz w:val="16"/>
                <w:szCs w:val="16"/>
              </w:rPr>
              <w:t>3GPPMEMBER</w:t>
            </w:r>
          </w:p>
        </w:tc>
      </w:tr>
      <w:tr w:rsidR="00A66FE4" w14:paraId="5381125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9C3B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734E1" w14:textId="77777777" w:rsidR="00A66FE4" w:rsidRPr="001B1679" w:rsidRDefault="00A66FE4" w:rsidP="0021626D">
            <w:pPr>
              <w:pStyle w:val="TAL"/>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461F2"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E625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EC2BA" w14:textId="77777777" w:rsidR="00A66FE4" w:rsidRPr="001B1679" w:rsidRDefault="00A66FE4" w:rsidP="0021626D">
            <w:pPr>
              <w:pStyle w:val="TAL"/>
              <w:rPr>
                <w:sz w:val="16"/>
                <w:szCs w:val="16"/>
              </w:rPr>
            </w:pPr>
            <w:r w:rsidRPr="001B1679">
              <w:rPr>
                <w:sz w:val="16"/>
                <w:szCs w:val="16"/>
              </w:rPr>
              <w:t>3GPPMEMBER</w:t>
            </w:r>
          </w:p>
        </w:tc>
      </w:tr>
      <w:tr w:rsidR="00A66FE4" w14:paraId="280459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A6D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50589" w14:textId="77777777" w:rsidR="00A66FE4" w:rsidRPr="001B1679" w:rsidRDefault="00A66FE4" w:rsidP="0021626D">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21B3C"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B84B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E6778" w14:textId="77777777" w:rsidR="00A66FE4" w:rsidRPr="001B1679" w:rsidRDefault="00A66FE4" w:rsidP="0021626D">
            <w:pPr>
              <w:pStyle w:val="TAL"/>
              <w:rPr>
                <w:sz w:val="16"/>
                <w:szCs w:val="16"/>
              </w:rPr>
            </w:pPr>
            <w:r w:rsidRPr="001B1679">
              <w:rPr>
                <w:sz w:val="16"/>
                <w:szCs w:val="16"/>
              </w:rPr>
              <w:t>3GPPMEMBER</w:t>
            </w:r>
          </w:p>
        </w:tc>
      </w:tr>
      <w:tr w:rsidR="00A66FE4" w14:paraId="1040768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E5E8E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5D49F" w14:textId="77777777" w:rsidR="00A66FE4" w:rsidRPr="001B1679" w:rsidRDefault="00A66FE4" w:rsidP="0021626D">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A894B" w14:textId="77777777" w:rsidR="00A66FE4" w:rsidRPr="001B1679" w:rsidRDefault="00A66FE4" w:rsidP="0021626D">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1B83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14279D" w14:textId="77777777" w:rsidR="00A66FE4" w:rsidRPr="001B1679" w:rsidRDefault="00A66FE4" w:rsidP="0021626D">
            <w:pPr>
              <w:pStyle w:val="TAL"/>
              <w:rPr>
                <w:sz w:val="16"/>
                <w:szCs w:val="16"/>
              </w:rPr>
            </w:pPr>
            <w:r w:rsidRPr="001B1679">
              <w:rPr>
                <w:sz w:val="16"/>
                <w:szCs w:val="16"/>
              </w:rPr>
              <w:t>3GPPMEMBER</w:t>
            </w:r>
          </w:p>
        </w:tc>
      </w:tr>
      <w:tr w:rsidR="00A66FE4" w14:paraId="590CC5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0FA6E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2DCE9" w14:textId="77777777" w:rsidR="00A66FE4" w:rsidRPr="001B1679" w:rsidRDefault="00A66FE4" w:rsidP="0021626D">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1AD30"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DDC6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D770C" w14:textId="77777777" w:rsidR="00A66FE4" w:rsidRPr="001B1679" w:rsidRDefault="00A66FE4" w:rsidP="0021626D">
            <w:pPr>
              <w:pStyle w:val="TAL"/>
              <w:rPr>
                <w:sz w:val="16"/>
                <w:szCs w:val="16"/>
              </w:rPr>
            </w:pPr>
            <w:r w:rsidRPr="001B1679">
              <w:rPr>
                <w:sz w:val="16"/>
                <w:szCs w:val="16"/>
              </w:rPr>
              <w:t>3GPPMEMBER</w:t>
            </w:r>
          </w:p>
        </w:tc>
      </w:tr>
      <w:tr w:rsidR="00A66FE4" w14:paraId="2D27FC4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243B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BE7EB" w14:textId="77777777" w:rsidR="00A66FE4" w:rsidRPr="001B1679" w:rsidRDefault="00A66FE4" w:rsidP="0021626D">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CFD8F"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832F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7E34E" w14:textId="77777777" w:rsidR="00A66FE4" w:rsidRPr="001B1679" w:rsidRDefault="00A66FE4" w:rsidP="0021626D">
            <w:pPr>
              <w:pStyle w:val="TAL"/>
              <w:rPr>
                <w:sz w:val="16"/>
                <w:szCs w:val="16"/>
              </w:rPr>
            </w:pPr>
            <w:r w:rsidRPr="001B1679">
              <w:rPr>
                <w:sz w:val="16"/>
                <w:szCs w:val="16"/>
              </w:rPr>
              <w:t>3GPPMEMBER</w:t>
            </w:r>
          </w:p>
        </w:tc>
      </w:tr>
      <w:tr w:rsidR="00A66FE4" w14:paraId="4DCBEB9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7156C" w14:textId="77777777" w:rsidR="00A66FE4" w:rsidRPr="001B1679" w:rsidRDefault="00A66FE4" w:rsidP="0021626D">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DCF51" w14:textId="77777777" w:rsidR="00A66FE4" w:rsidRPr="001B1679" w:rsidRDefault="00A66FE4" w:rsidP="0021626D">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70C4D"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FB07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11ABF" w14:textId="77777777" w:rsidR="00A66FE4" w:rsidRPr="001B1679" w:rsidRDefault="00A66FE4" w:rsidP="0021626D">
            <w:pPr>
              <w:pStyle w:val="TAL"/>
              <w:rPr>
                <w:sz w:val="16"/>
                <w:szCs w:val="16"/>
              </w:rPr>
            </w:pPr>
            <w:r w:rsidRPr="001B1679">
              <w:rPr>
                <w:sz w:val="16"/>
                <w:szCs w:val="16"/>
              </w:rPr>
              <w:t>3GPPMEMBER</w:t>
            </w:r>
          </w:p>
        </w:tc>
      </w:tr>
      <w:tr w:rsidR="00A66FE4" w14:paraId="4865E1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1A411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020DE" w14:textId="77777777" w:rsidR="00A66FE4" w:rsidRPr="001B1679" w:rsidRDefault="00A66FE4" w:rsidP="0021626D">
            <w:pPr>
              <w:pStyle w:val="TAL"/>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9B4BF"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7E3E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EA03C" w14:textId="77777777" w:rsidR="00A66FE4" w:rsidRPr="001B1679" w:rsidRDefault="00A66FE4" w:rsidP="0021626D">
            <w:pPr>
              <w:pStyle w:val="TAL"/>
              <w:rPr>
                <w:sz w:val="16"/>
                <w:szCs w:val="16"/>
              </w:rPr>
            </w:pPr>
            <w:r w:rsidRPr="001B1679">
              <w:rPr>
                <w:sz w:val="16"/>
                <w:szCs w:val="16"/>
              </w:rPr>
              <w:t>3GPPMEMBER</w:t>
            </w:r>
          </w:p>
        </w:tc>
      </w:tr>
      <w:tr w:rsidR="00A66FE4" w14:paraId="43EBB9E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FBF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D20E4" w14:textId="77777777" w:rsidR="00A66FE4" w:rsidRPr="001B1679" w:rsidRDefault="00A66FE4" w:rsidP="0021626D">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39E5F"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F90A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D5753" w14:textId="77777777" w:rsidR="00A66FE4" w:rsidRPr="001B1679" w:rsidRDefault="00A66FE4" w:rsidP="0021626D">
            <w:pPr>
              <w:pStyle w:val="TAL"/>
              <w:rPr>
                <w:sz w:val="16"/>
                <w:szCs w:val="16"/>
              </w:rPr>
            </w:pPr>
            <w:r w:rsidRPr="001B1679">
              <w:rPr>
                <w:sz w:val="16"/>
                <w:szCs w:val="16"/>
              </w:rPr>
              <w:t>3GPPORG_REP</w:t>
            </w:r>
          </w:p>
        </w:tc>
      </w:tr>
      <w:tr w:rsidR="00A66FE4" w14:paraId="528B962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47E04F"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5072B" w14:textId="77777777" w:rsidR="00A66FE4" w:rsidRPr="001B1679" w:rsidRDefault="00A66FE4" w:rsidP="0021626D">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0FFF9" w14:textId="77777777" w:rsidR="00A66FE4" w:rsidRPr="001B1679" w:rsidRDefault="00A66FE4" w:rsidP="0021626D">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8B6F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E014D1" w14:textId="77777777" w:rsidR="00A66FE4" w:rsidRPr="001B1679" w:rsidRDefault="00A66FE4" w:rsidP="0021626D">
            <w:pPr>
              <w:pStyle w:val="TAL"/>
              <w:rPr>
                <w:sz w:val="16"/>
                <w:szCs w:val="16"/>
              </w:rPr>
            </w:pPr>
            <w:r w:rsidRPr="001B1679">
              <w:rPr>
                <w:sz w:val="16"/>
                <w:szCs w:val="16"/>
              </w:rPr>
              <w:t>3GPPMEMBER</w:t>
            </w:r>
          </w:p>
        </w:tc>
      </w:tr>
      <w:tr w:rsidR="00A66FE4" w14:paraId="38FAC4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B41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5A9A7" w14:textId="77777777" w:rsidR="00A66FE4" w:rsidRPr="001B1679" w:rsidRDefault="00A66FE4" w:rsidP="0021626D">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A5C23" w14:textId="77777777" w:rsidR="00A66FE4" w:rsidRPr="001B1679" w:rsidRDefault="00A66FE4" w:rsidP="0021626D">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D76D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504ED" w14:textId="77777777" w:rsidR="00A66FE4" w:rsidRPr="001B1679" w:rsidRDefault="00A66FE4" w:rsidP="0021626D">
            <w:pPr>
              <w:pStyle w:val="TAL"/>
              <w:rPr>
                <w:sz w:val="16"/>
                <w:szCs w:val="16"/>
              </w:rPr>
            </w:pPr>
            <w:r w:rsidRPr="001B1679">
              <w:rPr>
                <w:sz w:val="16"/>
                <w:szCs w:val="16"/>
              </w:rPr>
              <w:t>3GPPMEMBER</w:t>
            </w:r>
          </w:p>
        </w:tc>
      </w:tr>
      <w:tr w:rsidR="00A66FE4" w14:paraId="52E8AC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C6D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8B41B" w14:textId="77777777" w:rsidR="00A66FE4" w:rsidRPr="001B1679" w:rsidRDefault="00A66FE4" w:rsidP="0021626D">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22096"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8FDD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F4220" w14:textId="77777777" w:rsidR="00A66FE4" w:rsidRPr="001B1679" w:rsidRDefault="00A66FE4" w:rsidP="0021626D">
            <w:pPr>
              <w:pStyle w:val="TAL"/>
              <w:rPr>
                <w:sz w:val="16"/>
                <w:szCs w:val="16"/>
              </w:rPr>
            </w:pPr>
            <w:r w:rsidRPr="001B1679">
              <w:rPr>
                <w:sz w:val="16"/>
                <w:szCs w:val="16"/>
              </w:rPr>
              <w:t>3GPPMEMBER</w:t>
            </w:r>
          </w:p>
        </w:tc>
      </w:tr>
      <w:tr w:rsidR="00A66FE4" w14:paraId="0C47263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37330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CD2F5" w14:textId="77777777" w:rsidR="00A66FE4" w:rsidRPr="001B1679" w:rsidRDefault="00A66FE4" w:rsidP="0021626D">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5C4D0" w14:textId="77777777" w:rsidR="00A66FE4" w:rsidRPr="001B1679" w:rsidRDefault="00A66FE4" w:rsidP="0021626D">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C482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93C9D" w14:textId="77777777" w:rsidR="00A66FE4" w:rsidRPr="001B1679" w:rsidRDefault="00A66FE4" w:rsidP="0021626D">
            <w:pPr>
              <w:pStyle w:val="TAL"/>
              <w:rPr>
                <w:sz w:val="16"/>
                <w:szCs w:val="16"/>
              </w:rPr>
            </w:pPr>
            <w:r w:rsidRPr="001B1679">
              <w:rPr>
                <w:sz w:val="16"/>
                <w:szCs w:val="16"/>
              </w:rPr>
              <w:t>3GPPMEMBER</w:t>
            </w:r>
          </w:p>
        </w:tc>
      </w:tr>
      <w:tr w:rsidR="00A66FE4" w14:paraId="39659C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18A8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D587C" w14:textId="77777777" w:rsidR="00A66FE4" w:rsidRPr="001B1679" w:rsidRDefault="00A66FE4" w:rsidP="0021626D">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839EF"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331B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7BDB5" w14:textId="77777777" w:rsidR="00A66FE4" w:rsidRPr="001B1679" w:rsidRDefault="00A66FE4" w:rsidP="0021626D">
            <w:pPr>
              <w:pStyle w:val="TAL"/>
              <w:rPr>
                <w:sz w:val="16"/>
                <w:szCs w:val="16"/>
              </w:rPr>
            </w:pPr>
            <w:r w:rsidRPr="001B1679">
              <w:rPr>
                <w:sz w:val="16"/>
                <w:szCs w:val="16"/>
              </w:rPr>
              <w:t>3GPPMEMBER</w:t>
            </w:r>
          </w:p>
        </w:tc>
      </w:tr>
      <w:tr w:rsidR="00A66FE4" w14:paraId="7A6266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CDDA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F194A" w14:textId="77777777" w:rsidR="00A66FE4" w:rsidRPr="001B1679" w:rsidRDefault="00A66FE4" w:rsidP="0021626D">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A27BD" w14:textId="77777777" w:rsidR="00A66FE4" w:rsidRPr="001B1679" w:rsidRDefault="00A66FE4" w:rsidP="0021626D">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3613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64A6F" w14:textId="77777777" w:rsidR="00A66FE4" w:rsidRPr="001B1679" w:rsidRDefault="00A66FE4" w:rsidP="0021626D">
            <w:pPr>
              <w:pStyle w:val="TAL"/>
              <w:rPr>
                <w:sz w:val="16"/>
                <w:szCs w:val="16"/>
              </w:rPr>
            </w:pPr>
            <w:r w:rsidRPr="001B1679">
              <w:rPr>
                <w:sz w:val="16"/>
                <w:szCs w:val="16"/>
              </w:rPr>
              <w:t>3GPPMEMBER</w:t>
            </w:r>
          </w:p>
        </w:tc>
      </w:tr>
      <w:tr w:rsidR="00A66FE4" w14:paraId="71E618E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1155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CEC72" w14:textId="77777777" w:rsidR="00A66FE4" w:rsidRPr="001B1679" w:rsidRDefault="00A66FE4" w:rsidP="0021626D">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7A796" w14:textId="77777777" w:rsidR="00A66FE4" w:rsidRPr="001B1679" w:rsidRDefault="00A66FE4" w:rsidP="0021626D">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4D4A0"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DBB45" w14:textId="77777777" w:rsidR="00A66FE4" w:rsidRPr="001B1679" w:rsidRDefault="00A66FE4" w:rsidP="0021626D">
            <w:pPr>
              <w:pStyle w:val="TAL"/>
              <w:rPr>
                <w:sz w:val="16"/>
                <w:szCs w:val="16"/>
              </w:rPr>
            </w:pPr>
            <w:r w:rsidRPr="001B1679">
              <w:rPr>
                <w:sz w:val="16"/>
                <w:szCs w:val="16"/>
              </w:rPr>
              <w:t>3GPPMEMBER</w:t>
            </w:r>
          </w:p>
        </w:tc>
      </w:tr>
      <w:tr w:rsidR="00A66FE4" w14:paraId="08D7AF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784F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56A45" w14:textId="77777777" w:rsidR="00A66FE4" w:rsidRPr="001B1679" w:rsidRDefault="00A66FE4" w:rsidP="0021626D">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AD825"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2DFAD"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ABE0B1" w14:textId="77777777" w:rsidR="00A66FE4" w:rsidRPr="001B1679" w:rsidRDefault="00A66FE4" w:rsidP="0021626D">
            <w:pPr>
              <w:pStyle w:val="TAL"/>
              <w:rPr>
                <w:sz w:val="16"/>
                <w:szCs w:val="16"/>
              </w:rPr>
            </w:pPr>
            <w:r w:rsidRPr="001B1679">
              <w:rPr>
                <w:sz w:val="16"/>
                <w:szCs w:val="16"/>
              </w:rPr>
              <w:t>3GPPMEMBER</w:t>
            </w:r>
          </w:p>
        </w:tc>
      </w:tr>
      <w:tr w:rsidR="00A66FE4" w14:paraId="393AE8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63943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AAE11" w14:textId="77777777" w:rsidR="00A66FE4" w:rsidRPr="001B1679" w:rsidRDefault="00A66FE4" w:rsidP="0021626D">
            <w:pPr>
              <w:pStyle w:val="TAL"/>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4AE13"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6D7F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7AFAA" w14:textId="77777777" w:rsidR="00A66FE4" w:rsidRPr="001B1679" w:rsidRDefault="00A66FE4" w:rsidP="0021626D">
            <w:pPr>
              <w:pStyle w:val="TAL"/>
              <w:rPr>
                <w:sz w:val="16"/>
                <w:szCs w:val="16"/>
              </w:rPr>
            </w:pPr>
            <w:r w:rsidRPr="001B1679">
              <w:rPr>
                <w:sz w:val="16"/>
                <w:szCs w:val="16"/>
              </w:rPr>
              <w:t>3GPPMEMBER</w:t>
            </w:r>
          </w:p>
        </w:tc>
      </w:tr>
      <w:tr w:rsidR="00A66FE4" w14:paraId="341534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809E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05128" w14:textId="77777777" w:rsidR="00A66FE4" w:rsidRPr="001B1679" w:rsidRDefault="00A66FE4" w:rsidP="0021626D">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669DD" w14:textId="77777777" w:rsidR="00A66FE4" w:rsidRPr="001B1679" w:rsidRDefault="00A66FE4" w:rsidP="0021626D">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8005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257F6" w14:textId="77777777" w:rsidR="00A66FE4" w:rsidRPr="001B1679" w:rsidRDefault="00A66FE4" w:rsidP="0021626D">
            <w:pPr>
              <w:pStyle w:val="TAL"/>
              <w:rPr>
                <w:sz w:val="16"/>
                <w:szCs w:val="16"/>
              </w:rPr>
            </w:pPr>
            <w:r w:rsidRPr="001B1679">
              <w:rPr>
                <w:sz w:val="16"/>
                <w:szCs w:val="16"/>
              </w:rPr>
              <w:t>3GPPMEMBER</w:t>
            </w:r>
          </w:p>
        </w:tc>
      </w:tr>
      <w:tr w:rsidR="00A66FE4" w14:paraId="049F63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9E7F5D"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8E821" w14:textId="77777777" w:rsidR="00A66FE4" w:rsidRPr="001B1679" w:rsidRDefault="00A66FE4" w:rsidP="0021626D">
            <w:pPr>
              <w:pStyle w:val="TAL"/>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E0F8F" w14:textId="77777777" w:rsidR="00A66FE4" w:rsidRPr="001B1679" w:rsidRDefault="00A66FE4" w:rsidP="0021626D">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7A50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40E8F" w14:textId="77777777" w:rsidR="00A66FE4" w:rsidRPr="001B1679" w:rsidRDefault="00A66FE4" w:rsidP="0021626D">
            <w:pPr>
              <w:pStyle w:val="TAL"/>
              <w:rPr>
                <w:sz w:val="16"/>
                <w:szCs w:val="16"/>
              </w:rPr>
            </w:pPr>
            <w:r w:rsidRPr="001B1679">
              <w:rPr>
                <w:sz w:val="16"/>
                <w:szCs w:val="16"/>
              </w:rPr>
              <w:t>3GPPMEMBER</w:t>
            </w:r>
          </w:p>
        </w:tc>
      </w:tr>
      <w:tr w:rsidR="00A66FE4" w14:paraId="6EABAC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CD6B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71A9B" w14:textId="77777777" w:rsidR="00A66FE4" w:rsidRPr="001B1679" w:rsidRDefault="00A66FE4" w:rsidP="0021626D">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46F39"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B99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B5C2C" w14:textId="77777777" w:rsidR="00A66FE4" w:rsidRPr="001B1679" w:rsidRDefault="00A66FE4" w:rsidP="0021626D">
            <w:pPr>
              <w:pStyle w:val="TAL"/>
              <w:rPr>
                <w:sz w:val="16"/>
                <w:szCs w:val="16"/>
              </w:rPr>
            </w:pPr>
            <w:r w:rsidRPr="001B1679">
              <w:rPr>
                <w:sz w:val="16"/>
                <w:szCs w:val="16"/>
              </w:rPr>
              <w:t>3GPPMEMBER</w:t>
            </w:r>
          </w:p>
        </w:tc>
      </w:tr>
      <w:tr w:rsidR="00A66FE4" w14:paraId="2979E51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008EA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E95C8" w14:textId="77777777" w:rsidR="00A66FE4" w:rsidRPr="001B1679" w:rsidRDefault="00A66FE4" w:rsidP="0021626D">
            <w:pPr>
              <w:pStyle w:val="TAL"/>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4FB11"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073C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5458C" w14:textId="77777777" w:rsidR="00A66FE4" w:rsidRPr="001B1679" w:rsidRDefault="00A66FE4" w:rsidP="0021626D">
            <w:pPr>
              <w:pStyle w:val="TAL"/>
              <w:rPr>
                <w:sz w:val="16"/>
                <w:szCs w:val="16"/>
              </w:rPr>
            </w:pPr>
            <w:r w:rsidRPr="001B1679">
              <w:rPr>
                <w:sz w:val="16"/>
                <w:szCs w:val="16"/>
              </w:rPr>
              <w:t>3GPPMEMBER</w:t>
            </w:r>
          </w:p>
        </w:tc>
      </w:tr>
      <w:tr w:rsidR="00A66FE4" w14:paraId="68D0AD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566C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58959" w14:textId="77777777" w:rsidR="00A66FE4" w:rsidRPr="001B1679" w:rsidRDefault="00A66FE4" w:rsidP="0021626D">
            <w:pPr>
              <w:pStyle w:val="TAL"/>
              <w:rPr>
                <w:sz w:val="16"/>
                <w:szCs w:val="16"/>
              </w:rPr>
            </w:pPr>
            <w:r w:rsidRPr="001B1679">
              <w:rPr>
                <w:sz w:val="16"/>
                <w:szCs w:val="16"/>
              </w:rPr>
              <w:t>Antti Toskala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2E669" w14:textId="77777777" w:rsidR="00A66FE4" w:rsidRPr="001B1679" w:rsidRDefault="00A66FE4" w:rsidP="0021626D">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E242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D0BF6" w14:textId="77777777" w:rsidR="00A66FE4" w:rsidRPr="001B1679" w:rsidRDefault="00A66FE4" w:rsidP="0021626D">
            <w:pPr>
              <w:pStyle w:val="TAL"/>
              <w:rPr>
                <w:sz w:val="16"/>
                <w:szCs w:val="16"/>
              </w:rPr>
            </w:pPr>
            <w:r w:rsidRPr="001B1679">
              <w:rPr>
                <w:sz w:val="16"/>
                <w:szCs w:val="16"/>
              </w:rPr>
              <w:t>3GPPMEMBER</w:t>
            </w:r>
          </w:p>
        </w:tc>
      </w:tr>
      <w:tr w:rsidR="00A66FE4" w14:paraId="1C61D1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9D6FE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BC22C" w14:textId="77777777" w:rsidR="00A66FE4" w:rsidRPr="001B1679" w:rsidRDefault="00A66FE4" w:rsidP="0021626D">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4DB1E"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6CC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33EED" w14:textId="77777777" w:rsidR="00A66FE4" w:rsidRPr="001B1679" w:rsidRDefault="00A66FE4" w:rsidP="0021626D">
            <w:pPr>
              <w:pStyle w:val="TAL"/>
              <w:rPr>
                <w:sz w:val="16"/>
                <w:szCs w:val="16"/>
              </w:rPr>
            </w:pPr>
            <w:r w:rsidRPr="001B1679">
              <w:rPr>
                <w:sz w:val="16"/>
                <w:szCs w:val="16"/>
              </w:rPr>
              <w:t>3GPPORG_REP</w:t>
            </w:r>
          </w:p>
        </w:tc>
      </w:tr>
      <w:tr w:rsidR="00A66FE4" w14:paraId="63A0F4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AF1FA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EF336" w14:textId="77777777" w:rsidR="00A66FE4" w:rsidRPr="001B1679" w:rsidRDefault="00A66FE4" w:rsidP="0021626D">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51D7B" w14:textId="77777777" w:rsidR="00A66FE4" w:rsidRPr="001B1679" w:rsidRDefault="00A66FE4" w:rsidP="0021626D">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8E0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25919" w14:textId="77777777" w:rsidR="00A66FE4" w:rsidRPr="001B1679" w:rsidRDefault="00A66FE4" w:rsidP="0021626D">
            <w:pPr>
              <w:pStyle w:val="TAL"/>
              <w:rPr>
                <w:sz w:val="16"/>
                <w:szCs w:val="16"/>
              </w:rPr>
            </w:pPr>
            <w:r w:rsidRPr="001B1679">
              <w:rPr>
                <w:sz w:val="16"/>
                <w:szCs w:val="16"/>
              </w:rPr>
              <w:t>3GPPMEMBER</w:t>
            </w:r>
          </w:p>
        </w:tc>
      </w:tr>
      <w:tr w:rsidR="00A66FE4" w14:paraId="09FFD2B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F9C6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F0F01" w14:textId="77777777" w:rsidR="00A66FE4" w:rsidRPr="001B1679" w:rsidRDefault="00A66FE4" w:rsidP="0021626D">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F6411"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5EBDA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FD6CA" w14:textId="77777777" w:rsidR="00A66FE4" w:rsidRPr="001B1679" w:rsidRDefault="00A66FE4" w:rsidP="0021626D">
            <w:pPr>
              <w:pStyle w:val="TAL"/>
              <w:rPr>
                <w:sz w:val="16"/>
                <w:szCs w:val="16"/>
              </w:rPr>
            </w:pPr>
            <w:r w:rsidRPr="001B1679">
              <w:rPr>
                <w:sz w:val="16"/>
                <w:szCs w:val="16"/>
              </w:rPr>
              <w:t>3GPPMEMBER</w:t>
            </w:r>
          </w:p>
        </w:tc>
      </w:tr>
      <w:tr w:rsidR="00A66FE4" w14:paraId="14D1DD3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44377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16AEF" w14:textId="77777777" w:rsidR="00A66FE4" w:rsidRPr="001B1679" w:rsidRDefault="00A66FE4" w:rsidP="0021626D">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03954"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4119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307DF" w14:textId="77777777" w:rsidR="00A66FE4" w:rsidRPr="001B1679" w:rsidRDefault="00A66FE4" w:rsidP="0021626D">
            <w:pPr>
              <w:pStyle w:val="TAL"/>
              <w:rPr>
                <w:sz w:val="16"/>
                <w:szCs w:val="16"/>
              </w:rPr>
            </w:pPr>
            <w:r w:rsidRPr="001B1679">
              <w:rPr>
                <w:sz w:val="16"/>
                <w:szCs w:val="16"/>
              </w:rPr>
              <w:t>3GPPMEMBER</w:t>
            </w:r>
          </w:p>
        </w:tc>
      </w:tr>
      <w:tr w:rsidR="00A66FE4" w14:paraId="75E3EF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F58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05194" w14:textId="77777777" w:rsidR="00A66FE4" w:rsidRPr="001B1679" w:rsidRDefault="00A66FE4" w:rsidP="0021626D">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65EF2"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5755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3FF3F" w14:textId="77777777" w:rsidR="00A66FE4" w:rsidRPr="001B1679" w:rsidRDefault="00A66FE4" w:rsidP="0021626D">
            <w:pPr>
              <w:pStyle w:val="TAL"/>
              <w:rPr>
                <w:sz w:val="16"/>
                <w:szCs w:val="16"/>
              </w:rPr>
            </w:pPr>
            <w:r w:rsidRPr="001B1679">
              <w:rPr>
                <w:sz w:val="16"/>
                <w:szCs w:val="16"/>
              </w:rPr>
              <w:t>3GPPMEMBER</w:t>
            </w:r>
          </w:p>
        </w:tc>
      </w:tr>
      <w:tr w:rsidR="00A66FE4" w14:paraId="064CE4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A06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2EEA3" w14:textId="77777777" w:rsidR="00A66FE4" w:rsidRPr="001B1679" w:rsidRDefault="00A66FE4" w:rsidP="0021626D">
            <w:pPr>
              <w:pStyle w:val="TAL"/>
              <w:rPr>
                <w:sz w:val="16"/>
                <w:szCs w:val="16"/>
              </w:rPr>
            </w:pPr>
            <w:r w:rsidRPr="001B1679">
              <w:rPr>
                <w:sz w:val="16"/>
                <w:szCs w:val="16"/>
              </w:rPr>
              <w:t>Hsiu-Chi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99651" w14:textId="77777777" w:rsidR="00A66FE4" w:rsidRPr="001B1679" w:rsidRDefault="00A66FE4" w:rsidP="0021626D">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8769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B7965" w14:textId="77777777" w:rsidR="00A66FE4" w:rsidRPr="001B1679" w:rsidRDefault="00A66FE4" w:rsidP="0021626D">
            <w:pPr>
              <w:pStyle w:val="TAL"/>
              <w:rPr>
                <w:sz w:val="16"/>
                <w:szCs w:val="16"/>
              </w:rPr>
            </w:pPr>
            <w:r w:rsidRPr="001B1679">
              <w:rPr>
                <w:sz w:val="16"/>
                <w:szCs w:val="16"/>
              </w:rPr>
              <w:t>3GPPMEMBER</w:t>
            </w:r>
          </w:p>
        </w:tc>
      </w:tr>
      <w:tr w:rsidR="00A66FE4" w14:paraId="1EA602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5575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52455" w14:textId="77777777" w:rsidR="00A66FE4" w:rsidRPr="001B1679" w:rsidRDefault="00A66FE4" w:rsidP="0021626D">
            <w:pPr>
              <w:pStyle w:val="TAL"/>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FCEC2" w14:textId="77777777" w:rsidR="00A66FE4" w:rsidRPr="001B1679" w:rsidRDefault="00A66FE4" w:rsidP="0021626D">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BC84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064C0" w14:textId="77777777" w:rsidR="00A66FE4" w:rsidRPr="001B1679" w:rsidRDefault="00A66FE4" w:rsidP="0021626D">
            <w:pPr>
              <w:pStyle w:val="TAL"/>
              <w:rPr>
                <w:sz w:val="16"/>
                <w:szCs w:val="16"/>
              </w:rPr>
            </w:pPr>
            <w:r w:rsidRPr="001B1679">
              <w:rPr>
                <w:sz w:val="16"/>
                <w:szCs w:val="16"/>
              </w:rPr>
              <w:t>3GPPMEMBER</w:t>
            </w:r>
          </w:p>
        </w:tc>
      </w:tr>
      <w:tr w:rsidR="00A66FE4" w14:paraId="483123D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35F7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2B738" w14:textId="77777777" w:rsidR="00A66FE4" w:rsidRPr="001B1679" w:rsidRDefault="00A66FE4" w:rsidP="0021626D">
            <w:pPr>
              <w:pStyle w:val="TAL"/>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BA865" w14:textId="77777777" w:rsidR="00A66FE4" w:rsidRPr="001B1679" w:rsidRDefault="00A66FE4" w:rsidP="0021626D">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82EB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4FE6B" w14:textId="77777777" w:rsidR="00A66FE4" w:rsidRPr="001B1679" w:rsidRDefault="00A66FE4" w:rsidP="0021626D">
            <w:pPr>
              <w:pStyle w:val="TAL"/>
              <w:rPr>
                <w:sz w:val="16"/>
                <w:szCs w:val="16"/>
              </w:rPr>
            </w:pPr>
            <w:r w:rsidRPr="001B1679">
              <w:rPr>
                <w:sz w:val="16"/>
                <w:szCs w:val="16"/>
              </w:rPr>
              <w:t>3GPPMEMBER</w:t>
            </w:r>
          </w:p>
        </w:tc>
      </w:tr>
      <w:tr w:rsidR="00A66FE4" w14:paraId="17FD17F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8C83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64FEE1" w14:textId="77777777" w:rsidR="00A66FE4" w:rsidRPr="001B1679" w:rsidRDefault="00A66FE4" w:rsidP="0021626D">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2D9F9"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1164D"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15094" w14:textId="77777777" w:rsidR="00A66FE4" w:rsidRPr="001B1679" w:rsidRDefault="00A66FE4" w:rsidP="0021626D">
            <w:pPr>
              <w:pStyle w:val="TAL"/>
              <w:rPr>
                <w:sz w:val="16"/>
                <w:szCs w:val="16"/>
              </w:rPr>
            </w:pPr>
            <w:r w:rsidRPr="001B1679">
              <w:rPr>
                <w:sz w:val="16"/>
                <w:szCs w:val="16"/>
              </w:rPr>
              <w:t>3GPPMEMBER</w:t>
            </w:r>
          </w:p>
        </w:tc>
      </w:tr>
      <w:tr w:rsidR="00A66FE4" w14:paraId="55A7073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DC6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E9607" w14:textId="77777777" w:rsidR="00A66FE4" w:rsidRPr="001B1679" w:rsidRDefault="00A66FE4" w:rsidP="0021626D">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E5AA4"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8261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9F209" w14:textId="77777777" w:rsidR="00A66FE4" w:rsidRPr="001B1679" w:rsidRDefault="00A66FE4" w:rsidP="0021626D">
            <w:pPr>
              <w:pStyle w:val="TAL"/>
              <w:rPr>
                <w:sz w:val="16"/>
                <w:szCs w:val="16"/>
              </w:rPr>
            </w:pPr>
            <w:r w:rsidRPr="001B1679">
              <w:rPr>
                <w:sz w:val="16"/>
                <w:szCs w:val="16"/>
              </w:rPr>
              <w:t>3GPPMEMBER</w:t>
            </w:r>
          </w:p>
        </w:tc>
      </w:tr>
      <w:tr w:rsidR="00A66FE4" w14:paraId="5CAC72E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CD329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B4BC8" w14:textId="77777777" w:rsidR="00A66FE4" w:rsidRPr="001B1679" w:rsidRDefault="00A66FE4" w:rsidP="0021626D">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731F1" w14:textId="77777777" w:rsidR="00A66FE4" w:rsidRPr="001B1679" w:rsidRDefault="00A66FE4" w:rsidP="0021626D">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3AED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6273F" w14:textId="77777777" w:rsidR="00A66FE4" w:rsidRPr="001B1679" w:rsidRDefault="00A66FE4" w:rsidP="0021626D">
            <w:pPr>
              <w:pStyle w:val="TAL"/>
              <w:rPr>
                <w:sz w:val="16"/>
                <w:szCs w:val="16"/>
              </w:rPr>
            </w:pPr>
            <w:r w:rsidRPr="001B1679">
              <w:rPr>
                <w:sz w:val="16"/>
                <w:szCs w:val="16"/>
              </w:rPr>
              <w:t>3GPPMEMBER</w:t>
            </w:r>
          </w:p>
        </w:tc>
      </w:tr>
      <w:tr w:rsidR="00A66FE4" w14:paraId="74DF218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FF72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799612" w14:textId="77777777" w:rsidR="00A66FE4" w:rsidRPr="001B1679" w:rsidRDefault="00A66FE4" w:rsidP="0021626D">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EF088"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E498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79BC1" w14:textId="77777777" w:rsidR="00A66FE4" w:rsidRPr="001B1679" w:rsidRDefault="00A66FE4" w:rsidP="0021626D">
            <w:pPr>
              <w:pStyle w:val="TAL"/>
              <w:rPr>
                <w:sz w:val="16"/>
                <w:szCs w:val="16"/>
              </w:rPr>
            </w:pPr>
            <w:r w:rsidRPr="001B1679">
              <w:rPr>
                <w:sz w:val="16"/>
                <w:szCs w:val="16"/>
              </w:rPr>
              <w:t>3GPPMEMBER</w:t>
            </w:r>
          </w:p>
        </w:tc>
      </w:tr>
      <w:tr w:rsidR="00A66FE4" w14:paraId="7C461C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16909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5A23D" w14:textId="77777777" w:rsidR="00A66FE4" w:rsidRPr="001B1679" w:rsidRDefault="00A66FE4" w:rsidP="0021626D">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DA62C" w14:textId="77777777" w:rsidR="00A66FE4" w:rsidRPr="001B1679" w:rsidRDefault="00A66FE4" w:rsidP="0021626D">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CBFA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21396" w14:textId="77777777" w:rsidR="00A66FE4" w:rsidRPr="001B1679" w:rsidRDefault="00A66FE4" w:rsidP="0021626D">
            <w:pPr>
              <w:pStyle w:val="TAL"/>
              <w:rPr>
                <w:sz w:val="16"/>
                <w:szCs w:val="16"/>
              </w:rPr>
            </w:pPr>
            <w:r w:rsidRPr="001B1679">
              <w:rPr>
                <w:sz w:val="16"/>
                <w:szCs w:val="16"/>
              </w:rPr>
              <w:t>3GPPMEMBER</w:t>
            </w:r>
          </w:p>
        </w:tc>
      </w:tr>
      <w:tr w:rsidR="00A66FE4" w14:paraId="2EC927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A325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9205E" w14:textId="77777777" w:rsidR="00A66FE4" w:rsidRPr="001B1679" w:rsidRDefault="00A66FE4" w:rsidP="0021626D">
            <w:pPr>
              <w:pStyle w:val="TAL"/>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BB946"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F877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D0D05" w14:textId="77777777" w:rsidR="00A66FE4" w:rsidRPr="001B1679" w:rsidRDefault="00A66FE4" w:rsidP="0021626D">
            <w:pPr>
              <w:pStyle w:val="TAL"/>
              <w:rPr>
                <w:sz w:val="16"/>
                <w:szCs w:val="16"/>
              </w:rPr>
            </w:pPr>
            <w:r w:rsidRPr="001B1679">
              <w:rPr>
                <w:sz w:val="16"/>
                <w:szCs w:val="16"/>
              </w:rPr>
              <w:t>3GPPMEMBER</w:t>
            </w:r>
          </w:p>
        </w:tc>
      </w:tr>
      <w:tr w:rsidR="00A66FE4" w14:paraId="42527AD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BD3F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FBE69" w14:textId="77777777" w:rsidR="00A66FE4" w:rsidRPr="001B1679" w:rsidRDefault="00A66FE4" w:rsidP="0021626D">
            <w:pPr>
              <w:pStyle w:val="TAL"/>
              <w:rPr>
                <w:sz w:val="16"/>
                <w:szCs w:val="16"/>
              </w:rPr>
            </w:pPr>
            <w:r w:rsidRPr="001B1679">
              <w:rPr>
                <w:sz w:val="16"/>
                <w:szCs w:val="16"/>
              </w:rPr>
              <w:t>Eric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8C2F3"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BA1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E08C0" w14:textId="77777777" w:rsidR="00A66FE4" w:rsidRPr="001B1679" w:rsidRDefault="00A66FE4" w:rsidP="0021626D">
            <w:pPr>
              <w:pStyle w:val="TAL"/>
              <w:rPr>
                <w:sz w:val="16"/>
                <w:szCs w:val="16"/>
              </w:rPr>
            </w:pPr>
            <w:r w:rsidRPr="001B1679">
              <w:rPr>
                <w:sz w:val="16"/>
                <w:szCs w:val="16"/>
              </w:rPr>
              <w:t>3GPPMEMBER</w:t>
            </w:r>
          </w:p>
        </w:tc>
      </w:tr>
      <w:tr w:rsidR="00A66FE4" w14:paraId="4104AC0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3FD383"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22C05" w14:textId="77777777" w:rsidR="00A66FE4" w:rsidRPr="001B1679" w:rsidRDefault="00A66FE4" w:rsidP="0021626D">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F9727"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69D1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65B98" w14:textId="77777777" w:rsidR="00A66FE4" w:rsidRPr="001B1679" w:rsidRDefault="00A66FE4" w:rsidP="0021626D">
            <w:pPr>
              <w:pStyle w:val="TAL"/>
              <w:rPr>
                <w:sz w:val="16"/>
                <w:szCs w:val="16"/>
              </w:rPr>
            </w:pPr>
            <w:r w:rsidRPr="001B1679">
              <w:rPr>
                <w:sz w:val="16"/>
                <w:szCs w:val="16"/>
              </w:rPr>
              <w:t>3GPPMEMBER</w:t>
            </w:r>
          </w:p>
        </w:tc>
      </w:tr>
      <w:tr w:rsidR="00A66FE4" w14:paraId="4D0B31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7C81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4858E" w14:textId="77777777" w:rsidR="00A66FE4" w:rsidRPr="001B1679" w:rsidRDefault="00A66FE4" w:rsidP="0021626D">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47904"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385E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E443D6" w14:textId="77777777" w:rsidR="00A66FE4" w:rsidRPr="001B1679" w:rsidRDefault="00A66FE4" w:rsidP="0021626D">
            <w:pPr>
              <w:pStyle w:val="TAL"/>
              <w:rPr>
                <w:sz w:val="16"/>
                <w:szCs w:val="16"/>
              </w:rPr>
            </w:pPr>
            <w:r w:rsidRPr="001B1679">
              <w:rPr>
                <w:sz w:val="16"/>
                <w:szCs w:val="16"/>
              </w:rPr>
              <w:t>3GPPMEMBER</w:t>
            </w:r>
          </w:p>
        </w:tc>
      </w:tr>
      <w:tr w:rsidR="00A66FE4" w14:paraId="764E9F9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799D2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EEFAE" w14:textId="77777777" w:rsidR="00A66FE4" w:rsidRPr="001B1679" w:rsidRDefault="00A66FE4" w:rsidP="0021626D">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DD27C" w14:textId="77777777" w:rsidR="00A66FE4" w:rsidRPr="001B1679" w:rsidRDefault="00A66FE4" w:rsidP="0021626D">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0A4A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9910E" w14:textId="77777777" w:rsidR="00A66FE4" w:rsidRPr="001B1679" w:rsidRDefault="00A66FE4" w:rsidP="0021626D">
            <w:pPr>
              <w:pStyle w:val="TAL"/>
              <w:rPr>
                <w:sz w:val="16"/>
                <w:szCs w:val="16"/>
              </w:rPr>
            </w:pPr>
            <w:r w:rsidRPr="001B1679">
              <w:rPr>
                <w:sz w:val="16"/>
                <w:szCs w:val="16"/>
              </w:rPr>
              <w:t>3GPPMEMBER</w:t>
            </w:r>
          </w:p>
        </w:tc>
      </w:tr>
      <w:tr w:rsidR="00A66FE4" w14:paraId="0B1098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E99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B6F8A" w14:textId="77777777" w:rsidR="00A66FE4" w:rsidRPr="001B1679" w:rsidRDefault="00A66FE4" w:rsidP="0021626D">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30228"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6B0A4"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36402" w14:textId="77777777" w:rsidR="00A66FE4" w:rsidRPr="001B1679" w:rsidRDefault="00A66FE4" w:rsidP="0021626D">
            <w:pPr>
              <w:pStyle w:val="TAL"/>
              <w:rPr>
                <w:sz w:val="16"/>
                <w:szCs w:val="16"/>
              </w:rPr>
            </w:pPr>
            <w:r w:rsidRPr="001B1679">
              <w:rPr>
                <w:sz w:val="16"/>
                <w:szCs w:val="16"/>
              </w:rPr>
              <w:t>3GPPMEMBER</w:t>
            </w:r>
          </w:p>
        </w:tc>
      </w:tr>
      <w:tr w:rsidR="00A66FE4" w14:paraId="465E4D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AA4B4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63889" w14:textId="77777777" w:rsidR="00A66FE4" w:rsidRPr="001B1679" w:rsidRDefault="00A66FE4" w:rsidP="0021626D">
            <w:pPr>
              <w:pStyle w:val="TAL"/>
              <w:rPr>
                <w:sz w:val="16"/>
                <w:szCs w:val="16"/>
              </w:rPr>
            </w:pPr>
            <w:r w:rsidRPr="001B1679">
              <w:rPr>
                <w:sz w:val="16"/>
                <w:szCs w:val="16"/>
              </w:rPr>
              <w:t>Deh-Min Richard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3A886"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504D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F7254A" w14:textId="77777777" w:rsidR="00A66FE4" w:rsidRPr="001B1679" w:rsidRDefault="00A66FE4" w:rsidP="0021626D">
            <w:pPr>
              <w:pStyle w:val="TAL"/>
              <w:rPr>
                <w:sz w:val="16"/>
                <w:szCs w:val="16"/>
              </w:rPr>
            </w:pPr>
            <w:r w:rsidRPr="001B1679">
              <w:rPr>
                <w:sz w:val="16"/>
                <w:szCs w:val="16"/>
              </w:rPr>
              <w:t>3GPPMEMBER</w:t>
            </w:r>
          </w:p>
        </w:tc>
      </w:tr>
      <w:tr w:rsidR="00A66FE4" w14:paraId="2096798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CCAEE"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1C3C3" w14:textId="77777777" w:rsidR="00A66FE4" w:rsidRPr="001B1679" w:rsidRDefault="00A66FE4" w:rsidP="0021626D">
            <w:pPr>
              <w:pStyle w:val="TAL"/>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FC544" w14:textId="77777777" w:rsidR="00A66FE4" w:rsidRPr="001B1679" w:rsidRDefault="00A66FE4" w:rsidP="0021626D">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F88BB"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D75A2" w14:textId="77777777" w:rsidR="00A66FE4" w:rsidRPr="001B1679" w:rsidRDefault="00A66FE4" w:rsidP="0021626D">
            <w:pPr>
              <w:pStyle w:val="TAL"/>
              <w:rPr>
                <w:sz w:val="16"/>
                <w:szCs w:val="16"/>
              </w:rPr>
            </w:pPr>
            <w:r w:rsidRPr="001B1679">
              <w:rPr>
                <w:sz w:val="16"/>
                <w:szCs w:val="16"/>
              </w:rPr>
              <w:t>3GPPMEMBER</w:t>
            </w:r>
          </w:p>
        </w:tc>
      </w:tr>
      <w:tr w:rsidR="00A66FE4" w14:paraId="176B4FB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11A4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A7873" w14:textId="77777777" w:rsidR="00A66FE4" w:rsidRPr="001B1679" w:rsidRDefault="00A66FE4" w:rsidP="0021626D">
            <w:pPr>
              <w:pStyle w:val="TAL"/>
              <w:rPr>
                <w:sz w:val="16"/>
                <w:szCs w:val="16"/>
              </w:rPr>
            </w:pPr>
            <w:r w:rsidRPr="001B1679">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BBF60"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9996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F8C03" w14:textId="77777777" w:rsidR="00A66FE4" w:rsidRPr="001B1679" w:rsidRDefault="00A66FE4" w:rsidP="0021626D">
            <w:pPr>
              <w:pStyle w:val="TAL"/>
              <w:rPr>
                <w:sz w:val="16"/>
                <w:szCs w:val="16"/>
              </w:rPr>
            </w:pPr>
            <w:r w:rsidRPr="001B1679">
              <w:rPr>
                <w:sz w:val="16"/>
                <w:szCs w:val="16"/>
              </w:rPr>
              <w:t>3GPPMEMBER</w:t>
            </w:r>
          </w:p>
        </w:tc>
      </w:tr>
      <w:tr w:rsidR="00A66FE4" w14:paraId="7E2E377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DF012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BA91B" w14:textId="77777777" w:rsidR="00A66FE4" w:rsidRPr="001B1679" w:rsidRDefault="00A66FE4" w:rsidP="0021626D">
            <w:pPr>
              <w:pStyle w:val="TAL"/>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34149"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C4425"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F02E0" w14:textId="77777777" w:rsidR="00A66FE4" w:rsidRPr="001B1679" w:rsidRDefault="00A66FE4" w:rsidP="0021626D">
            <w:pPr>
              <w:pStyle w:val="TAL"/>
              <w:rPr>
                <w:sz w:val="16"/>
                <w:szCs w:val="16"/>
              </w:rPr>
            </w:pPr>
            <w:r w:rsidRPr="001B1679">
              <w:rPr>
                <w:sz w:val="16"/>
                <w:szCs w:val="16"/>
              </w:rPr>
              <w:t>3GPPMEMBER</w:t>
            </w:r>
          </w:p>
        </w:tc>
      </w:tr>
      <w:tr w:rsidR="00A66FE4" w14:paraId="217F6E5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3E12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22D53" w14:textId="77777777" w:rsidR="00A66FE4" w:rsidRPr="001B1679" w:rsidRDefault="00A66FE4" w:rsidP="0021626D">
            <w:pPr>
              <w:pStyle w:val="TAL"/>
              <w:rPr>
                <w:sz w:val="16"/>
                <w:szCs w:val="16"/>
              </w:rPr>
            </w:pPr>
            <w:r w:rsidRPr="001B1679">
              <w:rPr>
                <w:sz w:val="16"/>
                <w:szCs w:val="16"/>
              </w:rPr>
              <w:t>Angus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1A8EA"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9D1E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57968" w14:textId="77777777" w:rsidR="00A66FE4" w:rsidRPr="001B1679" w:rsidRDefault="00A66FE4" w:rsidP="0021626D">
            <w:pPr>
              <w:pStyle w:val="TAL"/>
              <w:rPr>
                <w:sz w:val="16"/>
                <w:szCs w:val="16"/>
              </w:rPr>
            </w:pPr>
            <w:r w:rsidRPr="001B1679">
              <w:rPr>
                <w:sz w:val="16"/>
                <w:szCs w:val="16"/>
              </w:rPr>
              <w:t>3GPPMEMBER</w:t>
            </w:r>
          </w:p>
        </w:tc>
      </w:tr>
      <w:tr w:rsidR="00A66FE4" w14:paraId="6E299FD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B9A89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6B680" w14:textId="77777777" w:rsidR="00A66FE4" w:rsidRPr="001B1679" w:rsidRDefault="00A66FE4" w:rsidP="0021626D">
            <w:pPr>
              <w:pStyle w:val="TAL"/>
              <w:rPr>
                <w:sz w:val="16"/>
                <w:szCs w:val="16"/>
              </w:rPr>
            </w:pPr>
            <w:r w:rsidRPr="001B1679">
              <w:rPr>
                <w:sz w:val="16"/>
                <w:szCs w:val="16"/>
              </w:rPr>
              <w:t>Chien-Sheng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42511"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ECB7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0DA0A" w14:textId="77777777" w:rsidR="00A66FE4" w:rsidRPr="001B1679" w:rsidRDefault="00A66FE4" w:rsidP="0021626D">
            <w:pPr>
              <w:pStyle w:val="TAL"/>
              <w:rPr>
                <w:sz w:val="16"/>
                <w:szCs w:val="16"/>
              </w:rPr>
            </w:pPr>
            <w:r w:rsidRPr="001B1679">
              <w:rPr>
                <w:sz w:val="16"/>
                <w:szCs w:val="16"/>
              </w:rPr>
              <w:t>3GPPMEMBER</w:t>
            </w:r>
          </w:p>
        </w:tc>
      </w:tr>
      <w:tr w:rsidR="00A66FE4" w14:paraId="262452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64F8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5C616" w14:textId="77777777" w:rsidR="00A66FE4" w:rsidRPr="001B1679" w:rsidRDefault="00A66FE4" w:rsidP="0021626D">
            <w:pPr>
              <w:pStyle w:val="TAL"/>
              <w:rPr>
                <w:sz w:val="16"/>
                <w:szCs w:val="16"/>
              </w:rPr>
            </w:pPr>
            <w:r w:rsidRPr="001B1679">
              <w:rPr>
                <w:sz w:val="16"/>
                <w:szCs w:val="16"/>
              </w:rPr>
              <w:t>Jin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CFDE2" w14:textId="77777777" w:rsidR="00A66FE4" w:rsidRPr="001B1679" w:rsidRDefault="00A66FE4" w:rsidP="0021626D">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469F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12E26" w14:textId="77777777" w:rsidR="00A66FE4" w:rsidRPr="001B1679" w:rsidRDefault="00A66FE4" w:rsidP="0021626D">
            <w:pPr>
              <w:pStyle w:val="TAL"/>
              <w:rPr>
                <w:sz w:val="16"/>
                <w:szCs w:val="16"/>
              </w:rPr>
            </w:pPr>
            <w:r w:rsidRPr="001B1679">
              <w:rPr>
                <w:sz w:val="16"/>
                <w:szCs w:val="16"/>
              </w:rPr>
              <w:t>3GPPMEMBER</w:t>
            </w:r>
          </w:p>
        </w:tc>
      </w:tr>
      <w:tr w:rsidR="00A66FE4" w14:paraId="287FE3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782BC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4260B" w14:textId="77777777" w:rsidR="00A66FE4" w:rsidRPr="001B1679" w:rsidRDefault="00A66FE4" w:rsidP="0021626D">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4490B" w14:textId="77777777" w:rsidR="00A66FE4" w:rsidRPr="001B1679" w:rsidRDefault="00A66FE4" w:rsidP="0021626D">
            <w:pPr>
              <w:pStyle w:val="TAL"/>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2E4B1"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C2EE5" w14:textId="77777777" w:rsidR="00A66FE4" w:rsidRPr="001B1679" w:rsidRDefault="00A66FE4" w:rsidP="0021626D">
            <w:pPr>
              <w:pStyle w:val="TAL"/>
              <w:rPr>
                <w:sz w:val="16"/>
                <w:szCs w:val="16"/>
              </w:rPr>
            </w:pPr>
            <w:r w:rsidRPr="001B1679">
              <w:rPr>
                <w:sz w:val="16"/>
                <w:szCs w:val="16"/>
              </w:rPr>
              <w:t>3GPPMEMBER</w:t>
            </w:r>
          </w:p>
        </w:tc>
      </w:tr>
      <w:tr w:rsidR="00A66FE4" w14:paraId="1A4E47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31CCB" w14:textId="77777777" w:rsidR="00A66FE4" w:rsidRPr="001B1679" w:rsidRDefault="00A66FE4" w:rsidP="0021626D">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4721D" w14:textId="77777777" w:rsidR="00A66FE4" w:rsidRPr="001B1679" w:rsidRDefault="00A66FE4" w:rsidP="0021626D">
            <w:pPr>
              <w:pStyle w:val="TAL"/>
              <w:rPr>
                <w:sz w:val="16"/>
                <w:szCs w:val="16"/>
              </w:rPr>
            </w:pPr>
            <w:r w:rsidRPr="001B1679">
              <w:rPr>
                <w:sz w:val="16"/>
                <w:szCs w:val="16"/>
              </w:rPr>
              <w:t>Li-Hsing 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7842" w14:textId="77777777" w:rsidR="00A66FE4" w:rsidRPr="001B1679" w:rsidRDefault="00A66FE4" w:rsidP="0021626D">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45EE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8D4F3" w14:textId="77777777" w:rsidR="00A66FE4" w:rsidRPr="001B1679" w:rsidRDefault="00A66FE4" w:rsidP="0021626D">
            <w:pPr>
              <w:pStyle w:val="TAL"/>
              <w:rPr>
                <w:sz w:val="16"/>
                <w:szCs w:val="16"/>
              </w:rPr>
            </w:pPr>
            <w:r w:rsidRPr="001B1679">
              <w:rPr>
                <w:sz w:val="16"/>
                <w:szCs w:val="16"/>
              </w:rPr>
              <w:t>3GPPMEMBER</w:t>
            </w:r>
          </w:p>
        </w:tc>
      </w:tr>
      <w:tr w:rsidR="00A66FE4" w14:paraId="4B53728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5F91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1AADD" w14:textId="77777777" w:rsidR="00A66FE4" w:rsidRPr="001B1679" w:rsidRDefault="00A66FE4" w:rsidP="0021626D">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4D360"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DE3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5B527" w14:textId="77777777" w:rsidR="00A66FE4" w:rsidRPr="001B1679" w:rsidRDefault="00A66FE4" w:rsidP="0021626D">
            <w:pPr>
              <w:pStyle w:val="TAL"/>
              <w:rPr>
                <w:sz w:val="16"/>
                <w:szCs w:val="16"/>
              </w:rPr>
            </w:pPr>
            <w:r w:rsidRPr="001B1679">
              <w:rPr>
                <w:sz w:val="16"/>
                <w:szCs w:val="16"/>
              </w:rPr>
              <w:t>3GPPMEMBER</w:t>
            </w:r>
          </w:p>
        </w:tc>
      </w:tr>
      <w:tr w:rsidR="00A66FE4" w14:paraId="49F862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EA62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9D819" w14:textId="77777777" w:rsidR="00A66FE4" w:rsidRPr="001B1679" w:rsidRDefault="00A66FE4" w:rsidP="0021626D">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4296C" w14:textId="77777777" w:rsidR="00A66FE4" w:rsidRPr="001B1679" w:rsidRDefault="00A66FE4" w:rsidP="0021626D">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5F51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9546B" w14:textId="77777777" w:rsidR="00A66FE4" w:rsidRPr="001B1679" w:rsidRDefault="00A66FE4" w:rsidP="0021626D">
            <w:pPr>
              <w:pStyle w:val="TAL"/>
              <w:rPr>
                <w:sz w:val="16"/>
                <w:szCs w:val="16"/>
              </w:rPr>
            </w:pPr>
            <w:r w:rsidRPr="001B1679">
              <w:rPr>
                <w:sz w:val="16"/>
                <w:szCs w:val="16"/>
              </w:rPr>
              <w:t>3GPPMEMBER</w:t>
            </w:r>
          </w:p>
        </w:tc>
      </w:tr>
      <w:tr w:rsidR="00A66FE4" w14:paraId="308CE75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E82D08"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465E5" w14:textId="77777777" w:rsidR="00A66FE4" w:rsidRPr="001B1679" w:rsidRDefault="00A66FE4" w:rsidP="0021626D">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5E1CD"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4469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610BC" w14:textId="77777777" w:rsidR="00A66FE4" w:rsidRPr="001B1679" w:rsidRDefault="00A66FE4" w:rsidP="0021626D">
            <w:pPr>
              <w:pStyle w:val="TAL"/>
              <w:rPr>
                <w:sz w:val="16"/>
                <w:szCs w:val="16"/>
              </w:rPr>
            </w:pPr>
            <w:r w:rsidRPr="001B1679">
              <w:rPr>
                <w:sz w:val="16"/>
                <w:szCs w:val="16"/>
              </w:rPr>
              <w:t>3GPPMEMBER</w:t>
            </w:r>
          </w:p>
        </w:tc>
      </w:tr>
      <w:tr w:rsidR="00A66FE4" w14:paraId="4710B1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94F0B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38813" w14:textId="77777777" w:rsidR="00A66FE4" w:rsidRPr="001B1679" w:rsidRDefault="00A66FE4" w:rsidP="0021626D">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83ACF"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5056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DBB21" w14:textId="77777777" w:rsidR="00A66FE4" w:rsidRPr="001B1679" w:rsidRDefault="00A66FE4" w:rsidP="0021626D">
            <w:pPr>
              <w:pStyle w:val="TAL"/>
              <w:rPr>
                <w:sz w:val="16"/>
                <w:szCs w:val="16"/>
              </w:rPr>
            </w:pPr>
            <w:r w:rsidRPr="001B1679">
              <w:rPr>
                <w:sz w:val="16"/>
                <w:szCs w:val="16"/>
              </w:rPr>
              <w:t>3GPPMEMBER</w:t>
            </w:r>
          </w:p>
        </w:tc>
      </w:tr>
      <w:tr w:rsidR="00A66FE4" w14:paraId="4B7731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90EF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F6A87" w14:textId="77777777" w:rsidR="00A66FE4" w:rsidRPr="001B1679" w:rsidRDefault="00A66FE4" w:rsidP="0021626D">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6863F"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90A7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40A97" w14:textId="77777777" w:rsidR="00A66FE4" w:rsidRPr="001B1679" w:rsidRDefault="00A66FE4" w:rsidP="0021626D">
            <w:pPr>
              <w:pStyle w:val="TAL"/>
              <w:rPr>
                <w:sz w:val="16"/>
                <w:szCs w:val="16"/>
              </w:rPr>
            </w:pPr>
            <w:r w:rsidRPr="001B1679">
              <w:rPr>
                <w:sz w:val="16"/>
                <w:szCs w:val="16"/>
              </w:rPr>
              <w:t>3GPPMEMBER</w:t>
            </w:r>
          </w:p>
        </w:tc>
      </w:tr>
      <w:tr w:rsidR="00A66FE4" w14:paraId="584B9F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2872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800E5" w14:textId="77777777" w:rsidR="00A66FE4" w:rsidRPr="001B1679" w:rsidRDefault="00A66FE4" w:rsidP="0021626D">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7123A"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32E62"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75458" w14:textId="77777777" w:rsidR="00A66FE4" w:rsidRPr="001B1679" w:rsidRDefault="00A66FE4" w:rsidP="0021626D">
            <w:pPr>
              <w:pStyle w:val="TAL"/>
              <w:rPr>
                <w:sz w:val="16"/>
                <w:szCs w:val="16"/>
              </w:rPr>
            </w:pPr>
            <w:r w:rsidRPr="001B1679">
              <w:rPr>
                <w:sz w:val="16"/>
                <w:szCs w:val="16"/>
              </w:rPr>
              <w:t>3GPPMEMBER</w:t>
            </w:r>
          </w:p>
        </w:tc>
      </w:tr>
      <w:tr w:rsidR="00A66FE4" w14:paraId="3C41B63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831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02961" w14:textId="77777777" w:rsidR="00A66FE4" w:rsidRPr="001B1679" w:rsidRDefault="00A66FE4" w:rsidP="0021626D">
            <w:pPr>
              <w:pStyle w:val="TAL"/>
              <w:rPr>
                <w:sz w:val="16"/>
                <w:szCs w:val="16"/>
              </w:rPr>
            </w:pPr>
            <w:r w:rsidRPr="001B1679">
              <w:rPr>
                <w:sz w:val="16"/>
                <w:szCs w:val="16"/>
              </w:rPr>
              <w:t>Wei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048E7" w14:textId="77777777" w:rsidR="00A66FE4" w:rsidRPr="001B1679" w:rsidRDefault="00A66FE4" w:rsidP="0021626D">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9978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367560" w14:textId="77777777" w:rsidR="00A66FE4" w:rsidRPr="001B1679" w:rsidRDefault="00A66FE4" w:rsidP="0021626D">
            <w:pPr>
              <w:pStyle w:val="TAL"/>
              <w:rPr>
                <w:sz w:val="16"/>
                <w:szCs w:val="16"/>
              </w:rPr>
            </w:pPr>
            <w:r w:rsidRPr="001B1679">
              <w:rPr>
                <w:sz w:val="16"/>
                <w:szCs w:val="16"/>
              </w:rPr>
              <w:t>3GPPMEMBER</w:t>
            </w:r>
          </w:p>
        </w:tc>
      </w:tr>
      <w:tr w:rsidR="00A66FE4" w14:paraId="485B2F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87416"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A3F7E" w14:textId="77777777" w:rsidR="00A66FE4" w:rsidRPr="001B1679" w:rsidRDefault="00A66FE4" w:rsidP="0021626D">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293E7"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0B13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AD8C8" w14:textId="77777777" w:rsidR="00A66FE4" w:rsidRPr="001B1679" w:rsidRDefault="00A66FE4" w:rsidP="0021626D">
            <w:pPr>
              <w:pStyle w:val="TAL"/>
              <w:rPr>
                <w:sz w:val="16"/>
                <w:szCs w:val="16"/>
              </w:rPr>
            </w:pPr>
            <w:r w:rsidRPr="001B1679">
              <w:rPr>
                <w:sz w:val="16"/>
                <w:szCs w:val="16"/>
              </w:rPr>
              <w:t>3GPPMEMBER</w:t>
            </w:r>
          </w:p>
        </w:tc>
      </w:tr>
      <w:tr w:rsidR="00A66FE4" w14:paraId="3587178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0AA1B"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AB8BB" w14:textId="77777777" w:rsidR="00A66FE4" w:rsidRPr="001B1679" w:rsidRDefault="00A66FE4" w:rsidP="0021626D">
            <w:pPr>
              <w:pStyle w:val="TAL"/>
              <w:rPr>
                <w:sz w:val="16"/>
                <w:szCs w:val="16"/>
              </w:rPr>
            </w:pPr>
            <w:r w:rsidRPr="001B1679">
              <w:rPr>
                <w:sz w:val="16"/>
                <w:szCs w:val="16"/>
              </w:rPr>
              <w:t>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DBF91" w14:textId="77777777" w:rsidR="00A66FE4" w:rsidRPr="001B1679" w:rsidRDefault="00A66FE4" w:rsidP="0021626D">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AEB27"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C09F6" w14:textId="77777777" w:rsidR="00A66FE4" w:rsidRPr="001B1679" w:rsidRDefault="00A66FE4" w:rsidP="0021626D">
            <w:pPr>
              <w:pStyle w:val="TAL"/>
              <w:rPr>
                <w:sz w:val="16"/>
                <w:szCs w:val="16"/>
              </w:rPr>
            </w:pPr>
            <w:r w:rsidRPr="001B1679">
              <w:rPr>
                <w:sz w:val="16"/>
                <w:szCs w:val="16"/>
              </w:rPr>
              <w:t>3GPPMEMBER</w:t>
            </w:r>
          </w:p>
        </w:tc>
      </w:tr>
      <w:tr w:rsidR="00A66FE4" w14:paraId="41521BB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9F7F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3AD94" w14:textId="77777777" w:rsidR="00A66FE4" w:rsidRPr="001B1679" w:rsidRDefault="00A66FE4" w:rsidP="0021626D">
            <w:pPr>
              <w:pStyle w:val="TAL"/>
              <w:rPr>
                <w:sz w:val="16"/>
                <w:szCs w:val="16"/>
              </w:rPr>
            </w:pPr>
            <w:r w:rsidRPr="001B1679">
              <w:rPr>
                <w:sz w:val="16"/>
                <w:szCs w:val="16"/>
              </w:rPr>
              <w:t>Zheng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6EAA5"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49AB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60A2CB" w14:textId="77777777" w:rsidR="00A66FE4" w:rsidRPr="001B1679" w:rsidRDefault="00A66FE4" w:rsidP="0021626D">
            <w:pPr>
              <w:pStyle w:val="TAL"/>
              <w:rPr>
                <w:sz w:val="16"/>
                <w:szCs w:val="16"/>
              </w:rPr>
            </w:pPr>
            <w:r w:rsidRPr="001B1679">
              <w:rPr>
                <w:sz w:val="16"/>
                <w:szCs w:val="16"/>
              </w:rPr>
              <w:t>3GPPMEMBER</w:t>
            </w:r>
          </w:p>
        </w:tc>
      </w:tr>
      <w:tr w:rsidR="00A66FE4" w14:paraId="3738F60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FD15E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D9555" w14:textId="77777777" w:rsidR="00A66FE4" w:rsidRPr="001B1679" w:rsidRDefault="00A66FE4" w:rsidP="0021626D">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6BEFD" w14:textId="77777777" w:rsidR="00A66FE4" w:rsidRPr="001B1679" w:rsidRDefault="00A66FE4" w:rsidP="0021626D">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9B2F8"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3C3BC" w14:textId="77777777" w:rsidR="00A66FE4" w:rsidRPr="001B1679" w:rsidRDefault="00A66FE4" w:rsidP="0021626D">
            <w:pPr>
              <w:pStyle w:val="TAL"/>
              <w:rPr>
                <w:sz w:val="16"/>
                <w:szCs w:val="16"/>
              </w:rPr>
            </w:pPr>
            <w:r w:rsidRPr="001B1679">
              <w:rPr>
                <w:sz w:val="16"/>
                <w:szCs w:val="16"/>
              </w:rPr>
              <w:t>3GPPMEMBER</w:t>
            </w:r>
          </w:p>
        </w:tc>
      </w:tr>
      <w:tr w:rsidR="00A66FE4" w14:paraId="728B86D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42AE8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E37EC" w14:textId="77777777" w:rsidR="00A66FE4" w:rsidRPr="001B1679" w:rsidRDefault="00A66FE4" w:rsidP="0021626D">
            <w:pPr>
              <w:pStyle w:val="TAL"/>
              <w:rPr>
                <w:sz w:val="16"/>
                <w:szCs w:val="16"/>
              </w:rPr>
            </w:pPr>
            <w:r w:rsidRPr="001B1679">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4527D" w14:textId="77777777" w:rsidR="00A66FE4" w:rsidRPr="001B1679" w:rsidRDefault="00A66FE4" w:rsidP="0021626D">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D8BF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FFEB7" w14:textId="77777777" w:rsidR="00A66FE4" w:rsidRPr="001B1679" w:rsidRDefault="00A66FE4" w:rsidP="0021626D">
            <w:pPr>
              <w:pStyle w:val="TAL"/>
              <w:rPr>
                <w:sz w:val="16"/>
                <w:szCs w:val="16"/>
              </w:rPr>
            </w:pPr>
            <w:r w:rsidRPr="001B1679">
              <w:rPr>
                <w:sz w:val="16"/>
                <w:szCs w:val="16"/>
              </w:rPr>
              <w:t>3GPPMEMBER</w:t>
            </w:r>
          </w:p>
        </w:tc>
      </w:tr>
      <w:tr w:rsidR="00A66FE4" w14:paraId="6D12B8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120E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81151" w14:textId="77777777" w:rsidR="00A66FE4" w:rsidRPr="001B1679" w:rsidRDefault="00A66FE4" w:rsidP="0021626D">
            <w:pPr>
              <w:pStyle w:val="TAL"/>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D0A59" w14:textId="77777777" w:rsidR="00A66FE4" w:rsidRPr="001B1679" w:rsidRDefault="00A66FE4" w:rsidP="0021626D">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2BB7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EBAD7" w14:textId="77777777" w:rsidR="00A66FE4" w:rsidRPr="001B1679" w:rsidRDefault="00A66FE4" w:rsidP="0021626D">
            <w:pPr>
              <w:pStyle w:val="TAL"/>
              <w:rPr>
                <w:sz w:val="16"/>
                <w:szCs w:val="16"/>
              </w:rPr>
            </w:pPr>
            <w:r w:rsidRPr="001B1679">
              <w:rPr>
                <w:sz w:val="16"/>
                <w:szCs w:val="16"/>
              </w:rPr>
              <w:t>3GPPMEMBER</w:t>
            </w:r>
          </w:p>
        </w:tc>
      </w:tr>
      <w:tr w:rsidR="00A66FE4" w14:paraId="78EFE92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3EC90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2AFE4" w14:textId="77777777" w:rsidR="00A66FE4" w:rsidRPr="001B1679" w:rsidRDefault="00A66FE4" w:rsidP="0021626D">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286F7" w14:textId="77777777" w:rsidR="00A66FE4" w:rsidRPr="001B1679" w:rsidRDefault="00A66FE4" w:rsidP="0021626D">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060A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181BD1" w14:textId="77777777" w:rsidR="00A66FE4" w:rsidRPr="001B1679" w:rsidRDefault="00A66FE4" w:rsidP="0021626D">
            <w:pPr>
              <w:pStyle w:val="TAL"/>
              <w:rPr>
                <w:sz w:val="16"/>
                <w:szCs w:val="16"/>
              </w:rPr>
            </w:pPr>
            <w:r w:rsidRPr="001B1679">
              <w:rPr>
                <w:sz w:val="16"/>
                <w:szCs w:val="16"/>
              </w:rPr>
              <w:t>3GPPMEMBER</w:t>
            </w:r>
          </w:p>
        </w:tc>
      </w:tr>
    </w:tbl>
    <w:p w14:paraId="26D08145" w14:textId="77777777" w:rsidR="00A66FE4" w:rsidRDefault="00A66FE4" w:rsidP="00A66FE4">
      <w:r>
        <w:t>387 Entries</w:t>
      </w:r>
    </w:p>
    <w:p w14:paraId="27FBF089" w14:textId="77777777" w:rsidR="00A66FE4" w:rsidRDefault="00A66FE4" w:rsidP="00A66FE4"/>
    <w:p w14:paraId="074781A7" w14:textId="77777777" w:rsidR="00A66FE4" w:rsidRDefault="00A66FE4" w:rsidP="00A66FE4">
      <w:pPr>
        <w:pStyle w:val="Heading1"/>
      </w:pPr>
      <w:bookmarkStart w:id="143" w:name="_Toc145733872"/>
      <w:r>
        <w:lastRenderedPageBreak/>
        <w:t>C.2</w:t>
      </w:r>
      <w:r>
        <w:tab/>
        <w:t>List of checked-in attendees at the meeting</w:t>
      </w:r>
      <w:bookmarkEnd w:id="143"/>
    </w:p>
    <w:p w14:paraId="5D459AE3" w14:textId="77777777" w:rsidR="00A66FE4" w:rsidRDefault="00A66FE4" w:rsidP="00A66FE4">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A66FE4" w14:paraId="3B43163C" w14:textId="77777777" w:rsidTr="0021626D">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53F1A5" w14:textId="77777777" w:rsidR="00A66FE4" w:rsidRDefault="00A66FE4" w:rsidP="0021626D">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6A3874" w14:textId="77777777" w:rsidR="00A66FE4" w:rsidRDefault="00A66FE4" w:rsidP="0021626D">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04C175" w14:textId="77777777" w:rsidR="00A66FE4" w:rsidRDefault="00A66FE4" w:rsidP="0021626D">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7EA782" w14:textId="77777777" w:rsidR="00A66FE4" w:rsidRDefault="00A66FE4" w:rsidP="0021626D">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ECDF66" w14:textId="77777777" w:rsidR="00A66FE4" w:rsidRDefault="00A66FE4" w:rsidP="0021626D">
            <w:pPr>
              <w:pStyle w:val="TAH"/>
            </w:pPr>
            <w:r w:rsidRPr="00BB3F37">
              <w:t>Membership Status</w:t>
            </w:r>
          </w:p>
        </w:tc>
      </w:tr>
      <w:tr w:rsidR="00A66FE4" w14:paraId="20D5752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8DA6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F27B7" w14:textId="77777777" w:rsidR="00A66FE4" w:rsidRPr="001B1679" w:rsidRDefault="00A66FE4" w:rsidP="0021626D">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354D8" w14:textId="77777777" w:rsidR="00A66FE4" w:rsidRPr="001B1679" w:rsidRDefault="00A66FE4" w:rsidP="0021626D">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AD9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AE1CF" w14:textId="77777777" w:rsidR="00A66FE4" w:rsidRPr="001B1679" w:rsidRDefault="00A66FE4" w:rsidP="0021626D">
            <w:pPr>
              <w:pStyle w:val="TAL"/>
              <w:rPr>
                <w:sz w:val="16"/>
                <w:szCs w:val="16"/>
              </w:rPr>
            </w:pPr>
            <w:r w:rsidRPr="001B1679">
              <w:rPr>
                <w:sz w:val="16"/>
                <w:szCs w:val="16"/>
              </w:rPr>
              <w:t>3GPPMEMBER</w:t>
            </w:r>
          </w:p>
        </w:tc>
      </w:tr>
      <w:tr w:rsidR="00A66FE4" w14:paraId="7197D5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C206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4C578" w14:textId="77777777" w:rsidR="00A66FE4" w:rsidRPr="001B1679" w:rsidRDefault="00A66FE4" w:rsidP="0021626D">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87E8F" w14:textId="77777777" w:rsidR="00A66FE4" w:rsidRPr="001B1679" w:rsidRDefault="00A66FE4" w:rsidP="0021626D">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C185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F1DD1" w14:textId="77777777" w:rsidR="00A66FE4" w:rsidRPr="001B1679" w:rsidRDefault="00A66FE4" w:rsidP="0021626D">
            <w:pPr>
              <w:pStyle w:val="TAL"/>
              <w:rPr>
                <w:sz w:val="16"/>
                <w:szCs w:val="16"/>
              </w:rPr>
            </w:pPr>
            <w:r w:rsidRPr="001B1679">
              <w:rPr>
                <w:sz w:val="16"/>
                <w:szCs w:val="16"/>
              </w:rPr>
              <w:t>3GPPMEMBER</w:t>
            </w:r>
          </w:p>
        </w:tc>
      </w:tr>
      <w:tr w:rsidR="00A66FE4" w14:paraId="6FB3CF2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57D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43574" w14:textId="77777777" w:rsidR="00A66FE4" w:rsidRPr="001B1679" w:rsidRDefault="00A66FE4" w:rsidP="0021626D">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39E79" w14:textId="77777777" w:rsidR="00A66FE4" w:rsidRPr="001B1679" w:rsidRDefault="00A66FE4" w:rsidP="0021626D">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361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EE214" w14:textId="77777777" w:rsidR="00A66FE4" w:rsidRPr="001B1679" w:rsidRDefault="00A66FE4" w:rsidP="0021626D">
            <w:pPr>
              <w:pStyle w:val="TAL"/>
              <w:rPr>
                <w:sz w:val="16"/>
                <w:szCs w:val="16"/>
              </w:rPr>
            </w:pPr>
            <w:r w:rsidRPr="001B1679">
              <w:rPr>
                <w:sz w:val="16"/>
                <w:szCs w:val="16"/>
              </w:rPr>
              <w:t>3GPPMEMBER</w:t>
            </w:r>
          </w:p>
        </w:tc>
      </w:tr>
      <w:tr w:rsidR="00A66FE4" w14:paraId="614C1A7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1E628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7D0B5" w14:textId="77777777" w:rsidR="00A66FE4" w:rsidRPr="001B1679" w:rsidRDefault="00A66FE4" w:rsidP="0021626D">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E718B" w14:textId="77777777" w:rsidR="00A66FE4" w:rsidRPr="001B1679" w:rsidRDefault="00A66FE4" w:rsidP="0021626D">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6A76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10650" w14:textId="77777777" w:rsidR="00A66FE4" w:rsidRPr="001B1679" w:rsidRDefault="00A66FE4" w:rsidP="0021626D">
            <w:pPr>
              <w:pStyle w:val="TAL"/>
              <w:rPr>
                <w:sz w:val="16"/>
                <w:szCs w:val="16"/>
              </w:rPr>
            </w:pPr>
            <w:r w:rsidRPr="001B1679">
              <w:rPr>
                <w:sz w:val="16"/>
                <w:szCs w:val="16"/>
              </w:rPr>
              <w:t>3GPPMEMBER</w:t>
            </w:r>
          </w:p>
        </w:tc>
      </w:tr>
      <w:tr w:rsidR="00A66FE4" w14:paraId="07965F4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0BE5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311C2" w14:textId="77777777" w:rsidR="00A66FE4" w:rsidRPr="001B1679" w:rsidRDefault="00A66FE4" w:rsidP="0021626D">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D0682"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F8A8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367EB" w14:textId="77777777" w:rsidR="00A66FE4" w:rsidRPr="001B1679" w:rsidRDefault="00A66FE4" w:rsidP="0021626D">
            <w:pPr>
              <w:pStyle w:val="TAL"/>
              <w:rPr>
                <w:sz w:val="16"/>
                <w:szCs w:val="16"/>
              </w:rPr>
            </w:pPr>
            <w:r w:rsidRPr="001B1679">
              <w:rPr>
                <w:sz w:val="16"/>
                <w:szCs w:val="16"/>
              </w:rPr>
              <w:t>3GPPMEMBER</w:t>
            </w:r>
          </w:p>
        </w:tc>
      </w:tr>
      <w:tr w:rsidR="00A66FE4" w14:paraId="29382DC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2673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E477A" w14:textId="77777777" w:rsidR="00A66FE4" w:rsidRPr="001B1679" w:rsidRDefault="00A66FE4" w:rsidP="0021626D">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8EA62"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4B45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7B92F" w14:textId="77777777" w:rsidR="00A66FE4" w:rsidRPr="001B1679" w:rsidRDefault="00A66FE4" w:rsidP="0021626D">
            <w:pPr>
              <w:pStyle w:val="TAL"/>
              <w:rPr>
                <w:sz w:val="16"/>
                <w:szCs w:val="16"/>
              </w:rPr>
            </w:pPr>
            <w:r w:rsidRPr="001B1679">
              <w:rPr>
                <w:sz w:val="16"/>
                <w:szCs w:val="16"/>
              </w:rPr>
              <w:t>3GPPMEMBER</w:t>
            </w:r>
          </w:p>
        </w:tc>
      </w:tr>
      <w:tr w:rsidR="00A66FE4" w14:paraId="2501397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0B56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C44A1" w14:textId="77777777" w:rsidR="00A66FE4" w:rsidRPr="001B1679" w:rsidRDefault="00A66FE4" w:rsidP="0021626D">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1930E" w14:textId="77777777" w:rsidR="00A66FE4" w:rsidRPr="001B1679" w:rsidRDefault="00A66FE4" w:rsidP="0021626D">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34D43"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7E0A1" w14:textId="77777777" w:rsidR="00A66FE4" w:rsidRPr="001B1679" w:rsidRDefault="00A66FE4" w:rsidP="0021626D">
            <w:pPr>
              <w:pStyle w:val="TAL"/>
              <w:rPr>
                <w:sz w:val="16"/>
                <w:szCs w:val="16"/>
              </w:rPr>
            </w:pPr>
            <w:r w:rsidRPr="001B1679">
              <w:rPr>
                <w:sz w:val="16"/>
                <w:szCs w:val="16"/>
              </w:rPr>
              <w:t>3GPPMEMBER</w:t>
            </w:r>
          </w:p>
        </w:tc>
      </w:tr>
      <w:tr w:rsidR="00A66FE4" w14:paraId="2F6796A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0532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0E6D3" w14:textId="77777777" w:rsidR="00A66FE4" w:rsidRPr="001B1679" w:rsidRDefault="00A66FE4" w:rsidP="0021626D">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4163A"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5864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D88D8" w14:textId="77777777" w:rsidR="00A66FE4" w:rsidRPr="001B1679" w:rsidRDefault="00A66FE4" w:rsidP="0021626D">
            <w:pPr>
              <w:pStyle w:val="TAL"/>
              <w:rPr>
                <w:sz w:val="16"/>
                <w:szCs w:val="16"/>
              </w:rPr>
            </w:pPr>
            <w:r w:rsidRPr="001B1679">
              <w:rPr>
                <w:sz w:val="16"/>
                <w:szCs w:val="16"/>
              </w:rPr>
              <w:t>3GPPMEMBER</w:t>
            </w:r>
          </w:p>
        </w:tc>
      </w:tr>
      <w:tr w:rsidR="00A66FE4" w14:paraId="36C80C0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AF90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16202" w14:textId="77777777" w:rsidR="00A66FE4" w:rsidRPr="001B1679" w:rsidRDefault="00A66FE4" w:rsidP="0021626D">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9AAFC" w14:textId="77777777" w:rsidR="00A66FE4" w:rsidRPr="001B1679" w:rsidRDefault="00A66FE4" w:rsidP="0021626D">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1719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FAB35" w14:textId="77777777" w:rsidR="00A66FE4" w:rsidRPr="001B1679" w:rsidRDefault="00A66FE4" w:rsidP="0021626D">
            <w:pPr>
              <w:pStyle w:val="TAL"/>
              <w:rPr>
                <w:sz w:val="16"/>
                <w:szCs w:val="16"/>
              </w:rPr>
            </w:pPr>
            <w:r w:rsidRPr="001B1679">
              <w:rPr>
                <w:sz w:val="16"/>
                <w:szCs w:val="16"/>
              </w:rPr>
              <w:t>3GPPMEMBER</w:t>
            </w:r>
          </w:p>
        </w:tc>
      </w:tr>
      <w:tr w:rsidR="00A66FE4" w14:paraId="7DBC6A8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291C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207230" w14:textId="77777777" w:rsidR="00A66FE4" w:rsidRPr="001B1679" w:rsidRDefault="00A66FE4" w:rsidP="0021626D">
            <w:pPr>
              <w:pStyle w:val="TAL"/>
              <w:rPr>
                <w:sz w:val="16"/>
                <w:szCs w:val="16"/>
              </w:rPr>
            </w:pPr>
            <w:r w:rsidRPr="001B1679">
              <w:rPr>
                <w:sz w:val="16"/>
                <w:szCs w:val="16"/>
              </w:rPr>
              <w:t>Frank Azcuy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979EB"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572E7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DB1D8" w14:textId="77777777" w:rsidR="00A66FE4" w:rsidRPr="001B1679" w:rsidRDefault="00A66FE4" w:rsidP="0021626D">
            <w:pPr>
              <w:pStyle w:val="TAL"/>
              <w:rPr>
                <w:sz w:val="16"/>
                <w:szCs w:val="16"/>
              </w:rPr>
            </w:pPr>
            <w:r w:rsidRPr="001B1679">
              <w:rPr>
                <w:sz w:val="16"/>
                <w:szCs w:val="16"/>
              </w:rPr>
              <w:t>3GPPMEMBER</w:t>
            </w:r>
          </w:p>
        </w:tc>
      </w:tr>
      <w:tr w:rsidR="00A66FE4" w14:paraId="38481D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0C78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03E002" w14:textId="77777777" w:rsidR="00A66FE4" w:rsidRPr="001B1679" w:rsidRDefault="00A66FE4" w:rsidP="0021626D">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595A1"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A005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C65BE" w14:textId="77777777" w:rsidR="00A66FE4" w:rsidRPr="001B1679" w:rsidRDefault="00A66FE4" w:rsidP="0021626D">
            <w:pPr>
              <w:pStyle w:val="TAL"/>
              <w:rPr>
                <w:sz w:val="16"/>
                <w:szCs w:val="16"/>
              </w:rPr>
            </w:pPr>
            <w:r w:rsidRPr="001B1679">
              <w:rPr>
                <w:sz w:val="16"/>
                <w:szCs w:val="16"/>
              </w:rPr>
              <w:t>3GPPMEMBER</w:t>
            </w:r>
          </w:p>
        </w:tc>
      </w:tr>
      <w:tr w:rsidR="00A66FE4" w14:paraId="03E259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49B5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76D4E" w14:textId="77777777" w:rsidR="00A66FE4" w:rsidRPr="001B1679" w:rsidRDefault="00A66FE4" w:rsidP="0021626D">
            <w:pPr>
              <w:pStyle w:val="TAL"/>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94559" w14:textId="77777777" w:rsidR="00A66FE4" w:rsidRPr="001B1679" w:rsidRDefault="00A66FE4" w:rsidP="0021626D">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60C1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BE238" w14:textId="77777777" w:rsidR="00A66FE4" w:rsidRPr="001B1679" w:rsidRDefault="00A66FE4" w:rsidP="0021626D">
            <w:pPr>
              <w:pStyle w:val="TAL"/>
              <w:rPr>
                <w:sz w:val="16"/>
                <w:szCs w:val="16"/>
              </w:rPr>
            </w:pPr>
            <w:r w:rsidRPr="001B1679">
              <w:rPr>
                <w:sz w:val="16"/>
                <w:szCs w:val="16"/>
              </w:rPr>
              <w:t>3GPPMEMBER</w:t>
            </w:r>
          </w:p>
        </w:tc>
      </w:tr>
      <w:tr w:rsidR="00A66FE4" w14:paraId="42F3B86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2D1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16A28" w14:textId="77777777" w:rsidR="00A66FE4" w:rsidRPr="001B1679" w:rsidRDefault="00A66FE4" w:rsidP="0021626D">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23162"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D66E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26258" w14:textId="77777777" w:rsidR="00A66FE4" w:rsidRPr="001B1679" w:rsidRDefault="00A66FE4" w:rsidP="0021626D">
            <w:pPr>
              <w:pStyle w:val="TAL"/>
              <w:rPr>
                <w:sz w:val="16"/>
                <w:szCs w:val="16"/>
              </w:rPr>
            </w:pPr>
            <w:r w:rsidRPr="001B1679">
              <w:rPr>
                <w:sz w:val="16"/>
                <w:szCs w:val="16"/>
              </w:rPr>
              <w:t>3GPPMEMBER</w:t>
            </w:r>
          </w:p>
        </w:tc>
      </w:tr>
      <w:tr w:rsidR="00A66FE4" w14:paraId="46A056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F6A15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735A2" w14:textId="77777777" w:rsidR="00A66FE4" w:rsidRPr="001B1679" w:rsidRDefault="00A66FE4" w:rsidP="0021626D">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14AD6" w14:textId="77777777" w:rsidR="00A66FE4" w:rsidRPr="001B1679" w:rsidRDefault="00A66FE4" w:rsidP="0021626D">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0DC6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4DC32" w14:textId="77777777" w:rsidR="00A66FE4" w:rsidRPr="001B1679" w:rsidRDefault="00A66FE4" w:rsidP="0021626D">
            <w:pPr>
              <w:pStyle w:val="TAL"/>
              <w:rPr>
                <w:sz w:val="16"/>
                <w:szCs w:val="16"/>
              </w:rPr>
            </w:pPr>
            <w:r w:rsidRPr="001B1679">
              <w:rPr>
                <w:sz w:val="16"/>
                <w:szCs w:val="16"/>
              </w:rPr>
              <w:t>3GPPMEMBER</w:t>
            </w:r>
          </w:p>
        </w:tc>
      </w:tr>
      <w:tr w:rsidR="00A66FE4" w14:paraId="2A44E2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3AC1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8DD9A7" w14:textId="77777777" w:rsidR="00A66FE4" w:rsidRPr="001B1679" w:rsidRDefault="00A66FE4" w:rsidP="0021626D">
            <w:pPr>
              <w:pStyle w:val="TAL"/>
              <w:rPr>
                <w:sz w:val="16"/>
                <w:szCs w:val="16"/>
              </w:rPr>
            </w:pPr>
            <w:r w:rsidRPr="001B1679">
              <w:rPr>
                <w:sz w:val="16"/>
                <w:szCs w:val="16"/>
              </w:rPr>
              <w:t>Mattias Bergstrom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3B9B4" w14:textId="77777777" w:rsidR="00A66FE4" w:rsidRPr="001B1679" w:rsidRDefault="00A66FE4" w:rsidP="0021626D">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806A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433D2" w14:textId="77777777" w:rsidR="00A66FE4" w:rsidRPr="001B1679" w:rsidRDefault="00A66FE4" w:rsidP="0021626D">
            <w:pPr>
              <w:pStyle w:val="TAL"/>
              <w:rPr>
                <w:sz w:val="16"/>
                <w:szCs w:val="16"/>
              </w:rPr>
            </w:pPr>
            <w:r w:rsidRPr="001B1679">
              <w:rPr>
                <w:sz w:val="16"/>
                <w:szCs w:val="16"/>
              </w:rPr>
              <w:t>3GPPMEMBER</w:t>
            </w:r>
          </w:p>
        </w:tc>
      </w:tr>
      <w:tr w:rsidR="00A66FE4" w14:paraId="703DDFC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1E87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1191E" w14:textId="77777777" w:rsidR="00A66FE4" w:rsidRPr="001B1679" w:rsidRDefault="00A66FE4" w:rsidP="0021626D">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D6A98" w14:textId="77777777" w:rsidR="00A66FE4" w:rsidRPr="001B1679" w:rsidRDefault="00A66FE4" w:rsidP="0021626D">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F02C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9DFDC" w14:textId="77777777" w:rsidR="00A66FE4" w:rsidRPr="001B1679" w:rsidRDefault="00A66FE4" w:rsidP="0021626D">
            <w:pPr>
              <w:pStyle w:val="TAL"/>
              <w:rPr>
                <w:sz w:val="16"/>
                <w:szCs w:val="16"/>
              </w:rPr>
            </w:pPr>
            <w:r w:rsidRPr="001B1679">
              <w:rPr>
                <w:sz w:val="16"/>
                <w:szCs w:val="16"/>
              </w:rPr>
              <w:t>3GPPMEMBER</w:t>
            </w:r>
          </w:p>
        </w:tc>
      </w:tr>
      <w:tr w:rsidR="00A66FE4" w14:paraId="7F956D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E9B8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605EFA" w14:textId="77777777" w:rsidR="00A66FE4" w:rsidRPr="001B1679" w:rsidRDefault="00A66FE4" w:rsidP="0021626D">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8A916" w14:textId="77777777" w:rsidR="00A66FE4" w:rsidRPr="001B1679" w:rsidRDefault="00A66FE4" w:rsidP="0021626D">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B8C0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7DCFB" w14:textId="77777777" w:rsidR="00A66FE4" w:rsidRPr="001B1679" w:rsidRDefault="00A66FE4" w:rsidP="0021626D">
            <w:pPr>
              <w:pStyle w:val="TAL"/>
              <w:rPr>
                <w:sz w:val="16"/>
                <w:szCs w:val="16"/>
              </w:rPr>
            </w:pPr>
            <w:r w:rsidRPr="001B1679">
              <w:rPr>
                <w:sz w:val="16"/>
                <w:szCs w:val="16"/>
              </w:rPr>
              <w:t>3GPPMEMBER</w:t>
            </w:r>
          </w:p>
        </w:tc>
      </w:tr>
      <w:tr w:rsidR="00A66FE4" w14:paraId="152C292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15D0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9CF7F" w14:textId="77777777" w:rsidR="00A66FE4" w:rsidRPr="001B1679" w:rsidRDefault="00A66FE4" w:rsidP="0021626D">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A16B3"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5A98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51AA7" w14:textId="77777777" w:rsidR="00A66FE4" w:rsidRPr="001B1679" w:rsidRDefault="00A66FE4" w:rsidP="0021626D">
            <w:pPr>
              <w:pStyle w:val="TAL"/>
              <w:rPr>
                <w:sz w:val="16"/>
                <w:szCs w:val="16"/>
              </w:rPr>
            </w:pPr>
            <w:r w:rsidRPr="001B1679">
              <w:rPr>
                <w:sz w:val="16"/>
                <w:szCs w:val="16"/>
              </w:rPr>
              <w:t>3GPPMEMBER</w:t>
            </w:r>
          </w:p>
        </w:tc>
      </w:tr>
      <w:tr w:rsidR="00A66FE4" w14:paraId="50FC61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35E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4FB4B" w14:textId="77777777" w:rsidR="00A66FE4" w:rsidRPr="001B1679" w:rsidRDefault="00A66FE4" w:rsidP="0021626D">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197836"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5952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8AFF" w14:textId="77777777" w:rsidR="00A66FE4" w:rsidRPr="001B1679" w:rsidRDefault="00A66FE4" w:rsidP="0021626D">
            <w:pPr>
              <w:pStyle w:val="TAL"/>
              <w:rPr>
                <w:sz w:val="16"/>
                <w:szCs w:val="16"/>
              </w:rPr>
            </w:pPr>
            <w:r w:rsidRPr="001B1679">
              <w:rPr>
                <w:sz w:val="16"/>
                <w:szCs w:val="16"/>
              </w:rPr>
              <w:t>3GPPMEMBER</w:t>
            </w:r>
          </w:p>
        </w:tc>
      </w:tr>
      <w:tr w:rsidR="00A66FE4" w14:paraId="1C503A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C329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DB7A8" w14:textId="77777777" w:rsidR="00A66FE4" w:rsidRPr="001B1679" w:rsidRDefault="00A66FE4" w:rsidP="0021626D">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B519E"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6ECF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DC661" w14:textId="77777777" w:rsidR="00A66FE4" w:rsidRPr="001B1679" w:rsidRDefault="00A66FE4" w:rsidP="0021626D">
            <w:pPr>
              <w:pStyle w:val="TAL"/>
              <w:rPr>
                <w:sz w:val="16"/>
                <w:szCs w:val="16"/>
              </w:rPr>
            </w:pPr>
            <w:r w:rsidRPr="001B1679">
              <w:rPr>
                <w:sz w:val="16"/>
                <w:szCs w:val="16"/>
              </w:rPr>
              <w:t>3GPPMEMBER</w:t>
            </w:r>
          </w:p>
        </w:tc>
      </w:tr>
      <w:tr w:rsidR="00A66FE4" w14:paraId="135FC4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DC451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4A4B5" w14:textId="77777777" w:rsidR="00A66FE4" w:rsidRPr="001B1679" w:rsidRDefault="00A66FE4" w:rsidP="0021626D">
            <w:pPr>
              <w:pStyle w:val="TAL"/>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F838D"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6A33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083DF" w14:textId="77777777" w:rsidR="00A66FE4" w:rsidRPr="001B1679" w:rsidRDefault="00A66FE4" w:rsidP="0021626D">
            <w:pPr>
              <w:pStyle w:val="TAL"/>
              <w:rPr>
                <w:sz w:val="16"/>
                <w:szCs w:val="16"/>
              </w:rPr>
            </w:pPr>
            <w:r w:rsidRPr="001B1679">
              <w:rPr>
                <w:sz w:val="16"/>
                <w:szCs w:val="16"/>
              </w:rPr>
              <w:t>3GPPMEMBER</w:t>
            </w:r>
          </w:p>
        </w:tc>
      </w:tr>
      <w:tr w:rsidR="00A66FE4" w14:paraId="66B96FE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FE545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6A543" w14:textId="77777777" w:rsidR="00A66FE4" w:rsidRPr="001B1679" w:rsidRDefault="00A66FE4" w:rsidP="0021626D">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EC763"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42F2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2C842" w14:textId="77777777" w:rsidR="00A66FE4" w:rsidRPr="001B1679" w:rsidRDefault="00A66FE4" w:rsidP="0021626D">
            <w:pPr>
              <w:pStyle w:val="TAL"/>
              <w:rPr>
                <w:sz w:val="16"/>
                <w:szCs w:val="16"/>
              </w:rPr>
            </w:pPr>
            <w:r w:rsidRPr="001B1679">
              <w:rPr>
                <w:sz w:val="16"/>
                <w:szCs w:val="16"/>
              </w:rPr>
              <w:t>3GPPMEMBER</w:t>
            </w:r>
          </w:p>
        </w:tc>
      </w:tr>
      <w:tr w:rsidR="00A66FE4" w14:paraId="479353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7E3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61F5" w14:textId="77777777" w:rsidR="00A66FE4" w:rsidRPr="001B1679" w:rsidRDefault="00A66FE4" w:rsidP="0021626D">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59FFE"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B7784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E7E61" w14:textId="77777777" w:rsidR="00A66FE4" w:rsidRPr="001B1679" w:rsidRDefault="00A66FE4" w:rsidP="0021626D">
            <w:pPr>
              <w:pStyle w:val="TAL"/>
              <w:rPr>
                <w:sz w:val="16"/>
                <w:szCs w:val="16"/>
              </w:rPr>
            </w:pPr>
            <w:r w:rsidRPr="001B1679">
              <w:rPr>
                <w:sz w:val="16"/>
                <w:szCs w:val="16"/>
              </w:rPr>
              <w:t>3GPPMEMBER</w:t>
            </w:r>
          </w:p>
        </w:tc>
      </w:tr>
      <w:tr w:rsidR="00A66FE4" w14:paraId="4108024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84D6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D9E3D" w14:textId="77777777" w:rsidR="00A66FE4" w:rsidRPr="001B1679" w:rsidRDefault="00A66FE4" w:rsidP="0021626D">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C6AE5" w14:textId="77777777" w:rsidR="00A66FE4" w:rsidRPr="001B1679" w:rsidRDefault="00A66FE4" w:rsidP="0021626D">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D99C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011ED1" w14:textId="77777777" w:rsidR="00A66FE4" w:rsidRPr="001B1679" w:rsidRDefault="00A66FE4" w:rsidP="0021626D">
            <w:pPr>
              <w:pStyle w:val="TAL"/>
              <w:rPr>
                <w:sz w:val="16"/>
                <w:szCs w:val="16"/>
              </w:rPr>
            </w:pPr>
            <w:r w:rsidRPr="001B1679">
              <w:rPr>
                <w:sz w:val="16"/>
                <w:szCs w:val="16"/>
              </w:rPr>
              <w:t>3GPPMEMBER</w:t>
            </w:r>
          </w:p>
        </w:tc>
      </w:tr>
      <w:tr w:rsidR="00A66FE4" w14:paraId="7FB144D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B58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49466" w14:textId="77777777" w:rsidR="00A66FE4" w:rsidRPr="001B1679" w:rsidRDefault="00A66FE4" w:rsidP="0021626D">
            <w:pPr>
              <w:pStyle w:val="TAL"/>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DDA9C"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88461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5119C" w14:textId="77777777" w:rsidR="00A66FE4" w:rsidRPr="001B1679" w:rsidRDefault="00A66FE4" w:rsidP="0021626D">
            <w:pPr>
              <w:pStyle w:val="TAL"/>
              <w:rPr>
                <w:sz w:val="16"/>
                <w:szCs w:val="16"/>
              </w:rPr>
            </w:pPr>
            <w:r w:rsidRPr="001B1679">
              <w:rPr>
                <w:sz w:val="16"/>
                <w:szCs w:val="16"/>
              </w:rPr>
              <w:t>3GPPMEMBER</w:t>
            </w:r>
          </w:p>
        </w:tc>
      </w:tr>
      <w:tr w:rsidR="00A66FE4" w14:paraId="5F6BC3C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9FA24"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E066D" w14:textId="77777777" w:rsidR="00A66FE4" w:rsidRPr="001B1679" w:rsidRDefault="00A66FE4" w:rsidP="0021626D">
            <w:pPr>
              <w:pStyle w:val="TAL"/>
              <w:rPr>
                <w:sz w:val="16"/>
                <w:szCs w:val="16"/>
              </w:rPr>
            </w:pPr>
            <w:r w:rsidRPr="001B1679">
              <w:rPr>
                <w:sz w:val="16"/>
                <w:szCs w:val="16"/>
              </w:rPr>
              <w:t>Candace Carducci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96B25"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06BB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04BE2" w14:textId="77777777" w:rsidR="00A66FE4" w:rsidRPr="001B1679" w:rsidRDefault="00A66FE4" w:rsidP="0021626D">
            <w:pPr>
              <w:pStyle w:val="TAL"/>
              <w:rPr>
                <w:sz w:val="16"/>
                <w:szCs w:val="16"/>
              </w:rPr>
            </w:pPr>
            <w:r w:rsidRPr="001B1679">
              <w:rPr>
                <w:sz w:val="16"/>
                <w:szCs w:val="16"/>
              </w:rPr>
              <w:t>3GPPMEMBER</w:t>
            </w:r>
          </w:p>
        </w:tc>
      </w:tr>
      <w:tr w:rsidR="00A66FE4" w14:paraId="2CDA4C4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2058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DBD9C6" w14:textId="77777777" w:rsidR="00A66FE4" w:rsidRPr="001B1679" w:rsidRDefault="00A66FE4" w:rsidP="0021626D">
            <w:pPr>
              <w:pStyle w:val="TAL"/>
              <w:rPr>
                <w:sz w:val="16"/>
                <w:szCs w:val="16"/>
              </w:rPr>
            </w:pPr>
            <w:r w:rsidRPr="001B1679">
              <w:rPr>
                <w:sz w:val="16"/>
                <w:szCs w:val="16"/>
              </w:rPr>
              <w:t>Jared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E5BD2" w14:textId="77777777" w:rsidR="00A66FE4" w:rsidRPr="001B1679" w:rsidRDefault="00A66FE4" w:rsidP="0021626D">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5476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20D04" w14:textId="77777777" w:rsidR="00A66FE4" w:rsidRPr="001B1679" w:rsidRDefault="00A66FE4" w:rsidP="0021626D">
            <w:pPr>
              <w:pStyle w:val="TAL"/>
              <w:rPr>
                <w:sz w:val="16"/>
                <w:szCs w:val="16"/>
              </w:rPr>
            </w:pPr>
            <w:r w:rsidRPr="001B1679">
              <w:rPr>
                <w:sz w:val="16"/>
                <w:szCs w:val="16"/>
              </w:rPr>
              <w:t>3GPPMEMBER</w:t>
            </w:r>
          </w:p>
        </w:tc>
      </w:tr>
      <w:tr w:rsidR="00A66FE4" w14:paraId="63B1CD8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D73B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C5214" w14:textId="77777777" w:rsidR="00A66FE4" w:rsidRPr="001B1679" w:rsidRDefault="00A66FE4" w:rsidP="0021626D">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577A6" w14:textId="77777777" w:rsidR="00A66FE4" w:rsidRPr="001B1679" w:rsidRDefault="00A66FE4" w:rsidP="0021626D">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6BDF7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69A37E" w14:textId="77777777" w:rsidR="00A66FE4" w:rsidRPr="001B1679" w:rsidRDefault="00A66FE4" w:rsidP="0021626D">
            <w:pPr>
              <w:pStyle w:val="TAL"/>
              <w:rPr>
                <w:sz w:val="16"/>
                <w:szCs w:val="16"/>
              </w:rPr>
            </w:pPr>
            <w:r w:rsidRPr="001B1679">
              <w:rPr>
                <w:sz w:val="16"/>
                <w:szCs w:val="16"/>
              </w:rPr>
              <w:t>3GPPMEMBER</w:t>
            </w:r>
          </w:p>
        </w:tc>
      </w:tr>
      <w:tr w:rsidR="00A66FE4" w14:paraId="27C4BD2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662B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63344" w14:textId="77777777" w:rsidR="00A66FE4" w:rsidRPr="001B1679" w:rsidRDefault="00A66FE4" w:rsidP="0021626D">
            <w:pPr>
              <w:pStyle w:val="TAL"/>
              <w:rPr>
                <w:sz w:val="16"/>
                <w:szCs w:val="16"/>
              </w:rPr>
            </w:pPr>
            <w:r w:rsidRPr="001B1679">
              <w:rPr>
                <w:sz w:val="16"/>
                <w:szCs w:val="16"/>
              </w:rPr>
              <w:t>Gilles Charbit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98C4C"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81C39"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F7DAB" w14:textId="77777777" w:rsidR="00A66FE4" w:rsidRPr="001B1679" w:rsidRDefault="00A66FE4" w:rsidP="0021626D">
            <w:pPr>
              <w:pStyle w:val="TAL"/>
              <w:rPr>
                <w:sz w:val="16"/>
                <w:szCs w:val="16"/>
              </w:rPr>
            </w:pPr>
            <w:r w:rsidRPr="001B1679">
              <w:rPr>
                <w:sz w:val="16"/>
                <w:szCs w:val="16"/>
              </w:rPr>
              <w:t>3GPPMEMBER</w:t>
            </w:r>
          </w:p>
        </w:tc>
      </w:tr>
      <w:tr w:rsidR="00A66FE4" w14:paraId="2C54044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82A5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D7B3E" w14:textId="77777777" w:rsidR="00A66FE4" w:rsidRPr="001B1679" w:rsidRDefault="00A66FE4" w:rsidP="0021626D">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DA403" w14:textId="77777777" w:rsidR="00A66FE4" w:rsidRPr="001B1679" w:rsidRDefault="00A66FE4" w:rsidP="0021626D">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9BA3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8BEFF" w14:textId="77777777" w:rsidR="00A66FE4" w:rsidRPr="001B1679" w:rsidRDefault="00A66FE4" w:rsidP="0021626D">
            <w:pPr>
              <w:pStyle w:val="TAL"/>
              <w:rPr>
                <w:sz w:val="16"/>
                <w:szCs w:val="16"/>
              </w:rPr>
            </w:pPr>
            <w:r w:rsidRPr="001B1679">
              <w:rPr>
                <w:sz w:val="16"/>
                <w:szCs w:val="16"/>
              </w:rPr>
              <w:t>3GPPMEMBER</w:t>
            </w:r>
          </w:p>
        </w:tc>
      </w:tr>
      <w:tr w:rsidR="00A66FE4" w14:paraId="62FC0B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34976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1C13C" w14:textId="77777777" w:rsidR="00A66FE4" w:rsidRPr="001B1679" w:rsidRDefault="00A66FE4" w:rsidP="0021626D">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EDAB7" w14:textId="77777777" w:rsidR="00A66FE4" w:rsidRPr="001B1679" w:rsidRDefault="00A66FE4" w:rsidP="0021626D">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94FA2"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0D9B0" w14:textId="77777777" w:rsidR="00A66FE4" w:rsidRPr="001B1679" w:rsidRDefault="00A66FE4" w:rsidP="0021626D">
            <w:pPr>
              <w:pStyle w:val="TAL"/>
              <w:rPr>
                <w:sz w:val="16"/>
                <w:szCs w:val="16"/>
              </w:rPr>
            </w:pPr>
            <w:r w:rsidRPr="001B1679">
              <w:rPr>
                <w:sz w:val="16"/>
                <w:szCs w:val="16"/>
              </w:rPr>
              <w:t>3GPPMEMBER</w:t>
            </w:r>
          </w:p>
        </w:tc>
      </w:tr>
      <w:tr w:rsidR="00A66FE4" w14:paraId="24005D4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6FF6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90B2B6" w14:textId="77777777" w:rsidR="00A66FE4" w:rsidRPr="001B1679" w:rsidRDefault="00A66FE4" w:rsidP="0021626D">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4D50C"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DFA9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416ED" w14:textId="77777777" w:rsidR="00A66FE4" w:rsidRPr="001B1679" w:rsidRDefault="00A66FE4" w:rsidP="0021626D">
            <w:pPr>
              <w:pStyle w:val="TAL"/>
              <w:rPr>
                <w:sz w:val="16"/>
                <w:szCs w:val="16"/>
              </w:rPr>
            </w:pPr>
            <w:r w:rsidRPr="001B1679">
              <w:rPr>
                <w:sz w:val="16"/>
                <w:szCs w:val="16"/>
              </w:rPr>
              <w:t>3GPPMEMBER</w:t>
            </w:r>
          </w:p>
        </w:tc>
      </w:tr>
      <w:tr w:rsidR="00A66FE4" w14:paraId="25B4857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7958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05E57" w14:textId="77777777" w:rsidR="00A66FE4" w:rsidRPr="001B1679" w:rsidRDefault="00A66FE4" w:rsidP="0021626D">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02AF1" w14:textId="77777777" w:rsidR="00A66FE4" w:rsidRPr="001B1679" w:rsidRDefault="00A66FE4" w:rsidP="0021626D">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C124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60681" w14:textId="77777777" w:rsidR="00A66FE4" w:rsidRPr="001B1679" w:rsidRDefault="00A66FE4" w:rsidP="0021626D">
            <w:pPr>
              <w:pStyle w:val="TAL"/>
              <w:rPr>
                <w:sz w:val="16"/>
                <w:szCs w:val="16"/>
              </w:rPr>
            </w:pPr>
            <w:r w:rsidRPr="001B1679">
              <w:rPr>
                <w:sz w:val="16"/>
                <w:szCs w:val="16"/>
              </w:rPr>
              <w:t>3GPPMEMBER</w:t>
            </w:r>
          </w:p>
        </w:tc>
      </w:tr>
      <w:tr w:rsidR="00A66FE4" w14:paraId="53C4EC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70F0C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21E99" w14:textId="77777777" w:rsidR="00A66FE4" w:rsidRPr="001B1679" w:rsidRDefault="00A66FE4" w:rsidP="0021626D">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C8350" w14:textId="77777777" w:rsidR="00A66FE4" w:rsidRPr="001B1679" w:rsidRDefault="00A66FE4" w:rsidP="0021626D">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6629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0FC1E" w14:textId="77777777" w:rsidR="00A66FE4" w:rsidRPr="001B1679" w:rsidRDefault="00A66FE4" w:rsidP="0021626D">
            <w:pPr>
              <w:pStyle w:val="TAL"/>
              <w:rPr>
                <w:sz w:val="16"/>
                <w:szCs w:val="16"/>
              </w:rPr>
            </w:pPr>
            <w:r w:rsidRPr="001B1679">
              <w:rPr>
                <w:sz w:val="16"/>
                <w:szCs w:val="16"/>
              </w:rPr>
              <w:t>3GPPMEMBER</w:t>
            </w:r>
          </w:p>
        </w:tc>
      </w:tr>
      <w:tr w:rsidR="00A66FE4" w14:paraId="37C43F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B8A7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CF091" w14:textId="77777777" w:rsidR="00A66FE4" w:rsidRPr="001B1679" w:rsidRDefault="00A66FE4" w:rsidP="0021626D">
            <w:pPr>
              <w:pStyle w:val="TAL"/>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5E0FE" w14:textId="77777777" w:rsidR="00A66FE4" w:rsidRPr="001B1679" w:rsidRDefault="00A66FE4" w:rsidP="0021626D">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51C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27AF8" w14:textId="77777777" w:rsidR="00A66FE4" w:rsidRPr="001B1679" w:rsidRDefault="00A66FE4" w:rsidP="0021626D">
            <w:pPr>
              <w:pStyle w:val="TAL"/>
              <w:rPr>
                <w:sz w:val="16"/>
                <w:szCs w:val="16"/>
              </w:rPr>
            </w:pPr>
            <w:r w:rsidRPr="001B1679">
              <w:rPr>
                <w:sz w:val="16"/>
                <w:szCs w:val="16"/>
              </w:rPr>
              <w:t>3GPPMEMBER</w:t>
            </w:r>
          </w:p>
        </w:tc>
      </w:tr>
      <w:tr w:rsidR="00A66FE4" w14:paraId="160B8E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BA8AA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723A7" w14:textId="77777777" w:rsidR="00A66FE4" w:rsidRPr="001B1679" w:rsidRDefault="00A66FE4" w:rsidP="0021626D">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FB3FA" w14:textId="77777777" w:rsidR="00A66FE4" w:rsidRPr="001B1679" w:rsidRDefault="00A66FE4" w:rsidP="0021626D">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876C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0AA8B" w14:textId="77777777" w:rsidR="00A66FE4" w:rsidRPr="001B1679" w:rsidRDefault="00A66FE4" w:rsidP="0021626D">
            <w:pPr>
              <w:pStyle w:val="TAL"/>
              <w:rPr>
                <w:sz w:val="16"/>
                <w:szCs w:val="16"/>
              </w:rPr>
            </w:pPr>
            <w:r w:rsidRPr="001B1679">
              <w:rPr>
                <w:sz w:val="16"/>
                <w:szCs w:val="16"/>
              </w:rPr>
              <w:t>3GPPMEMBER</w:t>
            </w:r>
          </w:p>
        </w:tc>
      </w:tr>
      <w:tr w:rsidR="00A66FE4" w14:paraId="2F6460B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53B1C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7EAF9" w14:textId="77777777" w:rsidR="00A66FE4" w:rsidRPr="001B1679" w:rsidRDefault="00A66FE4" w:rsidP="0021626D">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E1777"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7153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672F1" w14:textId="77777777" w:rsidR="00A66FE4" w:rsidRPr="001B1679" w:rsidRDefault="00A66FE4" w:rsidP="0021626D">
            <w:pPr>
              <w:pStyle w:val="TAL"/>
              <w:rPr>
                <w:sz w:val="16"/>
                <w:szCs w:val="16"/>
              </w:rPr>
            </w:pPr>
            <w:r w:rsidRPr="001B1679">
              <w:rPr>
                <w:sz w:val="16"/>
                <w:szCs w:val="16"/>
              </w:rPr>
              <w:t>3GPPMEMBER</w:t>
            </w:r>
          </w:p>
        </w:tc>
      </w:tr>
      <w:tr w:rsidR="00A66FE4" w14:paraId="50FB099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F2C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E1F5F" w14:textId="77777777" w:rsidR="00A66FE4" w:rsidRPr="001B1679" w:rsidRDefault="00A66FE4" w:rsidP="0021626D">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670BB" w14:textId="77777777" w:rsidR="00A66FE4" w:rsidRPr="001B1679" w:rsidRDefault="00A66FE4" w:rsidP="0021626D">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F7B0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F346C" w14:textId="77777777" w:rsidR="00A66FE4" w:rsidRPr="001B1679" w:rsidRDefault="00A66FE4" w:rsidP="0021626D">
            <w:pPr>
              <w:pStyle w:val="TAL"/>
              <w:rPr>
                <w:sz w:val="16"/>
                <w:szCs w:val="16"/>
              </w:rPr>
            </w:pPr>
            <w:r w:rsidRPr="001B1679">
              <w:rPr>
                <w:sz w:val="16"/>
                <w:szCs w:val="16"/>
              </w:rPr>
              <w:t>3GPPMEMBER</w:t>
            </w:r>
          </w:p>
        </w:tc>
      </w:tr>
      <w:tr w:rsidR="00A66FE4" w14:paraId="71B499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ACF2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85023" w14:textId="77777777" w:rsidR="00A66FE4" w:rsidRPr="001B1679" w:rsidRDefault="00A66FE4" w:rsidP="0021626D">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7123A" w14:textId="77777777" w:rsidR="00A66FE4" w:rsidRPr="001B1679" w:rsidRDefault="00A66FE4" w:rsidP="0021626D">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D307C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EF6F3" w14:textId="77777777" w:rsidR="00A66FE4" w:rsidRPr="001B1679" w:rsidRDefault="00A66FE4" w:rsidP="0021626D">
            <w:pPr>
              <w:pStyle w:val="TAL"/>
              <w:rPr>
                <w:sz w:val="16"/>
                <w:szCs w:val="16"/>
              </w:rPr>
            </w:pPr>
            <w:r w:rsidRPr="001B1679">
              <w:rPr>
                <w:sz w:val="16"/>
                <w:szCs w:val="16"/>
              </w:rPr>
              <w:t>3GPPMEMBER</w:t>
            </w:r>
          </w:p>
        </w:tc>
      </w:tr>
      <w:tr w:rsidR="00A66FE4" w14:paraId="4A9043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2D8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EE66D" w14:textId="77777777" w:rsidR="00A66FE4" w:rsidRPr="001B1679" w:rsidRDefault="00A66FE4" w:rsidP="0021626D">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A8FF4" w14:textId="77777777" w:rsidR="00A66FE4" w:rsidRPr="001B1679" w:rsidRDefault="00A66FE4" w:rsidP="0021626D">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171D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C9E62E" w14:textId="77777777" w:rsidR="00A66FE4" w:rsidRPr="001B1679" w:rsidRDefault="00A66FE4" w:rsidP="0021626D">
            <w:pPr>
              <w:pStyle w:val="TAL"/>
              <w:rPr>
                <w:sz w:val="16"/>
                <w:szCs w:val="16"/>
              </w:rPr>
            </w:pPr>
            <w:r w:rsidRPr="001B1679">
              <w:rPr>
                <w:sz w:val="16"/>
                <w:szCs w:val="16"/>
              </w:rPr>
              <w:t>3GPPMEMBER</w:t>
            </w:r>
          </w:p>
        </w:tc>
      </w:tr>
      <w:tr w:rsidR="00A66FE4" w14:paraId="745A539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25E2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2F17B" w14:textId="77777777" w:rsidR="00A66FE4" w:rsidRPr="001B1679" w:rsidRDefault="00A66FE4" w:rsidP="0021626D">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6EA6E"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EC436C"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34852" w14:textId="77777777" w:rsidR="00A66FE4" w:rsidRPr="001B1679" w:rsidRDefault="00A66FE4" w:rsidP="0021626D">
            <w:pPr>
              <w:pStyle w:val="TAL"/>
              <w:rPr>
                <w:sz w:val="16"/>
                <w:szCs w:val="16"/>
              </w:rPr>
            </w:pPr>
            <w:r w:rsidRPr="001B1679">
              <w:rPr>
                <w:sz w:val="16"/>
                <w:szCs w:val="16"/>
              </w:rPr>
              <w:t>3GPPMEMBER</w:t>
            </w:r>
          </w:p>
        </w:tc>
      </w:tr>
      <w:tr w:rsidR="00A66FE4" w14:paraId="7353CB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4E37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6A3B2" w14:textId="77777777" w:rsidR="00A66FE4" w:rsidRPr="001B1679" w:rsidRDefault="00A66FE4" w:rsidP="0021626D">
            <w:pPr>
              <w:pStyle w:val="TAL"/>
              <w:rPr>
                <w:sz w:val="16"/>
                <w:szCs w:val="16"/>
              </w:rPr>
            </w:pPr>
            <w:r w:rsidRPr="001B1679">
              <w:rPr>
                <w:sz w:val="16"/>
                <w:szCs w:val="16"/>
              </w:rPr>
              <w:t>Ritesh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2B33C" w14:textId="77777777" w:rsidR="00A66FE4" w:rsidRPr="001B1679" w:rsidRDefault="00A66FE4" w:rsidP="0021626D">
            <w:pPr>
              <w:pStyle w:val="TAL"/>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3014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3E924" w14:textId="77777777" w:rsidR="00A66FE4" w:rsidRPr="001B1679" w:rsidRDefault="00A66FE4" w:rsidP="0021626D">
            <w:pPr>
              <w:pStyle w:val="TAL"/>
              <w:rPr>
                <w:sz w:val="16"/>
                <w:szCs w:val="16"/>
              </w:rPr>
            </w:pPr>
            <w:r w:rsidRPr="001B1679">
              <w:rPr>
                <w:sz w:val="16"/>
                <w:szCs w:val="16"/>
              </w:rPr>
              <w:t>3GPPMEMBER</w:t>
            </w:r>
          </w:p>
        </w:tc>
      </w:tr>
      <w:tr w:rsidR="00A66FE4" w14:paraId="2342067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ACAA7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145366" w14:textId="77777777" w:rsidR="00A66FE4" w:rsidRPr="001B1679" w:rsidRDefault="00A66FE4" w:rsidP="0021626D">
            <w:pPr>
              <w:pStyle w:val="TAL"/>
              <w:rPr>
                <w:sz w:val="16"/>
                <w:szCs w:val="16"/>
              </w:rPr>
            </w:pPr>
            <w:r w:rsidRPr="001B1679">
              <w:rPr>
                <w:sz w:val="16"/>
                <w:szCs w:val="16"/>
              </w:rPr>
              <w:t>Michael Dolan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04480"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0B12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9DA8D" w14:textId="77777777" w:rsidR="00A66FE4" w:rsidRPr="001B1679" w:rsidRDefault="00A66FE4" w:rsidP="0021626D">
            <w:pPr>
              <w:pStyle w:val="TAL"/>
              <w:rPr>
                <w:sz w:val="16"/>
                <w:szCs w:val="16"/>
              </w:rPr>
            </w:pPr>
            <w:r w:rsidRPr="001B1679">
              <w:rPr>
                <w:sz w:val="16"/>
                <w:szCs w:val="16"/>
              </w:rPr>
              <w:t>3GPPMEMBER</w:t>
            </w:r>
          </w:p>
        </w:tc>
      </w:tr>
      <w:tr w:rsidR="00A66FE4" w14:paraId="5EC129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F33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7B8BE" w14:textId="77777777" w:rsidR="00A66FE4" w:rsidRPr="001B1679" w:rsidRDefault="00A66FE4" w:rsidP="0021626D">
            <w:pPr>
              <w:pStyle w:val="TAL"/>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7447C" w14:textId="77777777" w:rsidR="00A66FE4" w:rsidRPr="001B1679" w:rsidRDefault="00A66FE4" w:rsidP="0021626D">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B45C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E1B3F3" w14:textId="77777777" w:rsidR="00A66FE4" w:rsidRPr="001B1679" w:rsidRDefault="00A66FE4" w:rsidP="0021626D">
            <w:pPr>
              <w:pStyle w:val="TAL"/>
              <w:rPr>
                <w:sz w:val="16"/>
                <w:szCs w:val="16"/>
              </w:rPr>
            </w:pPr>
            <w:r w:rsidRPr="001B1679">
              <w:rPr>
                <w:sz w:val="16"/>
                <w:szCs w:val="16"/>
              </w:rPr>
              <w:t>3GPPMEMBER</w:t>
            </w:r>
          </w:p>
        </w:tc>
      </w:tr>
      <w:tr w:rsidR="00A66FE4" w14:paraId="267037E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FAA6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9792E" w14:textId="77777777" w:rsidR="00A66FE4" w:rsidRPr="001B1679" w:rsidRDefault="00A66FE4" w:rsidP="0021626D">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A96EE"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CEB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B9D5A" w14:textId="77777777" w:rsidR="00A66FE4" w:rsidRPr="001B1679" w:rsidRDefault="00A66FE4" w:rsidP="0021626D">
            <w:pPr>
              <w:pStyle w:val="TAL"/>
              <w:rPr>
                <w:sz w:val="16"/>
                <w:szCs w:val="16"/>
              </w:rPr>
            </w:pPr>
            <w:r w:rsidRPr="001B1679">
              <w:rPr>
                <w:sz w:val="16"/>
                <w:szCs w:val="16"/>
              </w:rPr>
              <w:t>3GPPMEMBER</w:t>
            </w:r>
          </w:p>
        </w:tc>
      </w:tr>
      <w:tr w:rsidR="00A66FE4" w14:paraId="32B79AE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D40DB"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DE448" w14:textId="77777777" w:rsidR="00A66FE4" w:rsidRPr="001B1679" w:rsidRDefault="00A66FE4" w:rsidP="0021626D">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B6603" w14:textId="77777777" w:rsidR="00A66FE4" w:rsidRPr="001B1679" w:rsidRDefault="00A66FE4" w:rsidP="0021626D">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5625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AC155" w14:textId="77777777" w:rsidR="00A66FE4" w:rsidRPr="001B1679" w:rsidRDefault="00A66FE4" w:rsidP="0021626D">
            <w:pPr>
              <w:pStyle w:val="TAL"/>
              <w:rPr>
                <w:sz w:val="16"/>
                <w:szCs w:val="16"/>
              </w:rPr>
            </w:pPr>
            <w:r w:rsidRPr="001B1679">
              <w:rPr>
                <w:sz w:val="16"/>
                <w:szCs w:val="16"/>
              </w:rPr>
              <w:t>3GPPMEMBER</w:t>
            </w:r>
          </w:p>
        </w:tc>
      </w:tr>
      <w:tr w:rsidR="00A66FE4" w14:paraId="3C8CA2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EF65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C9688" w14:textId="77777777" w:rsidR="00A66FE4" w:rsidRPr="001B1679" w:rsidRDefault="00A66FE4" w:rsidP="0021626D">
            <w:pPr>
              <w:pStyle w:val="TAL"/>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7CB14"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698C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FF450" w14:textId="77777777" w:rsidR="00A66FE4" w:rsidRPr="001B1679" w:rsidRDefault="00A66FE4" w:rsidP="0021626D">
            <w:pPr>
              <w:pStyle w:val="TAL"/>
              <w:rPr>
                <w:sz w:val="16"/>
                <w:szCs w:val="16"/>
              </w:rPr>
            </w:pPr>
            <w:r w:rsidRPr="001B1679">
              <w:rPr>
                <w:sz w:val="16"/>
                <w:szCs w:val="16"/>
              </w:rPr>
              <w:t>3GPPMEMBER</w:t>
            </w:r>
          </w:p>
        </w:tc>
      </w:tr>
      <w:tr w:rsidR="00A66FE4" w14:paraId="64E1ED0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35FDE5"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A35D4" w14:textId="77777777" w:rsidR="00A66FE4" w:rsidRPr="001B1679" w:rsidRDefault="00A66FE4" w:rsidP="0021626D">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FAE68" w14:textId="77777777" w:rsidR="00A66FE4" w:rsidRPr="001B1679" w:rsidRDefault="00A66FE4" w:rsidP="0021626D">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27B9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BFEFC" w14:textId="77777777" w:rsidR="00A66FE4" w:rsidRPr="001B1679" w:rsidRDefault="00A66FE4" w:rsidP="0021626D">
            <w:pPr>
              <w:pStyle w:val="TAL"/>
              <w:rPr>
                <w:sz w:val="16"/>
                <w:szCs w:val="16"/>
              </w:rPr>
            </w:pPr>
            <w:r w:rsidRPr="001B1679">
              <w:rPr>
                <w:sz w:val="16"/>
                <w:szCs w:val="16"/>
              </w:rPr>
              <w:t>3GPPMEMBER</w:t>
            </w:r>
          </w:p>
        </w:tc>
      </w:tr>
      <w:tr w:rsidR="00A66FE4" w14:paraId="08CCF91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4FEDF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8887F" w14:textId="77777777" w:rsidR="00A66FE4" w:rsidRPr="001B1679" w:rsidRDefault="00A66FE4" w:rsidP="0021626D">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96EB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84E3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CC276" w14:textId="77777777" w:rsidR="00A66FE4" w:rsidRPr="001B1679" w:rsidRDefault="00A66FE4" w:rsidP="0021626D">
            <w:pPr>
              <w:pStyle w:val="TAL"/>
              <w:rPr>
                <w:sz w:val="16"/>
                <w:szCs w:val="16"/>
              </w:rPr>
            </w:pPr>
            <w:r w:rsidRPr="001B1679">
              <w:rPr>
                <w:sz w:val="16"/>
                <w:szCs w:val="16"/>
              </w:rPr>
              <w:t>3GPPORG_REP</w:t>
            </w:r>
          </w:p>
        </w:tc>
      </w:tr>
      <w:tr w:rsidR="00A66FE4" w14:paraId="33B4482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DBBF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A15BFC" w14:textId="77777777" w:rsidR="00A66FE4" w:rsidRPr="001B1679" w:rsidRDefault="00A66FE4" w:rsidP="0021626D">
            <w:pPr>
              <w:pStyle w:val="TAL"/>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2972F" w14:textId="77777777" w:rsidR="00A66FE4" w:rsidRPr="001B1679" w:rsidRDefault="00A66FE4" w:rsidP="0021626D">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EA83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8EE8C" w14:textId="77777777" w:rsidR="00A66FE4" w:rsidRPr="001B1679" w:rsidRDefault="00A66FE4" w:rsidP="0021626D">
            <w:pPr>
              <w:pStyle w:val="TAL"/>
              <w:rPr>
                <w:sz w:val="16"/>
                <w:szCs w:val="16"/>
              </w:rPr>
            </w:pPr>
            <w:r w:rsidRPr="001B1679">
              <w:rPr>
                <w:sz w:val="16"/>
                <w:szCs w:val="16"/>
              </w:rPr>
              <w:t>3GPPMEMBER</w:t>
            </w:r>
          </w:p>
        </w:tc>
      </w:tr>
      <w:tr w:rsidR="00A66FE4" w14:paraId="4F5D3E7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0CB1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C4A23" w14:textId="77777777" w:rsidR="00A66FE4" w:rsidRPr="001B1679" w:rsidRDefault="00A66FE4" w:rsidP="0021626D">
            <w:pPr>
              <w:pStyle w:val="TAL"/>
              <w:rPr>
                <w:sz w:val="16"/>
                <w:szCs w:val="16"/>
              </w:rPr>
            </w:pPr>
            <w:r w:rsidRPr="001B1679">
              <w:rPr>
                <w:sz w:val="16"/>
                <w:szCs w:val="16"/>
              </w:rPr>
              <w:t>Koichiro Furueda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4E234"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6B54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5ADE7" w14:textId="77777777" w:rsidR="00A66FE4" w:rsidRPr="001B1679" w:rsidRDefault="00A66FE4" w:rsidP="0021626D">
            <w:pPr>
              <w:pStyle w:val="TAL"/>
              <w:rPr>
                <w:sz w:val="16"/>
                <w:szCs w:val="16"/>
              </w:rPr>
            </w:pPr>
            <w:r w:rsidRPr="001B1679">
              <w:rPr>
                <w:sz w:val="16"/>
                <w:szCs w:val="16"/>
              </w:rPr>
              <w:t>3GPPMEMBER</w:t>
            </w:r>
          </w:p>
        </w:tc>
      </w:tr>
      <w:tr w:rsidR="00A66FE4" w14:paraId="7A9065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3293B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941DE" w14:textId="77777777" w:rsidR="00A66FE4" w:rsidRPr="001B1679" w:rsidRDefault="00A66FE4" w:rsidP="0021626D">
            <w:pPr>
              <w:pStyle w:val="TAL"/>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0EDEA"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4050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26B70" w14:textId="77777777" w:rsidR="00A66FE4" w:rsidRPr="001B1679" w:rsidRDefault="00A66FE4" w:rsidP="0021626D">
            <w:pPr>
              <w:pStyle w:val="TAL"/>
              <w:rPr>
                <w:sz w:val="16"/>
                <w:szCs w:val="16"/>
              </w:rPr>
            </w:pPr>
            <w:r w:rsidRPr="001B1679">
              <w:rPr>
                <w:sz w:val="16"/>
                <w:szCs w:val="16"/>
              </w:rPr>
              <w:t>3GPPMEMBER</w:t>
            </w:r>
          </w:p>
        </w:tc>
      </w:tr>
      <w:tr w:rsidR="00A66FE4" w14:paraId="720F963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2DA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54ED6" w14:textId="77777777" w:rsidR="00A66FE4" w:rsidRPr="001B1679" w:rsidRDefault="00A66FE4" w:rsidP="0021626D">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E6791" w14:textId="77777777" w:rsidR="00A66FE4" w:rsidRPr="001B1679" w:rsidRDefault="00A66FE4" w:rsidP="0021626D">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8216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75822B" w14:textId="77777777" w:rsidR="00A66FE4" w:rsidRPr="001B1679" w:rsidRDefault="00A66FE4" w:rsidP="0021626D">
            <w:pPr>
              <w:pStyle w:val="TAL"/>
              <w:rPr>
                <w:sz w:val="16"/>
                <w:szCs w:val="16"/>
              </w:rPr>
            </w:pPr>
            <w:r w:rsidRPr="001B1679">
              <w:rPr>
                <w:sz w:val="16"/>
                <w:szCs w:val="16"/>
              </w:rPr>
              <w:t>3GPPMEMBER</w:t>
            </w:r>
          </w:p>
        </w:tc>
      </w:tr>
      <w:tr w:rsidR="00A66FE4" w14:paraId="4B442D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3B4A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5FBFA" w14:textId="77777777" w:rsidR="00A66FE4" w:rsidRPr="001B1679" w:rsidRDefault="00A66FE4" w:rsidP="0021626D">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07E17" w14:textId="77777777" w:rsidR="00A66FE4" w:rsidRPr="001B1679" w:rsidRDefault="00A66FE4" w:rsidP="0021626D">
            <w:pPr>
              <w:pStyle w:val="TAL"/>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1EAC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8DDDC" w14:textId="77777777" w:rsidR="00A66FE4" w:rsidRPr="001B1679" w:rsidRDefault="00A66FE4" w:rsidP="0021626D">
            <w:pPr>
              <w:pStyle w:val="TAL"/>
              <w:rPr>
                <w:sz w:val="16"/>
                <w:szCs w:val="16"/>
              </w:rPr>
            </w:pPr>
            <w:r w:rsidRPr="001B1679">
              <w:rPr>
                <w:sz w:val="16"/>
                <w:szCs w:val="16"/>
              </w:rPr>
              <w:t>3GPPMEMBER</w:t>
            </w:r>
          </w:p>
        </w:tc>
      </w:tr>
      <w:tr w:rsidR="00A66FE4" w14:paraId="175A7F1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7DC0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DFA34D" w14:textId="77777777" w:rsidR="00A66FE4" w:rsidRPr="001B1679" w:rsidRDefault="00A66FE4" w:rsidP="0021626D">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87665"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2EE1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4A354" w14:textId="77777777" w:rsidR="00A66FE4" w:rsidRPr="001B1679" w:rsidRDefault="00A66FE4" w:rsidP="0021626D">
            <w:pPr>
              <w:pStyle w:val="TAL"/>
              <w:rPr>
                <w:sz w:val="16"/>
                <w:szCs w:val="16"/>
              </w:rPr>
            </w:pPr>
            <w:r w:rsidRPr="001B1679">
              <w:rPr>
                <w:sz w:val="16"/>
                <w:szCs w:val="16"/>
              </w:rPr>
              <w:t>3GPPMEMBER</w:t>
            </w:r>
          </w:p>
        </w:tc>
      </w:tr>
      <w:tr w:rsidR="00A66FE4" w14:paraId="51ADA71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B85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10309" w14:textId="77777777" w:rsidR="00A66FE4" w:rsidRPr="001B1679" w:rsidRDefault="00A66FE4" w:rsidP="0021626D">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5B7D"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8C7E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A3F5E" w14:textId="77777777" w:rsidR="00A66FE4" w:rsidRPr="001B1679" w:rsidRDefault="00A66FE4" w:rsidP="0021626D">
            <w:pPr>
              <w:pStyle w:val="TAL"/>
              <w:rPr>
                <w:sz w:val="16"/>
                <w:szCs w:val="16"/>
              </w:rPr>
            </w:pPr>
            <w:r w:rsidRPr="001B1679">
              <w:rPr>
                <w:sz w:val="16"/>
                <w:szCs w:val="16"/>
              </w:rPr>
              <w:t>3GPPMEMBER</w:t>
            </w:r>
          </w:p>
        </w:tc>
      </w:tr>
      <w:tr w:rsidR="00A66FE4" w14:paraId="5D2E384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F915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89A97" w14:textId="77777777" w:rsidR="00A66FE4" w:rsidRPr="001B1679" w:rsidRDefault="00A66FE4" w:rsidP="0021626D">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F6BB8"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45C0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AEE22" w14:textId="77777777" w:rsidR="00A66FE4" w:rsidRPr="001B1679" w:rsidRDefault="00A66FE4" w:rsidP="0021626D">
            <w:pPr>
              <w:pStyle w:val="TAL"/>
              <w:rPr>
                <w:sz w:val="16"/>
                <w:szCs w:val="16"/>
              </w:rPr>
            </w:pPr>
            <w:r w:rsidRPr="001B1679">
              <w:rPr>
                <w:sz w:val="16"/>
                <w:szCs w:val="16"/>
              </w:rPr>
              <w:t>3GPPMEMBER</w:t>
            </w:r>
          </w:p>
        </w:tc>
      </w:tr>
      <w:tr w:rsidR="00A66FE4" w14:paraId="6EAC62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33241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D3837" w14:textId="77777777" w:rsidR="00A66FE4" w:rsidRPr="001B1679" w:rsidRDefault="00A66FE4" w:rsidP="0021626D">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25AFD" w14:textId="77777777" w:rsidR="00A66FE4" w:rsidRPr="001B1679" w:rsidRDefault="00A66FE4" w:rsidP="0021626D">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980E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36527" w14:textId="77777777" w:rsidR="00A66FE4" w:rsidRPr="001B1679" w:rsidRDefault="00A66FE4" w:rsidP="0021626D">
            <w:pPr>
              <w:pStyle w:val="TAL"/>
              <w:rPr>
                <w:sz w:val="16"/>
                <w:szCs w:val="16"/>
              </w:rPr>
            </w:pPr>
            <w:r w:rsidRPr="001B1679">
              <w:rPr>
                <w:sz w:val="16"/>
                <w:szCs w:val="16"/>
              </w:rPr>
              <w:t>3GPPMEMBER</w:t>
            </w:r>
          </w:p>
        </w:tc>
      </w:tr>
      <w:tr w:rsidR="00A66FE4" w14:paraId="460A69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5368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B0A82" w14:textId="77777777" w:rsidR="00A66FE4" w:rsidRPr="001B1679" w:rsidRDefault="00A66FE4" w:rsidP="0021626D">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EC8AF" w14:textId="77777777" w:rsidR="00A66FE4" w:rsidRPr="001B1679" w:rsidRDefault="00A66FE4" w:rsidP="0021626D">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5C8E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90BE7" w14:textId="77777777" w:rsidR="00A66FE4" w:rsidRPr="001B1679" w:rsidRDefault="00A66FE4" w:rsidP="0021626D">
            <w:pPr>
              <w:pStyle w:val="TAL"/>
              <w:rPr>
                <w:sz w:val="16"/>
                <w:szCs w:val="16"/>
              </w:rPr>
            </w:pPr>
            <w:r w:rsidRPr="001B1679">
              <w:rPr>
                <w:sz w:val="16"/>
                <w:szCs w:val="16"/>
              </w:rPr>
              <w:t>3GPPMEMBER</w:t>
            </w:r>
          </w:p>
        </w:tc>
      </w:tr>
      <w:tr w:rsidR="00A66FE4" w14:paraId="39B2A5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7B192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64A8" w14:textId="77777777" w:rsidR="00A66FE4" w:rsidRPr="001B1679" w:rsidRDefault="00A66FE4" w:rsidP="0021626D">
            <w:pPr>
              <w:pStyle w:val="TAL"/>
              <w:rPr>
                <w:sz w:val="16"/>
                <w:szCs w:val="16"/>
              </w:rPr>
            </w:pPr>
            <w:r w:rsidRPr="001B1679">
              <w:rPr>
                <w:sz w:val="16"/>
                <w:szCs w:val="16"/>
              </w:rPr>
              <w:t>Asbjorn Grovlen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F594D" w14:textId="77777777" w:rsidR="00A66FE4" w:rsidRPr="001B1679" w:rsidRDefault="00A66FE4" w:rsidP="0021626D">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1916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3D943" w14:textId="77777777" w:rsidR="00A66FE4" w:rsidRPr="001B1679" w:rsidRDefault="00A66FE4" w:rsidP="0021626D">
            <w:pPr>
              <w:pStyle w:val="TAL"/>
              <w:rPr>
                <w:sz w:val="16"/>
                <w:szCs w:val="16"/>
              </w:rPr>
            </w:pPr>
            <w:r w:rsidRPr="001B1679">
              <w:rPr>
                <w:sz w:val="16"/>
                <w:szCs w:val="16"/>
              </w:rPr>
              <w:t>3GPPMEMBER</w:t>
            </w:r>
          </w:p>
        </w:tc>
      </w:tr>
      <w:tr w:rsidR="00A66FE4" w14:paraId="608F55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8B8D0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D5C6C" w14:textId="77777777" w:rsidR="00A66FE4" w:rsidRPr="001B1679" w:rsidRDefault="00A66FE4" w:rsidP="0021626D">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F54C8" w14:textId="77777777" w:rsidR="00A66FE4" w:rsidRPr="001B1679" w:rsidRDefault="00A66FE4" w:rsidP="0021626D">
            <w:pPr>
              <w:pStyle w:val="TAL"/>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244350"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738EB" w14:textId="77777777" w:rsidR="00A66FE4" w:rsidRPr="001B1679" w:rsidRDefault="00A66FE4" w:rsidP="0021626D">
            <w:pPr>
              <w:pStyle w:val="TAL"/>
              <w:rPr>
                <w:sz w:val="16"/>
                <w:szCs w:val="16"/>
              </w:rPr>
            </w:pPr>
            <w:r w:rsidRPr="001B1679">
              <w:rPr>
                <w:sz w:val="16"/>
                <w:szCs w:val="16"/>
              </w:rPr>
              <w:t>3GPPMEMBER</w:t>
            </w:r>
          </w:p>
        </w:tc>
      </w:tr>
      <w:tr w:rsidR="00A66FE4" w14:paraId="529756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8AFE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17AB4" w14:textId="77777777" w:rsidR="00A66FE4" w:rsidRPr="001B1679" w:rsidRDefault="00A66FE4" w:rsidP="0021626D">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D0503" w14:textId="77777777" w:rsidR="00A66FE4" w:rsidRPr="001B1679" w:rsidRDefault="00A66FE4" w:rsidP="0021626D">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611B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27A37" w14:textId="77777777" w:rsidR="00A66FE4" w:rsidRPr="001B1679" w:rsidRDefault="00A66FE4" w:rsidP="0021626D">
            <w:pPr>
              <w:pStyle w:val="TAL"/>
              <w:rPr>
                <w:sz w:val="16"/>
                <w:szCs w:val="16"/>
              </w:rPr>
            </w:pPr>
            <w:r w:rsidRPr="001B1679">
              <w:rPr>
                <w:sz w:val="16"/>
                <w:szCs w:val="16"/>
              </w:rPr>
              <w:t>3GPPMEMBER</w:t>
            </w:r>
          </w:p>
        </w:tc>
      </w:tr>
      <w:tr w:rsidR="00A66FE4" w14:paraId="04E1D5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0B0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D45EDB" w14:textId="77777777" w:rsidR="00A66FE4" w:rsidRPr="001B1679" w:rsidRDefault="00A66FE4" w:rsidP="0021626D">
            <w:pPr>
              <w:pStyle w:val="TAL"/>
              <w:rPr>
                <w:sz w:val="16"/>
                <w:szCs w:val="16"/>
              </w:rPr>
            </w:pPr>
            <w:r w:rsidRPr="001B1679">
              <w:rPr>
                <w:sz w:val="16"/>
                <w:szCs w:val="16"/>
              </w:rPr>
              <w:t>Jeounglak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7D896"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CFB5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1F99E" w14:textId="77777777" w:rsidR="00A66FE4" w:rsidRPr="001B1679" w:rsidRDefault="00A66FE4" w:rsidP="0021626D">
            <w:pPr>
              <w:pStyle w:val="TAL"/>
              <w:rPr>
                <w:sz w:val="16"/>
                <w:szCs w:val="16"/>
              </w:rPr>
            </w:pPr>
            <w:r w:rsidRPr="001B1679">
              <w:rPr>
                <w:sz w:val="16"/>
                <w:szCs w:val="16"/>
              </w:rPr>
              <w:t>3GPPMEMBER</w:t>
            </w:r>
          </w:p>
        </w:tc>
      </w:tr>
      <w:tr w:rsidR="00A66FE4" w14:paraId="45F22AF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3E4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56FDB" w14:textId="77777777" w:rsidR="00A66FE4" w:rsidRPr="001B1679" w:rsidRDefault="00A66FE4" w:rsidP="0021626D">
            <w:pPr>
              <w:pStyle w:val="TAL"/>
              <w:rPr>
                <w:sz w:val="16"/>
                <w:szCs w:val="16"/>
              </w:rPr>
            </w:pPr>
            <w:r w:rsidRPr="001B1679">
              <w:rPr>
                <w:sz w:val="16"/>
                <w:szCs w:val="16"/>
              </w:rPr>
              <w:t>Martin 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118C6" w14:textId="77777777" w:rsidR="00A66FE4" w:rsidRPr="001B1679" w:rsidRDefault="00A66FE4" w:rsidP="0021626D">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0333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93279" w14:textId="77777777" w:rsidR="00A66FE4" w:rsidRPr="001B1679" w:rsidRDefault="00A66FE4" w:rsidP="0021626D">
            <w:pPr>
              <w:pStyle w:val="TAL"/>
              <w:rPr>
                <w:sz w:val="16"/>
                <w:szCs w:val="16"/>
              </w:rPr>
            </w:pPr>
            <w:r w:rsidRPr="001B1679">
              <w:rPr>
                <w:sz w:val="16"/>
                <w:szCs w:val="16"/>
              </w:rPr>
              <w:t>3GPPMEMBER</w:t>
            </w:r>
          </w:p>
        </w:tc>
      </w:tr>
      <w:tr w:rsidR="00A66FE4" w14:paraId="13A42DF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72BD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A6080" w14:textId="77777777" w:rsidR="00A66FE4" w:rsidRPr="001B1679" w:rsidRDefault="00A66FE4" w:rsidP="0021626D">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4F6B9"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A0A86"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27F22" w14:textId="77777777" w:rsidR="00A66FE4" w:rsidRPr="001B1679" w:rsidRDefault="00A66FE4" w:rsidP="0021626D">
            <w:pPr>
              <w:pStyle w:val="TAL"/>
              <w:rPr>
                <w:sz w:val="16"/>
                <w:szCs w:val="16"/>
              </w:rPr>
            </w:pPr>
            <w:r w:rsidRPr="001B1679">
              <w:rPr>
                <w:sz w:val="16"/>
                <w:szCs w:val="16"/>
              </w:rPr>
              <w:t>3GPPMEMBER</w:t>
            </w:r>
          </w:p>
        </w:tc>
      </w:tr>
      <w:tr w:rsidR="00A66FE4" w14:paraId="1A601CE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853F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84728" w14:textId="77777777" w:rsidR="00A66FE4" w:rsidRPr="001B1679" w:rsidRDefault="00A66FE4" w:rsidP="0021626D">
            <w:pPr>
              <w:pStyle w:val="TAL"/>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EA0AC" w14:textId="77777777" w:rsidR="00A66FE4" w:rsidRPr="001B1679" w:rsidRDefault="00A66FE4" w:rsidP="0021626D">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6C9D8"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A118E" w14:textId="77777777" w:rsidR="00A66FE4" w:rsidRPr="001B1679" w:rsidRDefault="00A66FE4" w:rsidP="0021626D">
            <w:pPr>
              <w:pStyle w:val="TAL"/>
              <w:rPr>
                <w:sz w:val="16"/>
                <w:szCs w:val="16"/>
              </w:rPr>
            </w:pPr>
            <w:r w:rsidRPr="001B1679">
              <w:rPr>
                <w:sz w:val="16"/>
                <w:szCs w:val="16"/>
              </w:rPr>
              <w:t>3GPPMEMBER</w:t>
            </w:r>
          </w:p>
        </w:tc>
      </w:tr>
      <w:tr w:rsidR="00A66FE4" w14:paraId="2818D0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172C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C3E19" w14:textId="77777777" w:rsidR="00A66FE4" w:rsidRPr="001B1679" w:rsidRDefault="00A66FE4" w:rsidP="0021626D">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704FF" w14:textId="77777777" w:rsidR="00A66FE4" w:rsidRPr="001B1679" w:rsidRDefault="00A66FE4" w:rsidP="0021626D">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782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8F200" w14:textId="77777777" w:rsidR="00A66FE4" w:rsidRPr="001B1679" w:rsidRDefault="00A66FE4" w:rsidP="0021626D">
            <w:pPr>
              <w:pStyle w:val="TAL"/>
              <w:rPr>
                <w:sz w:val="16"/>
                <w:szCs w:val="16"/>
              </w:rPr>
            </w:pPr>
            <w:r w:rsidRPr="001B1679">
              <w:rPr>
                <w:sz w:val="16"/>
                <w:szCs w:val="16"/>
              </w:rPr>
              <w:t>3GPPMEMBER</w:t>
            </w:r>
          </w:p>
        </w:tc>
      </w:tr>
      <w:tr w:rsidR="00A66FE4" w14:paraId="3712B7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26B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0379B" w14:textId="77777777" w:rsidR="00A66FE4" w:rsidRPr="001B1679" w:rsidRDefault="00A66FE4" w:rsidP="0021626D">
            <w:pPr>
              <w:pStyle w:val="TAL"/>
              <w:rPr>
                <w:sz w:val="16"/>
                <w:szCs w:val="16"/>
              </w:rPr>
            </w:pPr>
            <w:r w:rsidRPr="001B1679">
              <w:rPr>
                <w:sz w:val="16"/>
                <w:szCs w:val="16"/>
              </w:rPr>
              <w:t>Mitsutaka Hata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1EBA1"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973C7"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B6F8A" w14:textId="77777777" w:rsidR="00A66FE4" w:rsidRPr="001B1679" w:rsidRDefault="00A66FE4" w:rsidP="0021626D">
            <w:pPr>
              <w:pStyle w:val="TAL"/>
              <w:rPr>
                <w:sz w:val="16"/>
                <w:szCs w:val="16"/>
              </w:rPr>
            </w:pPr>
            <w:r w:rsidRPr="001B1679">
              <w:rPr>
                <w:sz w:val="16"/>
                <w:szCs w:val="16"/>
              </w:rPr>
              <w:t>3GPPMEMBER</w:t>
            </w:r>
          </w:p>
        </w:tc>
      </w:tr>
      <w:tr w:rsidR="00A66FE4" w14:paraId="3847B0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0C31D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00188" w14:textId="77777777" w:rsidR="00A66FE4" w:rsidRPr="001B1679" w:rsidRDefault="00A66FE4" w:rsidP="0021626D">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799BF" w14:textId="77777777" w:rsidR="00A66FE4" w:rsidRPr="001B1679" w:rsidRDefault="00A66FE4" w:rsidP="0021626D">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1F7F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2DF27" w14:textId="77777777" w:rsidR="00A66FE4" w:rsidRPr="001B1679" w:rsidRDefault="00A66FE4" w:rsidP="0021626D">
            <w:pPr>
              <w:pStyle w:val="TAL"/>
              <w:rPr>
                <w:sz w:val="16"/>
                <w:szCs w:val="16"/>
              </w:rPr>
            </w:pPr>
            <w:r w:rsidRPr="001B1679">
              <w:rPr>
                <w:sz w:val="16"/>
                <w:szCs w:val="16"/>
              </w:rPr>
              <w:t>3GPPMEMBER</w:t>
            </w:r>
          </w:p>
        </w:tc>
      </w:tr>
      <w:tr w:rsidR="00A66FE4" w14:paraId="1E7A0C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9C68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16575" w14:textId="77777777" w:rsidR="00A66FE4" w:rsidRPr="001B1679" w:rsidRDefault="00A66FE4" w:rsidP="0021626D">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E197E" w14:textId="77777777" w:rsidR="00A66FE4" w:rsidRPr="001B1679" w:rsidRDefault="00A66FE4" w:rsidP="0021626D">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49E0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FA001" w14:textId="77777777" w:rsidR="00A66FE4" w:rsidRPr="001B1679" w:rsidRDefault="00A66FE4" w:rsidP="0021626D">
            <w:pPr>
              <w:pStyle w:val="TAL"/>
              <w:rPr>
                <w:sz w:val="16"/>
                <w:szCs w:val="16"/>
              </w:rPr>
            </w:pPr>
            <w:r w:rsidRPr="001B1679">
              <w:rPr>
                <w:sz w:val="16"/>
                <w:szCs w:val="16"/>
              </w:rPr>
              <w:t>3GPPMEMBER</w:t>
            </w:r>
          </w:p>
        </w:tc>
      </w:tr>
      <w:tr w:rsidR="00A66FE4" w14:paraId="7B199C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4F7DC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9EBCD" w14:textId="77777777" w:rsidR="00A66FE4" w:rsidRPr="001B1679" w:rsidRDefault="00A66FE4" w:rsidP="0021626D">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7F882"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54F5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0CA32" w14:textId="77777777" w:rsidR="00A66FE4" w:rsidRPr="001B1679" w:rsidRDefault="00A66FE4" w:rsidP="0021626D">
            <w:pPr>
              <w:pStyle w:val="TAL"/>
              <w:rPr>
                <w:sz w:val="16"/>
                <w:szCs w:val="16"/>
              </w:rPr>
            </w:pPr>
            <w:r w:rsidRPr="001B1679">
              <w:rPr>
                <w:sz w:val="16"/>
                <w:szCs w:val="16"/>
              </w:rPr>
              <w:t>3GPPMEMBER</w:t>
            </w:r>
          </w:p>
        </w:tc>
      </w:tr>
      <w:tr w:rsidR="00A66FE4" w14:paraId="7904485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ABC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72FAB" w14:textId="77777777" w:rsidR="00A66FE4" w:rsidRPr="001B1679" w:rsidRDefault="00A66FE4" w:rsidP="0021626D">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C95E1"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E9BC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BD0C1" w14:textId="77777777" w:rsidR="00A66FE4" w:rsidRPr="001B1679" w:rsidRDefault="00A66FE4" w:rsidP="0021626D">
            <w:pPr>
              <w:pStyle w:val="TAL"/>
              <w:rPr>
                <w:sz w:val="16"/>
                <w:szCs w:val="16"/>
              </w:rPr>
            </w:pPr>
            <w:r w:rsidRPr="001B1679">
              <w:rPr>
                <w:sz w:val="16"/>
                <w:szCs w:val="16"/>
              </w:rPr>
              <w:t>3GPPMEMBER</w:t>
            </w:r>
          </w:p>
        </w:tc>
      </w:tr>
      <w:tr w:rsidR="00A66FE4" w14:paraId="1A1910F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71A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E55B" w14:textId="77777777" w:rsidR="00A66FE4" w:rsidRPr="001B1679" w:rsidRDefault="00A66FE4" w:rsidP="0021626D">
            <w:pPr>
              <w:pStyle w:val="TAL"/>
              <w:rPr>
                <w:sz w:val="16"/>
                <w:szCs w:val="16"/>
              </w:rPr>
            </w:pPr>
            <w:r w:rsidRPr="001B1679">
              <w:rPr>
                <w:sz w:val="16"/>
                <w:szCs w:val="16"/>
              </w:rPr>
              <w:t>Keita Honma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48477"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A89B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326EB" w14:textId="77777777" w:rsidR="00A66FE4" w:rsidRPr="001B1679" w:rsidRDefault="00A66FE4" w:rsidP="0021626D">
            <w:pPr>
              <w:pStyle w:val="TAL"/>
              <w:rPr>
                <w:sz w:val="16"/>
                <w:szCs w:val="16"/>
              </w:rPr>
            </w:pPr>
            <w:r w:rsidRPr="001B1679">
              <w:rPr>
                <w:sz w:val="16"/>
                <w:szCs w:val="16"/>
              </w:rPr>
              <w:t>3GPPMEMBER</w:t>
            </w:r>
          </w:p>
        </w:tc>
      </w:tr>
      <w:tr w:rsidR="00A66FE4" w14:paraId="72E35DF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C967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6338B" w14:textId="77777777" w:rsidR="00A66FE4" w:rsidRPr="001B1679" w:rsidRDefault="00A66FE4" w:rsidP="0021626D">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4382F"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C310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0A33F" w14:textId="77777777" w:rsidR="00A66FE4" w:rsidRPr="001B1679" w:rsidRDefault="00A66FE4" w:rsidP="0021626D">
            <w:pPr>
              <w:pStyle w:val="TAL"/>
              <w:rPr>
                <w:sz w:val="16"/>
                <w:szCs w:val="16"/>
              </w:rPr>
            </w:pPr>
            <w:r w:rsidRPr="001B1679">
              <w:rPr>
                <w:sz w:val="16"/>
                <w:szCs w:val="16"/>
              </w:rPr>
              <w:t>3GPPMEMBER</w:t>
            </w:r>
          </w:p>
        </w:tc>
      </w:tr>
      <w:tr w:rsidR="00A66FE4" w14:paraId="0C0AA1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996BE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CE6C23" w14:textId="77777777" w:rsidR="00A66FE4" w:rsidRPr="001B1679" w:rsidRDefault="00A66FE4" w:rsidP="0021626D">
            <w:pPr>
              <w:pStyle w:val="TAL"/>
              <w:rPr>
                <w:sz w:val="16"/>
                <w:szCs w:val="16"/>
              </w:rPr>
            </w:pPr>
            <w:r w:rsidRPr="001B1679">
              <w:rPr>
                <w:sz w:val="16"/>
                <w:szCs w:val="16"/>
              </w:rPr>
              <w:t>JJ HuangFu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78362"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182C6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D4C08" w14:textId="77777777" w:rsidR="00A66FE4" w:rsidRPr="001B1679" w:rsidRDefault="00A66FE4" w:rsidP="0021626D">
            <w:pPr>
              <w:pStyle w:val="TAL"/>
              <w:rPr>
                <w:sz w:val="16"/>
                <w:szCs w:val="16"/>
              </w:rPr>
            </w:pPr>
            <w:r w:rsidRPr="001B1679">
              <w:rPr>
                <w:sz w:val="16"/>
                <w:szCs w:val="16"/>
              </w:rPr>
              <w:t>3GPPMEMBER</w:t>
            </w:r>
          </w:p>
        </w:tc>
      </w:tr>
      <w:tr w:rsidR="00A66FE4" w14:paraId="56EF232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346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ADCFD" w14:textId="77777777" w:rsidR="00A66FE4" w:rsidRPr="001B1679" w:rsidRDefault="00A66FE4" w:rsidP="0021626D">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CCAA7"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71BF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9C960" w14:textId="77777777" w:rsidR="00A66FE4" w:rsidRPr="001B1679" w:rsidRDefault="00A66FE4" w:rsidP="0021626D">
            <w:pPr>
              <w:pStyle w:val="TAL"/>
              <w:rPr>
                <w:sz w:val="16"/>
                <w:szCs w:val="16"/>
              </w:rPr>
            </w:pPr>
            <w:r w:rsidRPr="001B1679">
              <w:rPr>
                <w:sz w:val="16"/>
                <w:szCs w:val="16"/>
              </w:rPr>
              <w:t>3GPPMEMBER</w:t>
            </w:r>
          </w:p>
        </w:tc>
      </w:tr>
      <w:tr w:rsidR="00A66FE4" w14:paraId="5D98C3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40FE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37D2B" w14:textId="77777777" w:rsidR="00A66FE4" w:rsidRPr="001B1679" w:rsidRDefault="00A66FE4" w:rsidP="0021626D">
            <w:pPr>
              <w:pStyle w:val="TAL"/>
              <w:rPr>
                <w:sz w:val="16"/>
                <w:szCs w:val="16"/>
              </w:rPr>
            </w:pPr>
            <w:r w:rsidRPr="001B1679">
              <w:rPr>
                <w:sz w:val="16"/>
                <w:szCs w:val="16"/>
              </w:rPr>
              <w:t>Kazuo IBUKA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5A971"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2578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58DAB" w14:textId="77777777" w:rsidR="00A66FE4" w:rsidRPr="001B1679" w:rsidRDefault="00A66FE4" w:rsidP="0021626D">
            <w:pPr>
              <w:pStyle w:val="TAL"/>
              <w:rPr>
                <w:sz w:val="16"/>
                <w:szCs w:val="16"/>
              </w:rPr>
            </w:pPr>
            <w:r w:rsidRPr="001B1679">
              <w:rPr>
                <w:sz w:val="16"/>
                <w:szCs w:val="16"/>
              </w:rPr>
              <w:t>3GPPMEMBER</w:t>
            </w:r>
          </w:p>
        </w:tc>
      </w:tr>
      <w:tr w:rsidR="00A66FE4" w14:paraId="065E85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A2DBA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29334" w14:textId="77777777" w:rsidR="00A66FE4" w:rsidRPr="001B1679" w:rsidRDefault="00A66FE4" w:rsidP="0021626D">
            <w:pPr>
              <w:pStyle w:val="TAL"/>
              <w:rPr>
                <w:sz w:val="16"/>
                <w:szCs w:val="16"/>
              </w:rPr>
            </w:pPr>
            <w:r w:rsidRPr="001B1679">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6086E"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E5C4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79EA8" w14:textId="77777777" w:rsidR="00A66FE4" w:rsidRPr="001B1679" w:rsidRDefault="00A66FE4" w:rsidP="0021626D">
            <w:pPr>
              <w:pStyle w:val="TAL"/>
              <w:rPr>
                <w:sz w:val="16"/>
                <w:szCs w:val="16"/>
              </w:rPr>
            </w:pPr>
            <w:r w:rsidRPr="001B1679">
              <w:rPr>
                <w:sz w:val="16"/>
                <w:szCs w:val="16"/>
              </w:rPr>
              <w:t>3GPPMEMBER</w:t>
            </w:r>
          </w:p>
        </w:tc>
      </w:tr>
      <w:tr w:rsidR="00A66FE4" w14:paraId="29F531E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23EF0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70564" w14:textId="77777777" w:rsidR="00A66FE4" w:rsidRPr="001B1679" w:rsidRDefault="00A66FE4" w:rsidP="0021626D">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69961" w14:textId="77777777" w:rsidR="00A66FE4" w:rsidRPr="001B1679" w:rsidRDefault="00A66FE4" w:rsidP="0021626D">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7061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170E6" w14:textId="77777777" w:rsidR="00A66FE4" w:rsidRPr="001B1679" w:rsidRDefault="00A66FE4" w:rsidP="0021626D">
            <w:pPr>
              <w:pStyle w:val="TAL"/>
              <w:rPr>
                <w:sz w:val="16"/>
                <w:szCs w:val="16"/>
              </w:rPr>
            </w:pPr>
            <w:r w:rsidRPr="001B1679">
              <w:rPr>
                <w:sz w:val="16"/>
                <w:szCs w:val="16"/>
              </w:rPr>
              <w:t>3GPPMEMBER</w:t>
            </w:r>
          </w:p>
        </w:tc>
      </w:tr>
      <w:tr w:rsidR="00A66FE4" w14:paraId="2D9964D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871DD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0952C" w14:textId="77777777" w:rsidR="00A66FE4" w:rsidRPr="001B1679" w:rsidRDefault="00A66FE4" w:rsidP="0021626D">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7B18C" w14:textId="77777777" w:rsidR="00A66FE4" w:rsidRPr="001B1679" w:rsidRDefault="00A66FE4" w:rsidP="0021626D">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3054E"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F32B7" w14:textId="77777777" w:rsidR="00A66FE4" w:rsidRPr="001B1679" w:rsidRDefault="00A66FE4" w:rsidP="0021626D">
            <w:pPr>
              <w:pStyle w:val="TAL"/>
              <w:rPr>
                <w:sz w:val="16"/>
                <w:szCs w:val="16"/>
              </w:rPr>
            </w:pPr>
            <w:r w:rsidRPr="001B1679">
              <w:rPr>
                <w:sz w:val="16"/>
                <w:szCs w:val="16"/>
              </w:rPr>
              <w:t>3GPPMEMBER</w:t>
            </w:r>
          </w:p>
        </w:tc>
      </w:tr>
      <w:tr w:rsidR="00A66FE4" w14:paraId="6E44C8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EFF3F"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2FDFC" w14:textId="77777777" w:rsidR="00A66FE4" w:rsidRPr="001B1679" w:rsidRDefault="00A66FE4" w:rsidP="0021626D">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68E2F" w14:textId="77777777" w:rsidR="00A66FE4" w:rsidRPr="001B1679" w:rsidRDefault="00A66FE4" w:rsidP="0021626D">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483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32C3C" w14:textId="77777777" w:rsidR="00A66FE4" w:rsidRPr="001B1679" w:rsidRDefault="00A66FE4" w:rsidP="0021626D">
            <w:pPr>
              <w:pStyle w:val="TAL"/>
              <w:rPr>
                <w:sz w:val="16"/>
                <w:szCs w:val="16"/>
              </w:rPr>
            </w:pPr>
            <w:r w:rsidRPr="001B1679">
              <w:rPr>
                <w:sz w:val="16"/>
                <w:szCs w:val="16"/>
              </w:rPr>
              <w:t>3GPPMEMBER</w:t>
            </w:r>
          </w:p>
        </w:tc>
      </w:tr>
      <w:tr w:rsidR="00A66FE4" w14:paraId="6A75577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D158E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C4100" w14:textId="77777777" w:rsidR="00A66FE4" w:rsidRPr="001B1679" w:rsidRDefault="00A66FE4" w:rsidP="0021626D">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687D8" w14:textId="77777777" w:rsidR="00A66FE4" w:rsidRPr="001B1679" w:rsidRDefault="00A66FE4" w:rsidP="0021626D">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66A9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33BAE" w14:textId="77777777" w:rsidR="00A66FE4" w:rsidRPr="001B1679" w:rsidRDefault="00A66FE4" w:rsidP="0021626D">
            <w:pPr>
              <w:pStyle w:val="TAL"/>
              <w:rPr>
                <w:sz w:val="16"/>
                <w:szCs w:val="16"/>
              </w:rPr>
            </w:pPr>
            <w:r w:rsidRPr="001B1679">
              <w:rPr>
                <w:sz w:val="16"/>
                <w:szCs w:val="16"/>
              </w:rPr>
              <w:t>3GPPMEMBER</w:t>
            </w:r>
          </w:p>
        </w:tc>
      </w:tr>
      <w:tr w:rsidR="00A66FE4" w14:paraId="46E2CC2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9D8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DB30C0" w14:textId="77777777" w:rsidR="00A66FE4" w:rsidRPr="001B1679" w:rsidRDefault="00A66FE4" w:rsidP="0021626D">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A137C" w14:textId="77777777" w:rsidR="00A66FE4" w:rsidRPr="001B1679" w:rsidRDefault="00A66FE4" w:rsidP="0021626D">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A5EC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3C7BF" w14:textId="77777777" w:rsidR="00A66FE4" w:rsidRPr="001B1679" w:rsidRDefault="00A66FE4" w:rsidP="0021626D">
            <w:pPr>
              <w:pStyle w:val="TAL"/>
              <w:rPr>
                <w:sz w:val="16"/>
                <w:szCs w:val="16"/>
              </w:rPr>
            </w:pPr>
            <w:r w:rsidRPr="001B1679">
              <w:rPr>
                <w:sz w:val="16"/>
                <w:szCs w:val="16"/>
              </w:rPr>
              <w:t>3GPPMEMBER</w:t>
            </w:r>
          </w:p>
        </w:tc>
      </w:tr>
      <w:tr w:rsidR="00A66FE4" w14:paraId="7820E2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F69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D48D3" w14:textId="77777777" w:rsidR="00A66FE4" w:rsidRPr="001B1679" w:rsidRDefault="00A66FE4" w:rsidP="0021626D">
            <w:pPr>
              <w:pStyle w:val="TAL"/>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F963A"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305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9EAC9" w14:textId="77777777" w:rsidR="00A66FE4" w:rsidRPr="001B1679" w:rsidRDefault="00A66FE4" w:rsidP="0021626D">
            <w:pPr>
              <w:pStyle w:val="TAL"/>
              <w:rPr>
                <w:sz w:val="16"/>
                <w:szCs w:val="16"/>
              </w:rPr>
            </w:pPr>
            <w:r w:rsidRPr="001B1679">
              <w:rPr>
                <w:sz w:val="16"/>
                <w:szCs w:val="16"/>
              </w:rPr>
              <w:t>3GPPMEMBER</w:t>
            </w:r>
          </w:p>
        </w:tc>
      </w:tr>
      <w:tr w:rsidR="00A66FE4" w14:paraId="31D5C3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5C60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439F" w14:textId="77777777" w:rsidR="00A66FE4" w:rsidRPr="001B1679" w:rsidRDefault="00A66FE4" w:rsidP="0021626D">
            <w:pPr>
              <w:pStyle w:val="TAL"/>
              <w:rPr>
                <w:sz w:val="16"/>
                <w:szCs w:val="16"/>
              </w:rPr>
            </w:pPr>
            <w:r w:rsidRPr="001B1679">
              <w:rPr>
                <w:sz w:val="16"/>
                <w:szCs w:val="16"/>
              </w:rPr>
              <w:t>Kyeongin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0FF21" w14:textId="77777777" w:rsidR="00A66FE4" w:rsidRPr="001B1679" w:rsidRDefault="00A66FE4" w:rsidP="0021626D">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8830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8A9C4" w14:textId="77777777" w:rsidR="00A66FE4" w:rsidRPr="001B1679" w:rsidRDefault="00A66FE4" w:rsidP="0021626D">
            <w:pPr>
              <w:pStyle w:val="TAL"/>
              <w:rPr>
                <w:sz w:val="16"/>
                <w:szCs w:val="16"/>
              </w:rPr>
            </w:pPr>
            <w:r w:rsidRPr="001B1679">
              <w:rPr>
                <w:sz w:val="16"/>
                <w:szCs w:val="16"/>
              </w:rPr>
              <w:t>3GPPMEMBER</w:t>
            </w:r>
          </w:p>
        </w:tc>
      </w:tr>
      <w:tr w:rsidR="00A66FE4" w14:paraId="19A8987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59C8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41B46" w14:textId="77777777" w:rsidR="00A66FE4" w:rsidRPr="001B1679" w:rsidRDefault="00A66FE4" w:rsidP="0021626D">
            <w:pPr>
              <w:pStyle w:val="TAL"/>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73A0C" w14:textId="77777777" w:rsidR="00A66FE4" w:rsidRPr="001B1679" w:rsidRDefault="00A66FE4" w:rsidP="0021626D">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AD49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ABD30" w14:textId="77777777" w:rsidR="00A66FE4" w:rsidRPr="001B1679" w:rsidRDefault="00A66FE4" w:rsidP="0021626D">
            <w:pPr>
              <w:pStyle w:val="TAL"/>
              <w:rPr>
                <w:sz w:val="16"/>
                <w:szCs w:val="16"/>
              </w:rPr>
            </w:pPr>
            <w:r w:rsidRPr="001B1679">
              <w:rPr>
                <w:sz w:val="16"/>
                <w:szCs w:val="16"/>
              </w:rPr>
              <w:t>3GPPMEMBER</w:t>
            </w:r>
          </w:p>
        </w:tc>
      </w:tr>
      <w:tr w:rsidR="00A66FE4" w14:paraId="13C5707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E697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02530" w14:textId="77777777" w:rsidR="00A66FE4" w:rsidRPr="001B1679" w:rsidRDefault="00A66FE4" w:rsidP="0021626D">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F7622"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CC1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8A097" w14:textId="77777777" w:rsidR="00A66FE4" w:rsidRPr="001B1679" w:rsidRDefault="00A66FE4" w:rsidP="0021626D">
            <w:pPr>
              <w:pStyle w:val="TAL"/>
              <w:rPr>
                <w:sz w:val="16"/>
                <w:szCs w:val="16"/>
              </w:rPr>
            </w:pPr>
            <w:r w:rsidRPr="001B1679">
              <w:rPr>
                <w:sz w:val="16"/>
                <w:szCs w:val="16"/>
              </w:rPr>
              <w:t>3GPPMEMBER</w:t>
            </w:r>
          </w:p>
        </w:tc>
      </w:tr>
      <w:tr w:rsidR="00A66FE4" w14:paraId="34926C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77394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D224D" w14:textId="77777777" w:rsidR="00A66FE4" w:rsidRPr="001B1679" w:rsidRDefault="00A66FE4" w:rsidP="0021626D">
            <w:pPr>
              <w:pStyle w:val="TAL"/>
              <w:rPr>
                <w:sz w:val="16"/>
                <w:szCs w:val="16"/>
              </w:rPr>
            </w:pPr>
            <w:r w:rsidRPr="001B1679">
              <w:rPr>
                <w:sz w:val="16"/>
                <w:szCs w:val="16"/>
              </w:rPr>
              <w:t>Sean Kelley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99EB8" w14:textId="77777777" w:rsidR="00A66FE4" w:rsidRPr="001B1679" w:rsidRDefault="00A66FE4" w:rsidP="0021626D">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ABBE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77C90" w14:textId="77777777" w:rsidR="00A66FE4" w:rsidRPr="001B1679" w:rsidRDefault="00A66FE4" w:rsidP="0021626D">
            <w:pPr>
              <w:pStyle w:val="TAL"/>
              <w:rPr>
                <w:sz w:val="16"/>
                <w:szCs w:val="16"/>
              </w:rPr>
            </w:pPr>
            <w:r w:rsidRPr="001B1679">
              <w:rPr>
                <w:sz w:val="16"/>
                <w:szCs w:val="16"/>
              </w:rPr>
              <w:t>3GPPMEMBER</w:t>
            </w:r>
          </w:p>
        </w:tc>
      </w:tr>
      <w:tr w:rsidR="00A66FE4" w14:paraId="5E3519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9D36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EF865" w14:textId="77777777" w:rsidR="00A66FE4" w:rsidRPr="001B1679" w:rsidRDefault="00A66FE4" w:rsidP="0021626D">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C1188"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197C4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0882D" w14:textId="77777777" w:rsidR="00A66FE4" w:rsidRPr="001B1679" w:rsidRDefault="00A66FE4" w:rsidP="0021626D">
            <w:pPr>
              <w:pStyle w:val="TAL"/>
              <w:rPr>
                <w:sz w:val="16"/>
                <w:szCs w:val="16"/>
              </w:rPr>
            </w:pPr>
            <w:r w:rsidRPr="001B1679">
              <w:rPr>
                <w:sz w:val="16"/>
                <w:szCs w:val="16"/>
              </w:rPr>
              <w:t>3GPPMEMBER</w:t>
            </w:r>
          </w:p>
        </w:tc>
      </w:tr>
      <w:tr w:rsidR="00A66FE4" w14:paraId="41B107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EF6E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2C2CD" w14:textId="77777777" w:rsidR="00A66FE4" w:rsidRPr="001B1679" w:rsidRDefault="00A66FE4" w:rsidP="0021626D">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805DE"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C5F5D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75B516" w14:textId="77777777" w:rsidR="00A66FE4" w:rsidRPr="001B1679" w:rsidRDefault="00A66FE4" w:rsidP="0021626D">
            <w:pPr>
              <w:pStyle w:val="TAL"/>
              <w:rPr>
                <w:sz w:val="16"/>
                <w:szCs w:val="16"/>
              </w:rPr>
            </w:pPr>
            <w:r w:rsidRPr="001B1679">
              <w:rPr>
                <w:sz w:val="16"/>
                <w:szCs w:val="16"/>
              </w:rPr>
              <w:t>3GPPMEMBER</w:t>
            </w:r>
          </w:p>
        </w:tc>
      </w:tr>
      <w:tr w:rsidR="00A66FE4" w14:paraId="0C9CF31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2324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FA11E" w14:textId="77777777" w:rsidR="00A66FE4" w:rsidRPr="001B1679" w:rsidRDefault="00A66FE4" w:rsidP="0021626D">
            <w:pPr>
              <w:pStyle w:val="TAL"/>
              <w:rPr>
                <w:sz w:val="16"/>
                <w:szCs w:val="16"/>
              </w:rPr>
            </w:pPr>
            <w:r w:rsidRPr="001B1679">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4AEC7"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1C89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8DB97" w14:textId="77777777" w:rsidR="00A66FE4" w:rsidRPr="001B1679" w:rsidRDefault="00A66FE4" w:rsidP="0021626D">
            <w:pPr>
              <w:pStyle w:val="TAL"/>
              <w:rPr>
                <w:sz w:val="16"/>
                <w:szCs w:val="16"/>
              </w:rPr>
            </w:pPr>
            <w:r w:rsidRPr="001B1679">
              <w:rPr>
                <w:sz w:val="16"/>
                <w:szCs w:val="16"/>
              </w:rPr>
              <w:t>3GPPMEMBER</w:t>
            </w:r>
          </w:p>
        </w:tc>
      </w:tr>
      <w:tr w:rsidR="00A66FE4" w14:paraId="31553C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5AA6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6A8A7" w14:textId="77777777" w:rsidR="00A66FE4" w:rsidRPr="001B1679" w:rsidRDefault="00A66FE4" w:rsidP="0021626D">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0DEEB" w14:textId="77777777" w:rsidR="00A66FE4" w:rsidRPr="001B1679" w:rsidRDefault="00A66FE4" w:rsidP="0021626D">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4A57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C22F1" w14:textId="77777777" w:rsidR="00A66FE4" w:rsidRPr="001B1679" w:rsidRDefault="00A66FE4" w:rsidP="0021626D">
            <w:pPr>
              <w:pStyle w:val="TAL"/>
              <w:rPr>
                <w:sz w:val="16"/>
                <w:szCs w:val="16"/>
              </w:rPr>
            </w:pPr>
            <w:r w:rsidRPr="001B1679">
              <w:rPr>
                <w:sz w:val="16"/>
                <w:szCs w:val="16"/>
              </w:rPr>
              <w:t>3GPPMEMBER</w:t>
            </w:r>
          </w:p>
        </w:tc>
      </w:tr>
      <w:tr w:rsidR="00A66FE4" w14:paraId="384CCF4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2BF9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D3955" w14:textId="77777777" w:rsidR="00A66FE4" w:rsidRPr="001B1679" w:rsidRDefault="00A66FE4" w:rsidP="0021626D">
            <w:pPr>
              <w:pStyle w:val="TAL"/>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D492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CE7E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9C80F" w14:textId="77777777" w:rsidR="00A66FE4" w:rsidRPr="001B1679" w:rsidRDefault="00A66FE4" w:rsidP="0021626D">
            <w:pPr>
              <w:pStyle w:val="TAL"/>
              <w:rPr>
                <w:sz w:val="16"/>
                <w:szCs w:val="16"/>
              </w:rPr>
            </w:pPr>
            <w:r w:rsidRPr="001B1679">
              <w:rPr>
                <w:sz w:val="16"/>
                <w:szCs w:val="16"/>
              </w:rPr>
              <w:t>3GPPMEMBER</w:t>
            </w:r>
          </w:p>
        </w:tc>
      </w:tr>
      <w:tr w:rsidR="00A66FE4" w14:paraId="53F865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98D5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14B87" w14:textId="77777777" w:rsidR="00A66FE4" w:rsidRPr="001B1679" w:rsidRDefault="00A66FE4" w:rsidP="0021626D">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B67F7"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0341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C1E04" w14:textId="77777777" w:rsidR="00A66FE4" w:rsidRPr="001B1679" w:rsidRDefault="00A66FE4" w:rsidP="0021626D">
            <w:pPr>
              <w:pStyle w:val="TAL"/>
              <w:rPr>
                <w:sz w:val="16"/>
                <w:szCs w:val="16"/>
              </w:rPr>
            </w:pPr>
            <w:r w:rsidRPr="001B1679">
              <w:rPr>
                <w:sz w:val="16"/>
                <w:szCs w:val="16"/>
              </w:rPr>
              <w:t>3GPPMEMBER</w:t>
            </w:r>
          </w:p>
        </w:tc>
      </w:tr>
      <w:tr w:rsidR="00A66FE4" w14:paraId="3E3D29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52F18" w14:textId="77777777" w:rsidR="00A66FE4" w:rsidRPr="001B1679" w:rsidRDefault="00A66FE4" w:rsidP="0021626D">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CA029" w14:textId="77777777" w:rsidR="00A66FE4" w:rsidRPr="001B1679" w:rsidRDefault="00A66FE4" w:rsidP="0021626D">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902DD"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F941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09B29" w14:textId="77777777" w:rsidR="00A66FE4" w:rsidRPr="001B1679" w:rsidRDefault="00A66FE4" w:rsidP="0021626D">
            <w:pPr>
              <w:pStyle w:val="TAL"/>
              <w:rPr>
                <w:sz w:val="16"/>
                <w:szCs w:val="16"/>
              </w:rPr>
            </w:pPr>
            <w:r w:rsidRPr="001B1679">
              <w:rPr>
                <w:sz w:val="16"/>
                <w:szCs w:val="16"/>
              </w:rPr>
              <w:t>3GPPMEMBER</w:t>
            </w:r>
          </w:p>
        </w:tc>
      </w:tr>
      <w:tr w:rsidR="00A66FE4" w14:paraId="75D0D5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B14E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E3FDB" w14:textId="77777777" w:rsidR="00A66FE4" w:rsidRPr="001B1679" w:rsidRDefault="00A66FE4" w:rsidP="0021626D">
            <w:pPr>
              <w:pStyle w:val="TAL"/>
              <w:rPr>
                <w:sz w:val="16"/>
                <w:szCs w:val="16"/>
              </w:rPr>
            </w:pPr>
            <w:r w:rsidRPr="001B1679">
              <w:rPr>
                <w:sz w:val="16"/>
                <w:szCs w:val="16"/>
              </w:rPr>
              <w:t>Yunesung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48F26"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346F6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3CBDE" w14:textId="77777777" w:rsidR="00A66FE4" w:rsidRPr="001B1679" w:rsidRDefault="00A66FE4" w:rsidP="0021626D">
            <w:pPr>
              <w:pStyle w:val="TAL"/>
              <w:rPr>
                <w:sz w:val="16"/>
                <w:szCs w:val="16"/>
              </w:rPr>
            </w:pPr>
            <w:r w:rsidRPr="001B1679">
              <w:rPr>
                <w:sz w:val="16"/>
                <w:szCs w:val="16"/>
              </w:rPr>
              <w:t>3GPPMEMBER</w:t>
            </w:r>
          </w:p>
        </w:tc>
      </w:tr>
      <w:tr w:rsidR="00A66FE4" w14:paraId="1BF50C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003A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94E94" w14:textId="77777777" w:rsidR="00A66FE4" w:rsidRPr="001B1679" w:rsidRDefault="00A66FE4" w:rsidP="0021626D">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8319F" w14:textId="77777777" w:rsidR="00A66FE4" w:rsidRPr="001B1679" w:rsidRDefault="00A66FE4" w:rsidP="0021626D">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480E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1B837" w14:textId="77777777" w:rsidR="00A66FE4" w:rsidRPr="001B1679" w:rsidRDefault="00A66FE4" w:rsidP="0021626D">
            <w:pPr>
              <w:pStyle w:val="TAL"/>
              <w:rPr>
                <w:sz w:val="16"/>
                <w:szCs w:val="16"/>
              </w:rPr>
            </w:pPr>
            <w:r w:rsidRPr="001B1679">
              <w:rPr>
                <w:sz w:val="16"/>
                <w:szCs w:val="16"/>
              </w:rPr>
              <w:t>3GPPMEMBER</w:t>
            </w:r>
          </w:p>
        </w:tc>
      </w:tr>
      <w:tr w:rsidR="00A66FE4" w14:paraId="7ADE15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98B1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8B62F" w14:textId="77777777" w:rsidR="00A66FE4" w:rsidRPr="001B1679" w:rsidRDefault="00A66FE4" w:rsidP="0021626D">
            <w:pPr>
              <w:pStyle w:val="TAL"/>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20CF5" w14:textId="77777777" w:rsidR="00A66FE4" w:rsidRPr="001B1679" w:rsidRDefault="00A66FE4" w:rsidP="0021626D">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7CB5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105F2" w14:textId="77777777" w:rsidR="00A66FE4" w:rsidRPr="001B1679" w:rsidRDefault="00A66FE4" w:rsidP="0021626D">
            <w:pPr>
              <w:pStyle w:val="TAL"/>
              <w:rPr>
                <w:sz w:val="16"/>
                <w:szCs w:val="16"/>
              </w:rPr>
            </w:pPr>
            <w:r w:rsidRPr="001B1679">
              <w:rPr>
                <w:sz w:val="16"/>
                <w:szCs w:val="16"/>
              </w:rPr>
              <w:t>3GPPMEMBER</w:t>
            </w:r>
          </w:p>
        </w:tc>
      </w:tr>
      <w:tr w:rsidR="00A66FE4" w14:paraId="05EFF5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5915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544EA" w14:textId="77777777" w:rsidR="00A66FE4" w:rsidRPr="001B1679" w:rsidRDefault="00A66FE4" w:rsidP="0021626D">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1B972"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42E9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C5184" w14:textId="77777777" w:rsidR="00A66FE4" w:rsidRPr="001B1679" w:rsidRDefault="00A66FE4" w:rsidP="0021626D">
            <w:pPr>
              <w:pStyle w:val="TAL"/>
              <w:rPr>
                <w:sz w:val="16"/>
                <w:szCs w:val="16"/>
              </w:rPr>
            </w:pPr>
            <w:r w:rsidRPr="001B1679">
              <w:rPr>
                <w:sz w:val="16"/>
                <w:szCs w:val="16"/>
              </w:rPr>
              <w:t>3GPPMEMBER</w:t>
            </w:r>
          </w:p>
        </w:tc>
      </w:tr>
      <w:tr w:rsidR="00A66FE4" w14:paraId="1DDF603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B15EB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C77E3" w14:textId="77777777" w:rsidR="00A66FE4" w:rsidRPr="001B1679" w:rsidRDefault="00A66FE4" w:rsidP="0021626D">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029A3" w14:textId="77777777" w:rsidR="00A66FE4" w:rsidRPr="001B1679" w:rsidRDefault="00A66FE4" w:rsidP="0021626D">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AA3AE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20D28" w14:textId="77777777" w:rsidR="00A66FE4" w:rsidRPr="001B1679" w:rsidRDefault="00A66FE4" w:rsidP="0021626D">
            <w:pPr>
              <w:pStyle w:val="TAL"/>
              <w:rPr>
                <w:sz w:val="16"/>
                <w:szCs w:val="16"/>
              </w:rPr>
            </w:pPr>
            <w:r w:rsidRPr="001B1679">
              <w:rPr>
                <w:sz w:val="16"/>
                <w:szCs w:val="16"/>
              </w:rPr>
              <w:t>3GPPMEMBER</w:t>
            </w:r>
          </w:p>
        </w:tc>
      </w:tr>
      <w:tr w:rsidR="00A66FE4" w14:paraId="04D64B8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B1007"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29232" w14:textId="77777777" w:rsidR="00A66FE4" w:rsidRPr="001B1679" w:rsidRDefault="00A66FE4" w:rsidP="0021626D">
            <w:pPr>
              <w:pStyle w:val="TAL"/>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F3DBC"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050A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20995" w14:textId="77777777" w:rsidR="00A66FE4" w:rsidRPr="001B1679" w:rsidRDefault="00A66FE4" w:rsidP="0021626D">
            <w:pPr>
              <w:pStyle w:val="TAL"/>
              <w:rPr>
                <w:sz w:val="16"/>
                <w:szCs w:val="16"/>
              </w:rPr>
            </w:pPr>
            <w:r w:rsidRPr="001B1679">
              <w:rPr>
                <w:sz w:val="16"/>
                <w:szCs w:val="16"/>
              </w:rPr>
              <w:t>3GPPMEMBER</w:t>
            </w:r>
          </w:p>
        </w:tc>
      </w:tr>
      <w:tr w:rsidR="00A66FE4" w14:paraId="34EFC50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D69CB"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0571A" w14:textId="77777777" w:rsidR="00A66FE4" w:rsidRPr="001B1679" w:rsidRDefault="00A66FE4" w:rsidP="0021626D">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A6FCB"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F6F3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ACB8E" w14:textId="77777777" w:rsidR="00A66FE4" w:rsidRPr="001B1679" w:rsidRDefault="00A66FE4" w:rsidP="0021626D">
            <w:pPr>
              <w:pStyle w:val="TAL"/>
              <w:rPr>
                <w:sz w:val="16"/>
                <w:szCs w:val="16"/>
              </w:rPr>
            </w:pPr>
            <w:r w:rsidRPr="001B1679">
              <w:rPr>
                <w:sz w:val="16"/>
                <w:szCs w:val="16"/>
              </w:rPr>
              <w:t>3GPPMEMBER</w:t>
            </w:r>
          </w:p>
        </w:tc>
      </w:tr>
      <w:tr w:rsidR="00A66FE4" w14:paraId="3DDB1A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5769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3D779" w14:textId="77777777" w:rsidR="00A66FE4" w:rsidRPr="001B1679" w:rsidRDefault="00A66FE4" w:rsidP="0021626D">
            <w:pPr>
              <w:pStyle w:val="TAL"/>
              <w:rPr>
                <w:sz w:val="16"/>
                <w:szCs w:val="16"/>
              </w:rPr>
            </w:pPr>
            <w:r w:rsidRPr="001B1679">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E1B98"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5598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7880D" w14:textId="77777777" w:rsidR="00A66FE4" w:rsidRPr="001B1679" w:rsidRDefault="00A66FE4" w:rsidP="0021626D">
            <w:pPr>
              <w:pStyle w:val="TAL"/>
              <w:rPr>
                <w:sz w:val="16"/>
                <w:szCs w:val="16"/>
              </w:rPr>
            </w:pPr>
            <w:r w:rsidRPr="001B1679">
              <w:rPr>
                <w:sz w:val="16"/>
                <w:szCs w:val="16"/>
              </w:rPr>
              <w:t>3GPPMEMBER</w:t>
            </w:r>
          </w:p>
        </w:tc>
      </w:tr>
      <w:tr w:rsidR="00A66FE4" w14:paraId="0A9FB4B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96D6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D99E0" w14:textId="77777777" w:rsidR="00A66FE4" w:rsidRPr="001B1679" w:rsidRDefault="00A66FE4" w:rsidP="0021626D">
            <w:pPr>
              <w:pStyle w:val="TAL"/>
              <w:rPr>
                <w:sz w:val="16"/>
                <w:szCs w:val="16"/>
              </w:rPr>
            </w:pPr>
            <w:r w:rsidRPr="001B1679">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50C0D"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C3B3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8ADC8" w14:textId="77777777" w:rsidR="00A66FE4" w:rsidRPr="001B1679" w:rsidRDefault="00A66FE4" w:rsidP="0021626D">
            <w:pPr>
              <w:pStyle w:val="TAL"/>
              <w:rPr>
                <w:sz w:val="16"/>
                <w:szCs w:val="16"/>
              </w:rPr>
            </w:pPr>
            <w:r w:rsidRPr="001B1679">
              <w:rPr>
                <w:sz w:val="16"/>
                <w:szCs w:val="16"/>
              </w:rPr>
              <w:t>3GPPMEMBER</w:t>
            </w:r>
          </w:p>
        </w:tc>
      </w:tr>
      <w:tr w:rsidR="00A66FE4" w14:paraId="4EFBB48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488E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4D723" w14:textId="77777777" w:rsidR="00A66FE4" w:rsidRPr="001B1679" w:rsidRDefault="00A66FE4" w:rsidP="0021626D">
            <w:pPr>
              <w:pStyle w:val="TAL"/>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E5606" w14:textId="77777777" w:rsidR="00A66FE4" w:rsidRPr="001B1679" w:rsidRDefault="00A66FE4" w:rsidP="0021626D">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6E4D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602F2" w14:textId="77777777" w:rsidR="00A66FE4" w:rsidRPr="001B1679" w:rsidRDefault="00A66FE4" w:rsidP="0021626D">
            <w:pPr>
              <w:pStyle w:val="TAL"/>
              <w:rPr>
                <w:sz w:val="16"/>
                <w:szCs w:val="16"/>
              </w:rPr>
            </w:pPr>
            <w:r w:rsidRPr="001B1679">
              <w:rPr>
                <w:sz w:val="16"/>
                <w:szCs w:val="16"/>
              </w:rPr>
              <w:t>3GPPMEMBER</w:t>
            </w:r>
          </w:p>
        </w:tc>
      </w:tr>
      <w:tr w:rsidR="00A66FE4" w14:paraId="6CE701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9D59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307CD" w14:textId="77777777" w:rsidR="00A66FE4" w:rsidRPr="001B1679" w:rsidRDefault="00A66FE4" w:rsidP="0021626D">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EFB11"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2B2D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6398BB" w14:textId="77777777" w:rsidR="00A66FE4" w:rsidRPr="001B1679" w:rsidRDefault="00A66FE4" w:rsidP="0021626D">
            <w:pPr>
              <w:pStyle w:val="TAL"/>
              <w:rPr>
                <w:sz w:val="16"/>
                <w:szCs w:val="16"/>
              </w:rPr>
            </w:pPr>
            <w:r w:rsidRPr="001B1679">
              <w:rPr>
                <w:sz w:val="16"/>
                <w:szCs w:val="16"/>
              </w:rPr>
              <w:t>3GPPORG_REP</w:t>
            </w:r>
          </w:p>
        </w:tc>
      </w:tr>
      <w:tr w:rsidR="00A66FE4" w14:paraId="7C43F3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2C5F4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FB81A" w14:textId="77777777" w:rsidR="00A66FE4" w:rsidRPr="001B1679" w:rsidRDefault="00A66FE4" w:rsidP="0021626D">
            <w:pPr>
              <w:pStyle w:val="TAL"/>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695CA" w14:textId="77777777" w:rsidR="00A66FE4" w:rsidRPr="001B1679" w:rsidRDefault="00A66FE4" w:rsidP="0021626D">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D1FC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8F461" w14:textId="77777777" w:rsidR="00A66FE4" w:rsidRPr="001B1679" w:rsidRDefault="00A66FE4" w:rsidP="0021626D">
            <w:pPr>
              <w:pStyle w:val="TAL"/>
              <w:rPr>
                <w:sz w:val="16"/>
                <w:szCs w:val="16"/>
              </w:rPr>
            </w:pPr>
            <w:r w:rsidRPr="001B1679">
              <w:rPr>
                <w:sz w:val="16"/>
                <w:szCs w:val="16"/>
              </w:rPr>
              <w:t>3GPPMEMBER</w:t>
            </w:r>
          </w:p>
        </w:tc>
      </w:tr>
      <w:tr w:rsidR="00A66FE4" w14:paraId="7B1E3C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35CE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06588" w14:textId="77777777" w:rsidR="00A66FE4" w:rsidRPr="001B1679" w:rsidRDefault="00A66FE4" w:rsidP="0021626D">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3FB27"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704F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969D53" w14:textId="77777777" w:rsidR="00A66FE4" w:rsidRPr="001B1679" w:rsidRDefault="00A66FE4" w:rsidP="0021626D">
            <w:pPr>
              <w:pStyle w:val="TAL"/>
              <w:rPr>
                <w:sz w:val="16"/>
                <w:szCs w:val="16"/>
              </w:rPr>
            </w:pPr>
            <w:r w:rsidRPr="001B1679">
              <w:rPr>
                <w:sz w:val="16"/>
                <w:szCs w:val="16"/>
              </w:rPr>
              <w:t>3GPPMEMBER</w:t>
            </w:r>
          </w:p>
        </w:tc>
      </w:tr>
      <w:tr w:rsidR="00A66FE4" w14:paraId="015BB5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591F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DA073" w14:textId="77777777" w:rsidR="00A66FE4" w:rsidRPr="001B1679" w:rsidRDefault="00A66FE4" w:rsidP="0021626D">
            <w:pPr>
              <w:pStyle w:val="TAL"/>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12EF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2EB9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47BBC" w14:textId="77777777" w:rsidR="00A66FE4" w:rsidRPr="001B1679" w:rsidRDefault="00A66FE4" w:rsidP="0021626D">
            <w:pPr>
              <w:pStyle w:val="TAL"/>
              <w:rPr>
                <w:sz w:val="16"/>
                <w:szCs w:val="16"/>
              </w:rPr>
            </w:pPr>
            <w:r w:rsidRPr="001B1679">
              <w:rPr>
                <w:sz w:val="16"/>
                <w:szCs w:val="16"/>
              </w:rPr>
              <w:t>3GPPORG_REP</w:t>
            </w:r>
          </w:p>
        </w:tc>
      </w:tr>
      <w:tr w:rsidR="00A66FE4" w14:paraId="3026EF7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4F30B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DADD0" w14:textId="77777777" w:rsidR="00A66FE4" w:rsidRPr="001B1679" w:rsidRDefault="00A66FE4" w:rsidP="0021626D">
            <w:pPr>
              <w:pStyle w:val="TAL"/>
              <w:rPr>
                <w:sz w:val="16"/>
                <w:szCs w:val="16"/>
              </w:rPr>
            </w:pPr>
            <w:r w:rsidRPr="001B1679">
              <w:rPr>
                <w:sz w:val="16"/>
                <w:szCs w:val="16"/>
              </w:rPr>
              <w:t>Chia-Lin Lai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1B9C4"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0465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6F236" w14:textId="77777777" w:rsidR="00A66FE4" w:rsidRPr="001B1679" w:rsidRDefault="00A66FE4" w:rsidP="0021626D">
            <w:pPr>
              <w:pStyle w:val="TAL"/>
              <w:rPr>
                <w:sz w:val="16"/>
                <w:szCs w:val="16"/>
              </w:rPr>
            </w:pPr>
            <w:r w:rsidRPr="001B1679">
              <w:rPr>
                <w:sz w:val="16"/>
                <w:szCs w:val="16"/>
              </w:rPr>
              <w:t>3GPPMEMBER</w:t>
            </w:r>
          </w:p>
        </w:tc>
      </w:tr>
      <w:tr w:rsidR="00A66FE4" w14:paraId="1060AF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D66A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7AD8B" w14:textId="77777777" w:rsidR="00A66FE4" w:rsidRPr="001B1679" w:rsidRDefault="00A66FE4" w:rsidP="0021626D">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99305" w14:textId="77777777" w:rsidR="00A66FE4" w:rsidRPr="001B1679" w:rsidRDefault="00A66FE4" w:rsidP="0021626D">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A2BB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CD47D" w14:textId="77777777" w:rsidR="00A66FE4" w:rsidRPr="001B1679" w:rsidRDefault="00A66FE4" w:rsidP="0021626D">
            <w:pPr>
              <w:pStyle w:val="TAL"/>
              <w:rPr>
                <w:sz w:val="16"/>
                <w:szCs w:val="16"/>
              </w:rPr>
            </w:pPr>
            <w:r w:rsidRPr="001B1679">
              <w:rPr>
                <w:sz w:val="16"/>
                <w:szCs w:val="16"/>
              </w:rPr>
              <w:t>3GPPMEMBER</w:t>
            </w:r>
          </w:p>
        </w:tc>
      </w:tr>
      <w:tr w:rsidR="00A66FE4" w14:paraId="21426D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F774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ECD6E" w14:textId="77777777" w:rsidR="00A66FE4" w:rsidRPr="001B1679" w:rsidRDefault="00A66FE4" w:rsidP="0021626D">
            <w:pPr>
              <w:pStyle w:val="TAL"/>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BE67A" w14:textId="77777777" w:rsidR="00A66FE4" w:rsidRPr="001B1679" w:rsidRDefault="00A66FE4" w:rsidP="0021626D">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5B74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4FA47" w14:textId="77777777" w:rsidR="00A66FE4" w:rsidRPr="001B1679" w:rsidRDefault="00A66FE4" w:rsidP="0021626D">
            <w:pPr>
              <w:pStyle w:val="TAL"/>
              <w:rPr>
                <w:sz w:val="16"/>
                <w:szCs w:val="16"/>
              </w:rPr>
            </w:pPr>
            <w:r w:rsidRPr="001B1679">
              <w:rPr>
                <w:sz w:val="16"/>
                <w:szCs w:val="16"/>
              </w:rPr>
              <w:t>3GPPMEMBER</w:t>
            </w:r>
          </w:p>
        </w:tc>
      </w:tr>
      <w:tr w:rsidR="00A66FE4" w14:paraId="0EAB6D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677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98B3A" w14:textId="77777777" w:rsidR="00A66FE4" w:rsidRPr="001B1679" w:rsidRDefault="00A66FE4" w:rsidP="0021626D">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EFB13"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2DAE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57378" w14:textId="77777777" w:rsidR="00A66FE4" w:rsidRPr="001B1679" w:rsidRDefault="00A66FE4" w:rsidP="0021626D">
            <w:pPr>
              <w:pStyle w:val="TAL"/>
              <w:rPr>
                <w:sz w:val="16"/>
                <w:szCs w:val="16"/>
              </w:rPr>
            </w:pPr>
            <w:r w:rsidRPr="001B1679">
              <w:rPr>
                <w:sz w:val="16"/>
                <w:szCs w:val="16"/>
              </w:rPr>
              <w:t>3GPPMEMBER</w:t>
            </w:r>
          </w:p>
        </w:tc>
      </w:tr>
      <w:tr w:rsidR="00A66FE4" w14:paraId="6D0B5D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191D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57E3D" w14:textId="77777777" w:rsidR="00A66FE4" w:rsidRPr="001B1679" w:rsidRDefault="00A66FE4" w:rsidP="0021626D">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8B16B" w14:textId="77777777" w:rsidR="00A66FE4" w:rsidRPr="001B1679" w:rsidRDefault="00A66FE4" w:rsidP="0021626D">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B25BE"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B3DBFD" w14:textId="77777777" w:rsidR="00A66FE4" w:rsidRPr="001B1679" w:rsidRDefault="00A66FE4" w:rsidP="0021626D">
            <w:pPr>
              <w:pStyle w:val="TAL"/>
              <w:rPr>
                <w:sz w:val="16"/>
                <w:szCs w:val="16"/>
              </w:rPr>
            </w:pPr>
            <w:r w:rsidRPr="001B1679">
              <w:rPr>
                <w:sz w:val="16"/>
                <w:szCs w:val="16"/>
              </w:rPr>
              <w:t>3GPPMEMBER</w:t>
            </w:r>
          </w:p>
        </w:tc>
      </w:tr>
      <w:tr w:rsidR="00A66FE4" w14:paraId="1773CD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A8F2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1E20A" w14:textId="77777777" w:rsidR="00A66FE4" w:rsidRPr="001B1679" w:rsidRDefault="00A66FE4" w:rsidP="0021626D">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99FE7"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84DF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2D50A" w14:textId="77777777" w:rsidR="00A66FE4" w:rsidRPr="001B1679" w:rsidRDefault="00A66FE4" w:rsidP="0021626D">
            <w:pPr>
              <w:pStyle w:val="TAL"/>
              <w:rPr>
                <w:sz w:val="16"/>
                <w:szCs w:val="16"/>
              </w:rPr>
            </w:pPr>
            <w:r w:rsidRPr="001B1679">
              <w:rPr>
                <w:sz w:val="16"/>
                <w:szCs w:val="16"/>
              </w:rPr>
              <w:t>3GPPMEMBER</w:t>
            </w:r>
          </w:p>
        </w:tc>
      </w:tr>
      <w:tr w:rsidR="00A66FE4" w14:paraId="7CC334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94254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7B38B" w14:textId="77777777" w:rsidR="00A66FE4" w:rsidRPr="001B1679" w:rsidRDefault="00A66FE4" w:rsidP="0021626D">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FBAA8"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88C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BC9A3" w14:textId="77777777" w:rsidR="00A66FE4" w:rsidRPr="001B1679" w:rsidRDefault="00A66FE4" w:rsidP="0021626D">
            <w:pPr>
              <w:pStyle w:val="TAL"/>
              <w:rPr>
                <w:sz w:val="16"/>
                <w:szCs w:val="16"/>
              </w:rPr>
            </w:pPr>
            <w:r w:rsidRPr="001B1679">
              <w:rPr>
                <w:sz w:val="16"/>
                <w:szCs w:val="16"/>
              </w:rPr>
              <w:t>3GPPMEMBER</w:t>
            </w:r>
          </w:p>
        </w:tc>
      </w:tr>
      <w:tr w:rsidR="00A66FE4" w14:paraId="3FEE54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C8AF1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28C22" w14:textId="77777777" w:rsidR="00A66FE4" w:rsidRPr="001B1679" w:rsidRDefault="00A66FE4" w:rsidP="0021626D">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6A85A" w14:textId="77777777" w:rsidR="00A66FE4" w:rsidRPr="001B1679" w:rsidRDefault="00A66FE4" w:rsidP="0021626D">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560C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EBB90" w14:textId="77777777" w:rsidR="00A66FE4" w:rsidRPr="001B1679" w:rsidRDefault="00A66FE4" w:rsidP="0021626D">
            <w:pPr>
              <w:pStyle w:val="TAL"/>
              <w:rPr>
                <w:sz w:val="16"/>
                <w:szCs w:val="16"/>
              </w:rPr>
            </w:pPr>
            <w:r w:rsidRPr="001B1679">
              <w:rPr>
                <w:sz w:val="16"/>
                <w:szCs w:val="16"/>
              </w:rPr>
              <w:t>3GPPMEMBER</w:t>
            </w:r>
          </w:p>
        </w:tc>
      </w:tr>
      <w:tr w:rsidR="00A66FE4" w14:paraId="5D52BEA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F825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8D89E" w14:textId="77777777" w:rsidR="00A66FE4" w:rsidRPr="001B1679" w:rsidRDefault="00A66FE4" w:rsidP="0021626D">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AED07" w14:textId="77777777" w:rsidR="00A66FE4" w:rsidRPr="001B1679" w:rsidRDefault="00A66FE4" w:rsidP="0021626D">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64184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37956" w14:textId="77777777" w:rsidR="00A66FE4" w:rsidRPr="001B1679" w:rsidRDefault="00A66FE4" w:rsidP="0021626D">
            <w:pPr>
              <w:pStyle w:val="TAL"/>
              <w:rPr>
                <w:sz w:val="16"/>
                <w:szCs w:val="16"/>
              </w:rPr>
            </w:pPr>
            <w:r w:rsidRPr="001B1679">
              <w:rPr>
                <w:sz w:val="16"/>
                <w:szCs w:val="16"/>
              </w:rPr>
              <w:t>3GPPMEMBER</w:t>
            </w:r>
          </w:p>
        </w:tc>
      </w:tr>
      <w:tr w:rsidR="00A66FE4" w14:paraId="001E964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98B9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5DFE" w14:textId="77777777" w:rsidR="00A66FE4" w:rsidRPr="001B1679" w:rsidRDefault="00A66FE4" w:rsidP="0021626D">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EC014" w14:textId="77777777" w:rsidR="00A66FE4" w:rsidRPr="001B1679" w:rsidRDefault="00A66FE4" w:rsidP="0021626D">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B7AD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426BA" w14:textId="77777777" w:rsidR="00A66FE4" w:rsidRPr="001B1679" w:rsidRDefault="00A66FE4" w:rsidP="0021626D">
            <w:pPr>
              <w:pStyle w:val="TAL"/>
              <w:rPr>
                <w:sz w:val="16"/>
                <w:szCs w:val="16"/>
              </w:rPr>
            </w:pPr>
            <w:r w:rsidRPr="001B1679">
              <w:rPr>
                <w:sz w:val="16"/>
                <w:szCs w:val="16"/>
              </w:rPr>
              <w:t>3GPPMEMBER</w:t>
            </w:r>
          </w:p>
        </w:tc>
      </w:tr>
      <w:tr w:rsidR="00A66FE4" w14:paraId="2DA957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6BF3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249AB" w14:textId="77777777" w:rsidR="00A66FE4" w:rsidRPr="001B1679" w:rsidRDefault="00A66FE4" w:rsidP="0021626D">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0FF2F" w14:textId="77777777" w:rsidR="00A66FE4" w:rsidRPr="001B1679" w:rsidRDefault="00A66FE4" w:rsidP="0021626D">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A94A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597B2" w14:textId="77777777" w:rsidR="00A66FE4" w:rsidRPr="001B1679" w:rsidRDefault="00A66FE4" w:rsidP="0021626D">
            <w:pPr>
              <w:pStyle w:val="TAL"/>
              <w:rPr>
                <w:sz w:val="16"/>
                <w:szCs w:val="16"/>
              </w:rPr>
            </w:pPr>
            <w:r w:rsidRPr="001B1679">
              <w:rPr>
                <w:sz w:val="16"/>
                <w:szCs w:val="16"/>
              </w:rPr>
              <w:t>3GPPMEMBER</w:t>
            </w:r>
          </w:p>
        </w:tc>
      </w:tr>
      <w:tr w:rsidR="00A66FE4" w14:paraId="654248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BF5A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B6F78" w14:textId="77777777" w:rsidR="00A66FE4" w:rsidRPr="001B1679" w:rsidRDefault="00A66FE4" w:rsidP="0021626D">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00EB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2085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75E87" w14:textId="77777777" w:rsidR="00A66FE4" w:rsidRPr="001B1679" w:rsidRDefault="00A66FE4" w:rsidP="0021626D">
            <w:pPr>
              <w:pStyle w:val="TAL"/>
              <w:rPr>
                <w:sz w:val="16"/>
                <w:szCs w:val="16"/>
              </w:rPr>
            </w:pPr>
            <w:r w:rsidRPr="001B1679">
              <w:rPr>
                <w:sz w:val="16"/>
                <w:szCs w:val="16"/>
              </w:rPr>
              <w:t>3GPPMEMBER</w:t>
            </w:r>
          </w:p>
        </w:tc>
      </w:tr>
      <w:tr w:rsidR="00A66FE4" w14:paraId="6189C7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F2A9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0F683" w14:textId="77777777" w:rsidR="00A66FE4" w:rsidRPr="001B1679" w:rsidRDefault="00A66FE4" w:rsidP="0021626D">
            <w:pPr>
              <w:pStyle w:val="TAL"/>
              <w:rPr>
                <w:sz w:val="16"/>
                <w:szCs w:val="16"/>
              </w:rPr>
            </w:pPr>
            <w:r w:rsidRPr="001B1679">
              <w:rPr>
                <w:sz w:val="16"/>
                <w:szCs w:val="16"/>
              </w:rPr>
              <w:t>Soohwan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DC066"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B0DD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0E52C3" w14:textId="77777777" w:rsidR="00A66FE4" w:rsidRPr="001B1679" w:rsidRDefault="00A66FE4" w:rsidP="0021626D">
            <w:pPr>
              <w:pStyle w:val="TAL"/>
              <w:rPr>
                <w:sz w:val="16"/>
                <w:szCs w:val="16"/>
              </w:rPr>
            </w:pPr>
            <w:r w:rsidRPr="001B1679">
              <w:rPr>
                <w:sz w:val="16"/>
                <w:szCs w:val="16"/>
              </w:rPr>
              <w:t>3GPPMEMBER</w:t>
            </w:r>
          </w:p>
        </w:tc>
      </w:tr>
      <w:tr w:rsidR="00A66FE4" w14:paraId="119008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5164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53BD17" w14:textId="77777777" w:rsidR="00A66FE4" w:rsidRPr="001B1679" w:rsidRDefault="00A66FE4" w:rsidP="0021626D">
            <w:pPr>
              <w:pStyle w:val="TAL"/>
              <w:rPr>
                <w:sz w:val="16"/>
                <w:szCs w:val="16"/>
              </w:rPr>
            </w:pPr>
            <w:r w:rsidRPr="001B1679">
              <w:rPr>
                <w:sz w:val="16"/>
                <w:szCs w:val="16"/>
              </w:rPr>
              <w:t>Youngpo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9F066"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8591C"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DF8221" w14:textId="77777777" w:rsidR="00A66FE4" w:rsidRPr="001B1679" w:rsidRDefault="00A66FE4" w:rsidP="0021626D">
            <w:pPr>
              <w:pStyle w:val="TAL"/>
              <w:rPr>
                <w:sz w:val="16"/>
                <w:szCs w:val="16"/>
              </w:rPr>
            </w:pPr>
            <w:r w:rsidRPr="001B1679">
              <w:rPr>
                <w:sz w:val="16"/>
                <w:szCs w:val="16"/>
              </w:rPr>
              <w:t>3GPPMEMBER</w:t>
            </w:r>
          </w:p>
        </w:tc>
      </w:tr>
      <w:tr w:rsidR="00A66FE4" w14:paraId="23DB3FB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A9A2C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D65C2C" w14:textId="77777777" w:rsidR="00A66FE4" w:rsidRPr="001B1679" w:rsidRDefault="00A66FE4" w:rsidP="0021626D">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AE072"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154CC"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EF8CA" w14:textId="77777777" w:rsidR="00A66FE4" w:rsidRPr="001B1679" w:rsidRDefault="00A66FE4" w:rsidP="0021626D">
            <w:pPr>
              <w:pStyle w:val="TAL"/>
              <w:rPr>
                <w:sz w:val="16"/>
                <w:szCs w:val="16"/>
              </w:rPr>
            </w:pPr>
            <w:r w:rsidRPr="001B1679">
              <w:rPr>
                <w:sz w:val="16"/>
                <w:szCs w:val="16"/>
              </w:rPr>
              <w:t>3GPPMEMBER</w:t>
            </w:r>
          </w:p>
        </w:tc>
      </w:tr>
      <w:tr w:rsidR="00A66FE4" w14:paraId="39DF8E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728C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3BB46" w14:textId="77777777" w:rsidR="00A66FE4" w:rsidRPr="001B1679" w:rsidRDefault="00A66FE4" w:rsidP="0021626D">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43EA0"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363E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D7935" w14:textId="77777777" w:rsidR="00A66FE4" w:rsidRPr="001B1679" w:rsidRDefault="00A66FE4" w:rsidP="0021626D">
            <w:pPr>
              <w:pStyle w:val="TAL"/>
              <w:rPr>
                <w:sz w:val="16"/>
                <w:szCs w:val="16"/>
              </w:rPr>
            </w:pPr>
            <w:r w:rsidRPr="001B1679">
              <w:rPr>
                <w:sz w:val="16"/>
                <w:szCs w:val="16"/>
              </w:rPr>
              <w:t>3GPPMEMBER</w:t>
            </w:r>
          </w:p>
        </w:tc>
      </w:tr>
      <w:tr w:rsidR="00A66FE4" w14:paraId="45336A2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61A0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531D6E" w14:textId="77777777" w:rsidR="00A66FE4" w:rsidRPr="001B1679" w:rsidRDefault="00A66FE4" w:rsidP="0021626D">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CDD87"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B525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2CCB0" w14:textId="77777777" w:rsidR="00A66FE4" w:rsidRPr="001B1679" w:rsidRDefault="00A66FE4" w:rsidP="0021626D">
            <w:pPr>
              <w:pStyle w:val="TAL"/>
              <w:rPr>
                <w:sz w:val="16"/>
                <w:szCs w:val="16"/>
              </w:rPr>
            </w:pPr>
            <w:r w:rsidRPr="001B1679">
              <w:rPr>
                <w:sz w:val="16"/>
                <w:szCs w:val="16"/>
              </w:rPr>
              <w:t>3GPPMEMBER</w:t>
            </w:r>
          </w:p>
        </w:tc>
      </w:tr>
      <w:tr w:rsidR="00A66FE4" w14:paraId="0DF742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C61C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C05362" w14:textId="77777777" w:rsidR="00A66FE4" w:rsidRPr="001B1679" w:rsidRDefault="00A66FE4" w:rsidP="0021626D">
            <w:pPr>
              <w:pStyle w:val="TAL"/>
              <w:rPr>
                <w:sz w:val="16"/>
                <w:szCs w:val="16"/>
              </w:rPr>
            </w:pPr>
            <w:r w:rsidRPr="001B1679">
              <w:rPr>
                <w:sz w:val="16"/>
                <w:szCs w:val="16"/>
              </w:rPr>
              <w:t>YuanChieh (Carlson)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B97A3"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53B8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998C9" w14:textId="77777777" w:rsidR="00A66FE4" w:rsidRPr="001B1679" w:rsidRDefault="00A66FE4" w:rsidP="0021626D">
            <w:pPr>
              <w:pStyle w:val="TAL"/>
              <w:rPr>
                <w:sz w:val="16"/>
                <w:szCs w:val="16"/>
              </w:rPr>
            </w:pPr>
            <w:r w:rsidRPr="001B1679">
              <w:rPr>
                <w:sz w:val="16"/>
                <w:szCs w:val="16"/>
              </w:rPr>
              <w:t>3GPPMEMBER</w:t>
            </w:r>
          </w:p>
        </w:tc>
      </w:tr>
      <w:tr w:rsidR="00A66FE4" w14:paraId="004032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65AD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6C797" w14:textId="77777777" w:rsidR="00A66FE4" w:rsidRPr="001B1679" w:rsidRDefault="00A66FE4" w:rsidP="0021626D">
            <w:pPr>
              <w:pStyle w:val="TAL"/>
              <w:rPr>
                <w:sz w:val="16"/>
                <w:szCs w:val="16"/>
              </w:rPr>
            </w:pPr>
            <w:r w:rsidRPr="001B1679">
              <w:rPr>
                <w:sz w:val="16"/>
                <w:szCs w:val="16"/>
              </w:rPr>
              <w:t>Yu-hsin (Tony)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3A027"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3F02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FF469" w14:textId="77777777" w:rsidR="00A66FE4" w:rsidRPr="001B1679" w:rsidRDefault="00A66FE4" w:rsidP="0021626D">
            <w:pPr>
              <w:pStyle w:val="TAL"/>
              <w:rPr>
                <w:sz w:val="16"/>
                <w:szCs w:val="16"/>
              </w:rPr>
            </w:pPr>
            <w:r w:rsidRPr="001B1679">
              <w:rPr>
                <w:sz w:val="16"/>
                <w:szCs w:val="16"/>
              </w:rPr>
              <w:t>3GPPMEMBER</w:t>
            </w:r>
          </w:p>
        </w:tc>
      </w:tr>
      <w:tr w:rsidR="00A66FE4" w14:paraId="3642897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DD72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3C2AC" w14:textId="77777777" w:rsidR="00A66FE4" w:rsidRPr="001B1679" w:rsidRDefault="00A66FE4" w:rsidP="0021626D">
            <w:pPr>
              <w:pStyle w:val="TAL"/>
              <w:rPr>
                <w:sz w:val="16"/>
                <w:szCs w:val="16"/>
              </w:rPr>
            </w:pPr>
            <w:r w:rsidRPr="001B1679">
              <w:rPr>
                <w:sz w:val="16"/>
                <w:szCs w:val="16"/>
              </w:rPr>
              <w:t>Luca Lodigiani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FF7A1"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BCFB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BFBAB" w14:textId="77777777" w:rsidR="00A66FE4" w:rsidRPr="001B1679" w:rsidRDefault="00A66FE4" w:rsidP="0021626D">
            <w:pPr>
              <w:pStyle w:val="TAL"/>
              <w:rPr>
                <w:sz w:val="16"/>
                <w:szCs w:val="16"/>
              </w:rPr>
            </w:pPr>
            <w:r w:rsidRPr="001B1679">
              <w:rPr>
                <w:sz w:val="16"/>
                <w:szCs w:val="16"/>
              </w:rPr>
              <w:t>3GPPMEMBER</w:t>
            </w:r>
          </w:p>
        </w:tc>
      </w:tr>
      <w:tr w:rsidR="00A66FE4" w14:paraId="036027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16D5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D19F2" w14:textId="77777777" w:rsidR="00A66FE4" w:rsidRPr="001B1679" w:rsidRDefault="00A66FE4" w:rsidP="0021626D">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9233E"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9E28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5440B" w14:textId="77777777" w:rsidR="00A66FE4" w:rsidRPr="001B1679" w:rsidRDefault="00A66FE4" w:rsidP="0021626D">
            <w:pPr>
              <w:pStyle w:val="TAL"/>
              <w:rPr>
                <w:sz w:val="16"/>
                <w:szCs w:val="16"/>
              </w:rPr>
            </w:pPr>
            <w:r w:rsidRPr="001B1679">
              <w:rPr>
                <w:sz w:val="16"/>
                <w:szCs w:val="16"/>
              </w:rPr>
              <w:t>3GPPGUEST</w:t>
            </w:r>
          </w:p>
        </w:tc>
      </w:tr>
      <w:tr w:rsidR="00A66FE4" w14:paraId="510F5E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D43F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3940C" w14:textId="77777777" w:rsidR="00A66FE4" w:rsidRPr="001B1679" w:rsidRDefault="00A66FE4" w:rsidP="0021626D">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36D1F" w14:textId="77777777" w:rsidR="00A66FE4" w:rsidRPr="001B1679" w:rsidRDefault="00A66FE4" w:rsidP="0021626D">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E1328"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1B7A7" w14:textId="77777777" w:rsidR="00A66FE4" w:rsidRPr="001B1679" w:rsidRDefault="00A66FE4" w:rsidP="0021626D">
            <w:pPr>
              <w:pStyle w:val="TAL"/>
              <w:rPr>
                <w:sz w:val="16"/>
                <w:szCs w:val="16"/>
              </w:rPr>
            </w:pPr>
            <w:r w:rsidRPr="001B1679">
              <w:rPr>
                <w:sz w:val="16"/>
                <w:szCs w:val="16"/>
              </w:rPr>
              <w:t>3GPPMEMBER</w:t>
            </w:r>
          </w:p>
        </w:tc>
      </w:tr>
      <w:tr w:rsidR="00A66FE4" w14:paraId="6E777D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956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0EB92" w14:textId="77777777" w:rsidR="00A66FE4" w:rsidRPr="001B1679" w:rsidRDefault="00A66FE4" w:rsidP="0021626D">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A1D3F" w14:textId="77777777" w:rsidR="00A66FE4" w:rsidRPr="001B1679" w:rsidRDefault="00A66FE4" w:rsidP="0021626D">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0F89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1D98B1" w14:textId="77777777" w:rsidR="00A66FE4" w:rsidRPr="001B1679" w:rsidRDefault="00A66FE4" w:rsidP="0021626D">
            <w:pPr>
              <w:pStyle w:val="TAL"/>
              <w:rPr>
                <w:sz w:val="16"/>
                <w:szCs w:val="16"/>
              </w:rPr>
            </w:pPr>
            <w:r w:rsidRPr="001B1679">
              <w:rPr>
                <w:sz w:val="16"/>
                <w:szCs w:val="16"/>
              </w:rPr>
              <w:t>3GPPMEMBER</w:t>
            </w:r>
          </w:p>
        </w:tc>
      </w:tr>
      <w:tr w:rsidR="00A66FE4" w14:paraId="1A75556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93B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EB3960" w14:textId="77777777" w:rsidR="00A66FE4" w:rsidRPr="001B1679" w:rsidRDefault="00A66FE4" w:rsidP="0021626D">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4DD7D" w14:textId="77777777" w:rsidR="00A66FE4" w:rsidRPr="001B1679" w:rsidRDefault="00A66FE4" w:rsidP="0021626D">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1AE1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FC214" w14:textId="77777777" w:rsidR="00A66FE4" w:rsidRPr="001B1679" w:rsidRDefault="00A66FE4" w:rsidP="0021626D">
            <w:pPr>
              <w:pStyle w:val="TAL"/>
              <w:rPr>
                <w:sz w:val="16"/>
                <w:szCs w:val="16"/>
              </w:rPr>
            </w:pPr>
            <w:r w:rsidRPr="001B1679">
              <w:rPr>
                <w:sz w:val="16"/>
                <w:szCs w:val="16"/>
              </w:rPr>
              <w:t>3GPPMEMBER</w:t>
            </w:r>
          </w:p>
        </w:tc>
      </w:tr>
      <w:tr w:rsidR="00A66FE4" w14:paraId="2D585A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B207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98EB0" w14:textId="77777777" w:rsidR="00A66FE4" w:rsidRPr="001B1679" w:rsidRDefault="00A66FE4" w:rsidP="0021626D">
            <w:pPr>
              <w:pStyle w:val="TAL"/>
              <w:rPr>
                <w:sz w:val="16"/>
                <w:szCs w:val="16"/>
              </w:rPr>
            </w:pPr>
            <w:r w:rsidRPr="001B1679">
              <w:rPr>
                <w:sz w:val="16"/>
                <w:szCs w:val="16"/>
              </w:rPr>
              <w:t>Renaud Mellies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3A96A" w14:textId="77777777" w:rsidR="00A66FE4" w:rsidRPr="001B1679" w:rsidRDefault="00A66FE4" w:rsidP="0021626D">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7192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DD31A" w14:textId="77777777" w:rsidR="00A66FE4" w:rsidRPr="001B1679" w:rsidRDefault="00A66FE4" w:rsidP="0021626D">
            <w:pPr>
              <w:pStyle w:val="TAL"/>
              <w:rPr>
                <w:sz w:val="16"/>
                <w:szCs w:val="16"/>
              </w:rPr>
            </w:pPr>
            <w:r w:rsidRPr="001B1679">
              <w:rPr>
                <w:sz w:val="16"/>
                <w:szCs w:val="16"/>
              </w:rPr>
              <w:t>3GPPMEMBER</w:t>
            </w:r>
          </w:p>
        </w:tc>
      </w:tr>
      <w:tr w:rsidR="00A66FE4" w14:paraId="36ECFD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B443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5A424" w14:textId="77777777" w:rsidR="00A66FE4" w:rsidRPr="001B1679" w:rsidRDefault="00A66FE4" w:rsidP="0021626D">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6B39A" w14:textId="77777777" w:rsidR="00A66FE4" w:rsidRPr="001B1679" w:rsidRDefault="00A66FE4" w:rsidP="0021626D">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4C91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3C016" w14:textId="77777777" w:rsidR="00A66FE4" w:rsidRPr="001B1679" w:rsidRDefault="00A66FE4" w:rsidP="0021626D">
            <w:pPr>
              <w:pStyle w:val="TAL"/>
              <w:rPr>
                <w:sz w:val="16"/>
                <w:szCs w:val="16"/>
              </w:rPr>
            </w:pPr>
            <w:r w:rsidRPr="001B1679">
              <w:rPr>
                <w:sz w:val="16"/>
                <w:szCs w:val="16"/>
              </w:rPr>
              <w:t>3GPPMEMBER</w:t>
            </w:r>
          </w:p>
        </w:tc>
      </w:tr>
      <w:tr w:rsidR="00A66FE4" w14:paraId="5D5EFD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C6454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BD76F" w14:textId="77777777" w:rsidR="00A66FE4" w:rsidRPr="001B1679" w:rsidRDefault="00A66FE4" w:rsidP="0021626D">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48AB9"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2ACD6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69500" w14:textId="77777777" w:rsidR="00A66FE4" w:rsidRPr="001B1679" w:rsidRDefault="00A66FE4" w:rsidP="0021626D">
            <w:pPr>
              <w:pStyle w:val="TAL"/>
              <w:rPr>
                <w:sz w:val="16"/>
                <w:szCs w:val="16"/>
              </w:rPr>
            </w:pPr>
            <w:r w:rsidRPr="001B1679">
              <w:rPr>
                <w:sz w:val="16"/>
                <w:szCs w:val="16"/>
              </w:rPr>
              <w:t>3GPPMEMBER</w:t>
            </w:r>
          </w:p>
        </w:tc>
      </w:tr>
      <w:tr w:rsidR="00A66FE4" w14:paraId="5BC47D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9F6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B5C6A" w14:textId="77777777" w:rsidR="00A66FE4" w:rsidRPr="001B1679" w:rsidRDefault="00A66FE4" w:rsidP="0021626D">
            <w:pPr>
              <w:pStyle w:val="TAL"/>
              <w:rPr>
                <w:sz w:val="16"/>
                <w:szCs w:val="16"/>
              </w:rPr>
            </w:pPr>
            <w:r w:rsidRPr="001B1679">
              <w:rPr>
                <w:sz w:val="16"/>
                <w:szCs w:val="16"/>
              </w:rPr>
              <w:t>Peter Monnes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551B5"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C689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64366" w14:textId="77777777" w:rsidR="00A66FE4" w:rsidRPr="001B1679" w:rsidRDefault="00A66FE4" w:rsidP="0021626D">
            <w:pPr>
              <w:pStyle w:val="TAL"/>
              <w:rPr>
                <w:sz w:val="16"/>
                <w:szCs w:val="16"/>
              </w:rPr>
            </w:pPr>
            <w:r w:rsidRPr="001B1679">
              <w:rPr>
                <w:sz w:val="16"/>
                <w:szCs w:val="16"/>
              </w:rPr>
              <w:t>3GPPMEMBER</w:t>
            </w:r>
          </w:p>
        </w:tc>
      </w:tr>
      <w:tr w:rsidR="00A66FE4" w14:paraId="0A4E02D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6890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4680D" w14:textId="77777777" w:rsidR="00A66FE4" w:rsidRPr="001B1679" w:rsidRDefault="00A66FE4" w:rsidP="0021626D">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89AA2"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0FF8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70314" w14:textId="77777777" w:rsidR="00A66FE4" w:rsidRPr="001B1679" w:rsidRDefault="00A66FE4" w:rsidP="0021626D">
            <w:pPr>
              <w:pStyle w:val="TAL"/>
              <w:rPr>
                <w:sz w:val="16"/>
                <w:szCs w:val="16"/>
              </w:rPr>
            </w:pPr>
            <w:r w:rsidRPr="001B1679">
              <w:rPr>
                <w:sz w:val="16"/>
                <w:szCs w:val="16"/>
              </w:rPr>
              <w:t>3GPPMEMBER</w:t>
            </w:r>
          </w:p>
        </w:tc>
      </w:tr>
      <w:tr w:rsidR="00A66FE4" w14:paraId="781C61C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FAD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3269BD" w14:textId="77777777" w:rsidR="00A66FE4" w:rsidRPr="001B1679" w:rsidRDefault="00A66FE4" w:rsidP="0021626D">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F56E5"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563D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4D280" w14:textId="77777777" w:rsidR="00A66FE4" w:rsidRPr="001B1679" w:rsidRDefault="00A66FE4" w:rsidP="0021626D">
            <w:pPr>
              <w:pStyle w:val="TAL"/>
              <w:rPr>
                <w:sz w:val="16"/>
                <w:szCs w:val="16"/>
              </w:rPr>
            </w:pPr>
            <w:r w:rsidRPr="001B1679">
              <w:rPr>
                <w:sz w:val="16"/>
                <w:szCs w:val="16"/>
              </w:rPr>
              <w:t>3GPPMEMBER</w:t>
            </w:r>
          </w:p>
        </w:tc>
      </w:tr>
      <w:tr w:rsidR="00A66FE4" w14:paraId="00F61C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FCAA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DA3A8" w14:textId="77777777" w:rsidR="00A66FE4" w:rsidRPr="001B1679" w:rsidRDefault="00A66FE4" w:rsidP="0021626D">
            <w:pPr>
              <w:pStyle w:val="TAL"/>
              <w:rPr>
                <w:sz w:val="16"/>
                <w:szCs w:val="16"/>
              </w:rPr>
            </w:pPr>
            <w:r w:rsidRPr="001B1679">
              <w:rPr>
                <w:sz w:val="16"/>
                <w:szCs w:val="16"/>
              </w:rPr>
              <w:t>Andrew Murphy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C5924"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4B6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1340A" w14:textId="77777777" w:rsidR="00A66FE4" w:rsidRPr="001B1679" w:rsidRDefault="00A66FE4" w:rsidP="0021626D">
            <w:pPr>
              <w:pStyle w:val="TAL"/>
              <w:rPr>
                <w:sz w:val="16"/>
                <w:szCs w:val="16"/>
              </w:rPr>
            </w:pPr>
            <w:r w:rsidRPr="001B1679">
              <w:rPr>
                <w:sz w:val="16"/>
                <w:szCs w:val="16"/>
              </w:rPr>
              <w:t>3GPPMEMBER</w:t>
            </w:r>
          </w:p>
        </w:tc>
      </w:tr>
      <w:tr w:rsidR="00A66FE4" w14:paraId="09AB6E9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61545" w14:textId="77777777" w:rsidR="00A66FE4" w:rsidRPr="001B1679" w:rsidRDefault="00A66FE4" w:rsidP="0021626D">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AF9C4" w14:textId="77777777" w:rsidR="00A66FE4" w:rsidRPr="001B1679" w:rsidRDefault="00A66FE4" w:rsidP="0021626D">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CC9C3" w14:textId="77777777" w:rsidR="00A66FE4" w:rsidRPr="001B1679" w:rsidRDefault="00A66FE4" w:rsidP="0021626D">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53DE4"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43E00" w14:textId="77777777" w:rsidR="00A66FE4" w:rsidRPr="001B1679" w:rsidRDefault="00A66FE4" w:rsidP="0021626D">
            <w:pPr>
              <w:pStyle w:val="TAL"/>
              <w:rPr>
                <w:sz w:val="16"/>
                <w:szCs w:val="16"/>
              </w:rPr>
            </w:pPr>
            <w:r w:rsidRPr="001B1679">
              <w:rPr>
                <w:sz w:val="16"/>
                <w:szCs w:val="16"/>
              </w:rPr>
              <w:t>3GPPMEMBER</w:t>
            </w:r>
          </w:p>
        </w:tc>
      </w:tr>
      <w:tr w:rsidR="00A66FE4" w14:paraId="3118F2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ED34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D0426" w14:textId="77777777" w:rsidR="00A66FE4" w:rsidRPr="001B1679" w:rsidRDefault="00A66FE4" w:rsidP="0021626D">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4CAC0" w14:textId="77777777" w:rsidR="00A66FE4" w:rsidRPr="001B1679" w:rsidRDefault="00A66FE4" w:rsidP="0021626D">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2C9E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90F9E" w14:textId="77777777" w:rsidR="00A66FE4" w:rsidRPr="001B1679" w:rsidRDefault="00A66FE4" w:rsidP="0021626D">
            <w:pPr>
              <w:pStyle w:val="TAL"/>
              <w:rPr>
                <w:sz w:val="16"/>
                <w:szCs w:val="16"/>
              </w:rPr>
            </w:pPr>
            <w:r w:rsidRPr="001B1679">
              <w:rPr>
                <w:sz w:val="16"/>
                <w:szCs w:val="16"/>
              </w:rPr>
              <w:t>3GPPMEMBER</w:t>
            </w:r>
          </w:p>
        </w:tc>
      </w:tr>
      <w:tr w:rsidR="00A66FE4" w14:paraId="5116389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274E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B48D0" w14:textId="77777777" w:rsidR="00A66FE4" w:rsidRPr="001B1679" w:rsidRDefault="00A66FE4" w:rsidP="0021626D">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52251"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22D3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E05EE" w14:textId="77777777" w:rsidR="00A66FE4" w:rsidRPr="001B1679" w:rsidRDefault="00A66FE4" w:rsidP="0021626D">
            <w:pPr>
              <w:pStyle w:val="TAL"/>
              <w:rPr>
                <w:sz w:val="16"/>
                <w:szCs w:val="16"/>
              </w:rPr>
            </w:pPr>
            <w:r w:rsidRPr="001B1679">
              <w:rPr>
                <w:sz w:val="16"/>
                <w:szCs w:val="16"/>
              </w:rPr>
              <w:t>3GPPMEMBER</w:t>
            </w:r>
          </w:p>
        </w:tc>
      </w:tr>
      <w:tr w:rsidR="00A66FE4" w14:paraId="454571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64E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1F335" w14:textId="77777777" w:rsidR="00A66FE4" w:rsidRPr="001B1679" w:rsidRDefault="00A66FE4" w:rsidP="0021626D">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C1071"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FB73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56020" w14:textId="77777777" w:rsidR="00A66FE4" w:rsidRPr="001B1679" w:rsidRDefault="00A66FE4" w:rsidP="0021626D">
            <w:pPr>
              <w:pStyle w:val="TAL"/>
              <w:rPr>
                <w:sz w:val="16"/>
                <w:szCs w:val="16"/>
              </w:rPr>
            </w:pPr>
            <w:r w:rsidRPr="001B1679">
              <w:rPr>
                <w:sz w:val="16"/>
                <w:szCs w:val="16"/>
              </w:rPr>
              <w:t>3GPPMEMBER</w:t>
            </w:r>
          </w:p>
        </w:tc>
      </w:tr>
      <w:tr w:rsidR="00A66FE4" w14:paraId="297A981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71A0C"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EFF2C" w14:textId="77777777" w:rsidR="00A66FE4" w:rsidRPr="001B1679" w:rsidRDefault="00A66FE4" w:rsidP="0021626D">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01965" w14:textId="77777777" w:rsidR="00A66FE4" w:rsidRPr="001B1679" w:rsidRDefault="00A66FE4" w:rsidP="0021626D">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B0C6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8E8DF" w14:textId="77777777" w:rsidR="00A66FE4" w:rsidRPr="001B1679" w:rsidRDefault="00A66FE4" w:rsidP="0021626D">
            <w:pPr>
              <w:pStyle w:val="TAL"/>
              <w:rPr>
                <w:sz w:val="16"/>
                <w:szCs w:val="16"/>
              </w:rPr>
            </w:pPr>
            <w:r w:rsidRPr="001B1679">
              <w:rPr>
                <w:sz w:val="16"/>
                <w:szCs w:val="16"/>
              </w:rPr>
              <w:t>3GPPMEMBER</w:t>
            </w:r>
          </w:p>
        </w:tc>
      </w:tr>
      <w:tr w:rsidR="00A66FE4" w14:paraId="4EA680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9857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221A3" w14:textId="77777777" w:rsidR="00A66FE4" w:rsidRPr="001B1679" w:rsidRDefault="00A66FE4" w:rsidP="0021626D">
            <w:pPr>
              <w:pStyle w:val="TAL"/>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14A46" w14:textId="77777777" w:rsidR="00A66FE4" w:rsidRPr="001B1679" w:rsidRDefault="00A66FE4" w:rsidP="0021626D">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B340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7A6CB" w14:textId="77777777" w:rsidR="00A66FE4" w:rsidRPr="001B1679" w:rsidRDefault="00A66FE4" w:rsidP="0021626D">
            <w:pPr>
              <w:pStyle w:val="TAL"/>
              <w:rPr>
                <w:sz w:val="16"/>
                <w:szCs w:val="16"/>
              </w:rPr>
            </w:pPr>
            <w:r w:rsidRPr="001B1679">
              <w:rPr>
                <w:sz w:val="16"/>
                <w:szCs w:val="16"/>
              </w:rPr>
              <w:t>3GPPMEMBER</w:t>
            </w:r>
          </w:p>
        </w:tc>
      </w:tr>
      <w:tr w:rsidR="00A66FE4" w14:paraId="3E850A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453C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DEF34" w14:textId="77777777" w:rsidR="00A66FE4" w:rsidRPr="001B1679" w:rsidRDefault="00A66FE4" w:rsidP="0021626D">
            <w:pPr>
              <w:pStyle w:val="TAL"/>
              <w:rPr>
                <w:sz w:val="16"/>
                <w:szCs w:val="16"/>
              </w:rPr>
            </w:pPr>
            <w:r w:rsidRPr="001B1679">
              <w:rPr>
                <w:sz w:val="16"/>
                <w:szCs w:val="16"/>
              </w:rPr>
              <w:t>Sari Nielsen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E5A6E" w14:textId="77777777" w:rsidR="00A66FE4" w:rsidRPr="001B1679" w:rsidRDefault="00A66FE4" w:rsidP="0021626D">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0252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EE287" w14:textId="77777777" w:rsidR="00A66FE4" w:rsidRPr="001B1679" w:rsidRDefault="00A66FE4" w:rsidP="0021626D">
            <w:pPr>
              <w:pStyle w:val="TAL"/>
              <w:rPr>
                <w:sz w:val="16"/>
                <w:szCs w:val="16"/>
              </w:rPr>
            </w:pPr>
            <w:r w:rsidRPr="001B1679">
              <w:rPr>
                <w:sz w:val="16"/>
                <w:szCs w:val="16"/>
              </w:rPr>
              <w:t>3GPPMEMBER</w:t>
            </w:r>
          </w:p>
        </w:tc>
      </w:tr>
      <w:tr w:rsidR="00A66FE4" w14:paraId="1C9F9B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DC3F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440E8" w14:textId="77777777" w:rsidR="00A66FE4" w:rsidRPr="001B1679" w:rsidRDefault="00A66FE4" w:rsidP="0021626D">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B047C" w14:textId="77777777" w:rsidR="00A66FE4" w:rsidRPr="001B1679" w:rsidRDefault="00A66FE4" w:rsidP="0021626D">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7DAC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17E1B" w14:textId="77777777" w:rsidR="00A66FE4" w:rsidRPr="001B1679" w:rsidRDefault="00A66FE4" w:rsidP="0021626D">
            <w:pPr>
              <w:pStyle w:val="TAL"/>
              <w:rPr>
                <w:sz w:val="16"/>
                <w:szCs w:val="16"/>
              </w:rPr>
            </w:pPr>
            <w:r w:rsidRPr="001B1679">
              <w:rPr>
                <w:sz w:val="16"/>
                <w:szCs w:val="16"/>
              </w:rPr>
              <w:t>3GPPMEMBER</w:t>
            </w:r>
          </w:p>
        </w:tc>
      </w:tr>
      <w:tr w:rsidR="00A66FE4" w14:paraId="311A0B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D2C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3032D" w14:textId="77777777" w:rsidR="00A66FE4" w:rsidRPr="001B1679" w:rsidRDefault="00A66FE4" w:rsidP="0021626D">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D7B43"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E8FB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CE356" w14:textId="77777777" w:rsidR="00A66FE4" w:rsidRPr="001B1679" w:rsidRDefault="00A66FE4" w:rsidP="0021626D">
            <w:pPr>
              <w:pStyle w:val="TAL"/>
              <w:rPr>
                <w:sz w:val="16"/>
                <w:szCs w:val="16"/>
              </w:rPr>
            </w:pPr>
            <w:r w:rsidRPr="001B1679">
              <w:rPr>
                <w:sz w:val="16"/>
                <w:szCs w:val="16"/>
              </w:rPr>
              <w:t>3GPPMEMBER</w:t>
            </w:r>
          </w:p>
        </w:tc>
      </w:tr>
      <w:tr w:rsidR="00A66FE4" w14:paraId="1430D9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25A22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B4647" w14:textId="77777777" w:rsidR="00A66FE4" w:rsidRPr="001B1679" w:rsidRDefault="00A66FE4" w:rsidP="0021626D">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3F8E6"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040A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C5FB7" w14:textId="77777777" w:rsidR="00A66FE4" w:rsidRPr="001B1679" w:rsidRDefault="00A66FE4" w:rsidP="0021626D">
            <w:pPr>
              <w:pStyle w:val="TAL"/>
              <w:rPr>
                <w:sz w:val="16"/>
                <w:szCs w:val="16"/>
              </w:rPr>
            </w:pPr>
            <w:r w:rsidRPr="001B1679">
              <w:rPr>
                <w:sz w:val="16"/>
                <w:szCs w:val="16"/>
              </w:rPr>
              <w:t>3GPPMEMBER</w:t>
            </w:r>
          </w:p>
        </w:tc>
      </w:tr>
      <w:tr w:rsidR="00A66FE4" w14:paraId="63FEA69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AC4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8546B" w14:textId="77777777" w:rsidR="00A66FE4" w:rsidRPr="001B1679" w:rsidRDefault="00A66FE4" w:rsidP="0021626D">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B8667"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00F3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54757" w14:textId="77777777" w:rsidR="00A66FE4" w:rsidRPr="001B1679" w:rsidRDefault="00A66FE4" w:rsidP="0021626D">
            <w:pPr>
              <w:pStyle w:val="TAL"/>
              <w:rPr>
                <w:sz w:val="16"/>
                <w:szCs w:val="16"/>
              </w:rPr>
            </w:pPr>
            <w:r w:rsidRPr="001B1679">
              <w:rPr>
                <w:sz w:val="16"/>
                <w:szCs w:val="16"/>
              </w:rPr>
              <w:t>3GPPMEMBER</w:t>
            </w:r>
          </w:p>
        </w:tc>
      </w:tr>
      <w:tr w:rsidR="00A66FE4" w14:paraId="5B25E1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94A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C23FDE" w14:textId="77777777" w:rsidR="00A66FE4" w:rsidRPr="001B1679" w:rsidRDefault="00A66FE4" w:rsidP="0021626D">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8CE8A"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8420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9BB5E" w14:textId="77777777" w:rsidR="00A66FE4" w:rsidRPr="001B1679" w:rsidRDefault="00A66FE4" w:rsidP="0021626D">
            <w:pPr>
              <w:pStyle w:val="TAL"/>
              <w:rPr>
                <w:sz w:val="16"/>
                <w:szCs w:val="16"/>
              </w:rPr>
            </w:pPr>
            <w:r w:rsidRPr="001B1679">
              <w:rPr>
                <w:sz w:val="16"/>
                <w:szCs w:val="16"/>
              </w:rPr>
              <w:t>3GPPORG_REP</w:t>
            </w:r>
          </w:p>
        </w:tc>
      </w:tr>
      <w:tr w:rsidR="00A66FE4" w14:paraId="3E7E23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BBDD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E6959" w14:textId="77777777" w:rsidR="00A66FE4" w:rsidRPr="001B1679" w:rsidRDefault="00A66FE4" w:rsidP="0021626D">
            <w:pPr>
              <w:pStyle w:val="TAL"/>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C546C" w14:textId="77777777" w:rsidR="00A66FE4" w:rsidRPr="001B1679" w:rsidRDefault="00A66FE4" w:rsidP="0021626D">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4F8BF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8C584" w14:textId="77777777" w:rsidR="00A66FE4" w:rsidRPr="001B1679" w:rsidRDefault="00A66FE4" w:rsidP="0021626D">
            <w:pPr>
              <w:pStyle w:val="TAL"/>
              <w:rPr>
                <w:sz w:val="16"/>
                <w:szCs w:val="16"/>
              </w:rPr>
            </w:pPr>
            <w:r w:rsidRPr="001B1679">
              <w:rPr>
                <w:sz w:val="16"/>
                <w:szCs w:val="16"/>
              </w:rPr>
              <w:t>3GPPMEMBER</w:t>
            </w:r>
          </w:p>
        </w:tc>
      </w:tr>
      <w:tr w:rsidR="00A66FE4" w14:paraId="67440E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221E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C81AD" w14:textId="77777777" w:rsidR="00A66FE4" w:rsidRPr="001B1679" w:rsidRDefault="00A66FE4" w:rsidP="0021626D">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797FF"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EFCC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7B1D" w14:textId="77777777" w:rsidR="00A66FE4" w:rsidRPr="001B1679" w:rsidRDefault="00A66FE4" w:rsidP="0021626D">
            <w:pPr>
              <w:pStyle w:val="TAL"/>
              <w:rPr>
                <w:sz w:val="16"/>
                <w:szCs w:val="16"/>
              </w:rPr>
            </w:pPr>
            <w:r w:rsidRPr="001B1679">
              <w:rPr>
                <w:sz w:val="16"/>
                <w:szCs w:val="16"/>
              </w:rPr>
              <w:t>3GPPMEMBER</w:t>
            </w:r>
          </w:p>
        </w:tc>
      </w:tr>
      <w:tr w:rsidR="00A66FE4" w14:paraId="616F91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983D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2F989" w14:textId="77777777" w:rsidR="00A66FE4" w:rsidRPr="001B1679" w:rsidRDefault="00A66FE4" w:rsidP="0021626D">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BEC56"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68AE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C0D85" w14:textId="77777777" w:rsidR="00A66FE4" w:rsidRPr="001B1679" w:rsidRDefault="00A66FE4" w:rsidP="0021626D">
            <w:pPr>
              <w:pStyle w:val="TAL"/>
              <w:rPr>
                <w:sz w:val="16"/>
                <w:szCs w:val="16"/>
              </w:rPr>
            </w:pPr>
            <w:r w:rsidRPr="001B1679">
              <w:rPr>
                <w:sz w:val="16"/>
                <w:szCs w:val="16"/>
              </w:rPr>
              <w:t>3GPPGUEST</w:t>
            </w:r>
          </w:p>
        </w:tc>
      </w:tr>
      <w:tr w:rsidR="00A66FE4" w14:paraId="1BF426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791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CD5AA" w14:textId="77777777" w:rsidR="00A66FE4" w:rsidRPr="001B1679" w:rsidRDefault="00A66FE4" w:rsidP="0021626D">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DAD2D" w14:textId="77777777" w:rsidR="00A66FE4" w:rsidRPr="001B1679" w:rsidRDefault="00A66FE4" w:rsidP="0021626D">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9900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85AE6" w14:textId="77777777" w:rsidR="00A66FE4" w:rsidRPr="001B1679" w:rsidRDefault="00A66FE4" w:rsidP="0021626D">
            <w:pPr>
              <w:pStyle w:val="TAL"/>
              <w:rPr>
                <w:sz w:val="16"/>
                <w:szCs w:val="16"/>
              </w:rPr>
            </w:pPr>
            <w:r w:rsidRPr="001B1679">
              <w:rPr>
                <w:sz w:val="16"/>
                <w:szCs w:val="16"/>
              </w:rPr>
              <w:t>3GPPMEMBER</w:t>
            </w:r>
          </w:p>
        </w:tc>
      </w:tr>
      <w:tr w:rsidR="00A66FE4" w14:paraId="1FC369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716F1F"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0B2DC" w14:textId="77777777" w:rsidR="00A66FE4" w:rsidRPr="001B1679" w:rsidRDefault="00A66FE4" w:rsidP="0021626D">
            <w:pPr>
              <w:pStyle w:val="TAL"/>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A570B" w14:textId="77777777" w:rsidR="00A66FE4" w:rsidRPr="001B1679" w:rsidRDefault="00A66FE4" w:rsidP="0021626D">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0A446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E3DBF" w14:textId="77777777" w:rsidR="00A66FE4" w:rsidRPr="001B1679" w:rsidRDefault="00A66FE4" w:rsidP="0021626D">
            <w:pPr>
              <w:pStyle w:val="TAL"/>
              <w:rPr>
                <w:sz w:val="16"/>
                <w:szCs w:val="16"/>
              </w:rPr>
            </w:pPr>
            <w:r w:rsidRPr="001B1679">
              <w:rPr>
                <w:sz w:val="16"/>
                <w:szCs w:val="16"/>
              </w:rPr>
              <w:t>3GPPMEMBER</w:t>
            </w:r>
          </w:p>
        </w:tc>
      </w:tr>
      <w:tr w:rsidR="00A66FE4" w14:paraId="59358A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7DF29"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8F79F" w14:textId="77777777" w:rsidR="00A66FE4" w:rsidRPr="001B1679" w:rsidRDefault="00A66FE4" w:rsidP="0021626D">
            <w:pPr>
              <w:pStyle w:val="TAL"/>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04C6D" w14:textId="77777777" w:rsidR="00A66FE4" w:rsidRPr="001B1679" w:rsidRDefault="00A66FE4" w:rsidP="0021626D">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0DE3E"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AD90D" w14:textId="77777777" w:rsidR="00A66FE4" w:rsidRPr="001B1679" w:rsidRDefault="00A66FE4" w:rsidP="0021626D">
            <w:pPr>
              <w:pStyle w:val="TAL"/>
              <w:rPr>
                <w:sz w:val="16"/>
                <w:szCs w:val="16"/>
              </w:rPr>
            </w:pPr>
            <w:r w:rsidRPr="001B1679">
              <w:rPr>
                <w:sz w:val="16"/>
                <w:szCs w:val="16"/>
              </w:rPr>
              <w:t>3GPPMARK_REP</w:t>
            </w:r>
          </w:p>
        </w:tc>
      </w:tr>
      <w:tr w:rsidR="00A66FE4" w14:paraId="170C48D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02B7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03F28" w14:textId="77777777" w:rsidR="00A66FE4" w:rsidRPr="001B1679" w:rsidRDefault="00A66FE4" w:rsidP="0021626D">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D3F2" w14:textId="77777777" w:rsidR="00A66FE4" w:rsidRPr="001B1679" w:rsidRDefault="00A66FE4" w:rsidP="0021626D">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6D2D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35979" w14:textId="77777777" w:rsidR="00A66FE4" w:rsidRPr="001B1679" w:rsidRDefault="00A66FE4" w:rsidP="0021626D">
            <w:pPr>
              <w:pStyle w:val="TAL"/>
              <w:rPr>
                <w:sz w:val="16"/>
                <w:szCs w:val="16"/>
              </w:rPr>
            </w:pPr>
            <w:r w:rsidRPr="001B1679">
              <w:rPr>
                <w:sz w:val="16"/>
                <w:szCs w:val="16"/>
              </w:rPr>
              <w:t>3GPPMEMBER</w:t>
            </w:r>
          </w:p>
        </w:tc>
      </w:tr>
      <w:tr w:rsidR="00A66FE4" w14:paraId="01111BC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3C17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2C0A3" w14:textId="77777777" w:rsidR="00A66FE4" w:rsidRPr="001B1679" w:rsidRDefault="00A66FE4" w:rsidP="0021626D">
            <w:pPr>
              <w:pStyle w:val="TAL"/>
              <w:rPr>
                <w:sz w:val="16"/>
                <w:szCs w:val="16"/>
              </w:rPr>
            </w:pPr>
            <w:r w:rsidRPr="001B1679">
              <w:rPr>
                <w:sz w:val="16"/>
                <w:szCs w:val="16"/>
              </w:rPr>
              <w:t>Ly-Thanh Phan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4FA18"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B2C2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68DDC7" w14:textId="77777777" w:rsidR="00A66FE4" w:rsidRPr="001B1679" w:rsidRDefault="00A66FE4" w:rsidP="0021626D">
            <w:pPr>
              <w:pStyle w:val="TAL"/>
              <w:rPr>
                <w:sz w:val="16"/>
                <w:szCs w:val="16"/>
              </w:rPr>
            </w:pPr>
            <w:r w:rsidRPr="001B1679">
              <w:rPr>
                <w:sz w:val="16"/>
                <w:szCs w:val="16"/>
              </w:rPr>
              <w:t>3GPPMEMBER</w:t>
            </w:r>
          </w:p>
        </w:tc>
      </w:tr>
      <w:tr w:rsidR="00A66FE4" w14:paraId="18CAD25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64285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6D6E07" w14:textId="77777777" w:rsidR="00A66FE4" w:rsidRPr="001B1679" w:rsidRDefault="00A66FE4" w:rsidP="0021626D">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2B348"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4C43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80EC1" w14:textId="77777777" w:rsidR="00A66FE4" w:rsidRPr="001B1679" w:rsidRDefault="00A66FE4" w:rsidP="0021626D">
            <w:pPr>
              <w:pStyle w:val="TAL"/>
              <w:rPr>
                <w:sz w:val="16"/>
                <w:szCs w:val="16"/>
              </w:rPr>
            </w:pPr>
            <w:r w:rsidRPr="001B1679">
              <w:rPr>
                <w:sz w:val="16"/>
                <w:szCs w:val="16"/>
              </w:rPr>
              <w:t>3GPPMEMBER</w:t>
            </w:r>
          </w:p>
        </w:tc>
      </w:tr>
      <w:tr w:rsidR="00A66FE4" w14:paraId="15BCAF4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501D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57172" w14:textId="77777777" w:rsidR="00A66FE4" w:rsidRPr="001B1679" w:rsidRDefault="00A66FE4" w:rsidP="0021626D">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E0D69"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55DA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751E0" w14:textId="77777777" w:rsidR="00A66FE4" w:rsidRPr="001B1679" w:rsidRDefault="00A66FE4" w:rsidP="0021626D">
            <w:pPr>
              <w:pStyle w:val="TAL"/>
              <w:rPr>
                <w:sz w:val="16"/>
                <w:szCs w:val="16"/>
              </w:rPr>
            </w:pPr>
            <w:r w:rsidRPr="001B1679">
              <w:rPr>
                <w:sz w:val="16"/>
                <w:szCs w:val="16"/>
              </w:rPr>
              <w:t>3GPPMEMBER</w:t>
            </w:r>
          </w:p>
        </w:tc>
      </w:tr>
      <w:tr w:rsidR="00A66FE4" w14:paraId="11EA30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E0E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612C2" w14:textId="77777777" w:rsidR="00A66FE4" w:rsidRPr="001B1679" w:rsidRDefault="00A66FE4" w:rsidP="0021626D">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A5DF8"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B42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1ED52" w14:textId="77777777" w:rsidR="00A66FE4" w:rsidRPr="001B1679" w:rsidRDefault="00A66FE4" w:rsidP="0021626D">
            <w:pPr>
              <w:pStyle w:val="TAL"/>
              <w:rPr>
                <w:sz w:val="16"/>
                <w:szCs w:val="16"/>
              </w:rPr>
            </w:pPr>
            <w:r w:rsidRPr="001B1679">
              <w:rPr>
                <w:sz w:val="16"/>
                <w:szCs w:val="16"/>
              </w:rPr>
              <w:t>3GPPMEMBER</w:t>
            </w:r>
          </w:p>
        </w:tc>
      </w:tr>
      <w:tr w:rsidR="00A66FE4" w14:paraId="136BBF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2CE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B090A" w14:textId="77777777" w:rsidR="00A66FE4" w:rsidRPr="001B1679" w:rsidRDefault="00A66FE4" w:rsidP="0021626D">
            <w:pPr>
              <w:pStyle w:val="TAL"/>
              <w:rPr>
                <w:sz w:val="16"/>
                <w:szCs w:val="16"/>
              </w:rPr>
            </w:pPr>
            <w:r w:rsidRPr="001B1679">
              <w:rPr>
                <w:sz w:val="16"/>
                <w:szCs w:val="16"/>
              </w:rPr>
              <w:t>Timothy Puvogel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6B195"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758A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0C900" w14:textId="77777777" w:rsidR="00A66FE4" w:rsidRPr="001B1679" w:rsidRDefault="00A66FE4" w:rsidP="0021626D">
            <w:pPr>
              <w:pStyle w:val="TAL"/>
              <w:rPr>
                <w:sz w:val="16"/>
                <w:szCs w:val="16"/>
              </w:rPr>
            </w:pPr>
            <w:r w:rsidRPr="001B1679">
              <w:rPr>
                <w:sz w:val="16"/>
                <w:szCs w:val="16"/>
              </w:rPr>
              <w:t>3GPPMEMBER</w:t>
            </w:r>
          </w:p>
        </w:tc>
      </w:tr>
      <w:tr w:rsidR="00A66FE4" w14:paraId="4E653A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A4E59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82C2A" w14:textId="77777777" w:rsidR="00A66FE4" w:rsidRPr="001B1679" w:rsidRDefault="00A66FE4" w:rsidP="0021626D">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33972" w14:textId="77777777" w:rsidR="00A66FE4" w:rsidRPr="001B1679" w:rsidRDefault="00A66FE4" w:rsidP="0021626D">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FC3B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46CF7" w14:textId="77777777" w:rsidR="00A66FE4" w:rsidRPr="001B1679" w:rsidRDefault="00A66FE4" w:rsidP="0021626D">
            <w:pPr>
              <w:pStyle w:val="TAL"/>
              <w:rPr>
                <w:sz w:val="16"/>
                <w:szCs w:val="16"/>
              </w:rPr>
            </w:pPr>
            <w:r w:rsidRPr="001B1679">
              <w:rPr>
                <w:sz w:val="16"/>
                <w:szCs w:val="16"/>
              </w:rPr>
              <w:t>3GPPMEMBER</w:t>
            </w:r>
          </w:p>
        </w:tc>
      </w:tr>
      <w:tr w:rsidR="00A66FE4" w14:paraId="4FE5EF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4CE1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3C59E" w14:textId="77777777" w:rsidR="00A66FE4" w:rsidRPr="001B1679" w:rsidRDefault="00A66FE4" w:rsidP="0021626D">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0EFC6"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B73A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140F6" w14:textId="77777777" w:rsidR="00A66FE4" w:rsidRPr="001B1679" w:rsidRDefault="00A66FE4" w:rsidP="0021626D">
            <w:pPr>
              <w:pStyle w:val="TAL"/>
              <w:rPr>
                <w:sz w:val="16"/>
                <w:szCs w:val="16"/>
              </w:rPr>
            </w:pPr>
            <w:r w:rsidRPr="001B1679">
              <w:rPr>
                <w:sz w:val="16"/>
                <w:szCs w:val="16"/>
              </w:rPr>
              <w:t>3GPPMEMBER</w:t>
            </w:r>
          </w:p>
        </w:tc>
      </w:tr>
      <w:tr w:rsidR="00A66FE4" w14:paraId="14D66B9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02C0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5B067" w14:textId="77777777" w:rsidR="00A66FE4" w:rsidRPr="001B1679" w:rsidRDefault="00A66FE4" w:rsidP="0021626D">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D5188" w14:textId="77777777" w:rsidR="00A66FE4" w:rsidRPr="001B1679" w:rsidRDefault="00A66FE4" w:rsidP="0021626D">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DC0C0"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84044" w14:textId="77777777" w:rsidR="00A66FE4" w:rsidRPr="001B1679" w:rsidRDefault="00A66FE4" w:rsidP="0021626D">
            <w:pPr>
              <w:pStyle w:val="TAL"/>
              <w:rPr>
                <w:sz w:val="16"/>
                <w:szCs w:val="16"/>
              </w:rPr>
            </w:pPr>
            <w:r w:rsidRPr="001B1679">
              <w:rPr>
                <w:sz w:val="16"/>
                <w:szCs w:val="16"/>
              </w:rPr>
              <w:t>3GPPMEMBER</w:t>
            </w:r>
          </w:p>
        </w:tc>
      </w:tr>
      <w:tr w:rsidR="00A66FE4" w14:paraId="757E52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A2F2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F1CCB" w14:textId="77777777" w:rsidR="00A66FE4" w:rsidRPr="001B1679" w:rsidRDefault="00A66FE4" w:rsidP="0021626D">
            <w:pPr>
              <w:pStyle w:val="TAL"/>
              <w:rPr>
                <w:sz w:val="16"/>
                <w:szCs w:val="16"/>
              </w:rPr>
            </w:pPr>
            <w:r w:rsidRPr="001B1679">
              <w:rPr>
                <w:sz w:val="16"/>
                <w:szCs w:val="16"/>
              </w:rPr>
              <w:t>Cassio Ribeiro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071BC" w14:textId="77777777" w:rsidR="00A66FE4" w:rsidRPr="001B1679" w:rsidRDefault="00A66FE4" w:rsidP="0021626D">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8246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9898A" w14:textId="77777777" w:rsidR="00A66FE4" w:rsidRPr="001B1679" w:rsidRDefault="00A66FE4" w:rsidP="0021626D">
            <w:pPr>
              <w:pStyle w:val="TAL"/>
              <w:rPr>
                <w:sz w:val="16"/>
                <w:szCs w:val="16"/>
              </w:rPr>
            </w:pPr>
            <w:r w:rsidRPr="001B1679">
              <w:rPr>
                <w:sz w:val="16"/>
                <w:szCs w:val="16"/>
              </w:rPr>
              <w:t>3GPPMEMBER</w:t>
            </w:r>
          </w:p>
        </w:tc>
      </w:tr>
      <w:tr w:rsidR="00A66FE4" w14:paraId="54BC675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4F51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AC5B9" w14:textId="77777777" w:rsidR="00A66FE4" w:rsidRPr="001B1679" w:rsidRDefault="00A66FE4" w:rsidP="0021626D">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032A8"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438D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045EFA" w14:textId="77777777" w:rsidR="00A66FE4" w:rsidRPr="001B1679" w:rsidRDefault="00A66FE4" w:rsidP="0021626D">
            <w:pPr>
              <w:pStyle w:val="TAL"/>
              <w:rPr>
                <w:sz w:val="16"/>
                <w:szCs w:val="16"/>
              </w:rPr>
            </w:pPr>
            <w:r w:rsidRPr="001B1679">
              <w:rPr>
                <w:sz w:val="16"/>
                <w:szCs w:val="16"/>
              </w:rPr>
              <w:t>3GPPMEMBER</w:t>
            </w:r>
          </w:p>
        </w:tc>
      </w:tr>
      <w:tr w:rsidR="00A66FE4" w14:paraId="4FE7CF3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69D7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31ADE" w14:textId="77777777" w:rsidR="00A66FE4" w:rsidRPr="001B1679" w:rsidRDefault="00A66FE4" w:rsidP="0021626D">
            <w:pPr>
              <w:pStyle w:val="TAL"/>
              <w:rPr>
                <w:sz w:val="16"/>
                <w:szCs w:val="16"/>
              </w:rPr>
            </w:pPr>
            <w:r w:rsidRPr="001B1679">
              <w:rPr>
                <w:sz w:val="16"/>
                <w:szCs w:val="16"/>
              </w:rPr>
              <w:t>Friedhelm Rodermund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AAB89" w14:textId="77777777" w:rsidR="00A66FE4" w:rsidRPr="001B1679" w:rsidRDefault="00A66FE4" w:rsidP="0021626D">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38E6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A9A8D" w14:textId="77777777" w:rsidR="00A66FE4" w:rsidRPr="001B1679" w:rsidRDefault="00A66FE4" w:rsidP="0021626D">
            <w:pPr>
              <w:pStyle w:val="TAL"/>
              <w:rPr>
                <w:sz w:val="16"/>
                <w:szCs w:val="16"/>
              </w:rPr>
            </w:pPr>
            <w:r w:rsidRPr="001B1679">
              <w:rPr>
                <w:sz w:val="16"/>
                <w:szCs w:val="16"/>
              </w:rPr>
              <w:t>3GPPMEMBER</w:t>
            </w:r>
          </w:p>
        </w:tc>
      </w:tr>
      <w:tr w:rsidR="00A66FE4" w14:paraId="792371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643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9DDF5" w14:textId="77777777" w:rsidR="00A66FE4" w:rsidRPr="001B1679" w:rsidRDefault="00A66FE4" w:rsidP="0021626D">
            <w:pPr>
              <w:pStyle w:val="TAL"/>
              <w:rPr>
                <w:sz w:val="16"/>
                <w:szCs w:val="16"/>
              </w:rPr>
            </w:pPr>
            <w:r w:rsidRPr="001B1679">
              <w:rPr>
                <w:sz w:val="16"/>
                <w:szCs w:val="16"/>
              </w:rPr>
              <w:t>Giovanni Romano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4AC37"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F73E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E280E" w14:textId="77777777" w:rsidR="00A66FE4" w:rsidRPr="001B1679" w:rsidRDefault="00A66FE4" w:rsidP="0021626D">
            <w:pPr>
              <w:pStyle w:val="TAL"/>
              <w:rPr>
                <w:sz w:val="16"/>
                <w:szCs w:val="16"/>
              </w:rPr>
            </w:pPr>
            <w:r w:rsidRPr="001B1679">
              <w:rPr>
                <w:sz w:val="16"/>
                <w:szCs w:val="16"/>
              </w:rPr>
              <w:t>3GPPMEMBER</w:t>
            </w:r>
          </w:p>
        </w:tc>
      </w:tr>
      <w:tr w:rsidR="00A66FE4" w14:paraId="102D34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FB85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F181A" w14:textId="77777777" w:rsidR="00A66FE4" w:rsidRPr="001B1679" w:rsidRDefault="00A66FE4" w:rsidP="0021626D">
            <w:pPr>
              <w:pStyle w:val="TAL"/>
              <w:rPr>
                <w:sz w:val="16"/>
                <w:szCs w:val="16"/>
              </w:rPr>
            </w:pPr>
            <w:r w:rsidRPr="001B1679">
              <w:rPr>
                <w:sz w:val="16"/>
                <w:szCs w:val="16"/>
              </w:rPr>
              <w:t>Elke Roth-Mandutz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C7004"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229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7FACC" w14:textId="77777777" w:rsidR="00A66FE4" w:rsidRPr="001B1679" w:rsidRDefault="00A66FE4" w:rsidP="0021626D">
            <w:pPr>
              <w:pStyle w:val="TAL"/>
              <w:rPr>
                <w:sz w:val="16"/>
                <w:szCs w:val="16"/>
              </w:rPr>
            </w:pPr>
            <w:r w:rsidRPr="001B1679">
              <w:rPr>
                <w:sz w:val="16"/>
                <w:szCs w:val="16"/>
              </w:rPr>
              <w:t>3GPPMEMBER</w:t>
            </w:r>
          </w:p>
        </w:tc>
      </w:tr>
      <w:tr w:rsidR="00A66FE4" w14:paraId="4B7271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E758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EA5A9" w14:textId="77777777" w:rsidR="00A66FE4" w:rsidRPr="001B1679" w:rsidRDefault="00A66FE4" w:rsidP="0021626D">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62F64"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4F7D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54EF2" w14:textId="77777777" w:rsidR="00A66FE4" w:rsidRPr="001B1679" w:rsidRDefault="00A66FE4" w:rsidP="0021626D">
            <w:pPr>
              <w:pStyle w:val="TAL"/>
              <w:rPr>
                <w:sz w:val="16"/>
                <w:szCs w:val="16"/>
              </w:rPr>
            </w:pPr>
            <w:r w:rsidRPr="001B1679">
              <w:rPr>
                <w:sz w:val="16"/>
                <w:szCs w:val="16"/>
              </w:rPr>
              <w:t>3GPPMEMBER</w:t>
            </w:r>
          </w:p>
        </w:tc>
      </w:tr>
      <w:tr w:rsidR="00A66FE4" w14:paraId="3DCA8EF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6DC93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BDC21" w14:textId="77777777" w:rsidR="00A66FE4" w:rsidRPr="001B1679" w:rsidRDefault="00A66FE4" w:rsidP="0021626D">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89F7A" w14:textId="77777777" w:rsidR="00A66FE4" w:rsidRPr="001B1679" w:rsidRDefault="00A66FE4" w:rsidP="0021626D">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AE73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5340C" w14:textId="77777777" w:rsidR="00A66FE4" w:rsidRPr="001B1679" w:rsidRDefault="00A66FE4" w:rsidP="0021626D">
            <w:pPr>
              <w:pStyle w:val="TAL"/>
              <w:rPr>
                <w:sz w:val="16"/>
                <w:szCs w:val="16"/>
              </w:rPr>
            </w:pPr>
            <w:r w:rsidRPr="001B1679">
              <w:rPr>
                <w:sz w:val="16"/>
                <w:szCs w:val="16"/>
              </w:rPr>
              <w:t>3GPPMEMBER</w:t>
            </w:r>
          </w:p>
        </w:tc>
      </w:tr>
      <w:tr w:rsidR="00A66FE4" w14:paraId="7A9301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C8FED"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A2EEC" w14:textId="77777777" w:rsidR="00A66FE4" w:rsidRPr="001B1679" w:rsidRDefault="00A66FE4" w:rsidP="0021626D">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6D392" w14:textId="77777777" w:rsidR="00A66FE4" w:rsidRPr="001B1679" w:rsidRDefault="00A66FE4" w:rsidP="0021626D">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F7EF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6143B" w14:textId="77777777" w:rsidR="00A66FE4" w:rsidRPr="001B1679" w:rsidRDefault="00A66FE4" w:rsidP="0021626D">
            <w:pPr>
              <w:pStyle w:val="TAL"/>
              <w:rPr>
                <w:sz w:val="16"/>
                <w:szCs w:val="16"/>
              </w:rPr>
            </w:pPr>
            <w:r w:rsidRPr="001B1679">
              <w:rPr>
                <w:sz w:val="16"/>
                <w:szCs w:val="16"/>
              </w:rPr>
              <w:t>3GPPMEMBER</w:t>
            </w:r>
          </w:p>
        </w:tc>
      </w:tr>
      <w:tr w:rsidR="00A66FE4" w14:paraId="29352E9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9E7B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B298E" w14:textId="77777777" w:rsidR="00A66FE4" w:rsidRPr="001B1679" w:rsidRDefault="00A66FE4" w:rsidP="0021626D">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63615" w14:textId="77777777" w:rsidR="00A66FE4" w:rsidRPr="001B1679" w:rsidRDefault="00A66FE4" w:rsidP="0021626D">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5831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303C9" w14:textId="77777777" w:rsidR="00A66FE4" w:rsidRPr="001B1679" w:rsidRDefault="00A66FE4" w:rsidP="0021626D">
            <w:pPr>
              <w:pStyle w:val="TAL"/>
              <w:rPr>
                <w:sz w:val="16"/>
                <w:szCs w:val="16"/>
              </w:rPr>
            </w:pPr>
            <w:r w:rsidRPr="001B1679">
              <w:rPr>
                <w:sz w:val="16"/>
                <w:szCs w:val="16"/>
              </w:rPr>
              <w:t>3GPPMEMBER</w:t>
            </w:r>
          </w:p>
        </w:tc>
      </w:tr>
      <w:tr w:rsidR="00A66FE4" w14:paraId="7EB8644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8C79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D03C8" w14:textId="77777777" w:rsidR="00A66FE4" w:rsidRPr="001B1679" w:rsidRDefault="00A66FE4" w:rsidP="0021626D">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6DE1B"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392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6C536" w14:textId="77777777" w:rsidR="00A66FE4" w:rsidRPr="001B1679" w:rsidRDefault="00A66FE4" w:rsidP="0021626D">
            <w:pPr>
              <w:pStyle w:val="TAL"/>
              <w:rPr>
                <w:sz w:val="16"/>
                <w:szCs w:val="16"/>
              </w:rPr>
            </w:pPr>
            <w:r w:rsidRPr="001B1679">
              <w:rPr>
                <w:sz w:val="16"/>
                <w:szCs w:val="16"/>
              </w:rPr>
              <w:t>3GPPMEMBER</w:t>
            </w:r>
          </w:p>
        </w:tc>
      </w:tr>
      <w:tr w:rsidR="00A66FE4" w14:paraId="78C8BA0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B28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5B56B" w14:textId="77777777" w:rsidR="00A66FE4" w:rsidRPr="001B1679" w:rsidRDefault="00A66FE4" w:rsidP="0021626D">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D7A21"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30D92"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C5BC1" w14:textId="77777777" w:rsidR="00A66FE4" w:rsidRPr="001B1679" w:rsidRDefault="00A66FE4" w:rsidP="0021626D">
            <w:pPr>
              <w:pStyle w:val="TAL"/>
              <w:rPr>
                <w:sz w:val="16"/>
                <w:szCs w:val="16"/>
              </w:rPr>
            </w:pPr>
            <w:r w:rsidRPr="001B1679">
              <w:rPr>
                <w:sz w:val="16"/>
                <w:szCs w:val="16"/>
              </w:rPr>
              <w:t>3GPPMEMBER</w:t>
            </w:r>
          </w:p>
        </w:tc>
      </w:tr>
      <w:tr w:rsidR="00A66FE4" w14:paraId="005127A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674B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965C7" w14:textId="77777777" w:rsidR="00A66FE4" w:rsidRPr="001B1679" w:rsidRDefault="00A66FE4" w:rsidP="0021626D">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26B71"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0BA7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E8780" w14:textId="77777777" w:rsidR="00A66FE4" w:rsidRPr="001B1679" w:rsidRDefault="00A66FE4" w:rsidP="0021626D">
            <w:pPr>
              <w:pStyle w:val="TAL"/>
              <w:rPr>
                <w:sz w:val="16"/>
                <w:szCs w:val="16"/>
              </w:rPr>
            </w:pPr>
            <w:r w:rsidRPr="001B1679">
              <w:rPr>
                <w:sz w:val="16"/>
                <w:szCs w:val="16"/>
              </w:rPr>
              <w:t>3GPPMEMBER</w:t>
            </w:r>
          </w:p>
        </w:tc>
      </w:tr>
      <w:tr w:rsidR="00A66FE4" w14:paraId="37DB2C8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ABF3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70F8E" w14:textId="77777777" w:rsidR="00A66FE4" w:rsidRPr="001B1679" w:rsidRDefault="00A66FE4" w:rsidP="0021626D">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C89A3" w14:textId="77777777" w:rsidR="00A66FE4" w:rsidRPr="001B1679" w:rsidRDefault="00A66FE4" w:rsidP="0021626D">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8FDE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D0FF33" w14:textId="77777777" w:rsidR="00A66FE4" w:rsidRPr="001B1679" w:rsidRDefault="00A66FE4" w:rsidP="0021626D">
            <w:pPr>
              <w:pStyle w:val="TAL"/>
              <w:rPr>
                <w:sz w:val="16"/>
                <w:szCs w:val="16"/>
              </w:rPr>
            </w:pPr>
            <w:r w:rsidRPr="001B1679">
              <w:rPr>
                <w:sz w:val="16"/>
                <w:szCs w:val="16"/>
              </w:rPr>
              <w:t>3GPPMEMBER</w:t>
            </w:r>
          </w:p>
        </w:tc>
      </w:tr>
      <w:tr w:rsidR="00A66FE4" w14:paraId="12DDE1A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8318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1C763" w14:textId="77777777" w:rsidR="00A66FE4" w:rsidRPr="001B1679" w:rsidRDefault="00A66FE4" w:rsidP="0021626D">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B00CC"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A782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B0A606" w14:textId="77777777" w:rsidR="00A66FE4" w:rsidRPr="001B1679" w:rsidRDefault="00A66FE4" w:rsidP="0021626D">
            <w:pPr>
              <w:pStyle w:val="TAL"/>
              <w:rPr>
                <w:sz w:val="16"/>
                <w:szCs w:val="16"/>
              </w:rPr>
            </w:pPr>
            <w:r w:rsidRPr="001B1679">
              <w:rPr>
                <w:sz w:val="16"/>
                <w:szCs w:val="16"/>
              </w:rPr>
              <w:t>3GPPMEMBER</w:t>
            </w:r>
          </w:p>
        </w:tc>
      </w:tr>
      <w:tr w:rsidR="00A66FE4" w14:paraId="13831B4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6F40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6D6087" w14:textId="77777777" w:rsidR="00A66FE4" w:rsidRPr="001B1679" w:rsidRDefault="00A66FE4" w:rsidP="0021626D">
            <w:pPr>
              <w:pStyle w:val="TAL"/>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CF1A9"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FB956"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5E305" w14:textId="77777777" w:rsidR="00A66FE4" w:rsidRPr="001B1679" w:rsidRDefault="00A66FE4" w:rsidP="0021626D">
            <w:pPr>
              <w:pStyle w:val="TAL"/>
              <w:rPr>
                <w:sz w:val="16"/>
                <w:szCs w:val="16"/>
              </w:rPr>
            </w:pPr>
            <w:r w:rsidRPr="001B1679">
              <w:rPr>
                <w:sz w:val="16"/>
                <w:szCs w:val="16"/>
              </w:rPr>
              <w:t>3GPPMEMBER</w:t>
            </w:r>
          </w:p>
        </w:tc>
      </w:tr>
      <w:tr w:rsidR="00A66FE4" w14:paraId="5DF2BE9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AFC5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F6541" w14:textId="77777777" w:rsidR="00A66FE4" w:rsidRPr="001B1679" w:rsidRDefault="00A66FE4" w:rsidP="0021626D">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C4BAE"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FF64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6DD40" w14:textId="77777777" w:rsidR="00A66FE4" w:rsidRPr="001B1679" w:rsidRDefault="00A66FE4" w:rsidP="0021626D">
            <w:pPr>
              <w:pStyle w:val="TAL"/>
              <w:rPr>
                <w:sz w:val="16"/>
                <w:szCs w:val="16"/>
              </w:rPr>
            </w:pPr>
            <w:r w:rsidRPr="001B1679">
              <w:rPr>
                <w:sz w:val="16"/>
                <w:szCs w:val="16"/>
              </w:rPr>
              <w:t>3GPPMEMBER</w:t>
            </w:r>
          </w:p>
        </w:tc>
      </w:tr>
      <w:tr w:rsidR="00A66FE4" w14:paraId="6A89ED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864E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5755F" w14:textId="77777777" w:rsidR="00A66FE4" w:rsidRPr="001B1679" w:rsidRDefault="00A66FE4" w:rsidP="0021626D">
            <w:pPr>
              <w:pStyle w:val="TAL"/>
              <w:rPr>
                <w:sz w:val="16"/>
                <w:szCs w:val="16"/>
              </w:rPr>
            </w:pPr>
            <w:r w:rsidRPr="001B1679">
              <w:rPr>
                <w:sz w:val="16"/>
                <w:szCs w:val="16"/>
              </w:rPr>
              <w:t>Alberto Schiavon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4A238"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FF69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4CEAF" w14:textId="77777777" w:rsidR="00A66FE4" w:rsidRPr="001B1679" w:rsidRDefault="00A66FE4" w:rsidP="0021626D">
            <w:pPr>
              <w:pStyle w:val="TAL"/>
              <w:rPr>
                <w:sz w:val="16"/>
                <w:szCs w:val="16"/>
              </w:rPr>
            </w:pPr>
            <w:r w:rsidRPr="001B1679">
              <w:rPr>
                <w:sz w:val="16"/>
                <w:szCs w:val="16"/>
              </w:rPr>
              <w:t>3GPPORG_REP</w:t>
            </w:r>
          </w:p>
        </w:tc>
      </w:tr>
      <w:tr w:rsidR="00A66FE4" w14:paraId="0846F18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31D2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1DCFA" w14:textId="77777777" w:rsidR="00A66FE4" w:rsidRPr="001B1679" w:rsidRDefault="00A66FE4" w:rsidP="0021626D">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70FB4" w14:textId="77777777" w:rsidR="00A66FE4" w:rsidRPr="001B1679" w:rsidRDefault="00A66FE4" w:rsidP="0021626D">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23EA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ADB2C" w14:textId="77777777" w:rsidR="00A66FE4" w:rsidRPr="001B1679" w:rsidRDefault="00A66FE4" w:rsidP="0021626D">
            <w:pPr>
              <w:pStyle w:val="TAL"/>
              <w:rPr>
                <w:sz w:val="16"/>
                <w:szCs w:val="16"/>
              </w:rPr>
            </w:pPr>
            <w:r w:rsidRPr="001B1679">
              <w:rPr>
                <w:sz w:val="16"/>
                <w:szCs w:val="16"/>
              </w:rPr>
              <w:t>3GPPMEMBER</w:t>
            </w:r>
          </w:p>
        </w:tc>
      </w:tr>
      <w:tr w:rsidR="00A66FE4" w14:paraId="28836D7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D0AB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097D9" w14:textId="77777777" w:rsidR="00A66FE4" w:rsidRPr="001B1679" w:rsidRDefault="00A66FE4" w:rsidP="0021626D">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E2E5B"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540A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F5B6F" w14:textId="77777777" w:rsidR="00A66FE4" w:rsidRPr="001B1679" w:rsidRDefault="00A66FE4" w:rsidP="0021626D">
            <w:pPr>
              <w:pStyle w:val="TAL"/>
              <w:rPr>
                <w:sz w:val="16"/>
                <w:szCs w:val="16"/>
              </w:rPr>
            </w:pPr>
            <w:r w:rsidRPr="001B1679">
              <w:rPr>
                <w:sz w:val="16"/>
                <w:szCs w:val="16"/>
              </w:rPr>
              <w:t>3GPPMEMBER</w:t>
            </w:r>
          </w:p>
        </w:tc>
      </w:tr>
      <w:tr w:rsidR="00A66FE4" w14:paraId="6279620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C4F2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50626" w14:textId="77777777" w:rsidR="00A66FE4" w:rsidRPr="001B1679" w:rsidRDefault="00A66FE4" w:rsidP="0021626D">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9B31F" w14:textId="77777777" w:rsidR="00A66FE4" w:rsidRPr="001B1679" w:rsidRDefault="00A66FE4" w:rsidP="0021626D">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9ABD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32403" w14:textId="77777777" w:rsidR="00A66FE4" w:rsidRPr="001B1679" w:rsidRDefault="00A66FE4" w:rsidP="0021626D">
            <w:pPr>
              <w:pStyle w:val="TAL"/>
              <w:rPr>
                <w:sz w:val="16"/>
                <w:szCs w:val="16"/>
              </w:rPr>
            </w:pPr>
            <w:r w:rsidRPr="001B1679">
              <w:rPr>
                <w:sz w:val="16"/>
                <w:szCs w:val="16"/>
              </w:rPr>
              <w:t>3GPPMEMBER</w:t>
            </w:r>
          </w:p>
        </w:tc>
      </w:tr>
      <w:tr w:rsidR="00A66FE4" w14:paraId="224C21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B37A31"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3921A" w14:textId="77777777" w:rsidR="00A66FE4" w:rsidRPr="001B1679" w:rsidRDefault="00A66FE4" w:rsidP="0021626D">
            <w:pPr>
              <w:pStyle w:val="TAL"/>
              <w:rPr>
                <w:sz w:val="16"/>
                <w:szCs w:val="16"/>
              </w:rPr>
            </w:pPr>
            <w:r w:rsidRPr="001B1679">
              <w:rPr>
                <w:sz w:val="16"/>
                <w:szCs w:val="16"/>
              </w:rPr>
              <w:t>Tsuyoshi Shimomura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8C34A"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8D18A"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AB64F0" w14:textId="77777777" w:rsidR="00A66FE4" w:rsidRPr="001B1679" w:rsidRDefault="00A66FE4" w:rsidP="0021626D">
            <w:pPr>
              <w:pStyle w:val="TAL"/>
              <w:rPr>
                <w:sz w:val="16"/>
                <w:szCs w:val="16"/>
              </w:rPr>
            </w:pPr>
            <w:r w:rsidRPr="001B1679">
              <w:rPr>
                <w:sz w:val="16"/>
                <w:szCs w:val="16"/>
              </w:rPr>
              <w:t>3GPPMEMBER</w:t>
            </w:r>
          </w:p>
        </w:tc>
      </w:tr>
      <w:tr w:rsidR="00A66FE4" w14:paraId="077F0F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B9B4C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90112" w14:textId="77777777" w:rsidR="00A66FE4" w:rsidRPr="001B1679" w:rsidRDefault="00A66FE4" w:rsidP="0021626D">
            <w:pPr>
              <w:pStyle w:val="TAL"/>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AF405"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02D8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02382" w14:textId="77777777" w:rsidR="00A66FE4" w:rsidRPr="001B1679" w:rsidRDefault="00A66FE4" w:rsidP="0021626D">
            <w:pPr>
              <w:pStyle w:val="TAL"/>
              <w:rPr>
                <w:sz w:val="16"/>
                <w:szCs w:val="16"/>
              </w:rPr>
            </w:pPr>
            <w:r w:rsidRPr="001B1679">
              <w:rPr>
                <w:sz w:val="16"/>
                <w:szCs w:val="16"/>
              </w:rPr>
              <w:t>3GPPMEMBER</w:t>
            </w:r>
          </w:p>
        </w:tc>
      </w:tr>
      <w:tr w:rsidR="00A66FE4" w14:paraId="196F0C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D342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46C669" w14:textId="77777777" w:rsidR="00A66FE4" w:rsidRPr="001B1679" w:rsidRDefault="00A66FE4" w:rsidP="0021626D">
            <w:pPr>
              <w:pStyle w:val="TAL"/>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688DB"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D03D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81CA1" w14:textId="77777777" w:rsidR="00A66FE4" w:rsidRPr="001B1679" w:rsidRDefault="00A66FE4" w:rsidP="0021626D">
            <w:pPr>
              <w:pStyle w:val="TAL"/>
              <w:rPr>
                <w:sz w:val="16"/>
                <w:szCs w:val="16"/>
              </w:rPr>
            </w:pPr>
            <w:r w:rsidRPr="001B1679">
              <w:rPr>
                <w:sz w:val="16"/>
                <w:szCs w:val="16"/>
              </w:rPr>
              <w:t>3GPPMEMBER</w:t>
            </w:r>
          </w:p>
        </w:tc>
      </w:tr>
      <w:tr w:rsidR="00A66FE4" w14:paraId="62BD519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7226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03238" w14:textId="77777777" w:rsidR="00A66FE4" w:rsidRPr="001B1679" w:rsidRDefault="00A66FE4" w:rsidP="0021626D">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375E5" w14:textId="77777777" w:rsidR="00A66FE4" w:rsidRPr="001B1679" w:rsidRDefault="00A66FE4" w:rsidP="0021626D">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EAD1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E2BEC5" w14:textId="77777777" w:rsidR="00A66FE4" w:rsidRPr="001B1679" w:rsidRDefault="00A66FE4" w:rsidP="0021626D">
            <w:pPr>
              <w:pStyle w:val="TAL"/>
              <w:rPr>
                <w:sz w:val="16"/>
                <w:szCs w:val="16"/>
              </w:rPr>
            </w:pPr>
            <w:r w:rsidRPr="001B1679">
              <w:rPr>
                <w:sz w:val="16"/>
                <w:szCs w:val="16"/>
              </w:rPr>
              <w:t>3GPPMEMBER</w:t>
            </w:r>
          </w:p>
        </w:tc>
      </w:tr>
      <w:tr w:rsidR="00A66FE4" w14:paraId="545846A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13A9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1C066" w14:textId="77777777" w:rsidR="00A66FE4" w:rsidRPr="001B1679" w:rsidRDefault="00A66FE4" w:rsidP="0021626D">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EC11A"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2D73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636FD" w14:textId="77777777" w:rsidR="00A66FE4" w:rsidRPr="001B1679" w:rsidRDefault="00A66FE4" w:rsidP="0021626D">
            <w:pPr>
              <w:pStyle w:val="TAL"/>
              <w:rPr>
                <w:sz w:val="16"/>
                <w:szCs w:val="16"/>
              </w:rPr>
            </w:pPr>
            <w:r w:rsidRPr="001B1679">
              <w:rPr>
                <w:sz w:val="16"/>
                <w:szCs w:val="16"/>
              </w:rPr>
              <w:t>3GPPMEMBER</w:t>
            </w:r>
          </w:p>
        </w:tc>
      </w:tr>
      <w:tr w:rsidR="00A66FE4" w14:paraId="754BBB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A433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25035" w14:textId="77777777" w:rsidR="00A66FE4" w:rsidRPr="001B1679" w:rsidRDefault="00A66FE4" w:rsidP="0021626D">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BBAF2"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FD0D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CD7B3" w14:textId="77777777" w:rsidR="00A66FE4" w:rsidRPr="001B1679" w:rsidRDefault="00A66FE4" w:rsidP="0021626D">
            <w:pPr>
              <w:pStyle w:val="TAL"/>
              <w:rPr>
                <w:sz w:val="16"/>
                <w:szCs w:val="16"/>
              </w:rPr>
            </w:pPr>
            <w:r w:rsidRPr="001B1679">
              <w:rPr>
                <w:sz w:val="16"/>
                <w:szCs w:val="16"/>
              </w:rPr>
              <w:t>3GPPMEMBER</w:t>
            </w:r>
          </w:p>
        </w:tc>
      </w:tr>
      <w:tr w:rsidR="00A66FE4" w14:paraId="09037B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655E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99BA3" w14:textId="77777777" w:rsidR="00A66FE4" w:rsidRPr="001B1679" w:rsidRDefault="00A66FE4" w:rsidP="0021626D">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4A2A4" w14:textId="77777777" w:rsidR="00A66FE4" w:rsidRPr="001B1679" w:rsidRDefault="00A66FE4" w:rsidP="0021626D">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0530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E31A6" w14:textId="77777777" w:rsidR="00A66FE4" w:rsidRPr="001B1679" w:rsidRDefault="00A66FE4" w:rsidP="0021626D">
            <w:pPr>
              <w:pStyle w:val="TAL"/>
              <w:rPr>
                <w:sz w:val="16"/>
                <w:szCs w:val="16"/>
              </w:rPr>
            </w:pPr>
            <w:r w:rsidRPr="001B1679">
              <w:rPr>
                <w:sz w:val="16"/>
                <w:szCs w:val="16"/>
              </w:rPr>
              <w:t>3GPPMEMBER</w:t>
            </w:r>
          </w:p>
        </w:tc>
      </w:tr>
      <w:tr w:rsidR="00A66FE4" w14:paraId="08E3134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F7BC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C1A8C" w14:textId="77777777" w:rsidR="00A66FE4" w:rsidRPr="001B1679" w:rsidRDefault="00A66FE4" w:rsidP="0021626D">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32880"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5A6D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D848F" w14:textId="77777777" w:rsidR="00A66FE4" w:rsidRPr="001B1679" w:rsidRDefault="00A66FE4" w:rsidP="0021626D">
            <w:pPr>
              <w:pStyle w:val="TAL"/>
              <w:rPr>
                <w:sz w:val="16"/>
                <w:szCs w:val="16"/>
              </w:rPr>
            </w:pPr>
            <w:r w:rsidRPr="001B1679">
              <w:rPr>
                <w:sz w:val="16"/>
                <w:szCs w:val="16"/>
              </w:rPr>
              <w:t>3GPPMEMBER</w:t>
            </w:r>
          </w:p>
        </w:tc>
      </w:tr>
      <w:tr w:rsidR="00A66FE4" w14:paraId="17AFEB6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666C0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AD9A1" w14:textId="77777777" w:rsidR="00A66FE4" w:rsidRPr="001B1679" w:rsidRDefault="00A66FE4" w:rsidP="0021626D">
            <w:pPr>
              <w:pStyle w:val="TAL"/>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BB8D9"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F41F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342A0" w14:textId="77777777" w:rsidR="00A66FE4" w:rsidRPr="001B1679" w:rsidRDefault="00A66FE4" w:rsidP="0021626D">
            <w:pPr>
              <w:pStyle w:val="TAL"/>
              <w:rPr>
                <w:sz w:val="16"/>
                <w:szCs w:val="16"/>
              </w:rPr>
            </w:pPr>
            <w:r w:rsidRPr="001B1679">
              <w:rPr>
                <w:sz w:val="16"/>
                <w:szCs w:val="16"/>
              </w:rPr>
              <w:t>3GPPMEMBER</w:t>
            </w:r>
          </w:p>
        </w:tc>
      </w:tr>
      <w:tr w:rsidR="00A66FE4" w14:paraId="1EF6EE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6FB9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E2DD8" w14:textId="77777777" w:rsidR="00A66FE4" w:rsidRPr="001B1679" w:rsidRDefault="00A66FE4" w:rsidP="0021626D">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1591D"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4765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DD3E6" w14:textId="77777777" w:rsidR="00A66FE4" w:rsidRPr="001B1679" w:rsidRDefault="00A66FE4" w:rsidP="0021626D">
            <w:pPr>
              <w:pStyle w:val="TAL"/>
              <w:rPr>
                <w:sz w:val="16"/>
                <w:szCs w:val="16"/>
              </w:rPr>
            </w:pPr>
            <w:r w:rsidRPr="001B1679">
              <w:rPr>
                <w:sz w:val="16"/>
                <w:szCs w:val="16"/>
              </w:rPr>
              <w:t>3GPPORG_REP</w:t>
            </w:r>
          </w:p>
        </w:tc>
      </w:tr>
      <w:tr w:rsidR="00A66FE4" w14:paraId="35D0C1D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22DDB2"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FB7D4" w14:textId="77777777" w:rsidR="00A66FE4" w:rsidRPr="001B1679" w:rsidRDefault="00A66FE4" w:rsidP="0021626D">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C0268" w14:textId="77777777" w:rsidR="00A66FE4" w:rsidRPr="001B1679" w:rsidRDefault="00A66FE4" w:rsidP="0021626D">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D517B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FB8957" w14:textId="77777777" w:rsidR="00A66FE4" w:rsidRPr="001B1679" w:rsidRDefault="00A66FE4" w:rsidP="0021626D">
            <w:pPr>
              <w:pStyle w:val="TAL"/>
              <w:rPr>
                <w:sz w:val="16"/>
                <w:szCs w:val="16"/>
              </w:rPr>
            </w:pPr>
            <w:r w:rsidRPr="001B1679">
              <w:rPr>
                <w:sz w:val="16"/>
                <w:szCs w:val="16"/>
              </w:rPr>
              <w:t>3GPPMEMBER</w:t>
            </w:r>
          </w:p>
        </w:tc>
      </w:tr>
      <w:tr w:rsidR="00A66FE4" w14:paraId="5E9115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963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6F110" w14:textId="77777777" w:rsidR="00A66FE4" w:rsidRPr="001B1679" w:rsidRDefault="00A66FE4" w:rsidP="0021626D">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A9E58" w14:textId="77777777" w:rsidR="00A66FE4" w:rsidRPr="001B1679" w:rsidRDefault="00A66FE4" w:rsidP="0021626D">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9844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3E691" w14:textId="77777777" w:rsidR="00A66FE4" w:rsidRPr="001B1679" w:rsidRDefault="00A66FE4" w:rsidP="0021626D">
            <w:pPr>
              <w:pStyle w:val="TAL"/>
              <w:rPr>
                <w:sz w:val="16"/>
                <w:szCs w:val="16"/>
              </w:rPr>
            </w:pPr>
            <w:r w:rsidRPr="001B1679">
              <w:rPr>
                <w:sz w:val="16"/>
                <w:szCs w:val="16"/>
              </w:rPr>
              <w:t>3GPPMEMBER</w:t>
            </w:r>
          </w:p>
        </w:tc>
      </w:tr>
      <w:tr w:rsidR="00A66FE4" w14:paraId="459E8C2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F4A9F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A8B6F" w14:textId="77777777" w:rsidR="00A66FE4" w:rsidRPr="001B1679" w:rsidRDefault="00A66FE4" w:rsidP="0021626D">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3D519" w14:textId="77777777" w:rsidR="00A66FE4" w:rsidRPr="001B1679" w:rsidRDefault="00A66FE4" w:rsidP="0021626D">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30DA1"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EA28C" w14:textId="77777777" w:rsidR="00A66FE4" w:rsidRPr="001B1679" w:rsidRDefault="00A66FE4" w:rsidP="0021626D">
            <w:pPr>
              <w:pStyle w:val="TAL"/>
              <w:rPr>
                <w:sz w:val="16"/>
                <w:szCs w:val="16"/>
              </w:rPr>
            </w:pPr>
            <w:r w:rsidRPr="001B1679">
              <w:rPr>
                <w:sz w:val="16"/>
                <w:szCs w:val="16"/>
              </w:rPr>
              <w:t>3GPPMEMBER</w:t>
            </w:r>
          </w:p>
        </w:tc>
      </w:tr>
      <w:tr w:rsidR="00A66FE4" w14:paraId="28E4808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3B65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62ED2" w14:textId="77777777" w:rsidR="00A66FE4" w:rsidRPr="001B1679" w:rsidRDefault="00A66FE4" w:rsidP="0021626D">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F0FA0" w14:textId="77777777" w:rsidR="00A66FE4" w:rsidRPr="001B1679" w:rsidRDefault="00A66FE4" w:rsidP="0021626D">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71EB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2A8DA" w14:textId="77777777" w:rsidR="00A66FE4" w:rsidRPr="001B1679" w:rsidRDefault="00A66FE4" w:rsidP="0021626D">
            <w:pPr>
              <w:pStyle w:val="TAL"/>
              <w:rPr>
                <w:sz w:val="16"/>
                <w:szCs w:val="16"/>
              </w:rPr>
            </w:pPr>
            <w:r w:rsidRPr="001B1679">
              <w:rPr>
                <w:sz w:val="16"/>
                <w:szCs w:val="16"/>
              </w:rPr>
              <w:t>3GPPMEMBER</w:t>
            </w:r>
          </w:p>
        </w:tc>
      </w:tr>
      <w:tr w:rsidR="00A66FE4" w14:paraId="03DFC4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3598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EDA34" w14:textId="77777777" w:rsidR="00A66FE4" w:rsidRPr="001B1679" w:rsidRDefault="00A66FE4" w:rsidP="0021626D">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5B2EA" w14:textId="77777777" w:rsidR="00A66FE4" w:rsidRPr="001B1679" w:rsidRDefault="00A66FE4" w:rsidP="0021626D">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D936D"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D7CF5" w14:textId="77777777" w:rsidR="00A66FE4" w:rsidRPr="001B1679" w:rsidRDefault="00A66FE4" w:rsidP="0021626D">
            <w:pPr>
              <w:pStyle w:val="TAL"/>
              <w:rPr>
                <w:sz w:val="16"/>
                <w:szCs w:val="16"/>
              </w:rPr>
            </w:pPr>
            <w:r w:rsidRPr="001B1679">
              <w:rPr>
                <w:sz w:val="16"/>
                <w:szCs w:val="16"/>
              </w:rPr>
              <w:t>3GPPMEMBER</w:t>
            </w:r>
          </w:p>
        </w:tc>
      </w:tr>
      <w:tr w:rsidR="00A66FE4" w14:paraId="48D4F0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BB8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3E697" w14:textId="77777777" w:rsidR="00A66FE4" w:rsidRPr="001B1679" w:rsidRDefault="00A66FE4" w:rsidP="0021626D">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1FA76"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23EE9"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43368" w14:textId="77777777" w:rsidR="00A66FE4" w:rsidRPr="001B1679" w:rsidRDefault="00A66FE4" w:rsidP="0021626D">
            <w:pPr>
              <w:pStyle w:val="TAL"/>
              <w:rPr>
                <w:sz w:val="16"/>
                <w:szCs w:val="16"/>
              </w:rPr>
            </w:pPr>
            <w:r w:rsidRPr="001B1679">
              <w:rPr>
                <w:sz w:val="16"/>
                <w:szCs w:val="16"/>
              </w:rPr>
              <w:t>3GPPMEMBER</w:t>
            </w:r>
          </w:p>
        </w:tc>
      </w:tr>
      <w:tr w:rsidR="00A66FE4" w14:paraId="2250EB2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D2DE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71191" w14:textId="77777777" w:rsidR="00A66FE4" w:rsidRPr="001B1679" w:rsidRDefault="00A66FE4" w:rsidP="0021626D">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9E448" w14:textId="77777777" w:rsidR="00A66FE4" w:rsidRPr="001B1679" w:rsidRDefault="00A66FE4" w:rsidP="0021626D">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77AB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ABEA7" w14:textId="77777777" w:rsidR="00A66FE4" w:rsidRPr="001B1679" w:rsidRDefault="00A66FE4" w:rsidP="0021626D">
            <w:pPr>
              <w:pStyle w:val="TAL"/>
              <w:rPr>
                <w:sz w:val="16"/>
                <w:szCs w:val="16"/>
              </w:rPr>
            </w:pPr>
            <w:r w:rsidRPr="001B1679">
              <w:rPr>
                <w:sz w:val="16"/>
                <w:szCs w:val="16"/>
              </w:rPr>
              <w:t>3GPPMEMBER</w:t>
            </w:r>
          </w:p>
        </w:tc>
      </w:tr>
      <w:tr w:rsidR="00A66FE4" w14:paraId="6993B4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A12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3282A" w14:textId="77777777" w:rsidR="00A66FE4" w:rsidRPr="001B1679" w:rsidRDefault="00A66FE4" w:rsidP="0021626D">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8B8B7"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2F5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9078E" w14:textId="77777777" w:rsidR="00A66FE4" w:rsidRPr="001B1679" w:rsidRDefault="00A66FE4" w:rsidP="0021626D">
            <w:pPr>
              <w:pStyle w:val="TAL"/>
              <w:rPr>
                <w:sz w:val="16"/>
                <w:szCs w:val="16"/>
              </w:rPr>
            </w:pPr>
            <w:r w:rsidRPr="001B1679">
              <w:rPr>
                <w:sz w:val="16"/>
                <w:szCs w:val="16"/>
              </w:rPr>
              <w:t>3GPPMEMBER</w:t>
            </w:r>
          </w:p>
        </w:tc>
      </w:tr>
      <w:tr w:rsidR="00A66FE4" w14:paraId="54B97F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8115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B13A7" w14:textId="77777777" w:rsidR="00A66FE4" w:rsidRPr="001B1679" w:rsidRDefault="00A66FE4" w:rsidP="0021626D">
            <w:pPr>
              <w:pStyle w:val="TAL"/>
              <w:rPr>
                <w:sz w:val="16"/>
                <w:szCs w:val="16"/>
              </w:rPr>
            </w:pPr>
            <w:r w:rsidRPr="001B1679">
              <w:rPr>
                <w:sz w:val="16"/>
                <w:szCs w:val="16"/>
              </w:rPr>
              <w:t>Antti Toskala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D97A0" w14:textId="77777777" w:rsidR="00A66FE4" w:rsidRPr="001B1679" w:rsidRDefault="00A66FE4" w:rsidP="0021626D">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ECA8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ECDBCF" w14:textId="77777777" w:rsidR="00A66FE4" w:rsidRPr="001B1679" w:rsidRDefault="00A66FE4" w:rsidP="0021626D">
            <w:pPr>
              <w:pStyle w:val="TAL"/>
              <w:rPr>
                <w:sz w:val="16"/>
                <w:szCs w:val="16"/>
              </w:rPr>
            </w:pPr>
            <w:r w:rsidRPr="001B1679">
              <w:rPr>
                <w:sz w:val="16"/>
                <w:szCs w:val="16"/>
              </w:rPr>
              <w:t>3GPPMEMBER</w:t>
            </w:r>
          </w:p>
        </w:tc>
      </w:tr>
      <w:tr w:rsidR="00A66FE4" w14:paraId="07EC8E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5FE9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EFF03" w14:textId="77777777" w:rsidR="00A66FE4" w:rsidRPr="001B1679" w:rsidRDefault="00A66FE4" w:rsidP="0021626D">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9EB21" w14:textId="77777777" w:rsidR="00A66FE4" w:rsidRPr="001B1679" w:rsidRDefault="00A66FE4" w:rsidP="0021626D">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E576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C2BE4" w14:textId="77777777" w:rsidR="00A66FE4" w:rsidRPr="001B1679" w:rsidRDefault="00A66FE4" w:rsidP="0021626D">
            <w:pPr>
              <w:pStyle w:val="TAL"/>
              <w:rPr>
                <w:sz w:val="16"/>
                <w:szCs w:val="16"/>
              </w:rPr>
            </w:pPr>
            <w:r w:rsidRPr="001B1679">
              <w:rPr>
                <w:sz w:val="16"/>
                <w:szCs w:val="16"/>
              </w:rPr>
              <w:t>3GPPMEMBER</w:t>
            </w:r>
          </w:p>
        </w:tc>
      </w:tr>
      <w:tr w:rsidR="00A66FE4" w14:paraId="29EEF1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0EE2C"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DD9BA" w14:textId="77777777" w:rsidR="00A66FE4" w:rsidRPr="001B1679" w:rsidRDefault="00A66FE4" w:rsidP="0021626D">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697AB"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523E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E67C0" w14:textId="77777777" w:rsidR="00A66FE4" w:rsidRPr="001B1679" w:rsidRDefault="00A66FE4" w:rsidP="0021626D">
            <w:pPr>
              <w:pStyle w:val="TAL"/>
              <w:rPr>
                <w:sz w:val="16"/>
                <w:szCs w:val="16"/>
              </w:rPr>
            </w:pPr>
            <w:r w:rsidRPr="001B1679">
              <w:rPr>
                <w:sz w:val="16"/>
                <w:szCs w:val="16"/>
              </w:rPr>
              <w:t>3GPPMEMBER</w:t>
            </w:r>
          </w:p>
        </w:tc>
      </w:tr>
      <w:tr w:rsidR="00A66FE4" w14:paraId="37408D4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B8DF9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69AD8" w14:textId="77777777" w:rsidR="00A66FE4" w:rsidRPr="001B1679" w:rsidRDefault="00A66FE4" w:rsidP="0021626D">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F1507"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68F1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C9F1B" w14:textId="77777777" w:rsidR="00A66FE4" w:rsidRPr="001B1679" w:rsidRDefault="00A66FE4" w:rsidP="0021626D">
            <w:pPr>
              <w:pStyle w:val="TAL"/>
              <w:rPr>
                <w:sz w:val="16"/>
                <w:szCs w:val="16"/>
              </w:rPr>
            </w:pPr>
            <w:r w:rsidRPr="001B1679">
              <w:rPr>
                <w:sz w:val="16"/>
                <w:szCs w:val="16"/>
              </w:rPr>
              <w:t>3GPPMEMBER</w:t>
            </w:r>
          </w:p>
        </w:tc>
      </w:tr>
      <w:tr w:rsidR="00A66FE4" w14:paraId="03D27F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79892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08B1E" w14:textId="77777777" w:rsidR="00A66FE4" w:rsidRPr="001B1679" w:rsidRDefault="00A66FE4" w:rsidP="0021626D">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5DCD6"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5B68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899D7" w14:textId="77777777" w:rsidR="00A66FE4" w:rsidRPr="001B1679" w:rsidRDefault="00A66FE4" w:rsidP="0021626D">
            <w:pPr>
              <w:pStyle w:val="TAL"/>
              <w:rPr>
                <w:sz w:val="16"/>
                <w:szCs w:val="16"/>
              </w:rPr>
            </w:pPr>
            <w:r w:rsidRPr="001B1679">
              <w:rPr>
                <w:sz w:val="16"/>
                <w:szCs w:val="16"/>
              </w:rPr>
              <w:t>3GPPMEMBER</w:t>
            </w:r>
          </w:p>
        </w:tc>
      </w:tr>
      <w:tr w:rsidR="00A66FE4" w14:paraId="7FA4A3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2286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43D0C" w14:textId="77777777" w:rsidR="00A66FE4" w:rsidRPr="001B1679" w:rsidRDefault="00A66FE4" w:rsidP="0021626D">
            <w:pPr>
              <w:pStyle w:val="TAL"/>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6E275" w14:textId="77777777" w:rsidR="00A66FE4" w:rsidRPr="001B1679" w:rsidRDefault="00A66FE4" w:rsidP="0021626D">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A67F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F330D2" w14:textId="77777777" w:rsidR="00A66FE4" w:rsidRPr="001B1679" w:rsidRDefault="00A66FE4" w:rsidP="0021626D">
            <w:pPr>
              <w:pStyle w:val="TAL"/>
              <w:rPr>
                <w:sz w:val="16"/>
                <w:szCs w:val="16"/>
              </w:rPr>
            </w:pPr>
            <w:r w:rsidRPr="001B1679">
              <w:rPr>
                <w:sz w:val="16"/>
                <w:szCs w:val="16"/>
              </w:rPr>
              <w:t>3GPPMEMBER</w:t>
            </w:r>
          </w:p>
        </w:tc>
      </w:tr>
      <w:tr w:rsidR="00A66FE4" w14:paraId="74E10E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2932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6662D" w14:textId="77777777" w:rsidR="00A66FE4" w:rsidRPr="001B1679" w:rsidRDefault="00A66FE4" w:rsidP="0021626D">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A9BEC"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C82D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3CD8B" w14:textId="77777777" w:rsidR="00A66FE4" w:rsidRPr="001B1679" w:rsidRDefault="00A66FE4" w:rsidP="0021626D">
            <w:pPr>
              <w:pStyle w:val="TAL"/>
              <w:rPr>
                <w:sz w:val="16"/>
                <w:szCs w:val="16"/>
              </w:rPr>
            </w:pPr>
            <w:r w:rsidRPr="001B1679">
              <w:rPr>
                <w:sz w:val="16"/>
                <w:szCs w:val="16"/>
              </w:rPr>
              <w:t>3GPPMEMBER</w:t>
            </w:r>
          </w:p>
        </w:tc>
      </w:tr>
      <w:tr w:rsidR="00A66FE4" w14:paraId="5B6B8BE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00A5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9416A" w14:textId="77777777" w:rsidR="00A66FE4" w:rsidRPr="001B1679" w:rsidRDefault="00A66FE4" w:rsidP="0021626D">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F2D97" w14:textId="77777777" w:rsidR="00A66FE4" w:rsidRPr="001B1679" w:rsidRDefault="00A66FE4" w:rsidP="0021626D">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4C88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DD89B" w14:textId="77777777" w:rsidR="00A66FE4" w:rsidRPr="001B1679" w:rsidRDefault="00A66FE4" w:rsidP="0021626D">
            <w:pPr>
              <w:pStyle w:val="TAL"/>
              <w:rPr>
                <w:sz w:val="16"/>
                <w:szCs w:val="16"/>
              </w:rPr>
            </w:pPr>
            <w:r w:rsidRPr="001B1679">
              <w:rPr>
                <w:sz w:val="16"/>
                <w:szCs w:val="16"/>
              </w:rPr>
              <w:t>3GPPMEMBER</w:t>
            </w:r>
          </w:p>
        </w:tc>
      </w:tr>
      <w:tr w:rsidR="00A66FE4" w14:paraId="21B257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E3BF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4670B" w14:textId="77777777" w:rsidR="00A66FE4" w:rsidRPr="001B1679" w:rsidRDefault="00A66FE4" w:rsidP="0021626D">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1B7BB"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627D9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9D378" w14:textId="77777777" w:rsidR="00A66FE4" w:rsidRPr="001B1679" w:rsidRDefault="00A66FE4" w:rsidP="0021626D">
            <w:pPr>
              <w:pStyle w:val="TAL"/>
              <w:rPr>
                <w:sz w:val="16"/>
                <w:szCs w:val="16"/>
              </w:rPr>
            </w:pPr>
            <w:r w:rsidRPr="001B1679">
              <w:rPr>
                <w:sz w:val="16"/>
                <w:szCs w:val="16"/>
              </w:rPr>
              <w:t>3GPPMEMBER</w:t>
            </w:r>
          </w:p>
        </w:tc>
      </w:tr>
      <w:tr w:rsidR="00A66FE4" w14:paraId="0E1052F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D35FC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D46EE" w14:textId="77777777" w:rsidR="00A66FE4" w:rsidRPr="001B1679" w:rsidRDefault="00A66FE4" w:rsidP="0021626D">
            <w:pPr>
              <w:pStyle w:val="TAL"/>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6EDCE"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DCD6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7DD2E3" w14:textId="77777777" w:rsidR="00A66FE4" w:rsidRPr="001B1679" w:rsidRDefault="00A66FE4" w:rsidP="0021626D">
            <w:pPr>
              <w:pStyle w:val="TAL"/>
              <w:rPr>
                <w:sz w:val="16"/>
                <w:szCs w:val="16"/>
              </w:rPr>
            </w:pPr>
            <w:r w:rsidRPr="001B1679">
              <w:rPr>
                <w:sz w:val="16"/>
                <w:szCs w:val="16"/>
              </w:rPr>
              <w:t>3GPPMEMBER</w:t>
            </w:r>
          </w:p>
        </w:tc>
      </w:tr>
      <w:tr w:rsidR="00A66FE4" w14:paraId="57861B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AA06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923E8" w14:textId="77777777" w:rsidR="00A66FE4" w:rsidRPr="001B1679" w:rsidRDefault="00A66FE4" w:rsidP="0021626D">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3387F" w14:textId="77777777" w:rsidR="00A66FE4" w:rsidRPr="001B1679" w:rsidRDefault="00A66FE4" w:rsidP="0021626D">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B495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94E85" w14:textId="77777777" w:rsidR="00A66FE4" w:rsidRPr="001B1679" w:rsidRDefault="00A66FE4" w:rsidP="0021626D">
            <w:pPr>
              <w:pStyle w:val="TAL"/>
              <w:rPr>
                <w:sz w:val="16"/>
                <w:szCs w:val="16"/>
              </w:rPr>
            </w:pPr>
            <w:r w:rsidRPr="001B1679">
              <w:rPr>
                <w:sz w:val="16"/>
                <w:szCs w:val="16"/>
              </w:rPr>
              <w:t>3GPPMEMBER</w:t>
            </w:r>
          </w:p>
        </w:tc>
      </w:tr>
      <w:tr w:rsidR="00A66FE4" w14:paraId="41F79F4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69A3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6EFAA" w14:textId="77777777" w:rsidR="00A66FE4" w:rsidRPr="001B1679" w:rsidRDefault="00A66FE4" w:rsidP="0021626D">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55C19"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AF0F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C05CF" w14:textId="77777777" w:rsidR="00A66FE4" w:rsidRPr="001B1679" w:rsidRDefault="00A66FE4" w:rsidP="0021626D">
            <w:pPr>
              <w:pStyle w:val="TAL"/>
              <w:rPr>
                <w:sz w:val="16"/>
                <w:szCs w:val="16"/>
              </w:rPr>
            </w:pPr>
            <w:r w:rsidRPr="001B1679">
              <w:rPr>
                <w:sz w:val="16"/>
                <w:szCs w:val="16"/>
              </w:rPr>
              <w:t>3GPPMEMBER</w:t>
            </w:r>
          </w:p>
        </w:tc>
      </w:tr>
      <w:tr w:rsidR="00A66FE4" w14:paraId="171536A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55E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E7F38" w14:textId="77777777" w:rsidR="00A66FE4" w:rsidRPr="001B1679" w:rsidRDefault="00A66FE4" w:rsidP="0021626D">
            <w:pPr>
              <w:pStyle w:val="TAL"/>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34E60"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29A35"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2BB39" w14:textId="77777777" w:rsidR="00A66FE4" w:rsidRPr="001B1679" w:rsidRDefault="00A66FE4" w:rsidP="0021626D">
            <w:pPr>
              <w:pStyle w:val="TAL"/>
              <w:rPr>
                <w:sz w:val="16"/>
                <w:szCs w:val="16"/>
              </w:rPr>
            </w:pPr>
            <w:r w:rsidRPr="001B1679">
              <w:rPr>
                <w:sz w:val="16"/>
                <w:szCs w:val="16"/>
              </w:rPr>
              <w:t>3GPPMEMBER</w:t>
            </w:r>
          </w:p>
        </w:tc>
      </w:tr>
      <w:tr w:rsidR="00A66FE4" w14:paraId="7FC909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DD657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9D7FF" w14:textId="77777777" w:rsidR="00A66FE4" w:rsidRPr="001B1679" w:rsidRDefault="00A66FE4" w:rsidP="0021626D">
            <w:pPr>
              <w:pStyle w:val="TAL"/>
              <w:rPr>
                <w:sz w:val="16"/>
                <w:szCs w:val="16"/>
              </w:rPr>
            </w:pPr>
            <w:r w:rsidRPr="001B1679">
              <w:rPr>
                <w:sz w:val="16"/>
                <w:szCs w:val="16"/>
              </w:rPr>
              <w:t>Chien-Sheng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04F11"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61BB6"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1FB79" w14:textId="77777777" w:rsidR="00A66FE4" w:rsidRPr="001B1679" w:rsidRDefault="00A66FE4" w:rsidP="0021626D">
            <w:pPr>
              <w:pStyle w:val="TAL"/>
              <w:rPr>
                <w:sz w:val="16"/>
                <w:szCs w:val="16"/>
              </w:rPr>
            </w:pPr>
            <w:r w:rsidRPr="001B1679">
              <w:rPr>
                <w:sz w:val="16"/>
                <w:szCs w:val="16"/>
              </w:rPr>
              <w:t>3GPPMEMBER</w:t>
            </w:r>
          </w:p>
        </w:tc>
      </w:tr>
      <w:tr w:rsidR="00A66FE4" w14:paraId="0AC030A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E1FF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DA03F" w14:textId="77777777" w:rsidR="00A66FE4" w:rsidRPr="001B1679" w:rsidRDefault="00A66FE4" w:rsidP="0021626D">
            <w:pPr>
              <w:pStyle w:val="TAL"/>
              <w:rPr>
                <w:sz w:val="16"/>
                <w:szCs w:val="16"/>
              </w:rPr>
            </w:pPr>
            <w:r w:rsidRPr="001B1679">
              <w:rPr>
                <w:sz w:val="16"/>
                <w:szCs w:val="16"/>
              </w:rPr>
              <w:t>Jin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97658" w14:textId="77777777" w:rsidR="00A66FE4" w:rsidRPr="001B1679" w:rsidRDefault="00A66FE4" w:rsidP="0021626D">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DBF3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CC7F8" w14:textId="77777777" w:rsidR="00A66FE4" w:rsidRPr="001B1679" w:rsidRDefault="00A66FE4" w:rsidP="0021626D">
            <w:pPr>
              <w:pStyle w:val="TAL"/>
              <w:rPr>
                <w:sz w:val="16"/>
                <w:szCs w:val="16"/>
              </w:rPr>
            </w:pPr>
            <w:r w:rsidRPr="001B1679">
              <w:rPr>
                <w:sz w:val="16"/>
                <w:szCs w:val="16"/>
              </w:rPr>
              <w:t>3GPPMEMBER</w:t>
            </w:r>
          </w:p>
        </w:tc>
      </w:tr>
      <w:tr w:rsidR="00A66FE4" w14:paraId="3228AF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7ACB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ADDB3" w14:textId="77777777" w:rsidR="00A66FE4" w:rsidRPr="001B1679" w:rsidRDefault="00A66FE4" w:rsidP="0021626D">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7EC59" w14:textId="77777777" w:rsidR="00A66FE4" w:rsidRPr="001B1679" w:rsidRDefault="00A66FE4" w:rsidP="0021626D">
            <w:pPr>
              <w:pStyle w:val="TAL"/>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307BF"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CF611" w14:textId="77777777" w:rsidR="00A66FE4" w:rsidRPr="001B1679" w:rsidRDefault="00A66FE4" w:rsidP="0021626D">
            <w:pPr>
              <w:pStyle w:val="TAL"/>
              <w:rPr>
                <w:sz w:val="16"/>
                <w:szCs w:val="16"/>
              </w:rPr>
            </w:pPr>
            <w:r w:rsidRPr="001B1679">
              <w:rPr>
                <w:sz w:val="16"/>
                <w:szCs w:val="16"/>
              </w:rPr>
              <w:t>3GPPMEMBER</w:t>
            </w:r>
          </w:p>
        </w:tc>
      </w:tr>
      <w:tr w:rsidR="00A66FE4" w14:paraId="0E9CC1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5831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26A69" w14:textId="77777777" w:rsidR="00A66FE4" w:rsidRPr="001B1679" w:rsidRDefault="00A66FE4" w:rsidP="0021626D">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9174F"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0116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7B4B7" w14:textId="77777777" w:rsidR="00A66FE4" w:rsidRPr="001B1679" w:rsidRDefault="00A66FE4" w:rsidP="0021626D">
            <w:pPr>
              <w:pStyle w:val="TAL"/>
              <w:rPr>
                <w:sz w:val="16"/>
                <w:szCs w:val="16"/>
              </w:rPr>
            </w:pPr>
            <w:r w:rsidRPr="001B1679">
              <w:rPr>
                <w:sz w:val="16"/>
                <w:szCs w:val="16"/>
              </w:rPr>
              <w:t>3GPPMEMBER</w:t>
            </w:r>
          </w:p>
        </w:tc>
      </w:tr>
      <w:tr w:rsidR="00A66FE4" w14:paraId="39667A7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FB5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3DF26" w14:textId="77777777" w:rsidR="00A66FE4" w:rsidRPr="001B1679" w:rsidRDefault="00A66FE4" w:rsidP="0021626D">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45E77"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8D4C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765BA" w14:textId="77777777" w:rsidR="00A66FE4" w:rsidRPr="001B1679" w:rsidRDefault="00A66FE4" w:rsidP="0021626D">
            <w:pPr>
              <w:pStyle w:val="TAL"/>
              <w:rPr>
                <w:sz w:val="16"/>
                <w:szCs w:val="16"/>
              </w:rPr>
            </w:pPr>
            <w:r w:rsidRPr="001B1679">
              <w:rPr>
                <w:sz w:val="16"/>
                <w:szCs w:val="16"/>
              </w:rPr>
              <w:t>3GPPMEMBER</w:t>
            </w:r>
          </w:p>
        </w:tc>
      </w:tr>
      <w:tr w:rsidR="00A66FE4" w14:paraId="552E5D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4342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122EB" w14:textId="77777777" w:rsidR="00A66FE4" w:rsidRPr="001B1679" w:rsidRDefault="00A66FE4" w:rsidP="0021626D">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5630B"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57663"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2B8231" w14:textId="77777777" w:rsidR="00A66FE4" w:rsidRPr="001B1679" w:rsidRDefault="00A66FE4" w:rsidP="0021626D">
            <w:pPr>
              <w:pStyle w:val="TAL"/>
              <w:rPr>
                <w:sz w:val="16"/>
                <w:szCs w:val="16"/>
              </w:rPr>
            </w:pPr>
            <w:r w:rsidRPr="001B1679">
              <w:rPr>
                <w:sz w:val="16"/>
                <w:szCs w:val="16"/>
              </w:rPr>
              <w:t>3GPPMEMBER</w:t>
            </w:r>
          </w:p>
        </w:tc>
      </w:tr>
      <w:tr w:rsidR="00A66FE4" w14:paraId="7113FE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7DC9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56133" w14:textId="77777777" w:rsidR="00A66FE4" w:rsidRPr="001B1679" w:rsidRDefault="00A66FE4" w:rsidP="0021626D">
            <w:pPr>
              <w:pStyle w:val="TAL"/>
              <w:rPr>
                <w:sz w:val="16"/>
                <w:szCs w:val="16"/>
              </w:rPr>
            </w:pPr>
            <w:r w:rsidRPr="001B1679">
              <w:rPr>
                <w:sz w:val="16"/>
                <w:szCs w:val="16"/>
              </w:rPr>
              <w:t>Wei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E8FC2" w14:textId="77777777" w:rsidR="00A66FE4" w:rsidRPr="001B1679" w:rsidRDefault="00A66FE4" w:rsidP="0021626D">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DE21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75350" w14:textId="77777777" w:rsidR="00A66FE4" w:rsidRPr="001B1679" w:rsidRDefault="00A66FE4" w:rsidP="0021626D">
            <w:pPr>
              <w:pStyle w:val="TAL"/>
              <w:rPr>
                <w:sz w:val="16"/>
                <w:szCs w:val="16"/>
              </w:rPr>
            </w:pPr>
            <w:r w:rsidRPr="001B1679">
              <w:rPr>
                <w:sz w:val="16"/>
                <w:szCs w:val="16"/>
              </w:rPr>
              <w:t>3GPPMEMBER</w:t>
            </w:r>
          </w:p>
        </w:tc>
      </w:tr>
      <w:tr w:rsidR="00A66FE4" w14:paraId="56479C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1477B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0578E" w14:textId="77777777" w:rsidR="00A66FE4" w:rsidRPr="001B1679" w:rsidRDefault="00A66FE4" w:rsidP="0021626D">
            <w:pPr>
              <w:pStyle w:val="TAL"/>
              <w:rPr>
                <w:sz w:val="16"/>
                <w:szCs w:val="16"/>
              </w:rPr>
            </w:pPr>
            <w:r w:rsidRPr="001B1679">
              <w:rPr>
                <w:sz w:val="16"/>
                <w:szCs w:val="16"/>
              </w:rPr>
              <w:t>Zheng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BBA67"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AD6C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DCC68" w14:textId="77777777" w:rsidR="00A66FE4" w:rsidRPr="001B1679" w:rsidRDefault="00A66FE4" w:rsidP="0021626D">
            <w:pPr>
              <w:pStyle w:val="TAL"/>
              <w:rPr>
                <w:sz w:val="16"/>
                <w:szCs w:val="16"/>
              </w:rPr>
            </w:pPr>
            <w:r w:rsidRPr="001B1679">
              <w:rPr>
                <w:sz w:val="16"/>
                <w:szCs w:val="16"/>
              </w:rPr>
              <w:t>3GPPMEMBER</w:t>
            </w:r>
          </w:p>
        </w:tc>
      </w:tr>
      <w:tr w:rsidR="00A66FE4" w14:paraId="726A404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48078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61718" w14:textId="77777777" w:rsidR="00A66FE4" w:rsidRPr="001B1679" w:rsidRDefault="00A66FE4" w:rsidP="0021626D">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0C504" w14:textId="77777777" w:rsidR="00A66FE4" w:rsidRPr="001B1679" w:rsidRDefault="00A66FE4" w:rsidP="0021626D">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3075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4E5D9D" w14:textId="77777777" w:rsidR="00A66FE4" w:rsidRPr="001B1679" w:rsidRDefault="00A66FE4" w:rsidP="0021626D">
            <w:pPr>
              <w:pStyle w:val="TAL"/>
              <w:rPr>
                <w:sz w:val="16"/>
                <w:szCs w:val="16"/>
              </w:rPr>
            </w:pPr>
            <w:r w:rsidRPr="001B1679">
              <w:rPr>
                <w:sz w:val="16"/>
                <w:szCs w:val="16"/>
              </w:rPr>
              <w:t>3GPPMEMBER</w:t>
            </w:r>
          </w:p>
        </w:tc>
      </w:tr>
    </w:tbl>
    <w:p w14:paraId="7130C187" w14:textId="77777777" w:rsidR="00A66FE4" w:rsidRDefault="00A66FE4" w:rsidP="00A66FE4">
      <w:r>
        <w:t>227 Entries</w:t>
      </w:r>
    </w:p>
    <w:p w14:paraId="767D3ADF" w14:textId="77777777" w:rsidR="00A66FE4" w:rsidRDefault="00A66FE4" w:rsidP="00A66FE4"/>
    <w:p w14:paraId="3D486D54" w14:textId="77777777" w:rsidR="00A66FE4" w:rsidRDefault="00A66FE4" w:rsidP="00A66FE4">
      <w:pPr>
        <w:pStyle w:val="Heading1"/>
      </w:pPr>
      <w:bookmarkStart w:id="144" w:name="_Toc145733873"/>
      <w:r>
        <w:lastRenderedPageBreak/>
        <w:t>C.3</w:t>
      </w:r>
      <w:r>
        <w:tab/>
        <w:t>List of on-line registrations</w:t>
      </w:r>
      <w:bookmarkEnd w:id="144"/>
    </w:p>
    <w:p w14:paraId="1E971426" w14:textId="77777777" w:rsidR="00A66FE4" w:rsidRDefault="00A66FE4" w:rsidP="00A66FE4">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A66FE4" w14:paraId="7C1FF885" w14:textId="77777777" w:rsidTr="0021626D">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ECA71C" w14:textId="77777777" w:rsidR="00A66FE4" w:rsidRDefault="00A66FE4" w:rsidP="0021626D">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D3A495" w14:textId="77777777" w:rsidR="00A66FE4" w:rsidRDefault="00A66FE4" w:rsidP="0021626D">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5D9F93" w14:textId="77777777" w:rsidR="00A66FE4" w:rsidRDefault="00A66FE4" w:rsidP="0021626D">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FB41F" w14:textId="77777777" w:rsidR="00A66FE4" w:rsidRDefault="00A66FE4" w:rsidP="0021626D">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6E14C7" w14:textId="77777777" w:rsidR="00A66FE4" w:rsidRDefault="00A66FE4" w:rsidP="0021626D">
            <w:pPr>
              <w:pStyle w:val="TAH"/>
            </w:pPr>
            <w:r w:rsidRPr="00BB3F37">
              <w:t>Membership Status</w:t>
            </w:r>
          </w:p>
        </w:tc>
      </w:tr>
      <w:tr w:rsidR="00A66FE4" w14:paraId="6F9F95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E0B8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D8578" w14:textId="77777777" w:rsidR="00A66FE4" w:rsidRPr="001B1679" w:rsidRDefault="00A66FE4" w:rsidP="0021626D">
            <w:pPr>
              <w:pStyle w:val="TAL"/>
              <w:rPr>
                <w:sz w:val="16"/>
                <w:szCs w:val="16"/>
              </w:rPr>
            </w:pPr>
            <w:r w:rsidRPr="001B1679">
              <w:rPr>
                <w:sz w:val="16"/>
                <w:szCs w:val="16"/>
              </w:rPr>
              <w:t>Byung Jun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652CB"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2F58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16C2C" w14:textId="77777777" w:rsidR="00A66FE4" w:rsidRPr="001B1679" w:rsidRDefault="00A66FE4" w:rsidP="0021626D">
            <w:pPr>
              <w:pStyle w:val="TAL"/>
              <w:rPr>
                <w:sz w:val="16"/>
                <w:szCs w:val="16"/>
              </w:rPr>
            </w:pPr>
            <w:r w:rsidRPr="001B1679">
              <w:rPr>
                <w:sz w:val="16"/>
                <w:szCs w:val="16"/>
              </w:rPr>
              <w:t>3GPPMEMBER</w:t>
            </w:r>
          </w:p>
        </w:tc>
      </w:tr>
      <w:tr w:rsidR="00A66FE4" w14:paraId="4EB893E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3EB2F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49DBF" w14:textId="77777777" w:rsidR="00A66FE4" w:rsidRPr="001B1679" w:rsidRDefault="00A66FE4" w:rsidP="0021626D">
            <w:pPr>
              <w:pStyle w:val="TAL"/>
              <w:rPr>
                <w:sz w:val="16"/>
                <w:szCs w:val="16"/>
              </w:rPr>
            </w:pPr>
            <w:r w:rsidRPr="001B1679">
              <w:rPr>
                <w:sz w:val="16"/>
                <w:szCs w:val="16"/>
              </w:rPr>
              <w:t>Jawad Al Attari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4976E"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238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66D37" w14:textId="77777777" w:rsidR="00A66FE4" w:rsidRPr="001B1679" w:rsidRDefault="00A66FE4" w:rsidP="0021626D">
            <w:pPr>
              <w:pStyle w:val="TAL"/>
              <w:rPr>
                <w:sz w:val="16"/>
                <w:szCs w:val="16"/>
              </w:rPr>
            </w:pPr>
            <w:r w:rsidRPr="001B1679">
              <w:rPr>
                <w:sz w:val="16"/>
                <w:szCs w:val="16"/>
              </w:rPr>
              <w:t>3GPPMEMBER</w:t>
            </w:r>
          </w:p>
        </w:tc>
      </w:tr>
      <w:tr w:rsidR="00A66FE4" w14:paraId="0B57312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0EAB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4C1F6" w14:textId="77777777" w:rsidR="00A66FE4" w:rsidRPr="001B1679" w:rsidRDefault="00A66FE4" w:rsidP="0021626D">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1D16F"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C6BB5"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CFD89" w14:textId="77777777" w:rsidR="00A66FE4" w:rsidRPr="001B1679" w:rsidRDefault="00A66FE4" w:rsidP="0021626D">
            <w:pPr>
              <w:pStyle w:val="TAL"/>
              <w:rPr>
                <w:sz w:val="16"/>
                <w:szCs w:val="16"/>
              </w:rPr>
            </w:pPr>
            <w:r w:rsidRPr="001B1679">
              <w:rPr>
                <w:sz w:val="16"/>
                <w:szCs w:val="16"/>
              </w:rPr>
              <w:t>3GPPMEMBER</w:t>
            </w:r>
          </w:p>
        </w:tc>
      </w:tr>
      <w:tr w:rsidR="00A66FE4" w14:paraId="4F74DD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04C05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2AA88" w14:textId="77777777" w:rsidR="00A66FE4" w:rsidRPr="001B1679" w:rsidRDefault="00A66FE4" w:rsidP="0021626D">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50BB5"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EF29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2DBB3D" w14:textId="77777777" w:rsidR="00A66FE4" w:rsidRPr="001B1679" w:rsidRDefault="00A66FE4" w:rsidP="0021626D">
            <w:pPr>
              <w:pStyle w:val="TAL"/>
              <w:rPr>
                <w:sz w:val="16"/>
                <w:szCs w:val="16"/>
              </w:rPr>
            </w:pPr>
            <w:r w:rsidRPr="001B1679">
              <w:rPr>
                <w:sz w:val="16"/>
                <w:szCs w:val="16"/>
              </w:rPr>
              <w:t>3GPPMEMBER</w:t>
            </w:r>
          </w:p>
        </w:tc>
      </w:tr>
      <w:tr w:rsidR="00A66FE4" w14:paraId="229F0C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3861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BF10F" w14:textId="77777777" w:rsidR="00A66FE4" w:rsidRPr="001B1679" w:rsidRDefault="00A66FE4" w:rsidP="0021626D">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B719D"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2717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7F5D6" w14:textId="77777777" w:rsidR="00A66FE4" w:rsidRPr="001B1679" w:rsidRDefault="00A66FE4" w:rsidP="0021626D">
            <w:pPr>
              <w:pStyle w:val="TAL"/>
              <w:rPr>
                <w:sz w:val="16"/>
                <w:szCs w:val="16"/>
              </w:rPr>
            </w:pPr>
            <w:r w:rsidRPr="001B1679">
              <w:rPr>
                <w:sz w:val="16"/>
                <w:szCs w:val="16"/>
              </w:rPr>
              <w:t>3GPPMEMBER</w:t>
            </w:r>
          </w:p>
        </w:tc>
      </w:tr>
      <w:tr w:rsidR="00A66FE4" w14:paraId="6BE837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AF6AC8"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06428" w14:textId="77777777" w:rsidR="00A66FE4" w:rsidRPr="001B1679" w:rsidRDefault="00A66FE4" w:rsidP="0021626D">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F22C8" w14:textId="77777777" w:rsidR="00A66FE4" w:rsidRPr="001B1679" w:rsidRDefault="00A66FE4" w:rsidP="0021626D">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61AB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C9475" w14:textId="77777777" w:rsidR="00A66FE4" w:rsidRPr="001B1679" w:rsidRDefault="00A66FE4" w:rsidP="0021626D">
            <w:pPr>
              <w:pStyle w:val="TAL"/>
              <w:rPr>
                <w:sz w:val="16"/>
                <w:szCs w:val="16"/>
              </w:rPr>
            </w:pPr>
            <w:r w:rsidRPr="001B1679">
              <w:rPr>
                <w:sz w:val="16"/>
                <w:szCs w:val="16"/>
              </w:rPr>
              <w:t>3GPPMEMBER</w:t>
            </w:r>
          </w:p>
        </w:tc>
      </w:tr>
      <w:tr w:rsidR="00A66FE4" w14:paraId="5D1EB5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6120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E5901" w14:textId="77777777" w:rsidR="00A66FE4" w:rsidRPr="001B1679" w:rsidRDefault="00A66FE4" w:rsidP="0021626D">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9599F" w14:textId="77777777" w:rsidR="00A66FE4" w:rsidRPr="001B1679" w:rsidRDefault="00A66FE4" w:rsidP="0021626D">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0161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BFE11" w14:textId="77777777" w:rsidR="00A66FE4" w:rsidRPr="001B1679" w:rsidRDefault="00A66FE4" w:rsidP="0021626D">
            <w:pPr>
              <w:pStyle w:val="TAL"/>
              <w:rPr>
                <w:sz w:val="16"/>
                <w:szCs w:val="16"/>
              </w:rPr>
            </w:pPr>
            <w:r w:rsidRPr="001B1679">
              <w:rPr>
                <w:sz w:val="16"/>
                <w:szCs w:val="16"/>
              </w:rPr>
              <w:t>3GPPMEMBER</w:t>
            </w:r>
          </w:p>
        </w:tc>
      </w:tr>
      <w:tr w:rsidR="00A66FE4" w14:paraId="664CF7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1B775D"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F304E" w14:textId="77777777" w:rsidR="00A66FE4" w:rsidRPr="001B1679" w:rsidRDefault="00A66FE4" w:rsidP="0021626D">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D148E"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A3493"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FAC97" w14:textId="77777777" w:rsidR="00A66FE4" w:rsidRPr="001B1679" w:rsidRDefault="00A66FE4" w:rsidP="0021626D">
            <w:pPr>
              <w:pStyle w:val="TAL"/>
              <w:rPr>
                <w:sz w:val="16"/>
                <w:szCs w:val="16"/>
              </w:rPr>
            </w:pPr>
            <w:r w:rsidRPr="001B1679">
              <w:rPr>
                <w:sz w:val="16"/>
                <w:szCs w:val="16"/>
              </w:rPr>
              <w:t>3GPPMEMBER</w:t>
            </w:r>
          </w:p>
        </w:tc>
      </w:tr>
      <w:tr w:rsidR="00A66FE4" w14:paraId="6F6441C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91A87" w14:textId="77777777" w:rsidR="00A66FE4" w:rsidRPr="001B1679" w:rsidRDefault="00A66FE4" w:rsidP="0021626D">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B731B" w14:textId="77777777" w:rsidR="00A66FE4" w:rsidRPr="001B1679" w:rsidRDefault="00A66FE4" w:rsidP="0021626D">
            <w:pPr>
              <w:pStyle w:val="TAL"/>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B7FEA" w14:textId="77777777" w:rsidR="00A66FE4" w:rsidRPr="001B1679" w:rsidRDefault="00A66FE4" w:rsidP="0021626D">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71B2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AB87B" w14:textId="77777777" w:rsidR="00A66FE4" w:rsidRPr="001B1679" w:rsidRDefault="00A66FE4" w:rsidP="0021626D">
            <w:pPr>
              <w:pStyle w:val="TAL"/>
              <w:rPr>
                <w:sz w:val="16"/>
                <w:szCs w:val="16"/>
              </w:rPr>
            </w:pPr>
            <w:r w:rsidRPr="001B1679">
              <w:rPr>
                <w:sz w:val="16"/>
                <w:szCs w:val="16"/>
              </w:rPr>
              <w:t>3GPPMEMBER</w:t>
            </w:r>
          </w:p>
        </w:tc>
      </w:tr>
      <w:tr w:rsidR="00A66FE4" w14:paraId="5EFB842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CCD0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18B7C" w14:textId="77777777" w:rsidR="00A66FE4" w:rsidRPr="001B1679" w:rsidRDefault="00A66FE4" w:rsidP="0021626D">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0F214"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3E7E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41522" w14:textId="77777777" w:rsidR="00A66FE4" w:rsidRPr="001B1679" w:rsidRDefault="00A66FE4" w:rsidP="0021626D">
            <w:pPr>
              <w:pStyle w:val="TAL"/>
              <w:rPr>
                <w:sz w:val="16"/>
                <w:szCs w:val="16"/>
              </w:rPr>
            </w:pPr>
            <w:r w:rsidRPr="001B1679">
              <w:rPr>
                <w:sz w:val="16"/>
                <w:szCs w:val="16"/>
              </w:rPr>
              <w:t>3GPPMEMBER</w:t>
            </w:r>
          </w:p>
        </w:tc>
      </w:tr>
      <w:tr w:rsidR="00A66FE4" w14:paraId="3B2658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8CA77"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C2752" w14:textId="77777777" w:rsidR="00A66FE4" w:rsidRPr="001B1679" w:rsidRDefault="00A66FE4" w:rsidP="0021626D">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D6ACD"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7178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EAD2D" w14:textId="77777777" w:rsidR="00A66FE4" w:rsidRPr="001B1679" w:rsidRDefault="00A66FE4" w:rsidP="0021626D">
            <w:pPr>
              <w:pStyle w:val="TAL"/>
              <w:rPr>
                <w:sz w:val="16"/>
                <w:szCs w:val="16"/>
              </w:rPr>
            </w:pPr>
            <w:r w:rsidRPr="001B1679">
              <w:rPr>
                <w:sz w:val="16"/>
                <w:szCs w:val="16"/>
              </w:rPr>
              <w:t>3GPPORG_REP</w:t>
            </w:r>
          </w:p>
        </w:tc>
      </w:tr>
      <w:tr w:rsidR="00A66FE4" w14:paraId="714CA4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099E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C40E0" w14:textId="77777777" w:rsidR="00A66FE4" w:rsidRPr="001B1679" w:rsidRDefault="00A66FE4" w:rsidP="0021626D">
            <w:pPr>
              <w:pStyle w:val="TAL"/>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1C00B" w14:textId="77777777" w:rsidR="00A66FE4" w:rsidRPr="001B1679" w:rsidRDefault="00A66FE4" w:rsidP="0021626D">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14AB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B93AA" w14:textId="77777777" w:rsidR="00A66FE4" w:rsidRPr="001B1679" w:rsidRDefault="00A66FE4" w:rsidP="0021626D">
            <w:pPr>
              <w:pStyle w:val="TAL"/>
              <w:rPr>
                <w:sz w:val="16"/>
                <w:szCs w:val="16"/>
              </w:rPr>
            </w:pPr>
            <w:r w:rsidRPr="001B1679">
              <w:rPr>
                <w:sz w:val="16"/>
                <w:szCs w:val="16"/>
              </w:rPr>
              <w:t>3GPPMEMBER</w:t>
            </w:r>
          </w:p>
        </w:tc>
      </w:tr>
      <w:tr w:rsidR="00A66FE4" w14:paraId="40A57A1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E18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282FC" w14:textId="77777777" w:rsidR="00A66FE4" w:rsidRPr="001B1679" w:rsidRDefault="00A66FE4" w:rsidP="0021626D">
            <w:pPr>
              <w:pStyle w:val="TAL"/>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7FB6E" w14:textId="77777777" w:rsidR="00A66FE4" w:rsidRPr="001B1679" w:rsidRDefault="00A66FE4" w:rsidP="0021626D">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5646F"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AB604" w14:textId="77777777" w:rsidR="00A66FE4" w:rsidRPr="001B1679" w:rsidRDefault="00A66FE4" w:rsidP="0021626D">
            <w:pPr>
              <w:pStyle w:val="TAL"/>
              <w:rPr>
                <w:sz w:val="16"/>
                <w:szCs w:val="16"/>
              </w:rPr>
            </w:pPr>
            <w:r w:rsidRPr="001B1679">
              <w:rPr>
                <w:sz w:val="16"/>
                <w:szCs w:val="16"/>
              </w:rPr>
              <w:t>3GPPMARK_REP</w:t>
            </w:r>
          </w:p>
        </w:tc>
      </w:tr>
      <w:tr w:rsidR="00A66FE4" w14:paraId="36E178B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8A40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8C5A8" w14:textId="77777777" w:rsidR="00A66FE4" w:rsidRPr="001B1679" w:rsidRDefault="00A66FE4" w:rsidP="0021626D">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38B35"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104D8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B8670" w14:textId="77777777" w:rsidR="00A66FE4" w:rsidRPr="001B1679" w:rsidRDefault="00A66FE4" w:rsidP="0021626D">
            <w:pPr>
              <w:pStyle w:val="TAL"/>
              <w:rPr>
                <w:sz w:val="16"/>
                <w:szCs w:val="16"/>
              </w:rPr>
            </w:pPr>
            <w:r w:rsidRPr="001B1679">
              <w:rPr>
                <w:sz w:val="16"/>
                <w:szCs w:val="16"/>
              </w:rPr>
              <w:t>3GPPMEMBER</w:t>
            </w:r>
          </w:p>
        </w:tc>
      </w:tr>
      <w:tr w:rsidR="00A66FE4" w14:paraId="3DB107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DFD77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A0722" w14:textId="77777777" w:rsidR="00A66FE4" w:rsidRPr="001B1679" w:rsidRDefault="00A66FE4" w:rsidP="0021626D">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09CCF" w14:textId="77777777" w:rsidR="00A66FE4" w:rsidRPr="001B1679" w:rsidRDefault="00A66FE4" w:rsidP="0021626D">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CB2E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80B94" w14:textId="77777777" w:rsidR="00A66FE4" w:rsidRPr="001B1679" w:rsidRDefault="00A66FE4" w:rsidP="0021626D">
            <w:pPr>
              <w:pStyle w:val="TAL"/>
              <w:rPr>
                <w:sz w:val="16"/>
                <w:szCs w:val="16"/>
              </w:rPr>
            </w:pPr>
            <w:r w:rsidRPr="001B1679">
              <w:rPr>
                <w:sz w:val="16"/>
                <w:szCs w:val="16"/>
              </w:rPr>
              <w:t>3GPPMEMBER</w:t>
            </w:r>
          </w:p>
        </w:tc>
      </w:tr>
      <w:tr w:rsidR="00A66FE4" w14:paraId="3EFA9F3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9B86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52244" w14:textId="77777777" w:rsidR="00A66FE4" w:rsidRPr="001B1679" w:rsidRDefault="00A66FE4" w:rsidP="0021626D">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03710"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D28A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E0961" w14:textId="77777777" w:rsidR="00A66FE4" w:rsidRPr="001B1679" w:rsidRDefault="00A66FE4" w:rsidP="0021626D">
            <w:pPr>
              <w:pStyle w:val="TAL"/>
              <w:rPr>
                <w:sz w:val="16"/>
                <w:szCs w:val="16"/>
              </w:rPr>
            </w:pPr>
            <w:r w:rsidRPr="001B1679">
              <w:rPr>
                <w:sz w:val="16"/>
                <w:szCs w:val="16"/>
              </w:rPr>
              <w:t>3GPPMEMBER</w:t>
            </w:r>
          </w:p>
        </w:tc>
      </w:tr>
      <w:tr w:rsidR="00A66FE4" w14:paraId="01B11FF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BA8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30797A" w14:textId="77777777" w:rsidR="00A66FE4" w:rsidRPr="001B1679" w:rsidRDefault="00A66FE4" w:rsidP="0021626D">
            <w:pPr>
              <w:pStyle w:val="TAL"/>
              <w:rPr>
                <w:sz w:val="16"/>
                <w:szCs w:val="16"/>
              </w:rPr>
            </w:pPr>
            <w:r w:rsidRPr="001B1679">
              <w:rPr>
                <w:sz w:val="16"/>
                <w:szCs w:val="16"/>
              </w:rPr>
              <w:t>Abdelaali CHAOUB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12C10" w14:textId="77777777" w:rsidR="00A66FE4" w:rsidRPr="001B1679" w:rsidRDefault="00A66FE4" w:rsidP="0021626D">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44D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D6890" w14:textId="77777777" w:rsidR="00A66FE4" w:rsidRPr="001B1679" w:rsidRDefault="00A66FE4" w:rsidP="0021626D">
            <w:pPr>
              <w:pStyle w:val="TAL"/>
              <w:rPr>
                <w:sz w:val="16"/>
                <w:szCs w:val="16"/>
              </w:rPr>
            </w:pPr>
            <w:r w:rsidRPr="001B1679">
              <w:rPr>
                <w:sz w:val="16"/>
                <w:szCs w:val="16"/>
              </w:rPr>
              <w:t>3GPPMEMBER</w:t>
            </w:r>
          </w:p>
        </w:tc>
      </w:tr>
      <w:tr w:rsidR="00A66FE4" w14:paraId="300809B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46E20"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16CDD" w14:textId="77777777" w:rsidR="00A66FE4" w:rsidRPr="001B1679" w:rsidRDefault="00A66FE4" w:rsidP="0021626D">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A1D57" w14:textId="77777777" w:rsidR="00A66FE4" w:rsidRPr="001B1679" w:rsidRDefault="00A66FE4" w:rsidP="0021626D">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47A9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06AA5" w14:textId="77777777" w:rsidR="00A66FE4" w:rsidRPr="001B1679" w:rsidRDefault="00A66FE4" w:rsidP="0021626D">
            <w:pPr>
              <w:pStyle w:val="TAL"/>
              <w:rPr>
                <w:sz w:val="16"/>
                <w:szCs w:val="16"/>
              </w:rPr>
            </w:pPr>
            <w:r w:rsidRPr="001B1679">
              <w:rPr>
                <w:sz w:val="16"/>
                <w:szCs w:val="16"/>
              </w:rPr>
              <w:t>3GPPMEMBER</w:t>
            </w:r>
          </w:p>
        </w:tc>
      </w:tr>
      <w:tr w:rsidR="00A66FE4" w14:paraId="372ACFE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69A0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1B682" w14:textId="77777777" w:rsidR="00A66FE4" w:rsidRPr="001B1679" w:rsidRDefault="00A66FE4" w:rsidP="0021626D">
            <w:pPr>
              <w:pStyle w:val="TAL"/>
              <w:rPr>
                <w:sz w:val="16"/>
                <w:szCs w:val="16"/>
              </w:rPr>
            </w:pPr>
            <w:r w:rsidRPr="001B1679">
              <w:rPr>
                <w:sz w:val="16"/>
                <w:szCs w:val="16"/>
              </w:rPr>
              <w:t>Pierre Courbon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377DC" w14:textId="77777777" w:rsidR="00A66FE4" w:rsidRPr="001B1679" w:rsidRDefault="00A66FE4" w:rsidP="0021626D">
            <w:pPr>
              <w:pStyle w:val="TAL"/>
              <w:rPr>
                <w:sz w:val="16"/>
                <w:szCs w:val="16"/>
              </w:rPr>
            </w:pPr>
            <w:r w:rsidRPr="001B1679">
              <w:rPr>
                <w:sz w:val="16"/>
                <w:szCs w:val="16"/>
              </w:rPr>
              <w:t>Ministère Economie et Finances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A1C9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6EB39" w14:textId="77777777" w:rsidR="00A66FE4" w:rsidRPr="001B1679" w:rsidRDefault="00A66FE4" w:rsidP="0021626D">
            <w:pPr>
              <w:pStyle w:val="TAL"/>
              <w:rPr>
                <w:sz w:val="16"/>
                <w:szCs w:val="16"/>
              </w:rPr>
            </w:pPr>
            <w:r w:rsidRPr="001B1679">
              <w:rPr>
                <w:sz w:val="16"/>
                <w:szCs w:val="16"/>
              </w:rPr>
              <w:t>3GPPMEMBER</w:t>
            </w:r>
          </w:p>
        </w:tc>
      </w:tr>
      <w:tr w:rsidR="00A66FE4" w14:paraId="0E9FD7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76EE3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9CB1C1" w14:textId="77777777" w:rsidR="00A66FE4" w:rsidRPr="001B1679" w:rsidRDefault="00A66FE4" w:rsidP="0021626D">
            <w:pPr>
              <w:pStyle w:val="TAL"/>
              <w:rPr>
                <w:sz w:val="16"/>
                <w:szCs w:val="16"/>
              </w:rPr>
            </w:pPr>
            <w:r w:rsidRPr="001B1679">
              <w:rPr>
                <w:sz w:val="16"/>
                <w:szCs w:val="16"/>
              </w:rPr>
              <w:t>David Cullerot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C1ECB" w14:textId="77777777" w:rsidR="00A66FE4" w:rsidRPr="001B1679" w:rsidRDefault="00A66FE4" w:rsidP="0021626D">
            <w:pPr>
              <w:pStyle w:val="TAL"/>
              <w:rPr>
                <w:sz w:val="16"/>
                <w:szCs w:val="16"/>
              </w:rPr>
            </w:pPr>
            <w:r w:rsidRPr="001B1679">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6237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C7921" w14:textId="77777777" w:rsidR="00A66FE4" w:rsidRPr="001B1679" w:rsidRDefault="00A66FE4" w:rsidP="0021626D">
            <w:pPr>
              <w:pStyle w:val="TAL"/>
              <w:rPr>
                <w:sz w:val="16"/>
                <w:szCs w:val="16"/>
              </w:rPr>
            </w:pPr>
            <w:r w:rsidRPr="001B1679">
              <w:rPr>
                <w:sz w:val="16"/>
                <w:szCs w:val="16"/>
              </w:rPr>
              <w:t>3GPPMEMBER</w:t>
            </w:r>
          </w:p>
        </w:tc>
      </w:tr>
      <w:tr w:rsidR="00A66FE4" w14:paraId="75478E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F2F7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C15F6" w14:textId="77777777" w:rsidR="00A66FE4" w:rsidRPr="001B1679" w:rsidRDefault="00A66FE4" w:rsidP="0021626D">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34746" w14:textId="77777777" w:rsidR="00A66FE4" w:rsidRPr="001B1679" w:rsidRDefault="00A66FE4" w:rsidP="0021626D">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218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57433" w14:textId="77777777" w:rsidR="00A66FE4" w:rsidRPr="001B1679" w:rsidRDefault="00A66FE4" w:rsidP="0021626D">
            <w:pPr>
              <w:pStyle w:val="TAL"/>
              <w:rPr>
                <w:sz w:val="16"/>
                <w:szCs w:val="16"/>
              </w:rPr>
            </w:pPr>
            <w:r w:rsidRPr="001B1679">
              <w:rPr>
                <w:sz w:val="16"/>
                <w:szCs w:val="16"/>
              </w:rPr>
              <w:t>3GPPMEMBER</w:t>
            </w:r>
          </w:p>
        </w:tc>
      </w:tr>
      <w:tr w:rsidR="00A66FE4" w14:paraId="211012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E839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A794A" w14:textId="77777777" w:rsidR="00A66FE4" w:rsidRPr="001B1679" w:rsidRDefault="00A66FE4" w:rsidP="0021626D">
            <w:pPr>
              <w:pStyle w:val="TAL"/>
              <w:rPr>
                <w:sz w:val="16"/>
                <w:szCs w:val="16"/>
              </w:rPr>
            </w:pPr>
            <w:r w:rsidRPr="001B1679">
              <w:rPr>
                <w:sz w:val="16"/>
                <w:szCs w:val="16"/>
              </w:rPr>
              <w:t>Gregory Eisemann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BF262"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2E860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867B9" w14:textId="77777777" w:rsidR="00A66FE4" w:rsidRPr="001B1679" w:rsidRDefault="00A66FE4" w:rsidP="0021626D">
            <w:pPr>
              <w:pStyle w:val="TAL"/>
              <w:rPr>
                <w:sz w:val="16"/>
                <w:szCs w:val="16"/>
              </w:rPr>
            </w:pPr>
            <w:r w:rsidRPr="001B1679">
              <w:rPr>
                <w:sz w:val="16"/>
                <w:szCs w:val="16"/>
              </w:rPr>
              <w:t>3GPPMEMBER</w:t>
            </w:r>
          </w:p>
        </w:tc>
      </w:tr>
      <w:tr w:rsidR="00A66FE4" w14:paraId="6C0395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9CE1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5B869" w14:textId="77777777" w:rsidR="00A66FE4" w:rsidRPr="001B1679" w:rsidRDefault="00A66FE4" w:rsidP="0021626D">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04C91"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6336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EB49C" w14:textId="77777777" w:rsidR="00A66FE4" w:rsidRPr="001B1679" w:rsidRDefault="00A66FE4" w:rsidP="0021626D">
            <w:pPr>
              <w:pStyle w:val="TAL"/>
              <w:rPr>
                <w:sz w:val="16"/>
                <w:szCs w:val="16"/>
              </w:rPr>
            </w:pPr>
            <w:r w:rsidRPr="001B1679">
              <w:rPr>
                <w:sz w:val="16"/>
                <w:szCs w:val="16"/>
              </w:rPr>
              <w:t>3GPPMEMBER</w:t>
            </w:r>
          </w:p>
        </w:tc>
      </w:tr>
      <w:tr w:rsidR="00A66FE4" w14:paraId="1F1B63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BE8C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E15FF" w14:textId="77777777" w:rsidR="00A66FE4" w:rsidRPr="001B1679" w:rsidRDefault="00A66FE4" w:rsidP="0021626D">
            <w:pPr>
              <w:pStyle w:val="TAL"/>
              <w:rPr>
                <w:sz w:val="16"/>
                <w:szCs w:val="16"/>
              </w:rPr>
            </w:pPr>
            <w:r w:rsidRPr="001B1679">
              <w:rPr>
                <w:sz w:val="16"/>
                <w:szCs w:val="16"/>
              </w:rPr>
              <w:t>Fabio Felici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ED392" w14:textId="77777777" w:rsidR="00A66FE4" w:rsidRPr="001B1679" w:rsidRDefault="00A66FE4" w:rsidP="0021626D">
            <w:pPr>
              <w:pStyle w:val="TAL"/>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74C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6EBA9" w14:textId="77777777" w:rsidR="00A66FE4" w:rsidRPr="001B1679" w:rsidRDefault="00A66FE4" w:rsidP="0021626D">
            <w:pPr>
              <w:pStyle w:val="TAL"/>
              <w:rPr>
                <w:sz w:val="16"/>
                <w:szCs w:val="16"/>
              </w:rPr>
            </w:pPr>
            <w:r w:rsidRPr="001B1679">
              <w:rPr>
                <w:sz w:val="16"/>
                <w:szCs w:val="16"/>
              </w:rPr>
              <w:t>3GPPMEMBER</w:t>
            </w:r>
          </w:p>
        </w:tc>
      </w:tr>
      <w:tr w:rsidR="00A66FE4" w14:paraId="459E5F3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2B29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A741E" w14:textId="77777777" w:rsidR="00A66FE4" w:rsidRPr="001B1679" w:rsidRDefault="00A66FE4" w:rsidP="0021626D">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58953"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21AA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663C5" w14:textId="77777777" w:rsidR="00A66FE4" w:rsidRPr="001B1679" w:rsidRDefault="00A66FE4" w:rsidP="0021626D">
            <w:pPr>
              <w:pStyle w:val="TAL"/>
              <w:rPr>
                <w:sz w:val="16"/>
                <w:szCs w:val="16"/>
              </w:rPr>
            </w:pPr>
            <w:r w:rsidRPr="001B1679">
              <w:rPr>
                <w:sz w:val="16"/>
                <w:szCs w:val="16"/>
              </w:rPr>
              <w:t>3GPPMEMBER</w:t>
            </w:r>
          </w:p>
        </w:tc>
      </w:tr>
      <w:tr w:rsidR="00A66FE4" w14:paraId="1E16A1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8D63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DFBA1" w14:textId="77777777" w:rsidR="00A66FE4" w:rsidRPr="001B1679" w:rsidRDefault="00A66FE4" w:rsidP="0021626D">
            <w:pPr>
              <w:pStyle w:val="TAL"/>
              <w:rPr>
                <w:sz w:val="16"/>
                <w:szCs w:val="16"/>
              </w:rPr>
            </w:pPr>
            <w:r w:rsidRPr="001B1679">
              <w:rPr>
                <w:sz w:val="16"/>
                <w:szCs w:val="16"/>
              </w:rPr>
              <w:t>Maxime Flament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B2390" w14:textId="77777777" w:rsidR="00A66FE4" w:rsidRPr="001B1679" w:rsidRDefault="00A66FE4" w:rsidP="0021626D">
            <w:pPr>
              <w:pStyle w:val="TAL"/>
              <w:rPr>
                <w:sz w:val="16"/>
                <w:szCs w:val="16"/>
              </w:rPr>
            </w:pPr>
            <w:r w:rsidRPr="001B1679">
              <w:rPr>
                <w:sz w:val="16"/>
                <w:szCs w:val="16"/>
              </w:rPr>
              <w:t>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FF724"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92A40" w14:textId="77777777" w:rsidR="00A66FE4" w:rsidRPr="001B1679" w:rsidRDefault="00A66FE4" w:rsidP="0021626D">
            <w:pPr>
              <w:pStyle w:val="TAL"/>
              <w:rPr>
                <w:sz w:val="16"/>
                <w:szCs w:val="16"/>
              </w:rPr>
            </w:pPr>
            <w:r w:rsidRPr="001B1679">
              <w:rPr>
                <w:sz w:val="16"/>
                <w:szCs w:val="16"/>
              </w:rPr>
              <w:t>3GPPMARK_REP</w:t>
            </w:r>
          </w:p>
        </w:tc>
      </w:tr>
      <w:tr w:rsidR="00A66FE4" w14:paraId="61B211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46690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82E4C" w14:textId="77777777" w:rsidR="00A66FE4" w:rsidRPr="001B1679" w:rsidRDefault="00A66FE4" w:rsidP="0021626D">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5040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797D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A0301" w14:textId="77777777" w:rsidR="00A66FE4" w:rsidRPr="001B1679" w:rsidRDefault="00A66FE4" w:rsidP="0021626D">
            <w:pPr>
              <w:pStyle w:val="TAL"/>
              <w:rPr>
                <w:sz w:val="16"/>
                <w:szCs w:val="16"/>
              </w:rPr>
            </w:pPr>
            <w:r w:rsidRPr="001B1679">
              <w:rPr>
                <w:sz w:val="16"/>
                <w:szCs w:val="16"/>
              </w:rPr>
              <w:t>3GPPORG_REP</w:t>
            </w:r>
          </w:p>
        </w:tc>
      </w:tr>
      <w:tr w:rsidR="00A66FE4" w14:paraId="2FA5B4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5C4123"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B8CCA" w14:textId="77777777" w:rsidR="00A66FE4" w:rsidRPr="001B1679" w:rsidRDefault="00A66FE4" w:rsidP="0021626D">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5209C"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0EB0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408E3" w14:textId="77777777" w:rsidR="00A66FE4" w:rsidRPr="001B1679" w:rsidRDefault="00A66FE4" w:rsidP="0021626D">
            <w:pPr>
              <w:pStyle w:val="TAL"/>
              <w:rPr>
                <w:sz w:val="16"/>
                <w:szCs w:val="16"/>
              </w:rPr>
            </w:pPr>
            <w:r w:rsidRPr="001B1679">
              <w:rPr>
                <w:sz w:val="16"/>
                <w:szCs w:val="16"/>
              </w:rPr>
              <w:t>3GPPMEMBER</w:t>
            </w:r>
          </w:p>
        </w:tc>
      </w:tr>
      <w:tr w:rsidR="00A66FE4" w14:paraId="69CD8D7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C3C4D"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1F67F" w14:textId="77777777" w:rsidR="00A66FE4" w:rsidRPr="001B1679" w:rsidRDefault="00A66FE4" w:rsidP="0021626D">
            <w:pPr>
              <w:pStyle w:val="TAL"/>
              <w:rPr>
                <w:sz w:val="16"/>
                <w:szCs w:val="16"/>
              </w:rPr>
            </w:pPr>
            <w:r w:rsidRPr="001B1679">
              <w:rPr>
                <w:sz w:val="16"/>
                <w:szCs w:val="16"/>
              </w:rPr>
              <w:t>Juliette Garcia-Flahaut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A132C"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E4FD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91BD6" w14:textId="77777777" w:rsidR="00A66FE4" w:rsidRPr="001B1679" w:rsidRDefault="00A66FE4" w:rsidP="0021626D">
            <w:pPr>
              <w:pStyle w:val="TAL"/>
              <w:rPr>
                <w:sz w:val="16"/>
                <w:szCs w:val="16"/>
              </w:rPr>
            </w:pPr>
            <w:r w:rsidRPr="001B1679">
              <w:rPr>
                <w:sz w:val="16"/>
                <w:szCs w:val="16"/>
              </w:rPr>
              <w:t>3GPPMEMBER</w:t>
            </w:r>
          </w:p>
        </w:tc>
      </w:tr>
      <w:tr w:rsidR="00A66FE4" w14:paraId="5B412B4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945A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21626" w14:textId="77777777" w:rsidR="00A66FE4" w:rsidRPr="001B1679" w:rsidRDefault="00A66FE4" w:rsidP="0021626D">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87AA9"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66A7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FB64B" w14:textId="77777777" w:rsidR="00A66FE4" w:rsidRPr="001B1679" w:rsidRDefault="00A66FE4" w:rsidP="0021626D">
            <w:pPr>
              <w:pStyle w:val="TAL"/>
              <w:rPr>
                <w:sz w:val="16"/>
                <w:szCs w:val="16"/>
              </w:rPr>
            </w:pPr>
            <w:r w:rsidRPr="001B1679">
              <w:rPr>
                <w:sz w:val="16"/>
                <w:szCs w:val="16"/>
              </w:rPr>
              <w:t>3GPPORG_REP</w:t>
            </w:r>
          </w:p>
        </w:tc>
      </w:tr>
      <w:tr w:rsidR="00A66FE4" w14:paraId="37BB639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5CF9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4979" w14:textId="77777777" w:rsidR="00A66FE4" w:rsidRPr="001B1679" w:rsidRDefault="00A66FE4" w:rsidP="0021626D">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16A9E" w14:textId="77777777" w:rsidR="00A66FE4" w:rsidRPr="001B1679" w:rsidRDefault="00A66FE4" w:rsidP="0021626D">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40A1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2D969" w14:textId="77777777" w:rsidR="00A66FE4" w:rsidRPr="001B1679" w:rsidRDefault="00A66FE4" w:rsidP="0021626D">
            <w:pPr>
              <w:pStyle w:val="TAL"/>
              <w:rPr>
                <w:sz w:val="16"/>
                <w:szCs w:val="16"/>
              </w:rPr>
            </w:pPr>
            <w:r w:rsidRPr="001B1679">
              <w:rPr>
                <w:sz w:val="16"/>
                <w:szCs w:val="16"/>
              </w:rPr>
              <w:t>3GPPMEMBER</w:t>
            </w:r>
          </w:p>
        </w:tc>
      </w:tr>
      <w:tr w:rsidR="00A66FE4" w14:paraId="2FF2EB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78406"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0A590" w14:textId="77777777" w:rsidR="00A66FE4" w:rsidRPr="001B1679" w:rsidRDefault="00A66FE4" w:rsidP="0021626D">
            <w:pPr>
              <w:pStyle w:val="TAL"/>
              <w:rPr>
                <w:sz w:val="16"/>
                <w:szCs w:val="16"/>
              </w:rPr>
            </w:pPr>
            <w:r w:rsidRPr="001B1679">
              <w:rPr>
                <w:sz w:val="16"/>
                <w:szCs w:val="16"/>
              </w:rPr>
              <w:t>Gabriela Godoy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C2E74" w14:textId="77777777" w:rsidR="00A66FE4" w:rsidRPr="001B1679" w:rsidRDefault="00A66FE4" w:rsidP="0021626D">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EC0E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B3090" w14:textId="77777777" w:rsidR="00A66FE4" w:rsidRPr="001B1679" w:rsidRDefault="00A66FE4" w:rsidP="0021626D">
            <w:pPr>
              <w:pStyle w:val="TAL"/>
              <w:rPr>
                <w:sz w:val="16"/>
                <w:szCs w:val="16"/>
              </w:rPr>
            </w:pPr>
            <w:r w:rsidRPr="001B1679">
              <w:rPr>
                <w:sz w:val="16"/>
                <w:szCs w:val="16"/>
              </w:rPr>
              <w:t>3GPPMEMBER</w:t>
            </w:r>
          </w:p>
        </w:tc>
      </w:tr>
      <w:tr w:rsidR="00A66FE4" w14:paraId="37E485D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6B89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338D0" w14:textId="77777777" w:rsidR="00A66FE4" w:rsidRPr="001B1679" w:rsidRDefault="00A66FE4" w:rsidP="0021626D">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76EDC"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4CBF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C14E44" w14:textId="77777777" w:rsidR="00A66FE4" w:rsidRPr="001B1679" w:rsidRDefault="00A66FE4" w:rsidP="0021626D">
            <w:pPr>
              <w:pStyle w:val="TAL"/>
              <w:rPr>
                <w:sz w:val="16"/>
                <w:szCs w:val="16"/>
              </w:rPr>
            </w:pPr>
            <w:r w:rsidRPr="001B1679">
              <w:rPr>
                <w:sz w:val="16"/>
                <w:szCs w:val="16"/>
              </w:rPr>
              <w:t>3GPPMEMBER</w:t>
            </w:r>
          </w:p>
        </w:tc>
      </w:tr>
      <w:tr w:rsidR="00A66FE4" w14:paraId="0A2632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005C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9F690" w14:textId="77777777" w:rsidR="00A66FE4" w:rsidRPr="001B1679" w:rsidRDefault="00A66FE4" w:rsidP="0021626D">
            <w:pPr>
              <w:pStyle w:val="TAL"/>
              <w:rPr>
                <w:sz w:val="16"/>
                <w:szCs w:val="16"/>
              </w:rPr>
            </w:pPr>
            <w:r w:rsidRPr="001B1679">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4BB4B"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202F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79119" w14:textId="77777777" w:rsidR="00A66FE4" w:rsidRPr="001B1679" w:rsidRDefault="00A66FE4" w:rsidP="0021626D">
            <w:pPr>
              <w:pStyle w:val="TAL"/>
              <w:rPr>
                <w:sz w:val="16"/>
                <w:szCs w:val="16"/>
              </w:rPr>
            </w:pPr>
            <w:r w:rsidRPr="001B1679">
              <w:rPr>
                <w:sz w:val="16"/>
                <w:szCs w:val="16"/>
              </w:rPr>
              <w:t>3GPPMEMBER</w:t>
            </w:r>
          </w:p>
        </w:tc>
      </w:tr>
      <w:tr w:rsidR="00A66FE4" w14:paraId="1487C4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5618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ACB2A" w14:textId="77777777" w:rsidR="00A66FE4" w:rsidRPr="001B1679" w:rsidRDefault="00A66FE4" w:rsidP="0021626D">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0C560" w14:textId="77777777" w:rsidR="00A66FE4" w:rsidRPr="001B1679" w:rsidRDefault="00A66FE4" w:rsidP="0021626D">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0D9C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8F8254" w14:textId="77777777" w:rsidR="00A66FE4" w:rsidRPr="001B1679" w:rsidRDefault="00A66FE4" w:rsidP="0021626D">
            <w:pPr>
              <w:pStyle w:val="TAL"/>
              <w:rPr>
                <w:sz w:val="16"/>
                <w:szCs w:val="16"/>
              </w:rPr>
            </w:pPr>
            <w:r w:rsidRPr="001B1679">
              <w:rPr>
                <w:sz w:val="16"/>
                <w:szCs w:val="16"/>
              </w:rPr>
              <w:t>3GPPMEMBER</w:t>
            </w:r>
          </w:p>
        </w:tc>
      </w:tr>
      <w:tr w:rsidR="00A66FE4" w14:paraId="49B922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BBFD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ACCCE" w14:textId="77777777" w:rsidR="00A66FE4" w:rsidRPr="001B1679" w:rsidRDefault="00A66FE4" w:rsidP="0021626D">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FDBCB"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FD66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04D10" w14:textId="77777777" w:rsidR="00A66FE4" w:rsidRPr="001B1679" w:rsidRDefault="00A66FE4" w:rsidP="0021626D">
            <w:pPr>
              <w:pStyle w:val="TAL"/>
              <w:rPr>
                <w:sz w:val="16"/>
                <w:szCs w:val="16"/>
              </w:rPr>
            </w:pPr>
            <w:r w:rsidRPr="001B1679">
              <w:rPr>
                <w:sz w:val="16"/>
                <w:szCs w:val="16"/>
              </w:rPr>
              <w:t>3GPPMEMBER</w:t>
            </w:r>
          </w:p>
        </w:tc>
      </w:tr>
      <w:tr w:rsidR="00A66FE4" w14:paraId="2D3991E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B17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D6803" w14:textId="77777777" w:rsidR="00A66FE4" w:rsidRPr="001B1679" w:rsidRDefault="00A66FE4" w:rsidP="0021626D">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C31A1" w14:textId="77777777" w:rsidR="00A66FE4" w:rsidRPr="001B1679" w:rsidRDefault="00A66FE4" w:rsidP="0021626D">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8AE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F1DDE" w14:textId="77777777" w:rsidR="00A66FE4" w:rsidRPr="001B1679" w:rsidRDefault="00A66FE4" w:rsidP="0021626D">
            <w:pPr>
              <w:pStyle w:val="TAL"/>
              <w:rPr>
                <w:sz w:val="16"/>
                <w:szCs w:val="16"/>
              </w:rPr>
            </w:pPr>
            <w:r w:rsidRPr="001B1679">
              <w:rPr>
                <w:sz w:val="16"/>
                <w:szCs w:val="16"/>
              </w:rPr>
              <w:t>3GPPMEMBER</w:t>
            </w:r>
          </w:p>
        </w:tc>
      </w:tr>
      <w:tr w:rsidR="00A66FE4" w14:paraId="1725A6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F5D5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C3682" w14:textId="77777777" w:rsidR="00A66FE4" w:rsidRPr="001B1679" w:rsidRDefault="00A66FE4" w:rsidP="0021626D">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3EEA4"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70C7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68AC0" w14:textId="77777777" w:rsidR="00A66FE4" w:rsidRPr="001B1679" w:rsidRDefault="00A66FE4" w:rsidP="0021626D">
            <w:pPr>
              <w:pStyle w:val="TAL"/>
              <w:rPr>
                <w:sz w:val="16"/>
                <w:szCs w:val="16"/>
              </w:rPr>
            </w:pPr>
            <w:r w:rsidRPr="001B1679">
              <w:rPr>
                <w:sz w:val="16"/>
                <w:szCs w:val="16"/>
              </w:rPr>
              <w:t>3GPPMEMBER</w:t>
            </w:r>
          </w:p>
        </w:tc>
      </w:tr>
      <w:tr w:rsidR="00A66FE4" w14:paraId="4D9712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E5DB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D5C76" w14:textId="77777777" w:rsidR="00A66FE4" w:rsidRPr="001B1679" w:rsidRDefault="00A66FE4" w:rsidP="0021626D">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12329" w14:textId="77777777" w:rsidR="00A66FE4" w:rsidRPr="001B1679" w:rsidRDefault="00A66FE4" w:rsidP="0021626D">
            <w:pPr>
              <w:pStyle w:val="TAL"/>
              <w:rPr>
                <w:sz w:val="16"/>
                <w:szCs w:val="16"/>
              </w:rPr>
            </w:pPr>
            <w:r w:rsidRPr="001B1679">
              <w:rPr>
                <w:sz w:val="16"/>
                <w:szCs w:val="16"/>
              </w:rPr>
              <w:t>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EC552"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4A411" w14:textId="77777777" w:rsidR="00A66FE4" w:rsidRPr="001B1679" w:rsidRDefault="00A66FE4" w:rsidP="0021626D">
            <w:pPr>
              <w:pStyle w:val="TAL"/>
              <w:rPr>
                <w:sz w:val="16"/>
                <w:szCs w:val="16"/>
              </w:rPr>
            </w:pPr>
            <w:r w:rsidRPr="001B1679">
              <w:rPr>
                <w:sz w:val="16"/>
                <w:szCs w:val="16"/>
              </w:rPr>
              <w:t>3GPPOBSERV</w:t>
            </w:r>
          </w:p>
        </w:tc>
      </w:tr>
      <w:tr w:rsidR="00A66FE4" w14:paraId="5E3512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6D28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72DCD" w14:textId="77777777" w:rsidR="00A66FE4" w:rsidRPr="001B1679" w:rsidRDefault="00A66FE4" w:rsidP="0021626D">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50A7B"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FF80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A5112" w14:textId="77777777" w:rsidR="00A66FE4" w:rsidRPr="001B1679" w:rsidRDefault="00A66FE4" w:rsidP="0021626D">
            <w:pPr>
              <w:pStyle w:val="TAL"/>
              <w:rPr>
                <w:sz w:val="16"/>
                <w:szCs w:val="16"/>
              </w:rPr>
            </w:pPr>
            <w:r w:rsidRPr="001B1679">
              <w:rPr>
                <w:sz w:val="16"/>
                <w:szCs w:val="16"/>
              </w:rPr>
              <w:t>3GPPMEMBER</w:t>
            </w:r>
          </w:p>
        </w:tc>
      </w:tr>
      <w:tr w:rsidR="00A66FE4" w14:paraId="5A18C64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FE4B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61E84" w14:textId="77777777" w:rsidR="00A66FE4" w:rsidRPr="001B1679" w:rsidRDefault="00A66FE4" w:rsidP="0021626D">
            <w:pPr>
              <w:pStyle w:val="TAL"/>
              <w:rPr>
                <w:sz w:val="16"/>
                <w:szCs w:val="16"/>
              </w:rPr>
            </w:pPr>
            <w:r w:rsidRPr="001B1679">
              <w:rPr>
                <w:sz w:val="16"/>
                <w:szCs w:val="16"/>
              </w:rPr>
              <w:t>Jeong Yun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D8637"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2EB2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35AA2" w14:textId="77777777" w:rsidR="00A66FE4" w:rsidRPr="001B1679" w:rsidRDefault="00A66FE4" w:rsidP="0021626D">
            <w:pPr>
              <w:pStyle w:val="TAL"/>
              <w:rPr>
                <w:sz w:val="16"/>
                <w:szCs w:val="16"/>
              </w:rPr>
            </w:pPr>
            <w:r w:rsidRPr="001B1679">
              <w:rPr>
                <w:sz w:val="16"/>
                <w:szCs w:val="16"/>
              </w:rPr>
              <w:t>3GPPMEMBER</w:t>
            </w:r>
          </w:p>
        </w:tc>
      </w:tr>
      <w:tr w:rsidR="00A66FE4" w14:paraId="55EFD1E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7A777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4FD00" w14:textId="77777777" w:rsidR="00A66FE4" w:rsidRPr="001B1679" w:rsidRDefault="00A66FE4" w:rsidP="0021626D">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A9F66"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1E0F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F9C66" w14:textId="77777777" w:rsidR="00A66FE4" w:rsidRPr="001B1679" w:rsidRDefault="00A66FE4" w:rsidP="0021626D">
            <w:pPr>
              <w:pStyle w:val="TAL"/>
              <w:rPr>
                <w:sz w:val="16"/>
                <w:szCs w:val="16"/>
              </w:rPr>
            </w:pPr>
            <w:r w:rsidRPr="001B1679">
              <w:rPr>
                <w:sz w:val="16"/>
                <w:szCs w:val="16"/>
              </w:rPr>
              <w:t>3GPPMEMBER</w:t>
            </w:r>
          </w:p>
        </w:tc>
      </w:tr>
      <w:tr w:rsidR="00A66FE4" w14:paraId="0E220CE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53F3B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89B4C" w14:textId="77777777" w:rsidR="00A66FE4" w:rsidRPr="001B1679" w:rsidRDefault="00A66FE4" w:rsidP="0021626D">
            <w:pPr>
              <w:pStyle w:val="TAL"/>
              <w:rPr>
                <w:sz w:val="16"/>
                <w:szCs w:val="16"/>
              </w:rPr>
            </w:pPr>
            <w:r w:rsidRPr="001B1679">
              <w:rPr>
                <w:sz w:val="16"/>
                <w:szCs w:val="16"/>
              </w:rPr>
              <w:t>Ryosuke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AB643"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EE15D"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86908" w14:textId="77777777" w:rsidR="00A66FE4" w:rsidRPr="001B1679" w:rsidRDefault="00A66FE4" w:rsidP="0021626D">
            <w:pPr>
              <w:pStyle w:val="TAL"/>
              <w:rPr>
                <w:sz w:val="16"/>
                <w:szCs w:val="16"/>
              </w:rPr>
            </w:pPr>
            <w:r w:rsidRPr="001B1679">
              <w:rPr>
                <w:sz w:val="16"/>
                <w:szCs w:val="16"/>
              </w:rPr>
              <w:t>3GPPMEMBER</w:t>
            </w:r>
          </w:p>
        </w:tc>
      </w:tr>
      <w:tr w:rsidR="00A66FE4" w14:paraId="55F1A7C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4FDB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51CA3" w14:textId="77777777" w:rsidR="00A66FE4" w:rsidRPr="001B1679" w:rsidRDefault="00A66FE4" w:rsidP="0021626D">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84891" w14:textId="77777777" w:rsidR="00A66FE4" w:rsidRPr="001B1679" w:rsidRDefault="00A66FE4" w:rsidP="0021626D">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4DB1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5B0F0" w14:textId="77777777" w:rsidR="00A66FE4" w:rsidRPr="001B1679" w:rsidRDefault="00A66FE4" w:rsidP="0021626D">
            <w:pPr>
              <w:pStyle w:val="TAL"/>
              <w:rPr>
                <w:sz w:val="16"/>
                <w:szCs w:val="16"/>
              </w:rPr>
            </w:pPr>
            <w:r w:rsidRPr="001B1679">
              <w:rPr>
                <w:sz w:val="16"/>
                <w:szCs w:val="16"/>
              </w:rPr>
              <w:t>3GPPMEMBER</w:t>
            </w:r>
          </w:p>
        </w:tc>
      </w:tr>
      <w:tr w:rsidR="00A66FE4" w14:paraId="539C5D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E46CC"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EE137" w14:textId="77777777" w:rsidR="00A66FE4" w:rsidRPr="001B1679" w:rsidRDefault="00A66FE4" w:rsidP="0021626D">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2E467"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1331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0B92B" w14:textId="77777777" w:rsidR="00A66FE4" w:rsidRPr="001B1679" w:rsidRDefault="00A66FE4" w:rsidP="0021626D">
            <w:pPr>
              <w:pStyle w:val="TAL"/>
              <w:rPr>
                <w:sz w:val="16"/>
                <w:szCs w:val="16"/>
              </w:rPr>
            </w:pPr>
            <w:r w:rsidRPr="001B1679">
              <w:rPr>
                <w:sz w:val="16"/>
                <w:szCs w:val="16"/>
              </w:rPr>
              <w:t>3GPPORG_REP</w:t>
            </w:r>
          </w:p>
        </w:tc>
      </w:tr>
      <w:tr w:rsidR="00A66FE4" w14:paraId="33186B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C05C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0305D" w14:textId="77777777" w:rsidR="00A66FE4" w:rsidRPr="001B1679" w:rsidRDefault="00A66FE4" w:rsidP="0021626D">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C3F9F"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1767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A02C0" w14:textId="77777777" w:rsidR="00A66FE4" w:rsidRPr="001B1679" w:rsidRDefault="00A66FE4" w:rsidP="0021626D">
            <w:pPr>
              <w:pStyle w:val="TAL"/>
              <w:rPr>
                <w:sz w:val="16"/>
                <w:szCs w:val="16"/>
              </w:rPr>
            </w:pPr>
            <w:r w:rsidRPr="001B1679">
              <w:rPr>
                <w:sz w:val="16"/>
                <w:szCs w:val="16"/>
              </w:rPr>
              <w:t>3GPPMEMBER</w:t>
            </w:r>
          </w:p>
        </w:tc>
      </w:tr>
      <w:tr w:rsidR="00A66FE4" w14:paraId="1C4D5DD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207D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3B6A5" w14:textId="77777777" w:rsidR="00A66FE4" w:rsidRPr="001B1679" w:rsidRDefault="00A66FE4" w:rsidP="0021626D">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2B539"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F516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1D1E1" w14:textId="77777777" w:rsidR="00A66FE4" w:rsidRPr="001B1679" w:rsidRDefault="00A66FE4" w:rsidP="0021626D">
            <w:pPr>
              <w:pStyle w:val="TAL"/>
              <w:rPr>
                <w:sz w:val="16"/>
                <w:szCs w:val="16"/>
              </w:rPr>
            </w:pPr>
            <w:r w:rsidRPr="001B1679">
              <w:rPr>
                <w:sz w:val="16"/>
                <w:szCs w:val="16"/>
              </w:rPr>
              <w:t>3GPPMEMBER</w:t>
            </w:r>
          </w:p>
        </w:tc>
      </w:tr>
      <w:tr w:rsidR="00A66FE4" w14:paraId="7EB4A13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159DF4" w14:textId="77777777" w:rsidR="00A66FE4" w:rsidRPr="001B1679" w:rsidRDefault="00A66FE4" w:rsidP="0021626D">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970DB" w14:textId="77777777" w:rsidR="00A66FE4" w:rsidRPr="001B1679" w:rsidRDefault="00A66FE4" w:rsidP="0021626D">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B6BE3"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68D47"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69DE9" w14:textId="77777777" w:rsidR="00A66FE4" w:rsidRPr="001B1679" w:rsidRDefault="00A66FE4" w:rsidP="0021626D">
            <w:pPr>
              <w:pStyle w:val="TAL"/>
              <w:rPr>
                <w:sz w:val="16"/>
                <w:szCs w:val="16"/>
              </w:rPr>
            </w:pPr>
            <w:r w:rsidRPr="001B1679">
              <w:rPr>
                <w:sz w:val="16"/>
                <w:szCs w:val="16"/>
              </w:rPr>
              <w:t>3GPPORG_REP</w:t>
            </w:r>
          </w:p>
        </w:tc>
      </w:tr>
      <w:tr w:rsidR="00A66FE4" w14:paraId="0D80EC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90C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4078F" w14:textId="77777777" w:rsidR="00A66FE4" w:rsidRPr="001B1679" w:rsidRDefault="00A66FE4" w:rsidP="0021626D">
            <w:pPr>
              <w:pStyle w:val="TAL"/>
              <w:rPr>
                <w:sz w:val="16"/>
                <w:szCs w:val="16"/>
              </w:rPr>
            </w:pPr>
            <w:r w:rsidRPr="001B1679">
              <w:rPr>
                <w:sz w:val="16"/>
                <w:szCs w:val="16"/>
              </w:rPr>
              <w:t>Olivier 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2FF99" w14:textId="77777777" w:rsidR="00A66FE4" w:rsidRPr="001B1679" w:rsidRDefault="00A66FE4" w:rsidP="0021626D">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453C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F69F7" w14:textId="77777777" w:rsidR="00A66FE4" w:rsidRPr="001B1679" w:rsidRDefault="00A66FE4" w:rsidP="0021626D">
            <w:pPr>
              <w:pStyle w:val="TAL"/>
              <w:rPr>
                <w:sz w:val="16"/>
                <w:szCs w:val="16"/>
              </w:rPr>
            </w:pPr>
            <w:r w:rsidRPr="001B1679">
              <w:rPr>
                <w:sz w:val="16"/>
                <w:szCs w:val="16"/>
              </w:rPr>
              <w:t>3GPPMEMBER</w:t>
            </w:r>
          </w:p>
        </w:tc>
      </w:tr>
      <w:tr w:rsidR="00A66FE4" w14:paraId="19B1BB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5127A"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2936F" w14:textId="77777777" w:rsidR="00A66FE4" w:rsidRPr="001B1679" w:rsidRDefault="00A66FE4" w:rsidP="0021626D">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EDD3F"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A7E25"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63D7D" w14:textId="77777777" w:rsidR="00A66FE4" w:rsidRPr="001B1679" w:rsidRDefault="00A66FE4" w:rsidP="0021626D">
            <w:pPr>
              <w:pStyle w:val="TAL"/>
              <w:rPr>
                <w:sz w:val="16"/>
                <w:szCs w:val="16"/>
              </w:rPr>
            </w:pPr>
            <w:r w:rsidRPr="001B1679">
              <w:rPr>
                <w:sz w:val="16"/>
                <w:szCs w:val="16"/>
              </w:rPr>
              <w:t>3GPPMEMBER</w:t>
            </w:r>
          </w:p>
        </w:tc>
      </w:tr>
      <w:tr w:rsidR="00A66FE4" w14:paraId="2AEE16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F33D6"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47548" w14:textId="77777777" w:rsidR="00A66FE4" w:rsidRPr="001B1679" w:rsidRDefault="00A66FE4" w:rsidP="0021626D">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40B26"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C68E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227CE" w14:textId="77777777" w:rsidR="00A66FE4" w:rsidRPr="001B1679" w:rsidRDefault="00A66FE4" w:rsidP="0021626D">
            <w:pPr>
              <w:pStyle w:val="TAL"/>
              <w:rPr>
                <w:sz w:val="16"/>
                <w:szCs w:val="16"/>
              </w:rPr>
            </w:pPr>
            <w:r w:rsidRPr="001B1679">
              <w:rPr>
                <w:sz w:val="16"/>
                <w:szCs w:val="16"/>
              </w:rPr>
              <w:t>3GPPMEMBER</w:t>
            </w:r>
          </w:p>
        </w:tc>
      </w:tr>
      <w:tr w:rsidR="00A66FE4" w14:paraId="0270801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E6DDA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22E3A" w14:textId="77777777" w:rsidR="00A66FE4" w:rsidRPr="001B1679" w:rsidRDefault="00A66FE4" w:rsidP="0021626D">
            <w:pPr>
              <w:pStyle w:val="TAL"/>
              <w:rPr>
                <w:sz w:val="16"/>
                <w:szCs w:val="16"/>
              </w:rPr>
            </w:pPr>
            <w:r w:rsidRPr="001B1679">
              <w:rPr>
                <w:sz w:val="16"/>
                <w:szCs w:val="16"/>
              </w:rPr>
              <w:t>Tomo MIYAKE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449BF"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CE2D0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357EA" w14:textId="77777777" w:rsidR="00A66FE4" w:rsidRPr="001B1679" w:rsidRDefault="00A66FE4" w:rsidP="0021626D">
            <w:pPr>
              <w:pStyle w:val="TAL"/>
              <w:rPr>
                <w:sz w:val="16"/>
                <w:szCs w:val="16"/>
              </w:rPr>
            </w:pPr>
            <w:r w:rsidRPr="001B1679">
              <w:rPr>
                <w:sz w:val="16"/>
                <w:szCs w:val="16"/>
              </w:rPr>
              <w:t>3GPPMEMBER</w:t>
            </w:r>
          </w:p>
        </w:tc>
      </w:tr>
      <w:tr w:rsidR="00A66FE4" w14:paraId="3A93CCC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E517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7FFAD" w14:textId="77777777" w:rsidR="00A66FE4" w:rsidRPr="001B1679" w:rsidRDefault="00A66FE4" w:rsidP="0021626D">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8583A"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D94B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01789" w14:textId="77777777" w:rsidR="00A66FE4" w:rsidRPr="001B1679" w:rsidRDefault="00A66FE4" w:rsidP="0021626D">
            <w:pPr>
              <w:pStyle w:val="TAL"/>
              <w:rPr>
                <w:sz w:val="16"/>
                <w:szCs w:val="16"/>
              </w:rPr>
            </w:pPr>
            <w:r w:rsidRPr="001B1679">
              <w:rPr>
                <w:sz w:val="16"/>
                <w:szCs w:val="16"/>
              </w:rPr>
              <w:t>3GPPMEMBER</w:t>
            </w:r>
          </w:p>
        </w:tc>
      </w:tr>
      <w:tr w:rsidR="00A66FE4" w14:paraId="141034C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24626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027BE" w14:textId="77777777" w:rsidR="00A66FE4" w:rsidRPr="001B1679" w:rsidRDefault="00A66FE4" w:rsidP="0021626D">
            <w:pPr>
              <w:pStyle w:val="TAL"/>
              <w:rPr>
                <w:sz w:val="16"/>
                <w:szCs w:val="16"/>
              </w:rPr>
            </w:pPr>
            <w:r w:rsidRPr="001B1679">
              <w:rPr>
                <w:sz w:val="16"/>
                <w:szCs w:val="16"/>
              </w:rPr>
              <w:t>Yuto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17671"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9C5C2"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4954A" w14:textId="77777777" w:rsidR="00A66FE4" w:rsidRPr="001B1679" w:rsidRDefault="00A66FE4" w:rsidP="0021626D">
            <w:pPr>
              <w:pStyle w:val="TAL"/>
              <w:rPr>
                <w:sz w:val="16"/>
                <w:szCs w:val="16"/>
              </w:rPr>
            </w:pPr>
            <w:r w:rsidRPr="001B1679">
              <w:rPr>
                <w:sz w:val="16"/>
                <w:szCs w:val="16"/>
              </w:rPr>
              <w:t>3GPPMEMBER</w:t>
            </w:r>
          </w:p>
        </w:tc>
      </w:tr>
      <w:tr w:rsidR="00A66FE4" w14:paraId="1B3D9E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C5FB6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B80D4" w14:textId="77777777" w:rsidR="00A66FE4" w:rsidRPr="001B1679" w:rsidRDefault="00A66FE4" w:rsidP="0021626D">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A2501"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A3EA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160DC" w14:textId="77777777" w:rsidR="00A66FE4" w:rsidRPr="001B1679" w:rsidRDefault="00A66FE4" w:rsidP="0021626D">
            <w:pPr>
              <w:pStyle w:val="TAL"/>
              <w:rPr>
                <w:sz w:val="16"/>
                <w:szCs w:val="16"/>
              </w:rPr>
            </w:pPr>
            <w:r w:rsidRPr="001B1679">
              <w:rPr>
                <w:sz w:val="16"/>
                <w:szCs w:val="16"/>
              </w:rPr>
              <w:t>3GPPMEMBER</w:t>
            </w:r>
          </w:p>
        </w:tc>
      </w:tr>
      <w:tr w:rsidR="00A66FE4" w14:paraId="25E9D3C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F698C0"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EC815" w14:textId="77777777" w:rsidR="00A66FE4" w:rsidRPr="001B1679" w:rsidRDefault="00A66FE4" w:rsidP="0021626D">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E884C"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FAE1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59DF7" w14:textId="77777777" w:rsidR="00A66FE4" w:rsidRPr="001B1679" w:rsidRDefault="00A66FE4" w:rsidP="0021626D">
            <w:pPr>
              <w:pStyle w:val="TAL"/>
              <w:rPr>
                <w:sz w:val="16"/>
                <w:szCs w:val="16"/>
              </w:rPr>
            </w:pPr>
            <w:r w:rsidRPr="001B1679">
              <w:rPr>
                <w:sz w:val="16"/>
                <w:szCs w:val="16"/>
              </w:rPr>
              <w:t>3GPPMEMBER</w:t>
            </w:r>
          </w:p>
        </w:tc>
      </w:tr>
      <w:tr w:rsidR="00A66FE4" w14:paraId="5F82C5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6DC1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88CF4" w14:textId="77777777" w:rsidR="00A66FE4" w:rsidRPr="001B1679" w:rsidRDefault="00A66FE4" w:rsidP="0021626D">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4298E" w14:textId="77777777" w:rsidR="00A66FE4" w:rsidRPr="001B1679" w:rsidRDefault="00A66FE4" w:rsidP="0021626D">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B2046"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3208A8" w14:textId="77777777" w:rsidR="00A66FE4" w:rsidRPr="001B1679" w:rsidRDefault="00A66FE4" w:rsidP="0021626D">
            <w:pPr>
              <w:pStyle w:val="TAL"/>
              <w:rPr>
                <w:sz w:val="16"/>
                <w:szCs w:val="16"/>
              </w:rPr>
            </w:pPr>
            <w:r w:rsidRPr="001B1679">
              <w:rPr>
                <w:sz w:val="16"/>
                <w:szCs w:val="16"/>
              </w:rPr>
              <w:t>3GPPMEMBER</w:t>
            </w:r>
          </w:p>
        </w:tc>
      </w:tr>
      <w:tr w:rsidR="00A66FE4" w14:paraId="3A93AF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EB798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310E2" w14:textId="77777777" w:rsidR="00A66FE4" w:rsidRPr="001B1679" w:rsidRDefault="00A66FE4" w:rsidP="0021626D">
            <w:pPr>
              <w:pStyle w:val="TAL"/>
              <w:rPr>
                <w:sz w:val="16"/>
                <w:szCs w:val="16"/>
              </w:rPr>
            </w:pPr>
            <w:r w:rsidRPr="001B1679">
              <w:rPr>
                <w:sz w:val="16"/>
                <w:szCs w:val="16"/>
              </w:rPr>
              <w:t>Andreas Pashalidis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B6ED7" w14:textId="77777777" w:rsidR="00A66FE4" w:rsidRPr="001B1679" w:rsidRDefault="00A66FE4" w:rsidP="0021626D">
            <w:pPr>
              <w:pStyle w:val="TAL"/>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68058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A9BBBA" w14:textId="77777777" w:rsidR="00A66FE4" w:rsidRPr="001B1679" w:rsidRDefault="00A66FE4" w:rsidP="0021626D">
            <w:pPr>
              <w:pStyle w:val="TAL"/>
              <w:rPr>
                <w:sz w:val="16"/>
                <w:szCs w:val="16"/>
              </w:rPr>
            </w:pPr>
            <w:r w:rsidRPr="001B1679">
              <w:rPr>
                <w:sz w:val="16"/>
                <w:szCs w:val="16"/>
              </w:rPr>
              <w:t>3GPPMEMBER</w:t>
            </w:r>
          </w:p>
        </w:tc>
      </w:tr>
      <w:tr w:rsidR="00A66FE4" w14:paraId="2A7D998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769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E6BB5" w14:textId="77777777" w:rsidR="00A66FE4" w:rsidRPr="001B1679" w:rsidRDefault="00A66FE4" w:rsidP="0021626D">
            <w:pPr>
              <w:pStyle w:val="TAL"/>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6F152"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4A63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95424" w14:textId="77777777" w:rsidR="00A66FE4" w:rsidRPr="001B1679" w:rsidRDefault="00A66FE4" w:rsidP="0021626D">
            <w:pPr>
              <w:pStyle w:val="TAL"/>
              <w:rPr>
                <w:sz w:val="16"/>
                <w:szCs w:val="16"/>
              </w:rPr>
            </w:pPr>
            <w:r w:rsidRPr="001B1679">
              <w:rPr>
                <w:sz w:val="16"/>
                <w:szCs w:val="16"/>
              </w:rPr>
              <w:t>3GPPMEMBER</w:t>
            </w:r>
          </w:p>
        </w:tc>
      </w:tr>
      <w:tr w:rsidR="00A66FE4" w14:paraId="23D58BE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8CA6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AC2BD" w14:textId="77777777" w:rsidR="00A66FE4" w:rsidRPr="001B1679" w:rsidRDefault="00A66FE4" w:rsidP="0021626D">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DB242" w14:textId="77777777" w:rsidR="00A66FE4" w:rsidRPr="001B1679" w:rsidRDefault="00A66FE4" w:rsidP="0021626D">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C99D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7B849" w14:textId="77777777" w:rsidR="00A66FE4" w:rsidRPr="001B1679" w:rsidRDefault="00A66FE4" w:rsidP="0021626D">
            <w:pPr>
              <w:pStyle w:val="TAL"/>
              <w:rPr>
                <w:sz w:val="16"/>
                <w:szCs w:val="16"/>
              </w:rPr>
            </w:pPr>
            <w:r w:rsidRPr="001B1679">
              <w:rPr>
                <w:sz w:val="16"/>
                <w:szCs w:val="16"/>
              </w:rPr>
              <w:t>3GPPMEMBER</w:t>
            </w:r>
          </w:p>
        </w:tc>
      </w:tr>
      <w:tr w:rsidR="00A66FE4" w14:paraId="2D1574E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41BE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EDBE8" w14:textId="77777777" w:rsidR="00A66FE4" w:rsidRPr="001B1679" w:rsidRDefault="00A66FE4" w:rsidP="0021626D">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74A91" w14:textId="77777777" w:rsidR="00A66FE4" w:rsidRPr="001B1679" w:rsidRDefault="00A66FE4" w:rsidP="0021626D">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47D1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06C3E" w14:textId="77777777" w:rsidR="00A66FE4" w:rsidRPr="001B1679" w:rsidRDefault="00A66FE4" w:rsidP="0021626D">
            <w:pPr>
              <w:pStyle w:val="TAL"/>
              <w:rPr>
                <w:sz w:val="16"/>
                <w:szCs w:val="16"/>
              </w:rPr>
            </w:pPr>
            <w:r w:rsidRPr="001B1679">
              <w:rPr>
                <w:sz w:val="16"/>
                <w:szCs w:val="16"/>
              </w:rPr>
              <w:t>3GPPMEMBER</w:t>
            </w:r>
          </w:p>
        </w:tc>
      </w:tr>
      <w:tr w:rsidR="00A66FE4" w14:paraId="59BBABA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23E06"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234EF" w14:textId="77777777" w:rsidR="00A66FE4" w:rsidRPr="001B1679" w:rsidRDefault="00A66FE4" w:rsidP="0021626D">
            <w:pPr>
              <w:pStyle w:val="TAL"/>
              <w:rPr>
                <w:sz w:val="16"/>
                <w:szCs w:val="16"/>
              </w:rPr>
            </w:pPr>
            <w:r w:rsidRPr="001B1679">
              <w:rPr>
                <w:sz w:val="16"/>
                <w:szCs w:val="16"/>
              </w:rPr>
              <w:t>Elmira Ramazanirend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59CFA"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3E8B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41377" w14:textId="77777777" w:rsidR="00A66FE4" w:rsidRPr="001B1679" w:rsidRDefault="00A66FE4" w:rsidP="0021626D">
            <w:pPr>
              <w:pStyle w:val="TAL"/>
              <w:rPr>
                <w:sz w:val="16"/>
                <w:szCs w:val="16"/>
              </w:rPr>
            </w:pPr>
            <w:r w:rsidRPr="001B1679">
              <w:rPr>
                <w:sz w:val="16"/>
                <w:szCs w:val="16"/>
              </w:rPr>
              <w:t>3GPPMEMBER</w:t>
            </w:r>
          </w:p>
        </w:tc>
      </w:tr>
      <w:tr w:rsidR="00A66FE4" w14:paraId="1FC57C7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4DCF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DCB85" w14:textId="77777777" w:rsidR="00A66FE4" w:rsidRPr="001B1679" w:rsidRDefault="00A66FE4" w:rsidP="0021626D">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57459"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D5BA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8260B9" w14:textId="77777777" w:rsidR="00A66FE4" w:rsidRPr="001B1679" w:rsidRDefault="00A66FE4" w:rsidP="0021626D">
            <w:pPr>
              <w:pStyle w:val="TAL"/>
              <w:rPr>
                <w:sz w:val="16"/>
                <w:szCs w:val="16"/>
              </w:rPr>
            </w:pPr>
            <w:r w:rsidRPr="001B1679">
              <w:rPr>
                <w:sz w:val="16"/>
                <w:szCs w:val="16"/>
              </w:rPr>
              <w:t>3GPPMEMBER</w:t>
            </w:r>
          </w:p>
        </w:tc>
      </w:tr>
      <w:tr w:rsidR="00A66FE4" w14:paraId="2053E8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4594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7DB84" w14:textId="77777777" w:rsidR="00A66FE4" w:rsidRPr="001B1679" w:rsidRDefault="00A66FE4" w:rsidP="0021626D">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D5475" w14:textId="77777777" w:rsidR="00A66FE4" w:rsidRPr="001B1679" w:rsidRDefault="00A66FE4" w:rsidP="0021626D">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DEFD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79F38" w14:textId="77777777" w:rsidR="00A66FE4" w:rsidRPr="001B1679" w:rsidRDefault="00A66FE4" w:rsidP="0021626D">
            <w:pPr>
              <w:pStyle w:val="TAL"/>
              <w:rPr>
                <w:sz w:val="16"/>
                <w:szCs w:val="16"/>
              </w:rPr>
            </w:pPr>
            <w:r w:rsidRPr="001B1679">
              <w:rPr>
                <w:sz w:val="16"/>
                <w:szCs w:val="16"/>
              </w:rPr>
              <w:t>3GPPMEMBER</w:t>
            </w:r>
          </w:p>
        </w:tc>
      </w:tr>
      <w:tr w:rsidR="00A66FE4" w14:paraId="1640E21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FB4512"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59C68" w14:textId="77777777" w:rsidR="00A66FE4" w:rsidRPr="001B1679" w:rsidRDefault="00A66FE4" w:rsidP="0021626D">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E0597"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95A7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003DB" w14:textId="77777777" w:rsidR="00A66FE4" w:rsidRPr="001B1679" w:rsidRDefault="00A66FE4" w:rsidP="0021626D">
            <w:pPr>
              <w:pStyle w:val="TAL"/>
              <w:rPr>
                <w:sz w:val="16"/>
                <w:szCs w:val="16"/>
              </w:rPr>
            </w:pPr>
            <w:r w:rsidRPr="001B1679">
              <w:rPr>
                <w:sz w:val="16"/>
                <w:szCs w:val="16"/>
              </w:rPr>
              <w:t>3GPPMEMBER</w:t>
            </w:r>
          </w:p>
        </w:tc>
      </w:tr>
      <w:tr w:rsidR="00A66FE4" w14:paraId="2D2CEB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E7E2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B3473" w14:textId="77777777" w:rsidR="00A66FE4" w:rsidRPr="001B1679" w:rsidRDefault="00A66FE4" w:rsidP="0021626D">
            <w:pPr>
              <w:pStyle w:val="TAL"/>
              <w:rPr>
                <w:sz w:val="16"/>
                <w:szCs w:val="16"/>
              </w:rPr>
            </w:pPr>
            <w:r w:rsidRPr="001B1679">
              <w:rPr>
                <w:sz w:val="16"/>
                <w:szCs w:val="16"/>
              </w:rPr>
              <w:t>Shafivulla Sayyed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81125"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868B76"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11199" w14:textId="77777777" w:rsidR="00A66FE4" w:rsidRPr="001B1679" w:rsidRDefault="00A66FE4" w:rsidP="0021626D">
            <w:pPr>
              <w:pStyle w:val="TAL"/>
              <w:rPr>
                <w:sz w:val="16"/>
                <w:szCs w:val="16"/>
              </w:rPr>
            </w:pPr>
            <w:r w:rsidRPr="001B1679">
              <w:rPr>
                <w:sz w:val="16"/>
                <w:szCs w:val="16"/>
              </w:rPr>
              <w:t>3GPPMEMBER</w:t>
            </w:r>
          </w:p>
        </w:tc>
      </w:tr>
      <w:tr w:rsidR="00A66FE4" w14:paraId="7B1BD41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4DD48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024E6" w14:textId="77777777" w:rsidR="00A66FE4" w:rsidRPr="001B1679" w:rsidRDefault="00A66FE4" w:rsidP="0021626D">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4792D" w14:textId="77777777" w:rsidR="00A66FE4" w:rsidRPr="001B1679" w:rsidRDefault="00A66FE4" w:rsidP="0021626D">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9833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BED50" w14:textId="77777777" w:rsidR="00A66FE4" w:rsidRPr="001B1679" w:rsidRDefault="00A66FE4" w:rsidP="0021626D">
            <w:pPr>
              <w:pStyle w:val="TAL"/>
              <w:rPr>
                <w:sz w:val="16"/>
                <w:szCs w:val="16"/>
              </w:rPr>
            </w:pPr>
            <w:r w:rsidRPr="001B1679">
              <w:rPr>
                <w:sz w:val="16"/>
                <w:szCs w:val="16"/>
              </w:rPr>
              <w:t>3GPPMEMBER</w:t>
            </w:r>
          </w:p>
        </w:tc>
      </w:tr>
      <w:tr w:rsidR="00A66FE4" w14:paraId="4656D4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4D29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EFEE2" w14:textId="77777777" w:rsidR="00A66FE4" w:rsidRPr="001B1679" w:rsidRDefault="00A66FE4" w:rsidP="0021626D">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507D4" w14:textId="77777777" w:rsidR="00A66FE4" w:rsidRPr="001B1679" w:rsidRDefault="00A66FE4" w:rsidP="0021626D">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A472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875AB" w14:textId="77777777" w:rsidR="00A66FE4" w:rsidRPr="001B1679" w:rsidRDefault="00A66FE4" w:rsidP="0021626D">
            <w:pPr>
              <w:pStyle w:val="TAL"/>
              <w:rPr>
                <w:sz w:val="16"/>
                <w:szCs w:val="16"/>
              </w:rPr>
            </w:pPr>
            <w:r w:rsidRPr="001B1679">
              <w:rPr>
                <w:sz w:val="16"/>
                <w:szCs w:val="16"/>
              </w:rPr>
              <w:t>3GPPMEMBER</w:t>
            </w:r>
          </w:p>
        </w:tc>
      </w:tr>
      <w:tr w:rsidR="00A66FE4" w14:paraId="18F5DA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2A4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3088C5" w14:textId="77777777" w:rsidR="00A66FE4" w:rsidRPr="001B1679" w:rsidRDefault="00A66FE4" w:rsidP="0021626D">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BB92B"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B8B07"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14E4E" w14:textId="77777777" w:rsidR="00A66FE4" w:rsidRPr="001B1679" w:rsidRDefault="00A66FE4" w:rsidP="0021626D">
            <w:pPr>
              <w:pStyle w:val="TAL"/>
              <w:rPr>
                <w:sz w:val="16"/>
                <w:szCs w:val="16"/>
              </w:rPr>
            </w:pPr>
            <w:r w:rsidRPr="001B1679">
              <w:rPr>
                <w:sz w:val="16"/>
                <w:szCs w:val="16"/>
              </w:rPr>
              <w:t>3GPPORG_REP</w:t>
            </w:r>
          </w:p>
        </w:tc>
      </w:tr>
      <w:tr w:rsidR="00A66FE4" w14:paraId="43CAB02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D1A7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E4810" w14:textId="77777777" w:rsidR="00A66FE4" w:rsidRPr="001B1679" w:rsidRDefault="00A66FE4" w:rsidP="0021626D">
            <w:pPr>
              <w:pStyle w:val="TAL"/>
              <w:rPr>
                <w:sz w:val="16"/>
                <w:szCs w:val="16"/>
              </w:rPr>
            </w:pPr>
            <w:r w:rsidRPr="001B1679">
              <w:rPr>
                <w:sz w:val="16"/>
                <w:szCs w:val="16"/>
              </w:rPr>
              <w:t>Hugh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F640E"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E498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D85F3E" w14:textId="77777777" w:rsidR="00A66FE4" w:rsidRPr="001B1679" w:rsidRDefault="00A66FE4" w:rsidP="0021626D">
            <w:pPr>
              <w:pStyle w:val="TAL"/>
              <w:rPr>
                <w:sz w:val="16"/>
                <w:szCs w:val="16"/>
              </w:rPr>
            </w:pPr>
            <w:r w:rsidRPr="001B1679">
              <w:rPr>
                <w:sz w:val="16"/>
                <w:szCs w:val="16"/>
              </w:rPr>
              <w:t>3GPPMEMBER</w:t>
            </w:r>
          </w:p>
        </w:tc>
      </w:tr>
      <w:tr w:rsidR="00A66FE4" w14:paraId="4265C2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D3BD5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3031A" w14:textId="77777777" w:rsidR="00A66FE4" w:rsidRPr="001B1679" w:rsidRDefault="00A66FE4" w:rsidP="0021626D">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AD024"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FCAC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3C627" w14:textId="77777777" w:rsidR="00A66FE4" w:rsidRPr="001B1679" w:rsidRDefault="00A66FE4" w:rsidP="0021626D">
            <w:pPr>
              <w:pStyle w:val="TAL"/>
              <w:rPr>
                <w:sz w:val="16"/>
                <w:szCs w:val="16"/>
              </w:rPr>
            </w:pPr>
            <w:r w:rsidRPr="001B1679">
              <w:rPr>
                <w:sz w:val="16"/>
                <w:szCs w:val="16"/>
              </w:rPr>
              <w:t>3GPPMEMBER</w:t>
            </w:r>
          </w:p>
        </w:tc>
      </w:tr>
      <w:tr w:rsidR="00A66FE4" w14:paraId="20FFCF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FA309"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E8443" w14:textId="77777777" w:rsidR="00A66FE4" w:rsidRPr="001B1679" w:rsidRDefault="00A66FE4" w:rsidP="0021626D">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4B8B5"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EE4B3"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884EB" w14:textId="77777777" w:rsidR="00A66FE4" w:rsidRPr="001B1679" w:rsidRDefault="00A66FE4" w:rsidP="0021626D">
            <w:pPr>
              <w:pStyle w:val="TAL"/>
              <w:rPr>
                <w:sz w:val="16"/>
                <w:szCs w:val="16"/>
              </w:rPr>
            </w:pPr>
            <w:r w:rsidRPr="001B1679">
              <w:rPr>
                <w:sz w:val="16"/>
                <w:szCs w:val="16"/>
              </w:rPr>
              <w:t>3GPPORG_REP</w:t>
            </w:r>
          </w:p>
        </w:tc>
      </w:tr>
      <w:tr w:rsidR="00A66FE4" w14:paraId="651C25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C1F74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81AE2" w14:textId="77777777" w:rsidR="00A66FE4" w:rsidRPr="001B1679" w:rsidRDefault="00A66FE4" w:rsidP="0021626D">
            <w:pPr>
              <w:pStyle w:val="TAL"/>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C43DE"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4678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56623" w14:textId="77777777" w:rsidR="00A66FE4" w:rsidRPr="001B1679" w:rsidRDefault="00A66FE4" w:rsidP="0021626D">
            <w:pPr>
              <w:pStyle w:val="TAL"/>
              <w:rPr>
                <w:sz w:val="16"/>
                <w:szCs w:val="16"/>
              </w:rPr>
            </w:pPr>
            <w:r w:rsidRPr="001B1679">
              <w:rPr>
                <w:sz w:val="16"/>
                <w:szCs w:val="16"/>
              </w:rPr>
              <w:t>3GPPMEMBER</w:t>
            </w:r>
          </w:p>
        </w:tc>
      </w:tr>
      <w:tr w:rsidR="00A66FE4" w14:paraId="696029C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1E9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10A1E" w14:textId="77777777" w:rsidR="00A66FE4" w:rsidRPr="001B1679" w:rsidRDefault="00A66FE4" w:rsidP="0021626D">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DE922"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574B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BBFF6" w14:textId="77777777" w:rsidR="00A66FE4" w:rsidRPr="001B1679" w:rsidRDefault="00A66FE4" w:rsidP="0021626D">
            <w:pPr>
              <w:pStyle w:val="TAL"/>
              <w:rPr>
                <w:sz w:val="16"/>
                <w:szCs w:val="16"/>
              </w:rPr>
            </w:pPr>
            <w:r w:rsidRPr="001B1679">
              <w:rPr>
                <w:sz w:val="16"/>
                <w:szCs w:val="16"/>
              </w:rPr>
              <w:t>3GPPMEMBER</w:t>
            </w:r>
          </w:p>
        </w:tc>
      </w:tr>
      <w:tr w:rsidR="00A66FE4" w14:paraId="65E5C7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01A0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34ABF" w14:textId="77777777" w:rsidR="00A66FE4" w:rsidRPr="001B1679" w:rsidRDefault="00A66FE4" w:rsidP="0021626D">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50D0"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403B9"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F809D" w14:textId="77777777" w:rsidR="00A66FE4" w:rsidRPr="001B1679" w:rsidRDefault="00A66FE4" w:rsidP="0021626D">
            <w:pPr>
              <w:pStyle w:val="TAL"/>
              <w:rPr>
                <w:sz w:val="16"/>
                <w:szCs w:val="16"/>
              </w:rPr>
            </w:pPr>
            <w:r w:rsidRPr="001B1679">
              <w:rPr>
                <w:sz w:val="16"/>
                <w:szCs w:val="16"/>
              </w:rPr>
              <w:t>3GPPMEMBER</w:t>
            </w:r>
          </w:p>
        </w:tc>
      </w:tr>
      <w:tr w:rsidR="00A66FE4" w14:paraId="38F649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252EC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7FADB5" w14:textId="77777777" w:rsidR="00A66FE4" w:rsidRPr="001B1679" w:rsidRDefault="00A66FE4" w:rsidP="0021626D">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BB70"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EAAD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D4E01" w14:textId="77777777" w:rsidR="00A66FE4" w:rsidRPr="001B1679" w:rsidRDefault="00A66FE4" w:rsidP="0021626D">
            <w:pPr>
              <w:pStyle w:val="TAL"/>
              <w:rPr>
                <w:sz w:val="16"/>
                <w:szCs w:val="16"/>
              </w:rPr>
            </w:pPr>
            <w:r w:rsidRPr="001B1679">
              <w:rPr>
                <w:sz w:val="16"/>
                <w:szCs w:val="16"/>
              </w:rPr>
              <w:t>3GPPMEMBER</w:t>
            </w:r>
          </w:p>
        </w:tc>
      </w:tr>
      <w:tr w:rsidR="00A66FE4" w14:paraId="41A499F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7E6FC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2C9A3" w14:textId="77777777" w:rsidR="00A66FE4" w:rsidRPr="001B1679" w:rsidRDefault="00A66FE4" w:rsidP="0021626D">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E295D"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5A2A3"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D167D" w14:textId="77777777" w:rsidR="00A66FE4" w:rsidRPr="001B1679" w:rsidRDefault="00A66FE4" w:rsidP="0021626D">
            <w:pPr>
              <w:pStyle w:val="TAL"/>
              <w:rPr>
                <w:sz w:val="16"/>
                <w:szCs w:val="16"/>
              </w:rPr>
            </w:pPr>
            <w:r w:rsidRPr="001B1679">
              <w:rPr>
                <w:sz w:val="16"/>
                <w:szCs w:val="16"/>
              </w:rPr>
              <w:t>3GPPMEMBER</w:t>
            </w:r>
          </w:p>
        </w:tc>
      </w:tr>
      <w:tr w:rsidR="00A66FE4" w14:paraId="1214F7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4844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3A449" w14:textId="77777777" w:rsidR="00A66FE4" w:rsidRPr="001B1679" w:rsidRDefault="00A66FE4" w:rsidP="0021626D">
            <w:pPr>
              <w:pStyle w:val="TAL"/>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24E1A"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AFD2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ECCD6" w14:textId="77777777" w:rsidR="00A66FE4" w:rsidRPr="001B1679" w:rsidRDefault="00A66FE4" w:rsidP="0021626D">
            <w:pPr>
              <w:pStyle w:val="TAL"/>
              <w:rPr>
                <w:sz w:val="16"/>
                <w:szCs w:val="16"/>
              </w:rPr>
            </w:pPr>
            <w:r w:rsidRPr="001B1679">
              <w:rPr>
                <w:sz w:val="16"/>
                <w:szCs w:val="16"/>
              </w:rPr>
              <w:t>3GPPMEMBER</w:t>
            </w:r>
          </w:p>
        </w:tc>
      </w:tr>
      <w:tr w:rsidR="00A66FE4" w14:paraId="58F0B49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63CCBC"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2297B" w14:textId="77777777" w:rsidR="00A66FE4" w:rsidRPr="001B1679" w:rsidRDefault="00A66FE4" w:rsidP="0021626D">
            <w:pPr>
              <w:pStyle w:val="TAL"/>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E1DB7" w14:textId="77777777" w:rsidR="00A66FE4" w:rsidRPr="001B1679" w:rsidRDefault="00A66FE4" w:rsidP="0021626D">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6BAA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2F227" w14:textId="77777777" w:rsidR="00A66FE4" w:rsidRPr="001B1679" w:rsidRDefault="00A66FE4" w:rsidP="0021626D">
            <w:pPr>
              <w:pStyle w:val="TAL"/>
              <w:rPr>
                <w:sz w:val="16"/>
                <w:szCs w:val="16"/>
              </w:rPr>
            </w:pPr>
            <w:r w:rsidRPr="001B1679">
              <w:rPr>
                <w:sz w:val="16"/>
                <w:szCs w:val="16"/>
              </w:rPr>
              <w:t>3GPPMEMBER</w:t>
            </w:r>
          </w:p>
        </w:tc>
      </w:tr>
      <w:tr w:rsidR="00A66FE4" w14:paraId="7A1A5A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4CA00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51075" w14:textId="77777777" w:rsidR="00A66FE4" w:rsidRPr="001B1679" w:rsidRDefault="00A66FE4" w:rsidP="0021626D">
            <w:pPr>
              <w:pStyle w:val="TAL"/>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50409"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8BB9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06B8A" w14:textId="77777777" w:rsidR="00A66FE4" w:rsidRPr="001B1679" w:rsidRDefault="00A66FE4" w:rsidP="0021626D">
            <w:pPr>
              <w:pStyle w:val="TAL"/>
              <w:rPr>
                <w:sz w:val="16"/>
                <w:szCs w:val="16"/>
              </w:rPr>
            </w:pPr>
            <w:r w:rsidRPr="001B1679">
              <w:rPr>
                <w:sz w:val="16"/>
                <w:szCs w:val="16"/>
              </w:rPr>
              <w:t>3GPPMEMBER</w:t>
            </w:r>
          </w:p>
        </w:tc>
      </w:tr>
      <w:tr w:rsidR="00A66FE4" w14:paraId="5109633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BE68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6AC5E" w14:textId="77777777" w:rsidR="00A66FE4" w:rsidRPr="001B1679" w:rsidRDefault="00A66FE4" w:rsidP="0021626D">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F7342"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56E0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B3EEA" w14:textId="77777777" w:rsidR="00A66FE4" w:rsidRPr="001B1679" w:rsidRDefault="00A66FE4" w:rsidP="0021626D">
            <w:pPr>
              <w:pStyle w:val="TAL"/>
              <w:rPr>
                <w:sz w:val="16"/>
                <w:szCs w:val="16"/>
              </w:rPr>
            </w:pPr>
            <w:r w:rsidRPr="001B1679">
              <w:rPr>
                <w:sz w:val="16"/>
                <w:szCs w:val="16"/>
              </w:rPr>
              <w:t>3GPPMEMBER</w:t>
            </w:r>
          </w:p>
        </w:tc>
      </w:tr>
      <w:tr w:rsidR="00A66FE4" w14:paraId="3EFE7B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2FDE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61426" w14:textId="77777777" w:rsidR="00A66FE4" w:rsidRPr="001B1679" w:rsidRDefault="00A66FE4" w:rsidP="0021626D">
            <w:pPr>
              <w:pStyle w:val="TAL"/>
              <w:rPr>
                <w:sz w:val="16"/>
                <w:szCs w:val="16"/>
              </w:rPr>
            </w:pPr>
            <w:r w:rsidRPr="001B1679">
              <w:rPr>
                <w:sz w:val="16"/>
                <w:szCs w:val="16"/>
              </w:rPr>
              <w:t>Eric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FF303"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A81A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C82B1" w14:textId="77777777" w:rsidR="00A66FE4" w:rsidRPr="001B1679" w:rsidRDefault="00A66FE4" w:rsidP="0021626D">
            <w:pPr>
              <w:pStyle w:val="TAL"/>
              <w:rPr>
                <w:sz w:val="16"/>
                <w:szCs w:val="16"/>
              </w:rPr>
            </w:pPr>
            <w:r w:rsidRPr="001B1679">
              <w:rPr>
                <w:sz w:val="16"/>
                <w:szCs w:val="16"/>
              </w:rPr>
              <w:t>3GPPMEMBER</w:t>
            </w:r>
          </w:p>
        </w:tc>
      </w:tr>
      <w:tr w:rsidR="00A66FE4" w14:paraId="5568764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19DC6"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E8FF7" w14:textId="77777777" w:rsidR="00A66FE4" w:rsidRPr="001B1679" w:rsidRDefault="00A66FE4" w:rsidP="0021626D">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5EB2B"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BB4C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F3F0C5" w14:textId="77777777" w:rsidR="00A66FE4" w:rsidRPr="001B1679" w:rsidRDefault="00A66FE4" w:rsidP="0021626D">
            <w:pPr>
              <w:pStyle w:val="TAL"/>
              <w:rPr>
                <w:sz w:val="16"/>
                <w:szCs w:val="16"/>
              </w:rPr>
            </w:pPr>
            <w:r w:rsidRPr="001B1679">
              <w:rPr>
                <w:sz w:val="16"/>
                <w:szCs w:val="16"/>
              </w:rPr>
              <w:t>3GPPMEMBER</w:t>
            </w:r>
          </w:p>
        </w:tc>
      </w:tr>
      <w:tr w:rsidR="00A66FE4" w14:paraId="486E15A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F65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05C28" w14:textId="77777777" w:rsidR="00A66FE4" w:rsidRPr="001B1679" w:rsidRDefault="00A66FE4" w:rsidP="0021626D">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C54B4"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A65F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78AA0" w14:textId="77777777" w:rsidR="00A66FE4" w:rsidRPr="001B1679" w:rsidRDefault="00A66FE4" w:rsidP="0021626D">
            <w:pPr>
              <w:pStyle w:val="TAL"/>
              <w:rPr>
                <w:sz w:val="16"/>
                <w:szCs w:val="16"/>
              </w:rPr>
            </w:pPr>
            <w:r w:rsidRPr="001B1679">
              <w:rPr>
                <w:sz w:val="16"/>
                <w:szCs w:val="16"/>
              </w:rPr>
              <w:t>3GPPMEMBER</w:t>
            </w:r>
          </w:p>
        </w:tc>
      </w:tr>
      <w:tr w:rsidR="00A66FE4" w14:paraId="014BA8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1BFB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3FE8E" w14:textId="77777777" w:rsidR="00A66FE4" w:rsidRPr="001B1679" w:rsidRDefault="00A66FE4" w:rsidP="0021626D">
            <w:pPr>
              <w:pStyle w:val="TAL"/>
              <w:rPr>
                <w:sz w:val="16"/>
                <w:szCs w:val="16"/>
              </w:rPr>
            </w:pPr>
            <w:r w:rsidRPr="001B1679">
              <w:rPr>
                <w:sz w:val="16"/>
                <w:szCs w:val="16"/>
              </w:rPr>
              <w:t>Angus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98731"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45B8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A77BF8" w14:textId="77777777" w:rsidR="00A66FE4" w:rsidRPr="001B1679" w:rsidRDefault="00A66FE4" w:rsidP="0021626D">
            <w:pPr>
              <w:pStyle w:val="TAL"/>
              <w:rPr>
                <w:sz w:val="16"/>
                <w:szCs w:val="16"/>
              </w:rPr>
            </w:pPr>
            <w:r w:rsidRPr="001B1679">
              <w:rPr>
                <w:sz w:val="16"/>
                <w:szCs w:val="16"/>
              </w:rPr>
              <w:t>3GPPMEMBER</w:t>
            </w:r>
          </w:p>
        </w:tc>
      </w:tr>
      <w:tr w:rsidR="00A66FE4" w14:paraId="4577752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F9E58" w14:textId="77777777" w:rsidR="00A66FE4" w:rsidRPr="001B1679" w:rsidRDefault="00A66FE4" w:rsidP="0021626D">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A689D" w14:textId="77777777" w:rsidR="00A66FE4" w:rsidRPr="001B1679" w:rsidRDefault="00A66FE4" w:rsidP="0021626D">
            <w:pPr>
              <w:pStyle w:val="TAL"/>
              <w:rPr>
                <w:sz w:val="16"/>
                <w:szCs w:val="16"/>
              </w:rPr>
            </w:pPr>
            <w:r w:rsidRPr="001B1679">
              <w:rPr>
                <w:sz w:val="16"/>
                <w:szCs w:val="16"/>
              </w:rPr>
              <w:t>Li-Hsing 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C41C0" w14:textId="77777777" w:rsidR="00A66FE4" w:rsidRPr="001B1679" w:rsidRDefault="00A66FE4" w:rsidP="0021626D">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3402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23852" w14:textId="77777777" w:rsidR="00A66FE4" w:rsidRPr="001B1679" w:rsidRDefault="00A66FE4" w:rsidP="0021626D">
            <w:pPr>
              <w:pStyle w:val="TAL"/>
              <w:rPr>
                <w:sz w:val="16"/>
                <w:szCs w:val="16"/>
              </w:rPr>
            </w:pPr>
            <w:r w:rsidRPr="001B1679">
              <w:rPr>
                <w:sz w:val="16"/>
                <w:szCs w:val="16"/>
              </w:rPr>
              <w:t>3GPPMEMBER</w:t>
            </w:r>
          </w:p>
        </w:tc>
      </w:tr>
      <w:tr w:rsidR="00A66FE4" w14:paraId="132A317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76C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1E8AF" w14:textId="77777777" w:rsidR="00A66FE4" w:rsidRPr="001B1679" w:rsidRDefault="00A66FE4" w:rsidP="0021626D">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87C4E" w14:textId="77777777" w:rsidR="00A66FE4" w:rsidRPr="001B1679" w:rsidRDefault="00A66FE4" w:rsidP="0021626D">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5AA8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CEAD9" w14:textId="77777777" w:rsidR="00A66FE4" w:rsidRPr="001B1679" w:rsidRDefault="00A66FE4" w:rsidP="0021626D">
            <w:pPr>
              <w:pStyle w:val="TAL"/>
              <w:rPr>
                <w:sz w:val="16"/>
                <w:szCs w:val="16"/>
              </w:rPr>
            </w:pPr>
            <w:r w:rsidRPr="001B1679">
              <w:rPr>
                <w:sz w:val="16"/>
                <w:szCs w:val="16"/>
              </w:rPr>
              <w:t>3GPPMEMBER</w:t>
            </w:r>
          </w:p>
        </w:tc>
      </w:tr>
      <w:tr w:rsidR="00A66FE4" w14:paraId="50AF9E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B889A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4EFCE" w14:textId="77777777" w:rsidR="00A66FE4" w:rsidRPr="001B1679" w:rsidRDefault="00A66FE4" w:rsidP="0021626D">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09783"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1691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594B6E" w14:textId="77777777" w:rsidR="00A66FE4" w:rsidRPr="001B1679" w:rsidRDefault="00A66FE4" w:rsidP="0021626D">
            <w:pPr>
              <w:pStyle w:val="TAL"/>
              <w:rPr>
                <w:sz w:val="16"/>
                <w:szCs w:val="16"/>
              </w:rPr>
            </w:pPr>
            <w:r w:rsidRPr="001B1679">
              <w:rPr>
                <w:sz w:val="16"/>
                <w:szCs w:val="16"/>
              </w:rPr>
              <w:t>3GPPMEMBER</w:t>
            </w:r>
          </w:p>
        </w:tc>
      </w:tr>
      <w:tr w:rsidR="00A66FE4" w14:paraId="035E33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DDE3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39B62" w14:textId="77777777" w:rsidR="00A66FE4" w:rsidRPr="001B1679" w:rsidRDefault="00A66FE4" w:rsidP="0021626D">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CD48B"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2BF7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7686E" w14:textId="77777777" w:rsidR="00A66FE4" w:rsidRPr="001B1679" w:rsidRDefault="00A66FE4" w:rsidP="0021626D">
            <w:pPr>
              <w:pStyle w:val="TAL"/>
              <w:rPr>
                <w:sz w:val="16"/>
                <w:szCs w:val="16"/>
              </w:rPr>
            </w:pPr>
            <w:r w:rsidRPr="001B1679">
              <w:rPr>
                <w:sz w:val="16"/>
                <w:szCs w:val="16"/>
              </w:rPr>
              <w:t>3GPPMEMBER</w:t>
            </w:r>
          </w:p>
        </w:tc>
      </w:tr>
      <w:tr w:rsidR="00A66FE4" w14:paraId="707872D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78EB2"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A1AA2" w14:textId="77777777" w:rsidR="00A66FE4" w:rsidRPr="001B1679" w:rsidRDefault="00A66FE4" w:rsidP="0021626D">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C75C5"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ED3E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3BD0C" w14:textId="77777777" w:rsidR="00A66FE4" w:rsidRPr="001B1679" w:rsidRDefault="00A66FE4" w:rsidP="0021626D">
            <w:pPr>
              <w:pStyle w:val="TAL"/>
              <w:rPr>
                <w:sz w:val="16"/>
                <w:szCs w:val="16"/>
              </w:rPr>
            </w:pPr>
            <w:r w:rsidRPr="001B1679">
              <w:rPr>
                <w:sz w:val="16"/>
                <w:szCs w:val="16"/>
              </w:rPr>
              <w:t>3GPPMEMBER</w:t>
            </w:r>
          </w:p>
        </w:tc>
      </w:tr>
      <w:tr w:rsidR="00A66FE4" w14:paraId="5B0798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B6BB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C026D2" w14:textId="77777777" w:rsidR="00A66FE4" w:rsidRPr="001B1679" w:rsidRDefault="00A66FE4" w:rsidP="0021626D">
            <w:pPr>
              <w:pStyle w:val="TAL"/>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E09E0" w14:textId="77777777" w:rsidR="00A66FE4" w:rsidRPr="001B1679" w:rsidRDefault="00A66FE4" w:rsidP="0021626D">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DAA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A24A42" w14:textId="77777777" w:rsidR="00A66FE4" w:rsidRPr="001B1679" w:rsidRDefault="00A66FE4" w:rsidP="0021626D">
            <w:pPr>
              <w:pStyle w:val="TAL"/>
              <w:rPr>
                <w:sz w:val="16"/>
                <w:szCs w:val="16"/>
              </w:rPr>
            </w:pPr>
            <w:r w:rsidRPr="001B1679">
              <w:rPr>
                <w:sz w:val="16"/>
                <w:szCs w:val="16"/>
              </w:rPr>
              <w:t>3GPPMEMBER</w:t>
            </w:r>
          </w:p>
        </w:tc>
      </w:tr>
    </w:tbl>
    <w:p w14:paraId="4D5FF40C" w14:textId="77777777" w:rsidR="00A66FE4" w:rsidRDefault="00A66FE4" w:rsidP="00A66FE4">
      <w:r>
        <w:t>91 Entries</w:t>
      </w:r>
    </w:p>
    <w:p w14:paraId="75225057" w14:textId="77777777" w:rsidR="00A66FE4" w:rsidRDefault="00A66FE4" w:rsidP="00A66FE4"/>
    <w:p w14:paraId="40710D98" w14:textId="77777777" w:rsidR="00A66FE4" w:rsidRDefault="00A66FE4" w:rsidP="00A66FE4">
      <w:pPr>
        <w:spacing w:after="160" w:line="259" w:lineRule="auto"/>
      </w:pPr>
      <w:r>
        <w:lastRenderedPageBreak/>
        <w:br w:type="page"/>
      </w:r>
    </w:p>
    <w:p w14:paraId="4C2360F3" w14:textId="77777777" w:rsidR="00A66FE4" w:rsidRDefault="00A66FE4" w:rsidP="00A66FE4">
      <w:pPr>
        <w:pStyle w:val="Heading9"/>
      </w:pPr>
      <w:bookmarkStart w:id="145" w:name="_Toc145733874"/>
      <w:r>
        <w:lastRenderedPageBreak/>
        <w:t>ANNEX D</w:t>
      </w:r>
      <w:r>
        <w:tab/>
        <w:t>Incoming and Outgoing Liaison Statements</w:t>
      </w:r>
      <w:bookmarkEnd w:id="145"/>
    </w:p>
    <w:p w14:paraId="044B373A" w14:textId="77777777" w:rsidR="00A66FE4" w:rsidRDefault="00A66FE4" w:rsidP="00A66FE4">
      <w:pPr>
        <w:pStyle w:val="Heading1"/>
      </w:pPr>
      <w:bookmarkStart w:id="146" w:name="_Toc145733875"/>
      <w:r>
        <w:t>D.1</w:t>
      </w:r>
      <w:r>
        <w:tab/>
        <w:t>Incoming LSs</w:t>
      </w:r>
      <w:bookmarkEnd w:id="146"/>
    </w:p>
    <w:p w14:paraId="54926397" w14:textId="77777777" w:rsidR="00A66FE4" w:rsidRDefault="00A66FE4" w:rsidP="00A66FE4">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A66FE4" w14:paraId="1156058A"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03888D" w14:textId="77777777" w:rsidR="00A66FE4" w:rsidRDefault="00A66FE4" w:rsidP="0021626D">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9A43E5" w14:textId="77777777" w:rsidR="00A66FE4" w:rsidRDefault="00A66FE4" w:rsidP="0021626D">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2B6448" w14:textId="77777777" w:rsidR="00A66FE4" w:rsidRDefault="00A66FE4" w:rsidP="0021626D">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B311EC" w14:textId="77777777" w:rsidR="00A66FE4" w:rsidRDefault="00A66FE4" w:rsidP="0021626D">
            <w:pPr>
              <w:pStyle w:val="TAH"/>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C3568F" w14:textId="77777777" w:rsidR="00A66FE4" w:rsidRDefault="00A66FE4" w:rsidP="0021626D">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DCA543" w14:textId="77777777" w:rsidR="00A66FE4" w:rsidRDefault="00A66FE4" w:rsidP="0021626D">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BCB1BC" w14:textId="77777777" w:rsidR="00A66FE4" w:rsidRDefault="00A66FE4" w:rsidP="0021626D">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FB748D" w14:textId="77777777" w:rsidR="00A66FE4" w:rsidRDefault="00A66FE4" w:rsidP="0021626D">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B33DC8" w14:textId="77777777" w:rsidR="00A66FE4" w:rsidRDefault="00A66FE4" w:rsidP="0021626D">
            <w:pPr>
              <w:pStyle w:val="TAH"/>
            </w:pPr>
            <w:r w:rsidRPr="00BB3F37">
              <w:t>Status</w:t>
            </w:r>
          </w:p>
        </w:tc>
      </w:tr>
      <w:tr w:rsidR="00A66FE4" w14:paraId="37E995C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F377B" w14:textId="77777777" w:rsidR="00A66FE4" w:rsidRPr="001B1679" w:rsidRDefault="00A66FE4" w:rsidP="0021626D">
            <w:pPr>
              <w:pStyle w:val="TAL"/>
              <w:rPr>
                <w:sz w:val="16"/>
                <w:szCs w:val="16"/>
              </w:rPr>
            </w:pPr>
            <w:r w:rsidRPr="001B1679">
              <w:rPr>
                <w:sz w:val="16"/>
                <w:szCs w:val="16"/>
              </w:rPr>
              <w:t>SP-230786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A033F0" w14:textId="77777777" w:rsidR="00A66FE4" w:rsidRPr="001B1679" w:rsidRDefault="00A66FE4" w:rsidP="0021626D">
            <w:pPr>
              <w:pStyle w:val="TAL"/>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55840" w14:textId="77777777" w:rsidR="00A66FE4" w:rsidRPr="001B1679" w:rsidRDefault="00A66FE4" w:rsidP="0021626D">
            <w:pPr>
              <w:pStyle w:val="TAL"/>
              <w:rPr>
                <w:sz w:val="16"/>
                <w:szCs w:val="16"/>
              </w:rPr>
            </w:pPr>
            <w:r w:rsidRPr="001B1679">
              <w:rPr>
                <w:sz w:val="16"/>
                <w:szCs w:val="16"/>
              </w:rPr>
              <w:t>LS from SA WG4: Reply LS on alignment of activities on UE data collection, reporting and event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775D3" w14:textId="77777777" w:rsidR="00A66FE4" w:rsidRPr="001B1679" w:rsidRDefault="00A66FE4" w:rsidP="0021626D">
            <w:pPr>
              <w:pStyle w:val="TAL"/>
              <w:rPr>
                <w:sz w:val="16"/>
                <w:szCs w:val="16"/>
              </w:rPr>
            </w:pPr>
            <w:r w:rsidRPr="001B1679">
              <w:rPr>
                <w:sz w:val="16"/>
                <w:szCs w:val="16"/>
              </w:rPr>
              <w:t>S4-231092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0130B"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75C59" w14:textId="77777777" w:rsidR="00A66FE4" w:rsidRPr="001B1679" w:rsidRDefault="00A66FE4" w:rsidP="0021626D">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E8385"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86034"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F9165" w14:textId="77777777" w:rsidR="00A66FE4" w:rsidRPr="001B1679" w:rsidRDefault="00A66FE4" w:rsidP="0021626D">
            <w:pPr>
              <w:pStyle w:val="TAL"/>
              <w:rPr>
                <w:sz w:val="16"/>
                <w:szCs w:val="16"/>
              </w:rPr>
            </w:pPr>
            <w:r w:rsidRPr="001B1679">
              <w:rPr>
                <w:sz w:val="16"/>
                <w:szCs w:val="16"/>
              </w:rPr>
              <w:t>Postponed</w:t>
            </w:r>
          </w:p>
        </w:tc>
      </w:tr>
      <w:tr w:rsidR="00A66FE4" w14:paraId="0CEB5E2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2BA39" w14:textId="77777777" w:rsidR="00A66FE4" w:rsidRPr="001B1679" w:rsidRDefault="00A66FE4" w:rsidP="0021626D">
            <w:pPr>
              <w:pStyle w:val="TAL"/>
              <w:rPr>
                <w:sz w:val="16"/>
                <w:szCs w:val="16"/>
              </w:rPr>
            </w:pPr>
            <w:r w:rsidRPr="001B1679">
              <w:rPr>
                <w:sz w:val="16"/>
                <w:szCs w:val="16"/>
              </w:rPr>
              <w:t>SP-230787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EDD86" w14:textId="77777777" w:rsidR="00A66FE4" w:rsidRPr="001B1679" w:rsidRDefault="00A66FE4" w:rsidP="0021626D">
            <w:pPr>
              <w:pStyle w:val="TAL"/>
              <w:rPr>
                <w:sz w:val="16"/>
                <w:szCs w:val="16"/>
              </w:rPr>
            </w:pPr>
            <w:r w:rsidRPr="001B1679">
              <w:rPr>
                <w:sz w:val="16"/>
                <w:szCs w:val="16"/>
              </w:rPr>
              <w:t>Advanced Television Systems Committee, Inc. (ATSC)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515BA" w14:textId="77777777" w:rsidR="00A66FE4" w:rsidRPr="001B1679" w:rsidRDefault="00A66FE4" w:rsidP="0021626D">
            <w:pPr>
              <w:pStyle w:val="TAL"/>
              <w:rPr>
                <w:sz w:val="16"/>
                <w:szCs w:val="16"/>
              </w:rPr>
            </w:pPr>
            <w:r w:rsidRPr="001B1679">
              <w:rPr>
                <w:sz w:val="16"/>
                <w:szCs w:val="16"/>
              </w:rPr>
              <w:t>LS from Advanced Television Systems Committee, Inc. (ATSC): RE: Liaison about ATSC 3.0 and 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F5551" w14:textId="77777777" w:rsidR="00A66FE4" w:rsidRPr="001B1679" w:rsidRDefault="00A66FE4" w:rsidP="0021626D">
            <w:pPr>
              <w:pStyle w:val="TAL"/>
              <w:rPr>
                <w:sz w:val="16"/>
                <w:szCs w:val="16"/>
              </w:rPr>
            </w:pPr>
            <w:r w:rsidRPr="001B1679">
              <w:rPr>
                <w:sz w:val="16"/>
                <w:szCs w:val="16"/>
              </w:rPr>
              <w:t>ATSC liaison to 3GPP re TG3 input on ATSC 3 and 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8C89C" w14:textId="77777777" w:rsidR="00A66FE4" w:rsidRPr="001B1679" w:rsidRDefault="00A66FE4" w:rsidP="0021626D">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4EDC1"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1B9DD" w14:textId="77777777" w:rsidR="00A66FE4" w:rsidRPr="001B1679" w:rsidRDefault="00A66FE4" w:rsidP="0021626D">
            <w:pPr>
              <w:pStyle w:val="TAL"/>
              <w:rPr>
                <w:sz w:val="16"/>
                <w:szCs w:val="16"/>
              </w:rPr>
            </w:pPr>
            <w:r w:rsidRPr="001B1679">
              <w:rPr>
                <w:sz w:val="16"/>
                <w:szCs w:val="16"/>
              </w:rPr>
              <w:t>TG3-11-052r6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4285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C0A13" w14:textId="77777777" w:rsidR="00A66FE4" w:rsidRPr="001B1679" w:rsidRDefault="00A66FE4" w:rsidP="0021626D">
            <w:pPr>
              <w:pStyle w:val="TAL"/>
              <w:rPr>
                <w:sz w:val="16"/>
                <w:szCs w:val="16"/>
              </w:rPr>
            </w:pPr>
            <w:r w:rsidRPr="001B1679">
              <w:rPr>
                <w:sz w:val="16"/>
                <w:szCs w:val="16"/>
              </w:rPr>
              <w:t>Noted</w:t>
            </w:r>
          </w:p>
        </w:tc>
      </w:tr>
      <w:tr w:rsidR="00A66FE4" w14:paraId="5ADF3BC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78E94" w14:textId="77777777" w:rsidR="00A66FE4" w:rsidRPr="001B1679" w:rsidRDefault="00A66FE4" w:rsidP="0021626D">
            <w:pPr>
              <w:pStyle w:val="TAL"/>
              <w:rPr>
                <w:sz w:val="16"/>
                <w:szCs w:val="16"/>
              </w:rPr>
            </w:pPr>
            <w:r w:rsidRPr="001B1679">
              <w:rPr>
                <w:sz w:val="16"/>
                <w:szCs w:val="16"/>
              </w:rPr>
              <w:t>SP-230788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59523" w14:textId="77777777" w:rsidR="00A66FE4" w:rsidRPr="001B1679" w:rsidRDefault="00A66FE4" w:rsidP="0021626D">
            <w:pPr>
              <w:pStyle w:val="TAL"/>
              <w:rPr>
                <w:sz w:val="16"/>
                <w:szCs w:val="16"/>
              </w:rPr>
            </w:pPr>
            <w:r w:rsidRPr="001B1679">
              <w:rPr>
                <w:sz w:val="16"/>
                <w:szCs w:val="16"/>
              </w:rPr>
              <w:t>ITU-R WP4B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74398" w14:textId="77777777" w:rsidR="00A66FE4" w:rsidRPr="001B1679" w:rsidRDefault="00A66FE4" w:rsidP="0021626D">
            <w:pPr>
              <w:pStyle w:val="TAL"/>
              <w:rPr>
                <w:sz w:val="16"/>
                <w:szCs w:val="16"/>
              </w:rPr>
            </w:pPr>
            <w:r w:rsidRPr="001B1679">
              <w:rPr>
                <w:sz w:val="16"/>
                <w:szCs w:val="16"/>
              </w:rPr>
              <w:t>LS from ITU-R WP4B: REPLY LIAISON STATEMENT TO THE ALLIANCE FOR TELECOMMUNICATIONS INDUSTRY SOLUTIONS (ATIS) AND EUROPEAN TELECOMMUNICATIONS STANDARDS INSTITUTE (ETSI)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8FCEE" w14:textId="77777777" w:rsidR="00A66FE4" w:rsidRPr="001B1679" w:rsidRDefault="00A66FE4" w:rsidP="0021626D">
            <w:pPr>
              <w:pStyle w:val="TAL"/>
              <w:rPr>
                <w:sz w:val="16"/>
                <w:szCs w:val="16"/>
              </w:rPr>
            </w:pPr>
            <w:r w:rsidRPr="001B1679">
              <w:rPr>
                <w:sz w:val="16"/>
                <w:szCs w:val="16"/>
              </w:rPr>
              <w:t>R19-WP4B-230626-TD-0041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C00B8" w14:textId="77777777" w:rsidR="00A66FE4" w:rsidRPr="001B1679" w:rsidRDefault="00A66FE4" w:rsidP="0021626D">
            <w:pPr>
              <w:pStyle w:val="TAL"/>
              <w:rPr>
                <w:sz w:val="16"/>
                <w:szCs w:val="16"/>
              </w:rPr>
            </w:pPr>
            <w:r w:rsidRPr="001B1679">
              <w:rPr>
                <w:sz w:val="16"/>
                <w:szCs w:val="16"/>
              </w:rPr>
              <w:t>ATIS, ETSI,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4468B"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32913"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B8AEE"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D9BD0" w14:textId="77777777" w:rsidR="00A66FE4" w:rsidRPr="001B1679" w:rsidRDefault="00A66FE4" w:rsidP="0021626D">
            <w:pPr>
              <w:pStyle w:val="TAL"/>
              <w:rPr>
                <w:sz w:val="16"/>
                <w:szCs w:val="16"/>
              </w:rPr>
            </w:pPr>
            <w:r w:rsidRPr="001B1679">
              <w:rPr>
                <w:sz w:val="16"/>
                <w:szCs w:val="16"/>
              </w:rPr>
              <w:t>Noted</w:t>
            </w:r>
          </w:p>
        </w:tc>
      </w:tr>
      <w:tr w:rsidR="00A66FE4" w14:paraId="7C8B0AC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40FA3" w14:textId="77777777" w:rsidR="00A66FE4" w:rsidRPr="001B1679" w:rsidRDefault="00A66FE4" w:rsidP="0021626D">
            <w:pPr>
              <w:pStyle w:val="TAL"/>
              <w:rPr>
                <w:sz w:val="16"/>
                <w:szCs w:val="16"/>
              </w:rPr>
            </w:pPr>
            <w:r w:rsidRPr="001B1679">
              <w:rPr>
                <w:sz w:val="16"/>
                <w:szCs w:val="16"/>
              </w:rPr>
              <w:t>SP-230789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8C6B7"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C46E7" w14:textId="77777777" w:rsidR="00A66FE4" w:rsidRPr="001B1679" w:rsidRDefault="00A66FE4" w:rsidP="0021626D">
            <w:pPr>
              <w:pStyle w:val="TAL"/>
              <w:rPr>
                <w:sz w:val="16"/>
                <w:szCs w:val="16"/>
              </w:rPr>
            </w:pPr>
            <w:r w:rsidRPr="001B1679">
              <w:rPr>
                <w:sz w:val="16"/>
                <w:szCs w:val="16"/>
              </w:rPr>
              <w:t>LS from ITU-R WP5D: LIAISON STATEMENT TO EXTERNAL ORGANIZATIONS ENGAGED IN RECOMMENDATION ITU-R M.2012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8DF64" w14:textId="77777777" w:rsidR="00A66FE4" w:rsidRPr="001B1679" w:rsidRDefault="00A66FE4" w:rsidP="0021626D">
            <w:pPr>
              <w:pStyle w:val="TAL"/>
              <w:rPr>
                <w:sz w:val="16"/>
                <w:szCs w:val="16"/>
              </w:rPr>
            </w:pPr>
            <w:r w:rsidRPr="001B1679">
              <w:rPr>
                <w:sz w:val="16"/>
                <w:szCs w:val="16"/>
              </w:rPr>
              <w:t>R19-WP5D-230612-TD-0895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EC023"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E037D"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8A727" w14:textId="77777777" w:rsidR="00A66FE4" w:rsidRPr="001B1679" w:rsidRDefault="00A66FE4" w:rsidP="0021626D">
            <w:pPr>
              <w:pStyle w:val="TAL"/>
              <w:rPr>
                <w:sz w:val="16"/>
                <w:szCs w:val="16"/>
              </w:rPr>
            </w:pPr>
            <w:r w:rsidRPr="001B1679">
              <w:rPr>
                <w:sz w:val="16"/>
                <w:szCs w:val="16"/>
              </w:rPr>
              <w:t>Att_5D-TEMP-0894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16DB8"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AEAB5" w14:textId="77777777" w:rsidR="00A66FE4" w:rsidRPr="001B1679" w:rsidRDefault="00A66FE4" w:rsidP="0021626D">
            <w:pPr>
              <w:pStyle w:val="TAL"/>
              <w:rPr>
                <w:sz w:val="16"/>
                <w:szCs w:val="16"/>
              </w:rPr>
            </w:pPr>
            <w:r w:rsidRPr="001B1679">
              <w:rPr>
                <w:sz w:val="16"/>
                <w:szCs w:val="16"/>
              </w:rPr>
              <w:t>Noted</w:t>
            </w:r>
          </w:p>
        </w:tc>
      </w:tr>
      <w:tr w:rsidR="00A66FE4" w14:paraId="30325B9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A4DC9" w14:textId="77777777" w:rsidR="00A66FE4" w:rsidRPr="001B1679" w:rsidRDefault="00A66FE4" w:rsidP="0021626D">
            <w:pPr>
              <w:pStyle w:val="TAL"/>
              <w:rPr>
                <w:sz w:val="16"/>
                <w:szCs w:val="16"/>
              </w:rPr>
            </w:pPr>
            <w:r w:rsidRPr="001B1679">
              <w:rPr>
                <w:sz w:val="16"/>
                <w:szCs w:val="16"/>
              </w:rPr>
              <w:t>SP-230790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706D6"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E3275" w14:textId="77777777" w:rsidR="00A66FE4" w:rsidRPr="001B1679" w:rsidRDefault="00A66FE4" w:rsidP="0021626D">
            <w:pPr>
              <w:pStyle w:val="TAL"/>
              <w:rPr>
                <w:sz w:val="16"/>
                <w:szCs w:val="16"/>
              </w:rPr>
            </w:pPr>
            <w:r w:rsidRPr="001B1679">
              <w:rPr>
                <w:sz w:val="16"/>
                <w:szCs w:val="16"/>
              </w:rPr>
              <w:t>LS from ITU-R WP5D: COMPLETION OF DRAFT NEW RECOMMENDATION ITU-R M.[IMT.FRAMEWORK FOR 2030 AND BEYOND]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28FDD" w14:textId="77777777" w:rsidR="00A66FE4" w:rsidRPr="001B1679" w:rsidRDefault="00A66FE4" w:rsidP="0021626D">
            <w:pPr>
              <w:pStyle w:val="TAL"/>
              <w:rPr>
                <w:sz w:val="16"/>
                <w:szCs w:val="16"/>
              </w:rPr>
            </w:pPr>
            <w:r w:rsidRPr="001B1679">
              <w:rPr>
                <w:sz w:val="16"/>
                <w:szCs w:val="16"/>
              </w:rPr>
              <w:t>R19-WP5D-230612-TD-0899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5F790"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726E7"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C52B8" w14:textId="77777777" w:rsidR="00A66FE4" w:rsidRPr="001B1679" w:rsidRDefault="00A66FE4" w:rsidP="0021626D">
            <w:pPr>
              <w:pStyle w:val="TAL"/>
              <w:rPr>
                <w:sz w:val="16"/>
                <w:szCs w:val="16"/>
              </w:rPr>
            </w:pPr>
            <w:r w:rsidRPr="001B1679">
              <w:rPr>
                <w:sz w:val="16"/>
                <w:szCs w:val="16"/>
              </w:rPr>
              <w:t>Att_5D-TEMP-905_5-131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E3EC6"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B1B47" w14:textId="77777777" w:rsidR="00A66FE4" w:rsidRPr="001B1679" w:rsidRDefault="00A66FE4" w:rsidP="0021626D">
            <w:pPr>
              <w:pStyle w:val="TAL"/>
              <w:rPr>
                <w:sz w:val="16"/>
                <w:szCs w:val="16"/>
              </w:rPr>
            </w:pPr>
            <w:r w:rsidRPr="001B1679">
              <w:rPr>
                <w:sz w:val="16"/>
                <w:szCs w:val="16"/>
              </w:rPr>
              <w:t>Noted</w:t>
            </w:r>
          </w:p>
        </w:tc>
      </w:tr>
      <w:tr w:rsidR="00A66FE4" w14:paraId="5B91B73F"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19AA9" w14:textId="77777777" w:rsidR="00A66FE4" w:rsidRPr="001B1679" w:rsidRDefault="00A66FE4" w:rsidP="0021626D">
            <w:pPr>
              <w:pStyle w:val="TAL"/>
              <w:rPr>
                <w:sz w:val="16"/>
                <w:szCs w:val="16"/>
              </w:rPr>
            </w:pPr>
            <w:r w:rsidRPr="001B1679">
              <w:rPr>
                <w:sz w:val="16"/>
                <w:szCs w:val="16"/>
              </w:rPr>
              <w:lastRenderedPageBreak/>
              <w:t>SP-230791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70C34"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BF351" w14:textId="77777777" w:rsidR="00A66FE4" w:rsidRPr="001B1679" w:rsidRDefault="00A66FE4" w:rsidP="0021626D">
            <w:pPr>
              <w:pStyle w:val="TAL"/>
              <w:rPr>
                <w:sz w:val="16"/>
                <w:szCs w:val="16"/>
              </w:rPr>
            </w:pPr>
            <w:r w:rsidRPr="001B1679">
              <w:rPr>
                <w:sz w:val="16"/>
                <w:szCs w:val="16"/>
              </w:rPr>
              <w:t>LS from ITU-R WP5D: LIAISON STATEMENT TO EXTERNAL ORGANIZATIONS: DRAFT NEW REPORT ITU-R M.[IMT.MULTIMEDIA]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24EC0" w14:textId="77777777" w:rsidR="00A66FE4" w:rsidRPr="001B1679" w:rsidRDefault="00A66FE4" w:rsidP="0021626D">
            <w:pPr>
              <w:pStyle w:val="TAL"/>
              <w:rPr>
                <w:sz w:val="16"/>
                <w:szCs w:val="16"/>
              </w:rPr>
            </w:pPr>
            <w:r w:rsidRPr="001B1679">
              <w:rPr>
                <w:sz w:val="16"/>
                <w:szCs w:val="16"/>
              </w:rPr>
              <w:t>R19-WP5D-230612-TD-0904!R1!MSW-E_rev_OUT.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42445"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0431B"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B4D0F" w14:textId="77777777" w:rsidR="00A66FE4" w:rsidRPr="001B1679" w:rsidRDefault="00A66FE4" w:rsidP="0021626D">
            <w:pPr>
              <w:pStyle w:val="TAL"/>
              <w:rPr>
                <w:sz w:val="16"/>
                <w:szCs w:val="16"/>
              </w:rPr>
            </w:pPr>
            <w:r w:rsidRPr="001B1679">
              <w:rPr>
                <w:sz w:val="16"/>
                <w:szCs w:val="16"/>
              </w:rPr>
              <w:t>Att_5D_TEMP_902_5-140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801A7"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44F43" w14:textId="77777777" w:rsidR="00A66FE4" w:rsidRPr="001B1679" w:rsidRDefault="00A66FE4" w:rsidP="0021626D">
            <w:pPr>
              <w:pStyle w:val="TAL"/>
              <w:rPr>
                <w:sz w:val="16"/>
                <w:szCs w:val="16"/>
              </w:rPr>
            </w:pPr>
            <w:r w:rsidRPr="001B1679">
              <w:rPr>
                <w:sz w:val="16"/>
                <w:szCs w:val="16"/>
              </w:rPr>
              <w:t>Noted</w:t>
            </w:r>
          </w:p>
        </w:tc>
      </w:tr>
      <w:tr w:rsidR="00A66FE4" w14:paraId="406FAF8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FDA1C" w14:textId="77777777" w:rsidR="00A66FE4" w:rsidRPr="001B1679" w:rsidRDefault="00A66FE4" w:rsidP="0021626D">
            <w:pPr>
              <w:pStyle w:val="TAL"/>
              <w:rPr>
                <w:sz w:val="16"/>
                <w:szCs w:val="16"/>
              </w:rPr>
            </w:pPr>
            <w:r w:rsidRPr="001B1679">
              <w:rPr>
                <w:sz w:val="16"/>
                <w:szCs w:val="16"/>
              </w:rPr>
              <w:t>SP-230792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F1F11" w14:textId="77777777" w:rsidR="00A66FE4" w:rsidRPr="001B1679" w:rsidRDefault="00A66FE4" w:rsidP="0021626D">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7A02E" w14:textId="77777777" w:rsidR="00A66FE4" w:rsidRPr="001B1679" w:rsidRDefault="00A66FE4" w:rsidP="0021626D">
            <w:pPr>
              <w:pStyle w:val="TAL"/>
              <w:rPr>
                <w:sz w:val="16"/>
                <w:szCs w:val="16"/>
              </w:rPr>
            </w:pPr>
            <w:r w:rsidRPr="001B1679">
              <w:rPr>
                <w:sz w:val="16"/>
                <w:szCs w:val="16"/>
              </w:rPr>
              <w:t>LS from GSMA OPG: LS on GSMA OPG PRDs publication and document name change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8ADC5" w14:textId="77777777" w:rsidR="00A66FE4" w:rsidRPr="001B1679" w:rsidRDefault="00A66FE4" w:rsidP="0021626D">
            <w:pPr>
              <w:pStyle w:val="TAL"/>
              <w:rPr>
                <w:sz w:val="16"/>
                <w:szCs w:val="16"/>
              </w:rPr>
            </w:pPr>
            <w:r w:rsidRPr="001B1679">
              <w:rPr>
                <w:sz w:val="16"/>
                <w:szCs w:val="16"/>
              </w:rPr>
              <w:t>OPG_142_Doc_03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F4D17" w14:textId="77777777" w:rsidR="00A66FE4" w:rsidRPr="001B1679" w:rsidRDefault="00A66FE4" w:rsidP="0021626D">
            <w:pPr>
              <w:pStyle w:val="TAL"/>
              <w:rPr>
                <w:sz w:val="16"/>
                <w:szCs w:val="16"/>
              </w:rPr>
            </w:pPr>
            <w:r w:rsidRPr="001B1679">
              <w:rPr>
                <w:sz w:val="16"/>
                <w:szCs w:val="16"/>
              </w:rPr>
              <w:t>SA WG2, SA WG5, SA WG6, ETSI ISG MEC, ETSI ISG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D1BC2"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EC85B"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90D97"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B6572" w14:textId="77777777" w:rsidR="00A66FE4" w:rsidRPr="001B1679" w:rsidRDefault="00A66FE4" w:rsidP="0021626D">
            <w:pPr>
              <w:pStyle w:val="TAL"/>
              <w:rPr>
                <w:sz w:val="16"/>
                <w:szCs w:val="16"/>
              </w:rPr>
            </w:pPr>
            <w:r w:rsidRPr="001B1679">
              <w:rPr>
                <w:sz w:val="16"/>
                <w:szCs w:val="16"/>
              </w:rPr>
              <w:t>Noted</w:t>
            </w:r>
          </w:p>
        </w:tc>
      </w:tr>
      <w:tr w:rsidR="00A66FE4" w14:paraId="1A0F859F"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E14E8" w14:textId="77777777" w:rsidR="00A66FE4" w:rsidRPr="001B1679" w:rsidRDefault="00A66FE4" w:rsidP="0021626D">
            <w:pPr>
              <w:pStyle w:val="TAL"/>
              <w:rPr>
                <w:sz w:val="16"/>
                <w:szCs w:val="16"/>
              </w:rPr>
            </w:pPr>
            <w:r w:rsidRPr="001B1679">
              <w:rPr>
                <w:sz w:val="16"/>
                <w:szCs w:val="16"/>
              </w:rPr>
              <w:t>SP-230793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4BE9C" w14:textId="77777777" w:rsidR="00A66FE4" w:rsidRPr="001B1679" w:rsidRDefault="00A66FE4" w:rsidP="0021626D">
            <w:pPr>
              <w:pStyle w:val="TAL"/>
              <w:rPr>
                <w:sz w:val="16"/>
                <w:szCs w:val="16"/>
              </w:rPr>
            </w:pPr>
            <w:r w:rsidRPr="001B1679">
              <w:rPr>
                <w:sz w:val="16"/>
                <w:szCs w:val="16"/>
              </w:rPr>
              <w:t>IEEE 802.1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10E3D" w14:textId="77777777" w:rsidR="00A66FE4" w:rsidRPr="001B1679" w:rsidRDefault="00A66FE4" w:rsidP="0021626D">
            <w:pPr>
              <w:pStyle w:val="TAL"/>
              <w:rPr>
                <w:sz w:val="16"/>
                <w:szCs w:val="16"/>
              </w:rPr>
            </w:pPr>
            <w:r w:rsidRPr="001B1679">
              <w:rPr>
                <w:sz w:val="16"/>
                <w:szCs w:val="16"/>
              </w:rPr>
              <w:t>LS from IEEE 802.1: Liaison response to work items related to deterministic networking in ITU-T SG13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BEA0A" w14:textId="77777777" w:rsidR="00A66FE4" w:rsidRPr="001B1679" w:rsidRDefault="00A66FE4" w:rsidP="0021626D">
            <w:pPr>
              <w:pStyle w:val="TAL"/>
              <w:rPr>
                <w:sz w:val="16"/>
                <w:szCs w:val="16"/>
              </w:rPr>
            </w:pPr>
            <w:r w:rsidRPr="001B1679">
              <w:rPr>
                <w:sz w:val="16"/>
                <w:szCs w:val="16"/>
              </w:rPr>
              <w:t>SP-230793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E5E19" w14:textId="77777777" w:rsidR="00A66FE4" w:rsidRPr="001B1679" w:rsidRDefault="00A66FE4" w:rsidP="0021626D">
            <w:pPr>
              <w:pStyle w:val="TAL"/>
              <w:rPr>
                <w:sz w:val="16"/>
                <w:szCs w:val="16"/>
              </w:rPr>
            </w:pPr>
            <w:r w:rsidRPr="001B1679">
              <w:rPr>
                <w:sz w:val="16"/>
                <w:szCs w:val="16"/>
              </w:rPr>
              <w:t>ITU-T SG13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C9E1A" w14:textId="77777777" w:rsidR="00A66FE4" w:rsidRPr="001B1679" w:rsidRDefault="00A66FE4" w:rsidP="0021626D">
            <w:pPr>
              <w:pStyle w:val="TAL"/>
              <w:rPr>
                <w:sz w:val="16"/>
                <w:szCs w:val="16"/>
              </w:rPr>
            </w:pPr>
            <w:r w:rsidRPr="001B1679">
              <w:rPr>
                <w:sz w:val="16"/>
                <w:szCs w:val="16"/>
              </w:rPr>
              <w:t>ITU-T SG12, IETF DetNet WG,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A2E0C"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58410"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81D7A" w14:textId="77777777" w:rsidR="00A66FE4" w:rsidRPr="001B1679" w:rsidRDefault="00A66FE4" w:rsidP="0021626D">
            <w:pPr>
              <w:pStyle w:val="TAL"/>
              <w:rPr>
                <w:sz w:val="16"/>
                <w:szCs w:val="16"/>
              </w:rPr>
            </w:pPr>
            <w:r w:rsidRPr="001B1679">
              <w:rPr>
                <w:sz w:val="16"/>
                <w:szCs w:val="16"/>
              </w:rPr>
              <w:t>Noted</w:t>
            </w:r>
          </w:p>
        </w:tc>
      </w:tr>
      <w:tr w:rsidR="00A66FE4" w14:paraId="24633994"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5F65B" w14:textId="77777777" w:rsidR="00A66FE4" w:rsidRPr="001B1679" w:rsidRDefault="00A66FE4" w:rsidP="0021626D">
            <w:pPr>
              <w:pStyle w:val="TAL"/>
              <w:rPr>
                <w:sz w:val="16"/>
                <w:szCs w:val="16"/>
              </w:rPr>
            </w:pPr>
            <w:r w:rsidRPr="001B1679">
              <w:rPr>
                <w:sz w:val="16"/>
                <w:szCs w:val="16"/>
              </w:rPr>
              <w:t>SP-230794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8F9D9"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5A5D1" w14:textId="77777777" w:rsidR="00A66FE4" w:rsidRPr="001B1679" w:rsidRDefault="00A66FE4" w:rsidP="0021626D">
            <w:pPr>
              <w:pStyle w:val="TAL"/>
              <w:rPr>
                <w:sz w:val="16"/>
                <w:szCs w:val="16"/>
              </w:rPr>
            </w:pPr>
            <w:r w:rsidRPr="001B1679">
              <w:rPr>
                <w:sz w:val="16"/>
                <w:szCs w:val="16"/>
              </w:rPr>
              <w:t>LS from ITU-R WP5D: DRAFT NEW REPORT ITU-R M.[IMT.APPLICATIONS]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70E4F" w14:textId="77777777" w:rsidR="00A66FE4" w:rsidRPr="001B1679" w:rsidRDefault="00A66FE4" w:rsidP="0021626D">
            <w:pPr>
              <w:pStyle w:val="TAL"/>
              <w:rPr>
                <w:sz w:val="16"/>
                <w:szCs w:val="16"/>
              </w:rPr>
            </w:pPr>
            <w:r w:rsidRPr="001B1679">
              <w:rPr>
                <w:sz w:val="16"/>
                <w:szCs w:val="16"/>
              </w:rPr>
              <w:t>R19-WP5D-230612-TD-0888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C95D7"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D01DE"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D744C" w14:textId="77777777" w:rsidR="00A66FE4" w:rsidRPr="001B1679" w:rsidRDefault="00A66FE4" w:rsidP="0021626D">
            <w:pPr>
              <w:pStyle w:val="TAL"/>
              <w:rPr>
                <w:sz w:val="16"/>
                <w:szCs w:val="16"/>
              </w:rPr>
            </w:pPr>
            <w:r w:rsidRPr="001B1679">
              <w:rPr>
                <w:sz w:val="16"/>
                <w:szCs w:val="16"/>
              </w:rPr>
              <w:t>R19-SG05-C-0139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3487F"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11583" w14:textId="77777777" w:rsidR="00A66FE4" w:rsidRPr="001B1679" w:rsidRDefault="00A66FE4" w:rsidP="0021626D">
            <w:pPr>
              <w:pStyle w:val="TAL"/>
              <w:rPr>
                <w:sz w:val="16"/>
                <w:szCs w:val="16"/>
              </w:rPr>
            </w:pPr>
            <w:r w:rsidRPr="001B1679">
              <w:rPr>
                <w:sz w:val="16"/>
                <w:szCs w:val="16"/>
              </w:rPr>
              <w:t>Noted</w:t>
            </w:r>
          </w:p>
        </w:tc>
      </w:tr>
      <w:tr w:rsidR="00A66FE4" w14:paraId="5E3E272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4A754" w14:textId="77777777" w:rsidR="00A66FE4" w:rsidRPr="001B1679" w:rsidRDefault="00A66FE4" w:rsidP="0021626D">
            <w:pPr>
              <w:pStyle w:val="TAL"/>
              <w:rPr>
                <w:sz w:val="16"/>
                <w:szCs w:val="16"/>
              </w:rPr>
            </w:pPr>
            <w:r w:rsidRPr="001B1679">
              <w:rPr>
                <w:sz w:val="16"/>
                <w:szCs w:val="16"/>
              </w:rPr>
              <w:t>SP-230795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B3FCB7"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298A1" w14:textId="77777777" w:rsidR="00A66FE4" w:rsidRPr="001B1679" w:rsidRDefault="00A66FE4" w:rsidP="0021626D">
            <w:pPr>
              <w:pStyle w:val="TAL"/>
              <w:rPr>
                <w:sz w:val="16"/>
                <w:szCs w:val="16"/>
              </w:rPr>
            </w:pPr>
            <w:r w:rsidRPr="001B1679">
              <w:rPr>
                <w:sz w:val="16"/>
                <w:szCs w:val="16"/>
              </w:rPr>
              <w:t>LS from ITU-R WP5D: LIAISON STATEMENT TO EXTERNAL ORGANIZATIONS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6090B" w14:textId="77777777" w:rsidR="00A66FE4" w:rsidRPr="001B1679" w:rsidRDefault="00A66FE4" w:rsidP="0021626D">
            <w:pPr>
              <w:pStyle w:val="TAL"/>
              <w:rPr>
                <w:sz w:val="16"/>
                <w:szCs w:val="16"/>
              </w:rPr>
            </w:pPr>
            <w:r w:rsidRPr="001B1679">
              <w:rPr>
                <w:sz w:val="16"/>
                <w:szCs w:val="16"/>
              </w:rPr>
              <w:t>R19-WP5D-230612-TD-0917R1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5C4F3"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16742"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325AB" w14:textId="77777777" w:rsidR="00A66FE4" w:rsidRPr="001B1679" w:rsidRDefault="00A66FE4" w:rsidP="0021626D">
            <w:pPr>
              <w:pStyle w:val="TAL"/>
              <w:rPr>
                <w:sz w:val="16"/>
                <w:szCs w:val="16"/>
              </w:rPr>
            </w:pPr>
            <w:r w:rsidRPr="001B1679">
              <w:rPr>
                <w:sz w:val="16"/>
                <w:szCs w:val="16"/>
              </w:rPr>
              <w:t>R15-IMT-2020-C-008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8F108"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38691" w14:textId="77777777" w:rsidR="00A66FE4" w:rsidRPr="001B1679" w:rsidRDefault="00A66FE4" w:rsidP="0021626D">
            <w:pPr>
              <w:pStyle w:val="TAL"/>
              <w:rPr>
                <w:sz w:val="16"/>
                <w:szCs w:val="16"/>
              </w:rPr>
            </w:pPr>
            <w:r w:rsidRPr="001B1679">
              <w:rPr>
                <w:sz w:val="16"/>
                <w:szCs w:val="16"/>
              </w:rPr>
              <w:t>Noted</w:t>
            </w:r>
          </w:p>
        </w:tc>
      </w:tr>
      <w:tr w:rsidR="00A66FE4" w14:paraId="1379F7B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162D5" w14:textId="77777777" w:rsidR="00A66FE4" w:rsidRPr="001B1679" w:rsidRDefault="00A66FE4" w:rsidP="0021626D">
            <w:pPr>
              <w:pStyle w:val="TAL"/>
              <w:rPr>
                <w:sz w:val="16"/>
                <w:szCs w:val="16"/>
              </w:rPr>
            </w:pPr>
            <w:r w:rsidRPr="001B1679">
              <w:rPr>
                <w:sz w:val="16"/>
                <w:szCs w:val="16"/>
              </w:rPr>
              <w:t>SP-230796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9406C" w14:textId="77777777" w:rsidR="00A66FE4" w:rsidRPr="001B1679" w:rsidRDefault="00A66FE4" w:rsidP="0021626D">
            <w:pPr>
              <w:pStyle w:val="TAL"/>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94E2C" w14:textId="77777777" w:rsidR="00A66FE4" w:rsidRPr="001B1679" w:rsidRDefault="00A66FE4" w:rsidP="0021626D">
            <w:pPr>
              <w:pStyle w:val="TAL"/>
              <w:rPr>
                <w:sz w:val="16"/>
                <w:szCs w:val="16"/>
              </w:rPr>
            </w:pPr>
            <w:r w:rsidRPr="001B1679">
              <w:rPr>
                <w:sz w:val="16"/>
                <w:szCs w:val="16"/>
              </w:rPr>
              <w:t>LS from CT WG4: IETF HTTP RFCs obsoleted by RFCs 9110, 9111 and 9113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8A6C8" w14:textId="77777777" w:rsidR="00A66FE4" w:rsidRPr="001B1679" w:rsidRDefault="00A66FE4" w:rsidP="0021626D">
            <w:pPr>
              <w:pStyle w:val="TAL"/>
              <w:rPr>
                <w:sz w:val="16"/>
                <w:szCs w:val="16"/>
              </w:rPr>
            </w:pPr>
            <w:r w:rsidRPr="001B1679">
              <w:rPr>
                <w:sz w:val="16"/>
                <w:szCs w:val="16"/>
              </w:rPr>
              <w:t>C4-233513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3145B" w14:textId="77777777" w:rsidR="00A66FE4" w:rsidRPr="001B1679" w:rsidRDefault="00A66FE4" w:rsidP="0021626D">
            <w:pPr>
              <w:pStyle w:val="TAL"/>
              <w:rPr>
                <w:sz w:val="16"/>
                <w:szCs w:val="16"/>
              </w:rPr>
            </w:pPr>
            <w:r w:rsidRPr="001B1679">
              <w:rPr>
                <w:sz w:val="16"/>
                <w:szCs w:val="16"/>
              </w:rPr>
              <w:t>CT WG1, CT WG3, SA WG3, SA WG4,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0CEC3" w14:textId="77777777" w:rsidR="00A66FE4" w:rsidRPr="001B1679" w:rsidRDefault="00A66FE4" w:rsidP="0021626D">
            <w:pPr>
              <w:pStyle w:val="TAL"/>
              <w:rPr>
                <w:sz w:val="16"/>
                <w:szCs w:val="16"/>
              </w:rPr>
            </w:pPr>
            <w:r w:rsidRPr="001B1679">
              <w:rPr>
                <w:sz w:val="16"/>
                <w:szCs w:val="16"/>
              </w:rPr>
              <w:t>TSG CT, 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8D14E" w14:textId="77777777" w:rsidR="00A66FE4" w:rsidRPr="001B1679" w:rsidRDefault="00A66FE4" w:rsidP="0021626D">
            <w:pPr>
              <w:pStyle w:val="TAL"/>
              <w:rPr>
                <w:sz w:val="16"/>
                <w:szCs w:val="16"/>
              </w:rPr>
            </w:pPr>
            <w:r w:rsidRPr="001B1679">
              <w:rPr>
                <w:sz w:val="16"/>
                <w:szCs w:val="16"/>
              </w:rPr>
              <w:t>C4-233141 [29.500 CR0384]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2553C"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CA59B" w14:textId="77777777" w:rsidR="00A66FE4" w:rsidRPr="001B1679" w:rsidRDefault="00A66FE4" w:rsidP="0021626D">
            <w:pPr>
              <w:pStyle w:val="TAL"/>
              <w:rPr>
                <w:sz w:val="16"/>
                <w:szCs w:val="16"/>
              </w:rPr>
            </w:pPr>
            <w:r w:rsidRPr="001B1679">
              <w:rPr>
                <w:sz w:val="16"/>
                <w:szCs w:val="16"/>
              </w:rPr>
              <w:t>Noted</w:t>
            </w:r>
          </w:p>
        </w:tc>
      </w:tr>
      <w:tr w:rsidR="00A66FE4" w14:paraId="7C3B3D65"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1CBA0" w14:textId="77777777" w:rsidR="00A66FE4" w:rsidRPr="001B1679" w:rsidRDefault="00A66FE4" w:rsidP="0021626D">
            <w:pPr>
              <w:pStyle w:val="TAL"/>
              <w:rPr>
                <w:sz w:val="16"/>
                <w:szCs w:val="16"/>
              </w:rPr>
            </w:pPr>
            <w:r w:rsidRPr="001B1679">
              <w:rPr>
                <w:sz w:val="16"/>
                <w:szCs w:val="16"/>
              </w:rPr>
              <w:t>SP-230797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D9B48" w14:textId="77777777" w:rsidR="00A66FE4" w:rsidRPr="001B1679" w:rsidRDefault="00A66FE4" w:rsidP="0021626D">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AF10C" w14:textId="77777777" w:rsidR="00A66FE4" w:rsidRPr="001B1679" w:rsidRDefault="00A66FE4" w:rsidP="0021626D">
            <w:pPr>
              <w:pStyle w:val="TAL"/>
              <w:rPr>
                <w:sz w:val="16"/>
                <w:szCs w:val="16"/>
              </w:rPr>
            </w:pPr>
            <w:r w:rsidRPr="001B1679">
              <w:rPr>
                <w:sz w:val="16"/>
                <w:szCs w:val="16"/>
              </w:rPr>
              <w:t>LS from SA WG2: Reply LS on support of no-transmit zones for UAVs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E35AC" w14:textId="77777777" w:rsidR="00A66FE4" w:rsidRPr="001B1679" w:rsidRDefault="00A66FE4" w:rsidP="0021626D">
            <w:pPr>
              <w:pStyle w:val="TAL"/>
              <w:rPr>
                <w:sz w:val="16"/>
                <w:szCs w:val="16"/>
              </w:rPr>
            </w:pPr>
            <w:r w:rsidRPr="001B1679">
              <w:rPr>
                <w:sz w:val="16"/>
                <w:szCs w:val="16"/>
              </w:rPr>
              <w:t>S2-2310000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DD8EF" w14:textId="77777777" w:rsidR="00A66FE4" w:rsidRPr="001B1679" w:rsidRDefault="00A66FE4" w:rsidP="0021626D">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80D50"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36A4A"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16382"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36F22" w14:textId="77777777" w:rsidR="00A66FE4" w:rsidRPr="001B1679" w:rsidRDefault="00A66FE4" w:rsidP="0021626D">
            <w:pPr>
              <w:pStyle w:val="TAL"/>
              <w:rPr>
                <w:sz w:val="16"/>
                <w:szCs w:val="16"/>
              </w:rPr>
            </w:pPr>
            <w:r w:rsidRPr="001B1679">
              <w:rPr>
                <w:sz w:val="16"/>
                <w:szCs w:val="16"/>
              </w:rPr>
              <w:t>Noted</w:t>
            </w:r>
          </w:p>
        </w:tc>
      </w:tr>
      <w:tr w:rsidR="00A66FE4" w14:paraId="7899EE4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F47ED" w14:textId="77777777" w:rsidR="00A66FE4" w:rsidRPr="001B1679" w:rsidRDefault="00A66FE4" w:rsidP="0021626D">
            <w:pPr>
              <w:pStyle w:val="TAL"/>
              <w:rPr>
                <w:sz w:val="16"/>
                <w:szCs w:val="16"/>
              </w:rPr>
            </w:pPr>
            <w:r w:rsidRPr="001B1679">
              <w:rPr>
                <w:sz w:val="16"/>
                <w:szCs w:val="16"/>
              </w:rPr>
              <w:t>SP-230798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708DD" w14:textId="77777777" w:rsidR="00A66FE4" w:rsidRPr="001B1679" w:rsidRDefault="00A66FE4" w:rsidP="0021626D">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C0837" w14:textId="77777777" w:rsidR="00A66FE4" w:rsidRPr="001B1679" w:rsidRDefault="00A66FE4" w:rsidP="0021626D">
            <w:pPr>
              <w:pStyle w:val="TAL"/>
              <w:rPr>
                <w:sz w:val="16"/>
                <w:szCs w:val="16"/>
              </w:rPr>
            </w:pPr>
            <w:r w:rsidRPr="001B1679">
              <w:rPr>
                <w:sz w:val="16"/>
                <w:szCs w:val="16"/>
              </w:rPr>
              <w:t>LS from SA WG2: LS on Update of subscribed NSSAI when UE is not registered in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3D81B" w14:textId="77777777" w:rsidR="00A66FE4" w:rsidRPr="001B1679" w:rsidRDefault="00A66FE4" w:rsidP="0021626D">
            <w:pPr>
              <w:pStyle w:val="TAL"/>
              <w:rPr>
                <w:sz w:val="16"/>
                <w:szCs w:val="16"/>
              </w:rPr>
            </w:pPr>
            <w:r w:rsidRPr="001B1679">
              <w:rPr>
                <w:sz w:val="16"/>
                <w:szCs w:val="16"/>
              </w:rPr>
              <w:t>S2-2310008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67180" w14:textId="77777777" w:rsidR="00A66FE4" w:rsidRPr="001B1679" w:rsidRDefault="00A66FE4" w:rsidP="0021626D">
            <w:pPr>
              <w:pStyle w:val="TAL"/>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D38B6"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53F4F" w14:textId="77777777" w:rsidR="00A66FE4" w:rsidRPr="001B1679" w:rsidRDefault="00A66FE4" w:rsidP="0021626D">
            <w:pPr>
              <w:pStyle w:val="TAL"/>
              <w:rPr>
                <w:sz w:val="16"/>
                <w:szCs w:val="16"/>
              </w:rPr>
            </w:pPr>
            <w:r w:rsidRPr="001B1679">
              <w:rPr>
                <w:sz w:val="16"/>
                <w:szCs w:val="16"/>
              </w:rPr>
              <w:t>TS 23.501 CR 4693 (S2-2310005)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AA573"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9F35C" w14:textId="77777777" w:rsidR="00A66FE4" w:rsidRPr="001B1679" w:rsidRDefault="00A66FE4" w:rsidP="0021626D">
            <w:pPr>
              <w:pStyle w:val="TAL"/>
              <w:rPr>
                <w:sz w:val="16"/>
                <w:szCs w:val="16"/>
              </w:rPr>
            </w:pPr>
            <w:r w:rsidRPr="001B1679">
              <w:rPr>
                <w:sz w:val="16"/>
                <w:szCs w:val="16"/>
              </w:rPr>
              <w:t>Noted</w:t>
            </w:r>
          </w:p>
        </w:tc>
      </w:tr>
      <w:tr w:rsidR="00A66FE4" w14:paraId="0160FBE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81707" w14:textId="77777777" w:rsidR="00A66FE4" w:rsidRPr="001B1679" w:rsidRDefault="00A66FE4" w:rsidP="0021626D">
            <w:pPr>
              <w:pStyle w:val="TAL"/>
              <w:rPr>
                <w:sz w:val="16"/>
                <w:szCs w:val="16"/>
              </w:rPr>
            </w:pPr>
            <w:r w:rsidRPr="001B1679">
              <w:rPr>
                <w:sz w:val="16"/>
                <w:szCs w:val="16"/>
              </w:rPr>
              <w:t>SP-230799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84894"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8511DB" w14:textId="77777777" w:rsidR="00A66FE4" w:rsidRPr="001B1679" w:rsidRDefault="00A66FE4" w:rsidP="0021626D">
            <w:pPr>
              <w:pStyle w:val="TAL"/>
              <w:rPr>
                <w:sz w:val="16"/>
                <w:szCs w:val="16"/>
              </w:rPr>
            </w:pPr>
            <w:r w:rsidRPr="001B1679">
              <w:rPr>
                <w:sz w:val="16"/>
                <w:szCs w:val="16"/>
              </w:rPr>
              <w:t>LS from SA WG5: Reply to LS on customer acceptance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AF254" w14:textId="77777777" w:rsidR="00A66FE4" w:rsidRPr="001B1679" w:rsidRDefault="00A66FE4" w:rsidP="0021626D">
            <w:pPr>
              <w:pStyle w:val="TAL"/>
              <w:rPr>
                <w:sz w:val="16"/>
                <w:szCs w:val="16"/>
              </w:rPr>
            </w:pPr>
            <w:r w:rsidRPr="001B1679">
              <w:rPr>
                <w:sz w:val="16"/>
                <w:szCs w:val="16"/>
              </w:rPr>
              <w:t>S5-235364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F3CFC" w14:textId="77777777" w:rsidR="00A66FE4" w:rsidRPr="001B1679" w:rsidRDefault="00A66FE4" w:rsidP="0021626D">
            <w:pPr>
              <w:pStyle w:val="TAL"/>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3596E" w14:textId="77777777" w:rsidR="00A66FE4" w:rsidRPr="001B1679" w:rsidRDefault="00A66FE4" w:rsidP="0021626D">
            <w:pPr>
              <w:pStyle w:val="TAL"/>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A882F"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747E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DE759" w14:textId="77777777" w:rsidR="00A66FE4" w:rsidRPr="001B1679" w:rsidRDefault="00A66FE4" w:rsidP="0021626D">
            <w:pPr>
              <w:pStyle w:val="TAL"/>
              <w:rPr>
                <w:sz w:val="16"/>
                <w:szCs w:val="16"/>
              </w:rPr>
            </w:pPr>
            <w:r w:rsidRPr="001B1679">
              <w:rPr>
                <w:sz w:val="16"/>
                <w:szCs w:val="16"/>
              </w:rPr>
              <w:t>Noted</w:t>
            </w:r>
          </w:p>
        </w:tc>
      </w:tr>
      <w:tr w:rsidR="00A66FE4" w14:paraId="21F51A0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D8E97" w14:textId="77777777" w:rsidR="00A66FE4" w:rsidRPr="001B1679" w:rsidRDefault="00A66FE4" w:rsidP="0021626D">
            <w:pPr>
              <w:pStyle w:val="TAL"/>
              <w:rPr>
                <w:sz w:val="16"/>
                <w:szCs w:val="16"/>
              </w:rPr>
            </w:pPr>
            <w:r w:rsidRPr="001B1679">
              <w:rPr>
                <w:sz w:val="16"/>
                <w:szCs w:val="16"/>
              </w:rPr>
              <w:t>SP-230800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43E205"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28A68" w14:textId="77777777" w:rsidR="00A66FE4" w:rsidRPr="001B1679" w:rsidRDefault="00A66FE4" w:rsidP="0021626D">
            <w:pPr>
              <w:pStyle w:val="TAL"/>
              <w:rPr>
                <w:sz w:val="16"/>
                <w:szCs w:val="16"/>
              </w:rPr>
            </w:pPr>
            <w:r w:rsidRPr="001B1679">
              <w:rPr>
                <w:sz w:val="16"/>
                <w:szCs w:val="16"/>
              </w:rPr>
              <w:t>LS from SA WG5: LS on documenting code in Forge-GitLab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485E5" w14:textId="77777777" w:rsidR="00A66FE4" w:rsidRPr="001B1679" w:rsidRDefault="00A66FE4" w:rsidP="0021626D">
            <w:pPr>
              <w:pStyle w:val="TAL"/>
              <w:rPr>
                <w:sz w:val="16"/>
                <w:szCs w:val="16"/>
              </w:rPr>
            </w:pPr>
            <w:r w:rsidRPr="001B1679">
              <w:rPr>
                <w:sz w:val="16"/>
                <w:szCs w:val="16"/>
              </w:rPr>
              <w:t>S5-235769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176B6"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3F9C2" w14:textId="77777777" w:rsidR="00A66FE4" w:rsidRPr="001B1679" w:rsidRDefault="00A66FE4" w:rsidP="0021626D">
            <w:pPr>
              <w:pStyle w:val="TAL"/>
              <w:rPr>
                <w:sz w:val="16"/>
                <w:szCs w:val="16"/>
              </w:rPr>
            </w:pPr>
            <w:r w:rsidRPr="001B1679">
              <w:rPr>
                <w:sz w:val="16"/>
                <w:szCs w:val="16"/>
              </w:rPr>
              <w:t>CT WG1, CT WG3, CT WG4, 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178EC" w14:textId="77777777" w:rsidR="00A66FE4" w:rsidRPr="001B1679" w:rsidRDefault="00A66FE4" w:rsidP="0021626D">
            <w:pPr>
              <w:pStyle w:val="TAL"/>
              <w:rPr>
                <w:sz w:val="16"/>
                <w:szCs w:val="16"/>
              </w:rPr>
            </w:pPr>
            <w:r w:rsidRPr="001B1679">
              <w:rPr>
                <w:sz w:val="16"/>
                <w:szCs w:val="16"/>
              </w:rPr>
              <w:t>S5-235145, S5-236113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8A95D"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60E07" w14:textId="77777777" w:rsidR="00A66FE4" w:rsidRPr="001B1679" w:rsidRDefault="00A66FE4" w:rsidP="0021626D">
            <w:pPr>
              <w:pStyle w:val="TAL"/>
              <w:rPr>
                <w:sz w:val="16"/>
                <w:szCs w:val="16"/>
              </w:rPr>
            </w:pPr>
            <w:r w:rsidRPr="001B1679">
              <w:rPr>
                <w:sz w:val="16"/>
                <w:szCs w:val="16"/>
              </w:rPr>
              <w:t>Noted</w:t>
            </w:r>
          </w:p>
        </w:tc>
      </w:tr>
      <w:tr w:rsidR="00A66FE4" w14:paraId="736FB9D4"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55A22" w14:textId="77777777" w:rsidR="00A66FE4" w:rsidRPr="001B1679" w:rsidRDefault="00A66FE4" w:rsidP="0021626D">
            <w:pPr>
              <w:pStyle w:val="TAL"/>
              <w:rPr>
                <w:sz w:val="16"/>
                <w:szCs w:val="16"/>
              </w:rPr>
            </w:pPr>
            <w:r w:rsidRPr="001B1679">
              <w:rPr>
                <w:sz w:val="16"/>
                <w:szCs w:val="16"/>
              </w:rPr>
              <w:lastRenderedPageBreak/>
              <w:t>SP-230801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FBC65"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B33B4" w14:textId="77777777" w:rsidR="00A66FE4" w:rsidRPr="001B1679" w:rsidRDefault="00A66FE4" w:rsidP="0021626D">
            <w:pPr>
              <w:pStyle w:val="TAL"/>
              <w:rPr>
                <w:sz w:val="16"/>
                <w:szCs w:val="16"/>
              </w:rPr>
            </w:pPr>
            <w:r w:rsidRPr="001B1679">
              <w:rPr>
                <w:sz w:val="16"/>
                <w:szCs w:val="16"/>
              </w:rPr>
              <w:t>LS from SA WG5: Reply to LS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B3F08" w14:textId="77777777" w:rsidR="00A66FE4" w:rsidRPr="001B1679" w:rsidRDefault="00A66FE4" w:rsidP="0021626D">
            <w:pPr>
              <w:pStyle w:val="TAL"/>
              <w:rPr>
                <w:sz w:val="16"/>
                <w:szCs w:val="16"/>
              </w:rPr>
            </w:pPr>
            <w:r w:rsidRPr="001B1679">
              <w:rPr>
                <w:sz w:val="16"/>
                <w:szCs w:val="16"/>
              </w:rPr>
              <w:t>S5-235778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DEA0D" w14:textId="77777777" w:rsidR="00A66FE4" w:rsidRPr="001B1679" w:rsidRDefault="00A66FE4" w:rsidP="0021626D">
            <w:pPr>
              <w:pStyle w:val="TAL"/>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8CDE3" w14:textId="77777777" w:rsidR="00A66FE4" w:rsidRPr="001B1679" w:rsidRDefault="00A66FE4" w:rsidP="0021626D">
            <w:pPr>
              <w:pStyle w:val="TAL"/>
              <w:rPr>
                <w:sz w:val="16"/>
                <w:szCs w:val="16"/>
              </w:rPr>
            </w:pPr>
            <w:r w:rsidRPr="001B1679">
              <w:rPr>
                <w:sz w:val="16"/>
                <w:szCs w:val="16"/>
              </w:rPr>
              <w:t>TSG SA, SA WG1, SA WG2, 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F5D26" w14:textId="77777777" w:rsidR="00A66FE4" w:rsidRPr="001B1679" w:rsidRDefault="00A66FE4" w:rsidP="0021626D">
            <w:pPr>
              <w:pStyle w:val="TAL"/>
              <w:rPr>
                <w:sz w:val="16"/>
                <w:szCs w:val="16"/>
              </w:rPr>
            </w:pPr>
            <w:r w:rsidRPr="001B1679">
              <w:rPr>
                <w:sz w:val="16"/>
                <w:szCs w:val="16"/>
              </w:rPr>
              <w:t>S5-232758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55300"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DD275" w14:textId="77777777" w:rsidR="00A66FE4" w:rsidRPr="001B1679" w:rsidRDefault="00A66FE4" w:rsidP="0021626D">
            <w:pPr>
              <w:pStyle w:val="TAL"/>
              <w:rPr>
                <w:sz w:val="16"/>
                <w:szCs w:val="16"/>
              </w:rPr>
            </w:pPr>
            <w:r w:rsidRPr="001B1679">
              <w:rPr>
                <w:sz w:val="16"/>
                <w:szCs w:val="16"/>
              </w:rPr>
              <w:t>Noted</w:t>
            </w:r>
          </w:p>
        </w:tc>
      </w:tr>
      <w:tr w:rsidR="00A66FE4" w14:paraId="0FA9B76B"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8E65D" w14:textId="77777777" w:rsidR="00A66FE4" w:rsidRPr="001B1679" w:rsidRDefault="00A66FE4" w:rsidP="0021626D">
            <w:pPr>
              <w:pStyle w:val="TAL"/>
              <w:rPr>
                <w:sz w:val="16"/>
                <w:szCs w:val="16"/>
              </w:rPr>
            </w:pPr>
            <w:r w:rsidRPr="001B1679">
              <w:rPr>
                <w:sz w:val="16"/>
                <w:szCs w:val="16"/>
              </w:rPr>
              <w:t>SP-230802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A4A70"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67D8F" w14:textId="77777777" w:rsidR="00A66FE4" w:rsidRPr="001B1679" w:rsidRDefault="00A66FE4" w:rsidP="0021626D">
            <w:pPr>
              <w:pStyle w:val="TAL"/>
              <w:rPr>
                <w:sz w:val="16"/>
                <w:szCs w:val="16"/>
              </w:rPr>
            </w:pPr>
            <w:r w:rsidRPr="001B1679">
              <w:rPr>
                <w:sz w:val="16"/>
                <w:szCs w:val="16"/>
              </w:rPr>
              <w:t>LS from SA WG5: LS to CT4 on documenting code in Forge-GitLab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ACBE" w14:textId="77777777" w:rsidR="00A66FE4" w:rsidRPr="001B1679" w:rsidRDefault="00A66FE4" w:rsidP="0021626D">
            <w:pPr>
              <w:pStyle w:val="TAL"/>
              <w:rPr>
                <w:sz w:val="16"/>
                <w:szCs w:val="16"/>
              </w:rPr>
            </w:pPr>
            <w:r w:rsidRPr="001B1679">
              <w:rPr>
                <w:sz w:val="16"/>
                <w:szCs w:val="16"/>
              </w:rPr>
              <w:t>S5-235855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ECE0A" w14:textId="77777777" w:rsidR="00A66FE4" w:rsidRPr="001B1679" w:rsidRDefault="00A66FE4" w:rsidP="0021626D">
            <w:pPr>
              <w:pStyle w:val="TAL"/>
              <w:rPr>
                <w:sz w:val="16"/>
                <w:szCs w:val="16"/>
              </w:rPr>
            </w:pPr>
            <w:r w:rsidRPr="001B1679">
              <w:rPr>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32761" w14:textId="77777777" w:rsidR="00A66FE4" w:rsidRPr="001B1679" w:rsidRDefault="00A66FE4" w:rsidP="0021626D">
            <w:pPr>
              <w:pStyle w:val="TAL"/>
              <w:rPr>
                <w:sz w:val="16"/>
                <w:szCs w:val="16"/>
              </w:rPr>
            </w:pPr>
            <w:r w:rsidRPr="001B1679">
              <w:rPr>
                <w:sz w:val="16"/>
                <w:szCs w:val="16"/>
              </w:rPr>
              <w:t>CT WG1, CT WG3, TSG CT, SA WG4,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A9498" w14:textId="77777777" w:rsidR="00A66FE4" w:rsidRPr="001B1679" w:rsidRDefault="00A66FE4" w:rsidP="0021626D">
            <w:pPr>
              <w:pStyle w:val="TAL"/>
              <w:rPr>
                <w:sz w:val="16"/>
                <w:szCs w:val="16"/>
              </w:rPr>
            </w:pPr>
            <w:r w:rsidRPr="001B1679">
              <w:rPr>
                <w:sz w:val="16"/>
                <w:szCs w:val="16"/>
              </w:rPr>
              <w:t>S5-235145, S5-236114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37BD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29ACE" w14:textId="77777777" w:rsidR="00A66FE4" w:rsidRPr="001B1679" w:rsidRDefault="00A66FE4" w:rsidP="0021626D">
            <w:pPr>
              <w:pStyle w:val="TAL"/>
              <w:rPr>
                <w:sz w:val="16"/>
                <w:szCs w:val="16"/>
              </w:rPr>
            </w:pPr>
            <w:r w:rsidRPr="001B1679">
              <w:rPr>
                <w:sz w:val="16"/>
                <w:szCs w:val="16"/>
              </w:rPr>
              <w:t>Noted</w:t>
            </w:r>
          </w:p>
        </w:tc>
      </w:tr>
      <w:tr w:rsidR="00A66FE4" w14:paraId="31BE222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E2A88" w14:textId="77777777" w:rsidR="00A66FE4" w:rsidRPr="001B1679" w:rsidRDefault="00A66FE4" w:rsidP="0021626D">
            <w:pPr>
              <w:pStyle w:val="TAL"/>
              <w:rPr>
                <w:sz w:val="16"/>
                <w:szCs w:val="16"/>
              </w:rPr>
            </w:pPr>
            <w:r w:rsidRPr="001B1679">
              <w:rPr>
                <w:sz w:val="16"/>
                <w:szCs w:val="16"/>
              </w:rPr>
              <w:t>SP-230803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2991E" w14:textId="77777777" w:rsidR="00A66FE4" w:rsidRPr="001B1679" w:rsidRDefault="00A66FE4" w:rsidP="0021626D">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8FB87" w14:textId="77777777" w:rsidR="00A66FE4" w:rsidRPr="001B1679" w:rsidRDefault="00A66FE4" w:rsidP="0021626D">
            <w:pPr>
              <w:pStyle w:val="TAL"/>
              <w:rPr>
                <w:sz w:val="16"/>
                <w:szCs w:val="16"/>
              </w:rPr>
            </w:pPr>
            <w:r w:rsidRPr="001B1679">
              <w:rPr>
                <w:sz w:val="16"/>
                <w:szCs w:val="16"/>
              </w:rPr>
              <w:t>LS from SA WG6: Reply LS on initiation of new work item ITU-T Y.NGNe-CEE 'Capability exposure enhancement in next generation network evolution (NGNe)'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62588" w14:textId="77777777" w:rsidR="00A66FE4" w:rsidRPr="001B1679" w:rsidRDefault="00A66FE4" w:rsidP="0021626D">
            <w:pPr>
              <w:pStyle w:val="TAL"/>
              <w:rPr>
                <w:sz w:val="16"/>
                <w:szCs w:val="16"/>
              </w:rPr>
            </w:pPr>
            <w:r w:rsidRPr="001B1679">
              <w:rPr>
                <w:sz w:val="16"/>
                <w:szCs w:val="16"/>
              </w:rPr>
              <w:t>S6-232770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ADB26"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062DAD"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31CC3" w14:textId="77777777" w:rsidR="00A66FE4" w:rsidRPr="001B1679" w:rsidRDefault="00A66FE4" w:rsidP="0021626D">
            <w:pPr>
              <w:pStyle w:val="TAL"/>
              <w:rPr>
                <w:sz w:val="16"/>
                <w:szCs w:val="16"/>
              </w:rPr>
            </w:pPr>
            <w:r w:rsidRPr="001B1679">
              <w:rPr>
                <w:sz w:val="16"/>
                <w:szCs w:val="16"/>
              </w:rPr>
              <w:t>S6-232235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359A8"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33C53" w14:textId="77777777" w:rsidR="00A66FE4" w:rsidRPr="001B1679" w:rsidRDefault="00A66FE4" w:rsidP="0021626D">
            <w:pPr>
              <w:pStyle w:val="TAL"/>
              <w:rPr>
                <w:sz w:val="16"/>
                <w:szCs w:val="16"/>
              </w:rPr>
            </w:pPr>
            <w:r w:rsidRPr="001B1679">
              <w:rPr>
                <w:sz w:val="16"/>
                <w:szCs w:val="16"/>
              </w:rPr>
              <w:t>Noted</w:t>
            </w:r>
          </w:p>
        </w:tc>
      </w:tr>
      <w:tr w:rsidR="00A66FE4" w14:paraId="70CFD749"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02DFE" w14:textId="77777777" w:rsidR="00A66FE4" w:rsidRPr="001B1679" w:rsidRDefault="00A66FE4" w:rsidP="0021626D">
            <w:pPr>
              <w:pStyle w:val="TAL"/>
              <w:rPr>
                <w:sz w:val="16"/>
                <w:szCs w:val="16"/>
              </w:rPr>
            </w:pPr>
            <w:r w:rsidRPr="001B1679">
              <w:rPr>
                <w:sz w:val="16"/>
                <w:szCs w:val="16"/>
              </w:rPr>
              <w:t>SP-230804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15997" w14:textId="77777777" w:rsidR="00A66FE4" w:rsidRPr="001B1679" w:rsidRDefault="00A66FE4" w:rsidP="0021626D">
            <w:pPr>
              <w:pStyle w:val="TAL"/>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6DA68" w14:textId="77777777" w:rsidR="00A66FE4" w:rsidRPr="001B1679" w:rsidRDefault="00A66FE4" w:rsidP="0021626D">
            <w:pPr>
              <w:pStyle w:val="TAL"/>
              <w:rPr>
                <w:sz w:val="16"/>
                <w:szCs w:val="16"/>
              </w:rPr>
            </w:pPr>
            <w:r w:rsidRPr="001B1679">
              <w:rPr>
                <w:sz w:val="16"/>
                <w:szCs w:val="16"/>
              </w:rPr>
              <w:t>LS from CT WG1: LS on the requirements for slice-based PLMN selection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5BED7" w14:textId="77777777" w:rsidR="00A66FE4" w:rsidRPr="001B1679" w:rsidRDefault="00A66FE4" w:rsidP="0021626D">
            <w:pPr>
              <w:pStyle w:val="TAL"/>
              <w:rPr>
                <w:sz w:val="16"/>
                <w:szCs w:val="16"/>
              </w:rPr>
            </w:pPr>
            <w:r w:rsidRPr="001B1679">
              <w:rPr>
                <w:sz w:val="16"/>
                <w:szCs w:val="16"/>
              </w:rPr>
              <w:t>C1-236565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73012" w14:textId="77777777" w:rsidR="00A66FE4" w:rsidRPr="001B1679" w:rsidRDefault="00A66FE4" w:rsidP="0021626D">
            <w:pPr>
              <w:pStyle w:val="TAL"/>
              <w:rPr>
                <w:sz w:val="16"/>
                <w:szCs w:val="16"/>
              </w:rPr>
            </w:pPr>
            <w:r w:rsidRPr="001B1679">
              <w:rPr>
                <w:sz w:val="16"/>
                <w:szCs w:val="16"/>
              </w:rPr>
              <w:t>TSG CT, 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C0705" w14:textId="77777777" w:rsidR="00A66FE4" w:rsidRPr="001B1679" w:rsidRDefault="00A66FE4" w:rsidP="0021626D">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6148C"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F0E82"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C6E4A" w14:textId="77777777" w:rsidR="00A66FE4" w:rsidRPr="001B1679" w:rsidRDefault="00A66FE4" w:rsidP="0021626D">
            <w:pPr>
              <w:pStyle w:val="TAL"/>
              <w:rPr>
                <w:sz w:val="16"/>
                <w:szCs w:val="16"/>
              </w:rPr>
            </w:pPr>
            <w:r w:rsidRPr="001B1679">
              <w:rPr>
                <w:sz w:val="16"/>
                <w:szCs w:val="16"/>
              </w:rPr>
              <w:t>Noted</w:t>
            </w:r>
          </w:p>
        </w:tc>
      </w:tr>
      <w:tr w:rsidR="00A66FE4" w14:paraId="74E1A5B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2F384" w14:textId="77777777" w:rsidR="00A66FE4" w:rsidRPr="001B1679" w:rsidRDefault="00A66FE4" w:rsidP="0021626D">
            <w:pPr>
              <w:pStyle w:val="TAL"/>
              <w:rPr>
                <w:sz w:val="16"/>
                <w:szCs w:val="16"/>
              </w:rPr>
            </w:pPr>
            <w:r w:rsidRPr="001B1679">
              <w:rPr>
                <w:sz w:val="16"/>
                <w:szCs w:val="16"/>
              </w:rPr>
              <w:t>SP-230805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513A6" w14:textId="77777777" w:rsidR="00A66FE4" w:rsidRPr="001B1679" w:rsidRDefault="00A66FE4" w:rsidP="0021626D">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FBB85" w14:textId="77777777" w:rsidR="00A66FE4" w:rsidRPr="001B1679" w:rsidRDefault="00A66FE4" w:rsidP="0021626D">
            <w:pPr>
              <w:pStyle w:val="TAL"/>
              <w:rPr>
                <w:sz w:val="16"/>
                <w:szCs w:val="16"/>
              </w:rPr>
            </w:pPr>
            <w:r w:rsidRPr="001B1679">
              <w:rPr>
                <w:sz w:val="16"/>
                <w:szCs w:val="16"/>
              </w:rPr>
              <w:t>LS from SA WG1: LS on Roaming Hub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9ACAB" w14:textId="77777777" w:rsidR="00A66FE4" w:rsidRPr="001B1679" w:rsidRDefault="00A66FE4" w:rsidP="0021626D">
            <w:pPr>
              <w:pStyle w:val="TAL"/>
              <w:rPr>
                <w:sz w:val="16"/>
                <w:szCs w:val="16"/>
              </w:rPr>
            </w:pPr>
            <w:r w:rsidRPr="001B1679">
              <w:rPr>
                <w:sz w:val="16"/>
                <w:szCs w:val="16"/>
              </w:rPr>
              <w:t>S1-232654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1DD4E" w14:textId="77777777" w:rsidR="00A66FE4" w:rsidRPr="001B1679" w:rsidRDefault="00A66FE4" w:rsidP="0021626D">
            <w:pPr>
              <w:pStyle w:val="TAL"/>
              <w:rPr>
                <w:sz w:val="16"/>
                <w:szCs w:val="16"/>
              </w:rPr>
            </w:pPr>
            <w:r w:rsidRPr="001B1679">
              <w:rPr>
                <w:sz w:val="16"/>
                <w:szCs w:val="16"/>
              </w:rPr>
              <w:t>SA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3FA96"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13311" w14:textId="77777777" w:rsidR="00A66FE4" w:rsidRPr="001B1679" w:rsidRDefault="00A66FE4" w:rsidP="0021626D">
            <w:pPr>
              <w:pStyle w:val="TAL"/>
              <w:rPr>
                <w:sz w:val="16"/>
                <w:szCs w:val="16"/>
              </w:rPr>
            </w:pPr>
            <w:r w:rsidRPr="001B1679">
              <w:rPr>
                <w:sz w:val="16"/>
                <w:szCs w:val="16"/>
              </w:rPr>
              <w:t>CR0720 to TS22.261 (S1-232655)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10691" w14:textId="77777777" w:rsidR="00A66FE4" w:rsidRPr="001B1679" w:rsidRDefault="00A66FE4" w:rsidP="0021626D">
            <w:pPr>
              <w:pStyle w:val="TAL"/>
              <w:rPr>
                <w:sz w:val="16"/>
                <w:szCs w:val="16"/>
              </w:rPr>
            </w:pPr>
            <w:r w:rsidRPr="001B1679">
              <w:rPr>
                <w:sz w:val="16"/>
                <w:szCs w:val="16"/>
              </w:rPr>
              <w:t>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5B807" w14:textId="77777777" w:rsidR="00A66FE4" w:rsidRPr="001B1679" w:rsidRDefault="00A66FE4" w:rsidP="0021626D">
            <w:pPr>
              <w:pStyle w:val="TAL"/>
              <w:rPr>
                <w:sz w:val="16"/>
                <w:szCs w:val="16"/>
              </w:rPr>
            </w:pPr>
            <w:r w:rsidRPr="001B1679">
              <w:rPr>
                <w:sz w:val="16"/>
                <w:szCs w:val="16"/>
              </w:rPr>
              <w:t>Replied to</w:t>
            </w:r>
          </w:p>
        </w:tc>
      </w:tr>
      <w:tr w:rsidR="00A66FE4" w14:paraId="303FBDD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FD1D3" w14:textId="77777777" w:rsidR="00A66FE4" w:rsidRPr="001B1679" w:rsidRDefault="00A66FE4" w:rsidP="0021626D">
            <w:pPr>
              <w:pStyle w:val="TAL"/>
              <w:rPr>
                <w:sz w:val="16"/>
                <w:szCs w:val="16"/>
              </w:rPr>
            </w:pPr>
            <w:r w:rsidRPr="001B1679">
              <w:rPr>
                <w:sz w:val="16"/>
                <w:szCs w:val="16"/>
              </w:rPr>
              <w:t>SP-230807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14BDF" w14:textId="77777777" w:rsidR="00A66FE4" w:rsidRPr="001B1679" w:rsidRDefault="00A66FE4" w:rsidP="0021626D">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850AD" w14:textId="77777777" w:rsidR="00A66FE4" w:rsidRPr="001B1679" w:rsidRDefault="00A66FE4" w:rsidP="0021626D">
            <w:pPr>
              <w:pStyle w:val="TAL"/>
              <w:rPr>
                <w:sz w:val="16"/>
                <w:szCs w:val="16"/>
              </w:rPr>
            </w:pPr>
            <w:r w:rsidRPr="001B1679">
              <w:rPr>
                <w:sz w:val="16"/>
                <w:szCs w:val="16"/>
              </w:rPr>
              <w:t>LS from GSMA 5GMRR: Reply LS to S3-234350 on potential solution for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BCC32" w14:textId="77777777" w:rsidR="00A66FE4" w:rsidRPr="001B1679" w:rsidRDefault="00A66FE4" w:rsidP="0021626D">
            <w:pPr>
              <w:pStyle w:val="TAL"/>
              <w:rPr>
                <w:sz w:val="16"/>
                <w:szCs w:val="16"/>
              </w:rPr>
            </w:pPr>
            <w:r w:rsidRPr="001B1679">
              <w:rPr>
                <w:sz w:val="16"/>
                <w:szCs w:val="16"/>
              </w:rPr>
              <w:t>5GMRR Doc 44_11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8D2E" w14:textId="77777777" w:rsidR="00A66FE4" w:rsidRPr="001B1679" w:rsidRDefault="00A66FE4" w:rsidP="0021626D">
            <w:pPr>
              <w:pStyle w:val="TAL"/>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5F0A8"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E39CB"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BF5A5" w14:textId="77777777" w:rsidR="00A66FE4" w:rsidRPr="001B1679" w:rsidRDefault="00A66FE4" w:rsidP="0021626D">
            <w:pPr>
              <w:pStyle w:val="TAL"/>
              <w:rPr>
                <w:sz w:val="16"/>
                <w:szCs w:val="16"/>
              </w:rPr>
            </w:pPr>
            <w:r w:rsidRPr="001B1679">
              <w:rPr>
                <w:sz w:val="16"/>
                <w:szCs w:val="16"/>
              </w:rPr>
              <w:t>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B66B3" w14:textId="77777777" w:rsidR="00A66FE4" w:rsidRPr="001B1679" w:rsidRDefault="00A66FE4" w:rsidP="0021626D">
            <w:pPr>
              <w:pStyle w:val="TAL"/>
              <w:rPr>
                <w:sz w:val="16"/>
                <w:szCs w:val="16"/>
              </w:rPr>
            </w:pPr>
            <w:r w:rsidRPr="001B1679">
              <w:rPr>
                <w:sz w:val="16"/>
                <w:szCs w:val="16"/>
              </w:rPr>
              <w:t>Replied to</w:t>
            </w:r>
          </w:p>
        </w:tc>
      </w:tr>
      <w:tr w:rsidR="00A66FE4" w14:paraId="5DDFD87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3A326" w14:textId="77777777" w:rsidR="00A66FE4" w:rsidRPr="001B1679" w:rsidRDefault="00A66FE4" w:rsidP="0021626D">
            <w:pPr>
              <w:pStyle w:val="TAL"/>
              <w:rPr>
                <w:sz w:val="16"/>
                <w:szCs w:val="16"/>
              </w:rPr>
            </w:pPr>
            <w:r w:rsidRPr="001B1679">
              <w:rPr>
                <w:sz w:val="16"/>
                <w:szCs w:val="16"/>
              </w:rPr>
              <w:t>SP-230819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6B6CE" w14:textId="77777777" w:rsidR="00A66FE4" w:rsidRPr="001B1679" w:rsidRDefault="00A66FE4" w:rsidP="0021626D">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FDA0D"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CD6B3" w14:textId="77777777" w:rsidR="00A66FE4" w:rsidRPr="001B1679" w:rsidRDefault="00A66FE4" w:rsidP="0021626D">
            <w:pPr>
              <w:pStyle w:val="TAL"/>
              <w:rPr>
                <w:sz w:val="16"/>
                <w:szCs w:val="16"/>
              </w:rPr>
            </w:pPr>
            <w:r w:rsidRPr="001B1679">
              <w:rPr>
                <w:sz w:val="16"/>
                <w:szCs w:val="16"/>
              </w:rPr>
              <w:t>RP-232601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570CB"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4C51B"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A80D7"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D7E63"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68457" w14:textId="77777777" w:rsidR="00A66FE4" w:rsidRPr="001B1679" w:rsidRDefault="00A66FE4" w:rsidP="0021626D">
            <w:pPr>
              <w:pStyle w:val="TAL"/>
              <w:rPr>
                <w:sz w:val="16"/>
                <w:szCs w:val="16"/>
              </w:rPr>
            </w:pPr>
            <w:r w:rsidRPr="001B1679">
              <w:rPr>
                <w:sz w:val="16"/>
                <w:szCs w:val="16"/>
              </w:rPr>
              <w:t>Endorsed</w:t>
            </w:r>
          </w:p>
        </w:tc>
      </w:tr>
      <w:tr w:rsidR="00A66FE4" w14:paraId="3082699B"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14046" w14:textId="77777777" w:rsidR="00A66FE4" w:rsidRPr="001B1679" w:rsidRDefault="00A66FE4" w:rsidP="0021626D">
            <w:pPr>
              <w:pStyle w:val="TAL"/>
              <w:rPr>
                <w:sz w:val="16"/>
                <w:szCs w:val="16"/>
              </w:rPr>
            </w:pPr>
            <w:r w:rsidRPr="001B1679">
              <w:rPr>
                <w:sz w:val="16"/>
                <w:szCs w:val="16"/>
              </w:rPr>
              <w:t>SP-230820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BA9DA" w14:textId="77777777" w:rsidR="00A66FE4" w:rsidRPr="001B1679" w:rsidRDefault="00A66FE4" w:rsidP="0021626D">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FE3BE"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0B7CF" w14:textId="77777777" w:rsidR="00A66FE4" w:rsidRPr="001B1679" w:rsidRDefault="00A66FE4" w:rsidP="0021626D">
            <w:pPr>
              <w:pStyle w:val="TAL"/>
              <w:rPr>
                <w:sz w:val="16"/>
                <w:szCs w:val="16"/>
              </w:rPr>
            </w:pPr>
            <w:r w:rsidRPr="001B1679">
              <w:rPr>
                <w:sz w:val="16"/>
                <w:szCs w:val="16"/>
              </w:rPr>
              <w:t>RP-232602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8341F"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484BF"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5540D"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64733"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62627" w14:textId="77777777" w:rsidR="00A66FE4" w:rsidRPr="001B1679" w:rsidRDefault="00A66FE4" w:rsidP="0021626D">
            <w:pPr>
              <w:pStyle w:val="TAL"/>
              <w:rPr>
                <w:sz w:val="16"/>
                <w:szCs w:val="16"/>
              </w:rPr>
            </w:pPr>
            <w:r w:rsidRPr="001B1679">
              <w:rPr>
                <w:sz w:val="16"/>
                <w:szCs w:val="16"/>
              </w:rPr>
              <w:t>Endorsed</w:t>
            </w:r>
          </w:p>
        </w:tc>
      </w:tr>
    </w:tbl>
    <w:p w14:paraId="161A2512" w14:textId="77777777" w:rsidR="00A66FE4" w:rsidRDefault="00A66FE4" w:rsidP="00A66FE4">
      <w:r>
        <w:t>23 Entries</w:t>
      </w:r>
    </w:p>
    <w:p w14:paraId="040CDB24" w14:textId="77777777" w:rsidR="00A66FE4" w:rsidRDefault="00A66FE4" w:rsidP="00A66FE4"/>
    <w:p w14:paraId="7C3F9F02" w14:textId="77777777" w:rsidR="00A66FE4" w:rsidRDefault="00A66FE4" w:rsidP="00A66FE4">
      <w:pPr>
        <w:pStyle w:val="Heading1"/>
      </w:pPr>
      <w:bookmarkStart w:id="147" w:name="_Toc145733876"/>
      <w:r>
        <w:lastRenderedPageBreak/>
        <w:t>D.2</w:t>
      </w:r>
      <w:r>
        <w:tab/>
        <w:t>Outgoing LSs</w:t>
      </w:r>
      <w:bookmarkEnd w:id="147"/>
    </w:p>
    <w:p w14:paraId="2FC41301" w14:textId="77777777" w:rsidR="00A66FE4" w:rsidRDefault="00A66FE4" w:rsidP="00A66FE4">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A66FE4" w14:paraId="286E268F"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19C9D5" w14:textId="77777777" w:rsidR="00A66FE4" w:rsidRDefault="00A66FE4" w:rsidP="0021626D">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60BA42" w14:textId="77777777" w:rsidR="00A66FE4" w:rsidRDefault="00A66FE4" w:rsidP="0021626D">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D65390" w14:textId="77777777" w:rsidR="00A66FE4" w:rsidRDefault="00A66FE4" w:rsidP="0021626D">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509021" w14:textId="77777777" w:rsidR="00A66FE4" w:rsidRDefault="00A66FE4" w:rsidP="0021626D">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B63381" w14:textId="77777777" w:rsidR="00A66FE4" w:rsidRDefault="00A66FE4" w:rsidP="0021626D">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E2BCD2" w14:textId="77777777" w:rsidR="00A66FE4" w:rsidRDefault="00A66FE4" w:rsidP="0021626D">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729FED" w14:textId="77777777" w:rsidR="00A66FE4" w:rsidRDefault="00A66FE4" w:rsidP="0021626D">
            <w:pPr>
              <w:pStyle w:val="TAH"/>
            </w:pPr>
            <w:r w:rsidRPr="00BB3F37">
              <w:t>Status</w:t>
            </w:r>
          </w:p>
        </w:tc>
      </w:tr>
      <w:tr w:rsidR="00A66FE4" w14:paraId="50ECF98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9FF29" w14:textId="77777777" w:rsidR="00A66FE4" w:rsidRPr="001B1679" w:rsidRDefault="00A66FE4" w:rsidP="0021626D">
            <w:pPr>
              <w:pStyle w:val="TAL"/>
              <w:rPr>
                <w:sz w:val="16"/>
                <w:szCs w:val="16"/>
              </w:rPr>
            </w:pPr>
            <w:r w:rsidRPr="001B1679">
              <w:rPr>
                <w:sz w:val="16"/>
                <w:szCs w:val="16"/>
              </w:rPr>
              <w:t>SP-231203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E9F1C" w14:textId="77777777" w:rsidR="00A66FE4" w:rsidRPr="001B1679" w:rsidRDefault="00A66FE4" w:rsidP="0021626D">
            <w:pPr>
              <w:pStyle w:val="TAL"/>
              <w:rPr>
                <w:sz w:val="16"/>
                <w:szCs w:val="16"/>
              </w:rPr>
            </w:pPr>
            <w:r w:rsidRPr="001B1679">
              <w:rPr>
                <w:sz w:val="16"/>
                <w:szCs w:val="16"/>
              </w:rPr>
              <w:t>Issues highlighted for early treatment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ADF80" w14:textId="77777777" w:rsidR="00A66FE4" w:rsidRPr="001B1679" w:rsidRDefault="00A66FE4" w:rsidP="0021626D">
            <w:pPr>
              <w:pStyle w:val="TAL"/>
              <w:rPr>
                <w:sz w:val="16"/>
                <w:szCs w:val="16"/>
              </w:rPr>
            </w:pPr>
            <w:r w:rsidRPr="001B1679">
              <w:rPr>
                <w:sz w:val="16"/>
                <w:szCs w:val="16"/>
              </w:rPr>
              <w:t>SMA NG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CDB62" w14:textId="77777777" w:rsidR="00A66FE4" w:rsidRPr="001B1679" w:rsidRDefault="00A66FE4" w:rsidP="0021626D">
            <w:pPr>
              <w:pStyle w:val="TAL"/>
              <w:rPr>
                <w:sz w:val="16"/>
                <w:szCs w:val="16"/>
              </w:rPr>
            </w:pPr>
            <w:r w:rsidRPr="001B1679">
              <w:rPr>
                <w:sz w:val="16"/>
                <w:szCs w:val="16"/>
              </w:rPr>
              <w:t>SA WG1,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92D0C" w14:textId="77777777" w:rsidR="00A66FE4" w:rsidRPr="001B1679" w:rsidRDefault="00A66FE4" w:rsidP="0021626D">
            <w:pPr>
              <w:pStyle w:val="TAL"/>
              <w:rPr>
                <w:sz w:val="16"/>
                <w:szCs w:val="16"/>
              </w:rPr>
            </w:pPr>
            <w:r w:rsidRPr="001B1679">
              <w:rPr>
                <w:sz w:val="16"/>
                <w:szCs w:val="16"/>
              </w:rPr>
              <w:t>SP-231173, SP-231202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1F54E" w14:textId="77777777" w:rsidR="00A66FE4" w:rsidRPr="001B1679" w:rsidRDefault="00A66FE4" w:rsidP="0021626D">
            <w:pPr>
              <w:pStyle w:val="TAL"/>
              <w:rPr>
                <w:sz w:val="16"/>
                <w:szCs w:val="16"/>
              </w:rPr>
            </w:pPr>
            <w:r w:rsidRPr="001B1679">
              <w:rPr>
                <w:sz w:val="16"/>
                <w:szCs w:val="16"/>
              </w:rPr>
              <w:t>SP-230805 (S1-232654)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CAA46" w14:textId="77777777" w:rsidR="00A66FE4" w:rsidRPr="001B1679" w:rsidRDefault="00A66FE4" w:rsidP="0021626D">
            <w:pPr>
              <w:pStyle w:val="TAL"/>
              <w:rPr>
                <w:sz w:val="16"/>
                <w:szCs w:val="16"/>
              </w:rPr>
            </w:pPr>
            <w:r w:rsidRPr="001B1679">
              <w:rPr>
                <w:sz w:val="16"/>
                <w:szCs w:val="16"/>
              </w:rPr>
              <w:t>Approved</w:t>
            </w:r>
          </w:p>
        </w:tc>
      </w:tr>
      <w:tr w:rsidR="00A66FE4" w14:paraId="2A9A468B"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C7493" w14:textId="77777777" w:rsidR="00A66FE4" w:rsidRPr="001B1679" w:rsidRDefault="00A66FE4" w:rsidP="0021626D">
            <w:pPr>
              <w:pStyle w:val="TAL"/>
              <w:rPr>
                <w:sz w:val="16"/>
                <w:szCs w:val="16"/>
              </w:rPr>
            </w:pPr>
            <w:r w:rsidRPr="001B1679">
              <w:rPr>
                <w:sz w:val="16"/>
                <w:szCs w:val="16"/>
              </w:rPr>
              <w:t>SP-230819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0F368" w14:textId="77777777" w:rsidR="00A66FE4" w:rsidRPr="001B1679" w:rsidRDefault="00A66FE4" w:rsidP="0021626D">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6CBFA"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BFE93"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2358E"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D4E7E"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923AD" w14:textId="6B460B69" w:rsidR="00A66FE4" w:rsidRPr="001B1679" w:rsidRDefault="00A66FE4" w:rsidP="0021626D">
            <w:pPr>
              <w:pStyle w:val="TAL"/>
              <w:rPr>
                <w:sz w:val="16"/>
                <w:szCs w:val="16"/>
              </w:rPr>
            </w:pPr>
            <w:r w:rsidRPr="001B1679">
              <w:rPr>
                <w:sz w:val="16"/>
                <w:szCs w:val="16"/>
              </w:rPr>
              <w:t>Endorsed</w:t>
            </w:r>
            <w:r w:rsidRPr="00A66FE4">
              <w:rPr>
                <w:b/>
                <w:bCs/>
                <w:sz w:val="16"/>
                <w:szCs w:val="16"/>
              </w:rPr>
              <w:br/>
              <w:t>Forward to PCG</w:t>
            </w:r>
          </w:p>
        </w:tc>
      </w:tr>
      <w:tr w:rsidR="00A66FE4" w14:paraId="52C1E7D1"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0F9CA" w14:textId="77777777" w:rsidR="00A66FE4" w:rsidRPr="001B1679" w:rsidRDefault="00A66FE4" w:rsidP="0021626D">
            <w:pPr>
              <w:pStyle w:val="TAL"/>
              <w:rPr>
                <w:sz w:val="16"/>
                <w:szCs w:val="16"/>
              </w:rPr>
            </w:pPr>
            <w:r w:rsidRPr="001B1679">
              <w:rPr>
                <w:sz w:val="16"/>
                <w:szCs w:val="16"/>
              </w:rPr>
              <w:t>SP-230820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BBC8A" w14:textId="77777777" w:rsidR="00A66FE4" w:rsidRPr="001B1679" w:rsidRDefault="00A66FE4" w:rsidP="0021626D">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C9AE1"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E6BAE"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59FB2"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C2CF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57CCF" w14:textId="2DEF570E" w:rsidR="00A66FE4" w:rsidRPr="001B1679" w:rsidRDefault="00A66FE4" w:rsidP="0021626D">
            <w:pPr>
              <w:pStyle w:val="TAL"/>
              <w:rPr>
                <w:sz w:val="16"/>
                <w:szCs w:val="16"/>
              </w:rPr>
            </w:pPr>
            <w:r w:rsidRPr="001B1679">
              <w:rPr>
                <w:sz w:val="16"/>
                <w:szCs w:val="16"/>
              </w:rPr>
              <w:t>Endorsed</w:t>
            </w:r>
            <w:r>
              <w:rPr>
                <w:sz w:val="16"/>
                <w:szCs w:val="16"/>
              </w:rPr>
              <w:t xml:space="preserve"> </w:t>
            </w:r>
            <w:r w:rsidRPr="00A66FE4">
              <w:rPr>
                <w:b/>
                <w:bCs/>
                <w:sz w:val="16"/>
                <w:szCs w:val="16"/>
              </w:rPr>
              <w:br/>
              <w:t>Forward to PCG</w:t>
            </w:r>
          </w:p>
        </w:tc>
      </w:tr>
    </w:tbl>
    <w:p w14:paraId="73E715DD" w14:textId="77777777" w:rsidR="00A66FE4" w:rsidRDefault="00A66FE4" w:rsidP="00A66FE4">
      <w:r>
        <w:t>3 Entries</w:t>
      </w:r>
    </w:p>
    <w:p w14:paraId="033EB06E" w14:textId="77777777" w:rsidR="00A66FE4" w:rsidRDefault="00A66FE4" w:rsidP="00A66FE4"/>
    <w:p w14:paraId="17032A3B" w14:textId="77777777" w:rsidR="00A66FE4" w:rsidRDefault="00A66FE4" w:rsidP="00A66FE4">
      <w:pPr>
        <w:spacing w:after="160" w:line="259" w:lineRule="auto"/>
      </w:pPr>
      <w:r>
        <w:br w:type="page"/>
      </w:r>
    </w:p>
    <w:p w14:paraId="6F77CABC" w14:textId="77777777" w:rsidR="00A66FE4" w:rsidRDefault="00A66FE4" w:rsidP="00A66FE4">
      <w:pPr>
        <w:pStyle w:val="Heading9"/>
      </w:pPr>
      <w:bookmarkStart w:id="148" w:name="_Toc145733877"/>
      <w:r>
        <w:lastRenderedPageBreak/>
        <w:t>ANNEX E</w:t>
      </w:r>
      <w:r>
        <w:tab/>
        <w:t>TS, TR, WID, SID and CR Lists</w:t>
      </w:r>
      <w:bookmarkEnd w:id="148"/>
    </w:p>
    <w:p w14:paraId="61A99311" w14:textId="77777777" w:rsidR="00A66FE4" w:rsidRDefault="00A66FE4" w:rsidP="00A66FE4">
      <w:pPr>
        <w:pStyle w:val="Heading1"/>
      </w:pPr>
      <w:bookmarkStart w:id="149" w:name="_Toc145733878"/>
      <w:r>
        <w:t>E.1</w:t>
      </w:r>
      <w:r>
        <w:tab/>
        <w:t>Status of TSs and TRs provided for approval</w:t>
      </w:r>
      <w:bookmarkEnd w:id="149"/>
    </w:p>
    <w:p w14:paraId="417BEE48" w14:textId="77777777" w:rsidR="00A66FE4" w:rsidRDefault="00A66FE4" w:rsidP="00A66FE4">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A66FE4" w14:paraId="1ED689CC" w14:textId="77777777" w:rsidTr="0021626D">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712AB4" w14:textId="77777777" w:rsidR="00A66FE4" w:rsidRDefault="00A66FE4" w:rsidP="0021626D">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802077" w14:textId="77777777" w:rsidR="00A66FE4" w:rsidRDefault="00A66FE4" w:rsidP="0021626D">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6A76B5" w14:textId="77777777" w:rsidR="00A66FE4" w:rsidRDefault="00A66FE4" w:rsidP="0021626D">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58D2CC" w14:textId="77777777" w:rsidR="00A66FE4" w:rsidRDefault="00A66FE4" w:rsidP="0021626D">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9BBC2B" w14:textId="77777777" w:rsidR="00A66FE4" w:rsidRDefault="00A66FE4" w:rsidP="0021626D">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8E9237" w14:textId="77777777" w:rsidR="00A66FE4" w:rsidRDefault="00A66FE4" w:rsidP="0021626D">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8C2498" w14:textId="77777777" w:rsidR="00A66FE4" w:rsidRDefault="00A66FE4" w:rsidP="0021626D">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64A22E" w14:textId="77777777" w:rsidR="00A66FE4" w:rsidRDefault="00A66FE4" w:rsidP="0021626D">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AE72B6"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738C34" w14:textId="77777777" w:rsidR="00A66FE4" w:rsidRDefault="00A66FE4" w:rsidP="0021626D">
            <w:pPr>
              <w:pStyle w:val="TAH"/>
            </w:pPr>
            <w:r w:rsidRPr="00BB3F37">
              <w:t>Status</w:t>
            </w:r>
          </w:p>
        </w:tc>
      </w:tr>
      <w:tr w:rsidR="00A66FE4" w14:paraId="60BD4EC4"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127F5" w14:textId="77777777" w:rsidR="00A66FE4" w:rsidRPr="001B1679" w:rsidRDefault="00A66FE4" w:rsidP="0021626D">
            <w:pPr>
              <w:pStyle w:val="TAL"/>
              <w:rPr>
                <w:sz w:val="16"/>
                <w:szCs w:val="16"/>
              </w:rPr>
            </w:pPr>
            <w:r w:rsidRPr="001B1679">
              <w:rPr>
                <w:sz w:val="16"/>
                <w:szCs w:val="16"/>
              </w:rPr>
              <w:t>SP-230868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6BB78"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2BFC9" w14:textId="77777777" w:rsidR="00A66FE4" w:rsidRPr="001B1679" w:rsidRDefault="00A66FE4" w:rsidP="0021626D">
            <w:pPr>
              <w:pStyle w:val="TAL"/>
              <w:rPr>
                <w:sz w:val="16"/>
                <w:szCs w:val="16"/>
              </w:rPr>
            </w:pPr>
            <w:r w:rsidRPr="001B1679">
              <w:rPr>
                <w:sz w:val="16"/>
                <w:szCs w:val="16"/>
              </w:rPr>
              <w:t>Draft TS 33.533 Security aspects of ranging based services and sidelink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47004"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A15CF" w14:textId="77777777" w:rsidR="00A66FE4" w:rsidRPr="001B1679" w:rsidRDefault="00A66FE4" w:rsidP="0021626D">
            <w:pPr>
              <w:pStyle w:val="TAL"/>
              <w:rPr>
                <w:sz w:val="16"/>
                <w:szCs w:val="16"/>
              </w:rPr>
            </w:pPr>
            <w:r w:rsidRPr="001B1679">
              <w:rPr>
                <w:sz w:val="16"/>
                <w:szCs w:val="16"/>
              </w:rPr>
              <w:t>33.533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535D33"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B2D71"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B1F91" w14:textId="77777777" w:rsidR="00A66FE4" w:rsidRPr="001B1679" w:rsidRDefault="00A66FE4" w:rsidP="0021626D">
            <w:pPr>
              <w:pStyle w:val="TAL"/>
              <w:rPr>
                <w:sz w:val="16"/>
                <w:szCs w:val="16"/>
              </w:rPr>
            </w:pPr>
            <w:r w:rsidRPr="001B1679">
              <w:rPr>
                <w:sz w:val="16"/>
                <w:szCs w:val="16"/>
              </w:rPr>
              <w:t>Ranging_SL_Sec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6DD82"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CAA47" w14:textId="77777777" w:rsidR="00A66FE4" w:rsidRPr="001B1679" w:rsidRDefault="00A66FE4" w:rsidP="0021626D">
            <w:pPr>
              <w:pStyle w:val="TAL"/>
              <w:rPr>
                <w:sz w:val="16"/>
                <w:szCs w:val="16"/>
              </w:rPr>
            </w:pPr>
            <w:r w:rsidRPr="001B1679">
              <w:rPr>
                <w:sz w:val="16"/>
                <w:szCs w:val="16"/>
              </w:rPr>
              <w:t>Approved</w:t>
            </w:r>
          </w:p>
        </w:tc>
      </w:tr>
      <w:tr w:rsidR="00A66FE4" w14:paraId="440C95DA"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3A166" w14:textId="77777777" w:rsidR="00A66FE4" w:rsidRPr="001B1679" w:rsidRDefault="00A66FE4" w:rsidP="0021626D">
            <w:pPr>
              <w:pStyle w:val="TAL"/>
              <w:rPr>
                <w:sz w:val="16"/>
                <w:szCs w:val="16"/>
              </w:rPr>
            </w:pPr>
            <w:r w:rsidRPr="001B1679">
              <w:rPr>
                <w:sz w:val="16"/>
                <w:szCs w:val="16"/>
              </w:rPr>
              <w:t>SP-230869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3AAFC"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352B9" w14:textId="77777777" w:rsidR="00A66FE4" w:rsidRPr="001B1679" w:rsidRDefault="00A66FE4" w:rsidP="0021626D">
            <w:pPr>
              <w:pStyle w:val="TAL"/>
              <w:rPr>
                <w:sz w:val="16"/>
                <w:szCs w:val="16"/>
              </w:rPr>
            </w:pPr>
            <w:r w:rsidRPr="001B1679">
              <w:rPr>
                <w:sz w:val="16"/>
                <w:szCs w:val="16"/>
              </w:rPr>
              <w:t>Draft TR 33.739 Study on security enhancement of support for edge computing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9607D"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7A114" w14:textId="77777777" w:rsidR="00A66FE4" w:rsidRPr="001B1679" w:rsidRDefault="00A66FE4" w:rsidP="0021626D">
            <w:pPr>
              <w:pStyle w:val="TAL"/>
              <w:rPr>
                <w:sz w:val="16"/>
                <w:szCs w:val="16"/>
              </w:rPr>
            </w:pPr>
            <w:r w:rsidRPr="001B1679">
              <w:rPr>
                <w:sz w:val="16"/>
                <w:szCs w:val="16"/>
              </w:rPr>
              <w:t>33.739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8B7E45"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7D62A"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FCC77" w14:textId="77777777" w:rsidR="00A66FE4" w:rsidRPr="001B1679" w:rsidRDefault="00A66FE4" w:rsidP="0021626D">
            <w:pPr>
              <w:pStyle w:val="TAL"/>
              <w:rPr>
                <w:sz w:val="16"/>
                <w:szCs w:val="16"/>
              </w:rPr>
            </w:pPr>
            <w:r w:rsidRPr="001B1679">
              <w:rPr>
                <w:sz w:val="16"/>
                <w:szCs w:val="16"/>
              </w:rPr>
              <w:t>FS_EDGE_Ph2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3EED0"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5D6586" w14:textId="77777777" w:rsidR="00A66FE4" w:rsidRPr="001B1679" w:rsidRDefault="00A66FE4" w:rsidP="0021626D">
            <w:pPr>
              <w:pStyle w:val="TAL"/>
              <w:rPr>
                <w:sz w:val="16"/>
                <w:szCs w:val="16"/>
              </w:rPr>
            </w:pPr>
            <w:r w:rsidRPr="001B1679">
              <w:rPr>
                <w:sz w:val="16"/>
                <w:szCs w:val="16"/>
              </w:rPr>
              <w:t>Approved</w:t>
            </w:r>
          </w:p>
        </w:tc>
      </w:tr>
      <w:tr w:rsidR="00A66FE4" w14:paraId="180036A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DB3AC" w14:textId="77777777" w:rsidR="00A66FE4" w:rsidRPr="001B1679" w:rsidRDefault="00A66FE4" w:rsidP="0021626D">
            <w:pPr>
              <w:pStyle w:val="TAL"/>
              <w:rPr>
                <w:sz w:val="16"/>
                <w:szCs w:val="16"/>
              </w:rPr>
            </w:pPr>
            <w:r w:rsidRPr="001B1679">
              <w:rPr>
                <w:sz w:val="16"/>
                <w:szCs w:val="16"/>
              </w:rPr>
              <w:t>SP-230870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42A168"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6D70B" w14:textId="77777777" w:rsidR="00A66FE4" w:rsidRPr="001B1679" w:rsidRDefault="00A66FE4" w:rsidP="0021626D">
            <w:pPr>
              <w:pStyle w:val="TAL"/>
              <w:rPr>
                <w:sz w:val="16"/>
                <w:szCs w:val="16"/>
              </w:rPr>
            </w:pPr>
            <w:r w:rsidRPr="001B1679">
              <w:rPr>
                <w:sz w:val="16"/>
                <w:szCs w:val="16"/>
              </w:rPr>
              <w:t>Draft TR 33.894 Study on zero-trust security principles in mobile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486AF"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F9834" w14:textId="77777777" w:rsidR="00A66FE4" w:rsidRPr="001B1679" w:rsidRDefault="00A66FE4" w:rsidP="0021626D">
            <w:pPr>
              <w:pStyle w:val="TAL"/>
              <w:rPr>
                <w:sz w:val="16"/>
                <w:szCs w:val="16"/>
              </w:rPr>
            </w:pPr>
            <w:r w:rsidRPr="001B1679">
              <w:rPr>
                <w:sz w:val="16"/>
                <w:szCs w:val="16"/>
              </w:rPr>
              <w:t>33.894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4ED84F"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D2B3D"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08327" w14:textId="77777777" w:rsidR="00A66FE4" w:rsidRPr="001B1679" w:rsidRDefault="00A66FE4" w:rsidP="0021626D">
            <w:pPr>
              <w:pStyle w:val="TAL"/>
              <w:rPr>
                <w:sz w:val="16"/>
                <w:szCs w:val="16"/>
              </w:rPr>
            </w:pPr>
            <w:r w:rsidRPr="001B1679">
              <w:rPr>
                <w:sz w:val="16"/>
                <w:szCs w:val="16"/>
              </w:rPr>
              <w:t>FS_ZTS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42749"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41D98" w14:textId="77777777" w:rsidR="00A66FE4" w:rsidRPr="001B1679" w:rsidRDefault="00A66FE4" w:rsidP="0021626D">
            <w:pPr>
              <w:pStyle w:val="TAL"/>
              <w:rPr>
                <w:sz w:val="16"/>
                <w:szCs w:val="16"/>
              </w:rPr>
            </w:pPr>
            <w:r w:rsidRPr="001B1679">
              <w:rPr>
                <w:sz w:val="16"/>
                <w:szCs w:val="16"/>
              </w:rPr>
              <w:t>Approved</w:t>
            </w:r>
          </w:p>
        </w:tc>
      </w:tr>
      <w:tr w:rsidR="00A66FE4" w14:paraId="1CE931FA"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D3D65" w14:textId="77777777" w:rsidR="00A66FE4" w:rsidRPr="001B1679" w:rsidRDefault="00A66FE4" w:rsidP="0021626D">
            <w:pPr>
              <w:pStyle w:val="TAL"/>
              <w:rPr>
                <w:sz w:val="16"/>
                <w:szCs w:val="16"/>
              </w:rPr>
            </w:pPr>
            <w:r w:rsidRPr="001B1679">
              <w:rPr>
                <w:sz w:val="16"/>
                <w:szCs w:val="16"/>
              </w:rPr>
              <w:t>SP-230871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92348"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B67F4" w14:textId="77777777" w:rsidR="00A66FE4" w:rsidRPr="001B1679" w:rsidRDefault="00A66FE4" w:rsidP="0021626D">
            <w:pPr>
              <w:pStyle w:val="TAL"/>
              <w:rPr>
                <w:sz w:val="16"/>
                <w:szCs w:val="16"/>
              </w:rPr>
            </w:pPr>
            <w:r w:rsidRPr="001B1679">
              <w:rPr>
                <w:sz w:val="16"/>
                <w:szCs w:val="16"/>
              </w:rPr>
              <w:t>Draft TR 33.892 Study on URSP rules to securely identify applications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003EF"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3D140" w14:textId="77777777" w:rsidR="00A66FE4" w:rsidRPr="001B1679" w:rsidRDefault="00A66FE4" w:rsidP="0021626D">
            <w:pPr>
              <w:pStyle w:val="TAL"/>
              <w:rPr>
                <w:sz w:val="16"/>
                <w:szCs w:val="16"/>
              </w:rPr>
            </w:pPr>
            <w:r w:rsidRPr="001B1679">
              <w:rPr>
                <w:sz w:val="16"/>
                <w:szCs w:val="16"/>
              </w:rPr>
              <w:t>33.892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6F4D88"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FE269B"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BFE19" w14:textId="77777777" w:rsidR="00A66FE4" w:rsidRPr="001B1679" w:rsidRDefault="00A66FE4" w:rsidP="0021626D">
            <w:pPr>
              <w:pStyle w:val="TAL"/>
              <w:rPr>
                <w:sz w:val="16"/>
                <w:szCs w:val="16"/>
              </w:rPr>
            </w:pPr>
            <w:r w:rsidRPr="001B1679">
              <w:rPr>
                <w:sz w:val="16"/>
                <w:szCs w:val="16"/>
              </w:rPr>
              <w:t>FS_USIA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FCD3D"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173EE" w14:textId="77777777" w:rsidR="00A66FE4" w:rsidRPr="001B1679" w:rsidRDefault="00A66FE4" w:rsidP="0021626D">
            <w:pPr>
              <w:pStyle w:val="TAL"/>
              <w:rPr>
                <w:sz w:val="16"/>
                <w:szCs w:val="16"/>
              </w:rPr>
            </w:pPr>
            <w:r w:rsidRPr="001B1679">
              <w:rPr>
                <w:sz w:val="16"/>
                <w:szCs w:val="16"/>
              </w:rPr>
              <w:t>Approved</w:t>
            </w:r>
          </w:p>
        </w:tc>
      </w:tr>
      <w:tr w:rsidR="00A66FE4" w14:paraId="51297F6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F065B" w14:textId="77777777" w:rsidR="00A66FE4" w:rsidRPr="001B1679" w:rsidRDefault="00A66FE4" w:rsidP="0021626D">
            <w:pPr>
              <w:pStyle w:val="TAL"/>
              <w:rPr>
                <w:sz w:val="16"/>
                <w:szCs w:val="16"/>
              </w:rPr>
            </w:pPr>
            <w:r w:rsidRPr="001B1679">
              <w:rPr>
                <w:sz w:val="16"/>
                <w:szCs w:val="16"/>
              </w:rPr>
              <w:t>SP-230872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3B64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4F791" w14:textId="77777777" w:rsidR="00A66FE4" w:rsidRPr="001B1679" w:rsidRDefault="00A66FE4" w:rsidP="0021626D">
            <w:pPr>
              <w:pStyle w:val="TAL"/>
              <w:rPr>
                <w:sz w:val="16"/>
                <w:szCs w:val="16"/>
              </w:rPr>
            </w:pPr>
            <w:r w:rsidRPr="001B1679">
              <w:rPr>
                <w:sz w:val="16"/>
                <w:szCs w:val="16"/>
              </w:rPr>
              <w:t>Draft TR 33.848 Study on security impacts of virtualisation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A68D8"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4E0FE" w14:textId="77777777" w:rsidR="00A66FE4" w:rsidRPr="001B1679" w:rsidRDefault="00A66FE4" w:rsidP="0021626D">
            <w:pPr>
              <w:pStyle w:val="TAL"/>
              <w:rPr>
                <w:sz w:val="16"/>
                <w:szCs w:val="16"/>
              </w:rPr>
            </w:pPr>
            <w:r w:rsidRPr="001B1679">
              <w:rPr>
                <w:sz w:val="16"/>
                <w:szCs w:val="16"/>
              </w:rPr>
              <w:t>33.848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681E6F"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4379C"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60063" w14:textId="77777777" w:rsidR="00A66FE4" w:rsidRPr="001B1679" w:rsidRDefault="00A66FE4" w:rsidP="0021626D">
            <w:pPr>
              <w:pStyle w:val="TAL"/>
              <w:rPr>
                <w:sz w:val="16"/>
                <w:szCs w:val="16"/>
              </w:rPr>
            </w:pPr>
            <w:r w:rsidRPr="001B1679">
              <w:rPr>
                <w:sz w:val="16"/>
                <w:szCs w:val="16"/>
              </w:rPr>
              <w:t>FS_SIV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9AFF4"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0033F" w14:textId="77777777" w:rsidR="00A66FE4" w:rsidRPr="001B1679" w:rsidRDefault="00A66FE4" w:rsidP="0021626D">
            <w:pPr>
              <w:pStyle w:val="TAL"/>
              <w:rPr>
                <w:sz w:val="16"/>
                <w:szCs w:val="16"/>
              </w:rPr>
            </w:pPr>
            <w:r w:rsidRPr="001B1679">
              <w:rPr>
                <w:sz w:val="16"/>
                <w:szCs w:val="16"/>
              </w:rPr>
              <w:t>Approved</w:t>
            </w:r>
          </w:p>
        </w:tc>
      </w:tr>
      <w:tr w:rsidR="00A66FE4" w14:paraId="13DF43E2"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93B1B" w14:textId="77777777" w:rsidR="00A66FE4" w:rsidRPr="001B1679" w:rsidRDefault="00A66FE4" w:rsidP="0021626D">
            <w:pPr>
              <w:pStyle w:val="TAL"/>
              <w:rPr>
                <w:sz w:val="16"/>
                <w:szCs w:val="16"/>
              </w:rPr>
            </w:pPr>
            <w:r w:rsidRPr="001B1679">
              <w:rPr>
                <w:sz w:val="16"/>
                <w:szCs w:val="16"/>
              </w:rPr>
              <w:t>SP-230929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D467D"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5EE6C" w14:textId="77777777" w:rsidR="00A66FE4" w:rsidRPr="001B1679" w:rsidRDefault="00A66FE4" w:rsidP="0021626D">
            <w:pPr>
              <w:pStyle w:val="TAL"/>
              <w:rPr>
                <w:sz w:val="16"/>
                <w:szCs w:val="16"/>
              </w:rPr>
            </w:pPr>
            <w:r w:rsidRPr="001B1679">
              <w:rPr>
                <w:sz w:val="16"/>
                <w:szCs w:val="16"/>
              </w:rPr>
              <w:t>Draft TR 28.908 Study on Artificial Intelligence/Machine Learning (AI/ ML)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863E0"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C5C86" w14:textId="77777777" w:rsidR="00A66FE4" w:rsidRPr="001B1679" w:rsidRDefault="00A66FE4" w:rsidP="0021626D">
            <w:pPr>
              <w:pStyle w:val="TAL"/>
              <w:rPr>
                <w:sz w:val="16"/>
                <w:szCs w:val="16"/>
              </w:rPr>
            </w:pPr>
            <w:r w:rsidRPr="001B1679">
              <w:rPr>
                <w:sz w:val="16"/>
                <w:szCs w:val="16"/>
              </w:rPr>
              <w:t>28.908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66337B"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1D55F"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34F43" w14:textId="77777777" w:rsidR="00A66FE4" w:rsidRPr="001B1679" w:rsidRDefault="00A66FE4" w:rsidP="0021626D">
            <w:pPr>
              <w:pStyle w:val="TAL"/>
              <w:rPr>
                <w:sz w:val="16"/>
                <w:szCs w:val="16"/>
              </w:rPr>
            </w:pPr>
            <w:r w:rsidRPr="001B1679">
              <w:rPr>
                <w:sz w:val="16"/>
                <w:szCs w:val="16"/>
              </w:rPr>
              <w:t>FS_AIML_MGMT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4AE8E"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96909" w14:textId="77777777" w:rsidR="00A66FE4" w:rsidRPr="001B1679" w:rsidRDefault="00A66FE4" w:rsidP="0021626D">
            <w:pPr>
              <w:pStyle w:val="TAL"/>
              <w:rPr>
                <w:sz w:val="16"/>
                <w:szCs w:val="16"/>
              </w:rPr>
            </w:pPr>
            <w:r w:rsidRPr="001B1679">
              <w:rPr>
                <w:sz w:val="16"/>
                <w:szCs w:val="16"/>
              </w:rPr>
              <w:t>Approved</w:t>
            </w:r>
          </w:p>
        </w:tc>
      </w:tr>
      <w:tr w:rsidR="00A66FE4" w14:paraId="0EF36568"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BDEC2" w14:textId="77777777" w:rsidR="00A66FE4" w:rsidRPr="001B1679" w:rsidRDefault="00A66FE4" w:rsidP="0021626D">
            <w:pPr>
              <w:pStyle w:val="TAL"/>
              <w:rPr>
                <w:sz w:val="16"/>
                <w:szCs w:val="16"/>
              </w:rPr>
            </w:pPr>
            <w:r w:rsidRPr="001B1679">
              <w:rPr>
                <w:sz w:val="16"/>
                <w:szCs w:val="16"/>
              </w:rPr>
              <w:t>SP-230930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DB861"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73D7A" w14:textId="77777777" w:rsidR="00A66FE4" w:rsidRPr="001B1679" w:rsidRDefault="00A66FE4" w:rsidP="0021626D">
            <w:pPr>
              <w:pStyle w:val="TAL"/>
              <w:rPr>
                <w:sz w:val="16"/>
                <w:szCs w:val="16"/>
              </w:rPr>
            </w:pPr>
            <w:r w:rsidRPr="001B1679">
              <w:rPr>
                <w:sz w:val="16"/>
                <w:szCs w:val="16"/>
              </w:rPr>
              <w:t>Draft TR 28.925 Study on enhancement of service based management architecture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E3BCC"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8F014" w14:textId="77777777" w:rsidR="00A66FE4" w:rsidRPr="001B1679" w:rsidRDefault="00A66FE4" w:rsidP="0021626D">
            <w:pPr>
              <w:pStyle w:val="TAL"/>
              <w:rPr>
                <w:sz w:val="16"/>
                <w:szCs w:val="16"/>
              </w:rPr>
            </w:pPr>
            <w:r w:rsidRPr="001B1679">
              <w:rPr>
                <w:sz w:val="16"/>
                <w:szCs w:val="16"/>
              </w:rPr>
              <w:t>28.925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2F097A"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B81D5"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0B386" w14:textId="77777777" w:rsidR="00A66FE4" w:rsidRPr="001B1679" w:rsidRDefault="00A66FE4" w:rsidP="0021626D">
            <w:pPr>
              <w:pStyle w:val="TAL"/>
              <w:rPr>
                <w:sz w:val="16"/>
                <w:szCs w:val="16"/>
              </w:rPr>
            </w:pPr>
            <w:r w:rsidRPr="001B1679">
              <w:rPr>
                <w:sz w:val="16"/>
                <w:szCs w:val="16"/>
              </w:rPr>
              <w:t>FS_eSBMA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41224"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8CFA9" w14:textId="77777777" w:rsidR="00A66FE4" w:rsidRPr="001B1679" w:rsidRDefault="00A66FE4" w:rsidP="0021626D">
            <w:pPr>
              <w:pStyle w:val="TAL"/>
              <w:rPr>
                <w:sz w:val="16"/>
                <w:szCs w:val="16"/>
              </w:rPr>
            </w:pPr>
            <w:r w:rsidRPr="001B1679">
              <w:rPr>
                <w:sz w:val="16"/>
                <w:szCs w:val="16"/>
              </w:rPr>
              <w:t>Approved</w:t>
            </w:r>
          </w:p>
        </w:tc>
      </w:tr>
      <w:tr w:rsidR="00A66FE4" w14:paraId="274847D7"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86068C" w14:textId="77777777" w:rsidR="00A66FE4" w:rsidRPr="001B1679" w:rsidRDefault="00A66FE4" w:rsidP="0021626D">
            <w:pPr>
              <w:pStyle w:val="TAL"/>
              <w:rPr>
                <w:sz w:val="16"/>
                <w:szCs w:val="16"/>
              </w:rPr>
            </w:pPr>
            <w:r w:rsidRPr="001B1679">
              <w:rPr>
                <w:sz w:val="16"/>
                <w:szCs w:val="16"/>
              </w:rPr>
              <w:t>SP-230932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5F270"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29AC3" w14:textId="77777777" w:rsidR="00A66FE4" w:rsidRPr="001B1679" w:rsidRDefault="00A66FE4" w:rsidP="0021626D">
            <w:pPr>
              <w:pStyle w:val="TAL"/>
              <w:rPr>
                <w:sz w:val="16"/>
                <w:szCs w:val="16"/>
              </w:rPr>
            </w:pPr>
            <w:r w:rsidRPr="001B1679">
              <w:rPr>
                <w:sz w:val="16"/>
                <w:szCs w:val="16"/>
              </w:rPr>
              <w:t>Draft TR 28.839 Study on time sensitive networking charging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81038"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304F8" w14:textId="77777777" w:rsidR="00A66FE4" w:rsidRPr="001B1679" w:rsidRDefault="00A66FE4" w:rsidP="0021626D">
            <w:pPr>
              <w:pStyle w:val="TAL"/>
              <w:rPr>
                <w:sz w:val="16"/>
                <w:szCs w:val="16"/>
              </w:rPr>
            </w:pPr>
            <w:r w:rsidRPr="001B1679">
              <w:rPr>
                <w:sz w:val="16"/>
                <w:szCs w:val="16"/>
              </w:rPr>
              <w:t>28.839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D262A7"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F823A"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D3B193" w14:textId="77777777" w:rsidR="00A66FE4" w:rsidRPr="001B1679" w:rsidRDefault="00A66FE4" w:rsidP="0021626D">
            <w:pPr>
              <w:pStyle w:val="TAL"/>
              <w:rPr>
                <w:sz w:val="16"/>
                <w:szCs w:val="16"/>
              </w:rPr>
            </w:pPr>
            <w:r w:rsidRPr="001B1679">
              <w:rPr>
                <w:sz w:val="16"/>
                <w:szCs w:val="16"/>
              </w:rPr>
              <w:t>FS_TSNCH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051A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A7507" w14:textId="77777777" w:rsidR="00A66FE4" w:rsidRPr="001B1679" w:rsidRDefault="00A66FE4" w:rsidP="0021626D">
            <w:pPr>
              <w:pStyle w:val="TAL"/>
              <w:rPr>
                <w:sz w:val="16"/>
                <w:szCs w:val="16"/>
              </w:rPr>
            </w:pPr>
            <w:r w:rsidRPr="001B1679">
              <w:rPr>
                <w:sz w:val="16"/>
                <w:szCs w:val="16"/>
              </w:rPr>
              <w:t>Approved</w:t>
            </w:r>
          </w:p>
        </w:tc>
      </w:tr>
      <w:tr w:rsidR="00A66FE4" w14:paraId="3BEECFD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8C2B9" w14:textId="77777777" w:rsidR="00A66FE4" w:rsidRPr="001B1679" w:rsidRDefault="00A66FE4" w:rsidP="0021626D">
            <w:pPr>
              <w:pStyle w:val="TAL"/>
              <w:rPr>
                <w:sz w:val="16"/>
                <w:szCs w:val="16"/>
              </w:rPr>
            </w:pPr>
            <w:r w:rsidRPr="001B1679">
              <w:rPr>
                <w:sz w:val="16"/>
                <w:szCs w:val="16"/>
              </w:rPr>
              <w:t>SP-230933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2EED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1EB27" w14:textId="77777777" w:rsidR="00A66FE4" w:rsidRPr="001B1679" w:rsidRDefault="00A66FE4" w:rsidP="0021626D">
            <w:pPr>
              <w:pStyle w:val="TAL"/>
              <w:rPr>
                <w:sz w:val="16"/>
                <w:szCs w:val="16"/>
              </w:rPr>
            </w:pPr>
            <w:r w:rsidRPr="001B1679">
              <w:rPr>
                <w:sz w:val="16"/>
                <w:szCs w:val="16"/>
              </w:rPr>
              <w:t>Draft TR 28.827 Study on 5G charging for additional roaming scenarios and actors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6F55C"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F9B1E" w14:textId="77777777" w:rsidR="00A66FE4" w:rsidRPr="001B1679" w:rsidRDefault="00A66FE4" w:rsidP="0021626D">
            <w:pPr>
              <w:pStyle w:val="TAL"/>
              <w:rPr>
                <w:sz w:val="16"/>
                <w:szCs w:val="16"/>
              </w:rPr>
            </w:pPr>
            <w:r w:rsidRPr="001B1679">
              <w:rPr>
                <w:sz w:val="16"/>
                <w:szCs w:val="16"/>
              </w:rPr>
              <w:t>28.827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AEBFCA"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085D1"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A902B" w14:textId="77777777" w:rsidR="00A66FE4" w:rsidRPr="001B1679" w:rsidRDefault="00A66FE4" w:rsidP="0021626D">
            <w:pPr>
              <w:pStyle w:val="TAL"/>
              <w:rPr>
                <w:sz w:val="16"/>
                <w:szCs w:val="16"/>
              </w:rPr>
            </w:pPr>
            <w:r w:rsidRPr="001B1679">
              <w:rPr>
                <w:sz w:val="16"/>
                <w:szCs w:val="16"/>
              </w:rPr>
              <w:t>FS_CHROAM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9BB62"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65886" w14:textId="77777777" w:rsidR="00A66FE4" w:rsidRPr="001B1679" w:rsidRDefault="00A66FE4" w:rsidP="0021626D">
            <w:pPr>
              <w:pStyle w:val="TAL"/>
              <w:rPr>
                <w:sz w:val="16"/>
                <w:szCs w:val="16"/>
              </w:rPr>
            </w:pPr>
            <w:r w:rsidRPr="001B1679">
              <w:rPr>
                <w:sz w:val="16"/>
                <w:szCs w:val="16"/>
              </w:rPr>
              <w:t>Approved</w:t>
            </w:r>
          </w:p>
        </w:tc>
      </w:tr>
      <w:tr w:rsidR="00A66FE4" w14:paraId="51F0B47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7552C" w14:textId="77777777" w:rsidR="00A66FE4" w:rsidRPr="001B1679" w:rsidRDefault="00A66FE4" w:rsidP="0021626D">
            <w:pPr>
              <w:pStyle w:val="TAL"/>
              <w:rPr>
                <w:sz w:val="16"/>
                <w:szCs w:val="16"/>
              </w:rPr>
            </w:pPr>
            <w:r w:rsidRPr="001B1679">
              <w:rPr>
                <w:sz w:val="16"/>
                <w:szCs w:val="16"/>
              </w:rPr>
              <w:t>SP-230934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B676D"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BB6C2" w14:textId="77777777" w:rsidR="00A66FE4" w:rsidRPr="001B1679" w:rsidRDefault="00A66FE4" w:rsidP="0021626D">
            <w:pPr>
              <w:pStyle w:val="TAL"/>
              <w:rPr>
                <w:sz w:val="16"/>
                <w:szCs w:val="16"/>
              </w:rPr>
            </w:pPr>
            <w:r w:rsidRPr="001B1679">
              <w:rPr>
                <w:sz w:val="16"/>
                <w:szCs w:val="16"/>
              </w:rPr>
              <w:t>Draft TR 28.843 Study on structure of charging for verticals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F1B79"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DD97C" w14:textId="77777777" w:rsidR="00A66FE4" w:rsidRPr="001B1679" w:rsidRDefault="00A66FE4" w:rsidP="0021626D">
            <w:pPr>
              <w:pStyle w:val="TAL"/>
              <w:rPr>
                <w:sz w:val="16"/>
                <w:szCs w:val="16"/>
              </w:rPr>
            </w:pPr>
            <w:r w:rsidRPr="001B1679">
              <w:rPr>
                <w:sz w:val="16"/>
                <w:szCs w:val="16"/>
              </w:rPr>
              <w:t>28.843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2FD2C6F"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E759E"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2F954" w14:textId="77777777" w:rsidR="00A66FE4" w:rsidRPr="001B1679" w:rsidRDefault="00A66FE4" w:rsidP="0021626D">
            <w:pPr>
              <w:pStyle w:val="TAL"/>
              <w:rPr>
                <w:sz w:val="16"/>
                <w:szCs w:val="16"/>
              </w:rPr>
            </w:pPr>
            <w:r w:rsidRPr="001B1679">
              <w:rPr>
                <w:sz w:val="16"/>
                <w:szCs w:val="16"/>
              </w:rPr>
              <w:t>FS_SCV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3D791"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1BD87" w14:textId="77777777" w:rsidR="00A66FE4" w:rsidRPr="001B1679" w:rsidRDefault="00A66FE4" w:rsidP="0021626D">
            <w:pPr>
              <w:pStyle w:val="TAL"/>
              <w:rPr>
                <w:sz w:val="16"/>
                <w:szCs w:val="16"/>
              </w:rPr>
            </w:pPr>
            <w:r w:rsidRPr="001B1679">
              <w:rPr>
                <w:sz w:val="16"/>
                <w:szCs w:val="16"/>
              </w:rPr>
              <w:t>Approved</w:t>
            </w:r>
          </w:p>
        </w:tc>
      </w:tr>
      <w:tr w:rsidR="00A66FE4" w14:paraId="395AB1DD"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72912" w14:textId="77777777" w:rsidR="00A66FE4" w:rsidRPr="001B1679" w:rsidRDefault="00A66FE4" w:rsidP="0021626D">
            <w:pPr>
              <w:pStyle w:val="TAL"/>
              <w:rPr>
                <w:sz w:val="16"/>
                <w:szCs w:val="16"/>
              </w:rPr>
            </w:pPr>
            <w:r w:rsidRPr="001B1679">
              <w:rPr>
                <w:sz w:val="16"/>
                <w:szCs w:val="16"/>
              </w:rPr>
              <w:t>SP-230979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F5F1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00776" w14:textId="77777777" w:rsidR="00A66FE4" w:rsidRPr="001B1679" w:rsidRDefault="00A66FE4" w:rsidP="0021626D">
            <w:pPr>
              <w:pStyle w:val="TAL"/>
              <w:rPr>
                <w:sz w:val="16"/>
                <w:szCs w:val="16"/>
              </w:rPr>
            </w:pPr>
            <w:r w:rsidRPr="001B1679">
              <w:rPr>
                <w:sz w:val="16"/>
                <w:szCs w:val="16"/>
              </w:rPr>
              <w:t>TR 26.926-200 - Traffic Models and Quality Evaluation Methods for Media and XR Services in 5G Systems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B41B5"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4C918" w14:textId="77777777" w:rsidR="00A66FE4" w:rsidRPr="001B1679" w:rsidRDefault="00A66FE4" w:rsidP="0021626D">
            <w:pPr>
              <w:pStyle w:val="TAL"/>
              <w:rPr>
                <w:sz w:val="16"/>
                <w:szCs w:val="16"/>
              </w:rPr>
            </w:pPr>
            <w:r w:rsidRPr="001B1679">
              <w:rPr>
                <w:sz w:val="16"/>
                <w:szCs w:val="16"/>
              </w:rPr>
              <w:t>26.926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D37FCC"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AAC64"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47F1F" w14:textId="77777777" w:rsidR="00A66FE4" w:rsidRPr="001B1679" w:rsidRDefault="00A66FE4" w:rsidP="0021626D">
            <w:pPr>
              <w:pStyle w:val="TAL"/>
              <w:rPr>
                <w:sz w:val="16"/>
                <w:szCs w:val="16"/>
              </w:rPr>
            </w:pPr>
            <w:r w:rsidRPr="001B1679">
              <w:rPr>
                <w:sz w:val="16"/>
                <w:szCs w:val="16"/>
              </w:rPr>
              <w:t>FS_XRTraffic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DBFC5"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2DDFB" w14:textId="77777777" w:rsidR="00A66FE4" w:rsidRPr="001B1679" w:rsidRDefault="00A66FE4" w:rsidP="0021626D">
            <w:pPr>
              <w:pStyle w:val="TAL"/>
              <w:rPr>
                <w:sz w:val="16"/>
                <w:szCs w:val="16"/>
              </w:rPr>
            </w:pPr>
            <w:r w:rsidRPr="001B1679">
              <w:rPr>
                <w:sz w:val="16"/>
                <w:szCs w:val="16"/>
              </w:rPr>
              <w:t>Approved</w:t>
            </w:r>
          </w:p>
        </w:tc>
      </w:tr>
      <w:tr w:rsidR="00A66FE4" w14:paraId="2899DD9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6304B" w14:textId="77777777" w:rsidR="00A66FE4" w:rsidRPr="001B1679" w:rsidRDefault="00A66FE4" w:rsidP="0021626D">
            <w:pPr>
              <w:pStyle w:val="TAL"/>
              <w:rPr>
                <w:sz w:val="16"/>
                <w:szCs w:val="16"/>
              </w:rPr>
            </w:pPr>
            <w:r w:rsidRPr="001B1679">
              <w:rPr>
                <w:sz w:val="16"/>
                <w:szCs w:val="16"/>
              </w:rPr>
              <w:t>SP-230980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79240"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27564" w14:textId="77777777" w:rsidR="00A66FE4" w:rsidRPr="001B1679" w:rsidRDefault="00A66FE4" w:rsidP="0021626D">
            <w:pPr>
              <w:pStyle w:val="TAL"/>
              <w:rPr>
                <w:sz w:val="16"/>
                <w:szCs w:val="16"/>
              </w:rPr>
            </w:pPr>
            <w:r w:rsidRPr="001B1679">
              <w:rPr>
                <w:sz w:val="16"/>
                <w:szCs w:val="16"/>
              </w:rPr>
              <w:t>TS 26.258-100 - Codec for Immersive Voice and Audio Services - C code (floating point)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E7CDC"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8BD65" w14:textId="77777777" w:rsidR="00A66FE4" w:rsidRPr="001B1679" w:rsidRDefault="00A66FE4" w:rsidP="0021626D">
            <w:pPr>
              <w:pStyle w:val="TAL"/>
              <w:rPr>
                <w:sz w:val="16"/>
                <w:szCs w:val="16"/>
              </w:rPr>
            </w:pPr>
            <w:r w:rsidRPr="001B1679">
              <w:rPr>
                <w:sz w:val="16"/>
                <w:szCs w:val="16"/>
              </w:rPr>
              <w:t>26.258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868B62"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DF136"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B90D1" w14:textId="77777777" w:rsidR="00A66FE4" w:rsidRPr="001B1679" w:rsidRDefault="00A66FE4" w:rsidP="0021626D">
            <w:pPr>
              <w:pStyle w:val="TAL"/>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F607E"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958EF2" w14:textId="77777777" w:rsidR="00A66FE4" w:rsidRPr="001B1679" w:rsidRDefault="00A66FE4" w:rsidP="0021626D">
            <w:pPr>
              <w:pStyle w:val="TAL"/>
              <w:rPr>
                <w:sz w:val="16"/>
                <w:szCs w:val="16"/>
              </w:rPr>
            </w:pPr>
            <w:r w:rsidRPr="001B1679">
              <w:rPr>
                <w:sz w:val="16"/>
                <w:szCs w:val="16"/>
              </w:rPr>
              <w:t>Approved</w:t>
            </w:r>
          </w:p>
        </w:tc>
      </w:tr>
      <w:tr w:rsidR="00A66FE4" w14:paraId="6BEF824B"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5BCB3" w14:textId="77777777" w:rsidR="00A66FE4" w:rsidRPr="001B1679" w:rsidRDefault="00A66FE4" w:rsidP="0021626D">
            <w:pPr>
              <w:pStyle w:val="TAL"/>
              <w:rPr>
                <w:sz w:val="16"/>
                <w:szCs w:val="16"/>
              </w:rPr>
            </w:pPr>
            <w:r w:rsidRPr="001B1679">
              <w:rPr>
                <w:sz w:val="16"/>
                <w:szCs w:val="16"/>
              </w:rPr>
              <w:t>SP-231015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4DB44"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CC168" w14:textId="77777777" w:rsidR="00A66FE4" w:rsidRPr="001B1679" w:rsidRDefault="00A66FE4" w:rsidP="0021626D">
            <w:pPr>
              <w:pStyle w:val="TAL"/>
              <w:rPr>
                <w:sz w:val="16"/>
                <w:szCs w:val="16"/>
              </w:rPr>
            </w:pPr>
            <w:r w:rsidRPr="001B1679">
              <w:rPr>
                <w:sz w:val="16"/>
                <w:szCs w:val="16"/>
              </w:rPr>
              <w:t>TR 22.840 on Study on Ambient power-enabled Internet of Things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47672"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0A7B7" w14:textId="77777777" w:rsidR="00A66FE4" w:rsidRPr="001B1679" w:rsidRDefault="00A66FE4" w:rsidP="0021626D">
            <w:pPr>
              <w:pStyle w:val="TAL"/>
              <w:rPr>
                <w:sz w:val="16"/>
                <w:szCs w:val="16"/>
              </w:rPr>
            </w:pPr>
            <w:r w:rsidRPr="001B1679">
              <w:rPr>
                <w:sz w:val="16"/>
                <w:szCs w:val="16"/>
              </w:rPr>
              <w:t>22.840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20EE914"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076B1"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61048" w14:textId="77777777" w:rsidR="00A66FE4" w:rsidRPr="001B1679" w:rsidRDefault="00A66FE4" w:rsidP="0021626D">
            <w:pPr>
              <w:pStyle w:val="TAL"/>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B8BE6" w14:textId="77777777" w:rsidR="00A66FE4" w:rsidRPr="001B1679" w:rsidRDefault="00A66FE4" w:rsidP="0021626D">
            <w:pPr>
              <w:pStyle w:val="TAL"/>
              <w:rPr>
                <w:sz w:val="16"/>
                <w:szCs w:val="16"/>
              </w:rPr>
            </w:pPr>
            <w:r w:rsidRPr="001B1679">
              <w:rPr>
                <w:sz w:val="16"/>
                <w:szCs w:val="16"/>
              </w:rPr>
              <w:t>This draft TR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2D198" w14:textId="77777777" w:rsidR="00A66FE4" w:rsidRPr="001B1679" w:rsidRDefault="00A66FE4" w:rsidP="0021626D">
            <w:pPr>
              <w:pStyle w:val="TAL"/>
              <w:rPr>
                <w:sz w:val="16"/>
                <w:szCs w:val="16"/>
              </w:rPr>
            </w:pPr>
            <w:r w:rsidRPr="001B1679">
              <w:rPr>
                <w:sz w:val="16"/>
                <w:szCs w:val="16"/>
              </w:rPr>
              <w:t>Noted</w:t>
            </w:r>
          </w:p>
        </w:tc>
      </w:tr>
      <w:tr w:rsidR="00A66FE4" w14:paraId="582C362F"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65B6C" w14:textId="77777777" w:rsidR="00A66FE4" w:rsidRPr="001B1679" w:rsidRDefault="00A66FE4" w:rsidP="0021626D">
            <w:pPr>
              <w:pStyle w:val="TAL"/>
              <w:rPr>
                <w:sz w:val="16"/>
                <w:szCs w:val="16"/>
              </w:rPr>
            </w:pPr>
            <w:r w:rsidRPr="001B1679">
              <w:rPr>
                <w:sz w:val="16"/>
                <w:szCs w:val="16"/>
              </w:rPr>
              <w:t>SP-231028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E38E5"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969EE" w14:textId="77777777" w:rsidR="00A66FE4" w:rsidRPr="001B1679" w:rsidRDefault="00A66FE4" w:rsidP="0021626D">
            <w:pPr>
              <w:pStyle w:val="TAL"/>
              <w:rPr>
                <w:sz w:val="16"/>
                <w:szCs w:val="16"/>
              </w:rPr>
            </w:pPr>
            <w:r w:rsidRPr="001B1679">
              <w:rPr>
                <w:sz w:val="16"/>
                <w:szCs w:val="16"/>
              </w:rPr>
              <w:t>TR 22.841 on Study on Upper layer traffic steering, switching and split over dual 3GPP access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1A6E7"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CC4C9" w14:textId="77777777" w:rsidR="00A66FE4" w:rsidRPr="001B1679" w:rsidRDefault="00A66FE4" w:rsidP="0021626D">
            <w:pPr>
              <w:pStyle w:val="TAL"/>
              <w:rPr>
                <w:sz w:val="16"/>
                <w:szCs w:val="16"/>
              </w:rPr>
            </w:pPr>
            <w:r w:rsidRPr="001B1679">
              <w:rPr>
                <w:sz w:val="16"/>
                <w:szCs w:val="16"/>
              </w:rPr>
              <w:t>22.841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5616D5"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B6AB9D"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295C1" w14:textId="77777777" w:rsidR="00A66FE4" w:rsidRPr="001B1679" w:rsidRDefault="00A66FE4" w:rsidP="0021626D">
            <w:pPr>
              <w:pStyle w:val="TAL"/>
              <w:rPr>
                <w:sz w:val="16"/>
                <w:szCs w:val="16"/>
              </w:rPr>
            </w:pPr>
            <w:r w:rsidRPr="001B1679">
              <w:rPr>
                <w:sz w:val="16"/>
                <w:szCs w:val="16"/>
              </w:rPr>
              <w:t>FS_DualSteer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7E048" w14:textId="77777777" w:rsidR="00A66FE4" w:rsidRPr="001B1679" w:rsidRDefault="00A66FE4" w:rsidP="0021626D">
            <w:pPr>
              <w:pStyle w:val="TAL"/>
              <w:rPr>
                <w:sz w:val="16"/>
                <w:szCs w:val="16"/>
              </w:rPr>
            </w:pPr>
            <w:r w:rsidRPr="001B1679">
              <w:rPr>
                <w:sz w:val="16"/>
                <w:szCs w:val="16"/>
              </w:rPr>
              <w:t>Dependent on WA#56 confirmation.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41BD3" w14:textId="77777777" w:rsidR="00A66FE4" w:rsidRPr="001B1679" w:rsidRDefault="00A66FE4" w:rsidP="0021626D">
            <w:pPr>
              <w:pStyle w:val="TAL"/>
              <w:rPr>
                <w:sz w:val="16"/>
                <w:szCs w:val="16"/>
              </w:rPr>
            </w:pPr>
            <w:r w:rsidRPr="001B1679">
              <w:rPr>
                <w:sz w:val="16"/>
                <w:szCs w:val="16"/>
              </w:rPr>
              <w:t>Noted</w:t>
            </w:r>
          </w:p>
        </w:tc>
      </w:tr>
    </w:tbl>
    <w:p w14:paraId="33277C52" w14:textId="77777777" w:rsidR="00A66FE4" w:rsidRDefault="00A66FE4" w:rsidP="00A66FE4">
      <w:r>
        <w:t>14 Entries</w:t>
      </w:r>
    </w:p>
    <w:p w14:paraId="0CD92810" w14:textId="77777777" w:rsidR="00A66FE4" w:rsidRDefault="00A66FE4" w:rsidP="00A66FE4"/>
    <w:p w14:paraId="01E2B23A" w14:textId="77777777" w:rsidR="00A66FE4" w:rsidRDefault="00A66FE4" w:rsidP="00A66FE4">
      <w:pPr>
        <w:pStyle w:val="Heading1"/>
      </w:pPr>
      <w:bookmarkStart w:id="150" w:name="_Toc145733879"/>
      <w:r>
        <w:lastRenderedPageBreak/>
        <w:t>E.2</w:t>
      </w:r>
      <w:r>
        <w:tab/>
        <w:t>Status of TSs and TRs provided for information</w:t>
      </w:r>
      <w:bookmarkEnd w:id="150"/>
    </w:p>
    <w:p w14:paraId="70DC0853" w14:textId="77777777" w:rsidR="00A66FE4" w:rsidRDefault="00A66FE4" w:rsidP="00A66FE4">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A66FE4" w14:paraId="28A16A5C" w14:textId="77777777" w:rsidTr="0021626D">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384D45" w14:textId="77777777" w:rsidR="00A66FE4" w:rsidRDefault="00A66FE4" w:rsidP="0021626D">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F916E0" w14:textId="77777777" w:rsidR="00A66FE4" w:rsidRDefault="00A66FE4" w:rsidP="0021626D">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EF5BCD" w14:textId="77777777" w:rsidR="00A66FE4" w:rsidRDefault="00A66FE4" w:rsidP="0021626D">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A1ABCE" w14:textId="77777777" w:rsidR="00A66FE4" w:rsidRDefault="00A66FE4" w:rsidP="0021626D">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48B9B4" w14:textId="77777777" w:rsidR="00A66FE4" w:rsidRDefault="00A66FE4" w:rsidP="0021626D">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90D40" w14:textId="77777777" w:rsidR="00A66FE4" w:rsidRDefault="00A66FE4" w:rsidP="0021626D">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4E2871" w14:textId="77777777" w:rsidR="00A66FE4" w:rsidRDefault="00A66FE4" w:rsidP="0021626D">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7248DF" w14:textId="77777777" w:rsidR="00A66FE4" w:rsidRDefault="00A66FE4" w:rsidP="0021626D">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627A57"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FC2198" w14:textId="77777777" w:rsidR="00A66FE4" w:rsidRDefault="00A66FE4" w:rsidP="0021626D">
            <w:pPr>
              <w:pStyle w:val="TAH"/>
            </w:pPr>
            <w:r w:rsidRPr="00BB3F37">
              <w:t>Status</w:t>
            </w:r>
          </w:p>
        </w:tc>
      </w:tr>
      <w:tr w:rsidR="00A66FE4" w14:paraId="5204CBA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A105B" w14:textId="77777777" w:rsidR="00A66FE4" w:rsidRPr="001B1679" w:rsidRDefault="00A66FE4" w:rsidP="0021626D">
            <w:pPr>
              <w:pStyle w:val="TAL"/>
              <w:rPr>
                <w:sz w:val="16"/>
                <w:szCs w:val="16"/>
              </w:rPr>
            </w:pPr>
            <w:r w:rsidRPr="001B1679">
              <w:rPr>
                <w:sz w:val="16"/>
                <w:szCs w:val="16"/>
              </w:rPr>
              <w:t>SP-230931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25119"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DDDFB" w14:textId="77777777" w:rsidR="00A66FE4" w:rsidRPr="001B1679" w:rsidRDefault="00A66FE4" w:rsidP="0021626D">
            <w:pPr>
              <w:pStyle w:val="TAL"/>
              <w:rPr>
                <w:sz w:val="16"/>
                <w:szCs w:val="16"/>
              </w:rPr>
            </w:pPr>
            <w:r w:rsidRPr="001B1679">
              <w:rPr>
                <w:sz w:val="16"/>
                <w:szCs w:val="16"/>
              </w:rPr>
              <w:t>Draft TS 28.203 Charging management; Network slice admission control charging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9E557"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FF786" w14:textId="77777777" w:rsidR="00A66FE4" w:rsidRPr="001B1679" w:rsidRDefault="00A66FE4" w:rsidP="0021626D">
            <w:pPr>
              <w:pStyle w:val="TAL"/>
              <w:rPr>
                <w:sz w:val="16"/>
                <w:szCs w:val="16"/>
              </w:rPr>
            </w:pPr>
            <w:r w:rsidRPr="001B1679">
              <w:rPr>
                <w:sz w:val="16"/>
                <w:szCs w:val="16"/>
              </w:rPr>
              <w:t>28.203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E79D01"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F1A97"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BC38E" w14:textId="77777777" w:rsidR="00A66FE4" w:rsidRPr="001B1679" w:rsidRDefault="00A66FE4" w:rsidP="0021626D">
            <w:pPr>
              <w:pStyle w:val="TAL"/>
              <w:rPr>
                <w:sz w:val="16"/>
                <w:szCs w:val="16"/>
              </w:rPr>
            </w:pPr>
            <w:r w:rsidRPr="001B1679">
              <w:rPr>
                <w:sz w:val="16"/>
                <w:szCs w:val="16"/>
              </w:rPr>
              <w:t>NETSLICE_CH_Ph2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A215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DB8BC" w14:textId="77777777" w:rsidR="00A66FE4" w:rsidRPr="001B1679" w:rsidRDefault="00A66FE4" w:rsidP="0021626D">
            <w:pPr>
              <w:pStyle w:val="TAL"/>
              <w:rPr>
                <w:sz w:val="16"/>
                <w:szCs w:val="16"/>
              </w:rPr>
            </w:pPr>
            <w:r w:rsidRPr="001B1679">
              <w:rPr>
                <w:sz w:val="16"/>
                <w:szCs w:val="16"/>
              </w:rPr>
              <w:t>Noted</w:t>
            </w:r>
          </w:p>
        </w:tc>
      </w:tr>
      <w:tr w:rsidR="00A66FE4" w14:paraId="35582232"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4B655" w14:textId="77777777" w:rsidR="00A66FE4" w:rsidRPr="001B1679" w:rsidRDefault="00A66FE4" w:rsidP="0021626D">
            <w:pPr>
              <w:pStyle w:val="TAL"/>
              <w:rPr>
                <w:sz w:val="16"/>
                <w:szCs w:val="16"/>
              </w:rPr>
            </w:pPr>
            <w:r w:rsidRPr="001B1679">
              <w:rPr>
                <w:sz w:val="16"/>
                <w:szCs w:val="16"/>
              </w:rPr>
              <w:t>SP-230935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3A25C"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088833" w14:textId="77777777" w:rsidR="00A66FE4" w:rsidRPr="001B1679" w:rsidRDefault="00A66FE4" w:rsidP="0021626D">
            <w:pPr>
              <w:pStyle w:val="TAL"/>
              <w:rPr>
                <w:sz w:val="16"/>
                <w:szCs w:val="16"/>
              </w:rPr>
            </w:pPr>
            <w:r w:rsidRPr="001B1679">
              <w:rPr>
                <w:sz w:val="16"/>
                <w:szCs w:val="16"/>
              </w:rPr>
              <w:t>Draft TR 28.844 Study on charging aspects of satellite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DF221"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EC184" w14:textId="77777777" w:rsidR="00A66FE4" w:rsidRPr="001B1679" w:rsidRDefault="00A66FE4" w:rsidP="0021626D">
            <w:pPr>
              <w:pStyle w:val="TAL"/>
              <w:rPr>
                <w:sz w:val="16"/>
                <w:szCs w:val="16"/>
              </w:rPr>
            </w:pPr>
            <w:r w:rsidRPr="001B1679">
              <w:rPr>
                <w:sz w:val="16"/>
                <w:szCs w:val="16"/>
              </w:rPr>
              <w:t>28.844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DF2C384"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35B45"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14860" w14:textId="77777777" w:rsidR="00A66FE4" w:rsidRPr="001B1679" w:rsidRDefault="00A66FE4" w:rsidP="0021626D">
            <w:pPr>
              <w:pStyle w:val="TAL"/>
              <w:rPr>
                <w:sz w:val="16"/>
                <w:szCs w:val="16"/>
              </w:rPr>
            </w:pPr>
            <w:r w:rsidRPr="001B1679">
              <w:rPr>
                <w:sz w:val="16"/>
                <w:szCs w:val="16"/>
              </w:rPr>
              <w:t>FS_5GSAT_CH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24A5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ABFAD" w14:textId="77777777" w:rsidR="00A66FE4" w:rsidRPr="001B1679" w:rsidRDefault="00A66FE4" w:rsidP="0021626D">
            <w:pPr>
              <w:pStyle w:val="TAL"/>
              <w:rPr>
                <w:sz w:val="16"/>
                <w:szCs w:val="16"/>
              </w:rPr>
            </w:pPr>
            <w:r w:rsidRPr="001B1679">
              <w:rPr>
                <w:sz w:val="16"/>
                <w:szCs w:val="16"/>
              </w:rPr>
              <w:t>Noted</w:t>
            </w:r>
          </w:p>
        </w:tc>
      </w:tr>
      <w:tr w:rsidR="00A66FE4" w14:paraId="13892610"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4A38C" w14:textId="77777777" w:rsidR="00A66FE4" w:rsidRPr="001B1679" w:rsidRDefault="00A66FE4" w:rsidP="0021626D">
            <w:pPr>
              <w:pStyle w:val="TAL"/>
              <w:rPr>
                <w:sz w:val="16"/>
                <w:szCs w:val="16"/>
              </w:rPr>
            </w:pPr>
            <w:r w:rsidRPr="001B1679">
              <w:rPr>
                <w:sz w:val="16"/>
                <w:szCs w:val="16"/>
              </w:rPr>
              <w:t>SP-230981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2DAFF"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837C4" w14:textId="77777777" w:rsidR="00A66FE4" w:rsidRPr="001B1679" w:rsidRDefault="00A66FE4" w:rsidP="0021626D">
            <w:pPr>
              <w:pStyle w:val="TAL"/>
              <w:rPr>
                <w:sz w:val="16"/>
                <w:szCs w:val="16"/>
              </w:rPr>
            </w:pPr>
            <w:r w:rsidRPr="001B1679">
              <w:rPr>
                <w:sz w:val="16"/>
                <w:szCs w:val="16"/>
              </w:rPr>
              <w:t>TS 26.250-100 - Codec for Immersive Voice and Audio Services - General overview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0067D"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5AA4C" w14:textId="77777777" w:rsidR="00A66FE4" w:rsidRPr="001B1679" w:rsidRDefault="00A66FE4" w:rsidP="0021626D">
            <w:pPr>
              <w:pStyle w:val="TAL"/>
              <w:rPr>
                <w:sz w:val="16"/>
                <w:szCs w:val="16"/>
              </w:rPr>
            </w:pPr>
            <w:r w:rsidRPr="001B1679">
              <w:rPr>
                <w:sz w:val="16"/>
                <w:szCs w:val="16"/>
              </w:rPr>
              <w:t>26.250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A30AFC"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95C89"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FB855" w14:textId="77777777" w:rsidR="00A66FE4" w:rsidRPr="001B1679" w:rsidRDefault="00A66FE4" w:rsidP="0021626D">
            <w:pPr>
              <w:pStyle w:val="TAL"/>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F5012"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FAF69" w14:textId="77777777" w:rsidR="00A66FE4" w:rsidRPr="001B1679" w:rsidRDefault="00A66FE4" w:rsidP="0021626D">
            <w:pPr>
              <w:pStyle w:val="TAL"/>
              <w:rPr>
                <w:sz w:val="16"/>
                <w:szCs w:val="16"/>
              </w:rPr>
            </w:pPr>
            <w:r w:rsidRPr="001B1679">
              <w:rPr>
                <w:sz w:val="16"/>
                <w:szCs w:val="16"/>
              </w:rPr>
              <w:t>Noted</w:t>
            </w:r>
          </w:p>
        </w:tc>
      </w:tr>
      <w:tr w:rsidR="00A66FE4" w14:paraId="7E498A8B"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60244" w14:textId="77777777" w:rsidR="00A66FE4" w:rsidRPr="001B1679" w:rsidRDefault="00A66FE4" w:rsidP="0021626D">
            <w:pPr>
              <w:pStyle w:val="TAL"/>
              <w:rPr>
                <w:sz w:val="16"/>
                <w:szCs w:val="16"/>
              </w:rPr>
            </w:pPr>
            <w:r w:rsidRPr="001B1679">
              <w:rPr>
                <w:sz w:val="16"/>
                <w:szCs w:val="16"/>
              </w:rPr>
              <w:t>SP-230982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1A500"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3B09C" w14:textId="77777777" w:rsidR="00A66FE4" w:rsidRPr="001B1679" w:rsidRDefault="00A66FE4" w:rsidP="0021626D">
            <w:pPr>
              <w:pStyle w:val="TAL"/>
              <w:rPr>
                <w:sz w:val="16"/>
                <w:szCs w:val="16"/>
              </w:rPr>
            </w:pPr>
            <w:r w:rsidRPr="001B1679">
              <w:rPr>
                <w:sz w:val="16"/>
                <w:szCs w:val="16"/>
              </w:rPr>
              <w:t>TR 26.941-100 - Network Slicing Extensions for 5G media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B590A"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C4F2" w14:textId="77777777" w:rsidR="00A66FE4" w:rsidRPr="001B1679" w:rsidRDefault="00A66FE4" w:rsidP="0021626D">
            <w:pPr>
              <w:pStyle w:val="TAL"/>
              <w:rPr>
                <w:sz w:val="16"/>
                <w:szCs w:val="16"/>
              </w:rPr>
            </w:pPr>
            <w:r w:rsidRPr="001B1679">
              <w:rPr>
                <w:sz w:val="16"/>
                <w:szCs w:val="16"/>
              </w:rPr>
              <w:t>26.941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4782E8"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5D606"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0728D" w14:textId="77777777" w:rsidR="00A66FE4" w:rsidRPr="001B1679" w:rsidRDefault="00A66FE4" w:rsidP="0021626D">
            <w:pPr>
              <w:pStyle w:val="TAL"/>
              <w:rPr>
                <w:sz w:val="16"/>
                <w:szCs w:val="16"/>
              </w:rPr>
            </w:pPr>
            <w:r w:rsidRPr="001B1679">
              <w:rPr>
                <w:sz w:val="16"/>
                <w:szCs w:val="16"/>
              </w:rPr>
              <w:t>FS_MS_NS_Ph2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78B4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6E69B" w14:textId="77777777" w:rsidR="00A66FE4" w:rsidRPr="001B1679" w:rsidRDefault="00A66FE4" w:rsidP="0021626D">
            <w:pPr>
              <w:pStyle w:val="TAL"/>
              <w:rPr>
                <w:sz w:val="16"/>
                <w:szCs w:val="16"/>
              </w:rPr>
            </w:pPr>
            <w:r w:rsidRPr="001B1679">
              <w:rPr>
                <w:sz w:val="16"/>
                <w:szCs w:val="16"/>
              </w:rPr>
              <w:t>Noted</w:t>
            </w:r>
          </w:p>
        </w:tc>
      </w:tr>
      <w:tr w:rsidR="00A66FE4" w14:paraId="654A128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4E636" w14:textId="77777777" w:rsidR="00A66FE4" w:rsidRPr="001B1679" w:rsidRDefault="00A66FE4" w:rsidP="0021626D">
            <w:pPr>
              <w:pStyle w:val="TAL"/>
              <w:rPr>
                <w:sz w:val="16"/>
                <w:szCs w:val="16"/>
              </w:rPr>
            </w:pPr>
            <w:r w:rsidRPr="001B1679">
              <w:rPr>
                <w:sz w:val="16"/>
                <w:szCs w:val="16"/>
              </w:rPr>
              <w:t>SP-230986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09F3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94658" w14:textId="77777777" w:rsidR="00A66FE4" w:rsidRPr="001B1679" w:rsidRDefault="00A66FE4" w:rsidP="0021626D">
            <w:pPr>
              <w:pStyle w:val="TAL"/>
              <w:rPr>
                <w:sz w:val="16"/>
                <w:szCs w:val="16"/>
              </w:rPr>
            </w:pPr>
            <w:r w:rsidRPr="001B1679">
              <w:rPr>
                <w:sz w:val="16"/>
                <w:szCs w:val="16"/>
              </w:rPr>
              <w:t>Presentation of TR 23.958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C6262"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6F6DC" w14:textId="77777777" w:rsidR="00A66FE4" w:rsidRPr="001B1679" w:rsidRDefault="00A66FE4" w:rsidP="0021626D">
            <w:pPr>
              <w:pStyle w:val="TAL"/>
              <w:rPr>
                <w:sz w:val="16"/>
                <w:szCs w:val="16"/>
              </w:rPr>
            </w:pPr>
            <w:r w:rsidRPr="001B1679">
              <w:rPr>
                <w:sz w:val="16"/>
                <w:szCs w:val="16"/>
              </w:rPr>
              <w:t>23.958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9924AB"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0B0A8" w14:textId="77777777" w:rsidR="00A66FE4" w:rsidRPr="001B1679" w:rsidRDefault="00A66FE4" w:rsidP="0021626D">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25CC4F" w14:textId="77777777" w:rsidR="00A66FE4" w:rsidRPr="001B1679" w:rsidRDefault="00A66FE4" w:rsidP="0021626D">
            <w:pPr>
              <w:pStyle w:val="TAL"/>
              <w:rPr>
                <w:sz w:val="16"/>
                <w:szCs w:val="16"/>
              </w:rPr>
            </w:pPr>
            <w:r w:rsidRPr="001B1679">
              <w:rPr>
                <w:sz w:val="16"/>
                <w:szCs w:val="16"/>
              </w:rPr>
              <w:t>EDGEAPP_EXT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BE42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C1338" w14:textId="77777777" w:rsidR="00A66FE4" w:rsidRPr="001B1679" w:rsidRDefault="00A66FE4" w:rsidP="0021626D">
            <w:pPr>
              <w:pStyle w:val="TAL"/>
              <w:rPr>
                <w:sz w:val="16"/>
                <w:szCs w:val="16"/>
              </w:rPr>
            </w:pPr>
            <w:r w:rsidRPr="001B1679">
              <w:rPr>
                <w:sz w:val="16"/>
                <w:szCs w:val="16"/>
              </w:rPr>
              <w:t>Noted</w:t>
            </w:r>
          </w:p>
        </w:tc>
      </w:tr>
      <w:tr w:rsidR="00A66FE4" w14:paraId="52343FC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58DF2" w14:textId="77777777" w:rsidR="00A66FE4" w:rsidRPr="001B1679" w:rsidRDefault="00A66FE4" w:rsidP="0021626D">
            <w:pPr>
              <w:pStyle w:val="TAL"/>
              <w:rPr>
                <w:sz w:val="16"/>
                <w:szCs w:val="16"/>
              </w:rPr>
            </w:pPr>
            <w:r w:rsidRPr="001B1679">
              <w:rPr>
                <w:sz w:val="16"/>
                <w:szCs w:val="16"/>
              </w:rPr>
              <w:t>SP-231014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37301"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FAB07" w14:textId="77777777" w:rsidR="00A66FE4" w:rsidRPr="001B1679" w:rsidRDefault="00A66FE4" w:rsidP="0021626D">
            <w:pPr>
              <w:pStyle w:val="TAL"/>
              <w:rPr>
                <w:sz w:val="16"/>
                <w:szCs w:val="16"/>
              </w:rPr>
            </w:pPr>
            <w:r w:rsidRPr="001B1679">
              <w:rPr>
                <w:sz w:val="16"/>
                <w:szCs w:val="16"/>
              </w:rPr>
              <w:t>TS 22.137 on Integrated Sensing and Communication (Sensing)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11830"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9DD46" w14:textId="77777777" w:rsidR="00A66FE4" w:rsidRPr="001B1679" w:rsidRDefault="00A66FE4" w:rsidP="0021626D">
            <w:pPr>
              <w:pStyle w:val="TAL"/>
              <w:rPr>
                <w:sz w:val="16"/>
                <w:szCs w:val="16"/>
              </w:rPr>
            </w:pPr>
            <w:r w:rsidRPr="001B1679">
              <w:rPr>
                <w:sz w:val="16"/>
                <w:szCs w:val="16"/>
              </w:rPr>
              <w:t>22.137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3ABF96"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4D2AF"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33A5A" w14:textId="77777777" w:rsidR="00A66FE4" w:rsidRPr="001B1679" w:rsidRDefault="00A66FE4" w:rsidP="0021626D">
            <w:pPr>
              <w:pStyle w:val="TAL"/>
              <w:rPr>
                <w:sz w:val="16"/>
                <w:szCs w:val="16"/>
              </w:rPr>
            </w:pPr>
            <w:r w:rsidRPr="001B1679">
              <w:rPr>
                <w:sz w:val="16"/>
                <w:szCs w:val="16"/>
              </w:rPr>
              <w:t>Sensing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239B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C9246" w14:textId="77777777" w:rsidR="00A66FE4" w:rsidRPr="001B1679" w:rsidRDefault="00A66FE4" w:rsidP="0021626D">
            <w:pPr>
              <w:pStyle w:val="TAL"/>
              <w:rPr>
                <w:sz w:val="16"/>
                <w:szCs w:val="16"/>
              </w:rPr>
            </w:pPr>
            <w:r w:rsidRPr="001B1679">
              <w:rPr>
                <w:sz w:val="16"/>
                <w:szCs w:val="16"/>
              </w:rPr>
              <w:t>Noted</w:t>
            </w:r>
          </w:p>
        </w:tc>
      </w:tr>
      <w:tr w:rsidR="00A66FE4" w14:paraId="742005E5"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F7F8C" w14:textId="77777777" w:rsidR="00A66FE4" w:rsidRPr="001B1679" w:rsidRDefault="00A66FE4" w:rsidP="0021626D">
            <w:pPr>
              <w:pStyle w:val="TAL"/>
              <w:rPr>
                <w:sz w:val="16"/>
                <w:szCs w:val="16"/>
              </w:rPr>
            </w:pPr>
            <w:r w:rsidRPr="001B1679">
              <w:rPr>
                <w:sz w:val="16"/>
                <w:szCs w:val="16"/>
              </w:rPr>
              <w:t>SP-231018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CF7EC"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FFF51" w14:textId="77777777" w:rsidR="00A66FE4" w:rsidRPr="001B1679" w:rsidRDefault="00A66FE4" w:rsidP="0021626D">
            <w:pPr>
              <w:pStyle w:val="TAL"/>
              <w:rPr>
                <w:sz w:val="16"/>
                <w:szCs w:val="16"/>
              </w:rPr>
            </w:pPr>
            <w:r w:rsidRPr="001B1679">
              <w:rPr>
                <w:sz w:val="16"/>
                <w:szCs w:val="16"/>
              </w:rPr>
              <w:t>TS 22.156 on Localized Mobile Metaverse Services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26D2B"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2BA94" w14:textId="77777777" w:rsidR="00A66FE4" w:rsidRPr="001B1679" w:rsidRDefault="00A66FE4" w:rsidP="0021626D">
            <w:pPr>
              <w:pStyle w:val="TAL"/>
              <w:rPr>
                <w:sz w:val="16"/>
                <w:szCs w:val="16"/>
              </w:rPr>
            </w:pPr>
            <w:r w:rsidRPr="001B1679">
              <w:rPr>
                <w:sz w:val="16"/>
                <w:szCs w:val="16"/>
              </w:rPr>
              <w:t>22.156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DC93D4"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20116E"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99037" w14:textId="77777777" w:rsidR="00A66FE4" w:rsidRPr="001B1679" w:rsidRDefault="00A66FE4" w:rsidP="0021626D">
            <w:pPr>
              <w:pStyle w:val="TAL"/>
              <w:rPr>
                <w:sz w:val="16"/>
                <w:szCs w:val="16"/>
              </w:rPr>
            </w:pPr>
            <w:r w:rsidRPr="001B1679">
              <w:rPr>
                <w:sz w:val="16"/>
                <w:szCs w:val="16"/>
              </w:rPr>
              <w:t>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E4CFE"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CA344" w14:textId="77777777" w:rsidR="00A66FE4" w:rsidRPr="001B1679" w:rsidRDefault="00A66FE4" w:rsidP="0021626D">
            <w:pPr>
              <w:pStyle w:val="TAL"/>
              <w:rPr>
                <w:sz w:val="16"/>
                <w:szCs w:val="16"/>
              </w:rPr>
            </w:pPr>
            <w:r w:rsidRPr="001B1679">
              <w:rPr>
                <w:sz w:val="16"/>
                <w:szCs w:val="16"/>
              </w:rPr>
              <w:t>Noted</w:t>
            </w:r>
          </w:p>
        </w:tc>
      </w:tr>
    </w:tbl>
    <w:p w14:paraId="0B8F2A1E" w14:textId="77777777" w:rsidR="00A66FE4" w:rsidRDefault="00A66FE4" w:rsidP="00A66FE4">
      <w:r>
        <w:t>7 Entries</w:t>
      </w:r>
    </w:p>
    <w:p w14:paraId="0E4F6C96" w14:textId="77777777" w:rsidR="00A66FE4" w:rsidRDefault="00A66FE4" w:rsidP="00A66FE4"/>
    <w:p w14:paraId="18056600" w14:textId="77777777" w:rsidR="00A66FE4" w:rsidRDefault="00A66FE4" w:rsidP="00A66FE4">
      <w:pPr>
        <w:pStyle w:val="Heading1"/>
      </w:pPr>
      <w:bookmarkStart w:id="151" w:name="_Toc145733880"/>
      <w:r>
        <w:t>E.3</w:t>
      </w:r>
      <w:r>
        <w:tab/>
        <w:t>List of CR Packs Status</w:t>
      </w:r>
      <w:bookmarkEnd w:id="151"/>
    </w:p>
    <w:p w14:paraId="2226C79F" w14:textId="77777777" w:rsidR="00A66FE4" w:rsidRDefault="00A66FE4" w:rsidP="00A66FE4">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1340"/>
      </w:tblGrid>
      <w:tr w:rsidR="00A66FE4" w14:paraId="6ED8161B" w14:textId="77777777" w:rsidTr="00A66FE4">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C4EC63" w14:textId="77777777" w:rsidR="00A66FE4" w:rsidRDefault="00A66FE4" w:rsidP="0021626D">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AD72B2" w14:textId="77777777" w:rsidR="00A66FE4" w:rsidRDefault="00A66FE4" w:rsidP="0021626D">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16039D" w14:textId="77777777" w:rsidR="00A66FE4" w:rsidRDefault="00A66FE4" w:rsidP="0021626D">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95558F" w14:textId="77777777" w:rsidR="00A66FE4" w:rsidRDefault="00A66FE4" w:rsidP="0021626D">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001948" w14:textId="77777777" w:rsidR="00A66FE4" w:rsidRDefault="00A66FE4" w:rsidP="0021626D">
            <w:pPr>
              <w:pStyle w:val="TAH"/>
            </w:pPr>
            <w:r w:rsidRPr="00BB3F37">
              <w:t>Comment</w:t>
            </w:r>
          </w:p>
        </w:tc>
        <w:tc>
          <w:tcPr>
            <w:tcW w:w="134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D699D4" w14:textId="77777777" w:rsidR="00A66FE4" w:rsidRDefault="00A66FE4" w:rsidP="0021626D">
            <w:pPr>
              <w:pStyle w:val="TAH"/>
            </w:pPr>
            <w:r w:rsidRPr="00BB3F37">
              <w:t>Status</w:t>
            </w:r>
          </w:p>
        </w:tc>
      </w:tr>
      <w:tr w:rsidR="00A66FE4" w14:paraId="15314361" w14:textId="77777777" w:rsidTr="00A66FE4">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4FD92" w14:textId="77777777" w:rsidR="00A66FE4" w:rsidRPr="001B1679" w:rsidRDefault="00A66FE4" w:rsidP="0021626D">
            <w:pPr>
              <w:pStyle w:val="TAL"/>
              <w:rPr>
                <w:sz w:val="16"/>
                <w:szCs w:val="16"/>
              </w:rPr>
            </w:pPr>
            <w:r w:rsidRPr="001B1679">
              <w:rPr>
                <w:sz w:val="16"/>
                <w:szCs w:val="16"/>
              </w:rPr>
              <w:t>SP-230965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0BC4D" w14:textId="79945D7A" w:rsidR="00A66FE4" w:rsidRPr="001B1679" w:rsidRDefault="00A66FE4" w:rsidP="0021626D">
            <w:pPr>
              <w:pStyle w:val="TAL"/>
              <w:rPr>
                <w:sz w:val="16"/>
                <w:szCs w:val="16"/>
              </w:rPr>
            </w:pPr>
            <w:r w:rsidRPr="001B1679">
              <w:rPr>
                <w:sz w:val="16"/>
                <w:szCs w:val="16"/>
              </w:rPr>
              <w:t>Rel-17 C</w:t>
            </w:r>
            <w:r>
              <w:rPr>
                <w:sz w:val="16"/>
                <w:szCs w:val="16"/>
              </w:rPr>
              <w:t>R</w:t>
            </w:r>
            <w:r w:rsidRPr="001B1679">
              <w:rPr>
                <w:sz w:val="16"/>
                <w:szCs w:val="16"/>
              </w:rPr>
              <w:t>s on Management Aspects of 5G Network Sharing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4D653" w14:textId="77777777" w:rsidR="00A66FE4" w:rsidRPr="001B1679" w:rsidRDefault="00A66FE4" w:rsidP="0021626D">
            <w:pPr>
              <w:pStyle w:val="TAL"/>
              <w:rPr>
                <w:sz w:val="16"/>
                <w:szCs w:val="16"/>
              </w:rPr>
            </w:pPr>
            <w:r w:rsidRPr="001B1679">
              <w:rPr>
                <w:sz w:val="16"/>
                <w:szCs w:val="16"/>
              </w:rPr>
              <w:t>SA WG5</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F0DD6" w14:textId="77777777" w:rsidR="00A66FE4" w:rsidRPr="001B1679" w:rsidRDefault="00A66FE4" w:rsidP="0021626D">
            <w:pPr>
              <w:pStyle w:val="TAL"/>
              <w:rPr>
                <w:sz w:val="16"/>
                <w:szCs w:val="16"/>
              </w:rPr>
            </w:pPr>
            <w:r w:rsidRPr="001B1679">
              <w:rPr>
                <w:sz w:val="16"/>
                <w:szCs w:val="16"/>
              </w:rPr>
              <w:t>28.541 CR0985; 28.541 CR0986</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2A2DC" w14:textId="77777777" w:rsidR="00A66FE4" w:rsidRPr="001B1679" w:rsidRDefault="00A66FE4" w:rsidP="0021626D">
            <w:pPr>
              <w:pStyle w:val="TAL"/>
              <w:rPr>
                <w:sz w:val="16"/>
                <w:szCs w:val="16"/>
              </w:rPr>
            </w:pPr>
            <w:r w:rsidRPr="001B1679">
              <w:rPr>
                <w:sz w:val="16"/>
                <w:szCs w:val="16"/>
              </w:rPr>
              <w:t>This CR PACK was approved</w:t>
            </w:r>
          </w:p>
        </w:tc>
        <w:tc>
          <w:tcPr>
            <w:tcW w:w="1340" w:type="dxa"/>
            <w:tcBorders>
              <w:top w:val="outset" w:sz="6" w:space="0" w:color="000000"/>
              <w:left w:val="outset" w:sz="6" w:space="0" w:color="000000"/>
              <w:bottom w:val="single" w:sz="6" w:space="0" w:color="000000"/>
              <w:right w:val="outset" w:sz="6" w:space="0" w:color="000000"/>
            </w:tcBorders>
            <w:shd w:val="clear" w:color="auto" w:fill="auto"/>
          </w:tcPr>
          <w:p w14:paraId="36DE9CC7" w14:textId="77777777" w:rsidR="00A66FE4" w:rsidRPr="001B1679" w:rsidRDefault="00A66FE4" w:rsidP="0021626D">
            <w:pPr>
              <w:pStyle w:val="TAL"/>
              <w:rPr>
                <w:sz w:val="16"/>
                <w:szCs w:val="16"/>
              </w:rPr>
            </w:pPr>
            <w:r w:rsidRPr="001B1679">
              <w:rPr>
                <w:sz w:val="16"/>
                <w:szCs w:val="16"/>
              </w:rPr>
              <w:t>Approved</w:t>
            </w:r>
          </w:p>
        </w:tc>
      </w:tr>
    </w:tbl>
    <w:p w14:paraId="1DF2A5D9" w14:textId="77777777" w:rsidR="00A66FE4" w:rsidRDefault="00A66FE4" w:rsidP="00A66FE4">
      <w:r>
        <w:t>1 Entries</w:t>
      </w:r>
    </w:p>
    <w:p w14:paraId="00D145DC" w14:textId="77777777" w:rsidR="00A66FE4" w:rsidRDefault="00A66FE4" w:rsidP="00A66FE4"/>
    <w:p w14:paraId="7771BC18" w14:textId="77777777" w:rsidR="00A66FE4" w:rsidRDefault="00A66FE4" w:rsidP="00A66FE4">
      <w:pPr>
        <w:pStyle w:val="Heading1"/>
      </w:pPr>
      <w:bookmarkStart w:id="152" w:name="_Toc145733881"/>
      <w:r>
        <w:lastRenderedPageBreak/>
        <w:t>E.4</w:t>
      </w:r>
      <w:r>
        <w:tab/>
        <w:t>List of Approved CRs</w:t>
      </w:r>
      <w:bookmarkEnd w:id="152"/>
    </w:p>
    <w:p w14:paraId="6149E73E" w14:textId="77777777" w:rsidR="00A66FE4" w:rsidRDefault="00A66FE4" w:rsidP="00A66FE4">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tblGrid>
      <w:tr w:rsidR="00A66FE4" w14:paraId="5E7781CD" w14:textId="77777777" w:rsidTr="0021626D">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392AEF" w14:textId="77777777" w:rsidR="00A66FE4" w:rsidRDefault="00A66FE4" w:rsidP="0021626D">
            <w:pPr>
              <w:pStyle w:val="TAH"/>
            </w:pPr>
            <w:r w:rsidRPr="00BB3F37">
              <w:lastRenderedPageBreak/>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3104DE" w14:textId="77777777" w:rsidR="00A66FE4" w:rsidRDefault="00A66FE4" w:rsidP="0021626D">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947DCE" w14:textId="77777777" w:rsidR="00A66FE4" w:rsidRDefault="00A66FE4" w:rsidP="0021626D">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AB3AC7" w14:textId="77777777" w:rsidR="00A66FE4" w:rsidRDefault="00A66FE4" w:rsidP="0021626D">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FAB058" w14:textId="77777777" w:rsidR="00A66FE4" w:rsidRDefault="00A66FE4" w:rsidP="0021626D">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4C07D2" w14:textId="77777777" w:rsidR="00A66FE4" w:rsidRDefault="00A66FE4" w:rsidP="0021626D">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4D3AF" w14:textId="77777777" w:rsidR="00A66FE4" w:rsidRDefault="00A66FE4" w:rsidP="0021626D">
            <w:pPr>
              <w:pStyle w:val="TAH"/>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C9DCF4" w14:textId="77777777" w:rsidR="00A66FE4" w:rsidRDefault="00A66FE4" w:rsidP="0021626D">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2E6A90" w14:textId="77777777" w:rsidR="00A66FE4" w:rsidRDefault="00A66FE4" w:rsidP="0021626D">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BADBB3" w14:textId="77777777" w:rsidR="00A66FE4" w:rsidRDefault="00A66FE4" w:rsidP="0021626D">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8B1D26" w14:textId="77777777" w:rsidR="00A66FE4" w:rsidRDefault="00A66FE4" w:rsidP="0021626D">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E9FA58" w14:textId="77777777" w:rsidR="00A66FE4" w:rsidRDefault="00A66FE4" w:rsidP="0021626D">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35E883" w14:textId="77777777" w:rsidR="00A66FE4" w:rsidRDefault="00A66FE4" w:rsidP="0021626D">
            <w:pPr>
              <w:pStyle w:val="TAH"/>
            </w:pPr>
            <w:r w:rsidRPr="00BB3F37">
              <w:t>Status</w:t>
            </w:r>
          </w:p>
        </w:tc>
      </w:tr>
      <w:tr w:rsidR="00A66FE4" w14:paraId="3E80870C"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B8DF6" w14:textId="77777777" w:rsidR="00A66FE4" w:rsidRPr="001B1679" w:rsidRDefault="00A66FE4" w:rsidP="0021626D">
            <w:pPr>
              <w:pStyle w:val="TAL"/>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41CCD8" w14:textId="77777777" w:rsidR="00A66FE4" w:rsidRPr="001B1679" w:rsidRDefault="00A66FE4" w:rsidP="0021626D">
            <w:pPr>
              <w:pStyle w:val="TAL"/>
              <w:rPr>
                <w:sz w:val="16"/>
                <w:szCs w:val="16"/>
              </w:rPr>
            </w:pPr>
            <w:r w:rsidRPr="001B1679">
              <w:rPr>
                <w:sz w:val="16"/>
                <w:szCs w:val="16"/>
              </w:rPr>
              <w:t>0073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65C2FF8" w14:textId="77777777" w:rsidR="00A66FE4" w:rsidRPr="001B1679" w:rsidRDefault="00A66FE4" w:rsidP="0021626D">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A90B18" w14:textId="77777777" w:rsidR="00A66FE4" w:rsidRPr="001B1679" w:rsidRDefault="00A66FE4" w:rsidP="0021626D">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B74EE" w14:textId="77777777" w:rsidR="00A66FE4" w:rsidRPr="001B1679" w:rsidRDefault="00A66FE4" w:rsidP="0021626D">
            <w:pPr>
              <w:pStyle w:val="TAL"/>
              <w:rPr>
                <w:sz w:val="16"/>
                <w:szCs w:val="16"/>
              </w:rPr>
            </w:pPr>
            <w:r w:rsidRPr="001B1679">
              <w:rPr>
                <w:sz w:val="16"/>
                <w:szCs w:val="16"/>
              </w:rPr>
              <w:t>Add Forge as a potential normative storage for Code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61A6CD" w14:textId="77777777" w:rsidR="00A66FE4" w:rsidRPr="001B1679" w:rsidRDefault="00A66FE4" w:rsidP="0021626D">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48E63B" w14:textId="77777777" w:rsidR="00A66FE4" w:rsidRPr="001B1679" w:rsidRDefault="00A66FE4" w:rsidP="0021626D">
            <w:pPr>
              <w:pStyle w:val="TAL"/>
              <w:rPr>
                <w:sz w:val="16"/>
                <w:szCs w:val="16"/>
              </w:rPr>
            </w:pPr>
            <w:r w:rsidRPr="001B1679">
              <w:rPr>
                <w:sz w:val="16"/>
                <w:szCs w:val="16"/>
              </w:rPr>
              <w:t>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54486"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2690D" w14:textId="77777777" w:rsidR="00A66FE4" w:rsidRPr="001B1679" w:rsidRDefault="00A66FE4" w:rsidP="0021626D">
            <w:pPr>
              <w:pStyle w:val="TAL"/>
              <w:rPr>
                <w:sz w:val="16"/>
                <w:szCs w:val="16"/>
              </w:rPr>
            </w:pPr>
            <w:r w:rsidRPr="001B1679">
              <w:rPr>
                <w:sz w:val="16"/>
                <w:szCs w:val="16"/>
              </w:rPr>
              <w:t>SP-231201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4DD2F" w14:textId="77777777" w:rsidR="00A66FE4" w:rsidRPr="001B1679" w:rsidRDefault="00A66FE4" w:rsidP="0021626D">
            <w:pPr>
              <w:pStyle w:val="TAL"/>
              <w:rPr>
                <w:sz w:val="16"/>
                <w:szCs w:val="16"/>
              </w:rPr>
            </w:pPr>
            <w:r w:rsidRPr="001B1679">
              <w:rPr>
                <w:sz w:val="16"/>
                <w:szCs w:val="16"/>
              </w:rPr>
              <w:t>Outgoing SA WG5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62D2A" w14:textId="77777777" w:rsidR="00A66FE4" w:rsidRPr="001B1679" w:rsidRDefault="00A66FE4" w:rsidP="0021626D">
            <w:pPr>
              <w:pStyle w:val="TAL"/>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F7CF9" w14:textId="77777777" w:rsidR="00A66FE4" w:rsidRPr="001B1679" w:rsidRDefault="00A66FE4" w:rsidP="0021626D">
            <w:pPr>
              <w:pStyle w:val="TAL"/>
              <w:rPr>
                <w:sz w:val="16"/>
                <w:szCs w:val="16"/>
              </w:rPr>
            </w:pPr>
            <w:r w:rsidRPr="001B1679">
              <w:rPr>
                <w:sz w:val="16"/>
                <w:szCs w:val="16"/>
              </w:rPr>
              <w:t>4.6.3, 5.1 (new), 5.2 (new), 5X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A38B1" w14:textId="77777777" w:rsidR="00A66FE4" w:rsidRPr="001B1679" w:rsidRDefault="00A66FE4" w:rsidP="0021626D">
            <w:pPr>
              <w:pStyle w:val="TAL"/>
              <w:rPr>
                <w:sz w:val="16"/>
                <w:szCs w:val="16"/>
              </w:rPr>
            </w:pPr>
            <w:r w:rsidRPr="001B1679">
              <w:rPr>
                <w:sz w:val="16"/>
                <w:szCs w:val="16"/>
              </w:rPr>
              <w:t>Approved</w:t>
            </w:r>
          </w:p>
        </w:tc>
      </w:tr>
      <w:tr w:rsidR="00A66FE4" w14:paraId="0F85AC8E"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9B192" w14:textId="77777777" w:rsidR="00A66FE4" w:rsidRPr="001B1679" w:rsidRDefault="00A66FE4" w:rsidP="0021626D">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AE228D" w14:textId="77777777" w:rsidR="00A66FE4" w:rsidRPr="001B1679" w:rsidRDefault="00A66FE4" w:rsidP="0021626D">
            <w:pPr>
              <w:pStyle w:val="TAL"/>
              <w:rPr>
                <w:sz w:val="16"/>
                <w:szCs w:val="16"/>
              </w:rPr>
            </w:pPr>
            <w:r w:rsidRPr="001B1679">
              <w:rPr>
                <w:sz w:val="16"/>
                <w:szCs w:val="16"/>
              </w:rPr>
              <w:t>0727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270665E" w14:textId="77777777" w:rsidR="00A66FE4" w:rsidRPr="001B1679" w:rsidRDefault="00A66FE4" w:rsidP="0021626D">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141A9C" w14:textId="77777777" w:rsidR="00A66FE4" w:rsidRPr="001B1679" w:rsidRDefault="00A66FE4" w:rsidP="0021626D">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DB341" w14:textId="77777777" w:rsidR="00A66FE4" w:rsidRPr="001B1679" w:rsidRDefault="00A66FE4" w:rsidP="0021626D">
            <w:pPr>
              <w:pStyle w:val="TAL"/>
              <w:rPr>
                <w:sz w:val="16"/>
                <w:szCs w:val="16"/>
              </w:rPr>
            </w:pPr>
            <w:r w:rsidRPr="001B1679">
              <w:rPr>
                <w:sz w:val="16"/>
                <w:szCs w:val="16"/>
              </w:rPr>
              <w:t>Roaming service providers enablement in 5G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E2A3A0" w14:textId="77777777" w:rsidR="00A66FE4" w:rsidRPr="001B1679" w:rsidRDefault="00A66FE4" w:rsidP="0021626D">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ABF0E3" w14:textId="77777777" w:rsidR="00A66FE4" w:rsidRPr="001B1679" w:rsidRDefault="00A66FE4" w:rsidP="0021626D">
            <w:pPr>
              <w:pStyle w:val="TAL"/>
              <w:rPr>
                <w:sz w:val="16"/>
                <w:szCs w:val="16"/>
              </w:rPr>
            </w:pPr>
            <w:r w:rsidRPr="001B1679">
              <w:rPr>
                <w:sz w:val="16"/>
                <w:szCs w:val="16"/>
              </w:rPr>
              <w:t>18.10.0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52469"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291DC" w14:textId="77777777" w:rsidR="00A66FE4" w:rsidRPr="001B1679" w:rsidRDefault="00A66FE4" w:rsidP="0021626D">
            <w:pPr>
              <w:pStyle w:val="TAL"/>
              <w:rPr>
                <w:sz w:val="16"/>
                <w:szCs w:val="16"/>
              </w:rPr>
            </w:pPr>
            <w:r w:rsidRPr="001B1679">
              <w:rPr>
                <w:sz w:val="16"/>
                <w:szCs w:val="16"/>
              </w:rPr>
              <w:t>SP-231173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263DE"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EDDEF1" w14:textId="77777777" w:rsidR="00A66FE4" w:rsidRPr="001B1679" w:rsidRDefault="00A66FE4" w:rsidP="0021626D">
            <w:pPr>
              <w:pStyle w:val="TAL"/>
              <w:rPr>
                <w:sz w:val="16"/>
                <w:szCs w:val="16"/>
              </w:rPr>
            </w:pPr>
            <w:r w:rsidRPr="001B1679">
              <w:rPr>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E8C3B" w14:textId="77777777" w:rsidR="00A66FE4" w:rsidRPr="001B1679" w:rsidRDefault="00A66FE4" w:rsidP="0021626D">
            <w:pPr>
              <w:pStyle w:val="TAL"/>
              <w:rPr>
                <w:sz w:val="16"/>
                <w:szCs w:val="16"/>
              </w:rPr>
            </w:pPr>
            <w:r w:rsidRPr="001B1679">
              <w:rPr>
                <w:sz w:val="16"/>
                <w:szCs w:val="16"/>
              </w:rPr>
              <w:t>New chapter (6.XX)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6AB9E" w14:textId="77777777" w:rsidR="00A66FE4" w:rsidRPr="001B1679" w:rsidRDefault="00A66FE4" w:rsidP="0021626D">
            <w:pPr>
              <w:pStyle w:val="TAL"/>
              <w:rPr>
                <w:sz w:val="16"/>
                <w:szCs w:val="16"/>
              </w:rPr>
            </w:pPr>
            <w:r w:rsidRPr="001B1679">
              <w:rPr>
                <w:sz w:val="16"/>
                <w:szCs w:val="16"/>
              </w:rPr>
              <w:t>Approved</w:t>
            </w:r>
          </w:p>
        </w:tc>
      </w:tr>
      <w:tr w:rsidR="00A66FE4" w14:paraId="297006A6"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99017" w14:textId="77777777" w:rsidR="00A66FE4" w:rsidRPr="001B1679" w:rsidRDefault="00A66FE4" w:rsidP="0021626D">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59874A" w14:textId="77777777" w:rsidR="00A66FE4" w:rsidRPr="001B1679" w:rsidRDefault="00A66FE4" w:rsidP="0021626D">
            <w:pPr>
              <w:pStyle w:val="TAL"/>
              <w:rPr>
                <w:sz w:val="16"/>
                <w:szCs w:val="16"/>
              </w:rPr>
            </w:pPr>
            <w:r w:rsidRPr="001B1679">
              <w:rPr>
                <w:sz w:val="16"/>
                <w:szCs w:val="16"/>
              </w:rPr>
              <w:t>0728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AA7FFEB" w14:textId="77777777" w:rsidR="00A66FE4" w:rsidRPr="001B1679" w:rsidRDefault="00A66FE4" w:rsidP="0021626D">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11B2A3" w14:textId="77777777" w:rsidR="00A66FE4" w:rsidRPr="001B1679" w:rsidRDefault="00A66FE4" w:rsidP="0021626D">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EF001" w14:textId="77777777" w:rsidR="00A66FE4" w:rsidRPr="001B1679" w:rsidRDefault="00A66FE4" w:rsidP="0021626D">
            <w:pPr>
              <w:pStyle w:val="TAL"/>
              <w:rPr>
                <w:sz w:val="16"/>
                <w:szCs w:val="16"/>
              </w:rPr>
            </w:pPr>
            <w:r w:rsidRPr="001B1679">
              <w:rPr>
                <w:sz w:val="16"/>
                <w:szCs w:val="16"/>
              </w:rPr>
              <w:t>Roaming service providers enablement in 5G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4A3992" w14:textId="77777777" w:rsidR="00A66FE4" w:rsidRPr="001B1679" w:rsidRDefault="00A66FE4" w:rsidP="0021626D">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8F5C66" w14:textId="77777777" w:rsidR="00A66FE4" w:rsidRPr="001B1679" w:rsidRDefault="00A66FE4" w:rsidP="0021626D">
            <w:pPr>
              <w:pStyle w:val="TAL"/>
              <w:rPr>
                <w:sz w:val="16"/>
                <w:szCs w:val="16"/>
              </w:rPr>
            </w:pPr>
            <w:r w:rsidRPr="001B1679">
              <w:rPr>
                <w:sz w:val="16"/>
                <w:szCs w:val="16"/>
              </w:rPr>
              <w:t>19.3.0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87E08"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7F5F7" w14:textId="77777777" w:rsidR="00A66FE4" w:rsidRPr="001B1679" w:rsidRDefault="00A66FE4" w:rsidP="0021626D">
            <w:pPr>
              <w:pStyle w:val="TAL"/>
              <w:rPr>
                <w:sz w:val="16"/>
                <w:szCs w:val="16"/>
              </w:rPr>
            </w:pPr>
            <w:r w:rsidRPr="001B1679">
              <w:rPr>
                <w:sz w:val="16"/>
                <w:szCs w:val="16"/>
              </w:rPr>
              <w:t>SP-231174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3BE59"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A5053" w14:textId="77777777" w:rsidR="00A66FE4" w:rsidRPr="001B1679" w:rsidRDefault="00A66FE4" w:rsidP="0021626D">
            <w:pPr>
              <w:pStyle w:val="TAL"/>
              <w:rPr>
                <w:sz w:val="16"/>
                <w:szCs w:val="16"/>
              </w:rPr>
            </w:pPr>
            <w:r w:rsidRPr="001B1679">
              <w:rPr>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85187" w14:textId="77777777" w:rsidR="00A66FE4" w:rsidRPr="001B1679" w:rsidRDefault="00A66FE4" w:rsidP="0021626D">
            <w:pPr>
              <w:pStyle w:val="TAL"/>
              <w:rPr>
                <w:sz w:val="16"/>
                <w:szCs w:val="16"/>
              </w:rPr>
            </w:pPr>
            <w:r w:rsidRPr="001B1679">
              <w:rPr>
                <w:sz w:val="16"/>
                <w:szCs w:val="16"/>
              </w:rPr>
              <w:t>New chapter (6.XX)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C658F" w14:textId="77777777" w:rsidR="00A66FE4" w:rsidRPr="001B1679" w:rsidRDefault="00A66FE4" w:rsidP="0021626D">
            <w:pPr>
              <w:pStyle w:val="TAL"/>
              <w:rPr>
                <w:sz w:val="16"/>
                <w:szCs w:val="16"/>
              </w:rPr>
            </w:pPr>
            <w:r w:rsidRPr="001B1679">
              <w:rPr>
                <w:sz w:val="16"/>
                <w:szCs w:val="16"/>
              </w:rPr>
              <w:t>Approved</w:t>
            </w:r>
          </w:p>
        </w:tc>
      </w:tr>
      <w:tr w:rsidR="00A66FE4" w14:paraId="7A92D18A"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BE85E" w14:textId="77777777" w:rsidR="00A66FE4" w:rsidRPr="001B1679" w:rsidRDefault="00A66FE4" w:rsidP="0021626D">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CE44BA" w14:textId="77777777" w:rsidR="00A66FE4" w:rsidRPr="001B1679" w:rsidRDefault="00A66FE4" w:rsidP="0021626D">
            <w:pPr>
              <w:pStyle w:val="TAL"/>
              <w:rPr>
                <w:sz w:val="16"/>
                <w:szCs w:val="16"/>
              </w:rPr>
            </w:pPr>
            <w:r w:rsidRPr="001B1679">
              <w:rPr>
                <w:sz w:val="16"/>
                <w:szCs w:val="16"/>
              </w:rPr>
              <w:t>0037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C2F6099" w14:textId="77777777" w:rsidR="00A66FE4" w:rsidRPr="001B1679" w:rsidRDefault="00A66FE4" w:rsidP="0021626D">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999CEF" w14:textId="77777777" w:rsidR="00A66FE4" w:rsidRPr="001B1679" w:rsidRDefault="00A66FE4" w:rsidP="0021626D">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63E04" w14:textId="77777777" w:rsidR="00A66FE4" w:rsidRPr="001B1679" w:rsidRDefault="00A66FE4" w:rsidP="0021626D">
            <w:pPr>
              <w:pStyle w:val="TAL"/>
              <w:rPr>
                <w:sz w:val="16"/>
                <w:szCs w:val="16"/>
              </w:rPr>
            </w:pPr>
            <w:r w:rsidRPr="001B1679">
              <w:rPr>
                <w:sz w:val="16"/>
                <w:szCs w:val="16"/>
              </w:rPr>
              <w:t>[5GMS3, TEI17] Essential maintenance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25D3FB" w14:textId="77777777" w:rsidR="00A66FE4" w:rsidRPr="001B1679" w:rsidRDefault="00A66FE4" w:rsidP="0021626D">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420453" w14:textId="77777777" w:rsidR="00A66FE4" w:rsidRPr="001B1679" w:rsidRDefault="00A66FE4" w:rsidP="0021626D">
            <w:pPr>
              <w:pStyle w:val="TAL"/>
              <w:rPr>
                <w:sz w:val="16"/>
                <w:szCs w:val="16"/>
              </w:rPr>
            </w:pPr>
            <w:r w:rsidRPr="001B1679">
              <w:rPr>
                <w:sz w:val="16"/>
                <w:szCs w:val="16"/>
              </w:rPr>
              <w:t>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CAA36"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AAD16" w14:textId="77777777" w:rsidR="00A66FE4" w:rsidRPr="001B1679" w:rsidRDefault="00A66FE4" w:rsidP="0021626D">
            <w:pPr>
              <w:pStyle w:val="TAL"/>
              <w:rPr>
                <w:sz w:val="16"/>
                <w:szCs w:val="16"/>
              </w:rPr>
            </w:pPr>
            <w:r w:rsidRPr="001B1679">
              <w:rPr>
                <w:sz w:val="16"/>
                <w:szCs w:val="16"/>
              </w:rPr>
              <w:t>SP-231053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9F0C2A" w14:textId="77777777" w:rsidR="00A66FE4" w:rsidRPr="001B1679" w:rsidRDefault="00A66FE4" w:rsidP="0021626D">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2AC08" w14:textId="77777777" w:rsidR="00A66FE4" w:rsidRPr="001B1679" w:rsidRDefault="00A66FE4" w:rsidP="0021626D">
            <w:pPr>
              <w:pStyle w:val="TAL"/>
              <w:rPr>
                <w:sz w:val="16"/>
                <w:szCs w:val="16"/>
              </w:rPr>
            </w:pPr>
            <w:r w:rsidRPr="001B1679">
              <w:rPr>
                <w:sz w:val="16"/>
                <w:szCs w:val="16"/>
              </w:rPr>
              <w:t>5GMS3,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E83A7" w14:textId="77777777" w:rsidR="00A66FE4" w:rsidRPr="001B1679" w:rsidRDefault="00A66FE4" w:rsidP="0021626D">
            <w:pPr>
              <w:pStyle w:val="TAL"/>
              <w:rPr>
                <w:sz w:val="16"/>
                <w:szCs w:val="16"/>
              </w:rPr>
            </w:pPr>
            <w:r w:rsidRPr="001B1679">
              <w:rPr>
                <w:sz w:val="16"/>
                <w:szCs w:val="16"/>
              </w:rPr>
              <w:t>4.4, 4.7.4, 4.7.5, 4.7.6, 6.2.1.1, 6.4.3.2, 7.8.3.1, 7.9.3.1, 8.2, 11.2.3.1, 11.3.2, 11.4.2, 11.5.3.1, 11.5.4, 11.6.3.1, 11.6.4 (new), 16.2, 16.3 (new), C.2, C.3.7, C.3.8, C.4.1, C.4.2, C.4.4, C.4.5, 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D61DA" w14:textId="77777777" w:rsidR="00A66FE4" w:rsidRPr="001B1679" w:rsidRDefault="00A66FE4" w:rsidP="0021626D">
            <w:pPr>
              <w:pStyle w:val="TAL"/>
              <w:rPr>
                <w:sz w:val="16"/>
                <w:szCs w:val="16"/>
              </w:rPr>
            </w:pPr>
            <w:r w:rsidRPr="001B1679">
              <w:rPr>
                <w:sz w:val="16"/>
                <w:szCs w:val="16"/>
              </w:rPr>
              <w:t>Approved</w:t>
            </w:r>
          </w:p>
        </w:tc>
      </w:tr>
      <w:tr w:rsidR="00A66FE4" w14:paraId="34CED3D3"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D968A" w14:textId="77777777" w:rsidR="00A66FE4" w:rsidRPr="001B1679" w:rsidRDefault="00A66FE4" w:rsidP="0021626D">
            <w:pPr>
              <w:pStyle w:val="TAL"/>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050C45" w14:textId="77777777" w:rsidR="00A66FE4" w:rsidRPr="001B1679" w:rsidRDefault="00A66FE4" w:rsidP="0021626D">
            <w:pPr>
              <w:pStyle w:val="TAL"/>
              <w:rPr>
                <w:sz w:val="16"/>
                <w:szCs w:val="16"/>
              </w:rPr>
            </w:pPr>
            <w:r w:rsidRPr="001B1679">
              <w:rPr>
                <w:sz w:val="16"/>
                <w:szCs w:val="16"/>
              </w:rPr>
              <w:t>0043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AB46858" w14:textId="77777777" w:rsidR="00A66FE4" w:rsidRPr="001B1679" w:rsidRDefault="00A66FE4" w:rsidP="0021626D">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13B110" w14:textId="77777777" w:rsidR="00A66FE4" w:rsidRPr="001B1679" w:rsidRDefault="00A66FE4" w:rsidP="0021626D">
            <w:pPr>
              <w:pStyle w:val="TAL"/>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C9C62" w14:textId="77777777" w:rsidR="00A66FE4" w:rsidRPr="001B1679" w:rsidRDefault="00A66FE4" w:rsidP="0021626D">
            <w:pPr>
              <w:pStyle w:val="TAL"/>
              <w:rPr>
                <w:sz w:val="16"/>
                <w:szCs w:val="16"/>
              </w:rPr>
            </w:pPr>
            <w:r w:rsidRPr="001B1679">
              <w:rPr>
                <w:sz w:val="16"/>
                <w:szCs w:val="16"/>
              </w:rPr>
              <w:t>[5GMS3] Essential maintenance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88592E" w14:textId="77777777" w:rsidR="00A66FE4" w:rsidRPr="001B1679" w:rsidRDefault="00A66FE4" w:rsidP="0021626D">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D22409" w14:textId="77777777" w:rsidR="00A66FE4" w:rsidRPr="001B1679" w:rsidRDefault="00A66FE4" w:rsidP="0021626D">
            <w:pPr>
              <w:pStyle w:val="TAL"/>
              <w:rPr>
                <w:sz w:val="16"/>
                <w:szCs w:val="16"/>
              </w:rPr>
            </w:pPr>
            <w:r w:rsidRPr="001B1679">
              <w:rPr>
                <w:sz w:val="16"/>
                <w:szCs w:val="16"/>
              </w:rPr>
              <w:t>16.10.0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D3D72"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FF86" w14:textId="77777777" w:rsidR="00A66FE4" w:rsidRPr="001B1679" w:rsidRDefault="00A66FE4" w:rsidP="0021626D">
            <w:pPr>
              <w:pStyle w:val="TAL"/>
              <w:rPr>
                <w:sz w:val="16"/>
                <w:szCs w:val="16"/>
              </w:rPr>
            </w:pPr>
            <w:r w:rsidRPr="001B1679">
              <w:rPr>
                <w:sz w:val="16"/>
                <w:szCs w:val="16"/>
              </w:rPr>
              <w:t>SP-231082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9B1F6" w14:textId="77777777" w:rsidR="00A66FE4" w:rsidRPr="001B1679" w:rsidRDefault="00A66FE4" w:rsidP="0021626D">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D14FE" w14:textId="77777777" w:rsidR="00A66FE4" w:rsidRPr="001B1679" w:rsidRDefault="00A66FE4" w:rsidP="0021626D">
            <w:pPr>
              <w:pStyle w:val="TAL"/>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B1A09" w14:textId="77777777" w:rsidR="00A66FE4" w:rsidRPr="001B1679" w:rsidRDefault="00A66FE4" w:rsidP="0021626D">
            <w:pPr>
              <w:pStyle w:val="TAL"/>
              <w:rPr>
                <w:sz w:val="16"/>
                <w:szCs w:val="16"/>
              </w:rPr>
            </w:pPr>
            <w:r w:rsidRPr="001B1679">
              <w:rPr>
                <w:sz w:val="16"/>
                <w:szCs w:val="16"/>
              </w:rPr>
              <w:t>4.4, 4.7.4, 4.7.5, 4.7.6, 6.2.1.1, 6.4.3.2, 7.8.3.1, 7.9.3.1, 8.2, 11.2.3.1, 11.3.2, 11.4.2, 11.5.3.1, 11.5.4, 11.6.3.1, 11.6.4, 11.6.4.1 - 11.6.4.6 (new), 16.2, 16.3 (new), C.2, C.3.7, C.3.8, C.4.1, C.4.2, C.4.4, C.4.5, 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282DD" w14:textId="77777777" w:rsidR="00A66FE4" w:rsidRPr="001B1679" w:rsidRDefault="00A66FE4" w:rsidP="0021626D">
            <w:pPr>
              <w:pStyle w:val="TAL"/>
              <w:rPr>
                <w:sz w:val="16"/>
                <w:szCs w:val="16"/>
              </w:rPr>
            </w:pPr>
            <w:r w:rsidRPr="001B1679">
              <w:rPr>
                <w:sz w:val="16"/>
                <w:szCs w:val="16"/>
              </w:rPr>
              <w:t>Approved</w:t>
            </w:r>
          </w:p>
        </w:tc>
      </w:tr>
      <w:tr w:rsidR="00A66FE4" w14:paraId="5D64E812"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1287B" w14:textId="77777777" w:rsidR="00A66FE4" w:rsidRPr="001B1679" w:rsidRDefault="00A66FE4" w:rsidP="0021626D">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9AE6EE" w14:textId="77777777" w:rsidR="00A66FE4" w:rsidRPr="001B1679" w:rsidRDefault="00A66FE4" w:rsidP="0021626D">
            <w:pPr>
              <w:pStyle w:val="TAL"/>
              <w:rPr>
                <w:sz w:val="16"/>
                <w:szCs w:val="16"/>
              </w:rPr>
            </w:pPr>
            <w:r w:rsidRPr="001B1679">
              <w:rPr>
                <w:sz w:val="16"/>
                <w:szCs w:val="16"/>
              </w:rPr>
              <w:t>1789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399EFD6" w14:textId="77777777" w:rsidR="00A66FE4" w:rsidRPr="001B1679" w:rsidRDefault="00A66FE4" w:rsidP="0021626D">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92A123" w14:textId="77777777" w:rsidR="00A66FE4" w:rsidRPr="001B1679" w:rsidRDefault="00A66FE4" w:rsidP="0021626D">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C7E9F" w14:textId="77777777" w:rsidR="00A66FE4" w:rsidRPr="001B1679" w:rsidRDefault="00A66FE4" w:rsidP="0021626D">
            <w:pPr>
              <w:pStyle w:val="TAL"/>
              <w:rPr>
                <w:sz w:val="16"/>
                <w:szCs w:val="16"/>
              </w:rPr>
            </w:pPr>
            <w:r w:rsidRPr="001B1679">
              <w:rPr>
                <w:sz w:val="16"/>
                <w:szCs w:val="16"/>
              </w:rPr>
              <w:t>Modification of PRINS to enable Roaming Hubs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2A1D5" w14:textId="77777777" w:rsidR="00A66FE4" w:rsidRPr="001B1679" w:rsidRDefault="00A66FE4" w:rsidP="0021626D">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973CD2" w14:textId="77777777" w:rsidR="00A66FE4" w:rsidRPr="001B1679" w:rsidRDefault="00A66FE4" w:rsidP="0021626D">
            <w:pPr>
              <w:pStyle w:val="TAL"/>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53955"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51AB6" w14:textId="77777777" w:rsidR="00A66FE4" w:rsidRPr="001B1679" w:rsidRDefault="00A66FE4" w:rsidP="0021626D">
            <w:pPr>
              <w:pStyle w:val="TAL"/>
              <w:rPr>
                <w:sz w:val="16"/>
                <w:szCs w:val="16"/>
              </w:rPr>
            </w:pPr>
            <w:r w:rsidRPr="001B1679">
              <w:rPr>
                <w:sz w:val="16"/>
                <w:szCs w:val="16"/>
              </w:rPr>
              <w:t>SP-231202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EB819"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953DA" w14:textId="77777777" w:rsidR="00A66FE4" w:rsidRPr="001B1679" w:rsidRDefault="00A66FE4" w:rsidP="0021626D">
            <w:pPr>
              <w:pStyle w:val="TAL"/>
              <w:rPr>
                <w:sz w:val="16"/>
                <w:szCs w:val="16"/>
              </w:rPr>
            </w:pPr>
            <w:r w:rsidRPr="001B1679">
              <w:rPr>
                <w:sz w:val="16"/>
                <w:szCs w:val="16"/>
              </w:rPr>
              <w:t>5G_eSBA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29195" w14:textId="77777777" w:rsidR="00A66FE4" w:rsidRPr="001B1679" w:rsidRDefault="00A66FE4" w:rsidP="0021626D">
            <w:pPr>
              <w:pStyle w:val="TAL"/>
              <w:rPr>
                <w:sz w:val="16"/>
                <w:szCs w:val="16"/>
              </w:rPr>
            </w:pPr>
            <w:r w:rsidRPr="001B1679">
              <w:rPr>
                <w:sz w:val="16"/>
                <w:szCs w:val="16"/>
              </w:rPr>
              <w:t>3.1, 5.9.3.2, 13.2.4.5.2, 13.2.4.7, 13.2.4.8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7F499" w14:textId="77777777" w:rsidR="00A66FE4" w:rsidRPr="001B1679" w:rsidRDefault="00A66FE4" w:rsidP="0021626D">
            <w:pPr>
              <w:pStyle w:val="TAL"/>
              <w:rPr>
                <w:sz w:val="16"/>
                <w:szCs w:val="16"/>
              </w:rPr>
            </w:pPr>
            <w:r w:rsidRPr="001B1679">
              <w:rPr>
                <w:sz w:val="16"/>
                <w:szCs w:val="16"/>
              </w:rPr>
              <w:t>Approved</w:t>
            </w:r>
          </w:p>
        </w:tc>
      </w:tr>
    </w:tbl>
    <w:p w14:paraId="0327D1AF" w14:textId="77777777" w:rsidR="00A66FE4" w:rsidRDefault="00A66FE4" w:rsidP="00A66FE4">
      <w:r>
        <w:t>6 Entries</w:t>
      </w:r>
    </w:p>
    <w:p w14:paraId="29A3E391" w14:textId="77777777" w:rsidR="00A66FE4" w:rsidRDefault="00A66FE4" w:rsidP="00A66FE4"/>
    <w:p w14:paraId="0F5E05FA" w14:textId="77777777" w:rsidR="00A66FE4" w:rsidRDefault="00A66FE4" w:rsidP="00A66FE4">
      <w:pPr>
        <w:spacing w:after="160" w:line="259" w:lineRule="auto"/>
      </w:pPr>
      <w:r>
        <w:br w:type="page"/>
      </w:r>
    </w:p>
    <w:p w14:paraId="2517F933" w14:textId="77777777" w:rsidR="00A66FE4" w:rsidRDefault="00A66FE4" w:rsidP="00A66FE4">
      <w:pPr>
        <w:pStyle w:val="Heading9"/>
      </w:pPr>
      <w:bookmarkStart w:id="153" w:name="_Toc145733882"/>
      <w:r>
        <w:lastRenderedPageBreak/>
        <w:t>ANNEX F</w:t>
      </w:r>
      <w:r>
        <w:tab/>
        <w:t>List of new and revised WIDs / SIDs</w:t>
      </w:r>
      <w:bookmarkEnd w:id="153"/>
    </w:p>
    <w:p w14:paraId="23BFE7E8" w14:textId="77777777" w:rsidR="00A66FE4" w:rsidRDefault="00A66FE4" w:rsidP="00A66FE4">
      <w:pPr>
        <w:pStyle w:val="Heading1"/>
      </w:pPr>
      <w:bookmarkStart w:id="154" w:name="_Toc145733883"/>
      <w:r>
        <w:t>F.1</w:t>
      </w:r>
      <w:r>
        <w:tab/>
        <w:t>List of Approved WIDs / SIDs</w:t>
      </w:r>
      <w:bookmarkEnd w:id="154"/>
    </w:p>
    <w:p w14:paraId="1430629C" w14:textId="77777777" w:rsidR="00A66FE4" w:rsidRDefault="00A66FE4" w:rsidP="00A66FE4">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A66FE4" w14:paraId="08177EEF"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43BE69" w14:textId="77777777" w:rsidR="00A66FE4" w:rsidRDefault="00A66FE4" w:rsidP="0021626D">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EC7D6B"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9418FB"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8F4E57" w14:textId="77777777" w:rsidR="00A66FE4" w:rsidRDefault="00A66FE4" w:rsidP="0021626D">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BD54DE"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6DACD3"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8C153C" w14:textId="77777777" w:rsidR="00A66FE4" w:rsidRDefault="00A66FE4" w:rsidP="0021626D">
            <w:pPr>
              <w:pStyle w:val="TAH"/>
            </w:pPr>
            <w:r w:rsidRPr="00BB3F37">
              <w:t>Status</w:t>
            </w:r>
          </w:p>
        </w:tc>
      </w:tr>
      <w:tr w:rsidR="00A66FE4" w14:paraId="0209E23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D4C07" w14:textId="77777777" w:rsidR="00A66FE4" w:rsidRPr="001B1679" w:rsidRDefault="00A66FE4" w:rsidP="0021626D">
            <w:pPr>
              <w:pStyle w:val="TAL"/>
              <w:rPr>
                <w:sz w:val="16"/>
                <w:szCs w:val="16"/>
              </w:rPr>
            </w:pPr>
            <w:r w:rsidRPr="001B1679">
              <w:rPr>
                <w:sz w:val="16"/>
                <w:szCs w:val="16"/>
              </w:rPr>
              <w:t>SP-230864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A5AA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53FD0" w14:textId="77777777" w:rsidR="00A66FE4" w:rsidRPr="001B1679" w:rsidRDefault="00A66FE4" w:rsidP="0021626D">
            <w:pPr>
              <w:pStyle w:val="TAL"/>
              <w:rPr>
                <w:sz w:val="16"/>
                <w:szCs w:val="16"/>
              </w:rPr>
            </w:pPr>
            <w:r w:rsidRPr="001B1679">
              <w:rPr>
                <w:sz w:val="16"/>
                <w:szCs w:val="16"/>
              </w:rPr>
              <w:t>New WID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AE0BC5"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64C2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32D01"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28735" w14:textId="77777777" w:rsidR="00A66FE4" w:rsidRPr="001B1679" w:rsidRDefault="00A66FE4" w:rsidP="0021626D">
            <w:pPr>
              <w:pStyle w:val="TAL"/>
              <w:rPr>
                <w:sz w:val="16"/>
                <w:szCs w:val="16"/>
              </w:rPr>
            </w:pPr>
            <w:r w:rsidRPr="001B1679">
              <w:rPr>
                <w:sz w:val="16"/>
                <w:szCs w:val="16"/>
              </w:rPr>
              <w:t>Approved</w:t>
            </w:r>
          </w:p>
        </w:tc>
      </w:tr>
      <w:tr w:rsidR="00A66FE4" w14:paraId="16A2510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8D370" w14:textId="77777777" w:rsidR="00A66FE4" w:rsidRPr="001B1679" w:rsidRDefault="00A66FE4" w:rsidP="0021626D">
            <w:pPr>
              <w:pStyle w:val="TAL"/>
              <w:rPr>
                <w:sz w:val="16"/>
                <w:szCs w:val="16"/>
              </w:rPr>
            </w:pPr>
            <w:r w:rsidRPr="001B1679">
              <w:rPr>
                <w:sz w:val="16"/>
                <w:szCs w:val="16"/>
              </w:rPr>
              <w:t>SP-230867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4600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401EC" w14:textId="77777777" w:rsidR="00A66FE4" w:rsidRPr="001B1679" w:rsidRDefault="00A66FE4" w:rsidP="0021626D">
            <w:pPr>
              <w:pStyle w:val="TAL"/>
              <w:rPr>
                <w:sz w:val="16"/>
                <w:szCs w:val="16"/>
              </w:rPr>
            </w:pPr>
            <w:r w:rsidRPr="001B1679">
              <w:rPr>
                <w:sz w:val="16"/>
                <w:szCs w:val="16"/>
              </w:rPr>
              <w:t>New WID on SCAS for Rel-18 features on existing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A825F"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81C8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A37DD"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DD932" w14:textId="77777777" w:rsidR="00A66FE4" w:rsidRPr="001B1679" w:rsidRDefault="00A66FE4" w:rsidP="0021626D">
            <w:pPr>
              <w:pStyle w:val="TAL"/>
              <w:rPr>
                <w:sz w:val="16"/>
                <w:szCs w:val="16"/>
              </w:rPr>
            </w:pPr>
            <w:r w:rsidRPr="001B1679">
              <w:rPr>
                <w:sz w:val="16"/>
                <w:szCs w:val="16"/>
              </w:rPr>
              <w:t>Approved</w:t>
            </w:r>
          </w:p>
        </w:tc>
      </w:tr>
      <w:tr w:rsidR="00A66FE4" w14:paraId="1BB334A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BF2D4" w14:textId="77777777" w:rsidR="00A66FE4" w:rsidRPr="001B1679" w:rsidRDefault="00A66FE4" w:rsidP="0021626D">
            <w:pPr>
              <w:pStyle w:val="TAL"/>
              <w:rPr>
                <w:sz w:val="16"/>
                <w:szCs w:val="16"/>
              </w:rPr>
            </w:pPr>
            <w:r w:rsidRPr="001B1679">
              <w:rPr>
                <w:sz w:val="16"/>
                <w:szCs w:val="16"/>
              </w:rPr>
              <w:t>SP-230989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F951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6964D" w14:textId="77777777" w:rsidR="00A66FE4" w:rsidRPr="001B1679" w:rsidRDefault="00A66FE4" w:rsidP="0021626D">
            <w:pPr>
              <w:pStyle w:val="TAL"/>
              <w:rPr>
                <w:sz w:val="16"/>
                <w:szCs w:val="16"/>
              </w:rPr>
            </w:pPr>
            <w:r w:rsidRPr="001B1679">
              <w:rPr>
                <w:sz w:val="16"/>
                <w:szCs w:val="16"/>
              </w:rPr>
              <w:t>New WID on SEAL DD (Data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B0DBBF"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AE4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4E80C"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6C43E" w14:textId="77777777" w:rsidR="00A66FE4" w:rsidRPr="001B1679" w:rsidRDefault="00A66FE4" w:rsidP="0021626D">
            <w:pPr>
              <w:pStyle w:val="TAL"/>
              <w:rPr>
                <w:sz w:val="16"/>
                <w:szCs w:val="16"/>
              </w:rPr>
            </w:pPr>
            <w:r w:rsidRPr="001B1679">
              <w:rPr>
                <w:sz w:val="16"/>
                <w:szCs w:val="16"/>
              </w:rPr>
              <w:t>Approved</w:t>
            </w:r>
          </w:p>
        </w:tc>
      </w:tr>
      <w:tr w:rsidR="00A66FE4" w14:paraId="1230BF0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69726" w14:textId="77777777" w:rsidR="00A66FE4" w:rsidRPr="001B1679" w:rsidRDefault="00A66FE4" w:rsidP="0021626D">
            <w:pPr>
              <w:pStyle w:val="TAL"/>
              <w:rPr>
                <w:sz w:val="16"/>
                <w:szCs w:val="16"/>
              </w:rPr>
            </w:pPr>
            <w:r w:rsidRPr="001B1679">
              <w:rPr>
                <w:sz w:val="16"/>
                <w:szCs w:val="16"/>
              </w:rPr>
              <w:t>SP-230991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576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413DF" w14:textId="77777777" w:rsidR="00A66FE4" w:rsidRPr="001B1679" w:rsidRDefault="00A66FE4" w:rsidP="0021626D">
            <w:pPr>
              <w:pStyle w:val="TAL"/>
              <w:rPr>
                <w:sz w:val="16"/>
                <w:szCs w:val="16"/>
              </w:rPr>
            </w:pPr>
            <w:r w:rsidRPr="001B1679">
              <w:rPr>
                <w:sz w:val="16"/>
                <w:szCs w:val="16"/>
              </w:rPr>
              <w:t>New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AFD9F"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08B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AB680"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819BF" w14:textId="77777777" w:rsidR="00A66FE4" w:rsidRPr="001B1679" w:rsidRDefault="00A66FE4" w:rsidP="0021626D">
            <w:pPr>
              <w:pStyle w:val="TAL"/>
              <w:rPr>
                <w:sz w:val="16"/>
                <w:szCs w:val="16"/>
              </w:rPr>
            </w:pPr>
            <w:r w:rsidRPr="001B1679">
              <w:rPr>
                <w:sz w:val="16"/>
                <w:szCs w:val="16"/>
              </w:rPr>
              <w:t>Approved</w:t>
            </w:r>
          </w:p>
        </w:tc>
      </w:tr>
      <w:tr w:rsidR="00A66FE4" w14:paraId="69E764F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C64B3" w14:textId="77777777" w:rsidR="00A66FE4" w:rsidRPr="001B1679" w:rsidRDefault="00A66FE4" w:rsidP="0021626D">
            <w:pPr>
              <w:pStyle w:val="TAL"/>
              <w:rPr>
                <w:sz w:val="16"/>
                <w:szCs w:val="16"/>
              </w:rPr>
            </w:pPr>
            <w:r w:rsidRPr="001B1679">
              <w:rPr>
                <w:sz w:val="16"/>
                <w:szCs w:val="16"/>
              </w:rPr>
              <w:t>SP-231035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010F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81AAA" w14:textId="77777777" w:rsidR="00A66FE4" w:rsidRPr="001B1679" w:rsidRDefault="00A66FE4" w:rsidP="0021626D">
            <w:pPr>
              <w:pStyle w:val="TAL"/>
              <w:rPr>
                <w:sz w:val="16"/>
                <w:szCs w:val="16"/>
              </w:rPr>
            </w:pPr>
            <w:r w:rsidRPr="001B1679">
              <w:rPr>
                <w:sz w:val="16"/>
                <w:szCs w:val="16"/>
              </w:rPr>
              <w:t>New WID on local traffic routing for multi-access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3CF6A" w14:textId="77777777" w:rsidR="00A66FE4" w:rsidRPr="001B1679" w:rsidRDefault="00A66FE4" w:rsidP="0021626D">
            <w:pPr>
              <w:pStyle w:val="TAL"/>
              <w:rPr>
                <w:sz w:val="16"/>
                <w:szCs w:val="16"/>
              </w:rPr>
            </w:pPr>
            <w:r w:rsidRPr="001B1679">
              <w:rPr>
                <w:sz w:val="16"/>
                <w:szCs w:val="16"/>
              </w:rPr>
              <w:t>SA WG1 (from S1-232656)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8DF5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BD6AF"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7AA27" w14:textId="77777777" w:rsidR="00A66FE4" w:rsidRPr="001B1679" w:rsidRDefault="00A66FE4" w:rsidP="0021626D">
            <w:pPr>
              <w:pStyle w:val="TAL"/>
              <w:rPr>
                <w:sz w:val="16"/>
                <w:szCs w:val="16"/>
              </w:rPr>
            </w:pPr>
            <w:r w:rsidRPr="001B1679">
              <w:rPr>
                <w:sz w:val="16"/>
                <w:szCs w:val="16"/>
              </w:rPr>
              <w:t>Approved</w:t>
            </w:r>
          </w:p>
        </w:tc>
      </w:tr>
      <w:tr w:rsidR="00A66FE4" w14:paraId="443DFC5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87C64" w14:textId="77777777" w:rsidR="00A66FE4" w:rsidRPr="001B1679" w:rsidRDefault="00A66FE4" w:rsidP="0021626D">
            <w:pPr>
              <w:pStyle w:val="TAL"/>
              <w:rPr>
                <w:sz w:val="16"/>
                <w:szCs w:val="16"/>
              </w:rPr>
            </w:pPr>
            <w:r w:rsidRPr="001B1679">
              <w:rPr>
                <w:sz w:val="16"/>
                <w:szCs w:val="16"/>
              </w:rPr>
              <w:t>SP-231037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8F86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F16E2" w14:textId="77777777" w:rsidR="00A66FE4" w:rsidRPr="001B1679" w:rsidRDefault="00A66FE4" w:rsidP="0021626D">
            <w:pPr>
              <w:pStyle w:val="TAL"/>
              <w:rPr>
                <w:sz w:val="16"/>
                <w:szCs w:val="16"/>
              </w:rPr>
            </w:pPr>
            <w:r w:rsidRPr="001B1679">
              <w:rPr>
                <w:sz w:val="16"/>
                <w:szCs w:val="16"/>
              </w:rPr>
              <w:t>New WID on Edge Computing Considering the Operational Needs of Service Hosting Environment (from S1-232282).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DB92A" w14:textId="77777777" w:rsidR="00A66FE4" w:rsidRPr="001B1679" w:rsidRDefault="00A66FE4" w:rsidP="0021626D">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E54A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E1D6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A8A06" w14:textId="77777777" w:rsidR="00A66FE4" w:rsidRPr="001B1679" w:rsidRDefault="00A66FE4" w:rsidP="0021626D">
            <w:pPr>
              <w:pStyle w:val="TAL"/>
              <w:rPr>
                <w:sz w:val="16"/>
                <w:szCs w:val="16"/>
              </w:rPr>
            </w:pPr>
            <w:r w:rsidRPr="001B1679">
              <w:rPr>
                <w:sz w:val="16"/>
                <w:szCs w:val="16"/>
              </w:rPr>
              <w:t>Approved</w:t>
            </w:r>
          </w:p>
        </w:tc>
      </w:tr>
      <w:tr w:rsidR="00A66FE4" w14:paraId="25C6349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59E19" w14:textId="77777777" w:rsidR="00A66FE4" w:rsidRPr="001B1679" w:rsidRDefault="00A66FE4" w:rsidP="0021626D">
            <w:pPr>
              <w:pStyle w:val="TAL"/>
              <w:rPr>
                <w:sz w:val="16"/>
                <w:szCs w:val="16"/>
              </w:rPr>
            </w:pPr>
            <w:r w:rsidRPr="001B1679">
              <w:rPr>
                <w:sz w:val="16"/>
                <w:szCs w:val="16"/>
              </w:rPr>
              <w:t>SP-231151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EE36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784DF"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1224D"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3D9BC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EA0F3" w14:textId="77777777" w:rsidR="00A66FE4" w:rsidRPr="001B1679" w:rsidRDefault="00A66FE4" w:rsidP="0021626D">
            <w:pPr>
              <w:pStyle w:val="TAL"/>
              <w:rPr>
                <w:sz w:val="16"/>
                <w:szCs w:val="16"/>
              </w:rPr>
            </w:pPr>
            <w:r w:rsidRPr="001B1679">
              <w:rPr>
                <w:sz w:val="16"/>
                <w:szCs w:val="16"/>
              </w:rPr>
              <w:t>Revision of SP-230923.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15AD3" w14:textId="77777777" w:rsidR="00A66FE4" w:rsidRPr="001B1679" w:rsidRDefault="00A66FE4" w:rsidP="0021626D">
            <w:pPr>
              <w:pStyle w:val="TAL"/>
              <w:rPr>
                <w:sz w:val="16"/>
                <w:szCs w:val="16"/>
              </w:rPr>
            </w:pPr>
            <w:r w:rsidRPr="001B1679">
              <w:rPr>
                <w:sz w:val="16"/>
                <w:szCs w:val="16"/>
              </w:rPr>
              <w:t>Approved</w:t>
            </w:r>
          </w:p>
        </w:tc>
      </w:tr>
      <w:tr w:rsidR="00A66FE4" w14:paraId="4450FC6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D03FD" w14:textId="77777777" w:rsidR="00A66FE4" w:rsidRPr="001B1679" w:rsidRDefault="00A66FE4" w:rsidP="0021626D">
            <w:pPr>
              <w:pStyle w:val="TAL"/>
              <w:rPr>
                <w:sz w:val="16"/>
                <w:szCs w:val="16"/>
              </w:rPr>
            </w:pPr>
            <w:r w:rsidRPr="001B1679">
              <w:rPr>
                <w:sz w:val="16"/>
                <w:szCs w:val="16"/>
              </w:rPr>
              <w:t>SP-231152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EC70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6CB70"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74462"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71C0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AE367" w14:textId="77777777" w:rsidR="00A66FE4" w:rsidRPr="001B1679" w:rsidRDefault="00A66FE4" w:rsidP="0021626D">
            <w:pPr>
              <w:pStyle w:val="TAL"/>
              <w:rPr>
                <w:sz w:val="16"/>
                <w:szCs w:val="16"/>
              </w:rPr>
            </w:pPr>
            <w:r w:rsidRPr="001B1679">
              <w:rPr>
                <w:sz w:val="16"/>
                <w:szCs w:val="16"/>
              </w:rPr>
              <w:t>Revision of SP-230927.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2BC5D" w14:textId="77777777" w:rsidR="00A66FE4" w:rsidRPr="001B1679" w:rsidRDefault="00A66FE4" w:rsidP="0021626D">
            <w:pPr>
              <w:pStyle w:val="TAL"/>
              <w:rPr>
                <w:sz w:val="16"/>
                <w:szCs w:val="16"/>
              </w:rPr>
            </w:pPr>
            <w:r w:rsidRPr="001B1679">
              <w:rPr>
                <w:sz w:val="16"/>
                <w:szCs w:val="16"/>
              </w:rPr>
              <w:t>Approved</w:t>
            </w:r>
          </w:p>
        </w:tc>
      </w:tr>
      <w:tr w:rsidR="00A66FE4" w14:paraId="0E4DFBA7"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EB860" w14:textId="77777777" w:rsidR="00A66FE4" w:rsidRPr="001B1679" w:rsidRDefault="00A66FE4" w:rsidP="0021626D">
            <w:pPr>
              <w:pStyle w:val="TAL"/>
              <w:rPr>
                <w:sz w:val="16"/>
                <w:szCs w:val="16"/>
              </w:rPr>
            </w:pPr>
            <w:r w:rsidRPr="001B1679">
              <w:rPr>
                <w:sz w:val="16"/>
                <w:szCs w:val="16"/>
              </w:rPr>
              <w:t>SP-231153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44258"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21366"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ED30C"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73468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5A858" w14:textId="77777777" w:rsidR="00A66FE4" w:rsidRPr="001B1679" w:rsidRDefault="00A66FE4" w:rsidP="0021626D">
            <w:pPr>
              <w:pStyle w:val="TAL"/>
              <w:rPr>
                <w:sz w:val="16"/>
                <w:szCs w:val="16"/>
              </w:rPr>
            </w:pPr>
            <w:r w:rsidRPr="001B1679">
              <w:rPr>
                <w:sz w:val="16"/>
                <w:szCs w:val="16"/>
              </w:rPr>
              <w:t>Revision of SP-230926.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8291D" w14:textId="77777777" w:rsidR="00A66FE4" w:rsidRPr="001B1679" w:rsidRDefault="00A66FE4" w:rsidP="0021626D">
            <w:pPr>
              <w:pStyle w:val="TAL"/>
              <w:rPr>
                <w:sz w:val="16"/>
                <w:szCs w:val="16"/>
              </w:rPr>
            </w:pPr>
            <w:r w:rsidRPr="001B1679">
              <w:rPr>
                <w:sz w:val="16"/>
                <w:szCs w:val="16"/>
              </w:rPr>
              <w:t>Approved</w:t>
            </w:r>
          </w:p>
        </w:tc>
      </w:tr>
      <w:tr w:rsidR="00A66FE4" w14:paraId="5AFC569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BFF65" w14:textId="77777777" w:rsidR="00A66FE4" w:rsidRPr="001B1679" w:rsidRDefault="00A66FE4" w:rsidP="0021626D">
            <w:pPr>
              <w:pStyle w:val="TAL"/>
              <w:rPr>
                <w:sz w:val="16"/>
                <w:szCs w:val="16"/>
              </w:rPr>
            </w:pPr>
            <w:r w:rsidRPr="001B1679">
              <w:rPr>
                <w:sz w:val="16"/>
                <w:szCs w:val="16"/>
              </w:rPr>
              <w:t>SP-231154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1BBB5"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AC574" w14:textId="77777777" w:rsidR="00A66FE4" w:rsidRPr="001B1679" w:rsidRDefault="00A66FE4" w:rsidP="0021626D">
            <w:pPr>
              <w:pStyle w:val="TAL"/>
              <w:rPr>
                <w:sz w:val="16"/>
                <w:szCs w:val="16"/>
              </w:rPr>
            </w:pPr>
            <w:r w:rsidRPr="001B1679">
              <w:rPr>
                <w:sz w:val="16"/>
                <w:szCs w:val="16"/>
              </w:rPr>
              <w:t>New WID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5BD8B"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45658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39779" w14:textId="77777777" w:rsidR="00A66FE4" w:rsidRPr="001B1679" w:rsidRDefault="00A66FE4" w:rsidP="0021626D">
            <w:pPr>
              <w:pStyle w:val="TAL"/>
              <w:rPr>
                <w:sz w:val="16"/>
                <w:szCs w:val="16"/>
              </w:rPr>
            </w:pPr>
            <w:r w:rsidRPr="001B1679">
              <w:rPr>
                <w:sz w:val="16"/>
                <w:szCs w:val="16"/>
              </w:rPr>
              <w:t>Revision of SP-230925.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6CABC" w14:textId="77777777" w:rsidR="00A66FE4" w:rsidRPr="001B1679" w:rsidRDefault="00A66FE4" w:rsidP="0021626D">
            <w:pPr>
              <w:pStyle w:val="TAL"/>
              <w:rPr>
                <w:sz w:val="16"/>
                <w:szCs w:val="16"/>
              </w:rPr>
            </w:pPr>
            <w:r w:rsidRPr="001B1679">
              <w:rPr>
                <w:sz w:val="16"/>
                <w:szCs w:val="16"/>
              </w:rPr>
              <w:t>Approved</w:t>
            </w:r>
          </w:p>
        </w:tc>
      </w:tr>
      <w:tr w:rsidR="00A66FE4" w14:paraId="4AE99D9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36A7" w14:textId="77777777" w:rsidR="00A66FE4" w:rsidRPr="001B1679" w:rsidRDefault="00A66FE4" w:rsidP="0021626D">
            <w:pPr>
              <w:pStyle w:val="TAL"/>
              <w:rPr>
                <w:sz w:val="16"/>
                <w:szCs w:val="16"/>
              </w:rPr>
            </w:pPr>
            <w:r w:rsidRPr="001B1679">
              <w:rPr>
                <w:sz w:val="16"/>
                <w:szCs w:val="16"/>
              </w:rPr>
              <w:t>SP-231155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45CF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E4CD6" w14:textId="77777777" w:rsidR="00A66FE4" w:rsidRPr="001B1679" w:rsidRDefault="00A66FE4" w:rsidP="0021626D">
            <w:pPr>
              <w:pStyle w:val="TAL"/>
              <w:rPr>
                <w:sz w:val="16"/>
                <w:szCs w:val="16"/>
              </w:rPr>
            </w:pPr>
            <w:r w:rsidRPr="001B1679">
              <w:rPr>
                <w:sz w:val="16"/>
                <w:szCs w:val="16"/>
              </w:rPr>
              <w:t>New WID on Charging Aspects of B2B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68BED"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2E94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CFF86" w14:textId="77777777" w:rsidR="00A66FE4" w:rsidRPr="001B1679" w:rsidRDefault="00A66FE4" w:rsidP="0021626D">
            <w:pPr>
              <w:pStyle w:val="TAL"/>
              <w:rPr>
                <w:sz w:val="16"/>
                <w:szCs w:val="16"/>
              </w:rPr>
            </w:pPr>
            <w:r w:rsidRPr="001B1679">
              <w:rPr>
                <w:sz w:val="16"/>
                <w:szCs w:val="16"/>
              </w:rPr>
              <w:t>Revision of SP-230924.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37558" w14:textId="77777777" w:rsidR="00A66FE4" w:rsidRPr="001B1679" w:rsidRDefault="00A66FE4" w:rsidP="0021626D">
            <w:pPr>
              <w:pStyle w:val="TAL"/>
              <w:rPr>
                <w:sz w:val="16"/>
                <w:szCs w:val="16"/>
              </w:rPr>
            </w:pPr>
            <w:r w:rsidRPr="001B1679">
              <w:rPr>
                <w:sz w:val="16"/>
                <w:szCs w:val="16"/>
              </w:rPr>
              <w:t>Approved</w:t>
            </w:r>
          </w:p>
        </w:tc>
      </w:tr>
      <w:tr w:rsidR="00A66FE4" w14:paraId="4E1607F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07868" w14:textId="77777777" w:rsidR="00A66FE4" w:rsidRPr="001B1679" w:rsidRDefault="00A66FE4" w:rsidP="0021626D">
            <w:pPr>
              <w:pStyle w:val="TAL"/>
              <w:rPr>
                <w:sz w:val="16"/>
                <w:szCs w:val="16"/>
              </w:rPr>
            </w:pPr>
            <w:r w:rsidRPr="001B1679">
              <w:rPr>
                <w:sz w:val="16"/>
                <w:szCs w:val="16"/>
              </w:rPr>
              <w:t>SP-231158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82EF5"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E4C8A"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B144F"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7714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D2D3A" w14:textId="77777777" w:rsidR="00A66FE4" w:rsidRPr="001B1679" w:rsidRDefault="00A66FE4" w:rsidP="0021626D">
            <w:pPr>
              <w:pStyle w:val="TAL"/>
              <w:rPr>
                <w:sz w:val="16"/>
                <w:szCs w:val="16"/>
              </w:rPr>
            </w:pPr>
            <w:r w:rsidRPr="001B1679">
              <w:rPr>
                <w:sz w:val="16"/>
                <w:szCs w:val="16"/>
              </w:rPr>
              <w:t>Revision of SP-230865.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CFD16" w14:textId="77777777" w:rsidR="00A66FE4" w:rsidRPr="001B1679" w:rsidRDefault="00A66FE4" w:rsidP="0021626D">
            <w:pPr>
              <w:pStyle w:val="TAL"/>
              <w:rPr>
                <w:sz w:val="16"/>
                <w:szCs w:val="16"/>
              </w:rPr>
            </w:pPr>
            <w:r w:rsidRPr="001B1679">
              <w:rPr>
                <w:sz w:val="16"/>
                <w:szCs w:val="16"/>
              </w:rPr>
              <w:t>Approved</w:t>
            </w:r>
          </w:p>
        </w:tc>
      </w:tr>
      <w:tr w:rsidR="00A66FE4" w14:paraId="581B1AE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B5EF3" w14:textId="77777777" w:rsidR="00A66FE4" w:rsidRPr="001B1679" w:rsidRDefault="00A66FE4" w:rsidP="0021626D">
            <w:pPr>
              <w:pStyle w:val="TAL"/>
              <w:rPr>
                <w:sz w:val="16"/>
                <w:szCs w:val="16"/>
              </w:rPr>
            </w:pPr>
            <w:r w:rsidRPr="001B1679">
              <w:rPr>
                <w:sz w:val="16"/>
                <w:szCs w:val="16"/>
              </w:rPr>
              <w:t>SP-231159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6652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41B1C"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0B7A6"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210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B7CD5" w14:textId="77777777" w:rsidR="00A66FE4" w:rsidRPr="001B1679" w:rsidRDefault="00A66FE4" w:rsidP="0021626D">
            <w:pPr>
              <w:pStyle w:val="TAL"/>
              <w:rPr>
                <w:sz w:val="16"/>
                <w:szCs w:val="16"/>
              </w:rPr>
            </w:pPr>
            <w:r w:rsidRPr="001B1679">
              <w:rPr>
                <w:sz w:val="16"/>
                <w:szCs w:val="16"/>
              </w:rPr>
              <w:t>Revision of SP-230866.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30FB08" w14:textId="77777777" w:rsidR="00A66FE4" w:rsidRPr="001B1679" w:rsidRDefault="00A66FE4" w:rsidP="0021626D">
            <w:pPr>
              <w:pStyle w:val="TAL"/>
              <w:rPr>
                <w:sz w:val="16"/>
                <w:szCs w:val="16"/>
              </w:rPr>
            </w:pPr>
            <w:r w:rsidRPr="001B1679">
              <w:rPr>
                <w:sz w:val="16"/>
                <w:szCs w:val="16"/>
              </w:rPr>
              <w:t>Approved</w:t>
            </w:r>
          </w:p>
        </w:tc>
      </w:tr>
      <w:tr w:rsidR="00A66FE4" w14:paraId="090A541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4D8B5" w14:textId="77777777" w:rsidR="00A66FE4" w:rsidRPr="001B1679" w:rsidRDefault="00A66FE4" w:rsidP="0021626D">
            <w:pPr>
              <w:pStyle w:val="TAL"/>
              <w:rPr>
                <w:sz w:val="16"/>
                <w:szCs w:val="16"/>
              </w:rPr>
            </w:pPr>
            <w:r w:rsidRPr="001B1679">
              <w:rPr>
                <w:sz w:val="16"/>
                <w:szCs w:val="16"/>
              </w:rPr>
              <w:t>SP-231160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A4CB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E6584"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97302"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E0F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14A40" w14:textId="77777777" w:rsidR="00A66FE4" w:rsidRPr="001B1679" w:rsidRDefault="00A66FE4" w:rsidP="0021626D">
            <w:pPr>
              <w:pStyle w:val="TAL"/>
              <w:rPr>
                <w:sz w:val="16"/>
                <w:szCs w:val="16"/>
              </w:rPr>
            </w:pPr>
            <w:r w:rsidRPr="001B1679">
              <w:rPr>
                <w:sz w:val="16"/>
                <w:szCs w:val="16"/>
              </w:rPr>
              <w:t>Revision of SP-230990.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A28C2" w14:textId="77777777" w:rsidR="00A66FE4" w:rsidRPr="001B1679" w:rsidRDefault="00A66FE4" w:rsidP="0021626D">
            <w:pPr>
              <w:pStyle w:val="TAL"/>
              <w:rPr>
                <w:sz w:val="16"/>
                <w:szCs w:val="16"/>
              </w:rPr>
            </w:pPr>
            <w:r w:rsidRPr="001B1679">
              <w:rPr>
                <w:sz w:val="16"/>
                <w:szCs w:val="16"/>
              </w:rPr>
              <w:t>Approved</w:t>
            </w:r>
          </w:p>
        </w:tc>
      </w:tr>
      <w:tr w:rsidR="00A66FE4" w14:paraId="0B47893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910B5" w14:textId="77777777" w:rsidR="00A66FE4" w:rsidRPr="001B1679" w:rsidRDefault="00A66FE4" w:rsidP="0021626D">
            <w:pPr>
              <w:pStyle w:val="TAL"/>
              <w:rPr>
                <w:sz w:val="16"/>
                <w:szCs w:val="16"/>
              </w:rPr>
            </w:pPr>
            <w:r w:rsidRPr="001B1679">
              <w:rPr>
                <w:sz w:val="16"/>
                <w:szCs w:val="16"/>
              </w:rPr>
              <w:t>SP-231161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2D07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51211"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2FB07"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5281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0C1F1" w14:textId="77777777" w:rsidR="00A66FE4" w:rsidRPr="001B1679" w:rsidRDefault="00A66FE4" w:rsidP="0021626D">
            <w:pPr>
              <w:pStyle w:val="TAL"/>
              <w:rPr>
                <w:sz w:val="16"/>
                <w:szCs w:val="16"/>
              </w:rPr>
            </w:pPr>
            <w:r w:rsidRPr="001B1679">
              <w:rPr>
                <w:sz w:val="16"/>
                <w:szCs w:val="16"/>
              </w:rPr>
              <w:t>Revision of SP-230992.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D197C" w14:textId="77777777" w:rsidR="00A66FE4" w:rsidRPr="001B1679" w:rsidRDefault="00A66FE4" w:rsidP="0021626D">
            <w:pPr>
              <w:pStyle w:val="TAL"/>
              <w:rPr>
                <w:sz w:val="16"/>
                <w:szCs w:val="16"/>
              </w:rPr>
            </w:pPr>
            <w:r w:rsidRPr="001B1679">
              <w:rPr>
                <w:sz w:val="16"/>
                <w:szCs w:val="16"/>
              </w:rPr>
              <w:t>Approved</w:t>
            </w:r>
          </w:p>
        </w:tc>
      </w:tr>
      <w:tr w:rsidR="00A66FE4" w14:paraId="75FAF9E7"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783F4" w14:textId="77777777" w:rsidR="00A66FE4" w:rsidRPr="001B1679" w:rsidRDefault="00A66FE4" w:rsidP="0021626D">
            <w:pPr>
              <w:pStyle w:val="TAL"/>
              <w:rPr>
                <w:sz w:val="16"/>
                <w:szCs w:val="16"/>
              </w:rPr>
            </w:pPr>
            <w:r w:rsidRPr="001B1679">
              <w:rPr>
                <w:sz w:val="16"/>
                <w:szCs w:val="16"/>
              </w:rPr>
              <w:t>SP-231182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E0F5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F656E"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30B39"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250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7A461" w14:textId="77777777" w:rsidR="00A66FE4" w:rsidRPr="001B1679" w:rsidRDefault="00A66FE4" w:rsidP="0021626D">
            <w:pPr>
              <w:pStyle w:val="TAL"/>
              <w:rPr>
                <w:sz w:val="16"/>
                <w:szCs w:val="16"/>
              </w:rPr>
            </w:pPr>
            <w:r w:rsidRPr="001B1679">
              <w:rPr>
                <w:sz w:val="16"/>
                <w:szCs w:val="16"/>
              </w:rPr>
              <w:t>Revision of SP-231157.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A0190" w14:textId="77777777" w:rsidR="00A66FE4" w:rsidRPr="001B1679" w:rsidRDefault="00A66FE4" w:rsidP="0021626D">
            <w:pPr>
              <w:pStyle w:val="TAL"/>
              <w:rPr>
                <w:sz w:val="16"/>
                <w:szCs w:val="16"/>
              </w:rPr>
            </w:pPr>
            <w:r w:rsidRPr="001B1679">
              <w:rPr>
                <w:sz w:val="16"/>
                <w:szCs w:val="16"/>
              </w:rPr>
              <w:t>Approved</w:t>
            </w:r>
          </w:p>
        </w:tc>
      </w:tr>
      <w:tr w:rsidR="00A66FE4" w14:paraId="3E50FEE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21837" w14:textId="77777777" w:rsidR="00A66FE4" w:rsidRPr="001B1679" w:rsidRDefault="00A66FE4" w:rsidP="0021626D">
            <w:pPr>
              <w:pStyle w:val="TAL"/>
              <w:rPr>
                <w:sz w:val="16"/>
                <w:szCs w:val="16"/>
              </w:rPr>
            </w:pPr>
            <w:r w:rsidRPr="001B1679">
              <w:rPr>
                <w:sz w:val="16"/>
                <w:szCs w:val="16"/>
              </w:rPr>
              <w:t>SP-231190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7D53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B73A6" w14:textId="77777777" w:rsidR="00A66FE4" w:rsidRPr="001B1679" w:rsidRDefault="00A66FE4" w:rsidP="0021626D">
            <w:pPr>
              <w:pStyle w:val="TAL"/>
              <w:rPr>
                <w:sz w:val="16"/>
                <w:szCs w:val="16"/>
              </w:rPr>
            </w:pPr>
            <w:r w:rsidRPr="001B1679">
              <w:rPr>
                <w:sz w:val="16"/>
                <w:szCs w:val="16"/>
              </w:rPr>
              <w:t>Modified PRINS for roaming service providers in 5G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08AE3" w14:textId="77777777" w:rsidR="00A66FE4" w:rsidRPr="001B1679" w:rsidRDefault="00A66FE4" w:rsidP="0021626D">
            <w:pPr>
              <w:pStyle w:val="TAL"/>
              <w:rPr>
                <w:sz w:val="16"/>
                <w:szCs w:val="16"/>
              </w:rPr>
            </w:pPr>
            <w:r w:rsidRPr="001B1679">
              <w:rPr>
                <w:sz w:val="16"/>
                <w:szCs w:val="16"/>
              </w:rPr>
              <w:t>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CE9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3F09B5" w14:textId="77777777" w:rsidR="00A66FE4" w:rsidRPr="001B1679" w:rsidRDefault="00A66FE4" w:rsidP="0021626D">
            <w:pPr>
              <w:pStyle w:val="TAL"/>
              <w:rPr>
                <w:sz w:val="16"/>
                <w:szCs w:val="16"/>
              </w:rPr>
            </w:pPr>
            <w:r w:rsidRPr="001B1679">
              <w:rPr>
                <w:sz w:val="16"/>
                <w:szCs w:val="16"/>
              </w:rPr>
              <w:t>Revision of SP-231187.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463AE" w14:textId="77777777" w:rsidR="00A66FE4" w:rsidRPr="001B1679" w:rsidRDefault="00A66FE4" w:rsidP="0021626D">
            <w:pPr>
              <w:pStyle w:val="TAL"/>
              <w:rPr>
                <w:sz w:val="16"/>
                <w:szCs w:val="16"/>
              </w:rPr>
            </w:pPr>
            <w:r w:rsidRPr="001B1679">
              <w:rPr>
                <w:sz w:val="16"/>
                <w:szCs w:val="16"/>
              </w:rPr>
              <w:t>Approved</w:t>
            </w:r>
          </w:p>
        </w:tc>
      </w:tr>
      <w:tr w:rsidR="00A66FE4" w14:paraId="17D3312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EAA2C" w14:textId="77777777" w:rsidR="00A66FE4" w:rsidRPr="001B1679" w:rsidRDefault="00A66FE4" w:rsidP="0021626D">
            <w:pPr>
              <w:pStyle w:val="TAL"/>
              <w:rPr>
                <w:sz w:val="16"/>
                <w:szCs w:val="16"/>
              </w:rPr>
            </w:pPr>
            <w:r w:rsidRPr="001B1679">
              <w:rPr>
                <w:sz w:val="16"/>
                <w:szCs w:val="16"/>
              </w:rPr>
              <w:lastRenderedPageBreak/>
              <w:t>SP-231192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328D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16A55"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9369E" w14:textId="77777777" w:rsidR="00A66FE4" w:rsidRPr="001B1679" w:rsidRDefault="00A66FE4" w:rsidP="0021626D">
            <w:pPr>
              <w:pStyle w:val="TAL"/>
              <w:rPr>
                <w:sz w:val="16"/>
                <w:szCs w:val="16"/>
              </w:rPr>
            </w:pPr>
            <w:r w:rsidRPr="001B1679">
              <w:rPr>
                <w:sz w:val="16"/>
                <w:szCs w:val="16"/>
              </w:rPr>
              <w:t>Samsung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108E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2FD7B8" w14:textId="77777777" w:rsidR="00A66FE4" w:rsidRPr="001B1679" w:rsidRDefault="00A66FE4" w:rsidP="0021626D">
            <w:pPr>
              <w:pStyle w:val="TAL"/>
              <w:rPr>
                <w:sz w:val="16"/>
                <w:szCs w:val="16"/>
              </w:rPr>
            </w:pPr>
            <w:r w:rsidRPr="001B1679">
              <w:rPr>
                <w:sz w:val="16"/>
                <w:szCs w:val="16"/>
              </w:rPr>
              <w:t>Revision of SP-231188.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37818" w14:textId="77777777" w:rsidR="00A66FE4" w:rsidRPr="001B1679" w:rsidRDefault="00A66FE4" w:rsidP="0021626D">
            <w:pPr>
              <w:pStyle w:val="TAL"/>
              <w:rPr>
                <w:sz w:val="16"/>
                <w:szCs w:val="16"/>
              </w:rPr>
            </w:pPr>
            <w:r w:rsidRPr="001B1679">
              <w:rPr>
                <w:sz w:val="16"/>
                <w:szCs w:val="16"/>
              </w:rPr>
              <w:t>Approved</w:t>
            </w:r>
          </w:p>
        </w:tc>
      </w:tr>
      <w:tr w:rsidR="00A66FE4" w14:paraId="1065B417"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13F2C" w14:textId="77777777" w:rsidR="00A66FE4" w:rsidRPr="001B1679" w:rsidRDefault="00A66FE4" w:rsidP="0021626D">
            <w:pPr>
              <w:pStyle w:val="TAL"/>
              <w:rPr>
                <w:sz w:val="16"/>
                <w:szCs w:val="16"/>
              </w:rPr>
            </w:pPr>
            <w:r w:rsidRPr="001B1679">
              <w:rPr>
                <w:sz w:val="16"/>
                <w:szCs w:val="16"/>
              </w:rPr>
              <w:t>SP-231196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12F9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B549A"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959E2" w14:textId="77777777" w:rsidR="00A66FE4" w:rsidRPr="001B1679" w:rsidRDefault="00A66FE4" w:rsidP="0021626D">
            <w:pPr>
              <w:pStyle w:val="TAL"/>
              <w:rPr>
                <w:sz w:val="16"/>
                <w:szCs w:val="16"/>
              </w:rPr>
            </w:pPr>
            <w:r w:rsidRPr="001B1679">
              <w:rPr>
                <w:sz w:val="16"/>
                <w:szCs w:val="16"/>
              </w:rPr>
              <w:t>China Mobile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A06F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95592" w14:textId="77777777" w:rsidR="00A66FE4" w:rsidRPr="001B1679" w:rsidRDefault="00A66FE4" w:rsidP="0021626D">
            <w:pPr>
              <w:pStyle w:val="TAL"/>
              <w:rPr>
                <w:sz w:val="16"/>
                <w:szCs w:val="16"/>
              </w:rPr>
            </w:pPr>
            <w:r w:rsidRPr="001B1679">
              <w:rPr>
                <w:sz w:val="16"/>
                <w:szCs w:val="16"/>
              </w:rPr>
              <w:t>Revision of SP-231185.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48BD9" w14:textId="77777777" w:rsidR="00A66FE4" w:rsidRPr="001B1679" w:rsidRDefault="00A66FE4" w:rsidP="0021626D">
            <w:pPr>
              <w:pStyle w:val="TAL"/>
              <w:rPr>
                <w:sz w:val="16"/>
                <w:szCs w:val="16"/>
              </w:rPr>
            </w:pPr>
            <w:r w:rsidRPr="001B1679">
              <w:rPr>
                <w:sz w:val="16"/>
                <w:szCs w:val="16"/>
              </w:rPr>
              <w:t>Approved</w:t>
            </w:r>
          </w:p>
        </w:tc>
      </w:tr>
      <w:tr w:rsidR="00A66FE4" w14:paraId="448A1BE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A88EF" w14:textId="77777777" w:rsidR="00A66FE4" w:rsidRPr="001B1679" w:rsidRDefault="00A66FE4" w:rsidP="0021626D">
            <w:pPr>
              <w:pStyle w:val="TAL"/>
              <w:rPr>
                <w:sz w:val="16"/>
                <w:szCs w:val="16"/>
              </w:rPr>
            </w:pPr>
            <w:r w:rsidRPr="001B1679">
              <w:rPr>
                <w:sz w:val="16"/>
                <w:szCs w:val="16"/>
              </w:rPr>
              <w:t>SP-231197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4039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B0F6C"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B9254" w14:textId="77777777" w:rsidR="00A66FE4" w:rsidRPr="001B1679" w:rsidRDefault="00A66FE4" w:rsidP="0021626D">
            <w:pPr>
              <w:pStyle w:val="TAL"/>
              <w:rPr>
                <w:sz w:val="16"/>
                <w:szCs w:val="16"/>
              </w:rPr>
            </w:pPr>
            <w:r w:rsidRPr="001B1679">
              <w:rPr>
                <w:sz w:val="16"/>
                <w:szCs w:val="16"/>
              </w:rPr>
              <w:t>China Mobile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9702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0D851" w14:textId="77777777" w:rsidR="00A66FE4" w:rsidRPr="001B1679" w:rsidRDefault="00A66FE4" w:rsidP="0021626D">
            <w:pPr>
              <w:pStyle w:val="TAL"/>
              <w:rPr>
                <w:sz w:val="16"/>
                <w:szCs w:val="16"/>
              </w:rPr>
            </w:pPr>
            <w:r w:rsidRPr="001B1679">
              <w:rPr>
                <w:sz w:val="16"/>
                <w:szCs w:val="16"/>
              </w:rPr>
              <w:t>Revision of SP-231186.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78C31" w14:textId="77777777" w:rsidR="00A66FE4" w:rsidRPr="001B1679" w:rsidRDefault="00A66FE4" w:rsidP="0021626D">
            <w:pPr>
              <w:pStyle w:val="TAL"/>
              <w:rPr>
                <w:sz w:val="16"/>
                <w:szCs w:val="16"/>
              </w:rPr>
            </w:pPr>
            <w:r w:rsidRPr="001B1679">
              <w:rPr>
                <w:sz w:val="16"/>
                <w:szCs w:val="16"/>
              </w:rPr>
              <w:t>Approved</w:t>
            </w:r>
          </w:p>
        </w:tc>
      </w:tr>
      <w:tr w:rsidR="00A66FE4" w14:paraId="17BD6781"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C45AF" w14:textId="77777777" w:rsidR="00A66FE4" w:rsidRPr="001B1679" w:rsidRDefault="00A66FE4" w:rsidP="0021626D">
            <w:pPr>
              <w:pStyle w:val="TAL"/>
              <w:rPr>
                <w:sz w:val="16"/>
                <w:szCs w:val="16"/>
              </w:rPr>
            </w:pPr>
            <w:r w:rsidRPr="001B1679">
              <w:rPr>
                <w:sz w:val="16"/>
                <w:szCs w:val="16"/>
              </w:rPr>
              <w:t>SP-231198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9EDD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72654"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65129" w14:textId="77777777" w:rsidR="00A66FE4" w:rsidRPr="001B1679" w:rsidRDefault="00A66FE4" w:rsidP="0021626D">
            <w:pPr>
              <w:pStyle w:val="TAL"/>
              <w:rPr>
                <w:sz w:val="16"/>
                <w:szCs w:val="16"/>
              </w:rPr>
            </w:pPr>
            <w:r w:rsidRPr="001B1679">
              <w:rPr>
                <w:sz w:val="16"/>
                <w:szCs w:val="16"/>
              </w:rPr>
              <w:t>Nokia, Nokia Shanghai Bell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447A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1383F5" w14:textId="77777777" w:rsidR="00A66FE4" w:rsidRPr="001B1679" w:rsidRDefault="00A66FE4" w:rsidP="0021626D">
            <w:pPr>
              <w:pStyle w:val="TAL"/>
              <w:rPr>
                <w:sz w:val="16"/>
                <w:szCs w:val="16"/>
              </w:rPr>
            </w:pPr>
            <w:r w:rsidRPr="001B1679">
              <w:rPr>
                <w:sz w:val="16"/>
                <w:szCs w:val="16"/>
              </w:rPr>
              <w:t>Revision of SP-231193.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A0E24" w14:textId="77777777" w:rsidR="00A66FE4" w:rsidRPr="001B1679" w:rsidRDefault="00A66FE4" w:rsidP="0021626D">
            <w:pPr>
              <w:pStyle w:val="TAL"/>
              <w:rPr>
                <w:sz w:val="16"/>
                <w:szCs w:val="16"/>
              </w:rPr>
            </w:pPr>
            <w:r w:rsidRPr="001B1679">
              <w:rPr>
                <w:sz w:val="16"/>
                <w:szCs w:val="16"/>
              </w:rPr>
              <w:t>Approved</w:t>
            </w:r>
          </w:p>
        </w:tc>
      </w:tr>
      <w:tr w:rsidR="00A66FE4" w14:paraId="33C1625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86CF8" w14:textId="77777777" w:rsidR="00A66FE4" w:rsidRPr="001B1679" w:rsidRDefault="00A66FE4" w:rsidP="0021626D">
            <w:pPr>
              <w:pStyle w:val="TAL"/>
              <w:rPr>
                <w:sz w:val="16"/>
                <w:szCs w:val="16"/>
              </w:rPr>
            </w:pPr>
            <w:r w:rsidRPr="001B1679">
              <w:rPr>
                <w:sz w:val="16"/>
                <w:szCs w:val="16"/>
              </w:rPr>
              <w:t>SP-231199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94D4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62E79"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1D311" w14:textId="77777777" w:rsidR="00A66FE4" w:rsidRPr="001B1679" w:rsidRDefault="00A66FE4" w:rsidP="0021626D">
            <w:pPr>
              <w:pStyle w:val="TAL"/>
              <w:rPr>
                <w:sz w:val="16"/>
                <w:szCs w:val="16"/>
              </w:rPr>
            </w:pPr>
            <w:r w:rsidRPr="001B1679">
              <w:rPr>
                <w:sz w:val="16"/>
                <w:szCs w:val="16"/>
              </w:rPr>
              <w:t>Thales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AF76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3495E" w14:textId="77777777" w:rsidR="00A66FE4" w:rsidRPr="001B1679" w:rsidRDefault="00A66FE4" w:rsidP="0021626D">
            <w:pPr>
              <w:pStyle w:val="TAL"/>
              <w:rPr>
                <w:sz w:val="16"/>
                <w:szCs w:val="16"/>
              </w:rPr>
            </w:pPr>
            <w:r w:rsidRPr="001B1679">
              <w:rPr>
                <w:sz w:val="16"/>
                <w:szCs w:val="16"/>
              </w:rPr>
              <w:t>Revision of SP-231194.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29880" w14:textId="77777777" w:rsidR="00A66FE4" w:rsidRPr="001B1679" w:rsidRDefault="00A66FE4" w:rsidP="0021626D">
            <w:pPr>
              <w:pStyle w:val="TAL"/>
              <w:rPr>
                <w:sz w:val="16"/>
                <w:szCs w:val="16"/>
              </w:rPr>
            </w:pPr>
            <w:r w:rsidRPr="001B1679">
              <w:rPr>
                <w:sz w:val="16"/>
                <w:szCs w:val="16"/>
              </w:rPr>
              <w:t>Approved</w:t>
            </w:r>
          </w:p>
        </w:tc>
      </w:tr>
    </w:tbl>
    <w:p w14:paraId="1CE720A4" w14:textId="77777777" w:rsidR="00A66FE4" w:rsidRDefault="00A66FE4" w:rsidP="00A66FE4">
      <w:r>
        <w:t>22 Entries</w:t>
      </w:r>
    </w:p>
    <w:p w14:paraId="69DBF669" w14:textId="77777777" w:rsidR="00A66FE4" w:rsidRDefault="00A66FE4" w:rsidP="00A66FE4"/>
    <w:p w14:paraId="36891B3F" w14:textId="77777777" w:rsidR="00A66FE4" w:rsidRDefault="00A66FE4" w:rsidP="00A66FE4">
      <w:pPr>
        <w:pStyle w:val="Heading1"/>
      </w:pPr>
      <w:bookmarkStart w:id="155" w:name="_Toc145733884"/>
      <w:r>
        <w:t>F.2</w:t>
      </w:r>
      <w:r>
        <w:tab/>
        <w:t>List of Approved WI Exception Sheets</w:t>
      </w:r>
      <w:bookmarkEnd w:id="155"/>
    </w:p>
    <w:p w14:paraId="44E71874" w14:textId="77777777" w:rsidR="00A66FE4" w:rsidRDefault="00A66FE4" w:rsidP="00A66FE4">
      <w:r>
        <w:t>No entries found.</w:t>
      </w:r>
    </w:p>
    <w:p w14:paraId="70A1E870" w14:textId="77777777" w:rsidR="00A66FE4" w:rsidRDefault="00A66FE4" w:rsidP="00A66FE4"/>
    <w:p w14:paraId="0E5F09C6" w14:textId="77777777" w:rsidR="00A66FE4" w:rsidRDefault="00A66FE4" w:rsidP="00A66FE4">
      <w:pPr>
        <w:pStyle w:val="Heading1"/>
      </w:pPr>
      <w:bookmarkStart w:id="156" w:name="_Toc145733885"/>
      <w:r>
        <w:t>F.3</w:t>
      </w:r>
      <w:r>
        <w:tab/>
        <w:t>List of Updated WIDs / SIDs</w:t>
      </w:r>
      <w:bookmarkEnd w:id="156"/>
    </w:p>
    <w:p w14:paraId="6F06B8C9" w14:textId="77777777" w:rsidR="00A66FE4" w:rsidRDefault="00A66FE4" w:rsidP="00A66FE4">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A66FE4" w14:paraId="3D5BD60E"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EBD846" w14:textId="77777777" w:rsidR="00A66FE4" w:rsidRDefault="00A66FE4" w:rsidP="0021626D">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D4ECF1"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92A89A"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5AE79F" w14:textId="77777777" w:rsidR="00A66FE4" w:rsidRDefault="00A66FE4" w:rsidP="0021626D">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74AA23"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FBF5C"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4CDA34" w14:textId="77777777" w:rsidR="00A66FE4" w:rsidRDefault="00A66FE4" w:rsidP="0021626D">
            <w:pPr>
              <w:pStyle w:val="TAH"/>
            </w:pPr>
            <w:r w:rsidRPr="00BB3F37">
              <w:t>Status</w:t>
            </w:r>
          </w:p>
        </w:tc>
      </w:tr>
      <w:tr w:rsidR="00A66FE4" w14:paraId="7957E3F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FB6C6" w14:textId="77777777" w:rsidR="00A66FE4" w:rsidRPr="001B1679" w:rsidRDefault="00A66FE4" w:rsidP="0021626D">
            <w:pPr>
              <w:pStyle w:val="TAL"/>
              <w:rPr>
                <w:sz w:val="16"/>
                <w:szCs w:val="16"/>
              </w:rPr>
            </w:pPr>
            <w:r w:rsidRPr="001B1679">
              <w:rPr>
                <w:sz w:val="16"/>
                <w:szCs w:val="16"/>
              </w:rPr>
              <w:t>SP-230863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37BAE"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CB36D" w14:textId="77777777" w:rsidR="00A66FE4" w:rsidRPr="001B1679" w:rsidRDefault="00A66FE4" w:rsidP="0021626D">
            <w:pPr>
              <w:pStyle w:val="TAL"/>
              <w:rPr>
                <w:sz w:val="16"/>
                <w:szCs w:val="16"/>
              </w:rPr>
            </w:pPr>
            <w:r w:rsidRPr="001B1679">
              <w:rPr>
                <w:sz w:val="16"/>
                <w:szCs w:val="16"/>
              </w:rPr>
              <w:t>Revised SID on study on enhancements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C480C"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4BA1D"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4EEDD" w14:textId="77777777" w:rsidR="00A66FE4" w:rsidRPr="001B1679" w:rsidRDefault="00A66FE4" w:rsidP="0021626D">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C3F5E" w14:textId="77777777" w:rsidR="00A66FE4" w:rsidRPr="001B1679" w:rsidRDefault="00A66FE4" w:rsidP="0021626D">
            <w:pPr>
              <w:pStyle w:val="TAL"/>
              <w:rPr>
                <w:sz w:val="16"/>
                <w:szCs w:val="16"/>
              </w:rPr>
            </w:pPr>
            <w:r w:rsidRPr="001B1679">
              <w:rPr>
                <w:sz w:val="16"/>
                <w:szCs w:val="16"/>
              </w:rPr>
              <w:t>Approved</w:t>
            </w:r>
          </w:p>
        </w:tc>
      </w:tr>
      <w:tr w:rsidR="00A66FE4" w14:paraId="411124F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2883A" w14:textId="77777777" w:rsidR="00A66FE4" w:rsidRPr="001B1679" w:rsidRDefault="00A66FE4" w:rsidP="0021626D">
            <w:pPr>
              <w:pStyle w:val="TAL"/>
              <w:rPr>
                <w:sz w:val="16"/>
                <w:szCs w:val="16"/>
              </w:rPr>
            </w:pPr>
            <w:r w:rsidRPr="001B1679">
              <w:rPr>
                <w:sz w:val="16"/>
                <w:szCs w:val="16"/>
              </w:rPr>
              <w:t>SP-230928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C0E3C7"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F0072" w14:textId="77777777" w:rsidR="00A66FE4" w:rsidRPr="001B1679" w:rsidRDefault="00A66FE4" w:rsidP="0021626D">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0BCE6"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BB932"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C78EC"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7D3B2" w14:textId="77777777" w:rsidR="00A66FE4" w:rsidRPr="001B1679" w:rsidRDefault="00A66FE4" w:rsidP="0021626D">
            <w:pPr>
              <w:pStyle w:val="TAL"/>
              <w:rPr>
                <w:sz w:val="16"/>
                <w:szCs w:val="16"/>
              </w:rPr>
            </w:pPr>
            <w:r w:rsidRPr="001B1679">
              <w:rPr>
                <w:sz w:val="16"/>
                <w:szCs w:val="16"/>
              </w:rPr>
              <w:t>Approved</w:t>
            </w:r>
          </w:p>
        </w:tc>
      </w:tr>
      <w:tr w:rsidR="00A66FE4" w14:paraId="7CF9945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3CE47" w14:textId="77777777" w:rsidR="00A66FE4" w:rsidRPr="001B1679" w:rsidRDefault="00A66FE4" w:rsidP="0021626D">
            <w:pPr>
              <w:pStyle w:val="TAL"/>
              <w:rPr>
                <w:sz w:val="16"/>
                <w:szCs w:val="16"/>
              </w:rPr>
            </w:pPr>
            <w:r w:rsidRPr="001B1679">
              <w:rPr>
                <w:sz w:val="16"/>
                <w:szCs w:val="16"/>
              </w:rPr>
              <w:t>SP-230976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D5C9F"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73002" w14:textId="77777777" w:rsidR="00A66FE4" w:rsidRPr="001B1679" w:rsidRDefault="00A66FE4" w:rsidP="0021626D">
            <w:pPr>
              <w:pStyle w:val="TAL"/>
              <w:rPr>
                <w:sz w:val="16"/>
                <w:szCs w:val="16"/>
              </w:rPr>
            </w:pPr>
            <w:r w:rsidRPr="001B1679">
              <w:rPr>
                <w:sz w:val="16"/>
                <w:szCs w:val="16"/>
              </w:rPr>
              <w:t>Updates to WID for 5G Media Streaming Protocols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97419" w14:textId="77777777" w:rsidR="00A66FE4" w:rsidRPr="001B1679" w:rsidRDefault="00A66FE4" w:rsidP="0021626D">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D7C5D7" w14:textId="77777777" w:rsidR="00A66FE4" w:rsidRPr="001B1679" w:rsidRDefault="00A66FE4" w:rsidP="0021626D">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D8C03"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1572A" w14:textId="77777777" w:rsidR="00A66FE4" w:rsidRPr="001B1679" w:rsidRDefault="00A66FE4" w:rsidP="0021626D">
            <w:pPr>
              <w:pStyle w:val="TAL"/>
              <w:rPr>
                <w:sz w:val="16"/>
                <w:szCs w:val="16"/>
              </w:rPr>
            </w:pPr>
            <w:r w:rsidRPr="001B1679">
              <w:rPr>
                <w:sz w:val="16"/>
                <w:szCs w:val="16"/>
              </w:rPr>
              <w:t>Approved</w:t>
            </w:r>
          </w:p>
        </w:tc>
      </w:tr>
      <w:tr w:rsidR="00A66FE4" w14:paraId="07720A01"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C9C49" w14:textId="77777777" w:rsidR="00A66FE4" w:rsidRPr="001B1679" w:rsidRDefault="00A66FE4" w:rsidP="0021626D">
            <w:pPr>
              <w:pStyle w:val="TAL"/>
              <w:rPr>
                <w:sz w:val="16"/>
                <w:szCs w:val="16"/>
              </w:rPr>
            </w:pPr>
            <w:r w:rsidRPr="001B1679">
              <w:rPr>
                <w:sz w:val="16"/>
                <w:szCs w:val="16"/>
              </w:rPr>
              <w:t>SP-230977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450E6"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039C1" w14:textId="77777777" w:rsidR="00A66FE4" w:rsidRPr="001B1679" w:rsidRDefault="00A66FE4" w:rsidP="0021626D">
            <w:pPr>
              <w:pStyle w:val="TAL"/>
              <w:rPr>
                <w:sz w:val="16"/>
                <w:szCs w:val="16"/>
              </w:rPr>
            </w:pPr>
            <w:r w:rsidRPr="001B1679">
              <w:rPr>
                <w:sz w:val="16"/>
                <w:szCs w:val="16"/>
              </w:rPr>
              <w:t>Revised 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495C7" w14:textId="77777777" w:rsidR="00A66FE4" w:rsidRPr="001B1679" w:rsidRDefault="00A66FE4" w:rsidP="0021626D">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2C604" w14:textId="77777777" w:rsidR="00A66FE4" w:rsidRPr="001B1679" w:rsidRDefault="00A66FE4" w:rsidP="0021626D">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34F4F"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F66AF6" w14:textId="77777777" w:rsidR="00A66FE4" w:rsidRPr="001B1679" w:rsidRDefault="00A66FE4" w:rsidP="0021626D">
            <w:pPr>
              <w:pStyle w:val="TAL"/>
              <w:rPr>
                <w:sz w:val="16"/>
                <w:szCs w:val="16"/>
              </w:rPr>
            </w:pPr>
            <w:r w:rsidRPr="001B1679">
              <w:rPr>
                <w:sz w:val="16"/>
                <w:szCs w:val="16"/>
              </w:rPr>
              <w:t>Approved</w:t>
            </w:r>
          </w:p>
        </w:tc>
      </w:tr>
      <w:tr w:rsidR="00A66FE4" w14:paraId="56F4F22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68967" w14:textId="77777777" w:rsidR="00A66FE4" w:rsidRPr="001B1679" w:rsidRDefault="00A66FE4" w:rsidP="0021626D">
            <w:pPr>
              <w:pStyle w:val="TAL"/>
              <w:rPr>
                <w:sz w:val="16"/>
                <w:szCs w:val="16"/>
              </w:rPr>
            </w:pPr>
            <w:r w:rsidRPr="001B1679">
              <w:rPr>
                <w:sz w:val="16"/>
                <w:szCs w:val="16"/>
              </w:rPr>
              <w:t>SP-230988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2015E"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B61E5" w14:textId="77777777" w:rsidR="00A66FE4" w:rsidRPr="001B1679" w:rsidRDefault="00A66FE4" w:rsidP="0021626D">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75381"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B3003"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DCD1D"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2AC34" w14:textId="77777777" w:rsidR="00A66FE4" w:rsidRPr="001B1679" w:rsidRDefault="00A66FE4" w:rsidP="0021626D">
            <w:pPr>
              <w:pStyle w:val="TAL"/>
              <w:rPr>
                <w:sz w:val="16"/>
                <w:szCs w:val="16"/>
              </w:rPr>
            </w:pPr>
            <w:r w:rsidRPr="001B1679">
              <w:rPr>
                <w:sz w:val="16"/>
                <w:szCs w:val="16"/>
              </w:rPr>
              <w:t>Approved</w:t>
            </w:r>
          </w:p>
        </w:tc>
      </w:tr>
      <w:tr w:rsidR="00A66FE4" w14:paraId="461ECBC8"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9880D" w14:textId="77777777" w:rsidR="00A66FE4" w:rsidRPr="001B1679" w:rsidRDefault="00A66FE4" w:rsidP="0021626D">
            <w:pPr>
              <w:pStyle w:val="TAL"/>
              <w:rPr>
                <w:sz w:val="16"/>
                <w:szCs w:val="16"/>
              </w:rPr>
            </w:pPr>
            <w:r w:rsidRPr="001B1679">
              <w:rPr>
                <w:sz w:val="16"/>
                <w:szCs w:val="16"/>
              </w:rPr>
              <w:t>SP-231156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506B5"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F1922"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3FCDA" w14:textId="77777777" w:rsidR="00A66FE4" w:rsidRPr="001B1679" w:rsidRDefault="00A66FE4" w:rsidP="0021626D">
            <w:pPr>
              <w:pStyle w:val="TAL"/>
              <w:rPr>
                <w:sz w:val="16"/>
                <w:szCs w:val="16"/>
              </w:rPr>
            </w:pPr>
            <w:r w:rsidRPr="001B1679">
              <w:rPr>
                <w:sz w:val="16"/>
                <w:szCs w:val="16"/>
              </w:rPr>
              <w:t>Intel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80652"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74A6F" w14:textId="77777777" w:rsidR="00A66FE4" w:rsidRPr="001B1679" w:rsidRDefault="00A66FE4" w:rsidP="0021626D">
            <w:pPr>
              <w:pStyle w:val="TAL"/>
              <w:rPr>
                <w:sz w:val="16"/>
                <w:szCs w:val="16"/>
              </w:rPr>
            </w:pPr>
            <w:r w:rsidRPr="001B1679">
              <w:rPr>
                <w:sz w:val="16"/>
                <w:szCs w:val="16"/>
              </w:rPr>
              <w:t>Revision of SP-231096.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8F6B94" w14:textId="77777777" w:rsidR="00A66FE4" w:rsidRPr="001B1679" w:rsidRDefault="00A66FE4" w:rsidP="0021626D">
            <w:pPr>
              <w:pStyle w:val="TAL"/>
              <w:rPr>
                <w:sz w:val="16"/>
                <w:szCs w:val="16"/>
              </w:rPr>
            </w:pPr>
            <w:r w:rsidRPr="001B1679">
              <w:rPr>
                <w:sz w:val="16"/>
                <w:szCs w:val="16"/>
              </w:rPr>
              <w:t>Approved</w:t>
            </w:r>
          </w:p>
        </w:tc>
      </w:tr>
    </w:tbl>
    <w:p w14:paraId="267C8848" w14:textId="77777777" w:rsidR="00A66FE4" w:rsidRDefault="00A66FE4" w:rsidP="00A66FE4">
      <w:r>
        <w:t>6 Entries</w:t>
      </w:r>
    </w:p>
    <w:p w14:paraId="1284F6B8" w14:textId="77777777" w:rsidR="00A66FE4" w:rsidRDefault="00A66FE4" w:rsidP="00A66FE4"/>
    <w:p w14:paraId="11F9AC0A" w14:textId="77777777" w:rsidR="00A66FE4" w:rsidRDefault="00A66FE4" w:rsidP="00A66FE4">
      <w:pPr>
        <w:spacing w:after="160" w:line="259" w:lineRule="auto"/>
      </w:pPr>
      <w:r>
        <w:lastRenderedPageBreak/>
        <w:br w:type="page"/>
      </w:r>
    </w:p>
    <w:p w14:paraId="3249C224" w14:textId="77777777" w:rsidR="00A66FE4" w:rsidRDefault="00A66FE4" w:rsidP="00A66FE4">
      <w:pPr>
        <w:pStyle w:val="Heading9"/>
      </w:pPr>
      <w:bookmarkStart w:id="157" w:name="_Toc145733886"/>
      <w:r>
        <w:lastRenderedPageBreak/>
        <w:t>ANNEX G</w:t>
      </w:r>
      <w:r>
        <w:tab/>
        <w:t>List of endorsed WI summaries</w:t>
      </w:r>
      <w:bookmarkEnd w:id="157"/>
    </w:p>
    <w:p w14:paraId="52A9B5FE" w14:textId="77777777" w:rsidR="00A66FE4" w:rsidRDefault="00A66FE4" w:rsidP="00A66FE4">
      <w:r>
        <w:t>No entries found.</w:t>
      </w:r>
    </w:p>
    <w:p w14:paraId="53B7C616" w14:textId="77777777" w:rsidR="00A66FE4" w:rsidRDefault="00A66FE4" w:rsidP="00A66FE4"/>
    <w:p w14:paraId="4C371AA6" w14:textId="77777777" w:rsidR="00A66FE4" w:rsidRDefault="00A66FE4" w:rsidP="00A66FE4">
      <w:pPr>
        <w:spacing w:after="160" w:line="259" w:lineRule="auto"/>
      </w:pPr>
      <w:r>
        <w:br w:type="page"/>
      </w:r>
    </w:p>
    <w:p w14:paraId="79063847" w14:textId="77777777" w:rsidR="00A66FE4" w:rsidRDefault="00A66FE4" w:rsidP="00A66FE4">
      <w:pPr>
        <w:pStyle w:val="Heading9"/>
      </w:pPr>
      <w:bookmarkStart w:id="158" w:name="_Toc145733887"/>
      <w:r>
        <w:lastRenderedPageBreak/>
        <w:t>ANNEXH</w:t>
      </w:r>
      <w:r>
        <w:tab/>
        <w:t>TSG SA Voting List after TSG SA#101</w:t>
      </w:r>
      <w:bookmarkEnd w:id="158"/>
    </w:p>
    <w:p w14:paraId="5E26947E" w14:textId="7EAA0429" w:rsidR="00536398" w:rsidRPr="00536398" w:rsidRDefault="00A66FE4" w:rsidP="00A66FE4">
      <w:r w:rsidRPr="005B25A1">
        <w:t>See attached.</w:t>
      </w:r>
    </w:p>
    <w:sectPr w:rsidR="00536398" w:rsidRPr="00536398" w:rsidSect="00A66FE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7D81" w14:textId="77777777" w:rsidR="002A366B" w:rsidRDefault="002A366B" w:rsidP="007615D6">
      <w:pPr>
        <w:spacing w:after="0"/>
      </w:pPr>
      <w:r>
        <w:separator/>
      </w:r>
    </w:p>
  </w:endnote>
  <w:endnote w:type="continuationSeparator" w:id="0">
    <w:p w14:paraId="343BF8E3" w14:textId="77777777" w:rsidR="002A366B" w:rsidRDefault="002A366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Raleway">
    <w:charset w:val="00"/>
    <w:family w:val="auto"/>
    <w:pitch w:val="variable"/>
    <w:sig w:usb0="A00002FF" w:usb1="5000205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688AC" w14:textId="77777777" w:rsidR="002A366B" w:rsidRDefault="002A366B" w:rsidP="007615D6">
      <w:pPr>
        <w:spacing w:after="0"/>
      </w:pPr>
      <w:r>
        <w:separator/>
      </w:r>
    </w:p>
  </w:footnote>
  <w:footnote w:type="continuationSeparator" w:id="0">
    <w:p w14:paraId="6DFFC24E" w14:textId="77777777" w:rsidR="002A366B" w:rsidRDefault="002A366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4B6D"/>
    <w:rsid w:val="00017543"/>
    <w:rsid w:val="00021BB4"/>
    <w:rsid w:val="000347F6"/>
    <w:rsid w:val="00037472"/>
    <w:rsid w:val="00061A70"/>
    <w:rsid w:val="00073CAE"/>
    <w:rsid w:val="00075601"/>
    <w:rsid w:val="0008091E"/>
    <w:rsid w:val="000823AF"/>
    <w:rsid w:val="00087317"/>
    <w:rsid w:val="000A289D"/>
    <w:rsid w:val="000A6A43"/>
    <w:rsid w:val="000E3A4F"/>
    <w:rsid w:val="000E3D1E"/>
    <w:rsid w:val="00120FDE"/>
    <w:rsid w:val="00141B7D"/>
    <w:rsid w:val="00144F8B"/>
    <w:rsid w:val="00145341"/>
    <w:rsid w:val="001475CB"/>
    <w:rsid w:val="00167692"/>
    <w:rsid w:val="00181CC8"/>
    <w:rsid w:val="00183E32"/>
    <w:rsid w:val="00190A58"/>
    <w:rsid w:val="0019165F"/>
    <w:rsid w:val="001B4884"/>
    <w:rsid w:val="001C4810"/>
    <w:rsid w:val="001D4A7C"/>
    <w:rsid w:val="001E27B9"/>
    <w:rsid w:val="001F335F"/>
    <w:rsid w:val="002128AB"/>
    <w:rsid w:val="00214415"/>
    <w:rsid w:val="002230D2"/>
    <w:rsid w:val="00230588"/>
    <w:rsid w:val="00230C93"/>
    <w:rsid w:val="00290FC0"/>
    <w:rsid w:val="002923D8"/>
    <w:rsid w:val="002923FD"/>
    <w:rsid w:val="002954EE"/>
    <w:rsid w:val="002A3415"/>
    <w:rsid w:val="002A366B"/>
    <w:rsid w:val="002A4DB0"/>
    <w:rsid w:val="002B0B19"/>
    <w:rsid w:val="002B1DBF"/>
    <w:rsid w:val="002B4F32"/>
    <w:rsid w:val="002C0B41"/>
    <w:rsid w:val="002C2AA2"/>
    <w:rsid w:val="002C3C90"/>
    <w:rsid w:val="002C55C5"/>
    <w:rsid w:val="002D70BF"/>
    <w:rsid w:val="002F2E05"/>
    <w:rsid w:val="002F47EB"/>
    <w:rsid w:val="00310826"/>
    <w:rsid w:val="0032537B"/>
    <w:rsid w:val="003332A5"/>
    <w:rsid w:val="00337892"/>
    <w:rsid w:val="0033795B"/>
    <w:rsid w:val="00351B7C"/>
    <w:rsid w:val="003530EA"/>
    <w:rsid w:val="00376CD9"/>
    <w:rsid w:val="0038354E"/>
    <w:rsid w:val="003848A7"/>
    <w:rsid w:val="003872C7"/>
    <w:rsid w:val="00392EBB"/>
    <w:rsid w:val="003A7855"/>
    <w:rsid w:val="003B4E46"/>
    <w:rsid w:val="003B6265"/>
    <w:rsid w:val="003C4AAF"/>
    <w:rsid w:val="003C6669"/>
    <w:rsid w:val="003C7EC4"/>
    <w:rsid w:val="003E0B03"/>
    <w:rsid w:val="003E4BFE"/>
    <w:rsid w:val="00425DB5"/>
    <w:rsid w:val="00452591"/>
    <w:rsid w:val="00464FD0"/>
    <w:rsid w:val="00467BAC"/>
    <w:rsid w:val="004741D3"/>
    <w:rsid w:val="00476B62"/>
    <w:rsid w:val="0048082C"/>
    <w:rsid w:val="00484142"/>
    <w:rsid w:val="00484609"/>
    <w:rsid w:val="004866A0"/>
    <w:rsid w:val="00486A52"/>
    <w:rsid w:val="00493539"/>
    <w:rsid w:val="00494C7B"/>
    <w:rsid w:val="004A5619"/>
    <w:rsid w:val="004B0433"/>
    <w:rsid w:val="004B3285"/>
    <w:rsid w:val="004C3C1F"/>
    <w:rsid w:val="004D5F31"/>
    <w:rsid w:val="004E5E11"/>
    <w:rsid w:val="004E686A"/>
    <w:rsid w:val="004F14C3"/>
    <w:rsid w:val="0050074C"/>
    <w:rsid w:val="00504AAF"/>
    <w:rsid w:val="005109FA"/>
    <w:rsid w:val="00510B9D"/>
    <w:rsid w:val="005123D8"/>
    <w:rsid w:val="005202CD"/>
    <w:rsid w:val="00525B71"/>
    <w:rsid w:val="00526EC8"/>
    <w:rsid w:val="00530DA1"/>
    <w:rsid w:val="00536398"/>
    <w:rsid w:val="00555910"/>
    <w:rsid w:val="0056586D"/>
    <w:rsid w:val="00565E2A"/>
    <w:rsid w:val="005711ED"/>
    <w:rsid w:val="005842A6"/>
    <w:rsid w:val="00590DAF"/>
    <w:rsid w:val="005A7F13"/>
    <w:rsid w:val="005B5903"/>
    <w:rsid w:val="005B69A3"/>
    <w:rsid w:val="005C0F72"/>
    <w:rsid w:val="005D0A36"/>
    <w:rsid w:val="005D123B"/>
    <w:rsid w:val="005E6326"/>
    <w:rsid w:val="005E6BE7"/>
    <w:rsid w:val="00610751"/>
    <w:rsid w:val="0061149C"/>
    <w:rsid w:val="0061164F"/>
    <w:rsid w:val="00612899"/>
    <w:rsid w:val="00620850"/>
    <w:rsid w:val="00624DA2"/>
    <w:rsid w:val="00627140"/>
    <w:rsid w:val="00632308"/>
    <w:rsid w:val="00641F24"/>
    <w:rsid w:val="00656D9D"/>
    <w:rsid w:val="00666883"/>
    <w:rsid w:val="00677448"/>
    <w:rsid w:val="006775D0"/>
    <w:rsid w:val="006878E1"/>
    <w:rsid w:val="006920C7"/>
    <w:rsid w:val="006A1729"/>
    <w:rsid w:val="006A5D67"/>
    <w:rsid w:val="006B7557"/>
    <w:rsid w:val="006D2D90"/>
    <w:rsid w:val="006D7376"/>
    <w:rsid w:val="006E0F74"/>
    <w:rsid w:val="006F214B"/>
    <w:rsid w:val="00706004"/>
    <w:rsid w:val="00707722"/>
    <w:rsid w:val="007156CD"/>
    <w:rsid w:val="00724741"/>
    <w:rsid w:val="00732703"/>
    <w:rsid w:val="00742BF4"/>
    <w:rsid w:val="00753F07"/>
    <w:rsid w:val="0075471E"/>
    <w:rsid w:val="007615D6"/>
    <w:rsid w:val="00764C2D"/>
    <w:rsid w:val="00772A22"/>
    <w:rsid w:val="00780B62"/>
    <w:rsid w:val="00784743"/>
    <w:rsid w:val="00795741"/>
    <w:rsid w:val="00796959"/>
    <w:rsid w:val="00796E5C"/>
    <w:rsid w:val="007A6AEA"/>
    <w:rsid w:val="007B50E9"/>
    <w:rsid w:val="007B68BE"/>
    <w:rsid w:val="007C45EB"/>
    <w:rsid w:val="007C62AB"/>
    <w:rsid w:val="007C6A36"/>
    <w:rsid w:val="007D20BD"/>
    <w:rsid w:val="007D266A"/>
    <w:rsid w:val="007D6DCC"/>
    <w:rsid w:val="007E58D4"/>
    <w:rsid w:val="007F13AB"/>
    <w:rsid w:val="007F21D7"/>
    <w:rsid w:val="00806A7C"/>
    <w:rsid w:val="0080746B"/>
    <w:rsid w:val="00823072"/>
    <w:rsid w:val="00840BC0"/>
    <w:rsid w:val="008413F9"/>
    <w:rsid w:val="008512AE"/>
    <w:rsid w:val="008618A8"/>
    <w:rsid w:val="00862797"/>
    <w:rsid w:val="00870689"/>
    <w:rsid w:val="0087085E"/>
    <w:rsid w:val="008A32D3"/>
    <w:rsid w:val="008B0066"/>
    <w:rsid w:val="008B4296"/>
    <w:rsid w:val="008B7360"/>
    <w:rsid w:val="008C3CC5"/>
    <w:rsid w:val="008D02D4"/>
    <w:rsid w:val="008D3EB9"/>
    <w:rsid w:val="008D69C1"/>
    <w:rsid w:val="008D72E4"/>
    <w:rsid w:val="008E7568"/>
    <w:rsid w:val="008E7D9C"/>
    <w:rsid w:val="008F2BFA"/>
    <w:rsid w:val="008F5B37"/>
    <w:rsid w:val="00916828"/>
    <w:rsid w:val="0092067C"/>
    <w:rsid w:val="00942D9A"/>
    <w:rsid w:val="0095561C"/>
    <w:rsid w:val="00960BFB"/>
    <w:rsid w:val="009623E3"/>
    <w:rsid w:val="00980B8A"/>
    <w:rsid w:val="009846F1"/>
    <w:rsid w:val="00985530"/>
    <w:rsid w:val="00987861"/>
    <w:rsid w:val="009A4739"/>
    <w:rsid w:val="009D5F65"/>
    <w:rsid w:val="009D7E01"/>
    <w:rsid w:val="009E0D07"/>
    <w:rsid w:val="009E6388"/>
    <w:rsid w:val="00A225AF"/>
    <w:rsid w:val="00A22623"/>
    <w:rsid w:val="00A26CC8"/>
    <w:rsid w:val="00A56776"/>
    <w:rsid w:val="00A57188"/>
    <w:rsid w:val="00A66FE4"/>
    <w:rsid w:val="00A70CF6"/>
    <w:rsid w:val="00A71ECF"/>
    <w:rsid w:val="00A73217"/>
    <w:rsid w:val="00A810C5"/>
    <w:rsid w:val="00A847E4"/>
    <w:rsid w:val="00A93A63"/>
    <w:rsid w:val="00AA2B10"/>
    <w:rsid w:val="00AD04CE"/>
    <w:rsid w:val="00AE158D"/>
    <w:rsid w:val="00AE7341"/>
    <w:rsid w:val="00AF3A5C"/>
    <w:rsid w:val="00B011F6"/>
    <w:rsid w:val="00B05C99"/>
    <w:rsid w:val="00B17530"/>
    <w:rsid w:val="00B233EA"/>
    <w:rsid w:val="00B36270"/>
    <w:rsid w:val="00B41ED1"/>
    <w:rsid w:val="00B51A5C"/>
    <w:rsid w:val="00B53AAD"/>
    <w:rsid w:val="00B71D23"/>
    <w:rsid w:val="00B752D8"/>
    <w:rsid w:val="00B835AB"/>
    <w:rsid w:val="00B939BC"/>
    <w:rsid w:val="00B943B9"/>
    <w:rsid w:val="00BA7648"/>
    <w:rsid w:val="00BB2860"/>
    <w:rsid w:val="00BB31ED"/>
    <w:rsid w:val="00BB6597"/>
    <w:rsid w:val="00BC3420"/>
    <w:rsid w:val="00BC69A3"/>
    <w:rsid w:val="00BD2ADC"/>
    <w:rsid w:val="00BE2D67"/>
    <w:rsid w:val="00C03BFA"/>
    <w:rsid w:val="00C06813"/>
    <w:rsid w:val="00C21010"/>
    <w:rsid w:val="00C415A8"/>
    <w:rsid w:val="00C435E1"/>
    <w:rsid w:val="00C7015C"/>
    <w:rsid w:val="00C83232"/>
    <w:rsid w:val="00C907AD"/>
    <w:rsid w:val="00C929D0"/>
    <w:rsid w:val="00CB3798"/>
    <w:rsid w:val="00CC1949"/>
    <w:rsid w:val="00CD0D6B"/>
    <w:rsid w:val="00CD19B3"/>
    <w:rsid w:val="00CE15D5"/>
    <w:rsid w:val="00CE6A89"/>
    <w:rsid w:val="00CE6E9E"/>
    <w:rsid w:val="00CF09EC"/>
    <w:rsid w:val="00CF4012"/>
    <w:rsid w:val="00D24237"/>
    <w:rsid w:val="00D27F92"/>
    <w:rsid w:val="00D43930"/>
    <w:rsid w:val="00D54482"/>
    <w:rsid w:val="00D67E3F"/>
    <w:rsid w:val="00D76B6D"/>
    <w:rsid w:val="00D83349"/>
    <w:rsid w:val="00D87184"/>
    <w:rsid w:val="00D94F07"/>
    <w:rsid w:val="00DB473A"/>
    <w:rsid w:val="00DB74FB"/>
    <w:rsid w:val="00DC48BC"/>
    <w:rsid w:val="00DD78A3"/>
    <w:rsid w:val="00E00DA6"/>
    <w:rsid w:val="00E07271"/>
    <w:rsid w:val="00E10B58"/>
    <w:rsid w:val="00E132C8"/>
    <w:rsid w:val="00E15A94"/>
    <w:rsid w:val="00E20158"/>
    <w:rsid w:val="00E4270B"/>
    <w:rsid w:val="00E44064"/>
    <w:rsid w:val="00E458BA"/>
    <w:rsid w:val="00E470EC"/>
    <w:rsid w:val="00E476D2"/>
    <w:rsid w:val="00E604CC"/>
    <w:rsid w:val="00E62CD5"/>
    <w:rsid w:val="00E63D99"/>
    <w:rsid w:val="00E84004"/>
    <w:rsid w:val="00E85414"/>
    <w:rsid w:val="00E97116"/>
    <w:rsid w:val="00EA281A"/>
    <w:rsid w:val="00EB7793"/>
    <w:rsid w:val="00EC0150"/>
    <w:rsid w:val="00EC6BEF"/>
    <w:rsid w:val="00ED0C75"/>
    <w:rsid w:val="00ED7E8C"/>
    <w:rsid w:val="00EF313D"/>
    <w:rsid w:val="00F01DA7"/>
    <w:rsid w:val="00F0300B"/>
    <w:rsid w:val="00F0719B"/>
    <w:rsid w:val="00F123E2"/>
    <w:rsid w:val="00F12BE6"/>
    <w:rsid w:val="00F2062C"/>
    <w:rsid w:val="00F303B7"/>
    <w:rsid w:val="00F43276"/>
    <w:rsid w:val="00F4724A"/>
    <w:rsid w:val="00F47C0A"/>
    <w:rsid w:val="00F54037"/>
    <w:rsid w:val="00F54CEC"/>
    <w:rsid w:val="00F666A9"/>
    <w:rsid w:val="00F701F3"/>
    <w:rsid w:val="00F91EEE"/>
    <w:rsid w:val="00F97CAC"/>
    <w:rsid w:val="00FA34DA"/>
    <w:rsid w:val="00FB2837"/>
    <w:rsid w:val="00FC6B1C"/>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623E3"/>
    <w:pPr>
      <w:tabs>
        <w:tab w:val="left" w:pos="567"/>
        <w:tab w:val="left" w:pos="851"/>
        <w:tab w:val="left" w:pos="1134"/>
        <w:tab w:val="left" w:pos="1418"/>
        <w:tab w:val="left" w:pos="1701"/>
      </w:tabs>
      <w:spacing w:after="120" w:line="240" w:lineRule="auto"/>
    </w:pPr>
    <w:rPr>
      <w:rFonts w:ascii="Arial" w:eastAsia="MS Mincho" w:hAnsi="Arial" w:cs="Times New Roman"/>
      <w:sz w:val="20"/>
      <w:szCs w:val="20"/>
      <w:lang w:eastAsia="ja-JP"/>
    </w:rPr>
  </w:style>
  <w:style w:type="paragraph" w:styleId="Heading1">
    <w:name w:val="heading 1"/>
    <w:basedOn w:val="Normal"/>
    <w:next w:val="Normal"/>
    <w:link w:val="Heading1Char"/>
    <w:qFormat/>
    <w:rsid w:val="009623E3"/>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qFormat/>
    <w:rsid w:val="009623E3"/>
    <w:pPr>
      <w:ind w:left="851" w:hanging="851"/>
      <w:outlineLvl w:val="1"/>
    </w:pPr>
  </w:style>
  <w:style w:type="paragraph" w:styleId="Heading3">
    <w:name w:val="heading 3"/>
    <w:basedOn w:val="Heading2"/>
    <w:next w:val="Normal"/>
    <w:qFormat/>
    <w:rsid w:val="009623E3"/>
    <w:pPr>
      <w:ind w:left="1134" w:hanging="1134"/>
      <w:outlineLvl w:val="2"/>
    </w:pPr>
  </w:style>
  <w:style w:type="paragraph" w:styleId="Heading4">
    <w:name w:val="heading 4"/>
    <w:basedOn w:val="Heading2"/>
    <w:next w:val="Normal"/>
    <w:qFormat/>
    <w:rsid w:val="009623E3"/>
    <w:pPr>
      <w:ind w:left="1418" w:hanging="1418"/>
      <w:outlineLvl w:val="3"/>
    </w:pPr>
  </w:style>
  <w:style w:type="paragraph" w:styleId="Heading5">
    <w:name w:val="heading 5"/>
    <w:basedOn w:val="Heading2"/>
    <w:next w:val="Normal"/>
    <w:qFormat/>
    <w:rsid w:val="009623E3"/>
    <w:pPr>
      <w:ind w:left="1701" w:hanging="1701"/>
      <w:outlineLvl w:val="4"/>
    </w:p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9623E3"/>
    <w:pPr>
      <w:ind w:left="2977" w:hanging="2977"/>
      <w:outlineLvl w:val="7"/>
    </w:pPr>
  </w:style>
  <w:style w:type="paragraph" w:styleId="Heading9">
    <w:name w:val="heading 9"/>
    <w:basedOn w:val="Heading1"/>
    <w:next w:val="Normal"/>
    <w:qFormat/>
    <w:rsid w:val="009623E3"/>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rsid w:val="009623E3"/>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character" w:customStyle="1" w:styleId="B1Char">
    <w:name w:val="B1 Char"/>
    <w:link w:val="B1"/>
    <w:qFormat/>
    <w:locked/>
    <w:rsid w:val="00980B8A"/>
    <w:rPr>
      <w:rFonts w:ascii="Arial" w:eastAsia="Times New Roman" w:hAnsi="Arial" w:cs="Times New Roman"/>
      <w:sz w:val="20"/>
      <w:szCs w:val="20"/>
    </w:rPr>
  </w:style>
  <w:style w:type="character" w:customStyle="1" w:styleId="Heading1Char">
    <w:name w:val="Heading 1 Char"/>
    <w:basedOn w:val="DefaultParagraphFont"/>
    <w:link w:val="Heading1"/>
    <w:rsid w:val="00167692"/>
    <w:rPr>
      <w:rFonts w:ascii="Arial" w:eastAsia="Times New Roman" w:hAnsi="Arial" w:cs="Times New Roman"/>
      <w:b/>
      <w:sz w:val="20"/>
      <w:szCs w:val="20"/>
    </w:rPr>
  </w:style>
  <w:style w:type="paragraph" w:styleId="List">
    <w:name w:val="List"/>
    <w:basedOn w:val="Normal"/>
    <w:semiHidden/>
    <w:unhideWhenUsed/>
    <w:rsid w:val="00CD0D6B"/>
    <w:pPr>
      <w:ind w:left="283" w:hanging="283"/>
      <w:contextualSpacing/>
    </w:pPr>
  </w:style>
  <w:style w:type="paragraph" w:styleId="TOC1">
    <w:name w:val="toc 1"/>
    <w:uiPriority w:val="39"/>
    <w:rsid w:val="009623E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9623E3"/>
    <w:pPr>
      <w:overflowPunct w:val="0"/>
      <w:autoSpaceDE w:val="0"/>
      <w:autoSpaceDN w:val="0"/>
      <w:adjustRightInd w:val="0"/>
      <w:spacing w:after="96" w:line="240" w:lineRule="atLeast"/>
      <w:jc w:val="center"/>
      <w:textAlignment w:val="baseline"/>
    </w:pPr>
    <w:rPr>
      <w:rFonts w:ascii="Arial" w:eastAsia="Times New Roman" w:hAnsi="Arial" w:cs="Times New Roman"/>
      <w:b/>
      <w:sz w:val="32"/>
      <w:szCs w:val="20"/>
    </w:rPr>
  </w:style>
  <w:style w:type="paragraph" w:styleId="TOC2">
    <w:name w:val="toc 2"/>
    <w:basedOn w:val="TOC1"/>
    <w:uiPriority w:val="39"/>
    <w:rsid w:val="009623E3"/>
    <w:pPr>
      <w:keepNext w:val="0"/>
      <w:spacing w:before="0"/>
      <w:ind w:left="851"/>
    </w:pPr>
    <w:rPr>
      <w:sz w:val="20"/>
    </w:rPr>
  </w:style>
  <w:style w:type="paragraph" w:styleId="TOC3">
    <w:name w:val="toc 3"/>
    <w:basedOn w:val="TOC2"/>
    <w:uiPriority w:val="39"/>
    <w:rsid w:val="009623E3"/>
    <w:pPr>
      <w:ind w:left="1418" w:hanging="851"/>
    </w:pPr>
  </w:style>
  <w:style w:type="paragraph" w:styleId="TOC4">
    <w:name w:val="toc 4"/>
    <w:basedOn w:val="TOC3"/>
    <w:uiPriority w:val="39"/>
    <w:rsid w:val="009623E3"/>
    <w:pPr>
      <w:ind w:left="1985" w:hanging="1134"/>
    </w:pPr>
  </w:style>
  <w:style w:type="paragraph" w:styleId="TOC5">
    <w:name w:val="toc 5"/>
    <w:basedOn w:val="TOC4"/>
    <w:uiPriority w:val="39"/>
    <w:rsid w:val="009623E3"/>
    <w:pPr>
      <w:ind w:left="2552"/>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9623E3"/>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Normal"/>
    <w:next w:val="Normal"/>
    <w:rsid w:val="009623E3"/>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styleId="TOC7">
    <w:name w:val="toc 7"/>
    <w:basedOn w:val="TOC6"/>
    <w:next w:val="Normal"/>
    <w:uiPriority w:val="39"/>
    <w:rsid w:val="009623E3"/>
    <w:pPr>
      <w:ind w:left="2268" w:hanging="2268"/>
    </w:pPr>
  </w:style>
  <w:style w:type="paragraph" w:styleId="TOC8">
    <w:name w:val="toc 8"/>
    <w:basedOn w:val="TOC1"/>
    <w:uiPriority w:val="39"/>
    <w:rsid w:val="009623E3"/>
    <w:pPr>
      <w:spacing w:before="180"/>
      <w:ind w:left="2693" w:hanging="2693"/>
    </w:pPr>
    <w:rPr>
      <w:b/>
    </w:rPr>
  </w:style>
  <w:style w:type="paragraph" w:styleId="TOC9">
    <w:name w:val="toc 9"/>
    <w:basedOn w:val="TOC8"/>
    <w:uiPriority w:val="39"/>
    <w:rsid w:val="009623E3"/>
    <w:pPr>
      <w:ind w:left="1418" w:hanging="1418"/>
    </w:pPr>
  </w:style>
  <w:style w:type="paragraph" w:customStyle="1" w:styleId="TAH">
    <w:name w:val="TAH"/>
    <w:basedOn w:val="TAC"/>
    <w:rsid w:val="009623E3"/>
    <w:rPr>
      <w:b/>
    </w:rPr>
  </w:style>
  <w:style w:type="paragraph" w:customStyle="1" w:styleId="TAC">
    <w:name w:val="TAC"/>
    <w:basedOn w:val="TAL"/>
    <w:rsid w:val="009623E3"/>
    <w:pPr>
      <w:tabs>
        <w:tab w:val="clear" w:pos="284"/>
        <w:tab w:val="clear" w:pos="567"/>
      </w:tabs>
      <w:jc w:val="center"/>
    </w:pPr>
  </w:style>
  <w:style w:type="paragraph" w:customStyle="1" w:styleId="TF">
    <w:name w:val="TF"/>
    <w:basedOn w:val="TH"/>
    <w:rsid w:val="009623E3"/>
    <w:pPr>
      <w:keepNext w:val="0"/>
      <w:spacing w:before="0" w:after="240"/>
    </w:pPr>
  </w:style>
  <w:style w:type="paragraph" w:customStyle="1" w:styleId="NO">
    <w:name w:val="NO"/>
    <w:basedOn w:val="Normal"/>
    <w:rsid w:val="009623E3"/>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EX">
    <w:name w:val="EX"/>
    <w:basedOn w:val="Normal"/>
    <w:rsid w:val="009623E3"/>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9623E3"/>
    <w:pPr>
      <w:spacing w:after="0"/>
    </w:pPr>
  </w:style>
  <w:style w:type="paragraph" w:customStyle="1" w:styleId="LD">
    <w:name w:val="LD"/>
    <w:rsid w:val="009623E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9623E3"/>
    <w:pPr>
      <w:spacing w:after="0"/>
    </w:pPr>
  </w:style>
  <w:style w:type="paragraph" w:customStyle="1" w:styleId="EW">
    <w:name w:val="EW"/>
    <w:basedOn w:val="EX"/>
    <w:rsid w:val="009623E3"/>
    <w:pPr>
      <w:spacing w:after="0"/>
    </w:pPr>
  </w:style>
  <w:style w:type="paragraph" w:customStyle="1" w:styleId="EQ">
    <w:name w:val="EQ"/>
    <w:basedOn w:val="Normal"/>
    <w:next w:val="Normal"/>
    <w:rsid w:val="009623E3"/>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Normal"/>
    <w:link w:val="THChar"/>
    <w:qFormat/>
    <w:rsid w:val="009623E3"/>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customStyle="1" w:styleId="NF">
    <w:name w:val="NF"/>
    <w:basedOn w:val="NO"/>
    <w:rsid w:val="009623E3"/>
    <w:rPr>
      <w:sz w:val="18"/>
    </w:rPr>
  </w:style>
  <w:style w:type="paragraph" w:customStyle="1" w:styleId="PL">
    <w:name w:val="PL"/>
    <w:rsid w:val="00962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9623E3"/>
    <w:pPr>
      <w:tabs>
        <w:tab w:val="clear" w:pos="284"/>
        <w:tab w:val="clear" w:pos="567"/>
      </w:tabs>
      <w:jc w:val="right"/>
    </w:pPr>
  </w:style>
  <w:style w:type="paragraph" w:customStyle="1" w:styleId="H6">
    <w:name w:val="H6"/>
    <w:basedOn w:val="Heading5"/>
    <w:next w:val="Normal"/>
    <w:rsid w:val="009623E3"/>
    <w:pPr>
      <w:ind w:left="1985" w:hanging="1985"/>
      <w:outlineLvl w:val="9"/>
    </w:pPr>
  </w:style>
  <w:style w:type="paragraph" w:customStyle="1" w:styleId="TAN">
    <w:name w:val="TAN"/>
    <w:basedOn w:val="TAL"/>
    <w:rsid w:val="009623E3"/>
    <w:pPr>
      <w:tabs>
        <w:tab w:val="clear" w:pos="284"/>
        <w:tab w:val="clear" w:pos="567"/>
      </w:tabs>
      <w:ind w:left="851" w:hanging="851"/>
    </w:pPr>
  </w:style>
  <w:style w:type="paragraph" w:customStyle="1" w:styleId="TAL">
    <w:name w:val="TAL"/>
    <w:basedOn w:val="Normal"/>
    <w:rsid w:val="009623E3"/>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ZA">
    <w:name w:val="ZA"/>
    <w:rsid w:val="009623E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623E3"/>
    <w:pPr>
      <w:tabs>
        <w:tab w:val="left" w:pos="5387"/>
        <w:tab w:val="left" w:pos="6804"/>
      </w:tabs>
      <w:overflowPunct w:val="0"/>
      <w:autoSpaceDE w:val="0"/>
      <w:autoSpaceDN w:val="0"/>
      <w:adjustRightInd w:val="0"/>
      <w:spacing w:after="240" w:line="240" w:lineRule="atLeast"/>
      <w:textAlignment w:val="baseline"/>
    </w:pPr>
    <w:rPr>
      <w:rFonts w:ascii="Arial" w:eastAsia="Times New Roman" w:hAnsi="Arial" w:cs="Times New Roman"/>
      <w:b/>
      <w:sz w:val="32"/>
      <w:szCs w:val="20"/>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9623E3"/>
    <w:pPr>
      <w:overflowPunct w:val="0"/>
      <w:autoSpaceDE w:val="0"/>
      <w:autoSpaceDN w:val="0"/>
      <w:adjustRightInd w:val="0"/>
      <w:spacing w:before="480" w:after="240" w:line="240" w:lineRule="atLeast"/>
      <w:ind w:left="510" w:right="113" w:hanging="510"/>
      <w:textAlignment w:val="baseline"/>
    </w:pPr>
    <w:rPr>
      <w:rFonts w:ascii="Arial" w:eastAsia="Times New Roman" w:hAnsi="Arial" w:cs="Times New Roman"/>
      <w:sz w:val="20"/>
      <w:szCs w:val="20"/>
    </w:rPr>
  </w:style>
  <w:style w:type="paragraph" w:customStyle="1" w:styleId="ZV">
    <w:name w:val="ZV"/>
    <w:basedOn w:val="ZU"/>
    <w:rsid w:val="00CD0D6B"/>
    <w:pPr>
      <w:framePr w:wrap="notBeside" w:hAnchor="text" w:y="16161"/>
    </w:pPr>
  </w:style>
  <w:style w:type="character" w:customStyle="1" w:styleId="ZGSM">
    <w:name w:val="ZGSM"/>
    <w:rsid w:val="009623E3"/>
    <w:rPr>
      <w:rFonts w:cs="Times New Roman"/>
      <w:kern w:val="0"/>
      <w:szCs w:val="20"/>
    </w:rPr>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B1"/>
    <w:rsid w:val="009623E3"/>
    <w:pPr>
      <w:ind w:left="1134"/>
    </w:pPr>
  </w:style>
  <w:style w:type="paragraph" w:customStyle="1" w:styleId="B3">
    <w:name w:val="B3"/>
    <w:basedOn w:val="B1"/>
    <w:rsid w:val="009623E3"/>
    <w:pPr>
      <w:ind w:left="1701"/>
    </w:pPr>
  </w:style>
  <w:style w:type="paragraph" w:customStyle="1" w:styleId="B4">
    <w:name w:val="B4"/>
    <w:basedOn w:val="B1"/>
    <w:rsid w:val="009623E3"/>
    <w:pPr>
      <w:ind w:left="2268"/>
    </w:pPr>
  </w:style>
  <w:style w:type="paragraph" w:customStyle="1" w:styleId="B5">
    <w:name w:val="B5"/>
    <w:basedOn w:val="B1"/>
    <w:rsid w:val="009623E3"/>
    <w:pPr>
      <w:ind w:left="2835"/>
    </w:pPr>
  </w:style>
  <w:style w:type="paragraph" w:customStyle="1" w:styleId="ZTD">
    <w:name w:val="ZTD"/>
    <w:basedOn w:val="ZB"/>
    <w:rsid w:val="00CD0D6B"/>
    <w:pPr>
      <w:framePr w:wrap="notBeside" w:hAnchor="text" w:y="852"/>
    </w:pPr>
    <w:rPr>
      <w:i/>
      <w:sz w:val="40"/>
    </w:rPr>
  </w:style>
  <w:style w:type="paragraph" w:customStyle="1" w:styleId="NormTop">
    <w:name w:val="NormTop"/>
    <w:basedOn w:val="Normal"/>
    <w:next w:val="Normal"/>
    <w:rsid w:val="009623E3"/>
    <w:pPr>
      <w:keepNext/>
      <w:keepLines/>
      <w:pBdr>
        <w:top w:val="single" w:sz="4" w:space="1" w:color="auto"/>
      </w:pBdr>
    </w:pPr>
  </w:style>
  <w:style w:type="paragraph" w:styleId="Header">
    <w:name w:val="header"/>
    <w:basedOn w:val="Normal"/>
    <w:link w:val="HeaderChar"/>
    <w:rsid w:val="009623E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E15A94"/>
    <w:rPr>
      <w:rFonts w:ascii="Arial" w:eastAsia="Times New Roman" w:hAnsi="Arial" w:cs="Times New Roman"/>
      <w:sz w:val="20"/>
      <w:szCs w:val="20"/>
    </w:rPr>
  </w:style>
  <w:style w:type="character" w:styleId="Hyperlink">
    <w:name w:val="Hyperlink"/>
    <w:basedOn w:val="DefaultParagraphFont"/>
    <w:uiPriority w:val="99"/>
    <w:unhideWhenUsed/>
    <w:rsid w:val="00536398"/>
    <w:rPr>
      <w:color w:val="0563C1" w:themeColor="hyperlink"/>
      <w:u w:val="single"/>
    </w:rPr>
  </w:style>
  <w:style w:type="character" w:styleId="UnresolvedMention">
    <w:name w:val="Unresolved Mention"/>
    <w:basedOn w:val="DefaultParagraphFont"/>
    <w:uiPriority w:val="99"/>
    <w:semiHidden/>
    <w:unhideWhenUsed/>
    <w:rsid w:val="00536398"/>
    <w:rPr>
      <w:color w:val="605E5C"/>
      <w:shd w:val="clear" w:color="auto" w:fill="E1DFDD"/>
    </w:rPr>
  </w:style>
  <w:style w:type="paragraph" w:customStyle="1" w:styleId="HE">
    <w:name w:val="HE"/>
    <w:basedOn w:val="Normal"/>
    <w:rsid w:val="009623E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9623E3"/>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AJ">
    <w:name w:val="TAJ"/>
    <w:basedOn w:val="Normal"/>
    <w:rsid w:val="009623E3"/>
    <w:pPr>
      <w:keepNext/>
      <w:keepLines/>
      <w:overflowPunct w:val="0"/>
      <w:autoSpaceDE w:val="0"/>
      <w:autoSpaceDN w:val="0"/>
      <w:adjustRightInd w:val="0"/>
      <w:textAlignment w:val="baseline"/>
    </w:pPr>
    <w:rPr>
      <w:rFonts w:eastAsia="Times New Roman"/>
      <w:lang w:eastAsia="en-US"/>
    </w:rPr>
  </w:style>
  <w:style w:type="paragraph" w:customStyle="1" w:styleId="ZC">
    <w:name w:val="ZC"/>
    <w:rsid w:val="009623E3"/>
    <w:pPr>
      <w:overflowPunct w:val="0"/>
      <w:autoSpaceDE w:val="0"/>
      <w:autoSpaceDN w:val="0"/>
      <w:adjustRightInd w:val="0"/>
      <w:spacing w:after="0" w:line="360" w:lineRule="atLeast"/>
      <w:jc w:val="center"/>
      <w:textAlignment w:val="baseline"/>
    </w:pPr>
    <w:rPr>
      <w:rFonts w:ascii="Arial" w:eastAsia="Times New Roman" w:hAnsi="Arial" w:cs="Times New Roman"/>
      <w:sz w:val="20"/>
      <w:szCs w:val="20"/>
    </w:rPr>
  </w:style>
  <w:style w:type="paragraph" w:customStyle="1" w:styleId="ZK">
    <w:name w:val="ZK"/>
    <w:rsid w:val="009623E3"/>
    <w:pPr>
      <w:overflowPunct w:val="0"/>
      <w:autoSpaceDE w:val="0"/>
      <w:autoSpaceDN w:val="0"/>
      <w:adjustRightInd w:val="0"/>
      <w:spacing w:after="240" w:line="240" w:lineRule="atLeast"/>
      <w:ind w:left="1191" w:right="113" w:hanging="1191"/>
      <w:textAlignment w:val="baseline"/>
    </w:pPr>
    <w:rPr>
      <w:rFonts w:ascii="Arial" w:eastAsia="Times New Roman" w:hAnsi="Arial" w:cs="Times New Roman"/>
      <w:sz w:val="20"/>
      <w:szCs w:val="20"/>
    </w:rPr>
  </w:style>
  <w:style w:type="paragraph" w:customStyle="1" w:styleId="AP">
    <w:name w:val="AP"/>
    <w:basedOn w:val="Normal"/>
    <w:rsid w:val="009623E3"/>
    <w:pPr>
      <w:tabs>
        <w:tab w:val="clear" w:pos="567"/>
        <w:tab w:val="clear" w:pos="851"/>
        <w:tab w:val="clear" w:pos="1134"/>
        <w:tab w:val="clear" w:pos="1418"/>
        <w:tab w:val="clear" w:pos="1701"/>
      </w:tabs>
      <w:ind w:left="2127" w:hanging="2127"/>
    </w:pPr>
    <w:rPr>
      <w:b/>
      <w:color w:val="FF0000"/>
    </w:rPr>
  </w:style>
  <w:style w:type="paragraph" w:customStyle="1" w:styleId="Disc">
    <w:name w:val="Disc"/>
    <w:basedOn w:val="Normal"/>
    <w:next w:val="Normal"/>
    <w:rsid w:val="009623E3"/>
    <w:pPr>
      <w:keepNext/>
      <w:keepLines/>
      <w:tabs>
        <w:tab w:val="clear" w:pos="567"/>
        <w:tab w:val="clear" w:pos="851"/>
        <w:tab w:val="clear" w:pos="1134"/>
        <w:tab w:val="clear" w:pos="1418"/>
        <w:tab w:val="clear" w:pos="1701"/>
      </w:tabs>
    </w:pPr>
    <w:rPr>
      <w:b/>
    </w:rPr>
  </w:style>
  <w:style w:type="table" w:styleId="TableGrid">
    <w:name w:val="Table Grid"/>
    <w:basedOn w:val="TableNormal"/>
    <w:rsid w:val="009623E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9623E3"/>
    <w:pPr>
      <w:keepNext/>
      <w:pBdr>
        <w:top w:val="single" w:sz="4" w:space="1" w:color="auto"/>
        <w:left w:val="single" w:sz="4" w:space="4" w:color="auto"/>
        <w:bottom w:val="single" w:sz="4" w:space="1" w:color="auto"/>
        <w:right w:val="single" w:sz="4" w:space="4" w:color="auto"/>
      </w:pBdr>
    </w:pPr>
    <w:rPr>
      <w:b/>
      <w:color w:val="0000FF"/>
    </w:rPr>
  </w:style>
  <w:style w:type="paragraph" w:styleId="Revision">
    <w:name w:val="Revision"/>
    <w:hidden/>
    <w:uiPriority w:val="99"/>
    <w:semiHidden/>
    <w:rsid w:val="0048082C"/>
    <w:pPr>
      <w:spacing w:after="0" w:line="240" w:lineRule="auto"/>
    </w:pPr>
    <w:rPr>
      <w:rFonts w:ascii="Arial" w:eastAsia="MS Mincho" w:hAnsi="Arial" w:cs="Times New Roman"/>
      <w:sz w:val="20"/>
      <w:szCs w:val="20"/>
      <w:lang w:eastAsia="ja-JP"/>
    </w:rPr>
  </w:style>
  <w:style w:type="character" w:customStyle="1" w:styleId="THChar">
    <w:name w:val="TH Char"/>
    <w:link w:val="TH"/>
    <w:qFormat/>
    <w:rsid w:val="007E58D4"/>
    <w:rPr>
      <w:rFonts w:ascii="Arial" w:eastAsia="Times New Roman" w:hAnsi="Arial" w:cs="Times New Roman"/>
      <w:b/>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Information/WORK_PLAN/Description_Release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3gpp.org/ftp/Information/WORK_PLA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STSERV@LIST.ETSI.ORG" TargetMode="External"/><Relationship Id="rId14" Type="http://schemas.openxmlformats.org/officeDocument/2006/relationships/hyperlink" Target="https://portal.3gpp.org/?tbid=375&amp;SubTB=3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195</Pages>
  <Words>66224</Words>
  <Characters>377479</Characters>
  <Application>Microsoft Office Word</Application>
  <DocSecurity>0</DocSecurity>
  <Lines>3145</Lines>
  <Paragraphs>885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23.502_CR4666R2_(Rel-18)_VMR</cp:lastModifiedBy>
  <cp:revision>2</cp:revision>
  <dcterms:created xsi:type="dcterms:W3CDTF">2023-12-13T08:46:00Z</dcterms:created>
  <dcterms:modified xsi:type="dcterms:W3CDTF">2023-12-13T08:46:00Z</dcterms:modified>
</cp:coreProperties>
</file>