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7EA7D" w14:textId="77777777" w:rsidR="00915126" w:rsidRDefault="00915126" w:rsidP="009151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R5s250509</w:t>
        </w:r>
      </w:fldSimple>
    </w:p>
    <w:p w14:paraId="6EBBB7FE" w14:textId="77777777" w:rsidR="00915126" w:rsidRDefault="00915126" w:rsidP="0091512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5126" w14:paraId="1CBB506C" w14:textId="77777777" w:rsidTr="008F01D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8E6B68" w14:textId="77777777" w:rsidR="00915126" w:rsidRDefault="00915126" w:rsidP="008F01D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915126" w14:paraId="482B9817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08F854" w14:textId="77777777" w:rsidR="00915126" w:rsidRDefault="00915126" w:rsidP="008F01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5126" w14:paraId="1C55A85D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768192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6FA1A69F" w14:textId="77777777" w:rsidTr="008F01D2">
        <w:tc>
          <w:tcPr>
            <w:tcW w:w="142" w:type="dxa"/>
            <w:tcBorders>
              <w:left w:val="single" w:sz="4" w:space="0" w:color="auto"/>
            </w:tcBorders>
          </w:tcPr>
          <w:p w14:paraId="1D28C7F6" w14:textId="77777777" w:rsidR="00915126" w:rsidRDefault="00915126" w:rsidP="008F01D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8BE97B" w14:textId="77777777" w:rsidR="00915126" w:rsidRPr="00410371" w:rsidRDefault="00915126" w:rsidP="008F01D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5288E79A" w14:textId="77777777" w:rsidR="00915126" w:rsidRDefault="00915126" w:rsidP="008F01D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29E991" w14:textId="77777777" w:rsidR="00915126" w:rsidRPr="00410371" w:rsidRDefault="00915126" w:rsidP="008F01D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1010</w:t>
              </w:r>
            </w:fldSimple>
          </w:p>
        </w:tc>
        <w:tc>
          <w:tcPr>
            <w:tcW w:w="709" w:type="dxa"/>
          </w:tcPr>
          <w:p w14:paraId="07F24BBA" w14:textId="77777777" w:rsidR="00915126" w:rsidRDefault="00915126" w:rsidP="008F01D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4FCF32" w14:textId="77777777" w:rsidR="00915126" w:rsidRPr="00410371" w:rsidRDefault="00915126" w:rsidP="008F01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CCACF3" w14:textId="77777777" w:rsidR="00915126" w:rsidRDefault="00915126" w:rsidP="008F01D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139C73" w14:textId="77777777" w:rsidR="00915126" w:rsidRPr="00410371" w:rsidRDefault="00915126" w:rsidP="008F01D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65CE21" w14:textId="77777777" w:rsidR="00915126" w:rsidRDefault="00915126" w:rsidP="008F01D2">
            <w:pPr>
              <w:pStyle w:val="CRCoverPage"/>
              <w:spacing w:after="0"/>
              <w:rPr>
                <w:noProof/>
              </w:rPr>
            </w:pPr>
          </w:p>
        </w:tc>
      </w:tr>
      <w:tr w:rsidR="00915126" w14:paraId="42FC997B" w14:textId="77777777" w:rsidTr="008F01D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820B6A" w14:textId="77777777" w:rsidR="00915126" w:rsidRDefault="00915126" w:rsidP="008F01D2">
            <w:pPr>
              <w:pStyle w:val="CRCoverPage"/>
              <w:spacing w:after="0"/>
              <w:rPr>
                <w:noProof/>
              </w:rPr>
            </w:pPr>
          </w:p>
        </w:tc>
      </w:tr>
      <w:tr w:rsidR="00915126" w14:paraId="54A8642C" w14:textId="77777777" w:rsidTr="008F01D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98D175" w14:textId="77777777" w:rsidR="00915126" w:rsidRPr="00F25D98" w:rsidRDefault="00915126" w:rsidP="008F01D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5126" w14:paraId="3BB0AE71" w14:textId="77777777" w:rsidTr="008F01D2">
        <w:tc>
          <w:tcPr>
            <w:tcW w:w="9641" w:type="dxa"/>
            <w:gridSpan w:val="9"/>
          </w:tcPr>
          <w:p w14:paraId="5B17D0C3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210A95" w14:textId="77777777" w:rsidR="00915126" w:rsidRDefault="00915126" w:rsidP="0091512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5126" w14:paraId="48184BE9" w14:textId="77777777" w:rsidTr="008F01D2">
        <w:tc>
          <w:tcPr>
            <w:tcW w:w="2835" w:type="dxa"/>
          </w:tcPr>
          <w:p w14:paraId="029FAE54" w14:textId="77777777" w:rsidR="00915126" w:rsidRDefault="00915126" w:rsidP="008F01D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2EF88D5" w14:textId="77777777" w:rsidR="00915126" w:rsidRDefault="00915126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A6135AF" w14:textId="77777777" w:rsidR="00915126" w:rsidRDefault="00915126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557767" w14:textId="77777777" w:rsidR="00915126" w:rsidRDefault="00915126" w:rsidP="008F01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D29BF0" w14:textId="77777777" w:rsidR="00915126" w:rsidRDefault="00915126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DB500DB" w14:textId="77777777" w:rsidR="00915126" w:rsidRDefault="00915126" w:rsidP="008F01D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EEB403" w14:textId="77777777" w:rsidR="00915126" w:rsidRDefault="00915126" w:rsidP="008F01D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7CCADA" w14:textId="77777777" w:rsidR="00915126" w:rsidRDefault="00915126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7EFF62" w14:textId="77777777" w:rsidR="00915126" w:rsidRDefault="00915126" w:rsidP="008F01D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7250667" w14:textId="77777777" w:rsidR="00915126" w:rsidRDefault="00915126" w:rsidP="0091512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5126" w14:paraId="77B4F6F7" w14:textId="77777777" w:rsidTr="008F01D2">
        <w:tc>
          <w:tcPr>
            <w:tcW w:w="9640" w:type="dxa"/>
            <w:gridSpan w:val="11"/>
          </w:tcPr>
          <w:p w14:paraId="127398AE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6B0E5019" w14:textId="77777777" w:rsidTr="008F01D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7364ED" w14:textId="77777777" w:rsidR="00915126" w:rsidRDefault="00915126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F3DA67" w14:textId="77777777" w:rsidR="00915126" w:rsidRDefault="00915126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function f_NR5GC_ModifyPDUSession_ConfigureCallMedia</w:t>
              </w:r>
            </w:fldSimple>
          </w:p>
        </w:tc>
      </w:tr>
      <w:tr w:rsidR="00915126" w14:paraId="01787ED7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1F23AF24" w14:textId="77777777" w:rsidR="00915126" w:rsidRDefault="00915126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02CCD3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243E12F6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06A6BCD3" w14:textId="77777777" w:rsidR="00915126" w:rsidRDefault="00915126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A69F67" w14:textId="77777777" w:rsidR="00915126" w:rsidRDefault="00915126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915126" w14:paraId="58CC4F30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7C6A281A" w14:textId="77777777" w:rsidR="00915126" w:rsidRDefault="00915126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916B41" w14:textId="55BFBA18" w:rsidR="00915126" w:rsidRDefault="00915126" w:rsidP="008F01D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15126" w14:paraId="201E019E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3106D595" w14:textId="77777777" w:rsidR="00915126" w:rsidRDefault="00915126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C733E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3AA4EC18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3A30DA0C" w14:textId="77777777" w:rsidR="00915126" w:rsidRDefault="00915126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29DB6B" w14:textId="77777777" w:rsidR="00915126" w:rsidRDefault="00915126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03D388A4" w14:textId="77777777" w:rsidR="00915126" w:rsidRDefault="00915126" w:rsidP="008F01D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2DBD4A" w14:textId="77777777" w:rsidR="00915126" w:rsidRDefault="00915126" w:rsidP="008F01D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3A530" w14:textId="77777777" w:rsidR="00915126" w:rsidRDefault="00915126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2025-12-04</w:t>
              </w:r>
            </w:fldSimple>
          </w:p>
        </w:tc>
      </w:tr>
      <w:tr w:rsidR="00915126" w14:paraId="3E4A39D1" w14:textId="77777777" w:rsidTr="008F01D2">
        <w:tc>
          <w:tcPr>
            <w:tcW w:w="1843" w:type="dxa"/>
            <w:tcBorders>
              <w:left w:val="single" w:sz="4" w:space="0" w:color="auto"/>
            </w:tcBorders>
          </w:tcPr>
          <w:p w14:paraId="64021D66" w14:textId="77777777" w:rsidR="00915126" w:rsidRDefault="00915126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2EB33D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9EF530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311DF6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5732F2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41923D5D" w14:textId="77777777" w:rsidTr="008F01D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8E0D7" w14:textId="77777777" w:rsidR="00915126" w:rsidRDefault="00915126" w:rsidP="008F01D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F670BF" w14:textId="77777777" w:rsidR="00915126" w:rsidRDefault="00915126" w:rsidP="008F01D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05024A7" w14:textId="77777777" w:rsidR="00915126" w:rsidRDefault="00915126" w:rsidP="008F01D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9B0FA1" w14:textId="77777777" w:rsidR="00915126" w:rsidRDefault="00915126" w:rsidP="008F01D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0B38215" w14:textId="77777777" w:rsidR="00915126" w:rsidRDefault="00915126" w:rsidP="008F01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915126" w14:paraId="3044E03C" w14:textId="77777777" w:rsidTr="008F01D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48FB8B" w14:textId="77777777" w:rsidR="00915126" w:rsidRDefault="00915126" w:rsidP="008F01D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E6C668" w14:textId="77777777" w:rsidR="00915126" w:rsidRDefault="00915126" w:rsidP="008F01D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56657E" w14:textId="77777777" w:rsidR="00915126" w:rsidRDefault="00915126" w:rsidP="008F01D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040DC" w14:textId="77777777" w:rsidR="00915126" w:rsidRPr="007C2097" w:rsidRDefault="00915126" w:rsidP="008F01D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15126" w14:paraId="02CE127F" w14:textId="77777777" w:rsidTr="008F01D2">
        <w:tc>
          <w:tcPr>
            <w:tcW w:w="1843" w:type="dxa"/>
          </w:tcPr>
          <w:p w14:paraId="5D5B2CFF" w14:textId="77777777" w:rsidR="00915126" w:rsidRDefault="00915126" w:rsidP="008F01D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DA17C1" w14:textId="77777777" w:rsidR="00915126" w:rsidRDefault="00915126" w:rsidP="008F01D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0A86203D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A83B46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088ABE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F73C29">
              <w:rPr>
                <w:noProof/>
              </w:rPr>
              <w:t>f_NR5GC_ModifyPDUSession_ConfigureCallMedia</w:t>
            </w:r>
            <w:r>
              <w:rPr>
                <w:noProof/>
              </w:rPr>
              <w:t xml:space="preserve">, variable </w:t>
            </w:r>
            <w:r w:rsidRPr="00F73C29">
              <w:rPr>
                <w:noProof/>
              </w:rPr>
              <w:t>v_MappedEPSContext</w:t>
            </w:r>
            <w:r>
              <w:rPr>
                <w:noProof/>
              </w:rPr>
              <w:t xml:space="preserve"> is declared to be of type template (value) :</w:t>
            </w:r>
          </w:p>
          <w:p w14:paraId="75BF692C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var template (value) MappedContextList_Type v_MappedEPSContext;</w:t>
            </w:r>
          </w:p>
          <w:p w14:paraId="4B32A822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168F099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then passed to function </w:t>
            </w:r>
            <w:r w:rsidRPr="00F73C29">
              <w:rPr>
                <w:noProof/>
              </w:rPr>
              <w:t>f_NR5GC_ModifyPDUSession_BuildMediaParams</w:t>
            </w:r>
            <w:r>
              <w:rPr>
                <w:noProof/>
              </w:rPr>
              <w:t>.</w:t>
            </w:r>
          </w:p>
          <w:p w14:paraId="61E30C06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1387D" w14:textId="77777777" w:rsidR="00915126" w:rsidRDefault="00915126" w:rsidP="009151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The function </w:t>
            </w:r>
            <w:r w:rsidRPr="00F73C29">
              <w:rPr>
                <w:noProof/>
              </w:rPr>
              <w:t>f_NR5GC_ModifyPDUSession_BuildMediaParams</w:t>
            </w:r>
            <w:r>
              <w:rPr>
                <w:noProof/>
              </w:rPr>
              <w:t xml:space="preserve"> expects this as an argument of type </w:t>
            </w:r>
            <w:r w:rsidRPr="00F73C29">
              <w:rPr>
                <w:b/>
                <w:bCs/>
                <w:noProof/>
              </w:rPr>
              <w:t>out template (omit) MappedEPSContext p_MappedEPSContextMedia</w:t>
            </w:r>
          </w:p>
          <w:p w14:paraId="6CF10C58" w14:textId="77777777" w:rsidR="00915126" w:rsidRDefault="00915126" w:rsidP="0091512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76736C40" w14:textId="77777777" w:rsidR="00915126" w:rsidRPr="00F73C29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Within the function f_NR5GC_ModifyPDUSession_BuildMediaParams, depending on whether isvalue(p_GSM_MobilityInfo.EPS_Bearer) evaluates as TRUE, the out parameter p_MappedEPSContextMedia is initialized.</w:t>
            </w:r>
          </w:p>
          <w:p w14:paraId="450CBCD3" w14:textId="77777777" w:rsidR="00915126" w:rsidRPr="00F73C29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B4C1F2" w14:textId="77777777" w:rsidR="00915126" w:rsidRPr="00F73C29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If the testcase is run with a UE set in NR only mode, the condition isvalue(p_GSM_MobilityInfo.EPS_Bearer) evaluates as FALSE, and the out parameter p_MappedEPSContextMedia is set as OMIT.</w:t>
            </w:r>
          </w:p>
          <w:p w14:paraId="75812BD7" w14:textId="77777777" w:rsidR="00915126" w:rsidRPr="00F73C29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77BC985" w14:textId="77777777" w:rsidR="00915126" w:rsidRPr="00F73C29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When the flow exits the function f_NR5GC_ModifyPDUSession_BuildMediaParams, a situation arises where parameter p_MappedEPSContextMedia = OMIT, but the variable v_MappedEPSContext is of type template (value).</w:t>
            </w:r>
          </w:p>
          <w:p w14:paraId="62EEDB3D" w14:textId="77777777" w:rsidR="00915126" w:rsidRPr="00F73C29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5DB0F8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This causes a CompulsoryValueOmittedException, and results in testcase failure.</w:t>
            </w:r>
          </w:p>
          <w:p w14:paraId="6EF6BB8E" w14:textId="255ACC99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915126" w14:paraId="01EAA44C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F7C21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9F220" w14:textId="77777777" w:rsidR="00915126" w:rsidRDefault="00915126" w:rsidP="0091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07CB304D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ADB5F4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767CD65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use a different variable </w:t>
            </w:r>
            <w:r w:rsidRPr="00F73C29">
              <w:rPr>
                <w:noProof/>
              </w:rPr>
              <w:t>v_MappedEPSContext_SingleElement</w:t>
            </w:r>
            <w:r>
              <w:rPr>
                <w:noProof/>
              </w:rPr>
              <w:t xml:space="preserve"> of type template (omit) to be passed </w:t>
            </w:r>
            <w:r>
              <w:rPr>
                <w:noProof/>
              </w:rPr>
              <w:lastRenderedPageBreak/>
              <w:t xml:space="preserve">to function </w:t>
            </w:r>
            <w:r w:rsidRPr="00F73C29">
              <w:rPr>
                <w:noProof/>
              </w:rPr>
              <w:t>f_NR5GC_ModifyPDUSession_BuildMediaParams</w:t>
            </w:r>
            <w:r>
              <w:rPr>
                <w:noProof/>
              </w:rPr>
              <w:t xml:space="preserve"> and then based on whether this is populated with a value, the variable </w:t>
            </w:r>
            <w:r w:rsidRPr="00F73C29">
              <w:rPr>
                <w:noProof/>
              </w:rPr>
              <w:t>v_MappedEPSContext</w:t>
            </w:r>
            <w:r>
              <w:rPr>
                <w:noProof/>
              </w:rPr>
              <w:t>[i] be assigned this value.</w:t>
            </w:r>
          </w:p>
          <w:p w14:paraId="543F6C50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also proposed to change the type of variable </w:t>
            </w:r>
            <w:r w:rsidRPr="00F73C29">
              <w:rPr>
                <w:noProof/>
              </w:rPr>
              <w:t>v_MappedEPSContext</w:t>
            </w:r>
            <w:r>
              <w:rPr>
                <w:noProof/>
              </w:rPr>
              <w:t xml:space="preserve"> to template (omit).</w:t>
            </w:r>
          </w:p>
          <w:p w14:paraId="202B23FD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2A09EB" w14:textId="32105C1B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Please see below.</w:t>
            </w:r>
          </w:p>
        </w:tc>
      </w:tr>
      <w:tr w:rsidR="00915126" w14:paraId="6A2B940E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8A8BB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DCE98" w14:textId="77777777" w:rsidR="00915126" w:rsidRDefault="00915126" w:rsidP="0091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0C515926" w14:textId="77777777" w:rsidTr="008F0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DBBA39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83EE15" w14:textId="38AA3E51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Runtime Error causes testcase failure</w:t>
            </w:r>
          </w:p>
        </w:tc>
      </w:tr>
      <w:tr w:rsidR="00915126" w14:paraId="4AC3DA4C" w14:textId="77777777" w:rsidTr="008F01D2">
        <w:tc>
          <w:tcPr>
            <w:tcW w:w="2694" w:type="dxa"/>
            <w:gridSpan w:val="2"/>
          </w:tcPr>
          <w:p w14:paraId="27D5BF27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13056C" w14:textId="77777777" w:rsidR="00915126" w:rsidRDefault="00915126" w:rsidP="0091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79ED4694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9A7C2F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9B0A76" w14:textId="7625805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7.14.NR5GC</w:t>
            </w:r>
          </w:p>
        </w:tc>
      </w:tr>
      <w:tr w:rsidR="00915126" w14:paraId="69894E53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98365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27542" w14:textId="77777777" w:rsidR="00915126" w:rsidRDefault="00915126" w:rsidP="009151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5126" w14:paraId="31A05AA1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EAED4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D5CB57" w14:textId="77777777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BE697A7" w14:textId="77777777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54D3B6" w14:textId="77777777" w:rsidR="00915126" w:rsidRDefault="00915126" w:rsidP="0091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AB221" w14:textId="77777777" w:rsidR="00915126" w:rsidRDefault="00915126" w:rsidP="0091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126" w14:paraId="79D15C2C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1A6A1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26E03" w14:textId="77777777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E36F4A" w14:textId="6195B3C6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129A5" w14:textId="77777777" w:rsidR="00915126" w:rsidRDefault="00915126" w:rsidP="009151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178EE2" w14:textId="375319C3" w:rsidR="00915126" w:rsidRDefault="00915126" w:rsidP="0091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126" w14:paraId="077F6256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A0FA6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C74353" w14:textId="77777777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6E8FE9" w14:textId="471EA5DF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9F6F" w14:textId="77777777" w:rsidR="00915126" w:rsidRDefault="00915126" w:rsidP="0091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582B3C" w14:textId="0A102F07" w:rsidR="00915126" w:rsidRDefault="00915126" w:rsidP="0091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126" w14:paraId="3361A462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C1FEF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1F17C" w14:textId="77777777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9FDD5" w14:textId="7DCE27E9" w:rsidR="00915126" w:rsidRDefault="00915126" w:rsidP="009151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BBC1C6" w14:textId="77777777" w:rsidR="00915126" w:rsidRDefault="00915126" w:rsidP="0091512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05AA43" w14:textId="29E8C336" w:rsidR="00915126" w:rsidRDefault="00915126" w:rsidP="009151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5126" w14:paraId="71ABE5A1" w14:textId="77777777" w:rsidTr="008F01D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077D" w14:textId="77777777" w:rsidR="00915126" w:rsidRDefault="00915126" w:rsidP="009151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E80F9D" w14:textId="77777777" w:rsidR="00915126" w:rsidRDefault="00915126" w:rsidP="00915126">
            <w:pPr>
              <w:pStyle w:val="CRCoverPage"/>
              <w:spacing w:after="0"/>
              <w:rPr>
                <w:noProof/>
              </w:rPr>
            </w:pPr>
          </w:p>
        </w:tc>
      </w:tr>
      <w:tr w:rsidR="00915126" w14:paraId="7B587EE6" w14:textId="77777777" w:rsidTr="008F01D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954B65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7A4FE8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5126" w:rsidRPr="008863B9" w14:paraId="4A8728BF" w14:textId="77777777" w:rsidTr="008F01D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93512" w14:textId="77777777" w:rsidR="00915126" w:rsidRPr="008863B9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5459C3A" w14:textId="77777777" w:rsidR="00915126" w:rsidRPr="008863B9" w:rsidRDefault="00915126" w:rsidP="0091512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5126" w14:paraId="2C6B1FD4" w14:textId="77777777" w:rsidTr="008F01D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312C2" w14:textId="77777777" w:rsidR="00915126" w:rsidRDefault="00915126" w:rsidP="009151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3817B" w14:textId="77777777" w:rsidR="00915126" w:rsidRDefault="00915126" w:rsidP="009151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1254118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12257E62" w14:textId="595E70C8" w:rsidR="00DE261D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E261D" w:rsidRPr="00712187">
        <w:rPr>
          <w:rFonts w:cs="Arial"/>
          <w:iCs/>
        </w:rPr>
        <w:t>Table of Contents</w:t>
      </w:r>
      <w:r w:rsidR="00DE261D">
        <w:tab/>
      </w:r>
      <w:r w:rsidR="00DE261D">
        <w:fldChar w:fldCharType="begin"/>
      </w:r>
      <w:r w:rsidR="00DE261D">
        <w:instrText xml:space="preserve"> PAGEREF _Toc212541185 \h </w:instrText>
      </w:r>
      <w:r w:rsidR="00DE261D">
        <w:fldChar w:fldCharType="separate"/>
      </w:r>
      <w:r w:rsidR="00DE261D">
        <w:t>2</w:t>
      </w:r>
      <w:r w:rsidR="00DE261D">
        <w:fldChar w:fldCharType="end"/>
      </w:r>
    </w:p>
    <w:p w14:paraId="436E35BE" w14:textId="48AD33F0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_Toc212541186 \h </w:instrText>
      </w:r>
      <w:r>
        <w:fldChar w:fldCharType="separate"/>
      </w:r>
      <w:r>
        <w:t>3</w:t>
      </w:r>
      <w:r>
        <w:fldChar w:fldCharType="end"/>
      </w:r>
    </w:p>
    <w:p w14:paraId="76108014" w14:textId="3700AFE1" w:rsidR="00DE261D" w:rsidRDefault="00DE26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_Toc212541187 \h </w:instrText>
      </w:r>
      <w:r>
        <w:fldChar w:fldCharType="separate"/>
      </w:r>
      <w:r>
        <w:t>3</w:t>
      </w:r>
      <w:r>
        <w:fldChar w:fldCharType="end"/>
      </w:r>
    </w:p>
    <w:p w14:paraId="720E7919" w14:textId="24BAC5AD" w:rsidR="00DE261D" w:rsidRDefault="00DE261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218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2187">
        <w:rPr>
          <w:rFonts w:cs="Arial"/>
          <w:b/>
          <w:lang w:val="pt-BR"/>
        </w:rPr>
        <w:t xml:space="preserve">Change </w:t>
      </w:r>
      <w:r w:rsidRPr="00712187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_Toc212541188 \h </w:instrText>
      </w:r>
      <w:r>
        <w:fldChar w:fldCharType="separate"/>
      </w:r>
      <w:r>
        <w:t>3</w:t>
      </w:r>
      <w:r>
        <w:fldChar w:fldCharType="end"/>
      </w:r>
    </w:p>
    <w:p w14:paraId="54D44E35" w14:textId="61444083" w:rsidR="0072478F" w:rsidRDefault="001D1E67" w:rsidP="00363DBB">
      <w:pPr>
        <w:pStyle w:val="TOC2"/>
        <w:rPr>
          <w:b/>
          <w:sz w:val="24"/>
          <w:lang w:eastAsia="ja-JP"/>
        </w:rPr>
      </w:pPr>
      <w:r>
        <w:rPr>
          <w:rFonts w:cs="Arial"/>
        </w:rPr>
        <w:fldChar w:fldCharType="end"/>
      </w:r>
      <w:r w:rsidR="0072478F"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212541186"/>
      <w:bookmarkStart w:id="3" w:name="_Toc122434488"/>
      <w:bookmarkStart w:id="4" w:name="_Toc295288959"/>
      <w:bookmarkStart w:id="5" w:name="_Toc202956865"/>
      <w:r>
        <w:rPr>
          <w:b/>
          <w:lang w:eastAsia="ja-JP"/>
        </w:rPr>
        <w:lastRenderedPageBreak/>
        <w:t>Overview</w:t>
      </w:r>
      <w:bookmarkEnd w:id="1"/>
      <w:bookmarkEnd w:id="2"/>
    </w:p>
    <w:p w14:paraId="46CF360B" w14:textId="3E68BDD1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Pr="005B78F5">
        <w:rPr>
          <w:rFonts w:cs="Arial"/>
          <w:lang w:eastAsia="ja-JP"/>
        </w:rPr>
        <w:t>iwd-TTCN3-B2024-06_D2</w:t>
      </w:r>
      <w:r>
        <w:rPr>
          <w:rFonts w:cs="Arial"/>
          <w:lang w:eastAsia="ja-JP"/>
        </w:rPr>
        <w:t>5</w:t>
      </w:r>
      <w:r w:rsidRPr="005B78F5">
        <w:rPr>
          <w:rFonts w:cs="Arial"/>
          <w:lang w:eastAsia="ja-JP"/>
        </w:rPr>
        <w:t>wk</w:t>
      </w:r>
      <w:r w:rsidR="00B020FE">
        <w:rPr>
          <w:rFonts w:cs="Arial"/>
          <w:lang w:eastAsia="ja-JP"/>
        </w:rPr>
        <w:t>38</w:t>
      </w:r>
      <w:r w:rsidRPr="005B78F5">
        <w:rPr>
          <w:rFonts w:cs="Arial"/>
          <w:lang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002ACE51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9B7983">
        <w:rPr>
          <w:rFonts w:ascii="Arial" w:hAnsi="Arial" w:cs="Arial"/>
          <w:b/>
          <w:sz w:val="24"/>
          <w:lang w:eastAsia="ja-JP"/>
        </w:rPr>
        <w:t>Contact:</w:t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ascii="Arial" w:hAnsi="Arial" w:cs="Arial"/>
          <w:b/>
          <w:sz w:val="24"/>
          <w:lang w:eastAsia="ja-JP"/>
        </w:rPr>
        <w:tab/>
      </w:r>
      <w:r w:rsidRPr="009B7983">
        <w:rPr>
          <w:rFonts w:cs="Arial"/>
          <w:b/>
          <w:sz w:val="24"/>
          <w:lang w:eastAsia="ja-JP"/>
        </w:rPr>
        <w:t>Bhise Parikshit</w:t>
      </w:r>
    </w:p>
    <w:p w14:paraId="0539B3A6" w14:textId="77777777" w:rsidR="009B7983" w:rsidRPr="009B7983" w:rsidRDefault="009B7983" w:rsidP="009B798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9B7983">
        <w:rPr>
          <w:rFonts w:ascii="Arial" w:hAnsi="Arial" w:cs="Arial"/>
          <w:sz w:val="24"/>
          <w:lang w:eastAsia="ja-JP"/>
        </w:rPr>
        <w:tab/>
      </w:r>
      <w:r w:rsidRPr="009B7983">
        <w:rPr>
          <w:rFonts w:cs="Arial"/>
          <w:sz w:val="24"/>
          <w:lang w:val="es-ES" w:eastAsia="ja-JP"/>
        </w:rPr>
        <w:t>parikshit.bhise@rohde-schwarz.com</w:t>
      </w:r>
      <w:r w:rsidRPr="009B7983">
        <w:rPr>
          <w:rFonts w:ascii="Arial" w:hAnsi="Arial" w:cs="Arial"/>
          <w:sz w:val="24"/>
          <w:lang w:eastAsia="ja-JP"/>
        </w:rPr>
        <w:t xml:space="preserve">  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12541187"/>
      <w:r w:rsidRPr="00854C55">
        <w:rPr>
          <w:b/>
        </w:rPr>
        <w:t>Corrections required</w:t>
      </w:r>
      <w:bookmarkEnd w:id="3"/>
      <w:bookmarkEnd w:id="4"/>
      <w:bookmarkEnd w:id="5"/>
      <w:bookmarkEnd w:id="6"/>
    </w:p>
    <w:p w14:paraId="678C13C0" w14:textId="77777777" w:rsidR="0088494B" w:rsidRPr="003C4E4F" w:rsidRDefault="0088494B" w:rsidP="0088494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212541188"/>
      <w:bookmarkStart w:id="11" w:name="_Toc122434493"/>
      <w:bookmarkStart w:id="12" w:name="_Toc295288970"/>
      <w:bookmarkStart w:id="13" w:name="_Toc325725665"/>
      <w:bookmarkStart w:id="14" w:name="_Toc185187917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  <w:bookmarkEnd w:id="9"/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88494B" w:rsidRPr="003C4E4F" w14:paraId="3EF1AD5B" w14:textId="77777777" w:rsidTr="00C0658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EA41D" w14:textId="7E488A50" w:rsidR="0088494B" w:rsidRPr="003C4E4F" w:rsidRDefault="0088494B" w:rsidP="009F090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AD94" w14:textId="455A2B2E" w:rsidR="0088494B" w:rsidRPr="003C4E4F" w:rsidRDefault="006F7B42" w:rsidP="009F0907">
            <w:pPr>
              <w:spacing w:after="0"/>
              <w:rPr>
                <w:rFonts w:ascii="Arial" w:hAnsi="Arial" w:cs="Arial"/>
              </w:rPr>
            </w:pPr>
            <w:r w:rsidRPr="006F7B42">
              <w:rPr>
                <w:rFonts w:ascii="Arial" w:hAnsi="Arial" w:cs="Arial"/>
              </w:rPr>
              <w:t>f_NR5GC_ModifyPDUSession_ConfigureCallMedia</w:t>
            </w:r>
          </w:p>
        </w:tc>
      </w:tr>
      <w:tr w:rsidR="006F7B42" w:rsidRPr="003C4E4F" w14:paraId="1C3A6BF0" w14:textId="77777777" w:rsidTr="00C06580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4470" w14:textId="77777777" w:rsidR="006F7B42" w:rsidRPr="003C4E4F" w:rsidRDefault="006F7B42" w:rsidP="006F7B4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E69F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current TTCN implementation of the function </w:t>
            </w:r>
            <w:r w:rsidRPr="00F73C29">
              <w:rPr>
                <w:noProof/>
              </w:rPr>
              <w:t>f_NR5GC_ModifyPDUSession_ConfigureCallMedia</w:t>
            </w:r>
            <w:r>
              <w:rPr>
                <w:noProof/>
              </w:rPr>
              <w:t xml:space="preserve">, variable </w:t>
            </w:r>
            <w:r w:rsidRPr="00F73C29">
              <w:rPr>
                <w:noProof/>
              </w:rPr>
              <w:t>v_MappedEPSContext</w:t>
            </w:r>
            <w:r>
              <w:rPr>
                <w:noProof/>
              </w:rPr>
              <w:t xml:space="preserve"> is declared to be of type template (value) :</w:t>
            </w:r>
          </w:p>
          <w:p w14:paraId="2B574E7C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var template (value) MappedContextList_Type v_MappedEPSContext;</w:t>
            </w:r>
          </w:p>
          <w:p w14:paraId="4F6AB41A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8C271B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then passed to function </w:t>
            </w:r>
            <w:r w:rsidRPr="00F73C29">
              <w:rPr>
                <w:noProof/>
              </w:rPr>
              <w:t>f_NR5GC_ModifyPDUSession_BuildMediaParams</w:t>
            </w:r>
            <w:r>
              <w:rPr>
                <w:noProof/>
              </w:rPr>
              <w:t>.</w:t>
            </w:r>
          </w:p>
          <w:p w14:paraId="5AC51298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673E9D" w14:textId="77777777" w:rsidR="006F7B42" w:rsidRDefault="006F7B42" w:rsidP="006F7B4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 xml:space="preserve">The function </w:t>
            </w:r>
            <w:r w:rsidRPr="00F73C29">
              <w:rPr>
                <w:noProof/>
              </w:rPr>
              <w:t>f_NR5GC_ModifyPDUSession_BuildMediaParams</w:t>
            </w:r>
            <w:r>
              <w:rPr>
                <w:noProof/>
              </w:rPr>
              <w:t xml:space="preserve"> expects this as an argument of type </w:t>
            </w:r>
            <w:r w:rsidRPr="00F73C29">
              <w:rPr>
                <w:b/>
                <w:bCs/>
                <w:noProof/>
              </w:rPr>
              <w:t>out template (omit) MappedEPSContext p_MappedEPSContextMedia</w:t>
            </w:r>
          </w:p>
          <w:p w14:paraId="74D9EE5D" w14:textId="77777777" w:rsidR="006F7B42" w:rsidRDefault="006F7B42" w:rsidP="006F7B42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</w:p>
          <w:p w14:paraId="679A641D" w14:textId="77777777" w:rsidR="006F7B42" w:rsidRPr="00F73C29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Within the function f_NR5GC_ModifyPDUSession_BuildMediaParams, depending on whether isvalue(p_GSM_MobilityInfo.EPS_Bearer) evaluates as TRUE, the out parameter p_MappedEPSContextMedia is initialized.</w:t>
            </w:r>
          </w:p>
          <w:p w14:paraId="28FF8FF7" w14:textId="77777777" w:rsidR="006F7B42" w:rsidRPr="00F73C29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42D1FE" w14:textId="77777777" w:rsidR="006F7B42" w:rsidRPr="00F73C29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If the testcase is run with a UE set in NR only mode, the condition isvalue(p_GSM_MobilityInfo.EPS_Bearer) evaluates as FALSE, and the out parameter p_MappedEPSContextMedia is set as OMIT.</w:t>
            </w:r>
          </w:p>
          <w:p w14:paraId="717EE040" w14:textId="77777777" w:rsidR="006F7B42" w:rsidRPr="00F73C29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6DF581" w14:textId="77777777" w:rsidR="006F7B42" w:rsidRPr="00F73C29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When the flow exits the function f_NR5GC_ModifyPDUSession_BuildMediaParams, a situation arises where parameter p_MappedEPSContextMedia = OMIT, but the variable v_MappedEPSContext is of type template (value).</w:t>
            </w:r>
          </w:p>
          <w:p w14:paraId="34703240" w14:textId="77777777" w:rsidR="006F7B42" w:rsidRPr="00F73C29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F4499AA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 w:rsidRPr="00F73C29">
              <w:rPr>
                <w:noProof/>
              </w:rPr>
              <w:t>This causes a CompulsoryValueOmittedException, and results in testcase failure.</w:t>
            </w:r>
          </w:p>
          <w:p w14:paraId="4B12685C" w14:textId="15C7F57D" w:rsidR="006F7B42" w:rsidRPr="00AC794D" w:rsidRDefault="006F7B42" w:rsidP="006F7B42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</w:tc>
      </w:tr>
      <w:tr w:rsidR="006F7B42" w:rsidRPr="003C4E4F" w14:paraId="31057DBC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B99DA" w14:textId="77777777" w:rsidR="006F7B42" w:rsidRPr="003C4E4F" w:rsidRDefault="006F7B42" w:rsidP="006F7B4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4A2B7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use a different variable </w:t>
            </w:r>
            <w:r w:rsidRPr="00F73C29">
              <w:rPr>
                <w:noProof/>
              </w:rPr>
              <w:t>v_MappedEPSContext_SingleElement</w:t>
            </w:r>
            <w:r>
              <w:rPr>
                <w:noProof/>
              </w:rPr>
              <w:t xml:space="preserve"> of type template (omit) to be passed to function </w:t>
            </w:r>
            <w:r w:rsidRPr="00F73C29">
              <w:rPr>
                <w:noProof/>
              </w:rPr>
              <w:t>f_NR5GC_ModifyPDUSession_BuildMediaParams</w:t>
            </w:r>
            <w:r>
              <w:rPr>
                <w:noProof/>
              </w:rPr>
              <w:t xml:space="preserve"> and then based on whether this is populated with a value, the variable </w:t>
            </w:r>
            <w:r w:rsidRPr="00F73C29">
              <w:rPr>
                <w:noProof/>
              </w:rPr>
              <w:t>v_MappedEPSContext</w:t>
            </w:r>
            <w:r>
              <w:rPr>
                <w:noProof/>
              </w:rPr>
              <w:t>[i] be assigned this value.</w:t>
            </w:r>
          </w:p>
          <w:p w14:paraId="19C32857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also proposed to change the type of variable </w:t>
            </w:r>
            <w:r w:rsidRPr="00F73C29">
              <w:rPr>
                <w:noProof/>
              </w:rPr>
              <w:t>v_MappedEPSContext</w:t>
            </w:r>
            <w:r>
              <w:rPr>
                <w:noProof/>
              </w:rPr>
              <w:t xml:space="preserve"> to template (omit).</w:t>
            </w:r>
          </w:p>
          <w:p w14:paraId="6EEF4DC5" w14:textId="77777777" w:rsidR="006F7B42" w:rsidRDefault="006F7B42" w:rsidP="006F7B4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59F47F" w14:textId="6D87794C" w:rsidR="006F7B42" w:rsidRPr="000E5E72" w:rsidRDefault="006F7B42" w:rsidP="006F7B42">
            <w:pPr>
              <w:pStyle w:val="CRCoverPage"/>
              <w:rPr>
                <w:noProof/>
                <w:sz w:val="18"/>
                <w:szCs w:val="18"/>
              </w:rPr>
            </w:pPr>
            <w:r>
              <w:rPr>
                <w:noProof/>
              </w:rPr>
              <w:t>Please see below.</w:t>
            </w:r>
          </w:p>
        </w:tc>
      </w:tr>
      <w:tr w:rsidR="006F7B42" w:rsidRPr="003C4E4F" w14:paraId="5637B32D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567B8" w14:textId="77777777" w:rsidR="006F7B42" w:rsidRPr="003C4E4F" w:rsidRDefault="006F7B42" w:rsidP="006F7B42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D030" w14:textId="59D548D7" w:rsidR="006F7B42" w:rsidRPr="006A4E81" w:rsidRDefault="001515E3" w:rsidP="006F7B42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NR5GC_IMSProcedures.ttcn</w:t>
            </w:r>
          </w:p>
        </w:tc>
      </w:tr>
      <w:tr w:rsidR="006F7B42" w:rsidRPr="003C4E4F" w14:paraId="622FACAB" w14:textId="77777777" w:rsidTr="00C0658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1BB36" w14:textId="77777777" w:rsidR="006F7B42" w:rsidRPr="003C4E4F" w:rsidRDefault="006F7B42" w:rsidP="006F7B4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D5BE" w14:textId="7E3C4D28" w:rsidR="006F7B42" w:rsidRPr="003C4E4F" w:rsidRDefault="00E90A1A" w:rsidP="00E90A1A">
            <w:pPr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cyan"/>
              </w:rPr>
              <w:t xml:space="preserve">Accepted </w:t>
            </w:r>
          </w:p>
        </w:tc>
      </w:tr>
    </w:tbl>
    <w:p w14:paraId="5A00035F" w14:textId="77777777" w:rsidR="0088494B" w:rsidRPr="003C4E4F" w:rsidRDefault="0088494B" w:rsidP="0088494B">
      <w:pPr>
        <w:rPr>
          <w:rFonts w:ascii="Arial" w:hAnsi="Arial" w:cs="Arial"/>
        </w:rPr>
      </w:pPr>
    </w:p>
    <w:p w14:paraId="4D8E38E4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0278AD97" w14:textId="77777777" w:rsidTr="00475B9B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CA3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lastRenderedPageBreak/>
              <w:t>function f_NR5GC_ModifyPDUSession_</w:t>
            </w:r>
            <w:proofErr w:type="gramStart"/>
            <w:r w:rsidRPr="002141CE">
              <w:rPr>
                <w:rFonts w:asciiTheme="minorHAnsi" w:hAnsiTheme="minorHAnsi" w:cstheme="minorHAnsi"/>
              </w:rPr>
              <w:t>ConfigureCallMedia(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NR_CellId_Type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5D4A493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GSM_MobilityInfo_Type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05E6B2E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ListOfMedia_Type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7E69C9B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boolean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</w:t>
            </w:r>
            <w:proofErr w:type="gramStart"/>
            <w:r w:rsidRPr="002141CE">
              <w:rPr>
                <w:rFonts w:asciiTheme="minorHAnsi" w:hAnsiTheme="minorHAnsi" w:cstheme="minorHAnsi"/>
              </w:rPr>
              <w:t>IncludeMappedCxts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>= true) runs on NR5GC_PTC</w:t>
            </w:r>
          </w:p>
          <w:p w14:paraId="3B6C591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</w:t>
            </w:r>
            <w:proofErr w:type="gramStart"/>
            <w:r w:rsidRPr="002141CE">
              <w:rPr>
                <w:rFonts w:asciiTheme="minorHAnsi" w:hAnsiTheme="minorHAnsi" w:cstheme="minorHAnsi"/>
              </w:rPr>
              <w:t>{ /</w:t>
            </w:r>
            <w:proofErr w:type="gramEnd"/>
            <w:r w:rsidRPr="002141CE">
              <w:rPr>
                <w:rFonts w:asciiTheme="minorHAnsi" w:hAnsiTheme="minorHAnsi" w:cstheme="minorHAnsi"/>
              </w:rPr>
              <w:t>/ @sic R5-253115 sic@ created common function to establish all media types</w:t>
            </w:r>
          </w:p>
          <w:p w14:paraId="46A342B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NR_SRB_COMMON_IND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0044360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NG_NAS_DL_Pdu_Type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v_PiggyBackedMsgToSend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53D8D36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4032E6B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7BCAE47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NR_RLC_BearerToAddModList_Type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v_RLCConfigList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31AB49C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13391E4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NR_RadioBearerList_Type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v_SS_Config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114C116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PDN_AddressInfo_Type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v_PDN_AddressInfo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2E44039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lang w:val="de-DE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r w:rsidRPr="002141CE">
              <w:rPr>
                <w:rFonts w:asciiTheme="minorHAnsi" w:hAnsiTheme="minorHAnsi" w:cstheme="minorHAnsi"/>
                <w:lang w:val="de-DE"/>
              </w:rPr>
              <w:t>var IntegerList_Type v_DRBList;</w:t>
            </w:r>
          </w:p>
          <w:p w14:paraId="024B998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lang w:val="de-DE"/>
              </w:rPr>
              <w:t xml:space="preserve">    </w:t>
            </w:r>
            <w:r w:rsidRPr="002141CE">
              <w:rPr>
                <w:rFonts w:asciiTheme="minorHAnsi" w:hAnsiTheme="minorHAnsi" w:cstheme="minorHAnsi"/>
              </w:rPr>
              <w:t xml:space="preserve">var </w:t>
            </w:r>
            <w:proofErr w:type="spellStart"/>
            <w:r w:rsidRPr="002141CE">
              <w:rPr>
                <w:rFonts w:asciiTheme="minorHAnsi" w:hAnsiTheme="minorHAnsi" w:cstheme="minorHAnsi"/>
              </w:rPr>
              <w:t>boolean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v_IsFR</w:t>
            </w:r>
            <w:proofErr w:type="gramStart"/>
            <w:r w:rsidRPr="002141CE">
              <w:rPr>
                <w:rFonts w:asciiTheme="minorHAnsi" w:hAnsiTheme="minorHAnsi" w:cstheme="minorHAnsi"/>
              </w:rPr>
              <w:t>1 :</w:t>
            </w:r>
            <w:proofErr w:type="gramEnd"/>
            <w:r w:rsidRPr="002141CE">
              <w:rPr>
                <w:rFonts w:asciiTheme="minorHAnsi" w:hAnsiTheme="minorHAnsi" w:cstheme="minorHAnsi"/>
              </w:rPr>
              <w:t>= f_NR_CellInfo_GetIsFR1(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294D43F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</w:t>
            </w:r>
            <w:proofErr w:type="gramStart"/>
            <w:r w:rsidRPr="002141CE">
              <w:rPr>
                <w:rFonts w:asciiTheme="minorHAnsi" w:hAnsiTheme="minorHAnsi" w:cstheme="minorHAnsi"/>
              </w:rPr>
              <w:t xml:space="preserve">value)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QoS</w:t>
            </w:r>
            <w:proofErr w:type="gramEnd"/>
            <w:r w:rsidRPr="002141CE">
              <w:rPr>
                <w:rFonts w:asciiTheme="minorHAnsi" w:hAnsiTheme="minorHAnsi" w:cstheme="minorHAnsi"/>
              </w:rPr>
              <w:t>_FlowList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1435C4A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QoS_RuleList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v_QoS_Rule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6DC6550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QosFlow_Identification_Type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6CB8818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O1_Type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7D4EC4E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MappedContextList_Type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51E3D0A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(omit)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gramStart"/>
            <w:r w:rsidRPr="002141CE">
              <w:rPr>
                <w:rFonts w:asciiTheme="minorHAnsi" w:hAnsiTheme="minorHAnsi" w:cstheme="minorHAnsi"/>
              </w:rPr>
              <w:t>omit;  /</w:t>
            </w:r>
            <w:proofErr w:type="gramEnd"/>
            <w:r w:rsidRPr="002141CE">
              <w:rPr>
                <w:rFonts w:asciiTheme="minorHAnsi" w:hAnsiTheme="minorHAnsi" w:cstheme="minorHAnsi"/>
              </w:rPr>
              <w:t>/ @sic R5s211336 sic@</w:t>
            </w:r>
          </w:p>
          <w:p w14:paraId="2BC8FD6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lang w:val="de-DE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r w:rsidRPr="002141CE">
              <w:rPr>
                <w:rFonts w:asciiTheme="minorHAnsi" w:hAnsiTheme="minorHAnsi" w:cstheme="minorHAnsi"/>
                <w:lang w:val="de-DE"/>
              </w:rPr>
              <w:t>var IntegerList_Type v_QFI;</w:t>
            </w:r>
          </w:p>
          <w:p w14:paraId="58AD09C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lang w:val="de-DE"/>
              </w:rPr>
              <w:t xml:space="preserve">    </w:t>
            </w:r>
            <w:r w:rsidRPr="002141CE">
              <w:rPr>
                <w:rFonts w:asciiTheme="minorHAnsi" w:hAnsiTheme="minorHAnsi" w:cstheme="minorHAnsi"/>
              </w:rPr>
              <w:t xml:space="preserve">var integer 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015C7F6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(omit) RLC_Config_v1700 v_RLC_Config_v</w:t>
            </w:r>
            <w:proofErr w:type="gramStart"/>
            <w:r w:rsidRPr="002141CE">
              <w:rPr>
                <w:rFonts w:asciiTheme="minorHAnsi" w:hAnsiTheme="minorHAnsi" w:cstheme="minorHAnsi"/>
              </w:rPr>
              <w:t>1700 :</w:t>
            </w:r>
            <w:proofErr w:type="gramEnd"/>
            <w:r w:rsidRPr="002141CE">
              <w:rPr>
                <w:rFonts w:asciiTheme="minorHAnsi" w:hAnsiTheme="minorHAnsi" w:cstheme="minorHAnsi"/>
              </w:rPr>
              <w:t>= f_NR_RLC_Config_v1700(); //@sic R5-256933 sic@</w:t>
            </w:r>
          </w:p>
          <w:p w14:paraId="548FFB5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32AA148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</w:t>
            </w:r>
            <w:proofErr w:type="gramStart"/>
            <w:r w:rsidRPr="002141CE">
              <w:rPr>
                <w:rFonts w:asciiTheme="minorHAnsi" w:hAnsiTheme="minorHAnsi" w:cstheme="minorHAnsi"/>
              </w:rPr>
              <w:t>GetNextDRBIds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p_GSM_MobilityInfo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false,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lengthof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)); // @sic R5s210877 sic@</w:t>
            </w:r>
          </w:p>
          <w:p w14:paraId="41E2F8E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3B74938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for (</w:t>
            </w:r>
            <w:proofErr w:type="spellStart"/>
            <w:proofErr w:type="gram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0; 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&lt; </w:t>
            </w:r>
            <w:proofErr w:type="spellStart"/>
            <w:r w:rsidRPr="002141CE">
              <w:rPr>
                <w:rFonts w:asciiTheme="minorHAnsi" w:hAnsiTheme="minorHAnsi" w:cstheme="minorHAnsi"/>
              </w:rPr>
              <w:t>lengthof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); </w:t>
            </w:r>
            <w:proofErr w:type="spellStart"/>
            <w:proofErr w:type="gram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i+1) </w:t>
            </w:r>
            <w:proofErr w:type="gramStart"/>
            <w:r w:rsidRPr="002141CE">
              <w:rPr>
                <w:rFonts w:asciiTheme="minorHAnsi" w:hAnsiTheme="minorHAnsi" w:cstheme="minorHAnsi"/>
              </w:rPr>
              <w:t>{ /</w:t>
            </w:r>
            <w:proofErr w:type="gramEnd"/>
            <w:r w:rsidRPr="002141CE">
              <w:rPr>
                <w:rFonts w:asciiTheme="minorHAnsi" w:hAnsiTheme="minorHAnsi" w:cstheme="minorHAnsi"/>
              </w:rPr>
              <w:t>/ @sic R5s250396 sic@</w:t>
            </w:r>
          </w:p>
          <w:p w14:paraId="024CB6C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540CB91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f_NR5GC_ModifyPDUSession_BuildMediaParams(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v_QoS_Rule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0726C96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76088D6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// build components of Reconfiguration message</w:t>
            </w:r>
          </w:p>
          <w:p w14:paraId="4125188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proofErr w:type="gramStart"/>
            <w:r w:rsidRPr="002141CE">
              <w:rPr>
                <w:rFonts w:asciiTheme="minorHAnsi" w:hAnsiTheme="minorHAnsi" w:cstheme="minorHAnsi"/>
              </w:rPr>
              <w:t>] :</w:t>
            </w:r>
            <w:proofErr w:type="gramEnd"/>
            <w:r w:rsidRPr="002141CE">
              <w:rPr>
                <w:rFonts w:asciiTheme="minorHAnsi" w:hAnsiTheme="minorHAnsi" w:cstheme="minorHAnsi"/>
              </w:rPr>
              <w:t>= cs_NR_DRB_ToAddMod(cs_NR_DRB_</w:t>
            </w:r>
            <w:proofErr w:type="gramStart"/>
            <w:r w:rsidRPr="002141CE">
              <w:rPr>
                <w:rFonts w:asciiTheme="minorHAnsi" w:hAnsiTheme="minorHAnsi" w:cstheme="minorHAnsi"/>
              </w:rPr>
              <w:t>SDAP(</w:t>
            </w:r>
            <w:proofErr w:type="gramEnd"/>
            <w:r w:rsidRPr="002141CE">
              <w:rPr>
                <w:rFonts w:asciiTheme="minorHAnsi" w:hAnsiTheme="minorHAnsi" w:cstheme="minorHAnsi"/>
              </w:rPr>
              <w:t>cs_SDAP_Config(oct2int(p_GSM_MobilityInfo.SessionId), false, {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]})),</w:t>
            </w:r>
          </w:p>
          <w:p w14:paraId="472B062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</w:t>
            </w:r>
          </w:p>
          <w:p w14:paraId="5896E8F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         -, -,</w:t>
            </w:r>
          </w:p>
          <w:p w14:paraId="307448C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         cs_38508_PDCP_Config </w:t>
            </w:r>
            <w:proofErr w:type="gramStart"/>
            <w:r w:rsidRPr="002141CE">
              <w:rPr>
                <w:rFonts w:asciiTheme="minorHAnsi" w:hAnsiTheme="minorHAnsi" w:cstheme="minorHAnsi"/>
              </w:rPr>
              <w:t>( -</w:t>
            </w:r>
            <w:proofErr w:type="gramEnd"/>
            <w:r w:rsidRPr="002141CE">
              <w:rPr>
                <w:rFonts w:asciiTheme="minorHAnsi" w:hAnsiTheme="minorHAnsi" w:cstheme="minorHAnsi"/>
              </w:rPr>
              <w:t>, ms80, omit)); // UM as per 38.508-1 Table 4.6.3-99: PDCP-</w:t>
            </w:r>
            <w:proofErr w:type="gramStart"/>
            <w:r w:rsidRPr="002141CE">
              <w:rPr>
                <w:rFonts w:asciiTheme="minorHAnsi" w:hAnsiTheme="minorHAnsi" w:cstheme="minorHAnsi"/>
              </w:rPr>
              <w:t>Config  @</w:t>
            </w:r>
            <w:proofErr w:type="gramEnd"/>
            <w:r w:rsidRPr="002141CE">
              <w:rPr>
                <w:rFonts w:asciiTheme="minorHAnsi" w:hAnsiTheme="minorHAnsi" w:cstheme="minorHAnsi"/>
              </w:rPr>
              <w:t>sic R5-213445 sic@</w:t>
            </w:r>
          </w:p>
          <w:p w14:paraId="781926E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v_SS_Config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proofErr w:type="gramStart"/>
            <w:r w:rsidRPr="002141CE">
              <w:rPr>
                <w:rFonts w:asciiTheme="minorHAnsi" w:hAnsiTheme="minorHAnsi" w:cstheme="minorHAnsi"/>
              </w:rPr>
              <w:t>]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f_NR_GetRadioBearerConfig_</w:t>
            </w:r>
            <w:proofErr w:type="gramStart"/>
            <w:r w:rsidRPr="002141CE">
              <w:rPr>
                <w:rFonts w:asciiTheme="minorHAnsi" w:hAnsiTheme="minorHAnsi" w:cstheme="minorHAnsi"/>
              </w:rPr>
              <w:t>FullUM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 -, -, f_ReturnNR_SDAP_Configuration_FromSDAP_Config(valueof(cs_SDAP_Config(oct2int(p_GSM_MobilityInfo.SessionId), false, {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]}))));</w:t>
            </w:r>
          </w:p>
          <w:p w14:paraId="77F73F1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v_RLCConfigList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proofErr w:type="gramStart"/>
            <w:r w:rsidRPr="002141CE">
              <w:rPr>
                <w:rFonts w:asciiTheme="minorHAnsi" w:hAnsiTheme="minorHAnsi" w:cstheme="minorHAnsi"/>
              </w:rPr>
              <w:t>] :</w:t>
            </w:r>
            <w:proofErr w:type="gramEnd"/>
            <w:r w:rsidRPr="002141CE">
              <w:rPr>
                <w:rFonts w:asciiTheme="minorHAnsi" w:hAnsiTheme="minorHAnsi" w:cstheme="minorHAnsi"/>
              </w:rPr>
              <w:t>= cs_38508_RLC_BearerConfig_DRB(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</w:t>
            </w:r>
          </w:p>
          <w:p w14:paraId="633D46D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lang w:val="de-DE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</w:t>
            </w:r>
            <w:r w:rsidRPr="002141CE">
              <w:rPr>
                <w:rFonts w:asciiTheme="minorHAnsi" w:hAnsiTheme="minorHAnsi" w:cstheme="minorHAnsi"/>
                <w:lang w:val="de-DE"/>
              </w:rPr>
              <w:t>cs_38508_RLC_Config_UM_DRB(f_NR_UL_UM_RLC(), f_NR_DL_UM_RLC(v_IsFR1)),</w:t>
            </w:r>
          </w:p>
          <w:p w14:paraId="40D3004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lang w:val="de-DE"/>
              </w:rPr>
              <w:t xml:space="preserve">                                                          </w:t>
            </w:r>
            <w:r w:rsidRPr="002141CE">
              <w:rPr>
                <w:rFonts w:asciiTheme="minorHAnsi" w:hAnsiTheme="minorHAnsi" w:cstheme="minorHAnsi"/>
              </w:rPr>
              <w:t>cs_38508_LogicalChannelConfig_DRB,</w:t>
            </w:r>
          </w:p>
          <w:p w14:paraId="79BE14F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-,</w:t>
            </w:r>
          </w:p>
          <w:p w14:paraId="0C36D63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v_RLC_Config_v1700); //@sic R5-256933 sic@</w:t>
            </w:r>
          </w:p>
          <w:p w14:paraId="2EC3F1E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2E23745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cs_IP_QosFlowId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(oct2int(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]);</w:t>
            </w:r>
          </w:p>
          <w:p w14:paraId="2134315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select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]) </w:t>
            </w:r>
            <w:proofErr w:type="gramStart"/>
            <w:r w:rsidRPr="002141CE">
              <w:rPr>
                <w:rFonts w:asciiTheme="minorHAnsi" w:hAnsiTheme="minorHAnsi" w:cstheme="minorHAnsi"/>
              </w:rPr>
              <w:t>{ /</w:t>
            </w:r>
            <w:proofErr w:type="gramEnd"/>
            <w:r w:rsidRPr="002141CE">
              <w:rPr>
                <w:rFonts w:asciiTheme="minorHAnsi" w:hAnsiTheme="minorHAnsi" w:cstheme="minorHAnsi"/>
              </w:rPr>
              <w:t>/ @sic R5-253130 sic@</w:t>
            </w:r>
          </w:p>
          <w:p w14:paraId="6A566FE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case (Speech, Emergency) {</w:t>
            </w:r>
          </w:p>
          <w:p w14:paraId="110F2CA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f_IP_</w:t>
            </w:r>
            <w:proofErr w:type="gramStart"/>
            <w:r w:rsidRPr="002141CE">
              <w:rPr>
                <w:rFonts w:asciiTheme="minorHAnsi" w:hAnsiTheme="minorHAnsi" w:cstheme="minorHAnsi"/>
              </w:rPr>
              <w:t>RtpRtcpLoopback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IP,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p_GSM_MobilityInfo.PdnIndex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tsc_IMS_MediaPort_M1,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cs_DrbInfo_</w:t>
            </w:r>
            <w:proofErr w:type="gramStart"/>
            <w:r w:rsidRPr="002141CE">
              <w:rPr>
                <w:rFonts w:asciiTheme="minorHAnsi" w:hAnsiTheme="minorHAnsi" w:cstheme="minorHAnsi"/>
              </w:rPr>
              <w:t>NR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));</w:t>
            </w:r>
          </w:p>
          <w:p w14:paraId="0E31170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} case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DataChannel</w:t>
            </w:r>
            <w:proofErr w:type="spellEnd"/>
            <w:r w:rsidRPr="002141CE">
              <w:rPr>
                <w:rFonts w:asciiTheme="minorHAnsi" w:hAnsiTheme="minorHAnsi" w:cstheme="minorHAnsi"/>
              </w:rPr>
              <w:t>) {</w:t>
            </w:r>
          </w:p>
          <w:p w14:paraId="0C4D33E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lastRenderedPageBreak/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v_PDN_</w:t>
            </w:r>
            <w:proofErr w:type="gramStart"/>
            <w:r w:rsidRPr="002141CE">
              <w:rPr>
                <w:rFonts w:asciiTheme="minorHAnsi" w:hAnsiTheme="minorHAnsi" w:cstheme="minorHAnsi"/>
              </w:rPr>
              <w:t>AddressInfo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f_PDN_AddressInfo_Get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p_GSM_MobilityInfo.PdnIndex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08CCB58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f_IP_</w:t>
            </w:r>
            <w:proofErr w:type="gramStart"/>
            <w:r w:rsidRPr="002141CE">
              <w:rPr>
                <w:rFonts w:asciiTheme="minorHAnsi" w:hAnsiTheme="minorHAnsi" w:cstheme="minorHAnsi"/>
              </w:rPr>
              <w:t>ConfigureDiscardDataLoopbackData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IP, tsc_IMS_MediaPort_M2, cs_IPv4Addr(v_PDN_AddressInfo.Remote_IPAddressIPv4),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cs_DrbInfo_</w:t>
            </w:r>
            <w:proofErr w:type="gramStart"/>
            <w:r w:rsidRPr="002141CE">
              <w:rPr>
                <w:rFonts w:asciiTheme="minorHAnsi" w:hAnsiTheme="minorHAnsi" w:cstheme="minorHAnsi"/>
              </w:rPr>
              <w:t>NR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), discard);</w:t>
            </w:r>
          </w:p>
          <w:p w14:paraId="305DC88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f_IP_</w:t>
            </w:r>
            <w:proofErr w:type="gramStart"/>
            <w:r w:rsidRPr="002141CE">
              <w:rPr>
                <w:rFonts w:asciiTheme="minorHAnsi" w:hAnsiTheme="minorHAnsi" w:cstheme="minorHAnsi"/>
              </w:rPr>
              <w:t>ConfigureDiscardDataLoopbackData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IP, tsc_IMS_MediaPort_M2, cs_IPv6Addr(v_PDN_AddressInfo.Remote_IPAddressIPv6),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cs_DrbInfo_</w:t>
            </w:r>
            <w:proofErr w:type="gramStart"/>
            <w:r w:rsidRPr="002141CE">
              <w:rPr>
                <w:rFonts w:asciiTheme="minorHAnsi" w:hAnsiTheme="minorHAnsi" w:cstheme="minorHAnsi"/>
              </w:rPr>
              <w:t>NR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), discard);</w:t>
            </w:r>
          </w:p>
          <w:p w14:paraId="18E1AE0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} case else {</w:t>
            </w:r>
          </w:p>
          <w:p w14:paraId="24DDAF4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f_IP_</w:t>
            </w:r>
            <w:proofErr w:type="gramStart"/>
            <w:r w:rsidRPr="002141CE">
              <w:rPr>
                <w:rFonts w:asciiTheme="minorHAnsi" w:hAnsiTheme="minorHAnsi" w:cstheme="minorHAnsi"/>
              </w:rPr>
              <w:t>RtpRtcpLoopback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IP,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p_GSM_MobilityInfo.PdnIndex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tsc_IMS_MediaPort_M2,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cs_DrbInfo_</w:t>
            </w:r>
            <w:proofErr w:type="gramStart"/>
            <w:r w:rsidRPr="002141CE">
              <w:rPr>
                <w:rFonts w:asciiTheme="minorHAnsi" w:hAnsiTheme="minorHAnsi" w:cstheme="minorHAnsi"/>
              </w:rPr>
              <w:t>NR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));</w:t>
            </w:r>
          </w:p>
          <w:p w14:paraId="679A699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}</w:t>
            </w:r>
          </w:p>
          <w:p w14:paraId="29D0EF0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</w:t>
            </w:r>
          </w:p>
          <w:p w14:paraId="4F6E324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518BFF7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02D3ABF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if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isvalue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p_GSM_MobilityInfo.EPS_Bearer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 and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p_IncludeMappedCxts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 </w:t>
            </w:r>
            <w:proofErr w:type="gramStart"/>
            <w:r w:rsidRPr="002141CE">
              <w:rPr>
                <w:rFonts w:asciiTheme="minorHAnsi" w:hAnsiTheme="minorHAnsi" w:cstheme="minorHAnsi"/>
              </w:rPr>
              <w:t>{  /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/ This is only set if the UE supports </w:t>
            </w:r>
            <w:proofErr w:type="gramStart"/>
            <w:r w:rsidRPr="002141CE">
              <w:rPr>
                <w:rFonts w:asciiTheme="minorHAnsi" w:hAnsiTheme="minorHAnsi" w:cstheme="minorHAnsi"/>
              </w:rPr>
              <w:t>EPS  @</w:t>
            </w:r>
            <w:proofErr w:type="gramEnd"/>
            <w:r w:rsidRPr="002141CE">
              <w:rPr>
                <w:rFonts w:asciiTheme="minorHAnsi" w:hAnsiTheme="minorHAnsi" w:cstheme="minorHAnsi"/>
              </w:rPr>
              <w:t>sic R5-216153 sic@</w:t>
            </w:r>
          </w:p>
          <w:p w14:paraId="0D788CE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if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lengthof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) == 1) {</w:t>
            </w:r>
          </w:p>
          <w:p w14:paraId="64C33F6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cs_OneMappedEPSBearerContextList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gramEnd"/>
            <w:r w:rsidRPr="002141CE">
              <w:rPr>
                <w:rFonts w:asciiTheme="minorHAnsi" w:hAnsiTheme="minorHAnsi" w:cstheme="minorHAnsi"/>
              </w:rPr>
              <w:t>0]); // @sic R5-216153 sic@</w:t>
            </w:r>
          </w:p>
          <w:p w14:paraId="31646B6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 else {</w:t>
            </w:r>
          </w:p>
          <w:p w14:paraId="7479E4A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cs_TwoMappedEPSBearerContextList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0],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gramEnd"/>
            <w:r w:rsidRPr="002141CE">
              <w:rPr>
                <w:rFonts w:asciiTheme="minorHAnsi" w:hAnsiTheme="minorHAnsi" w:cstheme="minorHAnsi"/>
              </w:rPr>
              <w:t>1]); // @sic R5-216153 sic@</w:t>
            </w:r>
          </w:p>
          <w:p w14:paraId="0344B88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</w:t>
            </w:r>
          </w:p>
          <w:p w14:paraId="7E67C3D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6DD032A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6733CF5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PiggyBackedMsgToSend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f_Get_NG_</w:t>
            </w:r>
            <w:proofErr w:type="gramStart"/>
            <w:r w:rsidRPr="002141CE">
              <w:rPr>
                <w:rFonts w:asciiTheme="minorHAnsi" w:hAnsiTheme="minorHAnsi" w:cstheme="minorHAnsi"/>
              </w:rPr>
              <w:t>PDUSessionModificationCommand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49A5152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omit,</w:t>
            </w:r>
          </w:p>
          <w:p w14:paraId="5D28E13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-, -, -, -,</w:t>
            </w:r>
          </w:p>
          <w:p w14:paraId="0453E9D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cs_QoS_</w:t>
            </w:r>
            <w:proofErr w:type="gramStart"/>
            <w:r w:rsidRPr="002141CE">
              <w:rPr>
                <w:rFonts w:asciiTheme="minorHAnsi" w:hAnsiTheme="minorHAnsi" w:cstheme="minorHAnsi"/>
              </w:rPr>
              <w:t>Rules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v_QoS_Rule</w:t>
            </w:r>
            <w:proofErr w:type="spellEnd"/>
            <w:r w:rsidRPr="002141CE">
              <w:rPr>
                <w:rFonts w:asciiTheme="minorHAnsi" w:hAnsiTheme="minorHAnsi" w:cstheme="minorHAnsi"/>
              </w:rPr>
              <w:t>, '7A'O),</w:t>
            </w:r>
          </w:p>
          <w:p w14:paraId="223EE38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cs_QoSFlowDescr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</w:t>
            </w:r>
            <w:proofErr w:type="spellEnd"/>
            <w:proofErr w:type="gramStart"/>
            <w:r w:rsidRPr="002141CE">
              <w:rPr>
                <w:rFonts w:asciiTheme="minorHAnsi" w:hAnsiTheme="minorHAnsi" w:cstheme="minorHAnsi"/>
              </w:rPr>
              <w:t xml:space="preserve">),   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    // @sic R5-213155 sic@</w:t>
            </w:r>
          </w:p>
          <w:p w14:paraId="61AB86A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v_MappedEPSBearerContexts</w:t>
            </w:r>
            <w:proofErr w:type="spellEnd"/>
            <w:proofErr w:type="gramStart"/>
            <w:r w:rsidRPr="002141CE">
              <w:rPr>
                <w:rFonts w:asciiTheme="minorHAnsi" w:hAnsiTheme="minorHAnsi" w:cstheme="minorHAnsi"/>
              </w:rPr>
              <w:t xml:space="preserve">);   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                                             // @sic R5-216153 sic@</w:t>
            </w:r>
          </w:p>
          <w:p w14:paraId="0C58F7D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4C2846F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// then send RRC Reconfiguration message</w:t>
            </w:r>
          </w:p>
          <w:p w14:paraId="403798D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>= cs_38508_</w:t>
            </w:r>
            <w:proofErr w:type="gramStart"/>
            <w:r w:rsidRPr="002141CE">
              <w:rPr>
                <w:rFonts w:asciiTheme="minorHAnsi" w:hAnsiTheme="minorHAnsi" w:cstheme="minorHAnsi"/>
              </w:rPr>
              <w:t>RadioBearerConfigDef(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-,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2FEE8C6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f_NR_GetCellgroupConfig_</w:t>
            </w:r>
            <w:proofErr w:type="gramStart"/>
            <w:r w:rsidRPr="002141CE">
              <w:rPr>
                <w:rFonts w:asciiTheme="minorHAnsi" w:hAnsiTheme="minorHAnsi" w:cstheme="minorHAnsi"/>
              </w:rPr>
              <w:t>DRB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, false);</w:t>
            </w:r>
          </w:p>
          <w:p w14:paraId="6D8C21C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v_CellGroupConfig.rlc_</w:t>
            </w:r>
            <w:proofErr w:type="gramStart"/>
            <w:r w:rsidRPr="002141CE">
              <w:rPr>
                <w:rFonts w:asciiTheme="minorHAnsi" w:hAnsiTheme="minorHAnsi" w:cstheme="minorHAnsi"/>
              </w:rPr>
              <w:t>BearerToAddModList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v_RLCConfigList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33F8C68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69E41C6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</w:t>
            </w:r>
            <w:proofErr w:type="gramStart"/>
            <w:r w:rsidRPr="002141CE">
              <w:rPr>
                <w:rFonts w:asciiTheme="minorHAnsi" w:hAnsiTheme="minorHAnsi" w:cstheme="minorHAnsi"/>
              </w:rPr>
              <w:t>RRCReconfigNewDRBWithSSConfig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6F22779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185252A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v_SS_Config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29392A6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111BAC0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</w:t>
            </w:r>
            <w:proofErr w:type="gramStart"/>
            <w:r w:rsidRPr="002141CE">
              <w:rPr>
                <w:rFonts w:asciiTheme="minorHAnsi" w:hAnsiTheme="minorHAnsi" w:cstheme="minorHAnsi"/>
              </w:rPr>
              <w:t>{ cs</w:t>
            </w:r>
            <w:proofErr w:type="gramEnd"/>
            <w:r w:rsidRPr="002141CE">
              <w:rPr>
                <w:rFonts w:asciiTheme="minorHAnsi" w:hAnsiTheme="minorHAnsi" w:cstheme="minorHAnsi"/>
              </w:rPr>
              <w:t>_NG_NAS_</w:t>
            </w:r>
            <w:proofErr w:type="gramStart"/>
            <w:r w:rsidRPr="002141CE">
              <w:rPr>
                <w:rFonts w:asciiTheme="minorHAnsi" w:hAnsiTheme="minorHAnsi" w:cstheme="minorHAnsi"/>
              </w:rPr>
              <w:t>RequestWithPiggybacking(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tsc_SHT_IntegrityProtected_Ciphered,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v_PiggyBackedMsgToSend</w:t>
            </w:r>
            <w:proofErr w:type="spellEnd"/>
            <w:proofErr w:type="gramStart"/>
            <w:r w:rsidRPr="002141CE">
              <w:rPr>
                <w:rFonts w:asciiTheme="minorHAnsi" w:hAnsiTheme="minorHAnsi" w:cstheme="minorHAnsi"/>
              </w:rPr>
              <w:t>) }</w:t>
            </w:r>
            <w:proofErr w:type="gramEnd"/>
            <w:r w:rsidRPr="002141CE">
              <w:rPr>
                <w:rFonts w:asciiTheme="minorHAnsi" w:hAnsiTheme="minorHAnsi" w:cstheme="minorHAnsi"/>
              </w:rPr>
              <w:t>, -, -, false); // @sic R5-224685 sic@</w:t>
            </w:r>
          </w:p>
          <w:p w14:paraId="6DA415E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alt </w:t>
            </w:r>
            <w:proofErr w:type="gramStart"/>
            <w:r w:rsidRPr="002141CE">
              <w:rPr>
                <w:rFonts w:asciiTheme="minorHAnsi" w:hAnsiTheme="minorHAnsi" w:cstheme="minorHAnsi"/>
              </w:rPr>
              <w:t>{ /</w:t>
            </w:r>
            <w:proofErr w:type="gramEnd"/>
            <w:r w:rsidRPr="002141CE">
              <w:rPr>
                <w:rFonts w:asciiTheme="minorHAnsi" w:hAnsiTheme="minorHAnsi" w:cstheme="minorHAnsi"/>
              </w:rPr>
              <w:t>/ @sic R5-224685 sic@</w:t>
            </w:r>
          </w:p>
          <w:p w14:paraId="4AE9656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car_NR_SRB_RrcPdu_</w:t>
            </w:r>
            <w:proofErr w:type="gramStart"/>
            <w:r w:rsidRPr="002141CE">
              <w:rPr>
                <w:rFonts w:asciiTheme="minorHAnsi" w:hAnsiTheme="minorHAnsi" w:cstheme="minorHAnsi"/>
              </w:rPr>
              <w:t>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 tsc_NR_RbId_SRB1, cr_38508_RRCReconfigurationComplete))</w:t>
            </w:r>
          </w:p>
          <w:p w14:paraId="76E437F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</w:t>
            </w:r>
            <w:proofErr w:type="gramStart"/>
            <w:r w:rsidRPr="002141CE">
              <w:rPr>
                <w:rFonts w:asciiTheme="minorHAnsi" w:hAnsiTheme="minorHAnsi" w:cstheme="minorHAnsi"/>
              </w:rPr>
              <w:t>{ /</w:t>
            </w:r>
            <w:proofErr w:type="gramEnd"/>
            <w:r w:rsidRPr="002141CE">
              <w:rPr>
                <w:rFonts w:asciiTheme="minorHAnsi" w:hAnsiTheme="minorHAnsi" w:cstheme="minorHAnsi"/>
              </w:rPr>
              <w:t>/ RRC then NAS</w:t>
            </w:r>
          </w:p>
          <w:p w14:paraId="2C451D1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car_NR_SRB_NasPdu_</w:t>
            </w:r>
            <w:proofErr w:type="gramStart"/>
            <w:r w:rsidRPr="002141CE">
              <w:rPr>
                <w:rFonts w:asciiTheme="minorHAnsi" w:hAnsiTheme="minorHAnsi" w:cstheme="minorHAnsi"/>
              </w:rPr>
              <w:t>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72799AB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tsc_NR_RbId_SRB2,</w:t>
            </w:r>
          </w:p>
          <w:p w14:paraId="3E3295B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cr_NG_NAS_IndWithPiggybacking((tsc_SHT_IntegrityProtected_</w:t>
            </w:r>
            <w:proofErr w:type="gramStart"/>
            <w:r w:rsidRPr="002141CE">
              <w:rPr>
                <w:rFonts w:asciiTheme="minorHAnsi" w:hAnsiTheme="minorHAnsi" w:cstheme="minorHAnsi"/>
              </w:rPr>
              <w:t>Ciphered,tsc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_SHT_IntegrityProtected)))) -&gt; value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35A6389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44D4D72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}</w:t>
            </w:r>
          </w:p>
          <w:p w14:paraId="344F1A7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car_NR_SRB_NasPdu_</w:t>
            </w:r>
            <w:proofErr w:type="gramStart"/>
            <w:r w:rsidRPr="002141CE">
              <w:rPr>
                <w:rFonts w:asciiTheme="minorHAnsi" w:hAnsiTheme="minorHAnsi" w:cstheme="minorHAnsi"/>
              </w:rPr>
              <w:t>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59B7D1A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tsc_NR_RbId_SRB2,</w:t>
            </w:r>
          </w:p>
          <w:p w14:paraId="7BF3B06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cr_NG_NAS_IndWithPiggybacking((tsc_SHT_IntegrityProtected_</w:t>
            </w:r>
            <w:proofErr w:type="gramStart"/>
            <w:r w:rsidRPr="002141CE">
              <w:rPr>
                <w:rFonts w:asciiTheme="minorHAnsi" w:hAnsiTheme="minorHAnsi" w:cstheme="minorHAnsi"/>
              </w:rPr>
              <w:t>Ciphered,tsc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_SHT_IntegrityProtected)))) -&gt; value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</w:t>
            </w:r>
            <w:proofErr w:type="spellEnd"/>
          </w:p>
          <w:p w14:paraId="4EC2BE4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lastRenderedPageBreak/>
              <w:t xml:space="preserve">         </w:t>
            </w:r>
            <w:proofErr w:type="gramStart"/>
            <w:r w:rsidRPr="002141CE">
              <w:rPr>
                <w:rFonts w:asciiTheme="minorHAnsi" w:hAnsiTheme="minorHAnsi" w:cstheme="minorHAnsi"/>
              </w:rPr>
              <w:t>{ /</w:t>
            </w:r>
            <w:proofErr w:type="gramEnd"/>
            <w:r w:rsidRPr="002141CE">
              <w:rPr>
                <w:rFonts w:asciiTheme="minorHAnsi" w:hAnsiTheme="minorHAnsi" w:cstheme="minorHAnsi"/>
              </w:rPr>
              <w:t>/ NAS then RRC</w:t>
            </w:r>
          </w:p>
          <w:p w14:paraId="200B5F0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car_NR_SRB_RrcPdu_</w:t>
            </w:r>
            <w:proofErr w:type="gramStart"/>
            <w:r w:rsidRPr="002141CE">
              <w:rPr>
                <w:rFonts w:asciiTheme="minorHAnsi" w:hAnsiTheme="minorHAnsi" w:cstheme="minorHAnsi"/>
              </w:rPr>
              <w:t>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 tsc_NR_RbId_SRB1, cr_38508_RRCReconfigurationComplete));</w:t>
            </w:r>
          </w:p>
          <w:p w14:paraId="6F4934D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}</w:t>
            </w:r>
          </w:p>
          <w:p w14:paraId="667DA0E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7C93AF8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if (not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f_Check_NG_PDUSessionModificationComplete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ReceivedAsp.Signalling.Nas</w:t>
            </w:r>
            <w:proofErr w:type="spellEnd"/>
            <w:proofErr w:type="gramEnd"/>
            <w:r w:rsidRPr="002141CE">
              <w:rPr>
                <w:rFonts w:asciiTheme="minorHAnsi" w:hAnsiTheme="minorHAnsi" w:cstheme="minorHAnsi"/>
              </w:rPr>
              <w:t>[0</w:t>
            </w:r>
            <w:proofErr w:type="gramStart"/>
            <w:r w:rsidRPr="002141CE">
              <w:rPr>
                <w:rFonts w:asciiTheme="minorHAnsi" w:hAnsiTheme="minorHAnsi" w:cstheme="minorHAnsi"/>
              </w:rPr>
              <w:t>].</w:t>
            </w:r>
            <w:proofErr w:type="spellStart"/>
            <w:r w:rsidRPr="002141CE">
              <w:rPr>
                <w:rFonts w:asciiTheme="minorHAnsi" w:hAnsiTheme="minorHAnsi" w:cstheme="minorHAnsi"/>
              </w:rPr>
              <w:t>Pdu</w:t>
            </w:r>
            <w:proofErr w:type="spellEnd"/>
            <w:proofErr w:type="gram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>)) {</w:t>
            </w:r>
          </w:p>
          <w:p w14:paraId="48C21C3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</w:t>
            </w:r>
            <w:proofErr w:type="gramStart"/>
            <w:r w:rsidRPr="002141CE">
              <w:rPr>
                <w:rFonts w:asciiTheme="minorHAnsi" w:hAnsiTheme="minorHAnsi" w:cstheme="minorHAnsi"/>
              </w:rPr>
              <w:t>SetVerdictFailOrInconc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gramEnd"/>
            <w:r w:rsidRPr="002141CE">
              <w:rPr>
                <w:rFonts w:asciiTheme="minorHAnsi" w:hAnsiTheme="minorHAnsi" w:cstheme="minorHAnsi"/>
              </w:rPr>
              <w:t>__FILE__, __LINE__, "PDU Session Modification Complete failed");</w:t>
            </w:r>
          </w:p>
          <w:p w14:paraId="59C271E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20734DB4" w14:textId="13999786" w:rsidR="001D5055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}</w:t>
            </w:r>
          </w:p>
        </w:tc>
      </w:tr>
    </w:tbl>
    <w:p w14:paraId="6AA819FF" w14:textId="77777777" w:rsidR="0088494B" w:rsidRPr="003C4E4F" w:rsidRDefault="0088494B" w:rsidP="0088494B">
      <w:pPr>
        <w:rPr>
          <w:rFonts w:ascii="Arial" w:hAnsi="Arial" w:cs="Arial"/>
        </w:rPr>
      </w:pPr>
    </w:p>
    <w:p w14:paraId="4DFA48EB" w14:textId="77777777" w:rsidR="0088494B" w:rsidRPr="003C4E4F" w:rsidRDefault="0088494B" w:rsidP="0088494B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8494B" w:rsidRPr="003C4E4F" w14:paraId="3B567353" w14:textId="77777777" w:rsidTr="009D405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867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>function f_NR5GC_ModifyPDUSession_</w:t>
            </w:r>
            <w:proofErr w:type="gramStart"/>
            <w:r w:rsidRPr="002141CE">
              <w:rPr>
                <w:rFonts w:asciiTheme="minorHAnsi" w:hAnsiTheme="minorHAnsi" w:cstheme="minorHAnsi"/>
              </w:rPr>
              <w:t>ConfigureCallMedia(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NR_CellId_Type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5449633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GSM_MobilityInfo_Type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1E7002A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ListOfMedia_Type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4A23B4E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boolean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</w:t>
            </w:r>
            <w:proofErr w:type="gramStart"/>
            <w:r w:rsidRPr="002141CE">
              <w:rPr>
                <w:rFonts w:asciiTheme="minorHAnsi" w:hAnsiTheme="minorHAnsi" w:cstheme="minorHAnsi"/>
              </w:rPr>
              <w:t>IncludeMappedCxts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>= true) runs on NR5GC_PTC</w:t>
            </w:r>
          </w:p>
          <w:p w14:paraId="56E0377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</w:t>
            </w:r>
            <w:proofErr w:type="gramStart"/>
            <w:r w:rsidRPr="002141CE">
              <w:rPr>
                <w:rFonts w:asciiTheme="minorHAnsi" w:hAnsiTheme="minorHAnsi" w:cstheme="minorHAnsi"/>
              </w:rPr>
              <w:t>{ /</w:t>
            </w:r>
            <w:proofErr w:type="gramEnd"/>
            <w:r w:rsidRPr="002141CE">
              <w:rPr>
                <w:rFonts w:asciiTheme="minorHAnsi" w:hAnsiTheme="minorHAnsi" w:cstheme="minorHAnsi"/>
              </w:rPr>
              <w:t>/ @sic R5-253115 sic@ created common function to establish all media types</w:t>
            </w:r>
          </w:p>
          <w:p w14:paraId="72BCD4D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NR_SRB_COMMON_IND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513E9C5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NG_NAS_DL_Pdu_Type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v_PiggyBackedMsgToSend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6A018EA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58CA619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670F2EF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NR_RLC_BearerToAddModList_Type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v_RLCConfigList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4C8A2B7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6BB1B39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NR_RadioBearerList_Type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v_SS_Config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1B42A4E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lang w:val="de-DE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r w:rsidRPr="002141CE">
              <w:rPr>
                <w:rFonts w:asciiTheme="minorHAnsi" w:hAnsiTheme="minorHAnsi" w:cstheme="minorHAnsi"/>
                <w:lang w:val="de-DE"/>
              </w:rPr>
              <w:t>var IntegerList_Type v_DRBList;</w:t>
            </w:r>
          </w:p>
          <w:p w14:paraId="66BC387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lang w:val="de-DE"/>
              </w:rPr>
              <w:t xml:space="preserve">    </w:t>
            </w:r>
            <w:r w:rsidRPr="002141CE">
              <w:rPr>
                <w:rFonts w:asciiTheme="minorHAnsi" w:hAnsiTheme="minorHAnsi" w:cstheme="minorHAnsi"/>
              </w:rPr>
              <w:t xml:space="preserve">var </w:t>
            </w:r>
            <w:proofErr w:type="spellStart"/>
            <w:r w:rsidRPr="002141CE">
              <w:rPr>
                <w:rFonts w:asciiTheme="minorHAnsi" w:hAnsiTheme="minorHAnsi" w:cstheme="minorHAnsi"/>
              </w:rPr>
              <w:t>boolean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v_IsFR</w:t>
            </w:r>
            <w:proofErr w:type="gramStart"/>
            <w:r w:rsidRPr="002141CE">
              <w:rPr>
                <w:rFonts w:asciiTheme="minorHAnsi" w:hAnsiTheme="minorHAnsi" w:cstheme="minorHAnsi"/>
              </w:rPr>
              <w:t>1 :</w:t>
            </w:r>
            <w:proofErr w:type="gramEnd"/>
            <w:r w:rsidRPr="002141CE">
              <w:rPr>
                <w:rFonts w:asciiTheme="minorHAnsi" w:hAnsiTheme="minorHAnsi" w:cstheme="minorHAnsi"/>
              </w:rPr>
              <w:t>= f_NR_CellInfo_GetIsFR1(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5DCECFD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</w:t>
            </w:r>
            <w:proofErr w:type="gramStart"/>
            <w:r w:rsidRPr="002141CE">
              <w:rPr>
                <w:rFonts w:asciiTheme="minorHAnsi" w:hAnsiTheme="minorHAnsi" w:cstheme="minorHAnsi"/>
              </w:rPr>
              <w:t xml:space="preserve">value)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QoS</w:t>
            </w:r>
            <w:proofErr w:type="gramEnd"/>
            <w:r w:rsidRPr="002141CE">
              <w:rPr>
                <w:rFonts w:asciiTheme="minorHAnsi" w:hAnsiTheme="minorHAnsi" w:cstheme="minorHAnsi"/>
              </w:rPr>
              <w:t>_FlowList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62088E8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QoS_RuleList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v_QoS_Rule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7D508A9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(value)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QosFlow_Identification_Type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15E1898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O1_Type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08654B86" w14:textId="3C381F00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r w:rsidRPr="002141CE">
              <w:rPr>
                <w:rFonts w:asciiTheme="minorHAnsi" w:hAnsiTheme="minorHAnsi" w:cstheme="minorHAnsi"/>
                <w:highlight w:val="yellow"/>
              </w:rPr>
              <w:t xml:space="preserve">//WA#WI1460385 </w:t>
            </w:r>
            <w:r w:rsidRPr="002141CE">
              <w:rPr>
                <w:rFonts w:asciiTheme="minorHAnsi" w:hAnsiTheme="minorHAnsi" w:cstheme="minorHAnsi"/>
                <w:b/>
                <w:bCs/>
                <w:highlight w:val="yellow"/>
              </w:rPr>
              <w:t>COMMENTED OUT</w:t>
            </w:r>
            <w:r w:rsidRPr="002141CE">
              <w:rPr>
                <w:rFonts w:asciiTheme="minorHAnsi" w:hAnsiTheme="minorHAnsi" w:cstheme="minorHAnsi"/>
                <w:highlight w:val="yellow"/>
              </w:rPr>
              <w:t xml:space="preserve"> var template (value) </w:t>
            </w:r>
            <w:proofErr w:type="spellStart"/>
            <w:r w:rsidRPr="002141CE">
              <w:rPr>
                <w:rFonts w:asciiTheme="minorHAnsi" w:hAnsiTheme="minorHAnsi" w:cstheme="minorHAnsi"/>
                <w:highlight w:val="yellow"/>
              </w:rPr>
              <w:t>MappedContextList_Type</w:t>
            </w:r>
            <w:proofErr w:type="spellEnd"/>
            <w:r w:rsidRPr="002141CE">
              <w:rPr>
                <w:rFonts w:asciiTheme="minorHAnsi" w:hAnsiTheme="minorHAnsi" w:cstheme="minorHAnsi"/>
                <w:highlight w:val="yellow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  <w:highlight w:val="yellow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  <w:highlight w:val="yellow"/>
              </w:rPr>
              <w:t>;</w:t>
            </w:r>
          </w:p>
          <w:p w14:paraId="310EFA7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r w:rsidRPr="002141CE">
              <w:rPr>
                <w:rFonts w:asciiTheme="minorHAnsi" w:hAnsiTheme="minorHAnsi" w:cstheme="minorHAnsi"/>
                <w:highlight w:val="green"/>
              </w:rPr>
              <w:t xml:space="preserve">var template (omit)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MappedContextList_Type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  <w:highlight w:val="green"/>
              </w:rPr>
              <w:t>MappedEPSContext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  <w:highlight w:val="green"/>
              </w:rPr>
              <w:t>= omit; //WA#WI1460385</w:t>
            </w:r>
          </w:p>
          <w:p w14:paraId="26AC911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highlight w:val="green"/>
              </w:rPr>
              <w:t xml:space="preserve">    var template (omit)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MappedEPSContext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v_MappedEPSContext_SingleElement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>; //WA#WI1460385</w:t>
            </w:r>
          </w:p>
          <w:p w14:paraId="4545CBC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var template (omit) </w:t>
            </w:r>
            <w:proofErr w:type="spellStart"/>
            <w:r w:rsidRPr="002141CE">
              <w:rPr>
                <w:rFonts w:asciiTheme="minorHAnsi" w:hAnsiTheme="minorHAnsi" w:cstheme="minorHAnsi"/>
              </w:rPr>
              <w:t>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gramStart"/>
            <w:r w:rsidRPr="002141CE">
              <w:rPr>
                <w:rFonts w:asciiTheme="minorHAnsi" w:hAnsiTheme="minorHAnsi" w:cstheme="minorHAnsi"/>
              </w:rPr>
              <w:t>omit;  /</w:t>
            </w:r>
            <w:proofErr w:type="gramEnd"/>
            <w:r w:rsidRPr="002141CE">
              <w:rPr>
                <w:rFonts w:asciiTheme="minorHAnsi" w:hAnsiTheme="minorHAnsi" w:cstheme="minorHAnsi"/>
              </w:rPr>
              <w:t>/ @sic R5s211336 sic@</w:t>
            </w:r>
          </w:p>
          <w:p w14:paraId="21A6AD1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lang w:val="de-DE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r w:rsidRPr="002141CE">
              <w:rPr>
                <w:rFonts w:asciiTheme="minorHAnsi" w:hAnsiTheme="minorHAnsi" w:cstheme="minorHAnsi"/>
                <w:lang w:val="de-DE"/>
              </w:rPr>
              <w:t>var IntegerList_Type v_QFI;</w:t>
            </w:r>
          </w:p>
          <w:p w14:paraId="124C10FF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lang w:val="de-DE"/>
              </w:rPr>
              <w:t xml:space="preserve">    </w:t>
            </w:r>
            <w:r w:rsidRPr="002141CE">
              <w:rPr>
                <w:rFonts w:asciiTheme="minorHAnsi" w:hAnsiTheme="minorHAnsi" w:cstheme="minorHAnsi"/>
              </w:rPr>
              <w:t xml:space="preserve">var integer 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0B34C9D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0330610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</w:t>
            </w:r>
            <w:proofErr w:type="gramStart"/>
            <w:r w:rsidRPr="002141CE">
              <w:rPr>
                <w:rFonts w:asciiTheme="minorHAnsi" w:hAnsiTheme="minorHAnsi" w:cstheme="minorHAnsi"/>
              </w:rPr>
              <w:t>GetNextDRBIds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p_GSM_MobilityInfo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false,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lengthof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)); // @sic R5s210877 sic@    </w:t>
            </w:r>
          </w:p>
          <w:p w14:paraId="7207F3A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for (</w:t>
            </w:r>
            <w:proofErr w:type="spellStart"/>
            <w:proofErr w:type="gram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0; 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&lt; </w:t>
            </w:r>
            <w:proofErr w:type="spellStart"/>
            <w:r w:rsidRPr="002141CE">
              <w:rPr>
                <w:rFonts w:asciiTheme="minorHAnsi" w:hAnsiTheme="minorHAnsi" w:cstheme="minorHAnsi"/>
              </w:rPr>
              <w:t>lengthof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); </w:t>
            </w:r>
            <w:proofErr w:type="spellStart"/>
            <w:proofErr w:type="gram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i+1) </w:t>
            </w:r>
            <w:proofErr w:type="gramStart"/>
            <w:r w:rsidRPr="002141CE">
              <w:rPr>
                <w:rFonts w:asciiTheme="minorHAnsi" w:hAnsiTheme="minorHAnsi" w:cstheme="minorHAnsi"/>
              </w:rPr>
              <w:t>{ /</w:t>
            </w:r>
            <w:proofErr w:type="gramEnd"/>
            <w:r w:rsidRPr="002141CE">
              <w:rPr>
                <w:rFonts w:asciiTheme="minorHAnsi" w:hAnsiTheme="minorHAnsi" w:cstheme="minorHAnsi"/>
              </w:rPr>
              <w:t>/WA#WI1454486</w:t>
            </w:r>
          </w:p>
          <w:p w14:paraId="361C50C0" w14:textId="0B9024F5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f_NR5GC_ModifyPDUSession_BuildMediaParams(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v_QoS_Rule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v_MappedEPSContext_SingleElement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 xml:space="preserve"> </w:t>
            </w:r>
            <w:r w:rsidRPr="002141CE">
              <w:rPr>
                <w:rFonts w:asciiTheme="minorHAnsi" w:hAnsiTheme="minorHAnsi" w:cstheme="minorHAnsi"/>
                <w:highlight w:val="yellow"/>
              </w:rPr>
              <w:t xml:space="preserve">/*//WA#WI1460385 COMMENTED OUT </w:t>
            </w:r>
            <w:proofErr w:type="spellStart"/>
            <w:r w:rsidRPr="002141CE">
              <w:rPr>
                <w:rFonts w:asciiTheme="minorHAnsi" w:hAnsiTheme="minorHAnsi" w:cstheme="minorHAnsi"/>
                <w:highlight w:val="yellow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  <w:highlight w:val="yellow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  <w:highlight w:val="yellow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  <w:highlight w:val="yellow"/>
              </w:rPr>
              <w:t>]*/</w:t>
            </w:r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7752ADF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gramStart"/>
            <w:r w:rsidRPr="002141CE">
              <w:rPr>
                <w:rFonts w:asciiTheme="minorHAnsi" w:hAnsiTheme="minorHAnsi" w:cstheme="minorHAnsi"/>
                <w:highlight w:val="green"/>
              </w:rPr>
              <w:t xml:space="preserve">if(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isvalue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 xml:space="preserve">(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v</w:t>
            </w:r>
            <w:proofErr w:type="gramEnd"/>
            <w:r w:rsidRPr="002141CE">
              <w:rPr>
                <w:rFonts w:asciiTheme="minorHAnsi" w:hAnsiTheme="minorHAnsi" w:cstheme="minorHAnsi"/>
                <w:highlight w:val="green"/>
              </w:rPr>
              <w:t>_MappedEPSContext_</w:t>
            </w:r>
            <w:proofErr w:type="gramStart"/>
            <w:r w:rsidRPr="002141CE">
              <w:rPr>
                <w:rFonts w:asciiTheme="minorHAnsi" w:hAnsiTheme="minorHAnsi" w:cstheme="minorHAnsi"/>
                <w:highlight w:val="green"/>
              </w:rPr>
              <w:t>SingleElement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 xml:space="preserve"> )</w:t>
            </w:r>
            <w:proofErr w:type="gramEnd"/>
            <w:r w:rsidRPr="002141CE">
              <w:rPr>
                <w:rFonts w:asciiTheme="minorHAnsi" w:hAnsiTheme="minorHAnsi" w:cstheme="minorHAnsi"/>
                <w:highlight w:val="green"/>
              </w:rPr>
              <w:t xml:space="preserve"> ) {//WA#WI1460385</w:t>
            </w:r>
          </w:p>
          <w:p w14:paraId="39E7C86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highlight w:val="green"/>
              </w:rPr>
            </w:pPr>
            <w:r w:rsidRPr="002141CE">
              <w:rPr>
                <w:rFonts w:asciiTheme="minorHAnsi" w:hAnsiTheme="minorHAnsi" w:cstheme="minorHAnsi"/>
                <w:highlight w:val="green"/>
              </w:rPr>
              <w:t xml:space="preserve">            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v_MappedEPSContext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i</w:t>
            </w:r>
            <w:proofErr w:type="spellEnd"/>
            <w:proofErr w:type="gramStart"/>
            <w:r w:rsidRPr="002141CE">
              <w:rPr>
                <w:rFonts w:asciiTheme="minorHAnsi" w:hAnsiTheme="minorHAnsi" w:cstheme="minorHAnsi"/>
                <w:highlight w:val="green"/>
              </w:rPr>
              <w:t>] :</w:t>
            </w:r>
            <w:proofErr w:type="gramEnd"/>
            <w:r w:rsidRPr="002141CE">
              <w:rPr>
                <w:rFonts w:asciiTheme="minorHAnsi" w:hAnsiTheme="minorHAnsi" w:cstheme="minorHAnsi"/>
                <w:highlight w:val="green"/>
              </w:rPr>
              <w:t xml:space="preserve">= </w:t>
            </w:r>
            <w:proofErr w:type="spellStart"/>
            <w:r w:rsidRPr="002141CE">
              <w:rPr>
                <w:rFonts w:asciiTheme="minorHAnsi" w:hAnsiTheme="minorHAnsi" w:cstheme="minorHAnsi"/>
                <w:highlight w:val="green"/>
              </w:rPr>
              <w:t>v_MappedEPSContext_SingleElement</w:t>
            </w:r>
            <w:proofErr w:type="spellEnd"/>
            <w:r w:rsidRPr="002141CE">
              <w:rPr>
                <w:rFonts w:asciiTheme="minorHAnsi" w:hAnsiTheme="minorHAnsi" w:cstheme="minorHAnsi"/>
                <w:highlight w:val="green"/>
              </w:rPr>
              <w:t>;</w:t>
            </w:r>
          </w:p>
          <w:p w14:paraId="0BFECBD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highlight w:val="green"/>
              </w:rPr>
              <w:t xml:space="preserve">        }</w:t>
            </w:r>
          </w:p>
          <w:p w14:paraId="48DEBD1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2408E7D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// build components of Reconfiguration message</w:t>
            </w:r>
          </w:p>
          <w:p w14:paraId="04B3A7D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proofErr w:type="gramStart"/>
            <w:r w:rsidRPr="002141CE">
              <w:rPr>
                <w:rFonts w:asciiTheme="minorHAnsi" w:hAnsiTheme="minorHAnsi" w:cstheme="minorHAnsi"/>
              </w:rPr>
              <w:t>] :</w:t>
            </w:r>
            <w:proofErr w:type="gramEnd"/>
            <w:r w:rsidRPr="002141CE">
              <w:rPr>
                <w:rFonts w:asciiTheme="minorHAnsi" w:hAnsiTheme="minorHAnsi" w:cstheme="minorHAnsi"/>
              </w:rPr>
              <w:t>= cs_NR_DRB_ToAddMod(cs_NR_DRB_</w:t>
            </w:r>
            <w:proofErr w:type="gramStart"/>
            <w:r w:rsidRPr="002141CE">
              <w:rPr>
                <w:rFonts w:asciiTheme="minorHAnsi" w:hAnsiTheme="minorHAnsi" w:cstheme="minorHAnsi"/>
              </w:rPr>
              <w:t>SDAP(</w:t>
            </w:r>
            <w:proofErr w:type="gramEnd"/>
            <w:r w:rsidRPr="002141CE">
              <w:rPr>
                <w:rFonts w:asciiTheme="minorHAnsi" w:hAnsiTheme="minorHAnsi" w:cstheme="minorHAnsi"/>
              </w:rPr>
              <w:t>cs_SDAP_Config(oct2int(p_GSM_MobilityInfo.SessionId), false, {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]})),</w:t>
            </w:r>
          </w:p>
          <w:p w14:paraId="7B3B5A9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</w:t>
            </w:r>
          </w:p>
          <w:p w14:paraId="2F0F517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         -, -,</w:t>
            </w:r>
          </w:p>
          <w:p w14:paraId="79B5DAF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         cs_38508_PDCP_Config </w:t>
            </w:r>
            <w:proofErr w:type="gramStart"/>
            <w:r w:rsidRPr="002141CE">
              <w:rPr>
                <w:rFonts w:asciiTheme="minorHAnsi" w:hAnsiTheme="minorHAnsi" w:cstheme="minorHAnsi"/>
              </w:rPr>
              <w:t>( -</w:t>
            </w:r>
            <w:proofErr w:type="gramEnd"/>
            <w:r w:rsidRPr="002141CE">
              <w:rPr>
                <w:rFonts w:asciiTheme="minorHAnsi" w:hAnsiTheme="minorHAnsi" w:cstheme="minorHAnsi"/>
              </w:rPr>
              <w:t>, ms80, omit)); // UM as per 38.508-1 Table 4.6.3-99: PDCP-</w:t>
            </w:r>
            <w:proofErr w:type="gramStart"/>
            <w:r w:rsidRPr="002141CE">
              <w:rPr>
                <w:rFonts w:asciiTheme="minorHAnsi" w:hAnsiTheme="minorHAnsi" w:cstheme="minorHAnsi"/>
              </w:rPr>
              <w:t>Config  @</w:t>
            </w:r>
            <w:proofErr w:type="gramEnd"/>
            <w:r w:rsidRPr="002141CE">
              <w:rPr>
                <w:rFonts w:asciiTheme="minorHAnsi" w:hAnsiTheme="minorHAnsi" w:cstheme="minorHAnsi"/>
              </w:rPr>
              <w:t>sic R5-213445 sic@</w:t>
            </w:r>
          </w:p>
          <w:p w14:paraId="509EE6B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v_SS_Config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proofErr w:type="gramStart"/>
            <w:r w:rsidRPr="002141CE">
              <w:rPr>
                <w:rFonts w:asciiTheme="minorHAnsi" w:hAnsiTheme="minorHAnsi" w:cstheme="minorHAnsi"/>
              </w:rPr>
              <w:t>]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f_NR_GetRadioBearerConfig_</w:t>
            </w:r>
            <w:proofErr w:type="gramStart"/>
            <w:r w:rsidRPr="002141CE">
              <w:rPr>
                <w:rFonts w:asciiTheme="minorHAnsi" w:hAnsiTheme="minorHAnsi" w:cstheme="minorHAnsi"/>
              </w:rPr>
              <w:t>FullUM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 -, -, f_ReturnNR_SDAP_Configuration_FromSDAP_Config(valueof(cs_SDAP_Config(oct2int(p_GSM_MobilityInfo.SessionId), false, {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]}))));</w:t>
            </w:r>
          </w:p>
          <w:p w14:paraId="7B04D29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lastRenderedPageBreak/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v_RLCConfigList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proofErr w:type="gramStart"/>
            <w:r w:rsidRPr="002141CE">
              <w:rPr>
                <w:rFonts w:asciiTheme="minorHAnsi" w:hAnsiTheme="minorHAnsi" w:cstheme="minorHAnsi"/>
              </w:rPr>
              <w:t>] :</w:t>
            </w:r>
            <w:proofErr w:type="gramEnd"/>
            <w:r w:rsidRPr="002141CE">
              <w:rPr>
                <w:rFonts w:asciiTheme="minorHAnsi" w:hAnsiTheme="minorHAnsi" w:cstheme="minorHAnsi"/>
              </w:rPr>
              <w:t>= cs_38508_RLC_BearerConfig_DRB(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</w:t>
            </w:r>
          </w:p>
          <w:p w14:paraId="030EDC5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  <w:lang w:val="de-DE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</w:t>
            </w:r>
            <w:r w:rsidRPr="002141CE">
              <w:rPr>
                <w:rFonts w:asciiTheme="minorHAnsi" w:hAnsiTheme="minorHAnsi" w:cstheme="minorHAnsi"/>
                <w:lang w:val="de-DE"/>
              </w:rPr>
              <w:t>cs_38508_RLC_Config_UM_DRB(f_NR_UL_UM_RLC(), f_NR_DL_UM_RLC(v_IsFR1)),</w:t>
            </w:r>
          </w:p>
          <w:p w14:paraId="6C27E38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  <w:lang w:val="de-DE"/>
              </w:rPr>
              <w:t xml:space="preserve">                                                          </w:t>
            </w:r>
            <w:r w:rsidRPr="002141CE">
              <w:rPr>
                <w:rFonts w:asciiTheme="minorHAnsi" w:hAnsiTheme="minorHAnsi" w:cstheme="minorHAnsi"/>
              </w:rPr>
              <w:t>cs_38508_LogicalChannelConfig_DRB);</w:t>
            </w:r>
          </w:p>
          <w:p w14:paraId="5150776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1702892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cs_IP_QosFlowId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(oct2int(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v_QFI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]);</w:t>
            </w:r>
          </w:p>
          <w:p w14:paraId="5754A75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if (match(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spellStart"/>
            <w:r w:rsidRPr="002141CE">
              <w:rPr>
                <w:rFonts w:asciiTheme="minorHAnsi" w:hAnsiTheme="minorHAnsi" w:cstheme="minorHAnsi"/>
              </w:rPr>
              <w:t>i</w:t>
            </w:r>
            <w:proofErr w:type="spellEnd"/>
            <w:r w:rsidRPr="002141CE">
              <w:rPr>
                <w:rFonts w:asciiTheme="minorHAnsi" w:hAnsiTheme="minorHAnsi" w:cstheme="minorHAnsi"/>
              </w:rPr>
              <w:t>], (Speech, Emergency))) {</w:t>
            </w:r>
          </w:p>
          <w:p w14:paraId="65A465F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f_IP_</w:t>
            </w:r>
            <w:proofErr w:type="gramStart"/>
            <w:r w:rsidRPr="002141CE">
              <w:rPr>
                <w:rFonts w:asciiTheme="minorHAnsi" w:hAnsiTheme="minorHAnsi" w:cstheme="minorHAnsi"/>
              </w:rPr>
              <w:t>RtpRtcpLoopback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IP,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p_GSM_MobilityInfo.PdnIndex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tsc_IMS_MediaPort_M1,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cs_DrbInfo_</w:t>
            </w:r>
            <w:proofErr w:type="gramStart"/>
            <w:r w:rsidRPr="002141CE">
              <w:rPr>
                <w:rFonts w:asciiTheme="minorHAnsi" w:hAnsiTheme="minorHAnsi" w:cstheme="minorHAnsi"/>
              </w:rPr>
              <w:t>NR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));</w:t>
            </w:r>
          </w:p>
          <w:p w14:paraId="6EE942E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 else {</w:t>
            </w:r>
          </w:p>
          <w:p w14:paraId="05B9316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f_IP_</w:t>
            </w:r>
            <w:proofErr w:type="gramStart"/>
            <w:r w:rsidRPr="002141CE">
              <w:rPr>
                <w:rFonts w:asciiTheme="minorHAnsi" w:hAnsiTheme="minorHAnsi" w:cstheme="minorHAnsi"/>
              </w:rPr>
              <w:t>RtpRtcpLoopback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IP,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p_GSM_MobilityInfo.PdnIndex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tsc_IMS_MediaPort_M2,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cs_DrbInfo_</w:t>
            </w:r>
            <w:proofErr w:type="gramStart"/>
            <w:r w:rsidRPr="002141CE">
              <w:rPr>
                <w:rFonts w:asciiTheme="minorHAnsi" w:hAnsiTheme="minorHAnsi" w:cstheme="minorHAnsi"/>
              </w:rPr>
              <w:t>NR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v_QosFlowId</w:t>
            </w:r>
            <w:proofErr w:type="spellEnd"/>
            <w:r w:rsidRPr="002141CE">
              <w:rPr>
                <w:rFonts w:asciiTheme="minorHAnsi" w:hAnsiTheme="minorHAnsi" w:cstheme="minorHAnsi"/>
              </w:rPr>
              <w:t>));</w:t>
            </w:r>
          </w:p>
          <w:p w14:paraId="2CA9E66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</w:t>
            </w:r>
          </w:p>
          <w:p w14:paraId="0CF90C6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495CD4F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09628E2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if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isvalue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p_GSM_MobilityInfo.EPS_Bearer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 and 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p_IncludeMappedCxts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) </w:t>
            </w:r>
            <w:proofErr w:type="gramStart"/>
            <w:r w:rsidRPr="002141CE">
              <w:rPr>
                <w:rFonts w:asciiTheme="minorHAnsi" w:hAnsiTheme="minorHAnsi" w:cstheme="minorHAnsi"/>
              </w:rPr>
              <w:t>{  /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/ This is only set if the UE supports </w:t>
            </w:r>
            <w:proofErr w:type="gramStart"/>
            <w:r w:rsidRPr="002141CE">
              <w:rPr>
                <w:rFonts w:asciiTheme="minorHAnsi" w:hAnsiTheme="minorHAnsi" w:cstheme="minorHAnsi"/>
              </w:rPr>
              <w:t>EPS  @</w:t>
            </w:r>
            <w:proofErr w:type="gramEnd"/>
            <w:r w:rsidRPr="002141CE">
              <w:rPr>
                <w:rFonts w:asciiTheme="minorHAnsi" w:hAnsiTheme="minorHAnsi" w:cstheme="minorHAnsi"/>
              </w:rPr>
              <w:t>sic R5-216153 sic@</w:t>
            </w:r>
          </w:p>
          <w:p w14:paraId="24F51FA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if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lengthof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p_MediaType</w:t>
            </w:r>
            <w:proofErr w:type="spellEnd"/>
            <w:r w:rsidRPr="002141CE">
              <w:rPr>
                <w:rFonts w:asciiTheme="minorHAnsi" w:hAnsiTheme="minorHAnsi" w:cstheme="minorHAnsi"/>
              </w:rPr>
              <w:t>) == 1) {</w:t>
            </w:r>
          </w:p>
          <w:p w14:paraId="6ACC123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cs_OneMappedEPSBearerContextList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gramEnd"/>
            <w:r w:rsidRPr="002141CE">
              <w:rPr>
                <w:rFonts w:asciiTheme="minorHAnsi" w:hAnsiTheme="minorHAnsi" w:cstheme="minorHAnsi"/>
              </w:rPr>
              <w:t>0]); // @sic R5-216153 sic@</w:t>
            </w:r>
          </w:p>
          <w:p w14:paraId="31E301C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 else {</w:t>
            </w:r>
          </w:p>
          <w:p w14:paraId="6CC7DB4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MappedEPSBearerContexts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cs_TwoMappedEPSBearerContextList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0],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MappedEPSContext</w:t>
            </w:r>
            <w:proofErr w:type="spellEnd"/>
            <w:r w:rsidRPr="002141CE">
              <w:rPr>
                <w:rFonts w:asciiTheme="minorHAnsi" w:hAnsiTheme="minorHAnsi" w:cstheme="minorHAnsi"/>
              </w:rPr>
              <w:t>[</w:t>
            </w:r>
            <w:proofErr w:type="gramEnd"/>
            <w:r w:rsidRPr="002141CE">
              <w:rPr>
                <w:rFonts w:asciiTheme="minorHAnsi" w:hAnsiTheme="minorHAnsi" w:cstheme="minorHAnsi"/>
              </w:rPr>
              <w:t>1]); // @sic R5-216153 sic@</w:t>
            </w:r>
          </w:p>
          <w:p w14:paraId="4A33FE2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}</w:t>
            </w:r>
          </w:p>
          <w:p w14:paraId="47AAADA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79D3FCE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</w:p>
          <w:p w14:paraId="549A676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PiggyBackedMsgToSend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f_Get_NG_</w:t>
            </w:r>
            <w:proofErr w:type="gramStart"/>
            <w:r w:rsidRPr="002141CE">
              <w:rPr>
                <w:rFonts w:asciiTheme="minorHAnsi" w:hAnsiTheme="minorHAnsi" w:cstheme="minorHAnsi"/>
              </w:rPr>
              <w:t>PDUSessionModificationCommand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427E0F3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omit,</w:t>
            </w:r>
          </w:p>
          <w:p w14:paraId="791ABCA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-, -, -, -,</w:t>
            </w:r>
          </w:p>
          <w:p w14:paraId="11C3F5F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cs_QoS_</w:t>
            </w:r>
            <w:proofErr w:type="gramStart"/>
            <w:r w:rsidRPr="002141CE">
              <w:rPr>
                <w:rFonts w:asciiTheme="minorHAnsi" w:hAnsiTheme="minorHAnsi" w:cstheme="minorHAnsi"/>
              </w:rPr>
              <w:t>Rules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v_QoS_Rule</w:t>
            </w:r>
            <w:proofErr w:type="spellEnd"/>
            <w:r w:rsidRPr="002141CE">
              <w:rPr>
                <w:rFonts w:asciiTheme="minorHAnsi" w:hAnsiTheme="minorHAnsi" w:cstheme="minorHAnsi"/>
              </w:rPr>
              <w:t>, '7A'O),</w:t>
            </w:r>
          </w:p>
          <w:p w14:paraId="25BFA72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cs_QoSFlowDescr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v_QoSFlow</w:t>
            </w:r>
            <w:proofErr w:type="spellEnd"/>
            <w:proofErr w:type="gramStart"/>
            <w:r w:rsidRPr="002141CE">
              <w:rPr>
                <w:rFonts w:asciiTheme="minorHAnsi" w:hAnsiTheme="minorHAnsi" w:cstheme="minorHAnsi"/>
              </w:rPr>
              <w:t xml:space="preserve">),   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    // @sic R5-213155 sic@</w:t>
            </w:r>
          </w:p>
          <w:p w14:paraId="447B386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v_MappedEPSBearerContexts</w:t>
            </w:r>
            <w:proofErr w:type="spellEnd"/>
            <w:proofErr w:type="gramStart"/>
            <w:r w:rsidRPr="002141CE">
              <w:rPr>
                <w:rFonts w:asciiTheme="minorHAnsi" w:hAnsiTheme="minorHAnsi" w:cstheme="minorHAnsi"/>
              </w:rPr>
              <w:t xml:space="preserve">);   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                                             // @sic R5-216153 sic@</w:t>
            </w:r>
          </w:p>
          <w:p w14:paraId="4630006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3A8CCE68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// then send RRC Reconfiguration message</w:t>
            </w:r>
          </w:p>
          <w:p w14:paraId="46D734D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>= cs_38508_</w:t>
            </w:r>
            <w:proofErr w:type="gramStart"/>
            <w:r w:rsidRPr="002141CE">
              <w:rPr>
                <w:rFonts w:asciiTheme="minorHAnsi" w:hAnsiTheme="minorHAnsi" w:cstheme="minorHAnsi"/>
              </w:rPr>
              <w:t>RadioBearerConfigDef(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-,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v_DRB_ToAddModList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);</w:t>
            </w:r>
          </w:p>
          <w:p w14:paraId="4912D36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f_NR_GetCellgroupConfig_</w:t>
            </w:r>
            <w:proofErr w:type="gramStart"/>
            <w:r w:rsidRPr="002141CE">
              <w:rPr>
                <w:rFonts w:asciiTheme="minorHAnsi" w:hAnsiTheme="minorHAnsi" w:cstheme="minorHAnsi"/>
              </w:rPr>
              <w:t>DRB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v_DRBList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, false);</w:t>
            </w:r>
          </w:p>
          <w:p w14:paraId="7244F23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v_CellGroupConfig.rlc_</w:t>
            </w:r>
            <w:proofErr w:type="gramStart"/>
            <w:r w:rsidRPr="002141CE">
              <w:rPr>
                <w:rFonts w:asciiTheme="minorHAnsi" w:hAnsiTheme="minorHAnsi" w:cstheme="minorHAnsi"/>
              </w:rPr>
              <w:t>BearerToAddModList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: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=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v_RLCConfigList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5A0CA24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31BAABD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</w:t>
            </w:r>
            <w:proofErr w:type="gramStart"/>
            <w:r w:rsidRPr="002141CE">
              <w:rPr>
                <w:rFonts w:asciiTheme="minorHAnsi" w:hAnsiTheme="minorHAnsi" w:cstheme="minorHAnsi"/>
              </w:rPr>
              <w:t>RRCReconfigNewDRBWithSSConfig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615FA22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v_RadioBearerConfig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2CDCE22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v_SS_Config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30DDA5AD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v_CellGroupConfig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4229A2B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 </w:t>
            </w:r>
            <w:proofErr w:type="gramStart"/>
            <w:r w:rsidRPr="002141CE">
              <w:rPr>
                <w:rFonts w:asciiTheme="minorHAnsi" w:hAnsiTheme="minorHAnsi" w:cstheme="minorHAnsi"/>
              </w:rPr>
              <w:t>{ cs</w:t>
            </w:r>
            <w:proofErr w:type="gramEnd"/>
            <w:r w:rsidRPr="002141CE">
              <w:rPr>
                <w:rFonts w:asciiTheme="minorHAnsi" w:hAnsiTheme="minorHAnsi" w:cstheme="minorHAnsi"/>
              </w:rPr>
              <w:t>_NG_NAS_</w:t>
            </w:r>
            <w:proofErr w:type="gramStart"/>
            <w:r w:rsidRPr="002141CE">
              <w:rPr>
                <w:rFonts w:asciiTheme="minorHAnsi" w:hAnsiTheme="minorHAnsi" w:cstheme="minorHAnsi"/>
              </w:rPr>
              <w:t>RequestWithPiggybacking(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tsc_SHT_IntegrityProtected_Ciphered,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v_PiggyBackedMsgToSend</w:t>
            </w:r>
            <w:proofErr w:type="spellEnd"/>
            <w:proofErr w:type="gramStart"/>
            <w:r w:rsidRPr="002141CE">
              <w:rPr>
                <w:rFonts w:asciiTheme="minorHAnsi" w:hAnsiTheme="minorHAnsi" w:cstheme="minorHAnsi"/>
              </w:rPr>
              <w:t>) }</w:t>
            </w:r>
            <w:proofErr w:type="gramEnd"/>
            <w:r w:rsidRPr="002141CE">
              <w:rPr>
                <w:rFonts w:asciiTheme="minorHAnsi" w:hAnsiTheme="minorHAnsi" w:cstheme="minorHAnsi"/>
              </w:rPr>
              <w:t>, -, -, false); // @sic R5-224685 sic@</w:t>
            </w:r>
          </w:p>
          <w:p w14:paraId="5253D0D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alt </w:t>
            </w:r>
            <w:proofErr w:type="gramStart"/>
            <w:r w:rsidRPr="002141CE">
              <w:rPr>
                <w:rFonts w:asciiTheme="minorHAnsi" w:hAnsiTheme="minorHAnsi" w:cstheme="minorHAnsi"/>
              </w:rPr>
              <w:t>{ /</w:t>
            </w:r>
            <w:proofErr w:type="gramEnd"/>
            <w:r w:rsidRPr="002141CE">
              <w:rPr>
                <w:rFonts w:asciiTheme="minorHAnsi" w:hAnsiTheme="minorHAnsi" w:cstheme="minorHAnsi"/>
              </w:rPr>
              <w:t>/ @sic R5-224685 sic@</w:t>
            </w:r>
          </w:p>
          <w:p w14:paraId="747EE4AC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car_NR_SRB_RrcPdu_</w:t>
            </w:r>
            <w:proofErr w:type="gramStart"/>
            <w:r w:rsidRPr="002141CE">
              <w:rPr>
                <w:rFonts w:asciiTheme="minorHAnsi" w:hAnsiTheme="minorHAnsi" w:cstheme="minorHAnsi"/>
              </w:rPr>
              <w:t>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 tsc_NR_RbId_SRB1, cr_38508_RRCReconfigurationComplete))</w:t>
            </w:r>
          </w:p>
          <w:p w14:paraId="43179943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</w:t>
            </w:r>
            <w:proofErr w:type="gramStart"/>
            <w:r w:rsidRPr="002141CE">
              <w:rPr>
                <w:rFonts w:asciiTheme="minorHAnsi" w:hAnsiTheme="minorHAnsi" w:cstheme="minorHAnsi"/>
              </w:rPr>
              <w:t>{ /</w:t>
            </w:r>
            <w:proofErr w:type="gramEnd"/>
            <w:r w:rsidRPr="002141CE">
              <w:rPr>
                <w:rFonts w:asciiTheme="minorHAnsi" w:hAnsiTheme="minorHAnsi" w:cstheme="minorHAnsi"/>
              </w:rPr>
              <w:t>/ RRC then NAS</w:t>
            </w:r>
          </w:p>
          <w:p w14:paraId="7B5F861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car_NR_SRB_NasPdu_</w:t>
            </w:r>
            <w:proofErr w:type="gramStart"/>
            <w:r w:rsidRPr="002141CE">
              <w:rPr>
                <w:rFonts w:asciiTheme="minorHAnsi" w:hAnsiTheme="minorHAnsi" w:cstheme="minorHAnsi"/>
              </w:rPr>
              <w:t>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1AA7152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tsc_NR_RbId_SRB2,</w:t>
            </w:r>
          </w:p>
          <w:p w14:paraId="16E2CD56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cr_NG_NAS_IndWithPiggybacking((tsc_SHT_IntegrityProtected_</w:t>
            </w:r>
            <w:proofErr w:type="gramStart"/>
            <w:r w:rsidRPr="002141CE">
              <w:rPr>
                <w:rFonts w:asciiTheme="minorHAnsi" w:hAnsiTheme="minorHAnsi" w:cstheme="minorHAnsi"/>
              </w:rPr>
              <w:t>Ciphered,tsc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_SHT_IntegrityProtected)))) -&gt; value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</w:t>
            </w:r>
            <w:proofErr w:type="spellEnd"/>
            <w:r w:rsidRPr="002141CE">
              <w:rPr>
                <w:rFonts w:asciiTheme="minorHAnsi" w:hAnsiTheme="minorHAnsi" w:cstheme="minorHAnsi"/>
              </w:rPr>
              <w:t>;</w:t>
            </w:r>
          </w:p>
          <w:p w14:paraId="15EC2C1E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</w:p>
          <w:p w14:paraId="20654681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}</w:t>
            </w:r>
          </w:p>
          <w:p w14:paraId="684E80E7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[]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car_NR_SRB_NasPdu_</w:t>
            </w:r>
            <w:proofErr w:type="gramStart"/>
            <w:r w:rsidRPr="002141CE">
              <w:rPr>
                <w:rFonts w:asciiTheme="minorHAnsi" w:hAnsiTheme="minorHAnsi" w:cstheme="minorHAnsi"/>
              </w:rPr>
              <w:t>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</w:t>
            </w:r>
          </w:p>
          <w:p w14:paraId="26B4070B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                           tsc_NR_RbId_SRB2,</w:t>
            </w:r>
          </w:p>
          <w:p w14:paraId="637F04C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lastRenderedPageBreak/>
              <w:t xml:space="preserve">                                      cr_NG_NAS_IndWithPiggybacking((tsc_SHT_IntegrityProtected_</w:t>
            </w:r>
            <w:proofErr w:type="gramStart"/>
            <w:r w:rsidRPr="002141CE">
              <w:rPr>
                <w:rFonts w:asciiTheme="minorHAnsi" w:hAnsiTheme="minorHAnsi" w:cstheme="minorHAnsi"/>
              </w:rPr>
              <w:t>Ciphered,tsc</w:t>
            </w:r>
            <w:proofErr w:type="gramEnd"/>
            <w:r w:rsidRPr="002141CE">
              <w:rPr>
                <w:rFonts w:asciiTheme="minorHAnsi" w:hAnsiTheme="minorHAnsi" w:cstheme="minorHAnsi"/>
              </w:rPr>
              <w:t xml:space="preserve">_SHT_IntegrityProtected)))) -&gt; value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v_ReceivedAsp</w:t>
            </w:r>
            <w:proofErr w:type="spellEnd"/>
          </w:p>
          <w:p w14:paraId="1AE6AFE4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</w:t>
            </w:r>
            <w:proofErr w:type="gramStart"/>
            <w:r w:rsidRPr="002141CE">
              <w:rPr>
                <w:rFonts w:asciiTheme="minorHAnsi" w:hAnsiTheme="minorHAnsi" w:cstheme="minorHAnsi"/>
              </w:rPr>
              <w:t>{ /</w:t>
            </w:r>
            <w:proofErr w:type="gramEnd"/>
            <w:r w:rsidRPr="002141CE">
              <w:rPr>
                <w:rFonts w:asciiTheme="minorHAnsi" w:hAnsiTheme="minorHAnsi" w:cstheme="minorHAnsi"/>
              </w:rPr>
              <w:t>/ NAS then RRC</w:t>
            </w:r>
          </w:p>
          <w:p w14:paraId="1EF68BC2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SRB.receive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r w:rsidRPr="002141CE">
              <w:rPr>
                <w:rFonts w:asciiTheme="minorHAnsi" w:hAnsiTheme="minorHAnsi" w:cstheme="minorHAnsi"/>
              </w:rPr>
              <w:t>car_NR_SRB_RrcPdu_</w:t>
            </w:r>
            <w:proofErr w:type="gramStart"/>
            <w:r w:rsidRPr="002141CE">
              <w:rPr>
                <w:rFonts w:asciiTheme="minorHAnsi" w:hAnsiTheme="minorHAnsi" w:cstheme="minorHAnsi"/>
              </w:rPr>
              <w:t>IND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spellStart"/>
            <w:proofErr w:type="gramEnd"/>
            <w:r w:rsidRPr="002141CE">
              <w:rPr>
                <w:rFonts w:asciiTheme="minorHAnsi" w:hAnsiTheme="minorHAnsi" w:cstheme="minorHAnsi"/>
              </w:rPr>
              <w:t>p_NR_CellId</w:t>
            </w:r>
            <w:proofErr w:type="spellEnd"/>
            <w:r w:rsidRPr="002141CE">
              <w:rPr>
                <w:rFonts w:asciiTheme="minorHAnsi" w:hAnsiTheme="minorHAnsi" w:cstheme="minorHAnsi"/>
              </w:rPr>
              <w:t>, tsc_NR_RbId_SRB1, cr_38508_RRCReconfigurationComplete));</w:t>
            </w:r>
          </w:p>
          <w:p w14:paraId="735C415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   }</w:t>
            </w:r>
          </w:p>
          <w:p w14:paraId="35441C85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1106F9DA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if (not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f_Check_NG_PDUSessionModificationComplete</w:t>
            </w:r>
            <w:proofErr w:type="spellEnd"/>
            <w:r w:rsidRPr="002141CE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</w:t>
            </w:r>
            <w:proofErr w:type="gramStart"/>
            <w:r w:rsidRPr="002141CE">
              <w:rPr>
                <w:rFonts w:asciiTheme="minorHAnsi" w:hAnsiTheme="minorHAnsi" w:cstheme="minorHAnsi"/>
              </w:rPr>
              <w:t>ReceivedAsp.Signalling.Nas</w:t>
            </w:r>
            <w:proofErr w:type="spellEnd"/>
            <w:proofErr w:type="gramEnd"/>
            <w:r w:rsidRPr="002141CE">
              <w:rPr>
                <w:rFonts w:asciiTheme="minorHAnsi" w:hAnsiTheme="minorHAnsi" w:cstheme="minorHAnsi"/>
              </w:rPr>
              <w:t>[0</w:t>
            </w:r>
            <w:proofErr w:type="gramStart"/>
            <w:r w:rsidRPr="002141CE">
              <w:rPr>
                <w:rFonts w:asciiTheme="minorHAnsi" w:hAnsiTheme="minorHAnsi" w:cstheme="minorHAnsi"/>
              </w:rPr>
              <w:t>].</w:t>
            </w:r>
            <w:proofErr w:type="spellStart"/>
            <w:r w:rsidRPr="002141CE">
              <w:rPr>
                <w:rFonts w:asciiTheme="minorHAnsi" w:hAnsiTheme="minorHAnsi" w:cstheme="minorHAnsi"/>
              </w:rPr>
              <w:t>Pdu</w:t>
            </w:r>
            <w:proofErr w:type="spellEnd"/>
            <w:proofErr w:type="gramEnd"/>
            <w:r w:rsidRPr="002141CE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2141CE">
              <w:rPr>
                <w:rFonts w:asciiTheme="minorHAnsi" w:hAnsiTheme="minorHAnsi" w:cstheme="minorHAnsi"/>
              </w:rPr>
              <w:t>v_SessionId</w:t>
            </w:r>
            <w:proofErr w:type="spellEnd"/>
            <w:r w:rsidRPr="002141CE">
              <w:rPr>
                <w:rFonts w:asciiTheme="minorHAnsi" w:hAnsiTheme="minorHAnsi" w:cstheme="minorHAnsi"/>
              </w:rPr>
              <w:t>)) {</w:t>
            </w:r>
          </w:p>
          <w:p w14:paraId="53ABEA60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  </w:t>
            </w:r>
            <w:proofErr w:type="spellStart"/>
            <w:r w:rsidRPr="002141CE">
              <w:rPr>
                <w:rFonts w:asciiTheme="minorHAnsi" w:hAnsiTheme="minorHAnsi" w:cstheme="minorHAnsi"/>
              </w:rPr>
              <w:t>f_NR_</w:t>
            </w:r>
            <w:proofErr w:type="gramStart"/>
            <w:r w:rsidRPr="002141CE">
              <w:rPr>
                <w:rFonts w:asciiTheme="minorHAnsi" w:hAnsiTheme="minorHAnsi" w:cstheme="minorHAnsi"/>
              </w:rPr>
              <w:t>SetVerdictFailOrInconc</w:t>
            </w:r>
            <w:proofErr w:type="spellEnd"/>
            <w:r w:rsidRPr="002141CE">
              <w:rPr>
                <w:rFonts w:asciiTheme="minorHAnsi" w:hAnsiTheme="minorHAnsi" w:cstheme="minorHAnsi"/>
              </w:rPr>
              <w:t>(</w:t>
            </w:r>
            <w:proofErr w:type="gramEnd"/>
            <w:r w:rsidRPr="002141CE">
              <w:rPr>
                <w:rFonts w:asciiTheme="minorHAnsi" w:hAnsiTheme="minorHAnsi" w:cstheme="minorHAnsi"/>
              </w:rPr>
              <w:t>__FILE__, __LINE__, "PDU Session Modification Complete failed");</w:t>
            </w:r>
          </w:p>
          <w:p w14:paraId="054B37F9" w14:textId="77777777" w:rsidR="002141CE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  }</w:t>
            </w:r>
          </w:p>
          <w:p w14:paraId="58792A3E" w14:textId="31AF0FCB" w:rsidR="00A80C36" w:rsidRPr="002141CE" w:rsidRDefault="002141CE" w:rsidP="002141CE">
            <w:pPr>
              <w:spacing w:after="0"/>
              <w:rPr>
                <w:rFonts w:asciiTheme="minorHAnsi" w:hAnsiTheme="minorHAnsi" w:cstheme="minorHAnsi"/>
              </w:rPr>
            </w:pPr>
            <w:r w:rsidRPr="002141CE">
              <w:rPr>
                <w:rFonts w:asciiTheme="minorHAnsi" w:hAnsiTheme="minorHAnsi" w:cstheme="minorHAnsi"/>
              </w:rPr>
              <w:t xml:space="preserve">  }</w:t>
            </w:r>
          </w:p>
        </w:tc>
      </w:tr>
      <w:bookmarkEnd w:id="11"/>
      <w:bookmarkEnd w:id="12"/>
      <w:bookmarkEnd w:id="13"/>
      <w:bookmarkEnd w:id="14"/>
    </w:tbl>
    <w:p w14:paraId="76E50816" w14:textId="77777777" w:rsidR="008D6B1E" w:rsidRPr="003C4E4F" w:rsidRDefault="008D6B1E" w:rsidP="00E33902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</w:rPr>
      </w:pPr>
    </w:p>
    <w:sectPr w:rsidR="008D6B1E" w:rsidRPr="003C4E4F" w:rsidSect="0054030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D20A9" w14:textId="77777777" w:rsidR="00DF0A6A" w:rsidRDefault="00DF0A6A">
      <w:r>
        <w:separator/>
      </w:r>
    </w:p>
  </w:endnote>
  <w:endnote w:type="continuationSeparator" w:id="0">
    <w:p w14:paraId="65CF815F" w14:textId="77777777" w:rsidR="00DF0A6A" w:rsidRDefault="00DF0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EDBD5" w14:textId="77777777" w:rsidR="00DF0A6A" w:rsidRDefault="00DF0A6A">
      <w:r>
        <w:separator/>
      </w:r>
    </w:p>
  </w:footnote>
  <w:footnote w:type="continuationSeparator" w:id="0">
    <w:p w14:paraId="5CF98E73" w14:textId="77777777" w:rsidR="00DF0A6A" w:rsidRDefault="00DF0A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eastAsia="en-GB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3D27091"/>
    <w:multiLevelType w:val="hybridMultilevel"/>
    <w:tmpl w:val="6D722000"/>
    <w:lvl w:ilvl="0" w:tplc="4A785C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963FF2"/>
    <w:multiLevelType w:val="hybridMultilevel"/>
    <w:tmpl w:val="6D722000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D584D"/>
    <w:multiLevelType w:val="hybridMultilevel"/>
    <w:tmpl w:val="35ECF30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92BF7"/>
    <w:multiLevelType w:val="hybridMultilevel"/>
    <w:tmpl w:val="503C6DC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90A59"/>
    <w:multiLevelType w:val="hybridMultilevel"/>
    <w:tmpl w:val="35ECF30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1640557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2232257">
    <w:abstractNumId w:val="6"/>
  </w:num>
  <w:num w:numId="3" w16cid:durableId="309479859">
    <w:abstractNumId w:val="1"/>
  </w:num>
  <w:num w:numId="4" w16cid:durableId="1742292954">
    <w:abstractNumId w:val="12"/>
  </w:num>
  <w:num w:numId="5" w16cid:durableId="869486860">
    <w:abstractNumId w:val="11"/>
  </w:num>
  <w:num w:numId="6" w16cid:durableId="6358424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4705498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1585266">
    <w:abstractNumId w:val="7"/>
  </w:num>
  <w:num w:numId="9" w16cid:durableId="7510440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69190944">
    <w:abstractNumId w:val="5"/>
  </w:num>
  <w:num w:numId="11" w16cid:durableId="1781413801">
    <w:abstractNumId w:val="9"/>
  </w:num>
  <w:num w:numId="12" w16cid:durableId="873805034">
    <w:abstractNumId w:val="6"/>
  </w:num>
  <w:num w:numId="13" w16cid:durableId="876702470">
    <w:abstractNumId w:val="10"/>
  </w:num>
  <w:num w:numId="14" w16cid:durableId="579797687">
    <w:abstractNumId w:val="0"/>
  </w:num>
  <w:num w:numId="15" w16cid:durableId="269121039">
    <w:abstractNumId w:val="13"/>
  </w:num>
  <w:num w:numId="16" w16cid:durableId="1328824015">
    <w:abstractNumId w:val="2"/>
  </w:num>
  <w:num w:numId="17" w16cid:durableId="450587266">
    <w:abstractNumId w:val="8"/>
  </w:num>
  <w:num w:numId="18" w16cid:durableId="6318625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3311"/>
    <w:rsid w:val="00020A1B"/>
    <w:rsid w:val="00022E4A"/>
    <w:rsid w:val="000271CF"/>
    <w:rsid w:val="00031BA1"/>
    <w:rsid w:val="00043BE9"/>
    <w:rsid w:val="0006410B"/>
    <w:rsid w:val="00067F72"/>
    <w:rsid w:val="00070E09"/>
    <w:rsid w:val="0007617F"/>
    <w:rsid w:val="00081803"/>
    <w:rsid w:val="00086021"/>
    <w:rsid w:val="000A6394"/>
    <w:rsid w:val="000B51E8"/>
    <w:rsid w:val="000B7FED"/>
    <w:rsid w:val="000C038A"/>
    <w:rsid w:val="000C064F"/>
    <w:rsid w:val="000C6598"/>
    <w:rsid w:val="000D15FD"/>
    <w:rsid w:val="000D44B3"/>
    <w:rsid w:val="000D58B4"/>
    <w:rsid w:val="000D7E3C"/>
    <w:rsid w:val="000E5E72"/>
    <w:rsid w:val="0010069D"/>
    <w:rsid w:val="00107FE5"/>
    <w:rsid w:val="0012293A"/>
    <w:rsid w:val="001354DE"/>
    <w:rsid w:val="001365F3"/>
    <w:rsid w:val="00144249"/>
    <w:rsid w:val="0014493A"/>
    <w:rsid w:val="00145AFA"/>
    <w:rsid w:val="00145D0D"/>
    <w:rsid w:val="00145D43"/>
    <w:rsid w:val="001515E3"/>
    <w:rsid w:val="0015655B"/>
    <w:rsid w:val="00166741"/>
    <w:rsid w:val="00192C46"/>
    <w:rsid w:val="001A08B3"/>
    <w:rsid w:val="001A112E"/>
    <w:rsid w:val="001A3D19"/>
    <w:rsid w:val="001A7B60"/>
    <w:rsid w:val="001B52F0"/>
    <w:rsid w:val="001B7A65"/>
    <w:rsid w:val="001C1744"/>
    <w:rsid w:val="001C6E4C"/>
    <w:rsid w:val="001D1E67"/>
    <w:rsid w:val="001D269F"/>
    <w:rsid w:val="001D5055"/>
    <w:rsid w:val="001D68DE"/>
    <w:rsid w:val="001E41F3"/>
    <w:rsid w:val="001F3F10"/>
    <w:rsid w:val="001F4443"/>
    <w:rsid w:val="00213327"/>
    <w:rsid w:val="002141CE"/>
    <w:rsid w:val="0022125A"/>
    <w:rsid w:val="00240DDD"/>
    <w:rsid w:val="0024481A"/>
    <w:rsid w:val="0026004D"/>
    <w:rsid w:val="002640DD"/>
    <w:rsid w:val="00265A0D"/>
    <w:rsid w:val="00275D12"/>
    <w:rsid w:val="00284FEB"/>
    <w:rsid w:val="002860C4"/>
    <w:rsid w:val="002864A2"/>
    <w:rsid w:val="002A2467"/>
    <w:rsid w:val="002A5D10"/>
    <w:rsid w:val="002B40FF"/>
    <w:rsid w:val="002B5741"/>
    <w:rsid w:val="002B5C19"/>
    <w:rsid w:val="002C5C92"/>
    <w:rsid w:val="002D4E69"/>
    <w:rsid w:val="002D747B"/>
    <w:rsid w:val="002E472E"/>
    <w:rsid w:val="00305409"/>
    <w:rsid w:val="00322B87"/>
    <w:rsid w:val="003351BD"/>
    <w:rsid w:val="00337816"/>
    <w:rsid w:val="00350832"/>
    <w:rsid w:val="0035345B"/>
    <w:rsid w:val="003559FF"/>
    <w:rsid w:val="003609EF"/>
    <w:rsid w:val="0036231A"/>
    <w:rsid w:val="00363DBB"/>
    <w:rsid w:val="00370C59"/>
    <w:rsid w:val="00374DD4"/>
    <w:rsid w:val="003824F3"/>
    <w:rsid w:val="0038798E"/>
    <w:rsid w:val="003904C5"/>
    <w:rsid w:val="003D0899"/>
    <w:rsid w:val="003E1A36"/>
    <w:rsid w:val="003F1C15"/>
    <w:rsid w:val="003F4274"/>
    <w:rsid w:val="004100A0"/>
    <w:rsid w:val="00410371"/>
    <w:rsid w:val="004242F1"/>
    <w:rsid w:val="004315CD"/>
    <w:rsid w:val="00437930"/>
    <w:rsid w:val="00444543"/>
    <w:rsid w:val="00453A2A"/>
    <w:rsid w:val="00454375"/>
    <w:rsid w:val="00475B9B"/>
    <w:rsid w:val="00476D5D"/>
    <w:rsid w:val="004827C6"/>
    <w:rsid w:val="0048549B"/>
    <w:rsid w:val="00492D4B"/>
    <w:rsid w:val="004A46A8"/>
    <w:rsid w:val="004B75B7"/>
    <w:rsid w:val="004C6D7C"/>
    <w:rsid w:val="00511853"/>
    <w:rsid w:val="005141D9"/>
    <w:rsid w:val="0051580D"/>
    <w:rsid w:val="0054030B"/>
    <w:rsid w:val="005447C1"/>
    <w:rsid w:val="00544F6C"/>
    <w:rsid w:val="00547111"/>
    <w:rsid w:val="00550978"/>
    <w:rsid w:val="00553937"/>
    <w:rsid w:val="00592D74"/>
    <w:rsid w:val="005B78F5"/>
    <w:rsid w:val="005C6952"/>
    <w:rsid w:val="005E2C44"/>
    <w:rsid w:val="005F0481"/>
    <w:rsid w:val="005F36FE"/>
    <w:rsid w:val="006160D0"/>
    <w:rsid w:val="00621188"/>
    <w:rsid w:val="006257ED"/>
    <w:rsid w:val="00643585"/>
    <w:rsid w:val="00644131"/>
    <w:rsid w:val="00653DE4"/>
    <w:rsid w:val="00654B17"/>
    <w:rsid w:val="006638FA"/>
    <w:rsid w:val="00665C47"/>
    <w:rsid w:val="00670842"/>
    <w:rsid w:val="006708FD"/>
    <w:rsid w:val="006745A2"/>
    <w:rsid w:val="00687460"/>
    <w:rsid w:val="0069079A"/>
    <w:rsid w:val="00695808"/>
    <w:rsid w:val="006A4E81"/>
    <w:rsid w:val="006B46FB"/>
    <w:rsid w:val="006C2D2F"/>
    <w:rsid w:val="006D5E69"/>
    <w:rsid w:val="006E21FB"/>
    <w:rsid w:val="006F167B"/>
    <w:rsid w:val="006F76A7"/>
    <w:rsid w:val="006F7B42"/>
    <w:rsid w:val="00713542"/>
    <w:rsid w:val="00714841"/>
    <w:rsid w:val="0072478F"/>
    <w:rsid w:val="00724F6D"/>
    <w:rsid w:val="0072607E"/>
    <w:rsid w:val="00732E8B"/>
    <w:rsid w:val="00787E09"/>
    <w:rsid w:val="00792342"/>
    <w:rsid w:val="007977A8"/>
    <w:rsid w:val="007977DF"/>
    <w:rsid w:val="007A1EFD"/>
    <w:rsid w:val="007B512A"/>
    <w:rsid w:val="007C2097"/>
    <w:rsid w:val="007D10F4"/>
    <w:rsid w:val="007D1169"/>
    <w:rsid w:val="007D2A2F"/>
    <w:rsid w:val="007D5690"/>
    <w:rsid w:val="007D651D"/>
    <w:rsid w:val="007D6A07"/>
    <w:rsid w:val="007D6C0D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46BB6"/>
    <w:rsid w:val="008626E7"/>
    <w:rsid w:val="00870EE7"/>
    <w:rsid w:val="0087472B"/>
    <w:rsid w:val="00882C76"/>
    <w:rsid w:val="0088494B"/>
    <w:rsid w:val="008863B9"/>
    <w:rsid w:val="00897866"/>
    <w:rsid w:val="008A45A6"/>
    <w:rsid w:val="008D3CCC"/>
    <w:rsid w:val="008D6B1E"/>
    <w:rsid w:val="008F3789"/>
    <w:rsid w:val="008F686C"/>
    <w:rsid w:val="00905671"/>
    <w:rsid w:val="00910203"/>
    <w:rsid w:val="00911746"/>
    <w:rsid w:val="009142CB"/>
    <w:rsid w:val="009148DE"/>
    <w:rsid w:val="00915126"/>
    <w:rsid w:val="00915C0C"/>
    <w:rsid w:val="00917DA5"/>
    <w:rsid w:val="00934450"/>
    <w:rsid w:val="00941E30"/>
    <w:rsid w:val="009531B0"/>
    <w:rsid w:val="00963FBA"/>
    <w:rsid w:val="009741B3"/>
    <w:rsid w:val="009777D9"/>
    <w:rsid w:val="00984C15"/>
    <w:rsid w:val="00991B88"/>
    <w:rsid w:val="00995580"/>
    <w:rsid w:val="009A3135"/>
    <w:rsid w:val="009A3391"/>
    <w:rsid w:val="009A5753"/>
    <w:rsid w:val="009A579D"/>
    <w:rsid w:val="009B32F1"/>
    <w:rsid w:val="009B7983"/>
    <w:rsid w:val="009C2957"/>
    <w:rsid w:val="009C635B"/>
    <w:rsid w:val="009D4055"/>
    <w:rsid w:val="009D71AC"/>
    <w:rsid w:val="009E00FE"/>
    <w:rsid w:val="009E3297"/>
    <w:rsid w:val="009F734F"/>
    <w:rsid w:val="00A13EE9"/>
    <w:rsid w:val="00A203C8"/>
    <w:rsid w:val="00A246B6"/>
    <w:rsid w:val="00A438B1"/>
    <w:rsid w:val="00A47E70"/>
    <w:rsid w:val="00A50AAA"/>
    <w:rsid w:val="00A50CF0"/>
    <w:rsid w:val="00A56D0C"/>
    <w:rsid w:val="00A7671C"/>
    <w:rsid w:val="00A80BB8"/>
    <w:rsid w:val="00A80C36"/>
    <w:rsid w:val="00AA2CBC"/>
    <w:rsid w:val="00AB2662"/>
    <w:rsid w:val="00AB3F81"/>
    <w:rsid w:val="00AB49A5"/>
    <w:rsid w:val="00AC5820"/>
    <w:rsid w:val="00AC794D"/>
    <w:rsid w:val="00AD1CD8"/>
    <w:rsid w:val="00AD623E"/>
    <w:rsid w:val="00AE1775"/>
    <w:rsid w:val="00AF603C"/>
    <w:rsid w:val="00B020FE"/>
    <w:rsid w:val="00B0639C"/>
    <w:rsid w:val="00B069BA"/>
    <w:rsid w:val="00B258BB"/>
    <w:rsid w:val="00B45C15"/>
    <w:rsid w:val="00B517DB"/>
    <w:rsid w:val="00B67B97"/>
    <w:rsid w:val="00B915EF"/>
    <w:rsid w:val="00B968C8"/>
    <w:rsid w:val="00BA3EC5"/>
    <w:rsid w:val="00BA51D9"/>
    <w:rsid w:val="00BA777D"/>
    <w:rsid w:val="00BB0716"/>
    <w:rsid w:val="00BB0F61"/>
    <w:rsid w:val="00BB14C7"/>
    <w:rsid w:val="00BB5DFC"/>
    <w:rsid w:val="00BD279D"/>
    <w:rsid w:val="00BD6BB8"/>
    <w:rsid w:val="00C0311A"/>
    <w:rsid w:val="00C06580"/>
    <w:rsid w:val="00C24E09"/>
    <w:rsid w:val="00C33DFB"/>
    <w:rsid w:val="00C473D8"/>
    <w:rsid w:val="00C47A06"/>
    <w:rsid w:val="00C550B6"/>
    <w:rsid w:val="00C6341D"/>
    <w:rsid w:val="00C648F4"/>
    <w:rsid w:val="00C65302"/>
    <w:rsid w:val="00C65F3B"/>
    <w:rsid w:val="00C66BA2"/>
    <w:rsid w:val="00C8128B"/>
    <w:rsid w:val="00C85FF7"/>
    <w:rsid w:val="00C870F6"/>
    <w:rsid w:val="00C95985"/>
    <w:rsid w:val="00CB0487"/>
    <w:rsid w:val="00CC1B6B"/>
    <w:rsid w:val="00CC5026"/>
    <w:rsid w:val="00CC68D0"/>
    <w:rsid w:val="00CD3C5F"/>
    <w:rsid w:val="00CE340F"/>
    <w:rsid w:val="00CF4528"/>
    <w:rsid w:val="00CF5916"/>
    <w:rsid w:val="00D03E91"/>
    <w:rsid w:val="00D03F9A"/>
    <w:rsid w:val="00D06D51"/>
    <w:rsid w:val="00D174DB"/>
    <w:rsid w:val="00D24991"/>
    <w:rsid w:val="00D32D6C"/>
    <w:rsid w:val="00D364A3"/>
    <w:rsid w:val="00D37C00"/>
    <w:rsid w:val="00D4089A"/>
    <w:rsid w:val="00D43550"/>
    <w:rsid w:val="00D50255"/>
    <w:rsid w:val="00D55AD7"/>
    <w:rsid w:val="00D66520"/>
    <w:rsid w:val="00D8351F"/>
    <w:rsid w:val="00D84AE9"/>
    <w:rsid w:val="00D8769A"/>
    <w:rsid w:val="00D9124E"/>
    <w:rsid w:val="00D91B72"/>
    <w:rsid w:val="00DA5C26"/>
    <w:rsid w:val="00DC041F"/>
    <w:rsid w:val="00DC06AB"/>
    <w:rsid w:val="00DC0B24"/>
    <w:rsid w:val="00DE261D"/>
    <w:rsid w:val="00DE34CF"/>
    <w:rsid w:val="00DE3EB1"/>
    <w:rsid w:val="00DE7B8D"/>
    <w:rsid w:val="00DF0A6A"/>
    <w:rsid w:val="00E04512"/>
    <w:rsid w:val="00E11E16"/>
    <w:rsid w:val="00E13F3D"/>
    <w:rsid w:val="00E159C3"/>
    <w:rsid w:val="00E166F3"/>
    <w:rsid w:val="00E30743"/>
    <w:rsid w:val="00E33902"/>
    <w:rsid w:val="00E34898"/>
    <w:rsid w:val="00E358E7"/>
    <w:rsid w:val="00E35F6B"/>
    <w:rsid w:val="00E65A31"/>
    <w:rsid w:val="00E72B26"/>
    <w:rsid w:val="00E753C3"/>
    <w:rsid w:val="00E876A1"/>
    <w:rsid w:val="00E90A1A"/>
    <w:rsid w:val="00E95194"/>
    <w:rsid w:val="00EA1EB6"/>
    <w:rsid w:val="00EA216A"/>
    <w:rsid w:val="00EB09B7"/>
    <w:rsid w:val="00EE02F6"/>
    <w:rsid w:val="00EE05C7"/>
    <w:rsid w:val="00EE7D7C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632F3"/>
    <w:rsid w:val="00F73C29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F3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80C3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846BB6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846BB6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586FF4-021B-4C98-8B79-1D6B404FFB7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9</Pages>
  <Words>2947</Words>
  <Characters>16798</Characters>
  <Application>Microsoft Office Word</Application>
  <DocSecurity>0</DocSecurity>
  <Lines>139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2025-12-09T17:20:00Z</dcterms:created>
  <dcterms:modified xsi:type="dcterms:W3CDTF">2025-12-09T17:20:00Z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</Properties>
</file>