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3EDD0BD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087044" w:rsidRPr="00087044">
          <w:rPr>
            <w:b/>
            <w:i/>
            <w:noProof/>
            <w:sz w:val="28"/>
          </w:rPr>
          <w:t>R5s250479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7F8D0" w:rsidR="001E41F3" w:rsidRPr="00087044" w:rsidRDefault="000870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7044">
              <w:rPr>
                <w:b/>
                <w:bCs/>
                <w:noProof/>
                <w:sz w:val="28"/>
                <w:szCs w:val="28"/>
              </w:rPr>
              <w:t>4948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8E84A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08704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D5F83" w:rsidR="003824F3" w:rsidRDefault="001A63E5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</w:t>
            </w:r>
            <w:r w:rsidR="00135678">
              <w:rPr>
                <w:noProof/>
              </w:rPr>
              <w:t>according to Annex F of TS 36.331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93333" w:rsidR="00C473D8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</w:t>
            </w:r>
            <w:r w:rsidR="001A63E5">
              <w:rPr>
                <w:noProof/>
              </w:rPr>
              <w:t xml:space="preserve"> proposed to use isvalue before the assignment.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Verzeichnis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4D6577DB" w14:textId="6BA71186" w:rsidR="00135678" w:rsidRPr="008F7E50" w:rsidRDefault="00135678" w:rsidP="00135678">
      <w:pPr>
        <w:pStyle w:val="Verzeichnis2"/>
        <w:rPr>
          <w:rFonts w:cs="Arial"/>
          <w:lang w:val="en-US"/>
        </w:rPr>
      </w:pPr>
      <w:r w:rsidRPr="008F7E50">
        <w:rPr>
          <w:rFonts w:cs="Arial"/>
        </w:rPr>
        <w:t>2.</w:t>
      </w:r>
      <w:r>
        <w:rPr>
          <w:rFonts w:cs="Arial"/>
        </w:rPr>
        <w:t>2</w:t>
      </w:r>
      <w:r w:rsidRPr="008F7E50">
        <w:rPr>
          <w:rFonts w:cs="Arial"/>
          <w:lang w:val="en-US"/>
        </w:rPr>
        <w:tab/>
      </w:r>
      <w:r w:rsidRPr="008F7E50">
        <w:rPr>
          <w:rFonts w:cs="Arial"/>
          <w:bCs/>
          <w:lang w:val="en-US"/>
        </w:rPr>
        <w:t xml:space="preserve">Change </w:t>
      </w:r>
      <w:r>
        <w:rPr>
          <w:rFonts w:cs="Arial"/>
          <w:bCs/>
          <w:lang w:val="en-US"/>
        </w:rPr>
        <w:t>2</w:t>
      </w:r>
      <w:r w:rsidRPr="008F7E50">
        <w:rPr>
          <w:rFonts w:cs="Arial"/>
        </w:rPr>
        <w:tab/>
      </w:r>
      <w:r>
        <w:rPr>
          <w:rFonts w:cs="Arial"/>
        </w:rPr>
        <w:t>5</w:t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berschrift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 w:rsidTr="00E377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5D5F58C6" w:rsidR="008F7E50" w:rsidRDefault="00135678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fl_Check_SupportedBandCombination_v1610</w:t>
            </w:r>
          </w:p>
        </w:tc>
      </w:tr>
      <w:tr w:rsidR="008F7E50" w14:paraId="5D2FA5CC" w14:textId="77777777" w:rsidTr="00E3774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1329FAD" w:rsidR="008F7E50" w:rsidRDefault="00135678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8F7E50" w14:paraId="0671B0F2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4E6D3C84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8F7E50" w14:paraId="61652CAA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  <w:tr w:rsidR="00E3774B" w14:paraId="3C438809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AE5" w14:textId="32BDC066" w:rsidR="00E3774B" w:rsidRPr="00E3774B" w:rsidRDefault="00E3774B" w:rsidP="00DD470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3774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3B2A" w14:textId="5E20524B" w:rsidR="00E3774B" w:rsidRPr="00E3774B" w:rsidRDefault="00E3774B" w:rsidP="00DD4702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E3774B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CA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5C62BAD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52A647A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16EB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v_UE_EUTRA_Capability_v1610_IEs;</w:t>
            </w:r>
          </w:p>
          <w:p w14:paraId="1A6556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v_SupportedBandCombination_v1610;</w:t>
            </w:r>
          </w:p>
          <w:p w14:paraId="3CB7858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78A0EAA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InterRAT_BandListNR_r16 v_InterRAT_BandListNR_EN_DC_r16;</w:t>
            </w:r>
          </w:p>
          <w:p w14:paraId="3661774F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InterRAT_BandListNR_r16 v_InterRAT_BandListNR_SA_r16;</w:t>
            </w:r>
          </w:p>
          <w:p w14:paraId="542AEC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r w:rsidRPr="00135678">
              <w:rPr>
                <w:rFonts w:ascii="Arial" w:hAnsi="Arial" w:cs="Arial"/>
              </w:rPr>
              <w:t xml:space="preserve">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0DC31C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113C28B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</w:t>
            </w:r>
            <w:proofErr w:type="gramStart"/>
            <w:r w:rsidRPr="00135678">
              <w:rPr>
                <w:rFonts w:ascii="Arial" w:hAnsi="Arial" w:cs="Arial"/>
              </w:rPr>
              <w:t>16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BF2082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F2EE78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</w:t>
            </w:r>
            <w:r w:rsidRPr="00135678">
              <w:rPr>
                <w:rFonts w:ascii="Arial" w:hAnsi="Arial" w:cs="Arial"/>
              </w:rPr>
              <w:lastRenderedPageBreak/>
              <w:t>nsion.nonCriticalExtension.nonCriticalExtension.nonCriticalExtension.nonCriticalExtension.nonCriticalExtension.nonCriticalExtension.nonCriticalExtension.nonCriticalExtension;</w:t>
            </w:r>
          </w:p>
          <w:p w14:paraId="657504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53C4335" w14:textId="77777777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2E2EAFF2" w14:textId="67D5EEEF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4298E62E" w14:textId="5020B4A6" w:rsidR="008F7E50" w:rsidRPr="008F7E50" w:rsidRDefault="00135678" w:rsidP="00135678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796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15B65C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101000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102FDA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v_UE_EUTRA_Capability_v1610_IEs;</w:t>
            </w:r>
          </w:p>
          <w:p w14:paraId="7ACA6A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v_SupportedBandCombination_v1610;</w:t>
            </w:r>
          </w:p>
          <w:p w14:paraId="4262BC1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0D73B3D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InterRAT_BandListNR_r16 v_InterRAT_BandListNR_EN_DC_r16;</w:t>
            </w:r>
          </w:p>
          <w:p w14:paraId="3C086E6C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InterRAT_BandListNR_r16 v_InterRAT_BandListNR_SA_r16;</w:t>
            </w:r>
          </w:p>
          <w:p w14:paraId="2A81083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r w:rsidRPr="00135678">
              <w:rPr>
                <w:rFonts w:ascii="Arial" w:hAnsi="Arial" w:cs="Arial"/>
              </w:rPr>
              <w:t xml:space="preserve">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3324FDC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2D29507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</w:t>
            </w:r>
            <w:proofErr w:type="gramStart"/>
            <w:r w:rsidRPr="00135678">
              <w:rPr>
                <w:rFonts w:ascii="Arial" w:hAnsi="Arial" w:cs="Arial"/>
              </w:rPr>
              <w:t>16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250047B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6CBD53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24BFF02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726DF3F1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7F53308F" w14:textId="17D3924F" w:rsidR="00135678" w:rsidRPr="00135678" w:rsidRDefault="00135678" w:rsidP="001356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357AD26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43E6044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541131A8" w14:textId="6A3F9366" w:rsidR="008F7E50" w:rsidRPr="008F7E50" w:rsidRDefault="00135678" w:rsidP="00135678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6DACFC5C" w14:textId="2110997D" w:rsidR="00135678" w:rsidRPr="008F7E50" w:rsidRDefault="00135678" w:rsidP="00135678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bCs/>
          <w:sz w:val="36"/>
          <w:lang w:val="en-US"/>
        </w:rPr>
        <w:lastRenderedPageBreak/>
        <w:t xml:space="preserve">Change </w:t>
      </w:r>
      <w:r>
        <w:rPr>
          <w:rFonts w:ascii="Arial" w:hAnsi="Arial"/>
          <w:b/>
          <w:bCs/>
          <w:sz w:val="36"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5678" w14:paraId="06407CEE" w14:textId="77777777" w:rsidTr="00E377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C56" w14:textId="77777777" w:rsidR="00135678" w:rsidRPr="00B940A7" w:rsidRDefault="00135678" w:rsidP="00E96A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3CE9" w14:textId="353A39C1" w:rsidR="00135678" w:rsidRDefault="00135678" w:rsidP="00E96A7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fl_Check_SupportedBandCombination_v1800</w:t>
            </w:r>
          </w:p>
        </w:tc>
      </w:tr>
      <w:tr w:rsidR="00135678" w14:paraId="6FB72919" w14:textId="77777777" w:rsidTr="00E3774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878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4C5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135678" w14:paraId="21CFBBC9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49F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915E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135678" w14:paraId="1A798BAA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294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952" w14:textId="77777777" w:rsidR="00135678" w:rsidRPr="00135678" w:rsidRDefault="00135678" w:rsidP="00E96A7D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  <w:tr w:rsidR="00E3774B" w14:paraId="1B5BFDE5" w14:textId="77777777" w:rsidTr="00E377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E4E" w14:textId="77777777" w:rsidR="00E3774B" w:rsidRPr="00E3774B" w:rsidRDefault="00E3774B" w:rsidP="00DD4702">
            <w:pPr>
              <w:spacing w:before="40" w:after="40"/>
              <w:rPr>
                <w:rFonts w:ascii="Arial" w:hAnsi="Arial"/>
                <w:b/>
              </w:rPr>
            </w:pPr>
            <w:r w:rsidRPr="00E3774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1EDD" w14:textId="77777777" w:rsidR="00E3774B" w:rsidRPr="00E3774B" w:rsidRDefault="00E3774B" w:rsidP="00DD4702">
            <w:pPr>
              <w:spacing w:after="0"/>
              <w:rPr>
                <w:rFonts w:ascii="Arial" w:hAnsi="Arial" w:cs="Arial"/>
                <w:lang w:eastAsia="zh-CN"/>
              </w:rPr>
            </w:pPr>
            <w:r w:rsidRPr="00E3774B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3EFA950" w14:textId="77777777" w:rsidR="00135678" w:rsidRDefault="00135678" w:rsidP="00135678">
      <w:pPr>
        <w:rPr>
          <w:rFonts w:ascii="Arial" w:hAnsi="Arial" w:cs="Arial"/>
          <w:b/>
        </w:rPr>
      </w:pPr>
    </w:p>
    <w:p w14:paraId="5C3F3083" w14:textId="77777777" w:rsidR="00135678" w:rsidRPr="008F7E50" w:rsidRDefault="00135678" w:rsidP="001356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4FC7AB58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8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470C537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3EEAC8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2C38D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v_UE_EUTRA_Capability_v1800_IEs;</w:t>
            </w:r>
          </w:p>
          <w:p w14:paraId="4B8D882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v_SupportedBandCombination_v1800;</w:t>
            </w:r>
          </w:p>
          <w:p w14:paraId="0FACA6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D7B17D1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InterRAT_BandListNR_r18 v_InterRAT_BandListNR_EN_DC_r18;</w:t>
            </w:r>
          </w:p>
          <w:p w14:paraId="264D9F0B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InterRAT_BandListNR_r18 v_InterRAT_BandListNR_SA_r18;</w:t>
            </w:r>
          </w:p>
          <w:p w14:paraId="0ADB350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r w:rsidRPr="00135678">
              <w:rPr>
                <w:rFonts w:ascii="Arial" w:hAnsi="Arial" w:cs="Arial"/>
              </w:rPr>
              <w:t xml:space="preserve">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168EF53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0561E90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183514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75F2D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2961E65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2BCE52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471E7D71" w14:textId="6D2ADD7A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7BF229A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A9F63E1" w14:textId="77777777" w:rsidR="00135678" w:rsidRPr="008F7E50" w:rsidRDefault="00135678" w:rsidP="00E96A7D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A052B82" w14:textId="77777777" w:rsidR="00135678" w:rsidRPr="008F7E50" w:rsidRDefault="00135678" w:rsidP="00135678">
      <w:pPr>
        <w:rPr>
          <w:rFonts w:ascii="Arial" w:hAnsi="Arial" w:cs="Arial"/>
          <w:b/>
        </w:rPr>
      </w:pPr>
    </w:p>
    <w:p w14:paraId="7362DA36" w14:textId="77777777" w:rsidR="00135678" w:rsidRPr="008F7E50" w:rsidRDefault="00135678" w:rsidP="00135678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lastRenderedPageBreak/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7F1ABB7F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0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3C58E3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39251F8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60383A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v_UE_EUTRA_Capability_v1800_IEs;</w:t>
            </w:r>
          </w:p>
          <w:p w14:paraId="683902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v_SupportedBandCombination_v1800;</w:t>
            </w:r>
          </w:p>
          <w:p w14:paraId="6E31B80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046DC967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InterRAT_BandListNR_r18 v_InterRAT_BandListNR_EN_DC_r18;</w:t>
            </w:r>
          </w:p>
          <w:p w14:paraId="02D4146B" w14:textId="77777777" w:rsidR="00135678" w:rsidRPr="00E3774B" w:rsidRDefault="00135678" w:rsidP="00135678">
            <w:pPr>
              <w:rPr>
                <w:rFonts w:ascii="Arial" w:hAnsi="Arial" w:cs="Arial"/>
                <w:lang w:val="de-DE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E3774B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E3774B">
              <w:rPr>
                <w:rFonts w:ascii="Arial" w:hAnsi="Arial" w:cs="Arial"/>
                <w:lang w:val="de-DE"/>
              </w:rPr>
              <w:t xml:space="preserve"> InterRAT_BandListNR_r18 v_InterRAT_BandListNR_SA_r18;</w:t>
            </w:r>
          </w:p>
          <w:p w14:paraId="1D1FEF7E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E3774B">
              <w:rPr>
                <w:rFonts w:ascii="Arial" w:hAnsi="Arial" w:cs="Arial"/>
                <w:lang w:val="de-DE"/>
              </w:rPr>
              <w:t xml:space="preserve">    </w:t>
            </w:r>
            <w:r w:rsidRPr="00135678">
              <w:rPr>
                <w:rFonts w:ascii="Arial" w:hAnsi="Arial" w:cs="Arial"/>
              </w:rPr>
              <w:t xml:space="preserve">var integer </w:t>
            </w:r>
            <w:proofErr w:type="spell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6D33651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j;</w:t>
            </w:r>
          </w:p>
          <w:p w14:paraId="67BA8D5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7ACDC01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24EF8A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AA56DB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676FD46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4834977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34B3EDFE" w14:textId="24A26E9E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5BDF480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1359BA6E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451BF09" w14:textId="77777777" w:rsidR="00135678" w:rsidRPr="008F7E50" w:rsidRDefault="00135678" w:rsidP="00E96A7D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F97E176" w14:textId="77777777" w:rsidR="00135678" w:rsidRDefault="00135678" w:rsidP="00135678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C3B6" w14:textId="77777777" w:rsidR="00937BC6" w:rsidRDefault="00937BC6">
      <w:r>
        <w:separator/>
      </w:r>
    </w:p>
  </w:endnote>
  <w:endnote w:type="continuationSeparator" w:id="0">
    <w:p w14:paraId="7C57E04C" w14:textId="77777777" w:rsidR="00937BC6" w:rsidRDefault="0093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AED22" w14:textId="77777777" w:rsidR="00937BC6" w:rsidRDefault="00937BC6">
      <w:r>
        <w:separator/>
      </w:r>
    </w:p>
  </w:footnote>
  <w:footnote w:type="continuationSeparator" w:id="0">
    <w:p w14:paraId="7C2EF7BB" w14:textId="77777777" w:rsidR="00937BC6" w:rsidRDefault="00937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87044"/>
    <w:rsid w:val="000A6394"/>
    <w:rsid w:val="000B7FED"/>
    <w:rsid w:val="000C038A"/>
    <w:rsid w:val="000C064F"/>
    <w:rsid w:val="000C6598"/>
    <w:rsid w:val="000D15FD"/>
    <w:rsid w:val="000D44B3"/>
    <w:rsid w:val="001354DE"/>
    <w:rsid w:val="00135678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D431B"/>
    <w:rsid w:val="004E6282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37BC6"/>
    <w:rsid w:val="0094189C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2B4F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3774B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qFormat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45</cp:revision>
  <cp:lastPrinted>1900-01-01T06:00:00Z</cp:lastPrinted>
  <dcterms:created xsi:type="dcterms:W3CDTF">2024-12-23T09:16:00Z</dcterms:created>
  <dcterms:modified xsi:type="dcterms:W3CDTF">2025-11-20T13:06:00Z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