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4BA7EEDB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383FD4">
          <w:rPr>
            <w:b/>
            <w:i/>
            <w:noProof/>
            <w:sz w:val="28"/>
          </w:rPr>
          <w:t>0477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97166" w:rsidR="001E41F3" w:rsidRPr="00383FD4" w:rsidRDefault="00383FD4" w:rsidP="00383F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3FD4">
              <w:rPr>
                <w:b/>
                <w:noProof/>
                <w:sz w:val="28"/>
              </w:rPr>
              <w:t>4947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0F32D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83FD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FF880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</w:t>
            </w:r>
            <w:r w:rsidR="00B429AC">
              <w:rPr>
                <w:rFonts w:cs="Arial"/>
              </w:rPr>
              <w:t>.6.4.4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A8F7E1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B429AC">
              <w:rPr>
                <w:noProof/>
              </w:rPr>
              <w:t>10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3788C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383FD4">
              <w:t>1</w:t>
            </w:r>
            <w:r>
              <w:t>-</w:t>
            </w:r>
            <w:r w:rsidR="00383FD4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5B06B" w:rsidR="003824F3" w:rsidRDefault="00C745EC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Step5, the timer t_T304_Max is not started immediately after transmitting </w:t>
            </w:r>
            <w:proofErr w:type="spellStart"/>
            <w:r w:rsidRPr="0068075D">
              <w:rPr>
                <w:rFonts w:cs="Arial"/>
              </w:rPr>
              <w:t>RRCConnectionReconfiguration</w:t>
            </w:r>
            <w:proofErr w:type="spellEnd"/>
            <w:r w:rsidRPr="0068075D">
              <w:rPr>
                <w:rFonts w:cs="Arial"/>
              </w:rPr>
              <w:t xml:space="preserve"> message on Cell 1</w:t>
            </w:r>
            <w:r>
              <w:rPr>
                <w:rFonts w:cs="Arial"/>
              </w:rPr>
              <w:t xml:space="preserve">, this may cause TTCN to not handle the </w:t>
            </w:r>
            <w:proofErr w:type="spellStart"/>
            <w:r w:rsidRPr="0068075D">
              <w:rPr>
                <w:rFonts w:cs="Arial"/>
              </w:rPr>
              <w:t>RRCConnectionReestablishmentRequest</w:t>
            </w:r>
            <w:proofErr w:type="spellEnd"/>
            <w:r>
              <w:rPr>
                <w:rFonts w:cs="Arial"/>
              </w:rPr>
              <w:t xml:space="preserve"> message received at Step7, even though UE transmitted after timer T304 expiry on UE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477301" w:rsidR="00C473D8" w:rsidRDefault="00C745EC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start the timer t_T304_Max as soon as the </w:t>
            </w:r>
            <w:proofErr w:type="spellStart"/>
            <w:r w:rsidRPr="0068075D">
              <w:rPr>
                <w:rFonts w:cs="Arial"/>
              </w:rPr>
              <w:t>RRCConnectionReconfiguration</w:t>
            </w:r>
            <w:proofErr w:type="spellEnd"/>
            <w:r w:rsidRPr="0068075D">
              <w:rPr>
                <w:rFonts w:cs="Arial"/>
              </w:rPr>
              <w:t xml:space="preserve"> message on Cell 1</w:t>
            </w:r>
            <w:r>
              <w:rPr>
                <w:rFonts w:cs="Arial"/>
              </w:rPr>
              <w:t xml:space="preserve"> is transmitted.</w:t>
            </w:r>
            <w:r w:rsidR="0039183B">
              <w:rPr>
                <w:noProof/>
                <w:lang w:val="en-I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ED092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</w:t>
            </w:r>
            <w:r w:rsidR="0039183B">
              <w:rPr>
                <w:noProof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85183400"/>
      <w:r w:rsidRPr="00D83A7A">
        <w:rPr>
          <w:rStyle w:val="Hervorhebung"/>
          <w:rFonts w:cs="Arial"/>
          <w:i w:val="0"/>
        </w:rPr>
        <w:t>Table of Contents</w:t>
      </w:r>
      <w:bookmarkEnd w:id="1"/>
    </w:p>
    <w:p w14:paraId="65BB63C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Verzeichnis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Verzeichnis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0B49FB2C" w14:textId="2854553B" w:rsidR="00550978" w:rsidRDefault="00550978" w:rsidP="00DC0B2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berschrift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3"/>
        <w:gridCol w:w="6"/>
      </w:tblGrid>
      <w:tr w:rsidR="008F7E50" w14:paraId="01F03535" w14:textId="77777777" w:rsidTr="009B39FF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210F663" w:rsidR="008F7E50" w:rsidRPr="00B940A7" w:rsidRDefault="0039183B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212505B3" w:rsidR="008F7E50" w:rsidRDefault="0039183B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39183B">
              <w:rPr>
                <w:rFonts w:ascii="Arial" w:hAnsi="Arial" w:cs="Arial"/>
              </w:rPr>
              <w:t>f_TC_8_6_4_4_EUTRA</w:t>
            </w:r>
          </w:p>
        </w:tc>
      </w:tr>
      <w:tr w:rsidR="008F7E50" w14:paraId="5D2FA5CC" w14:textId="77777777" w:rsidTr="009B39FF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6414F579" w:rsidR="008F7E50" w:rsidRDefault="0068075D" w:rsidP="00B940A7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At Step5, the timer t_T304_Max is not started immedi</w:t>
            </w:r>
            <w:r w:rsidR="00C745EC">
              <w:rPr>
                <w:noProof/>
              </w:rPr>
              <w:t>ate</w:t>
            </w:r>
            <w:r>
              <w:rPr>
                <w:noProof/>
              </w:rPr>
              <w:t xml:space="preserve">ly after transmitting </w:t>
            </w:r>
            <w:proofErr w:type="spellStart"/>
            <w:r w:rsidRPr="0068075D">
              <w:rPr>
                <w:rFonts w:cs="Arial"/>
              </w:rPr>
              <w:t>RRCConnectionReconfiguration</w:t>
            </w:r>
            <w:proofErr w:type="spellEnd"/>
            <w:r w:rsidRPr="0068075D">
              <w:rPr>
                <w:rFonts w:cs="Arial"/>
              </w:rPr>
              <w:t xml:space="preserve"> message on Cell 1</w:t>
            </w:r>
            <w:r>
              <w:rPr>
                <w:rFonts w:cs="Arial"/>
              </w:rPr>
              <w:t xml:space="preserve">, this may cause TTCN to not handle the </w:t>
            </w:r>
            <w:proofErr w:type="spellStart"/>
            <w:r w:rsidRPr="0068075D">
              <w:rPr>
                <w:rFonts w:cs="Arial"/>
              </w:rPr>
              <w:t>RRCConnectionReestablishmentRequest</w:t>
            </w:r>
            <w:proofErr w:type="spellEnd"/>
            <w:r>
              <w:rPr>
                <w:rFonts w:cs="Arial"/>
              </w:rPr>
              <w:t xml:space="preserve"> message received at Step7, even though UE transmitted after</w:t>
            </w:r>
            <w:r w:rsidR="00C745E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timer T304 expiry</w:t>
            </w:r>
            <w:r w:rsidR="00C745EC">
              <w:rPr>
                <w:rFonts w:cs="Arial"/>
              </w:rPr>
              <w:t xml:space="preserve"> on UE side</w:t>
            </w:r>
            <w:r>
              <w:rPr>
                <w:rFonts w:cs="Arial"/>
              </w:rPr>
              <w:t xml:space="preserve">. </w:t>
            </w:r>
          </w:p>
        </w:tc>
      </w:tr>
      <w:tr w:rsidR="008F7E50" w14:paraId="0671B0F2" w14:textId="77777777" w:rsidTr="009B39FF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7325B44F" w:rsidR="008F7E50" w:rsidRDefault="0039183B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It is proposed </w:t>
            </w:r>
            <w:r w:rsidR="0068075D">
              <w:rPr>
                <w:noProof/>
              </w:rPr>
              <w:t xml:space="preserve">to start the timer t_T304_Max as soon as the </w:t>
            </w:r>
            <w:proofErr w:type="spellStart"/>
            <w:r w:rsidR="0068075D" w:rsidRPr="0068075D">
              <w:rPr>
                <w:rFonts w:cs="Arial"/>
              </w:rPr>
              <w:t>RRCConnectionReconfiguration</w:t>
            </w:r>
            <w:proofErr w:type="spellEnd"/>
            <w:r w:rsidR="0068075D" w:rsidRPr="0068075D">
              <w:rPr>
                <w:rFonts w:cs="Arial"/>
              </w:rPr>
              <w:t xml:space="preserve"> message on Cell 1</w:t>
            </w:r>
            <w:r w:rsidR="0068075D">
              <w:rPr>
                <w:rFonts w:cs="Arial"/>
              </w:rPr>
              <w:t xml:space="preserve"> is transmitted.</w:t>
            </w:r>
          </w:p>
        </w:tc>
      </w:tr>
      <w:tr w:rsidR="008F7E50" w:rsidRPr="009B39FF" w14:paraId="61652CAA" w14:textId="77777777" w:rsidTr="009B39FF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75D74712" w:rsidR="008F7E50" w:rsidRPr="00EB6498" w:rsidRDefault="0039183B">
            <w:pPr>
              <w:spacing w:after="0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r w:rsidRPr="00EB6498">
              <w:rPr>
                <w:rFonts w:ascii="Arial" w:hAnsi="Arial" w:cs="Arial"/>
                <w:sz w:val="18"/>
                <w:szCs w:val="18"/>
                <w:lang w:val="it-IT" w:eastAsia="zh-CN"/>
              </w:rPr>
              <w:t>LTE_A_R10_R11\8_6\</w:t>
            </w:r>
            <w:proofErr w:type="spellStart"/>
            <w:r w:rsidRPr="00EB6498">
              <w:rPr>
                <w:rFonts w:ascii="Arial" w:hAnsi="Arial" w:cs="Arial"/>
                <w:sz w:val="18"/>
                <w:szCs w:val="18"/>
                <w:lang w:val="it-IT" w:eastAsia="zh-CN"/>
              </w:rPr>
              <w:t>RRC_LoggedRLF.ttcn</w:t>
            </w:r>
            <w:proofErr w:type="spellEnd"/>
          </w:p>
        </w:tc>
      </w:tr>
      <w:tr w:rsidR="009B39FF" w14:paraId="0F835A16" w14:textId="77777777" w:rsidTr="009B39FF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1986" w:type="dxa"/>
          </w:tcPr>
          <w:p w14:paraId="68BB6BA8" w14:textId="77777777" w:rsidR="009B39FF" w:rsidRPr="00E751F5" w:rsidRDefault="009B39FF" w:rsidP="002232E0">
            <w:pPr>
              <w:spacing w:before="40" w:after="40"/>
              <w:rPr>
                <w:rFonts w:ascii="Arial" w:hAnsi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3" w:type="dxa"/>
          </w:tcPr>
          <w:p w14:paraId="791E03C3" w14:textId="77777777" w:rsidR="009B39FF" w:rsidRPr="00F33E98" w:rsidRDefault="009B39FF" w:rsidP="002232E0">
            <w:pPr>
              <w:spacing w:after="0"/>
              <w:rPr>
                <w:rFonts w:ascii="Arial" w:eastAsia="Arial" w:hAnsi="Arial" w:cs="Arial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016F6D7F" w14:textId="77777777" w:rsidR="008F7E50" w:rsidRPr="00EB6498" w:rsidRDefault="008F7E50" w:rsidP="008F7E50">
      <w:pPr>
        <w:rPr>
          <w:rFonts w:ascii="Arial" w:hAnsi="Arial" w:cs="Arial"/>
          <w:b/>
          <w:lang w:val="it-IT"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7457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>function f_TC_8_6_4_4_EUTRA() runs on EUTRA_PTC</w:t>
            </w:r>
          </w:p>
          <w:p w14:paraId="49861797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{ // Radio Link Failure logging / Reporting at E-UTRA handover</w:t>
            </w:r>
          </w:p>
          <w:p w14:paraId="33A836F9" w14:textId="054596DE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39183B">
              <w:rPr>
                <w:rFonts w:ascii="Arial" w:hAnsi="Arial" w:cs="Arial"/>
                <w:highlight w:val="lightGray"/>
              </w:rPr>
              <w:t>// SKIPPED CODE</w:t>
            </w:r>
            <w:r w:rsidRPr="0039183B">
              <w:rPr>
                <w:rFonts w:ascii="Arial" w:hAnsi="Arial" w:cs="Arial"/>
              </w:rPr>
              <w:t xml:space="preserve">        </w:t>
            </w:r>
          </w:p>
          <w:p w14:paraId="68B1E9A5" w14:textId="77777777" w:rsidR="0068075D" w:rsidRPr="0068075D" w:rsidRDefault="0039183B" w:rsidP="0068075D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="0068075D" w:rsidRPr="0068075D">
              <w:rPr>
                <w:rFonts w:ascii="Arial" w:hAnsi="Arial" w:cs="Arial"/>
              </w:rPr>
              <w:t xml:space="preserve">//@siclog "Step 5" </w:t>
            </w:r>
            <w:proofErr w:type="spellStart"/>
            <w:r w:rsidR="0068075D" w:rsidRPr="0068075D">
              <w:rPr>
                <w:rFonts w:ascii="Arial" w:hAnsi="Arial" w:cs="Arial"/>
              </w:rPr>
              <w:t>siclog</w:t>
            </w:r>
            <w:proofErr w:type="spellEnd"/>
            <w:r w:rsidR="0068075D" w:rsidRPr="0068075D">
              <w:rPr>
                <w:rFonts w:ascii="Arial" w:hAnsi="Arial" w:cs="Arial"/>
              </w:rPr>
              <w:t>@</w:t>
            </w:r>
          </w:p>
          <w:p w14:paraId="0C5D5615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68075D">
              <w:rPr>
                <w:rFonts w:ascii="Arial" w:hAnsi="Arial" w:cs="Arial"/>
              </w:rPr>
              <w:t>RRCConnectionReconfiguration</w:t>
            </w:r>
            <w:proofErr w:type="spellEnd"/>
            <w:r w:rsidRPr="0068075D">
              <w:rPr>
                <w:rFonts w:ascii="Arial" w:hAnsi="Arial" w:cs="Arial"/>
              </w:rPr>
              <w:t xml:space="preserve"> message on Cell 1 to order the UE to perform inter frequency handover to Cell 12.</w:t>
            </w:r>
          </w:p>
          <w:p w14:paraId="73BC0FC2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v_MobilityControlInfo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 :=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f_Generate_cs_MobilityControlInfo_HO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(eutra_Cell12, //@sic R5s140147 sic@</w:t>
            </w:r>
          </w:p>
          <w:p w14:paraId="10B58528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cs_CarrierFreqEUTRA_v9e0 (v_Frequency_IE_Cell12.UL_DL_Earfcn.dl_CarrierFreq_r9,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), //@sic R5-171144, R5s140147 sic@</w:t>
            </w:r>
          </w:p>
          <w:p w14:paraId="1EC216CA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16F11342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397C9694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7BA9902B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330CAABF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07FF353C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v_RACH_ConfigDedicated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);</w:t>
            </w:r>
          </w:p>
          <w:p w14:paraId="64A9FC16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SRB.send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(cas_SRB1_RrcPdu_REQ(eutra_Cell1,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cs_TimingInfo_Now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cs_RRCConnectionReconfiguration_Common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v_RRC_TI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v_MobilityControlInfo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,</w:t>
            </w:r>
          </w:p>
          <w:p w14:paraId="6838C828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                                      </w:t>
            </w:r>
            <w:r w:rsidRPr="0068075D">
              <w:rPr>
                <w:rFonts w:ascii="Arial" w:hAnsi="Arial" w:cs="Arial"/>
              </w:rPr>
              <w:t>f_Generate_cs_508_RadioResourceConfigDedicated_HO (eutra_Cell12, n4), //@sic R5s140147 sic@</w:t>
            </w:r>
          </w:p>
          <w:p w14:paraId="6563A382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                                                                                                    cs_508SecurityConfigHO_IntraLTE))); //@sic R5s140147 sic@</w:t>
            </w:r>
          </w:p>
          <w:p w14:paraId="3A84B188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</w:p>
          <w:p w14:paraId="0F9B7930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proofErr w:type="spellStart"/>
            <w:r w:rsidRPr="0068075D">
              <w:rPr>
                <w:rFonts w:ascii="Arial" w:hAnsi="Arial" w:cs="Arial"/>
              </w:rPr>
              <w:t>f_EUTRA_SS_CommonCellConfig</w:t>
            </w:r>
            <w:proofErr w:type="spellEnd"/>
            <w:r w:rsidRPr="0068075D">
              <w:rPr>
                <w:rFonts w:ascii="Arial" w:hAnsi="Arial" w:cs="Arial"/>
              </w:rPr>
              <w:t xml:space="preserve">(eutra_Cell1, </w:t>
            </w:r>
            <w:proofErr w:type="spellStart"/>
            <w:r w:rsidRPr="0068075D">
              <w:rPr>
                <w:rFonts w:ascii="Arial" w:hAnsi="Arial" w:cs="Arial"/>
              </w:rPr>
              <w:t>cas_PUCCH_Synch_Config_REQ</w:t>
            </w:r>
            <w:proofErr w:type="spellEnd"/>
            <w:r w:rsidRPr="0068075D">
              <w:rPr>
                <w:rFonts w:ascii="Arial" w:hAnsi="Arial" w:cs="Arial"/>
              </w:rPr>
              <w:t xml:space="preserve">(eutra_Cell1, </w:t>
            </w:r>
            <w:proofErr w:type="spellStart"/>
            <w:r w:rsidRPr="0068075D">
              <w:rPr>
                <w:rFonts w:ascii="Arial" w:hAnsi="Arial" w:cs="Arial"/>
              </w:rPr>
              <w:t>cs_TimingInfo_Now</w:t>
            </w:r>
            <w:proofErr w:type="spellEnd"/>
            <w:r w:rsidRPr="0068075D">
              <w:rPr>
                <w:rFonts w:ascii="Arial" w:hAnsi="Arial" w:cs="Arial"/>
              </w:rPr>
              <w:t xml:space="preserve">, </w:t>
            </w:r>
            <w:proofErr w:type="spellStart"/>
            <w:r w:rsidRPr="0068075D">
              <w:rPr>
                <w:rFonts w:ascii="Arial" w:hAnsi="Arial" w:cs="Arial"/>
              </w:rPr>
              <w:t>cs_UplinkTimeAlignment_Synch_None</w:t>
            </w:r>
            <w:proofErr w:type="spellEnd"/>
            <w:r w:rsidRPr="0068075D">
              <w:rPr>
                <w:rFonts w:ascii="Arial" w:hAnsi="Arial" w:cs="Arial"/>
              </w:rPr>
              <w:t>));</w:t>
            </w:r>
          </w:p>
          <w:p w14:paraId="5A84E48D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</w:p>
          <w:p w14:paraId="5751CE5D" w14:textId="3740E551" w:rsidR="0039183B" w:rsidRPr="0039183B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r w:rsidR="0039183B" w:rsidRPr="0039183B">
              <w:rPr>
                <w:rFonts w:ascii="Arial" w:hAnsi="Arial" w:cs="Arial"/>
              </w:rPr>
              <w:t>//EXCEPTION: In parallel to the events described in step 6 the steps specified in Table 8.6.4.4.3.2-3 should take place.</w:t>
            </w:r>
          </w:p>
          <w:p w14:paraId="7866B2CD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//EXCEPTION: The steps 1 and 2 below are repeated for the duration of T304.</w:t>
            </w:r>
          </w:p>
          <w:p w14:paraId="16E66DB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//1. The UE attempts to perform the intra frequency handover using MAC Random Access Preamble on Cell 2.</w:t>
            </w:r>
          </w:p>
          <w:p w14:paraId="210AE5A9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//2. The SS does not respond.</w:t>
            </w:r>
          </w:p>
          <w:p w14:paraId="3A194D60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68075D">
              <w:rPr>
                <w:rFonts w:ascii="Arial" w:hAnsi="Arial" w:cs="Arial"/>
                <w:highlight w:val="yellow"/>
              </w:rPr>
              <w:t>t_T304Max.start(v_T304);</w:t>
            </w:r>
          </w:p>
          <w:p w14:paraId="77BA3290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f_EUTRA_SS_SRBs_DRBs_Reset</w:t>
            </w:r>
            <w:proofErr w:type="spellEnd"/>
            <w:r w:rsidRPr="0039183B">
              <w:rPr>
                <w:rFonts w:ascii="Arial" w:hAnsi="Arial" w:cs="Arial"/>
              </w:rPr>
              <w:t>(eutra_Cell1, -, 100); //@sic R5s150402, R5s140216, R5s140230 sic@</w:t>
            </w:r>
          </w:p>
          <w:p w14:paraId="3D32C496" w14:textId="574CE948" w:rsidR="0039183B" w:rsidRPr="0039183B" w:rsidRDefault="0039183B" w:rsidP="0039183B">
            <w:pPr>
              <w:rPr>
                <w:rFonts w:ascii="Arial" w:hAnsi="Arial" w:cs="Arial"/>
              </w:rPr>
            </w:pPr>
          </w:p>
          <w:p w14:paraId="5FAC7526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v_ShortMAC_I</w:t>
            </w:r>
            <w:proofErr w:type="spellEnd"/>
            <w:r w:rsidRPr="0039183B">
              <w:rPr>
                <w:rFonts w:ascii="Arial" w:hAnsi="Arial" w:cs="Arial"/>
              </w:rPr>
              <w:t xml:space="preserve"> := </w:t>
            </w:r>
            <w:proofErr w:type="spellStart"/>
            <w:r w:rsidRPr="0039183B">
              <w:rPr>
                <w:rFonts w:ascii="Arial" w:hAnsi="Arial" w:cs="Arial"/>
              </w:rPr>
              <w:t>f_EUTRA_Calculate_ShortMAC</w:t>
            </w:r>
            <w:proofErr w:type="spellEnd"/>
            <w:r w:rsidRPr="0039183B">
              <w:rPr>
                <w:rFonts w:ascii="Arial" w:hAnsi="Arial" w:cs="Arial"/>
              </w:rPr>
              <w:t>(eutra_Cell1, eutra_Cell1); //@sic R5s140147 sic@</w:t>
            </w:r>
          </w:p>
          <w:p w14:paraId="761717A8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39183B">
              <w:rPr>
                <w:rFonts w:ascii="Arial" w:hAnsi="Arial" w:cs="Arial"/>
              </w:rPr>
              <w:t>siclog</w:t>
            </w:r>
            <w:proofErr w:type="spellEnd"/>
            <w:r w:rsidRPr="0039183B">
              <w:rPr>
                <w:rFonts w:ascii="Arial" w:hAnsi="Arial" w:cs="Arial"/>
              </w:rPr>
              <w:t>@</w:t>
            </w:r>
          </w:p>
          <w:p w14:paraId="6EF3749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//The SS changes Cell 12 power level according to the row "T2" in Table 8.6.4.4.3.2-1.</w:t>
            </w:r>
          </w:p>
          <w:p w14:paraId="33555093" w14:textId="3808A355" w:rsidR="0039183B" w:rsidRPr="0068075D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68075D">
              <w:rPr>
                <w:rFonts w:ascii="Arial" w:hAnsi="Arial" w:cs="Arial"/>
              </w:rPr>
              <w:t>f_EUTRA_SetCellPowerList</w:t>
            </w:r>
            <w:proofErr w:type="spellEnd"/>
            <w:r w:rsidRPr="0068075D">
              <w:rPr>
                <w:rFonts w:ascii="Arial" w:hAnsi="Arial" w:cs="Arial"/>
              </w:rPr>
              <w:t>(v_CellPowerList_AtT2);</w:t>
            </w:r>
          </w:p>
          <w:p w14:paraId="6B00F968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t_T304Max.timeout;</w:t>
            </w:r>
          </w:p>
          <w:p w14:paraId="1F6CFB1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32E9D2B6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//Configure Cell12 to normal PRACH operation mode</w:t>
            </w:r>
          </w:p>
          <w:p w14:paraId="4F4567C8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 </w:t>
            </w:r>
            <w:proofErr w:type="spellStart"/>
            <w:r w:rsidRPr="0039183B">
              <w:rPr>
                <w:rFonts w:ascii="Arial" w:hAnsi="Arial" w:cs="Arial"/>
              </w:rPr>
              <w:t>f_EUTRA_SS_ConfigRachProcedure_Def</w:t>
            </w:r>
            <w:proofErr w:type="spellEnd"/>
            <w:r w:rsidRPr="0039183B">
              <w:rPr>
                <w:rFonts w:ascii="Arial" w:hAnsi="Arial" w:cs="Arial"/>
              </w:rPr>
              <w:t xml:space="preserve">(eutra_Cell12, </w:t>
            </w:r>
            <w:proofErr w:type="spellStart"/>
            <w:r w:rsidRPr="0039183B">
              <w:rPr>
                <w:rFonts w:ascii="Arial" w:hAnsi="Arial" w:cs="Arial"/>
              </w:rPr>
              <w:t>tsc_C_RNTI_Def</w:t>
            </w:r>
            <w:proofErr w:type="spellEnd"/>
            <w:r w:rsidRPr="0039183B">
              <w:rPr>
                <w:rFonts w:ascii="Arial" w:hAnsi="Arial" w:cs="Arial"/>
              </w:rPr>
              <w:t>); //@sic R5s140147 sic@</w:t>
            </w:r>
          </w:p>
          <w:p w14:paraId="34AB516D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2B5FA069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39183B">
              <w:rPr>
                <w:rFonts w:ascii="Arial" w:hAnsi="Arial" w:cs="Arial"/>
              </w:rPr>
              <w:t>siclog</w:t>
            </w:r>
            <w:proofErr w:type="spellEnd"/>
            <w:r w:rsidRPr="0039183B">
              <w:rPr>
                <w:rFonts w:ascii="Arial" w:hAnsi="Arial" w:cs="Arial"/>
              </w:rPr>
              <w:t>@</w:t>
            </w:r>
          </w:p>
          <w:p w14:paraId="0E999F82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39183B">
              <w:rPr>
                <w:rFonts w:ascii="Arial" w:hAnsi="Arial" w:cs="Arial"/>
              </w:rPr>
              <w:t>RRCConnectionReestablishmentRequest</w:t>
            </w:r>
            <w:proofErr w:type="spellEnd"/>
            <w:r w:rsidRPr="0039183B">
              <w:rPr>
                <w:rFonts w:ascii="Arial" w:hAnsi="Arial" w:cs="Arial"/>
              </w:rPr>
              <w:t xml:space="preserve"> message on Cell 1</w:t>
            </w:r>
          </w:p>
          <w:p w14:paraId="3688FD04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SRB.receive</w:t>
            </w:r>
            <w:proofErr w:type="spellEnd"/>
            <w:r w:rsidRPr="0039183B">
              <w:rPr>
                <w:rFonts w:ascii="Arial" w:hAnsi="Arial" w:cs="Arial"/>
              </w:rPr>
              <w:t>(car_SRB0_RrcPdu_IND(eutra_Cell1,</w:t>
            </w:r>
          </w:p>
          <w:p w14:paraId="405F6489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cr_508_RRCConnectionReestablishmentRequest(</w:t>
            </w:r>
            <w:proofErr w:type="spellStart"/>
            <w:r w:rsidRPr="0039183B">
              <w:rPr>
                <w:rFonts w:ascii="Arial" w:hAnsi="Arial" w:cs="Arial"/>
              </w:rPr>
              <w:t>tsc_C_RNTI_Def</w:t>
            </w:r>
            <w:proofErr w:type="spellEnd"/>
            <w:r w:rsidRPr="0039183B">
              <w:rPr>
                <w:rFonts w:ascii="Arial" w:hAnsi="Arial" w:cs="Arial"/>
              </w:rPr>
              <w:t>,</w:t>
            </w:r>
          </w:p>
          <w:p w14:paraId="26A0ACB2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v_PhysCellId_Cell1,</w:t>
            </w:r>
          </w:p>
          <w:p w14:paraId="7D0DE2BB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proofErr w:type="spellStart"/>
            <w:r w:rsidRPr="0039183B">
              <w:rPr>
                <w:rFonts w:ascii="Arial" w:hAnsi="Arial" w:cs="Arial"/>
              </w:rPr>
              <w:t>cr_ReestablishmentCause_HandoverFailure</w:t>
            </w:r>
            <w:proofErr w:type="spellEnd"/>
            <w:r w:rsidRPr="0039183B">
              <w:rPr>
                <w:rFonts w:ascii="Arial" w:hAnsi="Arial" w:cs="Arial"/>
              </w:rPr>
              <w:t>,</w:t>
            </w:r>
          </w:p>
          <w:p w14:paraId="18C0175F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proofErr w:type="spellStart"/>
            <w:r w:rsidRPr="0039183B">
              <w:rPr>
                <w:rFonts w:ascii="Arial" w:hAnsi="Arial" w:cs="Arial"/>
              </w:rPr>
              <w:t>v_ShortMAC_I</w:t>
            </w:r>
            <w:proofErr w:type="spellEnd"/>
            <w:r w:rsidRPr="0039183B">
              <w:rPr>
                <w:rFonts w:ascii="Arial" w:hAnsi="Arial" w:cs="Arial"/>
              </w:rPr>
              <w:t>))); //@sic R5s140147 sic@</w:t>
            </w:r>
          </w:p>
          <w:p w14:paraId="26EFAC70" w14:textId="6F76FD51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39183B">
              <w:rPr>
                <w:rFonts w:ascii="Arial" w:hAnsi="Arial" w:cs="Arial"/>
                <w:highlight w:val="lightGray"/>
              </w:rPr>
              <w:t>// SKIPPED CODE</w:t>
            </w:r>
            <w:r w:rsidRPr="0039183B">
              <w:rPr>
                <w:rFonts w:ascii="Arial" w:hAnsi="Arial" w:cs="Arial"/>
              </w:rPr>
              <w:t xml:space="preserve">    </w:t>
            </w:r>
          </w:p>
          <w:p w14:paraId="4298E62E" w14:textId="049D3B87" w:rsidR="008F7E50" w:rsidRPr="008F7E50" w:rsidRDefault="0039183B" w:rsidP="0039183B">
            <w:pPr>
              <w:rPr>
                <w:rFonts w:ascii="Arial" w:hAnsi="Arial" w:cs="Arial"/>
                <w:b/>
              </w:rPr>
            </w:pPr>
            <w:r w:rsidRPr="0039183B">
              <w:rPr>
                <w:rFonts w:ascii="Arial" w:hAnsi="Arial" w:cs="Arial"/>
              </w:rPr>
              <w:t xml:space="preserve">  } // end of f_TC_8_6_4_4_EUTRA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068F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>function f_TC_8_6_4_4_EUTRA() runs on EUTRA_PTC</w:t>
            </w:r>
          </w:p>
          <w:p w14:paraId="5A2274D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{ // Radio Link Failure logging / Reporting at E-UTRA handover</w:t>
            </w:r>
          </w:p>
          <w:p w14:paraId="76E850BC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39183B">
              <w:rPr>
                <w:rFonts w:ascii="Arial" w:hAnsi="Arial" w:cs="Arial"/>
                <w:highlight w:val="lightGray"/>
              </w:rPr>
              <w:t>// SKIPPED CODE</w:t>
            </w:r>
            <w:r w:rsidRPr="0039183B">
              <w:rPr>
                <w:rFonts w:ascii="Arial" w:hAnsi="Arial" w:cs="Arial"/>
              </w:rPr>
              <w:t xml:space="preserve">        </w:t>
            </w:r>
          </w:p>
          <w:p w14:paraId="4B6517A3" w14:textId="77777777" w:rsidR="0068075D" w:rsidRPr="0068075D" w:rsidRDefault="0039183B" w:rsidP="0068075D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="0068075D" w:rsidRPr="0068075D">
              <w:rPr>
                <w:rFonts w:ascii="Arial" w:hAnsi="Arial" w:cs="Arial"/>
              </w:rPr>
              <w:t xml:space="preserve">//@siclog "Step 5" </w:t>
            </w:r>
            <w:proofErr w:type="spellStart"/>
            <w:r w:rsidR="0068075D" w:rsidRPr="0068075D">
              <w:rPr>
                <w:rFonts w:ascii="Arial" w:hAnsi="Arial" w:cs="Arial"/>
              </w:rPr>
              <w:t>siclog</w:t>
            </w:r>
            <w:proofErr w:type="spellEnd"/>
            <w:r w:rsidR="0068075D" w:rsidRPr="0068075D">
              <w:rPr>
                <w:rFonts w:ascii="Arial" w:hAnsi="Arial" w:cs="Arial"/>
              </w:rPr>
              <w:t>@</w:t>
            </w:r>
          </w:p>
          <w:p w14:paraId="0048B05F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68075D">
              <w:rPr>
                <w:rFonts w:ascii="Arial" w:hAnsi="Arial" w:cs="Arial"/>
              </w:rPr>
              <w:t>RRCConnectionReconfiguration</w:t>
            </w:r>
            <w:proofErr w:type="spellEnd"/>
            <w:r w:rsidRPr="0068075D">
              <w:rPr>
                <w:rFonts w:ascii="Arial" w:hAnsi="Arial" w:cs="Arial"/>
              </w:rPr>
              <w:t xml:space="preserve"> message on Cell 1 to order the UE to perform inter frequency handover to Cell 12.</w:t>
            </w:r>
          </w:p>
          <w:p w14:paraId="7FA2CC0E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v_MobilityControlInfo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 :=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f_Generate_cs_MobilityControlInfo_HO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(eutra_Cell12, //@sic R5s140147 sic@</w:t>
            </w:r>
          </w:p>
          <w:p w14:paraId="237B20FC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cs_CarrierFreqEUTRA_v9e0 (v_Frequency_IE_Cell12.UL_DL_Earfcn.dl_CarrierFreq_r9,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), //@sic R5-171144, R5s140147 sic@</w:t>
            </w:r>
          </w:p>
          <w:p w14:paraId="45AD3AFD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21BCD4C7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643B9A1A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5D93C00B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083B55B8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675420A6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v_RACH_ConfigDedicated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);</w:t>
            </w:r>
          </w:p>
          <w:p w14:paraId="217571F9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SRB.send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(cas_SRB1_RrcPdu_REQ(eutra_Cell1,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cs_TimingInfo_Now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cs_RRCConnectionReconfiguration_Common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v_RRC_TI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v_MobilityControlInfo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,</w:t>
            </w:r>
          </w:p>
          <w:p w14:paraId="31A225FD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                                      </w:t>
            </w:r>
            <w:r w:rsidRPr="0068075D">
              <w:rPr>
                <w:rFonts w:ascii="Arial" w:hAnsi="Arial" w:cs="Arial"/>
              </w:rPr>
              <w:t>f_Generate_cs_508_RadioResourceConfigDedicated_HO (eutra_Cell12, n4), //@sic R5s140147 sic@</w:t>
            </w:r>
          </w:p>
          <w:p w14:paraId="34982E28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                                                                                                    cs_508SecurityConfigHO_IntraLTE))); //@sic R5s140147 sic@</w:t>
            </w:r>
          </w:p>
          <w:p w14:paraId="4D2F86CD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</w:p>
          <w:p w14:paraId="64395F5C" w14:textId="77777777" w:rsid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r w:rsidRPr="0068075D">
              <w:rPr>
                <w:rFonts w:ascii="Arial" w:hAnsi="Arial" w:cs="Arial"/>
                <w:highlight w:val="yellow"/>
              </w:rPr>
              <w:t>t_T304Max.start(v_T304);</w:t>
            </w:r>
          </w:p>
          <w:p w14:paraId="3353513F" w14:textId="3DF16C09" w:rsidR="0068075D" w:rsidRPr="0068075D" w:rsidRDefault="0068075D" w:rsidP="0068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 w:rsidRPr="0068075D">
              <w:rPr>
                <w:rFonts w:ascii="Arial" w:hAnsi="Arial" w:cs="Arial"/>
              </w:rPr>
              <w:t>f_EUTRA_SS_CommonCellConfig</w:t>
            </w:r>
            <w:proofErr w:type="spellEnd"/>
            <w:r w:rsidRPr="0068075D">
              <w:rPr>
                <w:rFonts w:ascii="Arial" w:hAnsi="Arial" w:cs="Arial"/>
              </w:rPr>
              <w:t xml:space="preserve">(eutra_Cell1, </w:t>
            </w:r>
            <w:proofErr w:type="spellStart"/>
            <w:r w:rsidRPr="0068075D">
              <w:rPr>
                <w:rFonts w:ascii="Arial" w:hAnsi="Arial" w:cs="Arial"/>
              </w:rPr>
              <w:t>cas_PUCCH_Synch_Config_REQ</w:t>
            </w:r>
            <w:proofErr w:type="spellEnd"/>
            <w:r w:rsidRPr="0068075D">
              <w:rPr>
                <w:rFonts w:ascii="Arial" w:hAnsi="Arial" w:cs="Arial"/>
              </w:rPr>
              <w:t xml:space="preserve">(eutra_Cell1, </w:t>
            </w:r>
            <w:proofErr w:type="spellStart"/>
            <w:r w:rsidRPr="0068075D">
              <w:rPr>
                <w:rFonts w:ascii="Arial" w:hAnsi="Arial" w:cs="Arial"/>
              </w:rPr>
              <w:t>cs_TimingInfo_Now</w:t>
            </w:r>
            <w:proofErr w:type="spellEnd"/>
            <w:r w:rsidRPr="0068075D">
              <w:rPr>
                <w:rFonts w:ascii="Arial" w:hAnsi="Arial" w:cs="Arial"/>
              </w:rPr>
              <w:t xml:space="preserve">, </w:t>
            </w:r>
            <w:proofErr w:type="spellStart"/>
            <w:r w:rsidRPr="0068075D">
              <w:rPr>
                <w:rFonts w:ascii="Arial" w:hAnsi="Arial" w:cs="Arial"/>
              </w:rPr>
              <w:t>cs_UplinkTimeAlignment_Synch_None</w:t>
            </w:r>
            <w:proofErr w:type="spellEnd"/>
            <w:r w:rsidRPr="0068075D">
              <w:rPr>
                <w:rFonts w:ascii="Arial" w:hAnsi="Arial" w:cs="Arial"/>
              </w:rPr>
              <w:t>));</w:t>
            </w:r>
          </w:p>
          <w:p w14:paraId="1E60B182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</w:p>
          <w:p w14:paraId="496E4232" w14:textId="7E8696F9" w:rsidR="0039183B" w:rsidRPr="0039183B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r w:rsidR="0039183B" w:rsidRPr="0039183B">
              <w:rPr>
                <w:rFonts w:ascii="Arial" w:hAnsi="Arial" w:cs="Arial"/>
              </w:rPr>
              <w:t>//EXCEPTION: In parallel to the events described in step 6 the steps specified in Table 8.6.4.4.3.2-3 should take place.</w:t>
            </w:r>
          </w:p>
          <w:p w14:paraId="25EE426B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//EXCEPTION: The steps 1 and 2 below are repeated for the duration of T304.</w:t>
            </w:r>
          </w:p>
          <w:p w14:paraId="4076DCEF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//1. The UE attempts to perform the intra frequency handover using MAC Random Access Preamble on Cell 2.</w:t>
            </w:r>
          </w:p>
          <w:p w14:paraId="38B77372" w14:textId="7F6528AF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//2. The SS does not respond.</w:t>
            </w:r>
          </w:p>
          <w:p w14:paraId="70D4ABC3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f_EUTRA_SS_SRBs_DRBs_Reset</w:t>
            </w:r>
            <w:proofErr w:type="spellEnd"/>
            <w:r w:rsidRPr="0039183B">
              <w:rPr>
                <w:rFonts w:ascii="Arial" w:hAnsi="Arial" w:cs="Arial"/>
              </w:rPr>
              <w:t>(eutra_Cell1, -, 100); //@sic R5s150402, R5s140216, R5s140230 sic@</w:t>
            </w:r>
          </w:p>
          <w:p w14:paraId="29CE3F64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6862BA5D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v_ShortMAC_I</w:t>
            </w:r>
            <w:proofErr w:type="spellEnd"/>
            <w:r w:rsidRPr="0039183B">
              <w:rPr>
                <w:rFonts w:ascii="Arial" w:hAnsi="Arial" w:cs="Arial"/>
              </w:rPr>
              <w:t xml:space="preserve"> := </w:t>
            </w:r>
            <w:proofErr w:type="spellStart"/>
            <w:r w:rsidRPr="0039183B">
              <w:rPr>
                <w:rFonts w:ascii="Arial" w:hAnsi="Arial" w:cs="Arial"/>
              </w:rPr>
              <w:t>f_EUTRA_Calculate_ShortMAC</w:t>
            </w:r>
            <w:proofErr w:type="spellEnd"/>
            <w:r w:rsidRPr="0039183B">
              <w:rPr>
                <w:rFonts w:ascii="Arial" w:hAnsi="Arial" w:cs="Arial"/>
              </w:rPr>
              <w:t>(eutra_Cell1, eutra_Cell1); //@sic R5s140147 sic@</w:t>
            </w:r>
          </w:p>
          <w:p w14:paraId="2E94763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39183B">
              <w:rPr>
                <w:rFonts w:ascii="Arial" w:hAnsi="Arial" w:cs="Arial"/>
              </w:rPr>
              <w:t>siclog</w:t>
            </w:r>
            <w:proofErr w:type="spellEnd"/>
            <w:r w:rsidRPr="0039183B">
              <w:rPr>
                <w:rFonts w:ascii="Arial" w:hAnsi="Arial" w:cs="Arial"/>
              </w:rPr>
              <w:t>@</w:t>
            </w:r>
          </w:p>
          <w:p w14:paraId="10884CE4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//The SS changes Cell 12 power level according to the row "T2" in Table 8.6.4.4.3.2-1.</w:t>
            </w:r>
          </w:p>
          <w:p w14:paraId="14EC2D4A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68075D">
              <w:rPr>
                <w:rFonts w:ascii="Arial" w:hAnsi="Arial" w:cs="Arial"/>
              </w:rPr>
              <w:t>f_EUTRA_SetCellPowerList</w:t>
            </w:r>
            <w:proofErr w:type="spellEnd"/>
            <w:r w:rsidRPr="0068075D">
              <w:rPr>
                <w:rFonts w:ascii="Arial" w:hAnsi="Arial" w:cs="Arial"/>
              </w:rPr>
              <w:t>(v_CellPowerList_AtT2);</w:t>
            </w:r>
          </w:p>
          <w:p w14:paraId="43922023" w14:textId="77777777" w:rsidR="0068075D" w:rsidRPr="0039183B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t_T304Max.timeout;</w:t>
            </w:r>
          </w:p>
          <w:p w14:paraId="3C8D0FEB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0AA871B5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//Configure Cell12 to normal PRACH operation mode</w:t>
            </w:r>
          </w:p>
          <w:p w14:paraId="7B1EDD3B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 </w:t>
            </w:r>
            <w:proofErr w:type="spellStart"/>
            <w:r w:rsidRPr="0039183B">
              <w:rPr>
                <w:rFonts w:ascii="Arial" w:hAnsi="Arial" w:cs="Arial"/>
              </w:rPr>
              <w:t>f_EUTRA_SS_ConfigRachProcedure_Def</w:t>
            </w:r>
            <w:proofErr w:type="spellEnd"/>
            <w:r w:rsidRPr="0039183B">
              <w:rPr>
                <w:rFonts w:ascii="Arial" w:hAnsi="Arial" w:cs="Arial"/>
              </w:rPr>
              <w:t xml:space="preserve">(eutra_Cell12, </w:t>
            </w:r>
            <w:proofErr w:type="spellStart"/>
            <w:r w:rsidRPr="0039183B">
              <w:rPr>
                <w:rFonts w:ascii="Arial" w:hAnsi="Arial" w:cs="Arial"/>
              </w:rPr>
              <w:t>tsc_C_RNTI_Def</w:t>
            </w:r>
            <w:proofErr w:type="spellEnd"/>
            <w:r w:rsidRPr="0039183B">
              <w:rPr>
                <w:rFonts w:ascii="Arial" w:hAnsi="Arial" w:cs="Arial"/>
              </w:rPr>
              <w:t>); //@sic R5s140147 sic@</w:t>
            </w:r>
          </w:p>
          <w:p w14:paraId="6A1A0E47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04A29EB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39183B">
              <w:rPr>
                <w:rFonts w:ascii="Arial" w:hAnsi="Arial" w:cs="Arial"/>
              </w:rPr>
              <w:t>siclog</w:t>
            </w:r>
            <w:proofErr w:type="spellEnd"/>
            <w:r w:rsidRPr="0039183B">
              <w:rPr>
                <w:rFonts w:ascii="Arial" w:hAnsi="Arial" w:cs="Arial"/>
              </w:rPr>
              <w:t>@</w:t>
            </w:r>
          </w:p>
          <w:p w14:paraId="6DAFEC6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39183B">
              <w:rPr>
                <w:rFonts w:ascii="Arial" w:hAnsi="Arial" w:cs="Arial"/>
              </w:rPr>
              <w:t>RRCConnectionReestablishmentRequest</w:t>
            </w:r>
            <w:proofErr w:type="spellEnd"/>
            <w:r w:rsidRPr="0039183B">
              <w:rPr>
                <w:rFonts w:ascii="Arial" w:hAnsi="Arial" w:cs="Arial"/>
              </w:rPr>
              <w:t xml:space="preserve"> message on Cell 1</w:t>
            </w:r>
          </w:p>
          <w:p w14:paraId="110C48E4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SRB.receive</w:t>
            </w:r>
            <w:proofErr w:type="spellEnd"/>
            <w:r w:rsidRPr="0039183B">
              <w:rPr>
                <w:rFonts w:ascii="Arial" w:hAnsi="Arial" w:cs="Arial"/>
              </w:rPr>
              <w:t>(car_SRB0_RrcPdu_IND(eutra_Cell1,</w:t>
            </w:r>
          </w:p>
          <w:p w14:paraId="1F550BD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cr_508_RRCConnectionReestablishmentRequest(</w:t>
            </w:r>
            <w:proofErr w:type="spellStart"/>
            <w:r w:rsidRPr="0039183B">
              <w:rPr>
                <w:rFonts w:ascii="Arial" w:hAnsi="Arial" w:cs="Arial"/>
              </w:rPr>
              <w:t>tsc_C_RNTI_Def</w:t>
            </w:r>
            <w:proofErr w:type="spellEnd"/>
            <w:r w:rsidRPr="0039183B">
              <w:rPr>
                <w:rFonts w:ascii="Arial" w:hAnsi="Arial" w:cs="Arial"/>
              </w:rPr>
              <w:t>,</w:t>
            </w:r>
          </w:p>
          <w:p w14:paraId="1CB4667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v_PhysCellId_Cell1,</w:t>
            </w:r>
          </w:p>
          <w:p w14:paraId="4FCAB206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proofErr w:type="spellStart"/>
            <w:r w:rsidRPr="0039183B">
              <w:rPr>
                <w:rFonts w:ascii="Arial" w:hAnsi="Arial" w:cs="Arial"/>
              </w:rPr>
              <w:t>cr_ReestablishmentCause_HandoverFailure</w:t>
            </w:r>
            <w:proofErr w:type="spellEnd"/>
            <w:r w:rsidRPr="0039183B">
              <w:rPr>
                <w:rFonts w:ascii="Arial" w:hAnsi="Arial" w:cs="Arial"/>
              </w:rPr>
              <w:t>,</w:t>
            </w:r>
          </w:p>
          <w:p w14:paraId="2E1C7A2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proofErr w:type="spellStart"/>
            <w:r w:rsidRPr="0039183B">
              <w:rPr>
                <w:rFonts w:ascii="Arial" w:hAnsi="Arial" w:cs="Arial"/>
              </w:rPr>
              <w:t>v_ShortMAC_I</w:t>
            </w:r>
            <w:proofErr w:type="spellEnd"/>
            <w:r w:rsidRPr="0039183B">
              <w:rPr>
                <w:rFonts w:ascii="Arial" w:hAnsi="Arial" w:cs="Arial"/>
              </w:rPr>
              <w:t>))); //@sic R5s140147 sic@</w:t>
            </w:r>
          </w:p>
          <w:p w14:paraId="158617B0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39183B">
              <w:rPr>
                <w:rFonts w:ascii="Arial" w:hAnsi="Arial" w:cs="Arial"/>
                <w:highlight w:val="lightGray"/>
              </w:rPr>
              <w:t>// SKIPPED CODE</w:t>
            </w:r>
            <w:r w:rsidRPr="0039183B">
              <w:rPr>
                <w:rFonts w:ascii="Arial" w:hAnsi="Arial" w:cs="Arial"/>
              </w:rPr>
              <w:t xml:space="preserve">    </w:t>
            </w:r>
          </w:p>
          <w:p w14:paraId="541131A8" w14:textId="0063C01E" w:rsidR="008F7E50" w:rsidRPr="008F7E50" w:rsidRDefault="0039183B" w:rsidP="0039183B">
            <w:pPr>
              <w:rPr>
                <w:rFonts w:ascii="Arial" w:hAnsi="Arial" w:cs="Arial"/>
                <w:b/>
                <w:bCs/>
              </w:rPr>
            </w:pPr>
            <w:r w:rsidRPr="0039183B">
              <w:rPr>
                <w:rFonts w:ascii="Arial" w:hAnsi="Arial" w:cs="Arial"/>
              </w:rPr>
              <w:t xml:space="preserve">  } // end of f_TC_8_6_4_4_EUTRA</w:t>
            </w:r>
          </w:p>
        </w:tc>
      </w:tr>
    </w:tbl>
    <w:p w14:paraId="2AC85EA8" w14:textId="6268D753" w:rsidR="008F7E50" w:rsidRDefault="008F7E50" w:rsidP="008F7E50">
      <w:pPr>
        <w:rPr>
          <w:rFonts w:ascii="Arial" w:hAnsi="Arial" w:cs="Arial"/>
          <w:b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275F4" w14:textId="77777777" w:rsidR="009020F5" w:rsidRDefault="009020F5">
      <w:r>
        <w:separator/>
      </w:r>
    </w:p>
  </w:endnote>
  <w:endnote w:type="continuationSeparator" w:id="0">
    <w:p w14:paraId="19D82615" w14:textId="77777777" w:rsidR="009020F5" w:rsidRDefault="0090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3E392" w14:textId="77777777" w:rsidR="009020F5" w:rsidRDefault="009020F5">
      <w:r>
        <w:separator/>
      </w:r>
    </w:p>
  </w:footnote>
  <w:footnote w:type="continuationSeparator" w:id="0">
    <w:p w14:paraId="64F78506" w14:textId="77777777" w:rsidR="009020F5" w:rsidRDefault="00902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5409"/>
    <w:rsid w:val="003351BD"/>
    <w:rsid w:val="00350832"/>
    <w:rsid w:val="003559FF"/>
    <w:rsid w:val="003609EF"/>
    <w:rsid w:val="0036231A"/>
    <w:rsid w:val="00374DD4"/>
    <w:rsid w:val="003824F3"/>
    <w:rsid w:val="00383FD4"/>
    <w:rsid w:val="0038798E"/>
    <w:rsid w:val="003904C5"/>
    <w:rsid w:val="0039183B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E6282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369CE"/>
    <w:rsid w:val="008626E7"/>
    <w:rsid w:val="00870EE7"/>
    <w:rsid w:val="00872F4B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20F5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B39FF"/>
    <w:rsid w:val="009C635B"/>
    <w:rsid w:val="009E3297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429AC"/>
    <w:rsid w:val="00B67B97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745EC"/>
    <w:rsid w:val="00C870F6"/>
    <w:rsid w:val="00C95985"/>
    <w:rsid w:val="00C960C8"/>
    <w:rsid w:val="00CB0487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B6498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qFormat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1384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43</cp:revision>
  <cp:lastPrinted>1900-01-01T00:00:00Z</cp:lastPrinted>
  <dcterms:created xsi:type="dcterms:W3CDTF">2024-12-23T09:16:00Z</dcterms:created>
  <dcterms:modified xsi:type="dcterms:W3CDTF">2025-11-26T17:04:00Z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