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R5s250469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D3EB7E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5590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3768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the function f_IMS_NR5GC_MTSpeechCall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 Ltd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8B6C3AA" w:rsidR="001E41F3" w:rsidRDefault="00A75A7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TEI16_Test, NR_EIEI-UEConTest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2025-11-04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A7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75A76" w:rsidRDefault="00A75A76" w:rsidP="00A75A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7440F9" w:rsidR="00A75A76" w:rsidRDefault="00A75A76" w:rsidP="00A75A76">
            <w:pPr>
              <w:pStyle w:val="CRCoverPage"/>
              <w:spacing w:after="0"/>
              <w:ind w:left="100"/>
              <w:rPr>
                <w:noProof/>
              </w:rPr>
            </w:pPr>
            <w:r w:rsidRPr="0082109C">
              <w:t xml:space="preserve">As per TS 38.508-1, Table 4.9.16.2.2-1, step-10(The SS transmits an </w:t>
            </w:r>
            <w:proofErr w:type="spellStart"/>
            <w:r w:rsidRPr="0082109C">
              <w:t>RRCReconfiguration</w:t>
            </w:r>
            <w:proofErr w:type="spellEnd"/>
            <w:r w:rsidRPr="0082109C">
              <w:t xml:space="preserve"> message and a PDU SESSION MODIFICATION COMMAND message) </w:t>
            </w:r>
            <w:r>
              <w:t>will</w:t>
            </w:r>
            <w:r w:rsidRPr="0082109C">
              <w:t xml:space="preserve"> be executed between step-5 and step-6 of Annex A.5.1a.</w:t>
            </w:r>
            <w:r>
              <w:t xml:space="preserve"> </w:t>
            </w:r>
            <w:r w:rsidRPr="00A75A76">
              <w:t>This part is not ensured in TTCN code</w:t>
            </w:r>
          </w:p>
        </w:tc>
      </w:tr>
      <w:tr w:rsidR="00A75A7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75A76" w:rsidRDefault="00A75A76" w:rsidP="00A75A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69147547" w:rsidR="00A75A76" w:rsidRDefault="00A75A76" w:rsidP="00A75A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75A7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75A76" w:rsidRDefault="00A75A76" w:rsidP="00A75A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9040A5B" w:rsidR="00A75A76" w:rsidRDefault="00A75A76" w:rsidP="00A75A76">
            <w:pPr>
              <w:pStyle w:val="CRCoverPage"/>
              <w:spacing w:after="0"/>
              <w:ind w:left="100"/>
              <w:rPr>
                <w:noProof/>
              </w:rPr>
            </w:pPr>
            <w:r w:rsidRPr="0082109C">
              <w:t xml:space="preserve">Updated the function f_IMS_NR5GC_MTSpeechCall to move </w:t>
            </w:r>
            <w:proofErr w:type="spellStart"/>
            <w:r w:rsidRPr="0082109C">
              <w:t>f_IMS_IPCAN_WaitForTrigger</w:t>
            </w:r>
            <w:proofErr w:type="spellEnd"/>
            <w:r w:rsidRPr="0082109C">
              <w:t xml:space="preserve"> at correct place.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4860AE" w:rsidR="001E41F3" w:rsidRDefault="00A75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1426EEB" w:rsidR="001E41F3" w:rsidRDefault="00A75A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11.5.1.NR5GC, 11.5.2.NR5GC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75A7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75A76" w:rsidRDefault="00A75A76" w:rsidP="00A75A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75A76" w:rsidRDefault="00A75A76" w:rsidP="00A75A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6123A0" w:rsidR="00A75A76" w:rsidRDefault="00A75A76" w:rsidP="00A75A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75A76" w:rsidRDefault="00A75A76" w:rsidP="00A75A7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75A76" w:rsidRDefault="00A75A76" w:rsidP="00A75A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A7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75A76" w:rsidRDefault="00A75A76" w:rsidP="00A75A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75A76" w:rsidRDefault="00A75A76" w:rsidP="00A75A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4A0A45D" w:rsidR="00A75A76" w:rsidRDefault="00A75A76" w:rsidP="00A75A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75A76" w:rsidRDefault="00A75A76" w:rsidP="00A75A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75A76" w:rsidRDefault="00A75A76" w:rsidP="00A75A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75A7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75A76" w:rsidRDefault="00A75A76" w:rsidP="00A75A7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75A76" w:rsidRDefault="00A75A76" w:rsidP="00A75A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1CE6BB7" w:rsidR="00A75A76" w:rsidRDefault="00A75A76" w:rsidP="00A75A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75A76" w:rsidRDefault="00A75A76" w:rsidP="00A75A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75A76" w:rsidRDefault="00A75A76" w:rsidP="00A75A7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0FDBDD" w14:textId="77777777" w:rsidR="00A75A76" w:rsidRPr="00D83A7A" w:rsidRDefault="00A75A76" w:rsidP="00A75A76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13245995"/>
      <w:r w:rsidRPr="00D83A7A">
        <w:rPr>
          <w:rStyle w:val="Emphasis"/>
          <w:rFonts w:cs="Arial"/>
        </w:rPr>
        <w:lastRenderedPageBreak/>
        <w:t>Table of Contents</w:t>
      </w:r>
      <w:bookmarkEnd w:id="1"/>
    </w:p>
    <w:p w14:paraId="69E532CB" w14:textId="486E548A" w:rsidR="00A75A76" w:rsidRDefault="00A75A7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Pr="001F7EC5">
        <w:rPr>
          <w:rFonts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_Toc213245995 \h </w:instrText>
      </w:r>
      <w:r>
        <w:fldChar w:fldCharType="separate"/>
      </w:r>
      <w:r>
        <w:t>2</w:t>
      </w:r>
      <w:r>
        <w:fldChar w:fldCharType="end"/>
      </w:r>
    </w:p>
    <w:p w14:paraId="18DA785B" w14:textId="71EE0005" w:rsidR="00A75A76" w:rsidRDefault="00A75A7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F7EC5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F7EC5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_Toc213245996 \h </w:instrText>
      </w:r>
      <w:r>
        <w:fldChar w:fldCharType="separate"/>
      </w:r>
      <w:r>
        <w:t>3</w:t>
      </w:r>
      <w:r>
        <w:fldChar w:fldCharType="end"/>
      </w:r>
    </w:p>
    <w:p w14:paraId="1047F009" w14:textId="20793373" w:rsidR="00A75A76" w:rsidRDefault="00A75A76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F7EC5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F7EC5">
        <w:rPr>
          <w:b/>
        </w:rPr>
        <w:t>Corrections required.</w:t>
      </w:r>
      <w:r>
        <w:tab/>
      </w:r>
      <w:r>
        <w:fldChar w:fldCharType="begin"/>
      </w:r>
      <w:r>
        <w:instrText xml:space="preserve"> PAGEREF _Toc213245997 \h </w:instrText>
      </w:r>
      <w:r>
        <w:fldChar w:fldCharType="separate"/>
      </w:r>
      <w:r>
        <w:t>3</w:t>
      </w:r>
      <w:r>
        <w:fldChar w:fldCharType="end"/>
      </w:r>
    </w:p>
    <w:p w14:paraId="32D04CDB" w14:textId="6F0F3876" w:rsidR="00A75A76" w:rsidRDefault="00A75A76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1F7EC5">
        <w:rPr>
          <w:b/>
          <w:lang w:val="en-US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1F7EC5">
        <w:rPr>
          <w:b/>
          <w:lang w:val="en-US"/>
        </w:rPr>
        <w:t xml:space="preserve">Correction in </w:t>
      </w:r>
      <w:r w:rsidRPr="001F7EC5">
        <w:rPr>
          <w:rFonts w:cs="Arial"/>
          <w:b/>
          <w:kern w:val="2"/>
          <w14:ligatures w14:val="standardContextual"/>
        </w:rPr>
        <w:t xml:space="preserve">Correction in </w:t>
      </w:r>
      <w:r w:rsidRPr="001F7EC5">
        <w:rPr>
          <w:rFonts w:cs="Arial"/>
          <w:b/>
        </w:rPr>
        <w:t>f_IMS_NR5GC_MTSpeechCall</w:t>
      </w:r>
      <w:r>
        <w:tab/>
      </w:r>
      <w:r>
        <w:fldChar w:fldCharType="begin"/>
      </w:r>
      <w:r>
        <w:instrText xml:space="preserve"> PAGEREF _Toc213245998 \h </w:instrText>
      </w:r>
      <w:r>
        <w:fldChar w:fldCharType="separate"/>
      </w:r>
      <w:r>
        <w:t>3</w:t>
      </w:r>
      <w:r>
        <w:fldChar w:fldCharType="end"/>
      </w:r>
    </w:p>
    <w:p w14:paraId="6EFD3C05" w14:textId="7C214140" w:rsidR="00A75A76" w:rsidRDefault="00A75A76" w:rsidP="00A75A76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03F481D5" w14:textId="77777777" w:rsidR="00A75A76" w:rsidRDefault="00A75A76" w:rsidP="00A75A76">
      <w:pPr>
        <w:pStyle w:val="Heading1"/>
        <w:numPr>
          <w:ilvl w:val="0"/>
          <w:numId w:val="1"/>
        </w:numPr>
        <w:rPr>
          <w:b/>
          <w:lang w:eastAsia="ja-JP"/>
        </w:rPr>
      </w:pPr>
      <w:bookmarkStart w:id="2" w:name="_Toc122434485"/>
      <w:bookmarkStart w:id="3" w:name="_Toc213245996"/>
      <w:r>
        <w:rPr>
          <w:b/>
          <w:lang w:eastAsia="ja-JP"/>
        </w:rPr>
        <w:lastRenderedPageBreak/>
        <w:t>Overview</w:t>
      </w:r>
      <w:bookmarkEnd w:id="2"/>
      <w:bookmarkEnd w:id="3"/>
    </w:p>
    <w:p w14:paraId="56257F27" w14:textId="77777777" w:rsidR="00A75A76" w:rsidRDefault="00A75A76" w:rsidP="00A75A7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B0536D">
        <w:rPr>
          <w:rFonts w:cs="Arial"/>
        </w:rPr>
        <w:t>iwd-TTCN3-B2024-06_D25wk38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778BCC89" w14:textId="77777777" w:rsidR="00A75A76" w:rsidRDefault="00A75A76" w:rsidP="00A75A7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>
        <w:rPr>
          <w:rFonts w:cs="Arial"/>
          <w:sz w:val="24"/>
          <w:lang w:eastAsia="ja-JP"/>
        </w:rPr>
        <w:t>Mohit Kanchan</w:t>
      </w:r>
      <w:r>
        <w:rPr>
          <w:rFonts w:cs="Arial"/>
          <w:sz w:val="24"/>
          <w:lang w:eastAsia="ja-JP"/>
        </w:rPr>
        <w:br/>
      </w:r>
      <w:r>
        <w:rPr>
          <w:rFonts w:cs="Arial"/>
          <w:b/>
          <w:lang w:eastAsia="ja-JP"/>
        </w:rPr>
        <w:tab/>
      </w:r>
      <w:hyperlink r:id="rId13" w:history="1">
        <w:r w:rsidRPr="0093689D">
          <w:rPr>
            <w:rStyle w:val="Hyperlink"/>
            <w:rFonts w:cs="Arial"/>
            <w:lang w:eastAsia="ja-JP"/>
          </w:rPr>
          <w:t>mohit.kanchan@keysight.com</w:t>
        </w:r>
      </w:hyperlink>
      <w:r>
        <w:rPr>
          <w:rFonts w:cs="Arial"/>
          <w:lang w:eastAsia="ja-JP"/>
        </w:rPr>
        <w:t xml:space="preserve"> </w:t>
      </w:r>
    </w:p>
    <w:p w14:paraId="4932AE03" w14:textId="77777777" w:rsidR="00A75A76" w:rsidRPr="00854C55" w:rsidRDefault="00A75A76" w:rsidP="00A75A76">
      <w:pPr>
        <w:pStyle w:val="Heading1"/>
        <w:numPr>
          <w:ilvl w:val="0"/>
          <w:numId w:val="1"/>
        </w:numPr>
        <w:rPr>
          <w:b/>
        </w:rPr>
      </w:pPr>
      <w:bookmarkStart w:id="4" w:name="_Toc122434488"/>
      <w:bookmarkStart w:id="5" w:name="_Toc295288959"/>
      <w:bookmarkStart w:id="6" w:name="_Toc155694955"/>
      <w:bookmarkStart w:id="7" w:name="_Toc213245997"/>
      <w:r w:rsidRPr="00854C55">
        <w:rPr>
          <w:b/>
        </w:rPr>
        <w:t xml:space="preserve">Corrections </w:t>
      </w:r>
      <w:bookmarkEnd w:id="4"/>
      <w:bookmarkEnd w:id="5"/>
      <w:r w:rsidRPr="00854C55">
        <w:rPr>
          <w:b/>
        </w:rPr>
        <w:t>required.</w:t>
      </w:r>
      <w:bookmarkEnd w:id="6"/>
      <w:bookmarkEnd w:id="7"/>
    </w:p>
    <w:p w14:paraId="75A99572" w14:textId="77777777" w:rsidR="00A75A76" w:rsidRPr="00835F17" w:rsidRDefault="00A75A76" w:rsidP="00A75A76">
      <w:pPr>
        <w:pStyle w:val="Heading2"/>
        <w:numPr>
          <w:ilvl w:val="1"/>
          <w:numId w:val="2"/>
        </w:numPr>
        <w:spacing w:before="480"/>
        <w:rPr>
          <w:b/>
          <w:szCs w:val="32"/>
          <w:lang w:val="en-US"/>
        </w:rPr>
      </w:pPr>
      <w:bookmarkStart w:id="8" w:name="_Toc213245998"/>
      <w:bookmarkStart w:id="9" w:name="_Toc325725665"/>
      <w:bookmarkStart w:id="10" w:name="_Toc122434493"/>
      <w:bookmarkStart w:id="11" w:name="_Toc295288970"/>
      <w:r w:rsidRPr="00835F17">
        <w:rPr>
          <w:b/>
          <w:szCs w:val="32"/>
          <w:lang w:val="en-US"/>
        </w:rPr>
        <w:t xml:space="preserve">Correction in </w:t>
      </w:r>
      <w:r w:rsidRPr="00835F17">
        <w:rPr>
          <w:rFonts w:cs="Arial"/>
          <w:b/>
          <w:noProof/>
          <w:kern w:val="2"/>
          <w:szCs w:val="32"/>
          <w14:ligatures w14:val="standardContextual"/>
        </w:rPr>
        <w:t xml:space="preserve">Correction in </w:t>
      </w:r>
      <w:r w:rsidRPr="00835F17">
        <w:rPr>
          <w:rFonts w:cs="Arial"/>
          <w:b/>
          <w:szCs w:val="32"/>
        </w:rPr>
        <w:t>f_IMS_NR5GC_MTSpeechCall</w:t>
      </w:r>
      <w:bookmarkEnd w:id="8"/>
    </w:p>
    <w:tbl>
      <w:tblPr>
        <w:tblW w:w="982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27"/>
        <w:gridCol w:w="8194"/>
      </w:tblGrid>
      <w:tr w:rsidR="00A75A76" w:rsidRPr="00E12CDE" w14:paraId="2192A420" w14:textId="77777777" w:rsidTr="00A75A76">
        <w:trPr>
          <w:trHeight w:val="422"/>
        </w:trPr>
        <w:tc>
          <w:tcPr>
            <w:tcW w:w="1627" w:type="dxa"/>
          </w:tcPr>
          <w:bookmarkEnd w:id="9"/>
          <w:bookmarkEnd w:id="10"/>
          <w:bookmarkEnd w:id="11"/>
          <w:p w14:paraId="05D7229D" w14:textId="77777777" w:rsidR="00A75A76" w:rsidRPr="00E12CDE" w:rsidRDefault="00A75A76" w:rsidP="004E7D38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8194" w:type="dxa"/>
          </w:tcPr>
          <w:p w14:paraId="29579F9A" w14:textId="77777777" w:rsidR="00A75A76" w:rsidRPr="005B42A4" w:rsidRDefault="00A75A76" w:rsidP="004E7D38">
            <w:pPr>
              <w:spacing w:after="0"/>
              <w:rPr>
                <w:rFonts w:ascii="Arial" w:hAnsi="Arial" w:cs="Arial"/>
              </w:rPr>
            </w:pPr>
            <w:r w:rsidRPr="00835F17">
              <w:rPr>
                <w:rFonts w:ascii="Arial" w:hAnsi="Arial" w:cs="Arial"/>
                <w:bCs/>
                <w:noProof/>
                <w:kern w:val="2"/>
                <w:sz w:val="22"/>
                <w:szCs w:val="22"/>
                <w14:ligatures w14:val="standardContextual"/>
              </w:rPr>
              <w:t xml:space="preserve">Correction in </w:t>
            </w:r>
            <w:r w:rsidRPr="00835F17">
              <w:rPr>
                <w:rFonts w:ascii="Arial" w:hAnsi="Arial" w:cs="Arial"/>
                <w:sz w:val="22"/>
                <w:szCs w:val="22"/>
              </w:rPr>
              <w:t>f_IMS_NR5GC_MTSpeechCall</w:t>
            </w:r>
          </w:p>
        </w:tc>
      </w:tr>
      <w:tr w:rsidR="00A75A76" w:rsidRPr="00E12CDE" w14:paraId="0C71C543" w14:textId="77777777" w:rsidTr="00A75A76">
        <w:trPr>
          <w:trHeight w:val="428"/>
        </w:trPr>
        <w:tc>
          <w:tcPr>
            <w:tcW w:w="1627" w:type="dxa"/>
          </w:tcPr>
          <w:p w14:paraId="11AF168D" w14:textId="77777777" w:rsidR="00A75A76" w:rsidRPr="00E12CDE" w:rsidRDefault="00A75A76" w:rsidP="004E7D3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194" w:type="dxa"/>
          </w:tcPr>
          <w:p w14:paraId="0500D82C" w14:textId="0FFF7536" w:rsidR="00A75A76" w:rsidRPr="005B42A4" w:rsidRDefault="00A75A76" w:rsidP="004E7D38">
            <w:pPr>
              <w:pStyle w:val="CRCoverPage"/>
              <w:spacing w:after="0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>As per TS 38.508-1, T</w:t>
            </w:r>
            <w:r w:rsidRPr="00AF220E">
              <w:rPr>
                <w:rFonts w:eastAsia="SimSun" w:cs="Arial"/>
                <w:lang w:eastAsia="zh-CN"/>
              </w:rPr>
              <w:t>able 4.9.16.2.2-1</w:t>
            </w:r>
            <w:r>
              <w:rPr>
                <w:rFonts w:eastAsia="SimSun" w:cs="Arial"/>
                <w:lang w:eastAsia="zh-CN"/>
              </w:rPr>
              <w:t>, step-10(</w:t>
            </w:r>
            <w:r w:rsidRPr="000C2B15">
              <w:rPr>
                <w:rFonts w:eastAsia="SimSun" w:cs="Arial"/>
                <w:lang w:eastAsia="zh-CN"/>
              </w:rPr>
              <w:t xml:space="preserve">The SS transmits an </w:t>
            </w:r>
            <w:proofErr w:type="spellStart"/>
            <w:r w:rsidRPr="000C2B15">
              <w:rPr>
                <w:rFonts w:eastAsia="SimSun" w:cs="Arial"/>
                <w:lang w:eastAsia="zh-CN"/>
              </w:rPr>
              <w:t>RRCReconfiguration</w:t>
            </w:r>
            <w:proofErr w:type="spellEnd"/>
            <w:r w:rsidRPr="000C2B15">
              <w:rPr>
                <w:rFonts w:eastAsia="SimSun" w:cs="Arial"/>
                <w:lang w:eastAsia="zh-CN"/>
              </w:rPr>
              <w:t xml:space="preserve"> message and a PDU SESSION MODIFICATION COMMAND message</w:t>
            </w:r>
            <w:r>
              <w:rPr>
                <w:rFonts w:eastAsia="SimSun" w:cs="Arial"/>
                <w:lang w:eastAsia="zh-CN"/>
              </w:rPr>
              <w:t xml:space="preserve">) will be executed between step-5 and step-6 of </w:t>
            </w:r>
            <w:r w:rsidRPr="005928AB">
              <w:rPr>
                <w:rFonts w:eastAsia="SimSun" w:cs="Arial"/>
                <w:lang w:eastAsia="zh-CN"/>
              </w:rPr>
              <w:t>Annex A.5.1a</w:t>
            </w:r>
            <w:r>
              <w:rPr>
                <w:rFonts w:eastAsia="SimSun" w:cs="Arial"/>
                <w:lang w:eastAsia="zh-CN"/>
              </w:rPr>
              <w:t>.</w:t>
            </w:r>
            <w:r>
              <w:rPr>
                <w:rFonts w:eastAsia="SimSun" w:cs="Arial"/>
                <w:lang w:eastAsia="zh-CN"/>
              </w:rPr>
              <w:br/>
              <w:t>This part is not ensured in TTCN code.</w:t>
            </w:r>
          </w:p>
        </w:tc>
      </w:tr>
      <w:tr w:rsidR="00A75A76" w:rsidRPr="00E12CDE" w14:paraId="67AD8CE3" w14:textId="77777777" w:rsidTr="00A75A76">
        <w:trPr>
          <w:trHeight w:val="511"/>
        </w:trPr>
        <w:tc>
          <w:tcPr>
            <w:tcW w:w="1627" w:type="dxa"/>
          </w:tcPr>
          <w:p w14:paraId="03A95470" w14:textId="77777777" w:rsidR="00A75A76" w:rsidRPr="00E12CDE" w:rsidRDefault="00A75A76" w:rsidP="004E7D3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194" w:type="dxa"/>
          </w:tcPr>
          <w:p w14:paraId="6683C1C5" w14:textId="15E8D81E" w:rsidR="00A75A76" w:rsidRPr="00CD6A2A" w:rsidRDefault="00A75A76" w:rsidP="004E7D38">
            <w:pPr>
              <w:pStyle w:val="CRCoverPage"/>
              <w:spacing w:after="0"/>
              <w:rPr>
                <w:rFonts w:cs="Arial"/>
              </w:rPr>
            </w:pPr>
            <w:r w:rsidRPr="00A75A76">
              <w:rPr>
                <w:noProof/>
              </w:rPr>
              <w:t>Update</w:t>
            </w:r>
            <w:r>
              <w:rPr>
                <w:noProof/>
              </w:rPr>
              <w:t>d</w:t>
            </w:r>
            <w:r w:rsidRPr="00A75A76">
              <w:rPr>
                <w:noProof/>
              </w:rPr>
              <w:t xml:space="preserve"> the function f_IMS_NR5GC_MTSpeechCall </w:t>
            </w:r>
            <w:r>
              <w:rPr>
                <w:noProof/>
              </w:rPr>
              <w:t>to</w:t>
            </w:r>
            <w:r w:rsidRPr="00A75A76">
              <w:rPr>
                <w:noProof/>
              </w:rPr>
              <w:t xml:space="preserve"> move f_IMS_IPCAN_WaitForTrigger at correct place</w:t>
            </w:r>
            <w:r>
              <w:rPr>
                <w:noProof/>
              </w:rPr>
              <w:t>.</w:t>
            </w:r>
          </w:p>
        </w:tc>
      </w:tr>
      <w:tr w:rsidR="00A75A76" w:rsidRPr="00E12CDE" w14:paraId="250ED63E" w14:textId="77777777" w:rsidTr="00A75A76">
        <w:trPr>
          <w:trHeight w:val="293"/>
        </w:trPr>
        <w:tc>
          <w:tcPr>
            <w:tcW w:w="1627" w:type="dxa"/>
          </w:tcPr>
          <w:p w14:paraId="0802D701" w14:textId="77777777" w:rsidR="00A75A76" w:rsidRPr="00E12CDE" w:rsidRDefault="00A75A76" w:rsidP="004E7D38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8194" w:type="dxa"/>
          </w:tcPr>
          <w:p w14:paraId="6FFF0279" w14:textId="77777777" w:rsidR="00A75A76" w:rsidRPr="000D7399" w:rsidRDefault="00A75A76" w:rsidP="004E7D38">
            <w:pPr>
              <w:spacing w:after="0"/>
              <w:rPr>
                <w:rFonts w:ascii="Arial" w:hAnsi="Arial" w:cs="Arial"/>
                <w:lang w:eastAsia="zh-CN"/>
              </w:rPr>
            </w:pPr>
            <w:r w:rsidRPr="00042722">
              <w:rPr>
                <w:rFonts w:ascii="Arial" w:hAnsi="Arial" w:cs="Arial"/>
                <w:lang w:eastAsia="zh-CN"/>
              </w:rPr>
              <w:t>IMS_NR5GC_Functions.ttcn</w:t>
            </w:r>
          </w:p>
        </w:tc>
      </w:tr>
      <w:tr w:rsidR="000F20AA" w:rsidRPr="00E12CDE" w14:paraId="11210DDF" w14:textId="77777777" w:rsidTr="00A75A76">
        <w:trPr>
          <w:trHeight w:val="293"/>
        </w:trPr>
        <w:tc>
          <w:tcPr>
            <w:tcW w:w="1627" w:type="dxa"/>
          </w:tcPr>
          <w:p w14:paraId="26D09EEF" w14:textId="6430DFAB" w:rsidR="000F20AA" w:rsidRPr="00E12CDE" w:rsidRDefault="000F20AA" w:rsidP="004E7D3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194" w:type="dxa"/>
          </w:tcPr>
          <w:p w14:paraId="2C6DF371" w14:textId="2AD37303" w:rsidR="000F20AA" w:rsidRPr="00042722" w:rsidRDefault="000F20AA" w:rsidP="004E7D38">
            <w:pPr>
              <w:spacing w:after="0"/>
              <w:rPr>
                <w:rFonts w:ascii="Arial" w:hAnsi="Arial" w:cs="Arial"/>
                <w:lang w:eastAsia="zh-CN"/>
              </w:rPr>
            </w:pPr>
            <w:r w:rsidRPr="000F20AA">
              <w:rPr>
                <w:rFonts w:ascii="Arial" w:hAnsi="Arial" w:cs="Arial"/>
                <w:highlight w:val="cyan"/>
                <w:lang w:eastAsia="zh-CN"/>
              </w:rPr>
              <w:t xml:space="preserve">Accepted and implemented under </w:t>
            </w:r>
            <w:r w:rsidRPr="000F20AA">
              <w:rPr>
                <w:rFonts w:ascii="Arial" w:hAnsi="Arial" w:cs="Arial"/>
                <w:highlight w:val="cyan"/>
                <w:lang w:eastAsia="zh-CN"/>
              </w:rPr>
              <w:t>R5s250362</w:t>
            </w:r>
          </w:p>
        </w:tc>
      </w:tr>
    </w:tbl>
    <w:p w14:paraId="453DCCC8" w14:textId="77777777" w:rsidR="00A75A76" w:rsidRDefault="00A75A76" w:rsidP="00A75A76"/>
    <w:p w14:paraId="6EE600B3" w14:textId="77777777" w:rsidR="00A75A76" w:rsidRPr="005571C5" w:rsidRDefault="00A75A76" w:rsidP="00A75A76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8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883"/>
      </w:tblGrid>
      <w:tr w:rsidR="00A75A76" w:rsidRPr="00617F07" w14:paraId="137C8901" w14:textId="77777777" w:rsidTr="00A75A76">
        <w:trPr>
          <w:trHeight w:val="5160"/>
        </w:trPr>
        <w:tc>
          <w:tcPr>
            <w:tcW w:w="9883" w:type="dxa"/>
          </w:tcPr>
          <w:p w14:paraId="08B5D063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function f_IMS_NR5GC_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MTSpeechCall(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) runs on IMS_PTC</w:t>
            </w:r>
          </w:p>
          <w:p w14:paraId="42081518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{</w:t>
            </w:r>
          </w:p>
          <w:p w14:paraId="4B1E1D39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IMS_InviteRequestWithSdp_Type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5D53F5F0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IMS_ResponseWithSdp_Type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v_ResponseWithSdp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790ED70B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r w:rsidRPr="00FA25A2"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  <w:t>var IMS_DATA_RSP v_IMS_DATA_RSP;</w:t>
            </w:r>
          </w:p>
          <w:p w14:paraId="495CBF8D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</w:pPr>
          </w:p>
          <w:p w14:paraId="062D5620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f_IMS_IPCAN_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WaitForTrigger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IPCAN, "Start MT Speech IMS"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);   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// @sic R5-225362 sic@</w:t>
            </w:r>
          </w:p>
          <w:p w14:paraId="144DAB32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02AD5F08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InviteRequestWithSdp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= f_IMS_MTCallSetup_NR5GC_A_5_X_Step1(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pc_Preconditions</w:t>
            </w:r>
            <w:proofErr w:type="spellEnd"/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);   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// @sic R5-246483: EVS_A2 instead of EVS_B0_A1 sic@</w:t>
            </w:r>
          </w:p>
          <w:p w14:paraId="50235C6B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ResponseWithSdp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= f_IMS_MTCallSetup_NR5GC_A_5_X_Step2_5(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pc_Preconditions</w:t>
            </w:r>
            <w:proofErr w:type="spellEnd"/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);   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 R5-246483: EVS_A2 instead of EVS_B0_A1 sic@</w:t>
            </w:r>
          </w:p>
          <w:p w14:paraId="779D5CA5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6AF82CBC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f_IMS_IPCAN_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SendCoOrdMsg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IPCAN,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cms_IMS_IPCAN_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Trigger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"Add Voice Bearer")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);   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// @sic R5-225362 sic@</w:t>
            </w:r>
          </w:p>
          <w:p w14:paraId="4DD91FCF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if (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pc_Preconditions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) {</w:t>
            </w:r>
          </w:p>
          <w:p w14:paraId="1DA61740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f_IMS_MTCallSetup_NR5GC_A_5_1a_Step6_7(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v_ResponseWithSdp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</w:p>
          <w:p w14:paraId="07D6BDEE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</w:t>
            </w:r>
          </w:p>
          <w:p w14:paraId="54411878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a_IMS_MTCallSetup_Receive180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Ringing(</w:t>
            </w:r>
            <w:proofErr w:type="spellStart"/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, -,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v_IMS_DATA_RSP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</w:p>
          <w:p w14:paraId="60549898" w14:textId="77777777" w:rsidR="00A75A76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286EF9BA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2A5BE8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f_IMS_IPCAN_</w:t>
            </w:r>
            <w:proofErr w:type="gramStart"/>
            <w:r w:rsidRPr="002A5BE8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WaitForTrigger</w:t>
            </w:r>
            <w:proofErr w:type="spellEnd"/>
            <w:r w:rsidRPr="002A5BE8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(</w:t>
            </w:r>
            <w:proofErr w:type="gramEnd"/>
            <w:r w:rsidRPr="002A5BE8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IPCAN, "Voice Bearer Added"</w:t>
            </w:r>
            <w:proofErr w:type="gramStart"/>
            <w:r w:rsidRPr="002A5BE8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);   </w:t>
            </w:r>
            <w:proofErr w:type="gramEnd"/>
            <w:r w:rsidRPr="002A5BE8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    // @sic R5s250362 sic@</w:t>
            </w:r>
          </w:p>
          <w:p w14:paraId="446F2DBC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783A64FA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f_IMS_MTCallSetup_AcceptAndAcknowledge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);   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// @sic R5s250362 sic@</w:t>
            </w:r>
          </w:p>
          <w:p w14:paraId="7340C94C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177759D4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Call established</w:t>
            </w:r>
          </w:p>
          <w:p w14:paraId="58BDDF2C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f_IMS_IPCAN_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SendCoOrdMsg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IPCAN,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cms_IMS_IPCAN_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Trigger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"Voice Call Established")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);   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// @sic R5-225362 sic@</w:t>
            </w:r>
          </w:p>
          <w:p w14:paraId="07278DEE" w14:textId="77777777" w:rsidR="00A75A76" w:rsidRPr="00617F07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</w:tc>
      </w:tr>
    </w:tbl>
    <w:p w14:paraId="2BA09EEA" w14:textId="77777777" w:rsidR="00A75A76" w:rsidRDefault="00A75A76" w:rsidP="00A75A76">
      <w:pPr>
        <w:spacing w:after="0"/>
        <w:rPr>
          <w:rFonts w:ascii="Arial" w:hAnsi="Arial"/>
          <w:b/>
        </w:rPr>
      </w:pPr>
    </w:p>
    <w:p w14:paraId="4BFD4FA6" w14:textId="77777777" w:rsidR="00A75A76" w:rsidRDefault="00A75A76" w:rsidP="00A75A76">
      <w:pPr>
        <w:spacing w:after="0"/>
        <w:rPr>
          <w:rFonts w:ascii="Arial" w:hAnsi="Arial"/>
          <w:b/>
        </w:rPr>
      </w:pPr>
    </w:p>
    <w:p w14:paraId="4FE56893" w14:textId="77777777" w:rsidR="00A75A76" w:rsidRDefault="00A75A76" w:rsidP="00A75A76">
      <w:pPr>
        <w:spacing w:after="0"/>
        <w:rPr>
          <w:rFonts w:ascii="Arial" w:hAnsi="Arial"/>
          <w:b/>
        </w:rPr>
      </w:pPr>
    </w:p>
    <w:p w14:paraId="2EE99E01" w14:textId="77777777" w:rsidR="00A75A76" w:rsidRDefault="00A75A76" w:rsidP="00A75A76">
      <w:pPr>
        <w:spacing w:after="0"/>
        <w:rPr>
          <w:rFonts w:ascii="Arial" w:hAnsi="Arial"/>
          <w:b/>
        </w:rPr>
      </w:pPr>
    </w:p>
    <w:p w14:paraId="535F5498" w14:textId="77777777" w:rsidR="00A75A76" w:rsidRDefault="00A75A76" w:rsidP="00A75A76">
      <w:pPr>
        <w:spacing w:after="0"/>
        <w:rPr>
          <w:rFonts w:ascii="Arial" w:hAnsi="Arial"/>
          <w:b/>
        </w:rPr>
      </w:pPr>
    </w:p>
    <w:p w14:paraId="0B3D28F5" w14:textId="77777777" w:rsidR="00A75A76" w:rsidRDefault="00A75A76" w:rsidP="00A75A76">
      <w:pPr>
        <w:spacing w:after="0"/>
        <w:rPr>
          <w:rFonts w:ascii="Arial" w:hAnsi="Arial"/>
          <w:b/>
        </w:rPr>
      </w:pPr>
    </w:p>
    <w:p w14:paraId="4458FB65" w14:textId="77777777" w:rsidR="00A75A76" w:rsidRDefault="00A75A76" w:rsidP="00A75A76">
      <w:pPr>
        <w:spacing w:after="0"/>
        <w:rPr>
          <w:rFonts w:ascii="Arial" w:hAnsi="Arial"/>
          <w:b/>
        </w:rPr>
      </w:pPr>
    </w:p>
    <w:p w14:paraId="24B13AF8" w14:textId="77777777" w:rsidR="00A75A76" w:rsidRDefault="00A75A76" w:rsidP="00A75A76">
      <w:pPr>
        <w:spacing w:after="0"/>
        <w:rPr>
          <w:rFonts w:ascii="Arial" w:hAnsi="Arial"/>
          <w:b/>
        </w:rPr>
      </w:pPr>
    </w:p>
    <w:p w14:paraId="3E2FF770" w14:textId="77777777" w:rsidR="00A75A76" w:rsidRDefault="00A75A76" w:rsidP="00A75A76">
      <w:pPr>
        <w:spacing w:after="0"/>
        <w:rPr>
          <w:rFonts w:ascii="Arial" w:hAnsi="Arial"/>
          <w:b/>
        </w:rPr>
      </w:pPr>
    </w:p>
    <w:p w14:paraId="51345822" w14:textId="77777777" w:rsidR="00A75A76" w:rsidRDefault="00A75A76" w:rsidP="00A75A76">
      <w:pPr>
        <w:spacing w:after="0"/>
        <w:rPr>
          <w:rFonts w:ascii="Arial" w:hAnsi="Arial"/>
          <w:b/>
        </w:rPr>
      </w:pPr>
    </w:p>
    <w:p w14:paraId="6025DF06" w14:textId="77777777" w:rsidR="00A75A76" w:rsidRDefault="00A75A76" w:rsidP="00A75A76">
      <w:pPr>
        <w:spacing w:after="0"/>
        <w:rPr>
          <w:rFonts w:ascii="Arial" w:hAnsi="Arial"/>
          <w:b/>
        </w:rPr>
      </w:pPr>
      <w:r>
        <w:rPr>
          <w:rFonts w:ascii="Arial" w:hAnsi="Arial"/>
          <w:b/>
        </w:rPr>
        <w:t>After Change:</w:t>
      </w:r>
    </w:p>
    <w:tbl>
      <w:tblPr>
        <w:tblW w:w="102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02"/>
      </w:tblGrid>
      <w:tr w:rsidR="00A75A76" w:rsidRPr="00617F07" w14:paraId="42DDC7D0" w14:textId="77777777" w:rsidTr="00A75A76">
        <w:trPr>
          <w:trHeight w:val="5079"/>
        </w:trPr>
        <w:tc>
          <w:tcPr>
            <w:tcW w:w="10202" w:type="dxa"/>
          </w:tcPr>
          <w:p w14:paraId="27E9DEBE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function f_IMS_NR5GC_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MTSpeechCall(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) runs on IMS_PTC</w:t>
            </w:r>
          </w:p>
          <w:p w14:paraId="5212F8A3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{</w:t>
            </w:r>
          </w:p>
          <w:p w14:paraId="3CD96858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IMS_InviteRequestWithSdp_Type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7B84DDB8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IMS_ResponseWithSdp_Type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v_ResponseWithSdp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333ACF4F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r w:rsidRPr="00FA25A2"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  <w:t>var IMS_DATA_RSP v_IMS_DATA_RSP;</w:t>
            </w:r>
          </w:p>
          <w:p w14:paraId="722FE017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</w:pPr>
          </w:p>
          <w:p w14:paraId="31B4BCC1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  <w:lang w:val="pt-BR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f_IMS_IPCAN_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WaitForTrigger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IPCAN, "Start MT Speech IMS"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);   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                  // @sic R5-225362 sic@</w:t>
            </w:r>
          </w:p>
          <w:p w14:paraId="7DBA0F40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65E813F7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InviteRequestWithSdp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= f_IMS_MTCallSetup_NR5GC_A_5_X_Step1(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pc_Preconditions</w:t>
            </w:r>
            <w:proofErr w:type="spellEnd"/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);   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// @sic R5-246483: EVS_A2 instead of EVS_B0_A1 sic@</w:t>
            </w:r>
          </w:p>
          <w:p w14:paraId="1352E58A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ResponseWithSdp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= f_IMS_MTCallSetup_NR5GC_A_5_X_Step2_5(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pc_Preconditions</w:t>
            </w:r>
            <w:proofErr w:type="spellEnd"/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);   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@sic R5-246483: EVS_A2 instead of EVS_B0_A1 sic@</w:t>
            </w:r>
          </w:p>
          <w:p w14:paraId="6E3CADCE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28E4AD66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f_IMS_IPCAN_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SendCoOrdMsg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IPCAN,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cms_IMS_IPCAN_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Trigger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"Add Voice Bearer")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);   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      // @sic R5-225362 sic@</w:t>
            </w:r>
          </w:p>
          <w:p w14:paraId="67DCFBBE" w14:textId="77777777" w:rsidR="00A75A76" w:rsidRPr="00526578" w:rsidRDefault="00A75A76" w:rsidP="004E7D38">
            <w:pPr>
              <w:spacing w:after="0"/>
              <w:rPr>
                <w:rFonts w:ascii="Courier New" w:hAnsi="Courier New" w:cs="Courier New"/>
                <w:b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510298">
              <w:rPr>
                <w:rFonts w:ascii="Courier New" w:hAnsi="Courier New" w:cs="Courier New"/>
                <w:b/>
                <w:sz w:val="16"/>
                <w:szCs w:val="16"/>
                <w:highlight w:val="yellow"/>
              </w:rPr>
              <w:t>f_IMS_IPCAN_</w:t>
            </w:r>
            <w:proofErr w:type="gramStart"/>
            <w:r w:rsidRPr="00510298">
              <w:rPr>
                <w:rFonts w:ascii="Courier New" w:hAnsi="Courier New" w:cs="Courier New"/>
                <w:b/>
                <w:sz w:val="16"/>
                <w:szCs w:val="16"/>
                <w:highlight w:val="yellow"/>
              </w:rPr>
              <w:t>WaitForTrigger</w:t>
            </w:r>
            <w:proofErr w:type="spellEnd"/>
            <w:r w:rsidRPr="00510298">
              <w:rPr>
                <w:rFonts w:ascii="Courier New" w:hAnsi="Courier New" w:cs="Courier New"/>
                <w:b/>
                <w:sz w:val="16"/>
                <w:szCs w:val="16"/>
                <w:highlight w:val="yellow"/>
              </w:rPr>
              <w:t>(</w:t>
            </w:r>
            <w:proofErr w:type="gramEnd"/>
            <w:r w:rsidRPr="00510298">
              <w:rPr>
                <w:rFonts w:ascii="Courier New" w:hAnsi="Courier New" w:cs="Courier New"/>
                <w:b/>
                <w:sz w:val="16"/>
                <w:szCs w:val="16"/>
                <w:highlight w:val="yellow"/>
              </w:rPr>
              <w:t>IPCAN, "Voice Bearer Added"</w:t>
            </w:r>
            <w:proofErr w:type="gramStart"/>
            <w:r w:rsidRPr="00510298">
              <w:rPr>
                <w:rFonts w:ascii="Courier New" w:hAnsi="Courier New" w:cs="Courier New"/>
                <w:b/>
                <w:sz w:val="16"/>
                <w:szCs w:val="16"/>
                <w:highlight w:val="yellow"/>
              </w:rPr>
              <w:t xml:space="preserve">);   </w:t>
            </w:r>
            <w:proofErr w:type="gramEnd"/>
            <w:r w:rsidRPr="00510298">
              <w:rPr>
                <w:rFonts w:ascii="Courier New" w:hAnsi="Courier New" w:cs="Courier New"/>
                <w:b/>
                <w:sz w:val="16"/>
                <w:szCs w:val="16"/>
                <w:highlight w:val="yellow"/>
              </w:rPr>
              <w:t xml:space="preserve">       // @sic R5s250362 sic@</w:t>
            </w:r>
          </w:p>
          <w:p w14:paraId="23B29220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if (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pc_Preconditions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) {</w:t>
            </w:r>
          </w:p>
          <w:p w14:paraId="149C90E5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f_IMS_MTCallSetup_NR5GC_A_5_1a_Step6_7(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,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v_ResponseWithSdp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</w:p>
          <w:p w14:paraId="556F6EAB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</w:t>
            </w:r>
          </w:p>
          <w:p w14:paraId="2EF568EB" w14:textId="77777777" w:rsidR="00A75A76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a_IMS_MTCallSetup_Receive180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Ringing(</w:t>
            </w:r>
            <w:proofErr w:type="spellStart"/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, -,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v_IMS_DATA_RSP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</w:p>
          <w:p w14:paraId="17C6CE33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40E1314D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f_IMS_MTCallSetup_AcceptAndAcknowledge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v_InviteRequestWithSdp</w:t>
            </w:r>
            <w:proofErr w:type="spellEnd"/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);   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// @sic R5s250362 sic@</w:t>
            </w:r>
          </w:p>
          <w:p w14:paraId="1A2D2859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</w:p>
          <w:p w14:paraId="51719BD9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// Call established</w:t>
            </w:r>
          </w:p>
          <w:p w14:paraId="0E74B28B" w14:textId="77777777" w:rsidR="00A75A76" w:rsidRPr="00FA25A2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f_IMS_IPCAN_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SendCoOrdMsg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IPCAN, </w:t>
            </w:r>
            <w:proofErr w:type="spell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cms_IMS_IPCAN_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Trigger</w:t>
            </w:r>
            <w:proofErr w:type="spell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>"Voice Call Established")</w:t>
            </w:r>
            <w:proofErr w:type="gramStart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);   </w:t>
            </w:r>
            <w:proofErr w:type="gramEnd"/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                // @sic R5-225362 sic@</w:t>
            </w:r>
          </w:p>
          <w:p w14:paraId="2DF248C0" w14:textId="77777777" w:rsidR="00A75A76" w:rsidRPr="00617F07" w:rsidRDefault="00A75A76" w:rsidP="004E7D38">
            <w:pPr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FA25A2"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</w:tc>
      </w:tr>
    </w:tbl>
    <w:p w14:paraId="51475D23" w14:textId="77777777" w:rsidR="00A75A76" w:rsidRPr="002A077B" w:rsidRDefault="00A75A76" w:rsidP="00A75A76">
      <w:pPr>
        <w:pStyle w:val="Heading2"/>
        <w:spacing w:before="480"/>
        <w:rPr>
          <w:lang w:val="en-US"/>
        </w:rPr>
      </w:pPr>
    </w:p>
    <w:p w14:paraId="39CCFB1B" w14:textId="77777777" w:rsidR="00A75A76" w:rsidRDefault="00A75A76" w:rsidP="00A75A76">
      <w:pPr>
        <w:pStyle w:val="Heading2"/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3D7814" w14:textId="77777777" w:rsidR="009E70BD" w:rsidRDefault="009E70BD">
      <w:r>
        <w:separator/>
      </w:r>
    </w:p>
  </w:endnote>
  <w:endnote w:type="continuationSeparator" w:id="0">
    <w:p w14:paraId="226DB8C4" w14:textId="77777777" w:rsidR="009E70BD" w:rsidRDefault="009E7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9091BE" w14:textId="77777777" w:rsidR="009E70BD" w:rsidRDefault="009E70BD">
      <w:r>
        <w:separator/>
      </w:r>
    </w:p>
  </w:footnote>
  <w:footnote w:type="continuationSeparator" w:id="0">
    <w:p w14:paraId="6F168581" w14:textId="77777777" w:rsidR="009E70BD" w:rsidRDefault="009E7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8215033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917522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8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20AA"/>
    <w:rsid w:val="001270B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0632"/>
    <w:rsid w:val="00275D12"/>
    <w:rsid w:val="00284FEB"/>
    <w:rsid w:val="002860C4"/>
    <w:rsid w:val="002B5741"/>
    <w:rsid w:val="002E472E"/>
    <w:rsid w:val="002E5590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B75B7"/>
    <w:rsid w:val="004D5E28"/>
    <w:rsid w:val="0050622E"/>
    <w:rsid w:val="005141D9"/>
    <w:rsid w:val="0051580D"/>
    <w:rsid w:val="00547111"/>
    <w:rsid w:val="00592D74"/>
    <w:rsid w:val="005B6D65"/>
    <w:rsid w:val="005E2C44"/>
    <w:rsid w:val="00621188"/>
    <w:rsid w:val="006257ED"/>
    <w:rsid w:val="00653DE4"/>
    <w:rsid w:val="00661C9C"/>
    <w:rsid w:val="00665C47"/>
    <w:rsid w:val="00685F38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E70BD"/>
    <w:rsid w:val="009F734F"/>
    <w:rsid w:val="00A246B6"/>
    <w:rsid w:val="00A47E70"/>
    <w:rsid w:val="00A50CF0"/>
    <w:rsid w:val="00A75A76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62A7"/>
    <w:rsid w:val="00DE34CF"/>
    <w:rsid w:val="00E13F3D"/>
    <w:rsid w:val="00E34898"/>
    <w:rsid w:val="00E80603"/>
    <w:rsid w:val="00EB09B7"/>
    <w:rsid w:val="00EE7D7C"/>
    <w:rsid w:val="00F25D98"/>
    <w:rsid w:val="00F300FB"/>
    <w:rsid w:val="00F370D2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20A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0F20A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0F20A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F20A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F20A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F20A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F20AA"/>
    <w:pPr>
      <w:outlineLvl w:val="5"/>
    </w:pPr>
  </w:style>
  <w:style w:type="paragraph" w:styleId="Heading7">
    <w:name w:val="heading 7"/>
    <w:basedOn w:val="H6"/>
    <w:next w:val="Normal"/>
    <w:qFormat/>
    <w:rsid w:val="000F20AA"/>
    <w:pPr>
      <w:outlineLvl w:val="6"/>
    </w:pPr>
  </w:style>
  <w:style w:type="paragraph" w:styleId="Heading8">
    <w:name w:val="heading 8"/>
    <w:basedOn w:val="Heading1"/>
    <w:next w:val="Normal"/>
    <w:qFormat/>
    <w:rsid w:val="000F20A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F20AA"/>
    <w:pPr>
      <w:outlineLvl w:val="8"/>
    </w:pPr>
  </w:style>
  <w:style w:type="character" w:default="1" w:styleId="DefaultParagraphFont">
    <w:name w:val="Default Paragraph Font"/>
    <w:semiHidden/>
    <w:rsid w:val="000F20AA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F20AA"/>
  </w:style>
  <w:style w:type="paragraph" w:styleId="TOC8">
    <w:name w:val="toc 8"/>
    <w:basedOn w:val="TOC1"/>
    <w:semiHidden/>
    <w:rsid w:val="000F20AA"/>
    <w:pPr>
      <w:spacing w:before="180"/>
      <w:ind w:left="2693" w:hanging="2693"/>
    </w:pPr>
    <w:rPr>
      <w:b/>
    </w:rPr>
  </w:style>
  <w:style w:type="paragraph" w:styleId="TOC1">
    <w:name w:val="toc 1"/>
    <w:rsid w:val="000F20A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0F20A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F20AA"/>
    <w:pPr>
      <w:ind w:left="1701" w:hanging="1701"/>
    </w:pPr>
  </w:style>
  <w:style w:type="paragraph" w:styleId="TOC4">
    <w:name w:val="toc 4"/>
    <w:basedOn w:val="TOC3"/>
    <w:semiHidden/>
    <w:rsid w:val="000F20AA"/>
    <w:pPr>
      <w:ind w:left="1418" w:hanging="1418"/>
    </w:pPr>
  </w:style>
  <w:style w:type="paragraph" w:styleId="TOC3">
    <w:name w:val="toc 3"/>
    <w:basedOn w:val="TOC2"/>
    <w:semiHidden/>
    <w:rsid w:val="000F20AA"/>
    <w:pPr>
      <w:ind w:left="1134" w:hanging="1134"/>
    </w:pPr>
  </w:style>
  <w:style w:type="paragraph" w:styleId="TOC2">
    <w:name w:val="toc 2"/>
    <w:basedOn w:val="TOC1"/>
    <w:rsid w:val="000F20A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F20AA"/>
    <w:pPr>
      <w:ind w:left="284"/>
    </w:pPr>
  </w:style>
  <w:style w:type="paragraph" w:styleId="Index1">
    <w:name w:val="index 1"/>
    <w:basedOn w:val="Normal"/>
    <w:semiHidden/>
    <w:rsid w:val="000F20AA"/>
    <w:pPr>
      <w:keepLines/>
      <w:spacing w:after="0"/>
    </w:pPr>
  </w:style>
  <w:style w:type="paragraph" w:customStyle="1" w:styleId="ZH">
    <w:name w:val="ZH"/>
    <w:rsid w:val="000F20A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F20AA"/>
    <w:pPr>
      <w:outlineLvl w:val="9"/>
    </w:pPr>
  </w:style>
  <w:style w:type="paragraph" w:styleId="ListNumber2">
    <w:name w:val="List Number 2"/>
    <w:basedOn w:val="ListNumber"/>
    <w:rsid w:val="000F20AA"/>
    <w:pPr>
      <w:ind w:left="851"/>
    </w:pPr>
  </w:style>
  <w:style w:type="paragraph" w:styleId="Header">
    <w:name w:val="header"/>
    <w:rsid w:val="000F20A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0F20AA"/>
    <w:rPr>
      <w:b/>
      <w:position w:val="6"/>
      <w:sz w:val="16"/>
    </w:rPr>
  </w:style>
  <w:style w:type="paragraph" w:styleId="FootnoteText">
    <w:name w:val="footnote text"/>
    <w:basedOn w:val="Normal"/>
    <w:semiHidden/>
    <w:rsid w:val="000F20A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F20AA"/>
    <w:rPr>
      <w:b/>
    </w:rPr>
  </w:style>
  <w:style w:type="paragraph" w:customStyle="1" w:styleId="TAC">
    <w:name w:val="TAC"/>
    <w:basedOn w:val="TAL"/>
    <w:rsid w:val="000F20AA"/>
    <w:pPr>
      <w:jc w:val="center"/>
    </w:pPr>
  </w:style>
  <w:style w:type="paragraph" w:customStyle="1" w:styleId="TF">
    <w:name w:val="TF"/>
    <w:basedOn w:val="TH"/>
    <w:rsid w:val="000F20AA"/>
    <w:pPr>
      <w:keepNext w:val="0"/>
      <w:spacing w:before="0" w:after="240"/>
    </w:pPr>
  </w:style>
  <w:style w:type="paragraph" w:customStyle="1" w:styleId="NO">
    <w:name w:val="NO"/>
    <w:basedOn w:val="Normal"/>
    <w:rsid w:val="000F20AA"/>
    <w:pPr>
      <w:keepLines/>
      <w:ind w:left="1135" w:hanging="851"/>
    </w:pPr>
  </w:style>
  <w:style w:type="paragraph" w:styleId="TOC9">
    <w:name w:val="toc 9"/>
    <w:basedOn w:val="TOC8"/>
    <w:semiHidden/>
    <w:rsid w:val="000F20AA"/>
    <w:pPr>
      <w:ind w:left="1418" w:hanging="1418"/>
    </w:pPr>
  </w:style>
  <w:style w:type="paragraph" w:customStyle="1" w:styleId="EX">
    <w:name w:val="EX"/>
    <w:basedOn w:val="Normal"/>
    <w:rsid w:val="000F20AA"/>
    <w:pPr>
      <w:keepLines/>
      <w:ind w:left="1702" w:hanging="1418"/>
    </w:pPr>
  </w:style>
  <w:style w:type="paragraph" w:customStyle="1" w:styleId="FP">
    <w:name w:val="FP"/>
    <w:basedOn w:val="Normal"/>
    <w:rsid w:val="000F20AA"/>
    <w:pPr>
      <w:spacing w:after="0"/>
    </w:pPr>
  </w:style>
  <w:style w:type="paragraph" w:customStyle="1" w:styleId="LD">
    <w:name w:val="LD"/>
    <w:rsid w:val="000F20A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F20AA"/>
    <w:pPr>
      <w:spacing w:after="0"/>
    </w:pPr>
  </w:style>
  <w:style w:type="paragraph" w:customStyle="1" w:styleId="EW">
    <w:name w:val="EW"/>
    <w:basedOn w:val="EX"/>
    <w:rsid w:val="000F20AA"/>
    <w:pPr>
      <w:spacing w:after="0"/>
    </w:pPr>
  </w:style>
  <w:style w:type="paragraph" w:styleId="TOC6">
    <w:name w:val="toc 6"/>
    <w:basedOn w:val="TOC5"/>
    <w:next w:val="Normal"/>
    <w:semiHidden/>
    <w:rsid w:val="000F20AA"/>
    <w:pPr>
      <w:ind w:left="1985" w:hanging="1985"/>
    </w:pPr>
  </w:style>
  <w:style w:type="paragraph" w:styleId="TOC7">
    <w:name w:val="toc 7"/>
    <w:basedOn w:val="TOC6"/>
    <w:next w:val="Normal"/>
    <w:semiHidden/>
    <w:rsid w:val="000F20AA"/>
    <w:pPr>
      <w:ind w:left="2268" w:hanging="2268"/>
    </w:pPr>
  </w:style>
  <w:style w:type="paragraph" w:styleId="ListBullet2">
    <w:name w:val="List Bullet 2"/>
    <w:basedOn w:val="ListBullet"/>
    <w:rsid w:val="000F20AA"/>
    <w:pPr>
      <w:ind w:left="851"/>
    </w:pPr>
  </w:style>
  <w:style w:type="paragraph" w:styleId="ListBullet3">
    <w:name w:val="List Bullet 3"/>
    <w:basedOn w:val="ListBullet2"/>
    <w:rsid w:val="000F20AA"/>
    <w:pPr>
      <w:ind w:left="1135"/>
    </w:pPr>
  </w:style>
  <w:style w:type="paragraph" w:styleId="ListNumber">
    <w:name w:val="List Number"/>
    <w:basedOn w:val="List"/>
    <w:rsid w:val="000F20AA"/>
  </w:style>
  <w:style w:type="paragraph" w:customStyle="1" w:styleId="EQ">
    <w:name w:val="EQ"/>
    <w:basedOn w:val="Normal"/>
    <w:next w:val="Normal"/>
    <w:rsid w:val="000F20A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F20A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F20A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F20A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F20AA"/>
    <w:pPr>
      <w:jc w:val="right"/>
    </w:pPr>
  </w:style>
  <w:style w:type="paragraph" w:customStyle="1" w:styleId="H6">
    <w:name w:val="H6"/>
    <w:basedOn w:val="Heading5"/>
    <w:next w:val="Normal"/>
    <w:rsid w:val="000F20A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F20AA"/>
    <w:pPr>
      <w:ind w:left="851" w:hanging="851"/>
    </w:pPr>
  </w:style>
  <w:style w:type="paragraph" w:customStyle="1" w:styleId="TAL">
    <w:name w:val="TAL"/>
    <w:basedOn w:val="Normal"/>
    <w:rsid w:val="000F20A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F20A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F20A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F20A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F20A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F20AA"/>
    <w:pPr>
      <w:framePr w:wrap="notBeside" w:y="16161"/>
    </w:pPr>
  </w:style>
  <w:style w:type="character" w:customStyle="1" w:styleId="ZGSM">
    <w:name w:val="ZGSM"/>
    <w:rsid w:val="000F20AA"/>
  </w:style>
  <w:style w:type="paragraph" w:styleId="List2">
    <w:name w:val="List 2"/>
    <w:basedOn w:val="List"/>
    <w:rsid w:val="000F20AA"/>
    <w:pPr>
      <w:ind w:left="851"/>
    </w:pPr>
  </w:style>
  <w:style w:type="paragraph" w:customStyle="1" w:styleId="ZG">
    <w:name w:val="ZG"/>
    <w:rsid w:val="000F20A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0F20AA"/>
    <w:pPr>
      <w:ind w:left="1135"/>
    </w:pPr>
  </w:style>
  <w:style w:type="paragraph" w:styleId="List4">
    <w:name w:val="List 4"/>
    <w:basedOn w:val="List3"/>
    <w:rsid w:val="000F20AA"/>
    <w:pPr>
      <w:ind w:left="1418"/>
    </w:pPr>
  </w:style>
  <w:style w:type="paragraph" w:styleId="List5">
    <w:name w:val="List 5"/>
    <w:basedOn w:val="List4"/>
    <w:rsid w:val="000F20AA"/>
    <w:pPr>
      <w:ind w:left="1702"/>
    </w:pPr>
  </w:style>
  <w:style w:type="paragraph" w:customStyle="1" w:styleId="EditorsNote">
    <w:name w:val="Editor's Note"/>
    <w:basedOn w:val="NO"/>
    <w:rsid w:val="000F20AA"/>
    <w:rPr>
      <w:color w:val="FF0000"/>
    </w:rPr>
  </w:style>
  <w:style w:type="paragraph" w:styleId="List">
    <w:name w:val="List"/>
    <w:basedOn w:val="Normal"/>
    <w:rsid w:val="000F20AA"/>
    <w:pPr>
      <w:ind w:left="568" w:hanging="284"/>
    </w:pPr>
  </w:style>
  <w:style w:type="paragraph" w:styleId="ListBullet">
    <w:name w:val="List Bullet"/>
    <w:basedOn w:val="List"/>
    <w:rsid w:val="000F20AA"/>
  </w:style>
  <w:style w:type="paragraph" w:styleId="ListBullet4">
    <w:name w:val="List Bullet 4"/>
    <w:basedOn w:val="ListBullet3"/>
    <w:rsid w:val="000F20AA"/>
    <w:pPr>
      <w:ind w:left="1418"/>
    </w:pPr>
  </w:style>
  <w:style w:type="paragraph" w:styleId="ListBullet5">
    <w:name w:val="List Bullet 5"/>
    <w:basedOn w:val="ListBullet4"/>
    <w:rsid w:val="000F20AA"/>
    <w:pPr>
      <w:ind w:left="1702"/>
    </w:pPr>
  </w:style>
  <w:style w:type="paragraph" w:customStyle="1" w:styleId="B1">
    <w:name w:val="B1"/>
    <w:basedOn w:val="List"/>
    <w:rsid w:val="000F20AA"/>
  </w:style>
  <w:style w:type="paragraph" w:customStyle="1" w:styleId="B2">
    <w:name w:val="B2"/>
    <w:basedOn w:val="List2"/>
    <w:rsid w:val="000F20AA"/>
  </w:style>
  <w:style w:type="paragraph" w:customStyle="1" w:styleId="B3">
    <w:name w:val="B3"/>
    <w:basedOn w:val="List3"/>
    <w:rsid w:val="000F20AA"/>
  </w:style>
  <w:style w:type="paragraph" w:customStyle="1" w:styleId="B4">
    <w:name w:val="B4"/>
    <w:basedOn w:val="List4"/>
    <w:rsid w:val="000F20AA"/>
  </w:style>
  <w:style w:type="paragraph" w:customStyle="1" w:styleId="B5">
    <w:name w:val="B5"/>
    <w:basedOn w:val="List5"/>
    <w:rsid w:val="000F20AA"/>
  </w:style>
  <w:style w:type="paragraph" w:styleId="Footer">
    <w:name w:val="footer"/>
    <w:basedOn w:val="Header"/>
    <w:rsid w:val="000F20AA"/>
    <w:pPr>
      <w:jc w:val="center"/>
    </w:pPr>
    <w:rPr>
      <w:i/>
    </w:rPr>
  </w:style>
  <w:style w:type="paragraph" w:customStyle="1" w:styleId="ZTD">
    <w:name w:val="ZTD"/>
    <w:basedOn w:val="ZB"/>
    <w:rsid w:val="000F20A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styleId="Emphasis">
    <w:name w:val="Emphasis"/>
    <w:qFormat/>
    <w:rsid w:val="00A75A76"/>
    <w:rPr>
      <w:i/>
      <w:iCs/>
    </w:rPr>
  </w:style>
  <w:style w:type="paragraph" w:styleId="Title">
    <w:name w:val="Title"/>
    <w:basedOn w:val="Normal"/>
    <w:next w:val="Normal"/>
    <w:link w:val="TitleChar"/>
    <w:qFormat/>
    <w:rsid w:val="00A75A76"/>
    <w:pPr>
      <w:overflowPunct/>
      <w:autoSpaceDE/>
      <w:autoSpaceDN/>
      <w:adjustRightInd/>
      <w:spacing w:before="240" w:after="60"/>
      <w:jc w:val="center"/>
      <w:textAlignment w:val="auto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TitleChar">
    <w:name w:val="Title Char"/>
    <w:basedOn w:val="DefaultParagraphFont"/>
    <w:link w:val="Title"/>
    <w:rsid w:val="00A75A76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75A7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ll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4</Pages>
  <Words>1001</Words>
  <Characters>5711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2</cp:revision>
  <cp:lastPrinted>1900-01-01T00:00:00Z</cp:lastPrinted>
  <dcterms:created xsi:type="dcterms:W3CDTF">2025-12-08T13:52:00Z</dcterms:created>
  <dcterms:modified xsi:type="dcterms:W3CDTF">2025-12-08T13:52:00Z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R5s250469</vt:lpwstr>
  </property>
  <property fmtid="{D5CDD505-2E9C-101B-9397-08002B2CF9AE}" pid="10" name="Spec#">
    <vt:lpwstr>38.523-3</vt:lpwstr>
  </property>
  <property fmtid="{D5CDD505-2E9C-101B-9397-08002B2CF9AE}" pid="11" name="Cr#">
    <vt:lpwstr>3768</vt:lpwstr>
  </property>
  <property fmtid="{D5CDD505-2E9C-101B-9397-08002B2CF9AE}" pid="12" name="Revision">
    <vt:lpwstr>-</vt:lpwstr>
  </property>
  <property fmtid="{D5CDD505-2E9C-101B-9397-08002B2CF9AE}" pid="13" name="Version">
    <vt:lpwstr>18.4.0</vt:lpwstr>
  </property>
  <property fmtid="{D5CDD505-2E9C-101B-9397-08002B2CF9AE}" pid="14" name="CrTitle">
    <vt:lpwstr>Correction to the function f_IMS_NR5GC_MTSpeechCall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TEI16_Test, NR_EIEI-UEConTest</vt:lpwstr>
  </property>
  <property fmtid="{D5CDD505-2E9C-101B-9397-08002B2CF9AE}" pid="18" name="Cat">
    <vt:lpwstr>F</vt:lpwstr>
  </property>
  <property fmtid="{D5CDD505-2E9C-101B-9397-08002B2CF9AE}" pid="19" name="ResDate">
    <vt:lpwstr>2025-11-04</vt:lpwstr>
  </property>
  <property fmtid="{D5CDD505-2E9C-101B-9397-08002B2CF9AE}" pid="20" name="Release">
    <vt:lpwstr>Rel-18</vt:lpwstr>
  </property>
</Properties>
</file>