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291F6FAB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14F2" w:rsidRPr="003014F2">
        <w:rPr>
          <w:b/>
          <w:bCs/>
          <w:i/>
          <w:iCs/>
          <w:sz w:val="24"/>
          <w:szCs w:val="24"/>
        </w:rPr>
        <w:t>R5s250515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E3CB9A7" w:rsidR="006656B6" w:rsidRPr="00410371" w:rsidRDefault="00000000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6B6" w:rsidRPr="00410371">
                <w:rPr>
                  <w:b/>
                  <w:noProof/>
                  <w:sz w:val="28"/>
                </w:rPr>
                <w:t>3</w:t>
              </w:r>
              <w:r w:rsidR="003014F2">
                <w:rPr>
                  <w:b/>
                  <w:noProof/>
                  <w:sz w:val="28"/>
                </w:rPr>
                <w:t>784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52A96F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3014F2">
                <w:rPr>
                  <w:b/>
                  <w:noProof/>
                  <w:sz w:val="28"/>
                </w:rPr>
                <w:t>4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6DAB6CA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="00FD2B96">
              <w:rPr>
                <w:rFonts w:cs="Arial"/>
              </w:rPr>
              <w:t>NR</w:t>
            </w:r>
            <w:r w:rsidR="001C0076">
              <w:rPr>
                <w:rFonts w:cs="Arial"/>
              </w:rPr>
              <w:t>5GC tests</w:t>
            </w:r>
            <w:r w:rsidR="00FD2B96">
              <w:rPr>
                <w:rFonts w:cs="Arial"/>
              </w:rPr>
              <w:t xml:space="preserve"> </w:t>
            </w:r>
            <w:r w:rsidR="00A05579">
              <w:rPr>
                <w:rFonts w:cs="Arial"/>
              </w:rPr>
              <w:t>7.1.1.4.2.3</w:t>
            </w:r>
            <w:r w:rsidR="001C0076">
              <w:rPr>
                <w:rFonts w:cs="Arial"/>
              </w:rPr>
              <w:t xml:space="preserve"> and </w:t>
            </w:r>
            <w:r w:rsidR="00A05579">
              <w:rPr>
                <w:rFonts w:cs="Arial"/>
              </w:rPr>
              <w:t>7.1.1.4.2.4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5FD103F9" w:rsidR="006656B6" w:rsidRPr="00EA12CF" w:rsidRDefault="001C0076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9307BDD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 w:rsidR="006656B6">
                <w:rPr>
                  <w:noProof/>
                </w:rPr>
                <w:t>-</w:t>
              </w:r>
            </w:fldSimple>
            <w:r w:rsidR="00A05579">
              <w:rPr>
                <w:noProof/>
              </w:rPr>
              <w:t>0</w:t>
            </w:r>
            <w:r w:rsidR="003014F2">
              <w:rPr>
                <w:noProof/>
              </w:rPr>
              <w:t>5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F1EFF52" w:rsidR="00AF3E71" w:rsidRDefault="001C0076" w:rsidP="001C007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NPRB=24(not allowed for Type0)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0094BD79" w:rsidR="00AF3E71" w:rsidRPr="00A05579" w:rsidRDefault="00A05579" w:rsidP="001C0076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Configured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1</w:t>
            </w:r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function </w:t>
            </w:r>
            <w:proofErr w:type="spellStart"/>
            <w:r w:rsidRPr="00A05579">
              <w:rPr>
                <w:rFonts w:cs="Arial"/>
                <w:lang w:val="en-IN"/>
              </w:rPr>
              <w:t>f_NR_ULGrantConfiguration_Start</w:t>
            </w:r>
            <w:proofErr w:type="spellEnd"/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90A80B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71677C5C" w:rsidR="006656B6" w:rsidRDefault="00A05579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7.1.1.4.2.3</w:t>
            </w:r>
            <w:r w:rsidR="006656B6">
              <w:rPr>
                <w:noProof/>
              </w:rPr>
              <w:t>.NR5GC</w:t>
            </w:r>
            <w:r w:rsidR="001C0076">
              <w:rPr>
                <w:noProof/>
              </w:rPr>
              <w:t xml:space="preserve"> and </w:t>
            </w:r>
            <w:r>
              <w:rPr>
                <w:noProof/>
              </w:rPr>
              <w:t>7.1.1.4.2.4.NR5GC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58285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553D2F60" w14:textId="4FAA5C40" w:rsidR="001C0076" w:rsidRDefault="00444FBC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C0076" w:rsidRPr="004F159D">
        <w:rPr>
          <w:rFonts w:ascii="Arial" w:hAnsi="Arial" w:cs="Arial"/>
          <w:iCs/>
          <w:noProof/>
        </w:rPr>
        <w:t>Table of Contents</w:t>
      </w:r>
      <w:r w:rsidR="001C0076">
        <w:rPr>
          <w:noProof/>
        </w:rPr>
        <w:tab/>
      </w:r>
      <w:r w:rsidR="001C0076">
        <w:rPr>
          <w:noProof/>
        </w:rPr>
        <w:fldChar w:fldCharType="begin"/>
      </w:r>
      <w:r w:rsidR="001C0076">
        <w:rPr>
          <w:noProof/>
        </w:rPr>
        <w:instrText xml:space="preserve"> PAGEREF _Toc215828580 \h </w:instrText>
      </w:r>
      <w:r w:rsidR="001C0076">
        <w:rPr>
          <w:noProof/>
        </w:rPr>
      </w:r>
      <w:r w:rsidR="001C0076">
        <w:rPr>
          <w:noProof/>
        </w:rPr>
        <w:fldChar w:fldCharType="separate"/>
      </w:r>
      <w:r w:rsidR="001C0076">
        <w:rPr>
          <w:noProof/>
        </w:rPr>
        <w:t>2</w:t>
      </w:r>
      <w:r w:rsidR="001C0076">
        <w:rPr>
          <w:noProof/>
        </w:rPr>
        <w:fldChar w:fldCharType="end"/>
      </w:r>
    </w:p>
    <w:p w14:paraId="274F63A6" w14:textId="558BBA03" w:rsidR="001C0076" w:rsidRDefault="001C0076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4F159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4F159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AE8EC1" w14:textId="219A19CD" w:rsidR="001C0076" w:rsidRDefault="001C0076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4F159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4F159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A74579" w14:textId="48909785" w:rsidR="001C0076" w:rsidRDefault="001C0076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4F159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4F159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21181C" w14:textId="3F9DEF4A" w:rsidR="001C0076" w:rsidRDefault="001C0076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4F159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4F159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7EA6CC40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5828581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bookmarkStart w:id="8" w:name="_Toc215828582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58285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28F44AD" w:rsidR="00BB6C5E" w:rsidRPr="00014975" w:rsidRDefault="00A05579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05579">
              <w:rPr>
                <w:rFonts w:ascii="Arial" w:hAnsi="Arial" w:cs="Arial"/>
                <w:bCs/>
                <w:lang w:val="en-IN"/>
              </w:rPr>
              <w:t>function f_TC_7_1_1_4_2_</w:t>
            </w:r>
            <w:r>
              <w:rPr>
                <w:rFonts w:ascii="Arial" w:hAnsi="Arial" w:cs="Arial"/>
                <w:bCs/>
                <w:lang w:val="en-IN"/>
              </w:rPr>
              <w:t>3</w:t>
            </w:r>
            <w:r w:rsidRPr="00A05579">
              <w:rPr>
                <w:rFonts w:ascii="Arial" w:hAnsi="Arial" w:cs="Arial"/>
                <w:bCs/>
                <w:lang w:val="en-IN"/>
              </w:rPr>
              <w:t>_NR5</w:t>
            </w:r>
            <w:proofErr w:type="gramStart"/>
            <w:r w:rsidRPr="00A05579">
              <w:rPr>
                <w:rFonts w:ascii="Arial" w:hAnsi="Arial" w:cs="Arial"/>
                <w:bCs/>
                <w:lang w:val="en-IN"/>
              </w:rPr>
              <w:t>GC(</w:t>
            </w:r>
            <w:proofErr w:type="gramEnd"/>
            <w:r w:rsidRPr="00A05579">
              <w:rPr>
                <w:rFonts w:ascii="Arial" w:hAnsi="Arial" w:cs="Arial"/>
                <w:bCs/>
                <w:lang w:val="en-IN"/>
              </w:rPr>
              <w:t>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7B0AED30" w:rsidR="00C91D28" w:rsidRPr="003A459F" w:rsidRDefault="00A05579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</w:t>
            </w:r>
            <w:r w:rsidR="001C0076">
              <w:rPr>
                <w:rFonts w:eastAsia="SimSun" w:cs="Arial"/>
                <w:lang w:val="en-IN" w:eastAsia="zh-CN"/>
              </w:rPr>
              <w:t>(not allowed for Type0)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A88DACB" w:rsidR="00DE686E" w:rsidRPr="00082D71" w:rsidRDefault="00082D71" w:rsidP="00082D71">
            <w:pPr>
              <w:rPr>
                <w:rFonts w:cs="Arial"/>
              </w:rPr>
            </w:pPr>
            <w:r w:rsidRPr="001C0076">
              <w:rPr>
                <w:rFonts w:ascii="Arial" w:eastAsia="SimSun" w:hAnsi="Arial" w:cs="Arial"/>
                <w:lang w:val="en-IN" w:eastAsia="zh-CN"/>
              </w:rPr>
              <w:t>Add resourceAllocationType1</w:t>
            </w:r>
            <w:r w:rsidR="00733EF8" w:rsidRPr="001C0076">
              <w:rPr>
                <w:rFonts w:ascii="Arial" w:eastAsia="SimSun" w:hAnsi="Arial" w:cs="Arial"/>
                <w:lang w:val="en-IN" w:eastAsia="zh-CN"/>
              </w:rPr>
              <w:t xml:space="preserve"> for UL Grant</w:t>
            </w:r>
            <w:r w:rsidRPr="001C0076">
              <w:rPr>
                <w:rFonts w:ascii="Arial" w:eastAsia="SimSun" w:hAnsi="Arial" w:cs="Arial"/>
                <w:lang w:val="en-IN" w:eastAsia="zh-CN"/>
              </w:rPr>
              <w:t xml:space="preserve"> in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postamble</w:t>
            </w:r>
            <w:proofErr w:type="spellEnd"/>
            <w:r w:rsidRPr="001C0076">
              <w:rPr>
                <w:rFonts w:ascii="Arial" w:eastAsia="SimSun" w:hAnsi="Arial" w:cs="Arial"/>
                <w:lang w:val="en-IN" w:eastAsia="zh-CN"/>
              </w:rPr>
              <w:t xml:space="preserve"> function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f_NR_ULGrantConfiguration_Start</w:t>
            </w:r>
            <w:proofErr w:type="spellEnd"/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1834408" w:rsidR="00BB6C5E" w:rsidRPr="000D7399" w:rsidRDefault="00082D71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0611C7">
              <w:rPr>
                <w:rFonts w:ascii="Arial" w:hAnsi="Arial" w:cs="Arial"/>
                <w:lang w:val="en-IN" w:eastAsia="en-GB"/>
              </w:rPr>
              <w:t>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58314D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>function f_TC_7_1_1_4_2_3_NR5</w:t>
            </w:r>
            <w:proofErr w:type="gramStart"/>
            <w:r w:rsidRPr="00733EF8">
              <w:rPr>
                <w:rFonts w:ascii="Arial" w:hAnsi="Arial" w:cs="Arial"/>
                <w:bCs/>
              </w:rPr>
              <w:t>GC(</w:t>
            </w:r>
            <w:proofErr w:type="gramEnd"/>
            <w:r w:rsidRPr="00733EF8">
              <w:rPr>
                <w:rFonts w:ascii="Arial" w:hAnsi="Arial" w:cs="Arial"/>
                <w:bCs/>
              </w:rPr>
              <w:t>) runs on NR5GC_PTC</w:t>
            </w:r>
          </w:p>
          <w:p w14:paraId="20C24B2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733EF8">
              <w:rPr>
                <w:rFonts w:ascii="Arial" w:hAnsi="Arial" w:cs="Arial"/>
                <w:bCs/>
              </w:rPr>
              <w:t>{ /</w:t>
            </w:r>
            <w:proofErr w:type="gramEnd"/>
            <w:r w:rsidRPr="00733EF8">
              <w:rPr>
                <w:rFonts w:ascii="Arial" w:hAnsi="Arial" w:cs="Arial"/>
                <w:bCs/>
              </w:rPr>
              <w:t>/ 7.1.1.4.2.3  UL-SCH transport block size selection / DCI format 0_1 / RA type 0/RA Type 1 / Transform precoding disabled</w:t>
            </w:r>
          </w:p>
          <w:p w14:paraId="58C8E31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DRB_Identity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2DBDBD3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CalculationParameters</w:t>
            </w:r>
            <w:proofErr w:type="spellEnd"/>
            <w:r w:rsidRPr="00733EF8">
              <w:rPr>
                <w:rFonts w:ascii="Arial" w:hAnsi="Arial" w:cs="Arial"/>
                <w:bCs/>
              </w:rPr>
              <w:t>:=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 cs_NR_TBS_CalculationParameters_711423;</w:t>
            </w:r>
          </w:p>
          <w:p w14:paraId="6311574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733EF8">
              <w:rPr>
                <w:rFonts w:ascii="Arial" w:hAnsi="Arial" w:cs="Arial"/>
                <w:bCs/>
              </w:rPr>
              <w:t xml:space="preserve">omit)  </w:t>
            </w:r>
            <w:proofErr w:type="spellStart"/>
            <w:r w:rsidRPr="00733EF8">
              <w:rPr>
                <w:rFonts w:ascii="Arial" w:hAnsi="Arial" w:cs="Arial"/>
                <w:bCs/>
              </w:rPr>
              <w:t>NR</w:t>
            </w:r>
            <w:proofErr w:type="gramEnd"/>
            <w:r w:rsidRPr="00733EF8">
              <w:rPr>
                <w:rFonts w:ascii="Arial" w:hAnsi="Arial" w:cs="Arial"/>
                <w:bCs/>
              </w:rPr>
              <w:t>_RadioBearerList_Type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2B4E06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B5390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FD026D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6F6F851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RRCReconfiguration_v1530_IEs v_</w:t>
            </w:r>
            <w:proofErr w:type="gramStart"/>
            <w:r w:rsidRPr="00733EF8">
              <w:rPr>
                <w:rFonts w:ascii="Arial" w:hAnsi="Arial" w:cs="Arial"/>
                <w:bCs/>
              </w:rPr>
              <w:t>V1530Ext;</w:t>
            </w:r>
            <w:proofErr w:type="gramEnd"/>
          </w:p>
          <w:p w14:paraId="24517BA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733EF8">
              <w:rPr>
                <w:rFonts w:ascii="Arial" w:hAnsi="Arial" w:cs="Arial"/>
                <w:bCs/>
              </w:rPr>
              <w:t>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650092D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620E73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RLC_Config.am.ul_AM_RLC.t_</w:t>
            </w:r>
            <w:proofErr w:type="gramStart"/>
            <w:r w:rsidRPr="00733EF8">
              <w:rPr>
                <w:rFonts w:ascii="Arial" w:hAnsi="Arial" w:cs="Arial"/>
                <w:bCs/>
              </w:rPr>
              <w:t>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733EF8">
              <w:rPr>
                <w:rFonts w:ascii="Arial" w:hAnsi="Arial" w:cs="Arial"/>
                <w:bCs/>
              </w:rPr>
              <w:t>v</w:t>
            </w:r>
            <w:proofErr w:type="gramEnd"/>
            <w:r w:rsidRPr="00733EF8">
              <w:rPr>
                <w:rFonts w:ascii="Arial" w:hAnsi="Arial" w:cs="Arial"/>
                <w:bCs/>
              </w:rPr>
              <w:t>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5F846CA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</w:t>
            </w:r>
            <w:proofErr w:type="gramStart"/>
            <w:r w:rsidRPr="00733EF8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6482D6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v_T_</w:t>
            </w:r>
            <w:proofErr w:type="gramStart"/>
            <w:r w:rsidRPr="00733EF8">
              <w:rPr>
                <w:rFonts w:ascii="Arial" w:hAnsi="Arial" w:cs="Arial"/>
                <w:bCs/>
              </w:rPr>
              <w:t>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A02F59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93FF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3ECD82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733EF8">
              <w:rPr>
                <w:rFonts w:ascii="Arial" w:hAnsi="Arial" w:cs="Arial"/>
                <w:bCs/>
              </w:rPr>
              <w:t>Init(</w:t>
            </w:r>
            <w:proofErr w:type="gramEnd"/>
            <w:r w:rsidRPr="00733EF8">
              <w:rPr>
                <w:rFonts w:ascii="Arial" w:hAnsi="Arial" w:cs="Arial"/>
                <w:bCs/>
              </w:rPr>
              <w:t>NR_1);</w:t>
            </w:r>
          </w:p>
          <w:p w14:paraId="6D26C26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//if </w:t>
            </w:r>
            <w:proofErr w:type="gramStart"/>
            <w:r w:rsidRPr="00733EF8">
              <w:rPr>
                <w:rFonts w:ascii="Arial" w:hAnsi="Arial" w:cs="Arial"/>
                <w:bCs/>
              </w:rPr>
              <w:t>( f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_NR_CellInfo_GetIsFR1(nr_Cell1)) { </w:t>
            </w:r>
            <w:proofErr w:type="spellStart"/>
            <w:r w:rsidRPr="00733EF8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0;};</w:t>
            </w:r>
          </w:p>
          <w:p w14:paraId="02FCE6D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3B30EF5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5BCF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f_NR_Init_7_1_1_4_2_</w:t>
            </w:r>
            <w:proofErr w:type="gramStart"/>
            <w:r w:rsidRPr="00733EF8">
              <w:rPr>
                <w:rFonts w:ascii="Arial" w:hAnsi="Arial" w:cs="Arial"/>
                <w:bCs/>
              </w:rPr>
              <w:t>x(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formats0_1_And_1_1, omit, omit);</w:t>
            </w:r>
          </w:p>
          <w:p w14:paraId="603456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2F9FA8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5B0E00D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342F71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0F30E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10D3390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733EF8">
              <w:rPr>
                <w:rFonts w:ascii="Arial" w:hAnsi="Arial" w:cs="Arial"/>
                <w:bCs/>
              </w:rPr>
              <w:t>TESTModeA_ON</w:t>
            </w:r>
            <w:proofErr w:type="spellEnd"/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3F7CD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28A4050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733EF8">
              <w:rPr>
                <w:rFonts w:ascii="Arial" w:hAnsi="Arial" w:cs="Arial"/>
                <w:bCs/>
              </w:rPr>
              <w:t>();</w:t>
            </w:r>
          </w:p>
          <w:p w14:paraId="3762236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</w:t>
            </w:r>
            <w:proofErr w:type="gramStart"/>
            <w:r w:rsidRPr="00733EF8">
              <w:rPr>
                <w:rFonts w:ascii="Arial" w:hAnsi="Arial" w:cs="Arial"/>
                <w:bCs/>
              </w:rPr>
              <w:t>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>= {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>)};//@sic R5s221146 R5-227416 sic@</w:t>
            </w:r>
          </w:p>
          <w:p w14:paraId="4AF601C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v_T_</w:t>
            </w:r>
            <w:proofErr w:type="gramStart"/>
            <w:r w:rsidRPr="00733EF8">
              <w:rPr>
                <w:rFonts w:ascii="Arial" w:hAnsi="Arial" w:cs="Arial"/>
                <w:bCs/>
              </w:rPr>
              <w:t>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(f_NR_CellInfo_GetIsFR1(nr_Cell1));</w:t>
            </w:r>
          </w:p>
          <w:p w14:paraId="5AAF592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</w:t>
            </w:r>
            <w:proofErr w:type="gramStart"/>
            <w:r w:rsidRPr="00733EF8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);  //@sic R5-227518 sic@</w:t>
            </w:r>
          </w:p>
          <w:p w14:paraId="13FC24E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2095C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3C1F91D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f_NR5GC_RRC_ConnectedState3N_</w:t>
            </w:r>
            <w:proofErr w:type="gramStart"/>
            <w:r w:rsidRPr="00733EF8">
              <w:rPr>
                <w:rFonts w:ascii="Arial" w:hAnsi="Arial" w:cs="Arial"/>
                <w:bCs/>
              </w:rPr>
              <w:t>Def(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</w:t>
            </w:r>
          </w:p>
          <w:p w14:paraId="2229EF8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3DD7818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0F9231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733EF8">
              <w:rPr>
                <w:rFonts w:ascii="Arial" w:hAnsi="Arial" w:cs="Arial"/>
                <w:bCs/>
              </w:rPr>
              <w:t>,  /</w:t>
            </w:r>
            <w:proofErr w:type="gramEnd"/>
            <w:r w:rsidRPr="00733EF8">
              <w:rPr>
                <w:rFonts w:ascii="Arial" w:hAnsi="Arial" w:cs="Arial"/>
                <w:bCs/>
              </w:rPr>
              <w:t>/</w:t>
            </w:r>
            <w:proofErr w:type="spellStart"/>
            <w:r w:rsidRPr="00733EF8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7682D51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</w:t>
            </w:r>
            <w:proofErr w:type="gramStart"/>
            <w:r w:rsidRPr="00733EF8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,/</w:t>
            </w:r>
            <w:proofErr w:type="gramEnd"/>
            <w:r w:rsidRPr="00733EF8">
              <w:rPr>
                <w:rFonts w:ascii="Arial" w:hAnsi="Arial" w:cs="Arial"/>
                <w:bCs/>
              </w:rPr>
              <w:t>/@sic R5s221146 R5-227416 sic@</w:t>
            </w:r>
          </w:p>
          <w:p w14:paraId="1434E2E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733EF8">
              <w:rPr>
                <w:rFonts w:ascii="Arial" w:hAnsi="Arial" w:cs="Arial"/>
                <w:bCs/>
              </w:rPr>
              <w:t>,  /</w:t>
            </w:r>
            <w:proofErr w:type="gramEnd"/>
            <w:r w:rsidRPr="00733EF8">
              <w:rPr>
                <w:rFonts w:ascii="Arial" w:hAnsi="Arial" w:cs="Arial"/>
                <w:bCs/>
              </w:rPr>
              <w:t>/</w:t>
            </w:r>
            <w:proofErr w:type="spellStart"/>
            <w:r w:rsidRPr="00733EF8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4BF1061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788382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682733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4302AA8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854142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959DE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(true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2D7147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1039BF0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733EF8">
              <w:rPr>
                <w:rFonts w:ascii="Arial" w:hAnsi="Arial" w:cs="Arial"/>
                <w:bCs/>
              </w:rPr>
              <w:t>TestBody(</w:t>
            </w:r>
            <w:proofErr w:type="gramEnd"/>
            <w:r w:rsidRPr="00733EF8">
              <w:rPr>
                <w:rFonts w:ascii="Arial" w:hAnsi="Arial" w:cs="Arial"/>
                <w:bCs/>
              </w:rPr>
              <w:t>v_DRBId,v_CalculationParameters,resourceAllocationType1 );</w:t>
            </w:r>
          </w:p>
          <w:p w14:paraId="12622B3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1FB16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69E54B2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{</w:t>
            </w:r>
          </w:p>
          <w:p w14:paraId="1C81F53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//@siclog Steps 5aA1-5aA2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40A9CA4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if </w:t>
            </w:r>
            <w:proofErr w:type="gramStart"/>
            <w:r w:rsidRPr="00733EF8">
              <w:rPr>
                <w:rFonts w:ascii="Arial" w:hAnsi="Arial" w:cs="Arial"/>
                <w:bCs/>
              </w:rPr>
              <w:t>( not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 pc_dynamicSwitchRA_Type0_1_PUSCH  )</w:t>
            </w:r>
          </w:p>
          <w:p w14:paraId="4CC0CFB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{</w:t>
            </w:r>
          </w:p>
          <w:p w14:paraId="1BED90D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f_NR_Set_PUSCH_</w:t>
            </w:r>
            <w:proofErr w:type="gramStart"/>
            <w:r w:rsidRPr="00733EF8">
              <w:rPr>
                <w:rFonts w:ascii="Arial" w:hAnsi="Arial" w:cs="Arial"/>
                <w:bCs/>
              </w:rPr>
              <w:t>ResourceAllocation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resourceAllocationType0);</w:t>
            </w:r>
          </w:p>
          <w:p w14:paraId="03DAA7D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733EF8">
              <w:rPr>
                <w:rFonts w:ascii="Arial" w:hAnsi="Arial" w:cs="Arial"/>
                <w:bCs/>
              </w:rPr>
              <w:t>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766639E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4AC909D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>= cs_38508_CellGroupConfig (</w:t>
            </w:r>
            <w:proofErr w:type="spellStart"/>
            <w:r w:rsidRPr="00733EF8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1D8C82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327D4E4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C31058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FAE296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6776CC4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//SpCellConfig</w:t>
            </w:r>
          </w:p>
          <w:p w14:paraId="538694C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6D078FB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v_V1530</w:t>
            </w:r>
            <w:proofErr w:type="gramStart"/>
            <w:r w:rsidRPr="00733EF8">
              <w:rPr>
                <w:rFonts w:ascii="Arial" w:hAnsi="Arial" w:cs="Arial"/>
                <w:bCs/>
              </w:rPr>
              <w:t>Ext :</w:t>
            </w:r>
            <w:proofErr w:type="gramEnd"/>
            <w:r w:rsidRPr="00733EF8">
              <w:rPr>
                <w:rFonts w:ascii="Arial" w:hAnsi="Arial" w:cs="Arial"/>
                <w:bCs/>
              </w:rPr>
              <w:t>= cs_NR_RRCReconfiguration_v1530_IEs(bit2oct(encvalue(v_CellGroupConfig)));</w:t>
            </w:r>
          </w:p>
          <w:p w14:paraId="5620E9A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//@sic R5s201036 sic@</w:t>
            </w:r>
          </w:p>
          <w:p w14:paraId="47B139E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f_NR_SS_</w:t>
            </w:r>
            <w:proofErr w:type="gramStart"/>
            <w:r w:rsidRPr="00733EF8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));</w:t>
            </w:r>
          </w:p>
          <w:p w14:paraId="7508667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733EF8">
              <w:rPr>
                <w:rFonts w:ascii="Arial" w:hAnsi="Arial" w:cs="Arial"/>
                <w:bCs/>
              </w:rPr>
              <w:t>Start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nr_Cell1, -, -, </w:t>
            </w:r>
            <w:proofErr w:type="spellStart"/>
            <w:r w:rsidRPr="00733EF8">
              <w:rPr>
                <w:rFonts w:ascii="Arial" w:hAnsi="Arial" w:cs="Arial"/>
                <w:bCs/>
              </w:rPr>
              <w:t>cs_NR_FreqDomainSchedulExplicit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(-,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f_NR_CellInfo_GetCarrierBandwidth_DL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(nr_Cell1)), -, -, -, -, -, resourceAllocationType0);</w:t>
            </w:r>
          </w:p>
          <w:p w14:paraId="5E5062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(nr_Cell1, </w:t>
            </w:r>
            <w:proofErr w:type="gramStart"/>
            <w:r w:rsidRPr="00733EF8">
              <w:rPr>
                <w:rFonts w:ascii="Arial" w:hAnsi="Arial" w:cs="Arial"/>
                <w:bCs/>
              </w:rPr>
              <w:t>-,-</w:t>
            </w:r>
            <w:proofErr w:type="gramEnd"/>
            <w:r w:rsidRPr="00733EF8">
              <w:rPr>
                <w:rFonts w:ascii="Arial" w:hAnsi="Arial" w:cs="Arial"/>
                <w:bCs/>
              </w:rPr>
              <w:t>, v_V1530Ext,-,-,-,false);</w:t>
            </w:r>
          </w:p>
          <w:p w14:paraId="4CE5CF7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554C3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5AC6F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SRB.receive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spellStart"/>
            <w:r w:rsidRPr="00733EF8">
              <w:rPr>
                <w:rFonts w:ascii="Arial" w:hAnsi="Arial" w:cs="Arial"/>
                <w:bCs/>
              </w:rPr>
              <w:t>car_NR_SRB_RrcPdu_</w:t>
            </w:r>
            <w:proofErr w:type="gramStart"/>
            <w:r w:rsidRPr="00733EF8">
              <w:rPr>
                <w:rFonts w:ascii="Arial" w:hAnsi="Arial" w:cs="Arial"/>
                <w:bCs/>
              </w:rPr>
              <w:t>IND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tsc_NR_RbId_SRB1, cr_38508_RRCReconfigurationComplete));</w:t>
            </w:r>
          </w:p>
          <w:p w14:paraId="4B8F761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}</w:t>
            </w:r>
          </w:p>
          <w:p w14:paraId="59B1A54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0F1E374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733EF8">
              <w:rPr>
                <w:rFonts w:ascii="Arial" w:hAnsi="Arial" w:cs="Arial"/>
                <w:bCs/>
              </w:rPr>
              <w:t>TestBody(</w:t>
            </w:r>
            <w:proofErr w:type="gramEnd"/>
            <w:r w:rsidRPr="00733EF8">
              <w:rPr>
                <w:rFonts w:ascii="Arial" w:hAnsi="Arial" w:cs="Arial"/>
                <w:bCs/>
              </w:rPr>
              <w:t>v_DRBId,v_CalculationParameters,resourceAllocationType0 );</w:t>
            </w:r>
          </w:p>
          <w:p w14:paraId="153ACE1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}</w:t>
            </w:r>
          </w:p>
          <w:p w14:paraId="0C0156D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6E6EE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A2194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(false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AB0352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733EF8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24F2C3E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f_NR_ULGrantConfiguration_Start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 // Def UL Grant Config</w:t>
            </w:r>
          </w:p>
          <w:p w14:paraId="1053108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5DADABB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//f_NR5GC_OpenUE_TestLoopMode_Deactivate_TestMode(nr_Cell1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AA1467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</w:t>
            </w:r>
            <w:proofErr w:type="gramStart"/>
            <w:r w:rsidRPr="00733EF8">
              <w:rPr>
                <w:rFonts w:ascii="Arial" w:hAnsi="Arial" w:cs="Arial"/>
                <w:bCs/>
              </w:rPr>
              <w:t>Postamble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STATE_CONNECTED_3A);</w:t>
            </w:r>
          </w:p>
          <w:p w14:paraId="104484C7" w14:textId="481881BE" w:rsidR="00BB6C5E" w:rsidRPr="00AE1F13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14733C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>function f_TC_7_1_1_4_2_3_NR5</w:t>
            </w:r>
            <w:proofErr w:type="gramStart"/>
            <w:r w:rsidRPr="00733EF8">
              <w:rPr>
                <w:rFonts w:ascii="Arial" w:hAnsi="Arial" w:cs="Arial"/>
                <w:bCs/>
              </w:rPr>
              <w:t>GC(</w:t>
            </w:r>
            <w:proofErr w:type="gramEnd"/>
            <w:r w:rsidRPr="00733EF8">
              <w:rPr>
                <w:rFonts w:ascii="Arial" w:hAnsi="Arial" w:cs="Arial"/>
                <w:bCs/>
              </w:rPr>
              <w:t>) runs on NR5GC_PTC</w:t>
            </w:r>
          </w:p>
          <w:p w14:paraId="539AE69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733EF8">
              <w:rPr>
                <w:rFonts w:ascii="Arial" w:hAnsi="Arial" w:cs="Arial"/>
                <w:bCs/>
              </w:rPr>
              <w:t>{ /</w:t>
            </w:r>
            <w:proofErr w:type="gramEnd"/>
            <w:r w:rsidRPr="00733EF8">
              <w:rPr>
                <w:rFonts w:ascii="Arial" w:hAnsi="Arial" w:cs="Arial"/>
                <w:bCs/>
              </w:rPr>
              <w:t>/ 7.1.1.4.2.3  UL-SCH transport block size selection / DCI format 0_1 / RA type 0/RA Type 1 / Transform precoding disabled</w:t>
            </w:r>
          </w:p>
          <w:p w14:paraId="788CDB6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DRB_Identity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4ECB347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CalculationParameters</w:t>
            </w:r>
            <w:proofErr w:type="spellEnd"/>
            <w:r w:rsidRPr="00733EF8">
              <w:rPr>
                <w:rFonts w:ascii="Arial" w:hAnsi="Arial" w:cs="Arial"/>
                <w:bCs/>
              </w:rPr>
              <w:t>:=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 cs_NR_TBS_CalculationParameters_711423;</w:t>
            </w:r>
          </w:p>
          <w:p w14:paraId="64A7F4D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733EF8">
              <w:rPr>
                <w:rFonts w:ascii="Arial" w:hAnsi="Arial" w:cs="Arial"/>
                <w:bCs/>
              </w:rPr>
              <w:t xml:space="preserve">omit)  </w:t>
            </w:r>
            <w:proofErr w:type="spellStart"/>
            <w:r w:rsidRPr="00733EF8">
              <w:rPr>
                <w:rFonts w:ascii="Arial" w:hAnsi="Arial" w:cs="Arial"/>
                <w:bCs/>
              </w:rPr>
              <w:t>NR</w:t>
            </w:r>
            <w:proofErr w:type="gramEnd"/>
            <w:r w:rsidRPr="00733EF8">
              <w:rPr>
                <w:rFonts w:ascii="Arial" w:hAnsi="Arial" w:cs="Arial"/>
                <w:bCs/>
              </w:rPr>
              <w:t>_RadioBearerList_Type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1A67FC5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2248B6E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A9E7EB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0D6FD31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RRCReconfiguration_v1530_IEs v_</w:t>
            </w:r>
            <w:proofErr w:type="gramStart"/>
            <w:r w:rsidRPr="00733EF8">
              <w:rPr>
                <w:rFonts w:ascii="Arial" w:hAnsi="Arial" w:cs="Arial"/>
                <w:bCs/>
              </w:rPr>
              <w:t>V1530Ext;</w:t>
            </w:r>
            <w:proofErr w:type="gramEnd"/>
          </w:p>
          <w:p w14:paraId="16015A4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733EF8">
              <w:rPr>
                <w:rFonts w:ascii="Arial" w:hAnsi="Arial" w:cs="Arial"/>
                <w:bCs/>
              </w:rPr>
              <w:t>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  <w:proofErr w:type="gramEnd"/>
          </w:p>
          <w:p w14:paraId="4CF0BEC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4AD42E4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RLC_Config.am.ul_AM_RLC.t_</w:t>
            </w:r>
            <w:proofErr w:type="gramStart"/>
            <w:r w:rsidRPr="00733EF8">
              <w:rPr>
                <w:rFonts w:ascii="Arial" w:hAnsi="Arial" w:cs="Arial"/>
                <w:bCs/>
              </w:rPr>
              <w:t>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733EF8">
              <w:rPr>
                <w:rFonts w:ascii="Arial" w:hAnsi="Arial" w:cs="Arial"/>
                <w:bCs/>
              </w:rPr>
              <w:t>v</w:t>
            </w:r>
            <w:proofErr w:type="gramEnd"/>
            <w:r w:rsidRPr="00733EF8">
              <w:rPr>
                <w:rFonts w:ascii="Arial" w:hAnsi="Arial" w:cs="Arial"/>
                <w:bCs/>
              </w:rPr>
              <w:t>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49009DB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</w:t>
            </w:r>
            <w:proofErr w:type="gramStart"/>
            <w:r w:rsidRPr="00733EF8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7AFE86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v_T_</w:t>
            </w:r>
            <w:proofErr w:type="gramStart"/>
            <w:r w:rsidRPr="00733EF8">
              <w:rPr>
                <w:rFonts w:ascii="Arial" w:hAnsi="Arial" w:cs="Arial"/>
                <w:bCs/>
              </w:rPr>
              <w:t>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273663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266CE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6D2BE67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733EF8">
              <w:rPr>
                <w:rFonts w:ascii="Arial" w:hAnsi="Arial" w:cs="Arial"/>
                <w:bCs/>
              </w:rPr>
              <w:t>Init(</w:t>
            </w:r>
            <w:proofErr w:type="gramEnd"/>
            <w:r w:rsidRPr="00733EF8">
              <w:rPr>
                <w:rFonts w:ascii="Arial" w:hAnsi="Arial" w:cs="Arial"/>
                <w:bCs/>
              </w:rPr>
              <w:t>NR_1);</w:t>
            </w:r>
          </w:p>
          <w:p w14:paraId="4834CD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//if </w:t>
            </w:r>
            <w:proofErr w:type="gramStart"/>
            <w:r w:rsidRPr="00733EF8">
              <w:rPr>
                <w:rFonts w:ascii="Arial" w:hAnsi="Arial" w:cs="Arial"/>
                <w:bCs/>
              </w:rPr>
              <w:t>( f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_NR_CellInfo_GetIsFR1(nr_Cell1)) { </w:t>
            </w:r>
            <w:proofErr w:type="spellStart"/>
            <w:r w:rsidRPr="00733EF8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0;};</w:t>
            </w:r>
          </w:p>
          <w:p w14:paraId="2CBC8DE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589DA2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71D2D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f_NR_Init_7_1_1_4_2_</w:t>
            </w:r>
            <w:proofErr w:type="gramStart"/>
            <w:r w:rsidRPr="00733EF8">
              <w:rPr>
                <w:rFonts w:ascii="Arial" w:hAnsi="Arial" w:cs="Arial"/>
                <w:bCs/>
              </w:rPr>
              <w:t>x(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formats0_1_And_1_1, omit, omit);</w:t>
            </w:r>
          </w:p>
          <w:p w14:paraId="53B15C5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6313DB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3A197ED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F2373B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1A1DA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1AEF522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733EF8">
              <w:rPr>
                <w:rFonts w:ascii="Arial" w:hAnsi="Arial" w:cs="Arial"/>
                <w:bCs/>
              </w:rPr>
              <w:t>TESTModeA_ON</w:t>
            </w:r>
            <w:proofErr w:type="spellEnd"/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A30540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5B1455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733EF8">
              <w:rPr>
                <w:rFonts w:ascii="Arial" w:hAnsi="Arial" w:cs="Arial"/>
                <w:bCs/>
              </w:rPr>
              <w:t>();</w:t>
            </w:r>
          </w:p>
          <w:p w14:paraId="3622E73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</w:t>
            </w:r>
            <w:proofErr w:type="gramStart"/>
            <w:r w:rsidRPr="00733EF8">
              <w:rPr>
                <w:rFonts w:ascii="Arial" w:hAnsi="Arial" w:cs="Arial"/>
                <w:bCs/>
              </w:rPr>
              <w:t>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>= {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>)};//@sic R5s221146 R5-227416 sic@</w:t>
            </w:r>
          </w:p>
          <w:p w14:paraId="740D70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v_T_</w:t>
            </w:r>
            <w:proofErr w:type="gramStart"/>
            <w:r w:rsidRPr="00733EF8">
              <w:rPr>
                <w:rFonts w:ascii="Arial" w:hAnsi="Arial" w:cs="Arial"/>
                <w:bCs/>
              </w:rPr>
              <w:t>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(f_NR_CellInfo_GetIsFR1(nr_Cell1));</w:t>
            </w:r>
          </w:p>
          <w:p w14:paraId="4296C72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</w:t>
            </w:r>
            <w:proofErr w:type="gramStart"/>
            <w:r w:rsidRPr="00733EF8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);  //@sic R5-227518 sic@</w:t>
            </w:r>
          </w:p>
          <w:p w14:paraId="2D62B6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F7817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382F34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f_NR5GC_RRC_ConnectedState3N_</w:t>
            </w:r>
            <w:proofErr w:type="gramStart"/>
            <w:r w:rsidRPr="00733EF8">
              <w:rPr>
                <w:rFonts w:ascii="Arial" w:hAnsi="Arial" w:cs="Arial"/>
                <w:bCs/>
              </w:rPr>
              <w:t>Def(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</w:t>
            </w:r>
          </w:p>
          <w:p w14:paraId="0603FD3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62167E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1412F02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733EF8">
              <w:rPr>
                <w:rFonts w:ascii="Arial" w:hAnsi="Arial" w:cs="Arial"/>
                <w:bCs/>
              </w:rPr>
              <w:t>,  /</w:t>
            </w:r>
            <w:proofErr w:type="gramEnd"/>
            <w:r w:rsidRPr="00733EF8">
              <w:rPr>
                <w:rFonts w:ascii="Arial" w:hAnsi="Arial" w:cs="Arial"/>
                <w:bCs/>
              </w:rPr>
              <w:t>/</w:t>
            </w:r>
            <w:proofErr w:type="spellStart"/>
            <w:r w:rsidRPr="00733EF8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3594CBA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</w:t>
            </w:r>
            <w:proofErr w:type="gramStart"/>
            <w:r w:rsidRPr="00733EF8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,/</w:t>
            </w:r>
            <w:proofErr w:type="gramEnd"/>
            <w:r w:rsidRPr="00733EF8">
              <w:rPr>
                <w:rFonts w:ascii="Arial" w:hAnsi="Arial" w:cs="Arial"/>
                <w:bCs/>
              </w:rPr>
              <w:t>/@sic R5s221146 R5-227416 sic@</w:t>
            </w:r>
          </w:p>
          <w:p w14:paraId="2854E52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733EF8">
              <w:rPr>
                <w:rFonts w:ascii="Arial" w:hAnsi="Arial" w:cs="Arial"/>
                <w:bCs/>
              </w:rPr>
              <w:t>,  /</w:t>
            </w:r>
            <w:proofErr w:type="gramEnd"/>
            <w:r w:rsidRPr="00733EF8">
              <w:rPr>
                <w:rFonts w:ascii="Arial" w:hAnsi="Arial" w:cs="Arial"/>
                <w:bCs/>
              </w:rPr>
              <w:t>/</w:t>
            </w:r>
            <w:proofErr w:type="spellStart"/>
            <w:r w:rsidRPr="00733EF8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5BE831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75C10DD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0A3DC0D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7E1C8F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AEFB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02E5B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(true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632C58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14D0295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f_TC_7_1_1_4_2_x_DCI0_1_NR_</w:t>
            </w:r>
            <w:proofErr w:type="gramStart"/>
            <w:r w:rsidRPr="00733EF8">
              <w:rPr>
                <w:rFonts w:ascii="Arial" w:hAnsi="Arial" w:cs="Arial"/>
                <w:bCs/>
              </w:rPr>
              <w:t>TestBody(</w:t>
            </w:r>
            <w:proofErr w:type="gramEnd"/>
            <w:r w:rsidRPr="00733EF8">
              <w:rPr>
                <w:rFonts w:ascii="Arial" w:hAnsi="Arial" w:cs="Arial"/>
                <w:bCs/>
              </w:rPr>
              <w:t>v_DRBId,v_CalculationParameters,resourceAllocationType1 );</w:t>
            </w:r>
          </w:p>
          <w:p w14:paraId="10CF37C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9C0EE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15F4C1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{</w:t>
            </w:r>
          </w:p>
          <w:p w14:paraId="69BFC3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//@siclog Steps 5aA1-5aA2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7CB0D7F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if </w:t>
            </w:r>
            <w:proofErr w:type="gramStart"/>
            <w:r w:rsidRPr="00733EF8">
              <w:rPr>
                <w:rFonts w:ascii="Arial" w:hAnsi="Arial" w:cs="Arial"/>
                <w:bCs/>
              </w:rPr>
              <w:t>( not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 pc_dynamicSwitchRA_Type0_1_PUSCH  )</w:t>
            </w:r>
          </w:p>
          <w:p w14:paraId="275A076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{</w:t>
            </w:r>
          </w:p>
          <w:p w14:paraId="43DAF12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f_NR_Set_PUSCH_</w:t>
            </w:r>
            <w:proofErr w:type="gramStart"/>
            <w:r w:rsidRPr="00733EF8">
              <w:rPr>
                <w:rFonts w:ascii="Arial" w:hAnsi="Arial" w:cs="Arial"/>
                <w:bCs/>
              </w:rPr>
              <w:t>ResourceAllocation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resourceAllocationType0);</w:t>
            </w:r>
          </w:p>
          <w:p w14:paraId="416347B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733EF8">
              <w:rPr>
                <w:rFonts w:ascii="Arial" w:hAnsi="Arial" w:cs="Arial"/>
                <w:bCs/>
              </w:rPr>
              <w:t>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18C3987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22BDDF2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</w:t>
            </w:r>
            <w:proofErr w:type="gram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3EF8">
              <w:rPr>
                <w:rFonts w:ascii="Arial" w:hAnsi="Arial" w:cs="Arial"/>
                <w:bCs/>
              </w:rPr>
              <w:t>= cs_38508_CellGroupConfig (</w:t>
            </w:r>
            <w:proofErr w:type="spellStart"/>
            <w:r w:rsidRPr="00733EF8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6926E30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13DFCF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C3B1E5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5306B12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2C66FE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//SpCellConfig</w:t>
            </w:r>
          </w:p>
          <w:p w14:paraId="51BF786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397B34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v_V1530</w:t>
            </w:r>
            <w:proofErr w:type="gramStart"/>
            <w:r w:rsidRPr="00733EF8">
              <w:rPr>
                <w:rFonts w:ascii="Arial" w:hAnsi="Arial" w:cs="Arial"/>
                <w:bCs/>
              </w:rPr>
              <w:t>Ext :</w:t>
            </w:r>
            <w:proofErr w:type="gramEnd"/>
            <w:r w:rsidRPr="00733EF8">
              <w:rPr>
                <w:rFonts w:ascii="Arial" w:hAnsi="Arial" w:cs="Arial"/>
                <w:bCs/>
              </w:rPr>
              <w:t>= cs_NR_RRCReconfiguration_v1530_IEs(bit2oct(encvalue(v_CellGroupConfig)));</w:t>
            </w:r>
          </w:p>
          <w:p w14:paraId="4691635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//@sic R5s201036 sic@</w:t>
            </w:r>
          </w:p>
          <w:p w14:paraId="529D728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f_NR_SS_</w:t>
            </w:r>
            <w:proofErr w:type="gramStart"/>
            <w:r w:rsidRPr="00733EF8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));</w:t>
            </w:r>
          </w:p>
          <w:p w14:paraId="7D4052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f_NR_ULGrantConfiguration_</w:t>
            </w:r>
            <w:proofErr w:type="gramStart"/>
            <w:r w:rsidRPr="00733EF8">
              <w:rPr>
                <w:rFonts w:ascii="Arial" w:hAnsi="Arial" w:cs="Arial"/>
                <w:bCs/>
              </w:rPr>
              <w:t>Start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 xml:space="preserve">nr_Cell1, -, -, </w:t>
            </w:r>
            <w:proofErr w:type="spellStart"/>
            <w:r w:rsidRPr="00733EF8">
              <w:rPr>
                <w:rFonts w:ascii="Arial" w:hAnsi="Arial" w:cs="Arial"/>
                <w:bCs/>
              </w:rPr>
              <w:t>cs_NR_FreqDomainSchedulExplicit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(-,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f_NR_CellInfo_GetCarrierBandwidth_DL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(nr_Cell1)), -, -, -, -, -, resourceAllocationType0);</w:t>
            </w:r>
          </w:p>
          <w:p w14:paraId="27ABE86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(nr_Cell1, </w:t>
            </w:r>
            <w:proofErr w:type="gramStart"/>
            <w:r w:rsidRPr="00733EF8">
              <w:rPr>
                <w:rFonts w:ascii="Arial" w:hAnsi="Arial" w:cs="Arial"/>
                <w:bCs/>
              </w:rPr>
              <w:t>-,-</w:t>
            </w:r>
            <w:proofErr w:type="gramEnd"/>
            <w:r w:rsidRPr="00733EF8">
              <w:rPr>
                <w:rFonts w:ascii="Arial" w:hAnsi="Arial" w:cs="Arial"/>
                <w:bCs/>
              </w:rPr>
              <w:t>, v_V1530Ext,-,-,-,false);</w:t>
            </w:r>
          </w:p>
          <w:p w14:paraId="09008B8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F532B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DA6DE8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SRB.receive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spellStart"/>
            <w:r w:rsidRPr="00733EF8">
              <w:rPr>
                <w:rFonts w:ascii="Arial" w:hAnsi="Arial" w:cs="Arial"/>
                <w:bCs/>
              </w:rPr>
              <w:t>car_NR_SRB_RrcPdu_</w:t>
            </w:r>
            <w:proofErr w:type="gramStart"/>
            <w:r w:rsidRPr="00733EF8">
              <w:rPr>
                <w:rFonts w:ascii="Arial" w:hAnsi="Arial" w:cs="Arial"/>
                <w:bCs/>
              </w:rPr>
              <w:t>IND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tsc_NR_RbId_SRB1, cr_38508_RRCReconfigurationComplete));</w:t>
            </w:r>
          </w:p>
          <w:p w14:paraId="05B307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}</w:t>
            </w:r>
          </w:p>
          <w:p w14:paraId="402837F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61F81C6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733EF8">
              <w:rPr>
                <w:rFonts w:ascii="Arial" w:hAnsi="Arial" w:cs="Arial"/>
                <w:bCs/>
              </w:rPr>
              <w:t>TestBody(</w:t>
            </w:r>
            <w:proofErr w:type="gramEnd"/>
            <w:r w:rsidRPr="00733EF8">
              <w:rPr>
                <w:rFonts w:ascii="Arial" w:hAnsi="Arial" w:cs="Arial"/>
                <w:bCs/>
              </w:rPr>
              <w:t>v_DRBId,v_CalculationParameters,resourceAllocationType0 );</w:t>
            </w:r>
          </w:p>
          <w:p w14:paraId="066595A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}</w:t>
            </w:r>
          </w:p>
          <w:p w14:paraId="022BB89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2540DF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DA838D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(false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99949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733EF8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311BD35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</w:rPr>
              <w:t xml:space="preserve">     </w:t>
            </w:r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f_NR_ULGrantConfiguration_Start(nr_Cell</w:t>
            </w:r>
            <w:proofErr w:type="gramStart"/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1,-</w:t>
            </w:r>
            <w:proofErr w:type="gramEnd"/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,-,-,-,-,-,-,-,resourceAllocationType1,-,-); // Def UL Grant Config</w:t>
            </w:r>
          </w:p>
          <w:p w14:paraId="290756B8" w14:textId="138738A0" w:rsidR="00B93E75" w:rsidRPr="00733EF8" w:rsidRDefault="00B93E75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F54B3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3753B5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//f_NR5GC_OpenUE_TestLoopMode_Deactivate_TestMode(nr_Cell1</w:t>
            </w:r>
            <w:proofErr w:type="gramStart"/>
            <w:r w:rsidRPr="00733EF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167E47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</w:t>
            </w:r>
            <w:proofErr w:type="gramStart"/>
            <w:r w:rsidRPr="00733EF8">
              <w:rPr>
                <w:rFonts w:ascii="Arial" w:hAnsi="Arial" w:cs="Arial"/>
                <w:bCs/>
              </w:rPr>
              <w:t>Postamble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gramEnd"/>
            <w:r w:rsidRPr="00733EF8">
              <w:rPr>
                <w:rFonts w:ascii="Arial" w:hAnsi="Arial" w:cs="Arial"/>
                <w:bCs/>
              </w:rPr>
              <w:t>nr_Cell1, STATE_CONNECTED_3A);</w:t>
            </w:r>
          </w:p>
          <w:p w14:paraId="244FCDBF" w14:textId="29B5978E" w:rsidR="00BB6C5E" w:rsidRPr="00AE1F13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0C6AB0FC" w14:textId="77777777" w:rsidR="008506B4" w:rsidRDefault="008506B4" w:rsidP="00B93E75">
      <w:pPr>
        <w:rPr>
          <w:rFonts w:ascii="Arial" w:hAnsi="Arial" w:cs="Arial"/>
          <w:b/>
        </w:rPr>
      </w:pPr>
    </w:p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34CE28FF" w14:textId="48FFDD37" w:rsidR="008506B4" w:rsidRDefault="008506B4" w:rsidP="008506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1582858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0076" w:rsidRPr="00E12CDE" w14:paraId="33E094A4" w14:textId="77777777" w:rsidTr="007D25E7">
        <w:trPr>
          <w:trHeight w:val="447"/>
        </w:trPr>
        <w:tc>
          <w:tcPr>
            <w:tcW w:w="1985" w:type="dxa"/>
          </w:tcPr>
          <w:p w14:paraId="20545D50" w14:textId="77777777" w:rsidR="001C0076" w:rsidRPr="00E12CDE" w:rsidRDefault="001C0076" w:rsidP="007D25E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86C4A4" w14:textId="77777777" w:rsidR="001C0076" w:rsidRPr="00A05579" w:rsidRDefault="001C0076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05579">
              <w:rPr>
                <w:rFonts w:ascii="Arial" w:hAnsi="Arial" w:cs="Arial"/>
                <w:bCs/>
                <w:lang w:val="en-IN"/>
              </w:rPr>
              <w:t>function f_TC_7_1_1_4_2_4_NR5</w:t>
            </w:r>
            <w:proofErr w:type="gramStart"/>
            <w:r w:rsidRPr="00A05579">
              <w:rPr>
                <w:rFonts w:ascii="Arial" w:hAnsi="Arial" w:cs="Arial"/>
                <w:bCs/>
                <w:lang w:val="en-IN"/>
              </w:rPr>
              <w:t>GC(</w:t>
            </w:r>
            <w:proofErr w:type="gramEnd"/>
            <w:r w:rsidRPr="00A05579">
              <w:rPr>
                <w:rFonts w:ascii="Arial" w:hAnsi="Arial" w:cs="Arial"/>
                <w:bCs/>
                <w:lang w:val="en-IN"/>
              </w:rPr>
              <w:t>)</w:t>
            </w:r>
          </w:p>
          <w:p w14:paraId="4932908F" w14:textId="77777777" w:rsidR="001C0076" w:rsidRPr="00014975" w:rsidRDefault="001C0076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</w:p>
        </w:tc>
      </w:tr>
      <w:tr w:rsidR="001C0076" w:rsidRPr="003A459F" w14:paraId="591EDA07" w14:textId="77777777" w:rsidTr="007D25E7">
        <w:trPr>
          <w:trHeight w:val="682"/>
        </w:trPr>
        <w:tc>
          <w:tcPr>
            <w:tcW w:w="1985" w:type="dxa"/>
          </w:tcPr>
          <w:p w14:paraId="49B3377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7B647D10" w14:textId="6F7990E4" w:rsidR="001C0076" w:rsidRPr="003A459F" w:rsidRDefault="001C0076" w:rsidP="007D25E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 (not allowed for Type0)</w:t>
            </w:r>
          </w:p>
        </w:tc>
      </w:tr>
      <w:tr w:rsidR="001C0076" w:rsidRPr="00E12CDE" w14:paraId="372D4844" w14:textId="77777777" w:rsidTr="007D25E7">
        <w:tc>
          <w:tcPr>
            <w:tcW w:w="1985" w:type="dxa"/>
          </w:tcPr>
          <w:p w14:paraId="0F9F2B44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4B98AE" w14:textId="77777777" w:rsidR="001C0076" w:rsidRPr="00082D71" w:rsidRDefault="001C0076" w:rsidP="007D25E7">
            <w:pPr>
              <w:rPr>
                <w:rFonts w:cs="Arial"/>
              </w:rPr>
            </w:pPr>
            <w:r w:rsidRPr="001C0076">
              <w:rPr>
                <w:rFonts w:ascii="Arial" w:eastAsia="SimSun" w:hAnsi="Arial" w:cs="Arial"/>
                <w:lang w:val="en-IN" w:eastAsia="zh-CN"/>
              </w:rPr>
              <w:t xml:space="preserve">Add resourceAllocationType1 for UL Grant in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postamble</w:t>
            </w:r>
            <w:proofErr w:type="spellEnd"/>
            <w:r w:rsidRPr="001C0076">
              <w:rPr>
                <w:rFonts w:ascii="Arial" w:eastAsia="SimSun" w:hAnsi="Arial" w:cs="Arial"/>
                <w:lang w:val="en-IN" w:eastAsia="zh-CN"/>
              </w:rPr>
              <w:t xml:space="preserve"> function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f_NR_ULGrantConfiguration_Start</w:t>
            </w:r>
            <w:proofErr w:type="spellEnd"/>
          </w:p>
        </w:tc>
      </w:tr>
      <w:tr w:rsidR="001C0076" w:rsidRPr="00E12CDE" w14:paraId="62D35C27" w14:textId="77777777" w:rsidTr="007D25E7">
        <w:tc>
          <w:tcPr>
            <w:tcW w:w="1985" w:type="dxa"/>
          </w:tcPr>
          <w:p w14:paraId="5F3A389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9AA5B1" w14:textId="77777777" w:rsidR="001C0076" w:rsidRPr="000D7399" w:rsidRDefault="001C0076" w:rsidP="007D25E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AD67354" w14:textId="77777777" w:rsidR="001C0076" w:rsidRPr="001C0076" w:rsidRDefault="001C0076" w:rsidP="001C0076">
      <w:pPr>
        <w:rPr>
          <w:lang w:val="pt-BR"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6843BBC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>function f_TC_7_1_1_4_2_4_NR5</w:t>
            </w:r>
            <w:proofErr w:type="gramStart"/>
            <w:r w:rsidRPr="00B93E75">
              <w:rPr>
                <w:rFonts w:ascii="Arial" w:hAnsi="Arial" w:cs="Arial"/>
                <w:bCs/>
              </w:rPr>
              <w:t>GC(</w:t>
            </w:r>
            <w:proofErr w:type="gramEnd"/>
            <w:r w:rsidRPr="00B93E75">
              <w:rPr>
                <w:rFonts w:ascii="Arial" w:hAnsi="Arial" w:cs="Arial"/>
                <w:bCs/>
              </w:rPr>
              <w:t>) runs on NR5GC_PTC</w:t>
            </w:r>
          </w:p>
          <w:p w14:paraId="0986A78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B93E75">
              <w:rPr>
                <w:rFonts w:ascii="Arial" w:hAnsi="Arial" w:cs="Arial"/>
                <w:bCs/>
              </w:rPr>
              <w:t>{ /</w:t>
            </w:r>
            <w:proofErr w:type="gramEnd"/>
            <w:r w:rsidRPr="00B93E75">
              <w:rPr>
                <w:rFonts w:ascii="Arial" w:hAnsi="Arial" w:cs="Arial"/>
                <w:bCs/>
              </w:rPr>
              <w:t>/ 7.1.1.4.2.4  UL-SCH transport block size selection / DCI format 0_1 / RA type 0/RA Type 1 / 256QAM / Transform precoding disabled</w:t>
            </w:r>
          </w:p>
          <w:p w14:paraId="0DD63D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DRB_Identity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DRBId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F00BA0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CalculationParameters</w:t>
            </w:r>
            <w:proofErr w:type="spellEnd"/>
            <w:r w:rsidRPr="00B93E75">
              <w:rPr>
                <w:rFonts w:ascii="Arial" w:hAnsi="Arial" w:cs="Arial"/>
                <w:bCs/>
              </w:rPr>
              <w:t>:=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 cs_NR_TBS_CalculationParameters_711424;</w:t>
            </w:r>
          </w:p>
          <w:p w14:paraId="09ED501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B93E75">
              <w:rPr>
                <w:rFonts w:ascii="Arial" w:hAnsi="Arial" w:cs="Arial"/>
                <w:bCs/>
              </w:rPr>
              <w:t xml:space="preserve">omit)  </w:t>
            </w:r>
            <w:proofErr w:type="spellStart"/>
            <w:r w:rsidRPr="00B93E75">
              <w:rPr>
                <w:rFonts w:ascii="Arial" w:hAnsi="Arial" w:cs="Arial"/>
                <w:bCs/>
              </w:rPr>
              <w:t>NR</w:t>
            </w:r>
            <w:proofErr w:type="gramEnd"/>
            <w:r w:rsidRPr="00B93E75">
              <w:rPr>
                <w:rFonts w:ascii="Arial" w:hAnsi="Arial" w:cs="Arial"/>
                <w:bCs/>
              </w:rPr>
              <w:t>_RadioBearerList_Type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70259EE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E4EC28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E89025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92AB8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RRCReconfiguration_v1530_IEs v_</w:t>
            </w:r>
            <w:proofErr w:type="gramStart"/>
            <w:r w:rsidRPr="00B93E75">
              <w:rPr>
                <w:rFonts w:ascii="Arial" w:hAnsi="Arial" w:cs="Arial"/>
                <w:bCs/>
              </w:rPr>
              <w:t>V1530Ext;</w:t>
            </w:r>
            <w:proofErr w:type="gramEnd"/>
          </w:p>
          <w:p w14:paraId="06F37B4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B93E75">
              <w:rPr>
                <w:rFonts w:ascii="Arial" w:hAnsi="Arial" w:cs="Arial"/>
                <w:bCs/>
              </w:rPr>
              <w:t>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5CE438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1500F32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RLC_Config.am.ul_AM_RLC.t_</w:t>
            </w:r>
            <w:proofErr w:type="gramStart"/>
            <w:r w:rsidRPr="00B93E75">
              <w:rPr>
                <w:rFonts w:ascii="Arial" w:hAnsi="Arial" w:cs="Arial"/>
                <w:bCs/>
              </w:rPr>
              <w:t>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B93E75">
              <w:rPr>
                <w:rFonts w:ascii="Arial" w:hAnsi="Arial" w:cs="Arial"/>
                <w:bCs/>
              </w:rPr>
              <w:t>v</w:t>
            </w:r>
            <w:proofErr w:type="gramEnd"/>
            <w:r w:rsidRPr="00B93E75">
              <w:rPr>
                <w:rFonts w:ascii="Arial" w:hAnsi="Arial" w:cs="Arial"/>
                <w:bCs/>
              </w:rPr>
              <w:t>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607DBF1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</w:t>
            </w:r>
            <w:proofErr w:type="gramStart"/>
            <w:r w:rsidRPr="00B93E75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319BD7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v_T_</w:t>
            </w:r>
            <w:proofErr w:type="gramStart"/>
            <w:r w:rsidRPr="00B93E75">
              <w:rPr>
                <w:rFonts w:ascii="Arial" w:hAnsi="Arial" w:cs="Arial"/>
                <w:bCs/>
              </w:rPr>
              <w:t>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D86305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FA00C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74FBC2F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B93E75">
              <w:rPr>
                <w:rFonts w:ascii="Arial" w:hAnsi="Arial" w:cs="Arial"/>
                <w:bCs/>
              </w:rPr>
              <w:t>Init(</w:t>
            </w:r>
            <w:proofErr w:type="gramEnd"/>
            <w:r w:rsidRPr="00B93E75">
              <w:rPr>
                <w:rFonts w:ascii="Arial" w:hAnsi="Arial" w:cs="Arial"/>
                <w:bCs/>
              </w:rPr>
              <w:t>NR_1);</w:t>
            </w:r>
          </w:p>
          <w:p w14:paraId="7972F87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//if </w:t>
            </w:r>
            <w:proofErr w:type="gramStart"/>
            <w:r w:rsidRPr="00B93E75">
              <w:rPr>
                <w:rFonts w:ascii="Arial" w:hAnsi="Arial" w:cs="Arial"/>
                <w:bCs/>
              </w:rPr>
              <w:t>( f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_NR_CellInfo_GetIsFR1(nr_Cell1)) { </w:t>
            </w:r>
            <w:proofErr w:type="spellStart"/>
            <w:r w:rsidRPr="00B93E75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0;};</w:t>
            </w:r>
          </w:p>
          <w:p w14:paraId="4AB391F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65F3F11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7423C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f_NR_Init_7_1_1_4_2_</w:t>
            </w:r>
            <w:proofErr w:type="gramStart"/>
            <w:r w:rsidRPr="00B93E75">
              <w:rPr>
                <w:rFonts w:ascii="Arial" w:hAnsi="Arial" w:cs="Arial"/>
                <w:bCs/>
              </w:rPr>
              <w:t>x(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formats0_1_And_1_1, qam256, omit);</w:t>
            </w:r>
          </w:p>
          <w:p w14:paraId="348DFDE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65395D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0FA80EA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D47FE2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DEF03C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2571A83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B93E75">
              <w:rPr>
                <w:rFonts w:ascii="Arial" w:hAnsi="Arial" w:cs="Arial"/>
                <w:bCs/>
              </w:rPr>
              <w:t>TESTModeA_ON</w:t>
            </w:r>
            <w:proofErr w:type="spellEnd"/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44E15A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12A2585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DRBId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B93E75">
              <w:rPr>
                <w:rFonts w:ascii="Arial" w:hAnsi="Arial" w:cs="Arial"/>
                <w:bCs/>
              </w:rPr>
              <w:t>();</w:t>
            </w:r>
          </w:p>
          <w:p w14:paraId="7923571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</w:t>
            </w:r>
            <w:proofErr w:type="gramStart"/>
            <w:r w:rsidRPr="00B93E75">
              <w:rPr>
                <w:rFonts w:ascii="Arial" w:hAnsi="Arial" w:cs="Arial"/>
                <w:bCs/>
              </w:rPr>
              <w:t>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>= {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>)};//@sic R5s221146 R5-227416 sic@</w:t>
            </w:r>
          </w:p>
          <w:p w14:paraId="5BD21A7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v_T_</w:t>
            </w:r>
            <w:proofErr w:type="gramStart"/>
            <w:r w:rsidRPr="00B93E75">
              <w:rPr>
                <w:rFonts w:ascii="Arial" w:hAnsi="Arial" w:cs="Arial"/>
                <w:bCs/>
              </w:rPr>
              <w:t>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(f_NR_CellInfo_GetIsFR1(nr_Cell1));</w:t>
            </w:r>
          </w:p>
          <w:p w14:paraId="264E887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</w:t>
            </w:r>
            <w:proofErr w:type="gramStart"/>
            <w:r w:rsidRPr="00B93E75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); //@sic R5-227518 sic@</w:t>
            </w:r>
          </w:p>
          <w:p w14:paraId="2DD64EB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979F2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00C048C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f_NR5GC_RRC_ConnectedState3N_</w:t>
            </w:r>
            <w:proofErr w:type="gramStart"/>
            <w:r w:rsidRPr="00B93E75">
              <w:rPr>
                <w:rFonts w:ascii="Arial" w:hAnsi="Arial" w:cs="Arial"/>
                <w:bCs/>
              </w:rPr>
              <w:t>Def(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</w:t>
            </w:r>
          </w:p>
          <w:p w14:paraId="6BB4859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0776759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6688C3B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B93E75">
              <w:rPr>
                <w:rFonts w:ascii="Arial" w:hAnsi="Arial" w:cs="Arial"/>
                <w:bCs/>
              </w:rPr>
              <w:t>,  /</w:t>
            </w:r>
            <w:proofErr w:type="gramEnd"/>
            <w:r w:rsidRPr="00B93E75">
              <w:rPr>
                <w:rFonts w:ascii="Arial" w:hAnsi="Arial" w:cs="Arial"/>
                <w:bCs/>
              </w:rPr>
              <w:t>/</w:t>
            </w:r>
            <w:proofErr w:type="spellStart"/>
            <w:r w:rsidRPr="00B93E75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27C847D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</w:t>
            </w:r>
            <w:proofErr w:type="gramStart"/>
            <w:r w:rsidRPr="00B93E75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,/</w:t>
            </w:r>
            <w:proofErr w:type="gramEnd"/>
            <w:r w:rsidRPr="00B93E75">
              <w:rPr>
                <w:rFonts w:ascii="Arial" w:hAnsi="Arial" w:cs="Arial"/>
                <w:bCs/>
              </w:rPr>
              <w:t>/@sic R5s221146 R5-227416 sic@</w:t>
            </w:r>
          </w:p>
          <w:p w14:paraId="497934E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B93E75">
              <w:rPr>
                <w:rFonts w:ascii="Arial" w:hAnsi="Arial" w:cs="Arial"/>
                <w:bCs/>
              </w:rPr>
              <w:t>,  /</w:t>
            </w:r>
            <w:proofErr w:type="gramEnd"/>
            <w:r w:rsidRPr="00B93E75">
              <w:rPr>
                <w:rFonts w:ascii="Arial" w:hAnsi="Arial" w:cs="Arial"/>
                <w:bCs/>
              </w:rPr>
              <w:t>/</w:t>
            </w:r>
            <w:proofErr w:type="spellStart"/>
            <w:r w:rsidRPr="00B93E75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49EFA9C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0A504C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45946A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69C1B97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7F50D3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08713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(true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1EBFEF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75A1BF4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B93E75">
              <w:rPr>
                <w:rFonts w:ascii="Arial" w:hAnsi="Arial" w:cs="Arial"/>
                <w:bCs/>
              </w:rPr>
              <w:t>TestBody(</w:t>
            </w:r>
            <w:proofErr w:type="gramEnd"/>
            <w:r w:rsidRPr="00B93E75">
              <w:rPr>
                <w:rFonts w:ascii="Arial" w:hAnsi="Arial" w:cs="Arial"/>
                <w:bCs/>
              </w:rPr>
              <w:t>v_DRBId,v_CalculationParameters, resourceAllocationType1,27);//@sic R5s211564 sic@</w:t>
            </w:r>
          </w:p>
          <w:p w14:paraId="59339CF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5aA1-5aA2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2C19CD4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74E602C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{</w:t>
            </w:r>
          </w:p>
          <w:p w14:paraId="370647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if </w:t>
            </w:r>
            <w:proofErr w:type="gramStart"/>
            <w:r w:rsidRPr="00B93E75">
              <w:rPr>
                <w:rFonts w:ascii="Arial" w:hAnsi="Arial" w:cs="Arial"/>
                <w:bCs/>
              </w:rPr>
              <w:t>( not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 pc_dynamicSwitchRA_Type0_1_PUSCH  )</w:t>
            </w:r>
          </w:p>
          <w:p w14:paraId="06F832D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{</w:t>
            </w:r>
          </w:p>
          <w:p w14:paraId="7AC2C25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f_NR_Set_PUSCH_</w:t>
            </w:r>
            <w:proofErr w:type="gramStart"/>
            <w:r w:rsidRPr="00B93E75">
              <w:rPr>
                <w:rFonts w:ascii="Arial" w:hAnsi="Arial" w:cs="Arial"/>
                <w:bCs/>
              </w:rPr>
              <w:t>ResourceAllocation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resourceAllocationType0);</w:t>
            </w:r>
          </w:p>
          <w:p w14:paraId="1CA636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B93E75">
              <w:rPr>
                <w:rFonts w:ascii="Arial" w:hAnsi="Arial" w:cs="Arial"/>
                <w:bCs/>
              </w:rPr>
              <w:t>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2F84F36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1A7ADE1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>= cs_38508_CellGroupConfig (</w:t>
            </w:r>
            <w:proofErr w:type="spellStart"/>
            <w:r w:rsidRPr="00B93E75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,</w:t>
            </w:r>
          </w:p>
          <w:p w14:paraId="76A79F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17964F1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7C651F8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E78BAF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8A9860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//SpCellConfig</w:t>
            </w:r>
          </w:p>
          <w:p w14:paraId="6A885EE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0CAE07B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v_V1530</w:t>
            </w:r>
            <w:proofErr w:type="gramStart"/>
            <w:r w:rsidRPr="00B93E75">
              <w:rPr>
                <w:rFonts w:ascii="Arial" w:hAnsi="Arial" w:cs="Arial"/>
                <w:bCs/>
              </w:rPr>
              <w:t>Ext :</w:t>
            </w:r>
            <w:proofErr w:type="gramEnd"/>
            <w:r w:rsidRPr="00B93E75">
              <w:rPr>
                <w:rFonts w:ascii="Arial" w:hAnsi="Arial" w:cs="Arial"/>
                <w:bCs/>
              </w:rPr>
              <w:t>= cs_NR_RRCReconfiguration_v1530_IEs(bit2oct(encvalue(v_CellGroupConfig)));</w:t>
            </w:r>
          </w:p>
          <w:p w14:paraId="0B6A764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(nr_Cell1, </w:t>
            </w:r>
            <w:proofErr w:type="gramStart"/>
            <w:r w:rsidRPr="00B93E75">
              <w:rPr>
                <w:rFonts w:ascii="Arial" w:hAnsi="Arial" w:cs="Arial"/>
                <w:bCs/>
              </w:rPr>
              <w:t>-,-</w:t>
            </w:r>
            <w:proofErr w:type="gramEnd"/>
            <w:r w:rsidRPr="00B93E75">
              <w:rPr>
                <w:rFonts w:ascii="Arial" w:hAnsi="Arial" w:cs="Arial"/>
                <w:bCs/>
              </w:rPr>
              <w:t>, v_V1530Ext,-,-,-,false);</w:t>
            </w:r>
          </w:p>
          <w:p w14:paraId="0E4885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f_NR_SS_</w:t>
            </w:r>
            <w:proofErr w:type="gramStart"/>
            <w:r w:rsidRPr="00B93E75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));</w:t>
            </w:r>
          </w:p>
          <w:p w14:paraId="0F39DF1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30BBD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SRB.receive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spellStart"/>
            <w:r w:rsidRPr="00B93E75">
              <w:rPr>
                <w:rFonts w:ascii="Arial" w:hAnsi="Arial" w:cs="Arial"/>
                <w:bCs/>
              </w:rPr>
              <w:t>car_NR_SRB_RrcPdu_</w:t>
            </w:r>
            <w:proofErr w:type="gramStart"/>
            <w:r w:rsidRPr="00B93E75">
              <w:rPr>
                <w:rFonts w:ascii="Arial" w:hAnsi="Arial" w:cs="Arial"/>
                <w:bCs/>
              </w:rPr>
              <w:t>IND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tsc_NR_RbId_SRB1, cr_38508_RRCReconfigurationComplete));</w:t>
            </w:r>
          </w:p>
          <w:p w14:paraId="7AA3074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5C6A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}</w:t>
            </w:r>
          </w:p>
          <w:p w14:paraId="03721D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4BE8D1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B93E75">
              <w:rPr>
                <w:rFonts w:ascii="Arial" w:hAnsi="Arial" w:cs="Arial"/>
                <w:bCs/>
              </w:rPr>
              <w:t>TestBody(</w:t>
            </w:r>
            <w:proofErr w:type="gramEnd"/>
            <w:r w:rsidRPr="00B93E75">
              <w:rPr>
                <w:rFonts w:ascii="Arial" w:hAnsi="Arial" w:cs="Arial"/>
                <w:bCs/>
              </w:rPr>
              <w:t>v_DRBId,v_CalculationParameters,resourceAllocationType0 ,27);//@sic R5s220043 sic@</w:t>
            </w:r>
          </w:p>
          <w:p w14:paraId="3DB75E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}</w:t>
            </w:r>
          </w:p>
          <w:p w14:paraId="3EB2144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C164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(false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349CA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B93E75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4B69999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f_NR_ULGrantConfiguration_Start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 // Def UL Grant Config</w:t>
            </w:r>
          </w:p>
          <w:p w14:paraId="2D360C2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0D7DD76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//f_NR5GC_OpenUE_TestLoopMode_Deactivate_TestMode(nr_Cell1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FBDD8C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</w:t>
            </w:r>
            <w:proofErr w:type="gramStart"/>
            <w:r w:rsidRPr="00B93E75">
              <w:rPr>
                <w:rFonts w:ascii="Arial" w:hAnsi="Arial" w:cs="Arial"/>
                <w:bCs/>
              </w:rPr>
              <w:t>Postamble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STATE_CONNECTED_3A);</w:t>
            </w:r>
          </w:p>
          <w:p w14:paraId="7241B51D" w14:textId="2131E08D" w:rsidR="00B93E75" w:rsidRPr="00AE1F13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1AA9F99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>function f_TC_7_1_1_4_2_4_NR5</w:t>
            </w:r>
            <w:proofErr w:type="gramStart"/>
            <w:r w:rsidRPr="00B93E75">
              <w:rPr>
                <w:rFonts w:ascii="Arial" w:hAnsi="Arial" w:cs="Arial"/>
                <w:bCs/>
              </w:rPr>
              <w:t>GC(</w:t>
            </w:r>
            <w:proofErr w:type="gramEnd"/>
            <w:r w:rsidRPr="00B93E75">
              <w:rPr>
                <w:rFonts w:ascii="Arial" w:hAnsi="Arial" w:cs="Arial"/>
                <w:bCs/>
              </w:rPr>
              <w:t>) runs on NR5GC_PTC</w:t>
            </w:r>
          </w:p>
          <w:p w14:paraId="05D83CE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B93E75">
              <w:rPr>
                <w:rFonts w:ascii="Arial" w:hAnsi="Arial" w:cs="Arial"/>
                <w:bCs/>
              </w:rPr>
              <w:t>{ /</w:t>
            </w:r>
            <w:proofErr w:type="gramEnd"/>
            <w:r w:rsidRPr="00B93E75">
              <w:rPr>
                <w:rFonts w:ascii="Arial" w:hAnsi="Arial" w:cs="Arial"/>
                <w:bCs/>
              </w:rPr>
              <w:t>/ 7.1.1.4.2.4  UL-SCH transport block size selection / DCI format 0_1 / RA type 0/RA Type 1 / 256QAM / Transform precoding disabled</w:t>
            </w:r>
          </w:p>
          <w:p w14:paraId="53A5C5E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DRB_Identity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DRBId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9A63A8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CalculationParameters</w:t>
            </w:r>
            <w:proofErr w:type="spellEnd"/>
            <w:r w:rsidRPr="00B93E75">
              <w:rPr>
                <w:rFonts w:ascii="Arial" w:hAnsi="Arial" w:cs="Arial"/>
                <w:bCs/>
              </w:rPr>
              <w:t>:=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 cs_NR_TBS_CalculationParameters_711424;</w:t>
            </w:r>
          </w:p>
          <w:p w14:paraId="191F76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B93E75">
              <w:rPr>
                <w:rFonts w:ascii="Arial" w:hAnsi="Arial" w:cs="Arial"/>
                <w:bCs/>
              </w:rPr>
              <w:t xml:space="preserve">omit)  </w:t>
            </w:r>
            <w:proofErr w:type="spellStart"/>
            <w:r w:rsidRPr="00B93E75">
              <w:rPr>
                <w:rFonts w:ascii="Arial" w:hAnsi="Arial" w:cs="Arial"/>
                <w:bCs/>
              </w:rPr>
              <w:t>NR</w:t>
            </w:r>
            <w:proofErr w:type="gramEnd"/>
            <w:r w:rsidRPr="00B93E75">
              <w:rPr>
                <w:rFonts w:ascii="Arial" w:hAnsi="Arial" w:cs="Arial"/>
                <w:bCs/>
              </w:rPr>
              <w:t>_RadioBearerList_Type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67094E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B18FE0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8D6201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99A129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RRCReconfiguration_v1530_IEs v_</w:t>
            </w:r>
            <w:proofErr w:type="gramStart"/>
            <w:r w:rsidRPr="00B93E75">
              <w:rPr>
                <w:rFonts w:ascii="Arial" w:hAnsi="Arial" w:cs="Arial"/>
                <w:bCs/>
              </w:rPr>
              <w:t>V1530Ext;</w:t>
            </w:r>
            <w:proofErr w:type="gramEnd"/>
          </w:p>
          <w:p w14:paraId="76C6C99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B93E75">
              <w:rPr>
                <w:rFonts w:ascii="Arial" w:hAnsi="Arial" w:cs="Arial"/>
                <w:bCs/>
              </w:rPr>
              <w:t>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331B22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648C50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RLC_Config.am.ul_AM_RLC.t_</w:t>
            </w:r>
            <w:proofErr w:type="gramStart"/>
            <w:r w:rsidRPr="00B93E75">
              <w:rPr>
                <w:rFonts w:ascii="Arial" w:hAnsi="Arial" w:cs="Arial"/>
                <w:bCs/>
              </w:rPr>
              <w:t>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B93E75">
              <w:rPr>
                <w:rFonts w:ascii="Arial" w:hAnsi="Arial" w:cs="Arial"/>
                <w:bCs/>
              </w:rPr>
              <w:t>v</w:t>
            </w:r>
            <w:proofErr w:type="gramEnd"/>
            <w:r w:rsidRPr="00B93E75">
              <w:rPr>
                <w:rFonts w:ascii="Arial" w:hAnsi="Arial" w:cs="Arial"/>
                <w:bCs/>
              </w:rPr>
              <w:t>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75F7DE5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</w:t>
            </w:r>
            <w:proofErr w:type="gramStart"/>
            <w:r w:rsidRPr="00B93E75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118914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lastRenderedPageBreak/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v_T_</w:t>
            </w:r>
            <w:proofErr w:type="gramStart"/>
            <w:r w:rsidRPr="00B93E75">
              <w:rPr>
                <w:rFonts w:ascii="Arial" w:hAnsi="Arial" w:cs="Arial"/>
                <w:bCs/>
              </w:rPr>
              <w:t>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68A58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718B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72FCC52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B93E75">
              <w:rPr>
                <w:rFonts w:ascii="Arial" w:hAnsi="Arial" w:cs="Arial"/>
                <w:bCs/>
              </w:rPr>
              <w:t>Init(</w:t>
            </w:r>
            <w:proofErr w:type="gramEnd"/>
            <w:r w:rsidRPr="00B93E75">
              <w:rPr>
                <w:rFonts w:ascii="Arial" w:hAnsi="Arial" w:cs="Arial"/>
                <w:bCs/>
              </w:rPr>
              <w:t>NR_1);</w:t>
            </w:r>
          </w:p>
          <w:p w14:paraId="66245CD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//if </w:t>
            </w:r>
            <w:proofErr w:type="gramStart"/>
            <w:r w:rsidRPr="00B93E75">
              <w:rPr>
                <w:rFonts w:ascii="Arial" w:hAnsi="Arial" w:cs="Arial"/>
                <w:bCs/>
              </w:rPr>
              <w:t>( f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_NR_CellInfo_GetIsFR1(nr_Cell1)) { </w:t>
            </w:r>
            <w:proofErr w:type="spellStart"/>
            <w:r w:rsidRPr="00B93E75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0;};</w:t>
            </w:r>
          </w:p>
          <w:p w14:paraId="1C0B28C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732857B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BA309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f_NR_Init_7_1_1_4_2_</w:t>
            </w:r>
            <w:proofErr w:type="gramStart"/>
            <w:r w:rsidRPr="00B93E75">
              <w:rPr>
                <w:rFonts w:ascii="Arial" w:hAnsi="Arial" w:cs="Arial"/>
                <w:bCs/>
              </w:rPr>
              <w:t>x(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formats0_1_And_1_1, qam256, omit);</w:t>
            </w:r>
          </w:p>
          <w:p w14:paraId="1AE70FB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D5280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5119727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84A0F2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33708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4C6FE6F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B93E75">
              <w:rPr>
                <w:rFonts w:ascii="Arial" w:hAnsi="Arial" w:cs="Arial"/>
                <w:bCs/>
              </w:rPr>
              <w:t>TESTModeA_ON</w:t>
            </w:r>
            <w:proofErr w:type="spellEnd"/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BFBA2D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7FA2CC2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DRBId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B93E75">
              <w:rPr>
                <w:rFonts w:ascii="Arial" w:hAnsi="Arial" w:cs="Arial"/>
                <w:bCs/>
              </w:rPr>
              <w:t>();</w:t>
            </w:r>
          </w:p>
          <w:p w14:paraId="237FAB7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</w:t>
            </w:r>
            <w:proofErr w:type="gramStart"/>
            <w:r w:rsidRPr="00B93E75">
              <w:rPr>
                <w:rFonts w:ascii="Arial" w:hAnsi="Arial" w:cs="Arial"/>
                <w:bCs/>
              </w:rPr>
              <w:t>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>= {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>)};//@sic R5s221146 R5-227416 sic@</w:t>
            </w:r>
          </w:p>
          <w:p w14:paraId="73E2F62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v_T_</w:t>
            </w:r>
            <w:proofErr w:type="gramStart"/>
            <w:r w:rsidRPr="00B93E75">
              <w:rPr>
                <w:rFonts w:ascii="Arial" w:hAnsi="Arial" w:cs="Arial"/>
                <w:bCs/>
              </w:rPr>
              <w:t>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(f_NR_CellInfo_GetIsFR1(nr_Cell1));</w:t>
            </w:r>
          </w:p>
          <w:p w14:paraId="650B5B1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</w:t>
            </w:r>
            <w:proofErr w:type="gramStart"/>
            <w:r w:rsidRPr="00B93E75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); //@sic R5-227518 sic@</w:t>
            </w:r>
          </w:p>
          <w:p w14:paraId="7FB3530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D86330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40605F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f_NR5GC_RRC_ConnectedState3N_</w:t>
            </w:r>
            <w:proofErr w:type="gramStart"/>
            <w:r w:rsidRPr="00B93E75">
              <w:rPr>
                <w:rFonts w:ascii="Arial" w:hAnsi="Arial" w:cs="Arial"/>
                <w:bCs/>
              </w:rPr>
              <w:t>Def(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</w:t>
            </w:r>
          </w:p>
          <w:p w14:paraId="4C40321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55CDACF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4E70493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B93E75">
              <w:rPr>
                <w:rFonts w:ascii="Arial" w:hAnsi="Arial" w:cs="Arial"/>
                <w:bCs/>
              </w:rPr>
              <w:t>,  /</w:t>
            </w:r>
            <w:proofErr w:type="gramEnd"/>
            <w:r w:rsidRPr="00B93E75">
              <w:rPr>
                <w:rFonts w:ascii="Arial" w:hAnsi="Arial" w:cs="Arial"/>
                <w:bCs/>
              </w:rPr>
              <w:t>/</w:t>
            </w:r>
            <w:proofErr w:type="spellStart"/>
            <w:r w:rsidRPr="00B93E75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44B53DC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</w:t>
            </w:r>
            <w:proofErr w:type="gramStart"/>
            <w:r w:rsidRPr="00B93E75">
              <w:rPr>
                <w:rFonts w:ascii="Arial" w:hAnsi="Arial" w:cs="Arial"/>
                <w:bCs/>
              </w:rPr>
              <w:t>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,/</w:t>
            </w:r>
            <w:proofErr w:type="gramEnd"/>
            <w:r w:rsidRPr="00B93E75">
              <w:rPr>
                <w:rFonts w:ascii="Arial" w:hAnsi="Arial" w:cs="Arial"/>
                <w:bCs/>
              </w:rPr>
              <w:t>/@sic R5s221146 R5-227416 sic@</w:t>
            </w:r>
          </w:p>
          <w:p w14:paraId="781119F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</w:t>
            </w:r>
            <w:proofErr w:type="gramStart"/>
            <w:r w:rsidRPr="00B93E75">
              <w:rPr>
                <w:rFonts w:ascii="Arial" w:hAnsi="Arial" w:cs="Arial"/>
                <w:bCs/>
              </w:rPr>
              <w:t>,  /</w:t>
            </w:r>
            <w:proofErr w:type="gramEnd"/>
            <w:r w:rsidRPr="00B93E75">
              <w:rPr>
                <w:rFonts w:ascii="Arial" w:hAnsi="Arial" w:cs="Arial"/>
                <w:bCs/>
              </w:rPr>
              <w:t>/</w:t>
            </w:r>
            <w:proofErr w:type="spellStart"/>
            <w:r w:rsidRPr="00B93E75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431D3A6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53561A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2949F42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15275FF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98851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372D8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(true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FD99FC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0AD28C8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B93E75">
              <w:rPr>
                <w:rFonts w:ascii="Arial" w:hAnsi="Arial" w:cs="Arial"/>
                <w:bCs/>
              </w:rPr>
              <w:t>TestBody(</w:t>
            </w:r>
            <w:proofErr w:type="gramEnd"/>
            <w:r w:rsidRPr="00B93E75">
              <w:rPr>
                <w:rFonts w:ascii="Arial" w:hAnsi="Arial" w:cs="Arial"/>
                <w:bCs/>
              </w:rPr>
              <w:t>v_DRBId,v_CalculationParameters, resourceAllocationType1,27);//@sic R5s211564 sic@</w:t>
            </w:r>
          </w:p>
          <w:p w14:paraId="4A66C42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5aA1-5aA2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6380F31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64F9FBF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{</w:t>
            </w:r>
          </w:p>
          <w:p w14:paraId="6544FBD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if </w:t>
            </w:r>
            <w:proofErr w:type="gramStart"/>
            <w:r w:rsidRPr="00B93E75">
              <w:rPr>
                <w:rFonts w:ascii="Arial" w:hAnsi="Arial" w:cs="Arial"/>
                <w:bCs/>
              </w:rPr>
              <w:t>( not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 pc_dynamicSwitchRA_Type0_1_PUSCH  )</w:t>
            </w:r>
          </w:p>
          <w:p w14:paraId="227D51C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{</w:t>
            </w:r>
          </w:p>
          <w:p w14:paraId="3CB6F26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f_NR_Set_PUSCH_</w:t>
            </w:r>
            <w:proofErr w:type="gramStart"/>
            <w:r w:rsidRPr="00B93E75">
              <w:rPr>
                <w:rFonts w:ascii="Arial" w:hAnsi="Arial" w:cs="Arial"/>
                <w:bCs/>
              </w:rPr>
              <w:t>ResourceAllocation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resourceAllocationType0);</w:t>
            </w:r>
          </w:p>
          <w:p w14:paraId="517DE1E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</w:t>
            </w:r>
            <w:proofErr w:type="gramStart"/>
            <w:r w:rsidRPr="00B93E75">
              <w:rPr>
                <w:rFonts w:ascii="Arial" w:hAnsi="Arial" w:cs="Arial"/>
                <w:bCs/>
              </w:rPr>
              <w:t>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654F891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374B50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</w:t>
            </w:r>
            <w:proofErr w:type="gram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93E75">
              <w:rPr>
                <w:rFonts w:ascii="Arial" w:hAnsi="Arial" w:cs="Arial"/>
                <w:bCs/>
              </w:rPr>
              <w:t>= cs_38508_CellGroupConfig (</w:t>
            </w:r>
            <w:proofErr w:type="spellStart"/>
            <w:r w:rsidRPr="00B93E75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,</w:t>
            </w:r>
          </w:p>
          <w:p w14:paraId="5F598FA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09EA12D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73E20CB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20E81F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19C2D6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//SpCellConfig</w:t>
            </w:r>
          </w:p>
          <w:p w14:paraId="1F86B85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0E5B898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v_V1530</w:t>
            </w:r>
            <w:proofErr w:type="gramStart"/>
            <w:r w:rsidRPr="00B93E75">
              <w:rPr>
                <w:rFonts w:ascii="Arial" w:hAnsi="Arial" w:cs="Arial"/>
                <w:bCs/>
              </w:rPr>
              <w:t>Ext :</w:t>
            </w:r>
            <w:proofErr w:type="gramEnd"/>
            <w:r w:rsidRPr="00B93E75">
              <w:rPr>
                <w:rFonts w:ascii="Arial" w:hAnsi="Arial" w:cs="Arial"/>
                <w:bCs/>
              </w:rPr>
              <w:t>= cs_NR_RRCReconfiguration_v1530_IEs(bit2oct(encvalue(v_CellGroupConfig)));</w:t>
            </w:r>
          </w:p>
          <w:p w14:paraId="68B6B27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(nr_Cell1, </w:t>
            </w:r>
            <w:proofErr w:type="gramStart"/>
            <w:r w:rsidRPr="00B93E75">
              <w:rPr>
                <w:rFonts w:ascii="Arial" w:hAnsi="Arial" w:cs="Arial"/>
                <w:bCs/>
              </w:rPr>
              <w:t>-,-</w:t>
            </w:r>
            <w:proofErr w:type="gramEnd"/>
            <w:r w:rsidRPr="00B93E75">
              <w:rPr>
                <w:rFonts w:ascii="Arial" w:hAnsi="Arial" w:cs="Arial"/>
                <w:bCs/>
              </w:rPr>
              <w:t>, v_V1530Ext,-,-,-,false);</w:t>
            </w:r>
          </w:p>
          <w:p w14:paraId="43E862B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f_NR_SS_</w:t>
            </w:r>
            <w:proofErr w:type="gramStart"/>
            <w:r w:rsidRPr="00B93E75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));</w:t>
            </w:r>
          </w:p>
          <w:p w14:paraId="451F82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DBBD8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SRB.receive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spellStart"/>
            <w:r w:rsidRPr="00B93E75">
              <w:rPr>
                <w:rFonts w:ascii="Arial" w:hAnsi="Arial" w:cs="Arial"/>
                <w:bCs/>
              </w:rPr>
              <w:t>car_NR_SRB_RrcPdu_</w:t>
            </w:r>
            <w:proofErr w:type="gramStart"/>
            <w:r w:rsidRPr="00B93E75">
              <w:rPr>
                <w:rFonts w:ascii="Arial" w:hAnsi="Arial" w:cs="Arial"/>
                <w:bCs/>
              </w:rPr>
              <w:t>IND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tsc_NR_RbId_SRB1, cr_38508_RRCReconfigurationComplete));</w:t>
            </w:r>
          </w:p>
          <w:p w14:paraId="5D01EE4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E1E1F2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}</w:t>
            </w:r>
          </w:p>
          <w:p w14:paraId="549D4E4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31D15F2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</w:t>
            </w:r>
            <w:proofErr w:type="gramStart"/>
            <w:r w:rsidRPr="00B93E75">
              <w:rPr>
                <w:rFonts w:ascii="Arial" w:hAnsi="Arial" w:cs="Arial"/>
                <w:bCs/>
              </w:rPr>
              <w:t>TestBody(</w:t>
            </w:r>
            <w:proofErr w:type="gramEnd"/>
            <w:r w:rsidRPr="00B93E75">
              <w:rPr>
                <w:rFonts w:ascii="Arial" w:hAnsi="Arial" w:cs="Arial"/>
                <w:bCs/>
              </w:rPr>
              <w:t>v_DRBId,v_CalculationParameters,resourceAllocationType0 ,27);//@sic R5s220043 sic@</w:t>
            </w:r>
          </w:p>
          <w:p w14:paraId="483C0EB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}</w:t>
            </w:r>
          </w:p>
          <w:p w14:paraId="430D81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2D475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(false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9017DD9" w14:textId="170B32A4" w:rsid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B93E75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7B223EEA" w14:textId="6C981230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 xml:space="preserve">     </w:t>
            </w:r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f_NR_ULGrantConfiguration_Start(nr_Cell</w:t>
            </w:r>
            <w:proofErr w:type="gramStart"/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1,-</w:t>
            </w:r>
            <w:proofErr w:type="gramEnd"/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,-,-,-,-,-,-,-,resourceAllocationType1,-,-); // Def UL Grant  Config</w:t>
            </w:r>
          </w:p>
          <w:p w14:paraId="0ED2479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945D29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06AD90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//f_NR5GC_OpenUE_TestLoopMode_Deactivate_TestMode(nr_Cell1</w:t>
            </w:r>
            <w:proofErr w:type="gramStart"/>
            <w:r w:rsidRPr="00B93E7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B84B2F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</w:t>
            </w:r>
            <w:proofErr w:type="gramStart"/>
            <w:r w:rsidRPr="00B93E75">
              <w:rPr>
                <w:rFonts w:ascii="Arial" w:hAnsi="Arial" w:cs="Arial"/>
                <w:bCs/>
              </w:rPr>
              <w:t>Postamble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gramEnd"/>
            <w:r w:rsidRPr="00B93E75">
              <w:rPr>
                <w:rFonts w:ascii="Arial" w:hAnsi="Arial" w:cs="Arial"/>
                <w:bCs/>
              </w:rPr>
              <w:t>nr_Cell1, STATE_CONNECTED_3A);</w:t>
            </w:r>
          </w:p>
          <w:p w14:paraId="23D49127" w14:textId="3CD23F90" w:rsidR="00B93E75" w:rsidRPr="00AE1F13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ACA4C" w14:textId="77777777" w:rsidR="001524C1" w:rsidRDefault="001524C1">
      <w:pPr>
        <w:spacing w:after="0"/>
      </w:pPr>
      <w:r>
        <w:separator/>
      </w:r>
    </w:p>
  </w:endnote>
  <w:endnote w:type="continuationSeparator" w:id="0">
    <w:p w14:paraId="057B6DFF" w14:textId="77777777" w:rsidR="001524C1" w:rsidRDefault="001524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B63A3" w14:textId="77777777" w:rsidR="001524C1" w:rsidRDefault="001524C1">
      <w:pPr>
        <w:spacing w:after="0"/>
      </w:pPr>
      <w:r>
        <w:separator/>
      </w:r>
    </w:p>
  </w:footnote>
  <w:footnote w:type="continuationSeparator" w:id="0">
    <w:p w14:paraId="5D94BE69" w14:textId="77777777" w:rsidR="001524C1" w:rsidRDefault="001524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2025-12-05T12:07:00Z</dcterms:created>
  <dcterms:modified xsi:type="dcterms:W3CDTF">2025-12-05T12:07:00Z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