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7EA7D" w14:textId="77777777" w:rsidR="00915126" w:rsidRDefault="00915126" w:rsidP="009151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R5s250509</w:t>
      </w:r>
      <w:r>
        <w:rPr>
          <w:b/>
          <w:i/>
          <w:noProof/>
          <w:sz w:val="28"/>
        </w:rPr>
        <w:fldChar w:fldCharType="end"/>
      </w:r>
    </w:p>
    <w:p w14:paraId="6EBBB7FE" w14:textId="77777777" w:rsidR="00915126" w:rsidRDefault="00915126" w:rsidP="009151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5126" w14:paraId="1CBB506C" w14:textId="77777777" w:rsidTr="008F01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E6B68" w14:textId="77777777" w:rsidR="00915126" w:rsidRDefault="00915126" w:rsidP="008F01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915126" w14:paraId="482B9817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08F854" w14:textId="77777777" w:rsidR="00915126" w:rsidRDefault="00915126" w:rsidP="008F01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5126" w14:paraId="1C55A85D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68192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6FA1A69F" w14:textId="77777777" w:rsidTr="008F01D2">
        <w:tc>
          <w:tcPr>
            <w:tcW w:w="142" w:type="dxa"/>
            <w:tcBorders>
              <w:left w:val="single" w:sz="4" w:space="0" w:color="auto"/>
            </w:tcBorders>
          </w:tcPr>
          <w:p w14:paraId="1D28C7F6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8BE97B" w14:textId="77777777" w:rsidR="00915126" w:rsidRPr="00410371" w:rsidRDefault="00915126" w:rsidP="008F01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88E79A" w14:textId="77777777" w:rsidR="00915126" w:rsidRDefault="00915126" w:rsidP="008F01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29E991" w14:textId="77777777" w:rsidR="00915126" w:rsidRPr="00410371" w:rsidRDefault="00915126" w:rsidP="008F01D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F24BBA" w14:textId="77777777" w:rsidR="00915126" w:rsidRDefault="00915126" w:rsidP="008F01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4FCF32" w14:textId="77777777" w:rsidR="00915126" w:rsidRPr="00410371" w:rsidRDefault="00915126" w:rsidP="008F01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CCACF3" w14:textId="77777777" w:rsidR="00915126" w:rsidRDefault="00915126" w:rsidP="008F01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139C73" w14:textId="77777777" w:rsidR="00915126" w:rsidRPr="00410371" w:rsidRDefault="00915126" w:rsidP="008F01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65CE21" w14:textId="77777777" w:rsidR="00915126" w:rsidRDefault="00915126" w:rsidP="008F01D2">
            <w:pPr>
              <w:pStyle w:val="CRCoverPage"/>
              <w:spacing w:after="0"/>
              <w:rPr>
                <w:noProof/>
              </w:rPr>
            </w:pPr>
          </w:p>
        </w:tc>
      </w:tr>
      <w:tr w:rsidR="00915126" w14:paraId="42FC997B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20B6A" w14:textId="77777777" w:rsidR="00915126" w:rsidRDefault="00915126" w:rsidP="008F01D2">
            <w:pPr>
              <w:pStyle w:val="CRCoverPage"/>
              <w:spacing w:after="0"/>
              <w:rPr>
                <w:noProof/>
              </w:rPr>
            </w:pPr>
          </w:p>
        </w:tc>
      </w:tr>
      <w:tr w:rsidR="00915126" w14:paraId="54A8642C" w14:textId="77777777" w:rsidTr="008F01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98D175" w14:textId="77777777" w:rsidR="00915126" w:rsidRPr="00F25D98" w:rsidRDefault="00915126" w:rsidP="008F01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5126" w14:paraId="3BB0AE71" w14:textId="77777777" w:rsidTr="008F01D2">
        <w:tc>
          <w:tcPr>
            <w:tcW w:w="9641" w:type="dxa"/>
            <w:gridSpan w:val="9"/>
          </w:tcPr>
          <w:p w14:paraId="5B17D0C3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210A95" w14:textId="77777777" w:rsidR="00915126" w:rsidRDefault="00915126" w:rsidP="009151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5126" w14:paraId="48184BE9" w14:textId="77777777" w:rsidTr="008F01D2">
        <w:tc>
          <w:tcPr>
            <w:tcW w:w="2835" w:type="dxa"/>
          </w:tcPr>
          <w:p w14:paraId="029FAE54" w14:textId="77777777" w:rsidR="00915126" w:rsidRDefault="00915126" w:rsidP="008F01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EF88D5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6135AF" w14:textId="77777777" w:rsidR="00915126" w:rsidRDefault="00915126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557767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D29BF0" w14:textId="77777777" w:rsidR="00915126" w:rsidRDefault="00915126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500DB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EB403" w14:textId="77777777" w:rsidR="00915126" w:rsidRDefault="00915126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7CCADA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EFF62" w14:textId="77777777" w:rsidR="00915126" w:rsidRDefault="00915126" w:rsidP="008F01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250667" w14:textId="77777777" w:rsidR="00915126" w:rsidRDefault="00915126" w:rsidP="009151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5126" w14:paraId="77B4F6F7" w14:textId="77777777" w:rsidTr="008F01D2">
        <w:tc>
          <w:tcPr>
            <w:tcW w:w="9640" w:type="dxa"/>
            <w:gridSpan w:val="11"/>
          </w:tcPr>
          <w:p w14:paraId="127398AE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6B0E5019" w14:textId="77777777" w:rsidTr="008F01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364ED" w14:textId="77777777" w:rsidR="00915126" w:rsidRDefault="00915126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3DA67" w14:textId="77777777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f_NR5GC_ModifyPDUSession_ConfigureCallMedia</w:t>
            </w:r>
            <w:r>
              <w:fldChar w:fldCharType="end"/>
            </w:r>
          </w:p>
        </w:tc>
      </w:tr>
      <w:tr w:rsidR="00915126" w14:paraId="01787ED7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1F23AF24" w14:textId="77777777" w:rsidR="00915126" w:rsidRDefault="00915126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2CCD3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243E12F6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06A6BCD3" w14:textId="77777777" w:rsidR="00915126" w:rsidRDefault="00915126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69F67" w14:textId="77777777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15126" w14:paraId="58CC4F30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7C6A281A" w14:textId="77777777" w:rsidR="00915126" w:rsidRDefault="00915126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916B41" w14:textId="55BFBA18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15126" w14:paraId="201E019E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3106D595" w14:textId="77777777" w:rsidR="00915126" w:rsidRDefault="00915126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C733E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3AA4EC18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3A30DA0C" w14:textId="77777777" w:rsidR="00915126" w:rsidRDefault="00915126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29DB6B" w14:textId="77777777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D388A4" w14:textId="77777777" w:rsidR="00915126" w:rsidRDefault="00915126" w:rsidP="008F01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DBD4A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3A530" w14:textId="77777777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2025-12-04</w:t>
            </w:r>
            <w:r>
              <w:rPr>
                <w:noProof/>
              </w:rPr>
              <w:fldChar w:fldCharType="end"/>
            </w:r>
          </w:p>
        </w:tc>
      </w:tr>
      <w:tr w:rsidR="00915126" w14:paraId="3E4A39D1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64021D66" w14:textId="77777777" w:rsidR="00915126" w:rsidRDefault="00915126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2EB33D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9EF530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311DF6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5732F2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41923D5D" w14:textId="77777777" w:rsidTr="008F01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8E0D7" w14:textId="77777777" w:rsidR="00915126" w:rsidRDefault="00915126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F670BF" w14:textId="77777777" w:rsidR="00915126" w:rsidRDefault="00915126" w:rsidP="008F01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024A7" w14:textId="77777777" w:rsidR="00915126" w:rsidRDefault="00915126" w:rsidP="008F01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B0FA1" w14:textId="77777777" w:rsidR="00915126" w:rsidRDefault="00915126" w:rsidP="008F01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38215" w14:textId="77777777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915126" w14:paraId="3044E03C" w14:textId="77777777" w:rsidTr="008F01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48FB8B" w14:textId="77777777" w:rsidR="00915126" w:rsidRDefault="00915126" w:rsidP="008F01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E6C668" w14:textId="77777777" w:rsidR="00915126" w:rsidRDefault="00915126" w:rsidP="008F01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56657E" w14:textId="77777777" w:rsidR="00915126" w:rsidRDefault="00915126" w:rsidP="008F01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040DC" w14:textId="77777777" w:rsidR="00915126" w:rsidRPr="007C2097" w:rsidRDefault="00915126" w:rsidP="008F01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15126" w14:paraId="02CE127F" w14:textId="77777777" w:rsidTr="008F01D2">
        <w:tc>
          <w:tcPr>
            <w:tcW w:w="1843" w:type="dxa"/>
          </w:tcPr>
          <w:p w14:paraId="5D5B2CFF" w14:textId="77777777" w:rsidR="00915126" w:rsidRDefault="00915126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DA17C1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0A86203D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A83B46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88ABE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F73C29">
              <w:rPr>
                <w:noProof/>
              </w:rPr>
              <w:t>f_NR5GC_ModifyPDUSession_ConfigureCallMedia</w:t>
            </w:r>
            <w:r>
              <w:rPr>
                <w:noProof/>
              </w:rPr>
              <w:t xml:space="preserve">,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 xml:space="preserve"> is declared to be of type template (value) :</w:t>
            </w:r>
          </w:p>
          <w:p w14:paraId="75BF692C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var template (value) MappedContextList_Type v_MappedEPSContext;</w:t>
            </w:r>
          </w:p>
          <w:p w14:paraId="4B32A822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68F099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then passed to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>.</w:t>
            </w:r>
          </w:p>
          <w:p w14:paraId="61E30C06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1387D" w14:textId="77777777" w:rsidR="00915126" w:rsidRDefault="00915126" w:rsidP="009151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The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 xml:space="preserve"> expects this as an argument of type </w:t>
            </w:r>
            <w:r w:rsidRPr="00F73C29">
              <w:rPr>
                <w:b/>
                <w:bCs/>
                <w:noProof/>
              </w:rPr>
              <w:t>out template (omit) MappedEPSContext p_MappedEPSContextMedia</w:t>
            </w:r>
          </w:p>
          <w:p w14:paraId="6CF10C58" w14:textId="77777777" w:rsidR="00915126" w:rsidRDefault="00915126" w:rsidP="009151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76736C40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Within the function f_NR5GC_ModifyPDUSession_BuildMediaParams, depending on whether isvalue(p_GSM_MobilityInfo.EPS_Bearer) evaluates as TRUE, the out parameter p_MappedEPSContextMedia is initialized.</w:t>
            </w:r>
          </w:p>
          <w:p w14:paraId="450CBCD3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B4C1F2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If the testcase is run with a UE set in NR only mode, the condition isvalue(p_GSM_MobilityInfo.EPS_Bearer) evaluates as FALSE, and the out parameter p_MappedEPSContextMedia is set as OMIT.</w:t>
            </w:r>
          </w:p>
          <w:p w14:paraId="75812BD7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7BC985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When the flow exits the function f_NR5GC_ModifyPDUSession_BuildMediaParams, a situation arises where parameter p_MappedEPSContextMedia = OMIT, but the variable v_MappedEPSContext is of type template (value).</w:t>
            </w:r>
          </w:p>
          <w:p w14:paraId="62EEDB3D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5DB0F8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This causes a CompulsoryValueOmittedException, and results in testcase failure.</w:t>
            </w:r>
          </w:p>
          <w:p w14:paraId="6EF6BB8E" w14:textId="255ACC99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915126" w14:paraId="01EAA44C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F7C21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9F220" w14:textId="77777777" w:rsidR="00915126" w:rsidRDefault="00915126" w:rsidP="0091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07CB304D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DB5F4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67CD65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use a different variable </w:t>
            </w:r>
            <w:r w:rsidRPr="00F73C29">
              <w:rPr>
                <w:noProof/>
              </w:rPr>
              <w:t>v_MappedEPSContext_SingleElement</w:t>
            </w:r>
            <w:r>
              <w:rPr>
                <w:noProof/>
              </w:rPr>
              <w:t xml:space="preserve"> of type template (omit) to be passed to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 xml:space="preserve"> and then based on whether this is populated with a value, the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>[i] be assigned this value.</w:t>
            </w:r>
          </w:p>
          <w:p w14:paraId="543F6C50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also proposed to change the type of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 xml:space="preserve"> to template (omit).</w:t>
            </w:r>
          </w:p>
          <w:p w14:paraId="202B23FD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2A09EB" w14:textId="32105C1B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915126" w14:paraId="6A2B940E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A8BB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DCE98" w14:textId="77777777" w:rsidR="00915126" w:rsidRDefault="00915126" w:rsidP="0091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0C515926" w14:textId="77777777" w:rsidTr="008F0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BBA39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3EE15" w14:textId="38AA3E51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Runtime Error causes testcase failure</w:t>
            </w:r>
          </w:p>
        </w:tc>
      </w:tr>
      <w:tr w:rsidR="00915126" w14:paraId="4AC3DA4C" w14:textId="77777777" w:rsidTr="008F01D2">
        <w:tc>
          <w:tcPr>
            <w:tcW w:w="2694" w:type="dxa"/>
            <w:gridSpan w:val="2"/>
          </w:tcPr>
          <w:p w14:paraId="27D5BF27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13056C" w14:textId="77777777" w:rsidR="00915126" w:rsidRDefault="00915126" w:rsidP="0091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79ED4694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9A7C2F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B0A76" w14:textId="7625805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7.14.NR5GC</w:t>
            </w:r>
          </w:p>
        </w:tc>
      </w:tr>
      <w:tr w:rsidR="00915126" w14:paraId="69894E53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98365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27542" w14:textId="77777777" w:rsidR="00915126" w:rsidRDefault="00915126" w:rsidP="0091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31A05AA1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EAED4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D5CB57" w14:textId="77777777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697A7" w14:textId="77777777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54D3B6" w14:textId="77777777" w:rsidR="00915126" w:rsidRDefault="00915126" w:rsidP="0091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AB221" w14:textId="77777777" w:rsidR="00915126" w:rsidRDefault="00915126" w:rsidP="0091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126" w14:paraId="79D15C2C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1A6A1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26E03" w14:textId="77777777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36F4A" w14:textId="6195B3C6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129A5" w14:textId="77777777" w:rsidR="00915126" w:rsidRDefault="00915126" w:rsidP="0091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78EE2" w14:textId="375319C3" w:rsidR="00915126" w:rsidRDefault="00915126" w:rsidP="0091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126" w14:paraId="077F6256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A0FA6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74353" w14:textId="77777777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E8FE9" w14:textId="471EA5DF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9F6F" w14:textId="77777777" w:rsidR="00915126" w:rsidRDefault="00915126" w:rsidP="0091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582B3C" w14:textId="0A102F07" w:rsidR="00915126" w:rsidRDefault="00915126" w:rsidP="0091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126" w14:paraId="3361A462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C1FEF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1F17C" w14:textId="77777777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9FDD5" w14:textId="7DCE27E9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BC1C6" w14:textId="77777777" w:rsidR="00915126" w:rsidRDefault="00915126" w:rsidP="0091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05AA43" w14:textId="29E8C336" w:rsidR="00915126" w:rsidRDefault="00915126" w:rsidP="0091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126" w14:paraId="71ABE5A1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077D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80F9D" w14:textId="77777777" w:rsidR="00915126" w:rsidRDefault="00915126" w:rsidP="00915126">
            <w:pPr>
              <w:pStyle w:val="CRCoverPage"/>
              <w:spacing w:after="0"/>
              <w:rPr>
                <w:noProof/>
              </w:rPr>
            </w:pPr>
          </w:p>
        </w:tc>
      </w:tr>
      <w:tr w:rsidR="00915126" w14:paraId="7B587EE6" w14:textId="77777777" w:rsidTr="008F0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54B65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A4FE8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5126" w:rsidRPr="008863B9" w14:paraId="4A8728BF" w14:textId="77777777" w:rsidTr="008F01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93512" w14:textId="77777777" w:rsidR="00915126" w:rsidRPr="008863B9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59C3A" w14:textId="77777777" w:rsidR="00915126" w:rsidRPr="008863B9" w:rsidRDefault="00915126" w:rsidP="009151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5126" w14:paraId="2C6B1FD4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312C2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3817B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12541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12257E62" w14:textId="595E70C8" w:rsidR="00DE261D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261D" w:rsidRPr="00712187">
        <w:rPr>
          <w:rFonts w:cs="Arial"/>
          <w:iCs/>
        </w:rPr>
        <w:t>Table of Contents</w:t>
      </w:r>
      <w:r w:rsidR="00DE261D">
        <w:tab/>
      </w:r>
      <w:r w:rsidR="00DE261D">
        <w:fldChar w:fldCharType="begin"/>
      </w:r>
      <w:r w:rsidR="00DE261D">
        <w:instrText xml:space="preserve"> PAGEREF _Toc212541185 \h </w:instrText>
      </w:r>
      <w:r w:rsidR="00DE261D">
        <w:fldChar w:fldCharType="separate"/>
      </w:r>
      <w:r w:rsidR="00DE261D">
        <w:t>2</w:t>
      </w:r>
      <w:r w:rsidR="00DE261D">
        <w:fldChar w:fldCharType="end"/>
      </w:r>
    </w:p>
    <w:p w14:paraId="436E35BE" w14:textId="48AD33F0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_Toc212541186 \h </w:instrText>
      </w:r>
      <w:r>
        <w:fldChar w:fldCharType="separate"/>
      </w:r>
      <w:r>
        <w:t>3</w:t>
      </w:r>
      <w:r>
        <w:fldChar w:fldCharType="end"/>
      </w:r>
    </w:p>
    <w:p w14:paraId="76108014" w14:textId="3700AFE1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_Toc212541187 \h </w:instrText>
      </w:r>
      <w:r>
        <w:fldChar w:fldCharType="separate"/>
      </w:r>
      <w:r>
        <w:t>3</w:t>
      </w:r>
      <w:r>
        <w:fldChar w:fldCharType="end"/>
      </w:r>
    </w:p>
    <w:p w14:paraId="720E7919" w14:textId="24BAC5AD" w:rsidR="00DE261D" w:rsidRDefault="00DE26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rFonts w:cs="Arial"/>
          <w:b/>
          <w:lang w:val="pt-BR"/>
        </w:rPr>
        <w:t xml:space="preserve">Change </w:t>
      </w:r>
      <w:r w:rsidRPr="00712187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_Toc212541188 \h </w:instrText>
      </w:r>
      <w:r>
        <w:fldChar w:fldCharType="separate"/>
      </w:r>
      <w:r>
        <w:t>3</w:t>
      </w:r>
      <w:r>
        <w:fldChar w:fldCharType="end"/>
      </w:r>
    </w:p>
    <w:p w14:paraId="54D44E35" w14:textId="61444083" w:rsidR="0072478F" w:rsidRDefault="001D1E67" w:rsidP="00363DBB">
      <w:pPr>
        <w:pStyle w:val="TOC2"/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72478F"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12541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12541187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12541188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455A2B2E" w:rsidR="0088494B" w:rsidRPr="003C4E4F" w:rsidRDefault="006F7B42" w:rsidP="009F0907">
            <w:pPr>
              <w:spacing w:after="0"/>
              <w:rPr>
                <w:rFonts w:ascii="Arial" w:hAnsi="Arial" w:cs="Arial"/>
              </w:rPr>
            </w:pPr>
            <w:r w:rsidRPr="006F7B42">
              <w:rPr>
                <w:rFonts w:ascii="Arial" w:hAnsi="Arial" w:cs="Arial"/>
              </w:rPr>
              <w:t>f_NR5GC_ModifyPDUSession_ConfigureCallMedia</w:t>
            </w:r>
          </w:p>
        </w:tc>
      </w:tr>
      <w:tr w:rsidR="006F7B42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6F7B42" w:rsidRPr="003C4E4F" w:rsidRDefault="006F7B42" w:rsidP="006F7B4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E69F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F73C29">
              <w:rPr>
                <w:noProof/>
              </w:rPr>
              <w:t>f_NR5GC_ModifyPDUSession_ConfigureCallMedia</w:t>
            </w:r>
            <w:r>
              <w:rPr>
                <w:noProof/>
              </w:rPr>
              <w:t xml:space="preserve">,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 xml:space="preserve"> is declared to be of type template (value) :</w:t>
            </w:r>
          </w:p>
          <w:p w14:paraId="2B574E7C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var template (value) MappedContextList_Type v_MappedEPSContext;</w:t>
            </w:r>
          </w:p>
          <w:p w14:paraId="4F6AB41A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8C271B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then passed to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>.</w:t>
            </w:r>
          </w:p>
          <w:p w14:paraId="5AC51298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673E9D" w14:textId="77777777" w:rsidR="006F7B42" w:rsidRDefault="006F7B42" w:rsidP="006F7B4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The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 xml:space="preserve"> expects this as an argument of type </w:t>
            </w:r>
            <w:r w:rsidRPr="00F73C29">
              <w:rPr>
                <w:b/>
                <w:bCs/>
                <w:noProof/>
              </w:rPr>
              <w:t>out template (omit) MappedEPSContext p_MappedEPSContextMedia</w:t>
            </w:r>
          </w:p>
          <w:p w14:paraId="74D9EE5D" w14:textId="77777777" w:rsidR="006F7B42" w:rsidRDefault="006F7B42" w:rsidP="006F7B4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79A641D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Within the function f_NR5GC_ModifyPDUSession_BuildMediaParams, depending on whether isvalue(p_GSM_MobilityInfo.EPS_Bearer) evaluates as TRUE, the out parameter p_MappedEPSContextMedia is initialized.</w:t>
            </w:r>
          </w:p>
          <w:p w14:paraId="28FF8FF7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42D1FE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If the testcase is run with a UE set in NR only mode, the condition isvalue(p_GSM_MobilityInfo.EPS_Bearer) evaluates as FALSE, and the out parameter p_MappedEPSContextMedia is set as OMIT.</w:t>
            </w:r>
          </w:p>
          <w:p w14:paraId="717EE040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6DF581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When the flow exits the function f_NR5GC_ModifyPDUSession_BuildMediaParams, a situation arises where parameter p_MappedEPSContextMedia = OMIT, but the variable v_MappedEPSContext is of type template (value).</w:t>
            </w:r>
          </w:p>
          <w:p w14:paraId="34703240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4499AA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This causes a CompulsoryValueOmittedException, and results in testcase failure.</w:t>
            </w:r>
          </w:p>
          <w:p w14:paraId="4B12685C" w14:textId="15C7F57D" w:rsidR="006F7B42" w:rsidRPr="00AC794D" w:rsidRDefault="006F7B42" w:rsidP="006F7B42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6F7B4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F7B42" w:rsidRPr="003C4E4F" w:rsidRDefault="006F7B42" w:rsidP="006F7B4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A2B7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use a different variable </w:t>
            </w:r>
            <w:r w:rsidRPr="00F73C29">
              <w:rPr>
                <w:noProof/>
              </w:rPr>
              <w:t>v_MappedEPSContext_SingleElement</w:t>
            </w:r>
            <w:r>
              <w:rPr>
                <w:noProof/>
              </w:rPr>
              <w:t xml:space="preserve"> of type template (omit) to be passed to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 xml:space="preserve"> and then based on whether this is populated with a value, the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>[i] be assigned this value.</w:t>
            </w:r>
          </w:p>
          <w:p w14:paraId="19C32857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also proposed to change the type of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 xml:space="preserve"> to template (omit).</w:t>
            </w:r>
          </w:p>
          <w:p w14:paraId="6EEF4DC5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59F47F" w14:textId="6D87794C" w:rsidR="006F7B42" w:rsidRPr="000E5E72" w:rsidRDefault="006F7B42" w:rsidP="006F7B42">
            <w:pPr>
              <w:pStyle w:val="CRCoverPage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Please see below.</w:t>
            </w:r>
          </w:p>
        </w:tc>
      </w:tr>
      <w:tr w:rsidR="006F7B4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F7B42" w:rsidRPr="003C4E4F" w:rsidRDefault="006F7B42" w:rsidP="006F7B4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9D548D7" w:rsidR="006F7B42" w:rsidRPr="006A4E81" w:rsidRDefault="001515E3" w:rsidP="006F7B4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NR5GC_IMSProcedures.ttcn</w:t>
            </w:r>
          </w:p>
        </w:tc>
      </w:tr>
      <w:tr w:rsidR="006F7B4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F7B42" w:rsidRPr="003C4E4F" w:rsidRDefault="006F7B42" w:rsidP="006F7B4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7777777" w:rsidR="006F7B42" w:rsidRPr="003C4E4F" w:rsidRDefault="006F7B42" w:rsidP="006F7B4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CA3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>function f_NR5GC_ModifyPDUSession_ConfigureCallMedia(</w:t>
            </w:r>
            <w:proofErr w:type="spellStart"/>
            <w:r w:rsidRPr="002141CE">
              <w:rPr>
                <w:rFonts w:asciiTheme="minorHAnsi" w:hAnsiTheme="minorHAnsi" w:cstheme="minorHAnsi"/>
              </w:rPr>
              <w:t>NR_CellId_Type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5D4A493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GSM_MobilityInfo_Type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05E6B2E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ListOfMedia_Type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7E69C9B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boolean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p_IncludeMappedCxts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true) runs on NR5GC_PTC</w:t>
            </w:r>
          </w:p>
          <w:p w14:paraId="3B6C591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{ // @sic R5-253115 sic@ created common function to establish all media types</w:t>
            </w:r>
          </w:p>
          <w:p w14:paraId="46A342B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NR_SRB_COMMON_IND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0044360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NG_NAS_DL_Pdu_Type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v_PiggyBackedMsgToSend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53D8D36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4032E6B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7BCAE47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NR_RLC_BearerToAddModList_Type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31AB49C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3391E4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NR_RadioBearerList_Type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14C116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PDN_AddressInfo_Type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v_PDN_AddressInfo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2E44039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  <w:lang w:val="de-DE"/>
              </w:rPr>
              <w:t>var</w:t>
            </w:r>
            <w:proofErr w:type="spellEnd"/>
            <w:r w:rsidRPr="002141CE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  <w:lang w:val="de-DE"/>
              </w:rPr>
              <w:t>IntegerList_Type</w:t>
            </w:r>
            <w:proofErr w:type="spellEnd"/>
            <w:r w:rsidRPr="002141CE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  <w:lang w:val="de-DE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  <w:lang w:val="de-DE"/>
              </w:rPr>
              <w:t>;</w:t>
            </w:r>
          </w:p>
          <w:p w14:paraId="024B998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</w:t>
            </w:r>
            <w:r w:rsidRPr="002141CE">
              <w:rPr>
                <w:rFonts w:asciiTheme="minorHAnsi" w:hAnsiTheme="minorHAnsi" w:cstheme="minorHAnsi"/>
              </w:rPr>
              <w:t xml:space="preserve">var </w:t>
            </w:r>
            <w:proofErr w:type="spellStart"/>
            <w:r w:rsidRPr="002141CE">
              <w:rPr>
                <w:rFonts w:asciiTheme="minorHAnsi" w:hAnsiTheme="minorHAnsi" w:cstheme="minorHAnsi"/>
              </w:rPr>
              <w:t>boolean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v_IsFR1 := f_NR_CellInfo_GetIsFR1(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294D43F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QoS_FlowList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435C4A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QoS_RuleList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DC6550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QosFlow_Identification_Type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CB8818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O1_Type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7D4EC4E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MappedContextList_Type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51E3D0A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(omit)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omit;  // @sic R5s211336 sic@</w:t>
            </w:r>
          </w:p>
          <w:p w14:paraId="2BC8FD6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  <w:lang w:val="de-DE"/>
              </w:rPr>
              <w:t>var</w:t>
            </w:r>
            <w:proofErr w:type="spellEnd"/>
            <w:r w:rsidRPr="002141CE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  <w:lang w:val="de-DE"/>
              </w:rPr>
              <w:t>IntegerList_Type</w:t>
            </w:r>
            <w:proofErr w:type="spellEnd"/>
            <w:r w:rsidRPr="002141CE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  <w:lang w:val="de-DE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  <w:lang w:val="de-DE"/>
              </w:rPr>
              <w:t>;</w:t>
            </w:r>
          </w:p>
          <w:p w14:paraId="58AD09C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</w:t>
            </w:r>
            <w:r w:rsidRPr="002141CE">
              <w:rPr>
                <w:rFonts w:asciiTheme="minorHAnsi" w:hAnsiTheme="minorHAnsi" w:cstheme="minorHAnsi"/>
              </w:rPr>
              <w:t xml:space="preserve">var integer 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015C7F6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(omit) RLC_Config_v1700 v_RLC_Config_v1700 := f_NR_RLC_Config_v1700(); //@sic R5-256933 sic@</w:t>
            </w:r>
          </w:p>
          <w:p w14:paraId="548FFB5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32AA148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f_NR_GetNextDRBIds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false,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)); // @sic R5s210877 sic@</w:t>
            </w:r>
          </w:p>
          <w:p w14:paraId="41E2F8E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3B74938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for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0; 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&lt;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); 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i+1) { // @sic R5s250396 sic@</w:t>
            </w:r>
          </w:p>
          <w:p w14:paraId="024CB6C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540CB91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f_NR5GC_ModifyPDUSession_BuildMediaParams(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0726C96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76088D6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// build components of Reconfiguration message</w:t>
            </w:r>
          </w:p>
          <w:p w14:paraId="4125188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 := cs_NR_DRB_ToAddMod(cs_NR_DRB_SDAP(cs_SDAP_Config(oct2int(p_GSM_MobilityInfo.SessionId), false, {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]})),</w:t>
            </w:r>
          </w:p>
          <w:p w14:paraId="472B062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</w:t>
            </w:r>
          </w:p>
          <w:p w14:paraId="5896E8F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-, -,</w:t>
            </w:r>
          </w:p>
          <w:p w14:paraId="307448C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cs_38508_PDCP_Config ( -, ms80, omit)); // UM as per 38.508-1 Table 4.6.3-99: PDCP-Config  @sic R5-213445 sic@</w:t>
            </w:r>
          </w:p>
          <w:p w14:paraId="781926E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f_NR_GetRadioBearerConfig_FullUM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 -, -, f_ReturnNR_SDAP_Configuration_FromSDAP_Config(valueof(cs_SDAP_Config(oct2int(p_GSM_MobilityInfo.SessionId), false, {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]}))));</w:t>
            </w:r>
          </w:p>
          <w:p w14:paraId="77F73F1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 := cs_38508_RLC_BearerConfig_DRB(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</w:t>
            </w:r>
          </w:p>
          <w:p w14:paraId="633D46D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</w:t>
            </w:r>
            <w:r w:rsidRPr="002141CE">
              <w:rPr>
                <w:rFonts w:asciiTheme="minorHAnsi" w:hAnsiTheme="minorHAnsi" w:cstheme="minorHAnsi"/>
                <w:lang w:val="de-DE"/>
              </w:rPr>
              <w:t>cs_38508_RLC_Config_UM_DRB(</w:t>
            </w:r>
            <w:proofErr w:type="spellStart"/>
            <w:r w:rsidRPr="002141CE">
              <w:rPr>
                <w:rFonts w:asciiTheme="minorHAnsi" w:hAnsiTheme="minorHAnsi" w:cstheme="minorHAnsi"/>
                <w:lang w:val="de-DE"/>
              </w:rPr>
              <w:t>f_NR_UL_UM_RLC</w:t>
            </w:r>
            <w:proofErr w:type="spellEnd"/>
            <w:r w:rsidRPr="002141CE">
              <w:rPr>
                <w:rFonts w:asciiTheme="minorHAnsi" w:hAnsiTheme="minorHAnsi" w:cstheme="minorHAnsi"/>
                <w:lang w:val="de-DE"/>
              </w:rPr>
              <w:t xml:space="preserve">(), </w:t>
            </w:r>
            <w:proofErr w:type="spellStart"/>
            <w:r w:rsidRPr="002141CE">
              <w:rPr>
                <w:rFonts w:asciiTheme="minorHAnsi" w:hAnsiTheme="minorHAnsi" w:cstheme="minorHAnsi"/>
                <w:lang w:val="de-DE"/>
              </w:rPr>
              <w:t>f_NR_DL_UM_RLC</w:t>
            </w:r>
            <w:proofErr w:type="spellEnd"/>
            <w:r w:rsidRPr="002141CE">
              <w:rPr>
                <w:rFonts w:asciiTheme="minorHAnsi" w:hAnsiTheme="minorHAnsi" w:cstheme="minorHAnsi"/>
                <w:lang w:val="de-DE"/>
              </w:rPr>
              <w:t>(v_IsFR1)),</w:t>
            </w:r>
          </w:p>
          <w:p w14:paraId="40D3004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                                                      </w:t>
            </w:r>
            <w:r w:rsidRPr="002141CE">
              <w:rPr>
                <w:rFonts w:asciiTheme="minorHAnsi" w:hAnsiTheme="minorHAnsi" w:cstheme="minorHAnsi"/>
              </w:rPr>
              <w:t>cs_38508_LogicalChannelConfig_DRB,</w:t>
            </w:r>
          </w:p>
          <w:p w14:paraId="79BE14F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-,</w:t>
            </w:r>
          </w:p>
          <w:p w14:paraId="0C36D63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v_RLC_Config_v1700); //@sic R5-256933 sic@</w:t>
            </w:r>
          </w:p>
          <w:p w14:paraId="2EC3F1E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2E23745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cs_IP_QosFlowId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(oct2int(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]);</w:t>
            </w:r>
          </w:p>
          <w:p w14:paraId="2134315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select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]) { // @sic R5-253130 sic@</w:t>
            </w:r>
          </w:p>
          <w:p w14:paraId="6A566FE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case (Speech, Emergency) {</w:t>
            </w:r>
          </w:p>
          <w:p w14:paraId="110F2CA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f_IP_RtpRtcpLoopback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(IP,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p_GSM_MobilityInfo.PdnIndex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tsc_IMS_MediaPort_M1,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));</w:t>
            </w:r>
          </w:p>
          <w:p w14:paraId="0E31170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} case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DataChannel</w:t>
            </w:r>
            <w:proofErr w:type="spellEnd"/>
            <w:r w:rsidRPr="002141CE">
              <w:rPr>
                <w:rFonts w:asciiTheme="minorHAnsi" w:hAnsiTheme="minorHAnsi" w:cstheme="minorHAnsi"/>
              </w:rPr>
              <w:t>) {</w:t>
            </w:r>
          </w:p>
          <w:p w14:paraId="0C4D33E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v_PDN_AddressInfo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f_PDN_AddressInfo_Get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p_GSM_MobilityInfo.PdnIndex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08CCB58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f_IP_ConfigureDiscardDataLoopbackData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(IP, tsc_IMS_MediaPort_M2, cs_IPv4Addr(v_PDN_AddressInfo.Remote_IPAddressIPv4),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), discard);</w:t>
            </w:r>
          </w:p>
          <w:p w14:paraId="305DC88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f_IP_ConfigureDiscardDataLoopbackData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(IP, tsc_IMS_MediaPort_M2, cs_IPv6Addr(v_PDN_AddressInfo.Remote_IPAddressIPv6),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), discard);</w:t>
            </w:r>
          </w:p>
          <w:p w14:paraId="18E1AE0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} case else {</w:t>
            </w:r>
          </w:p>
          <w:p w14:paraId="24DDAF4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f_IP_RtpRtcpLoopback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(IP,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p_GSM_MobilityInfo.PdnIndex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tsc_IMS_MediaPort_M2,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));</w:t>
            </w:r>
          </w:p>
          <w:p w14:paraId="679A699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}</w:t>
            </w:r>
          </w:p>
          <w:p w14:paraId="29D0EF0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</w:t>
            </w:r>
          </w:p>
          <w:p w14:paraId="4F6E324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518BFF7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02D3ABF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if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isvalue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p_GSM_MobilityInfo.EPS_Bearer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 and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p_IncludeMappedCxts</w:t>
            </w:r>
            <w:proofErr w:type="spellEnd"/>
            <w:r w:rsidRPr="002141CE">
              <w:rPr>
                <w:rFonts w:asciiTheme="minorHAnsi" w:hAnsiTheme="minorHAnsi" w:cstheme="minorHAnsi"/>
              </w:rPr>
              <w:t>) {  // This is only set if the UE supports EPS  @sic R5-216153 sic@</w:t>
            </w:r>
          </w:p>
          <w:p w14:paraId="0D788CE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if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) == 1) {</w:t>
            </w:r>
          </w:p>
          <w:p w14:paraId="64C33F6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cs_OneMappedEPSBearerContextList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[0]); // @sic R5-216153 sic@</w:t>
            </w:r>
          </w:p>
          <w:p w14:paraId="31646B6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 else {</w:t>
            </w:r>
          </w:p>
          <w:p w14:paraId="7479E4A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cs_TwoMappedEPSBearerContextList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[0],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[1]); // @sic R5-216153 sic@</w:t>
            </w:r>
          </w:p>
          <w:p w14:paraId="0344B88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</w:t>
            </w:r>
          </w:p>
          <w:p w14:paraId="7E67C3D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6DD032A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6733CF5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v_PiggyBackedMsgToSend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f_Get_NG_PDUSessionModificationCommand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49A5152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omit,</w:t>
            </w:r>
          </w:p>
          <w:p w14:paraId="5D28E13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-, -, -, -,</w:t>
            </w:r>
          </w:p>
          <w:p w14:paraId="0453E9D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cs_QoS_Rules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, '7A'O),</w:t>
            </w:r>
          </w:p>
          <w:p w14:paraId="223EE38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cs_QoSFlowDescr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r w:rsidRPr="002141CE">
              <w:rPr>
                <w:rFonts w:asciiTheme="minorHAnsi" w:hAnsiTheme="minorHAnsi" w:cstheme="minorHAnsi"/>
              </w:rPr>
              <w:t>),       // @sic R5-213155 sic@</w:t>
            </w:r>
          </w:p>
          <w:p w14:paraId="61AB86A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>);                                                // @sic R5-216153 sic@</w:t>
            </w:r>
          </w:p>
          <w:p w14:paraId="0C58F7D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4C2846F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// then send RRC Reconfiguration message</w:t>
            </w:r>
          </w:p>
          <w:p w14:paraId="403798D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cs_38508_RadioBearerConfigDef(-,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2FEE8C6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f_NR_GetCellgroupConfig_DRB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, false);</w:t>
            </w:r>
          </w:p>
          <w:p w14:paraId="6D8C21C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v_CellGroupConfig.rlc_BearerToAddModList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33F8C68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69E41C6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f_NR_RRCReconfigNewDRBWithSSConfig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6F22779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185252A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29392A6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111BAC0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{ cs_NG_NAS_RequestWithPiggybacking(tsc_SHT_IntegrityProtected_Ciphered,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v_PiggyBackedMsgToSend</w:t>
            </w:r>
            <w:proofErr w:type="spellEnd"/>
            <w:r w:rsidRPr="002141CE">
              <w:rPr>
                <w:rFonts w:asciiTheme="minorHAnsi" w:hAnsiTheme="minorHAnsi" w:cstheme="minorHAnsi"/>
              </w:rPr>
              <w:t>) }, -, -, false); // @sic R5-224685 sic@</w:t>
            </w:r>
          </w:p>
          <w:p w14:paraId="6DA415E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alt { // @sic R5-224685 sic@</w:t>
            </w:r>
          </w:p>
          <w:p w14:paraId="4AE9656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car_NR_SRB_RrcPdu_IND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 tsc_NR_RbId_SRB1, cr_38508_RRCReconfigurationComplete))</w:t>
            </w:r>
          </w:p>
          <w:p w14:paraId="76E437F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{ // RRC then NAS</w:t>
            </w:r>
          </w:p>
          <w:p w14:paraId="2C451D1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car_NR_SRB_NasPdu_IND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72799AB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tsc_NR_RbId_SRB2,</w:t>
            </w:r>
          </w:p>
          <w:p w14:paraId="3E3295B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cr_NG_NAS_IndWithPiggybacking((tsc_SHT_IntegrityProtected_Ciphered,tsc_SHT_IntegrityProtected)))) -&gt; value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35A6389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44D4D72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}</w:t>
            </w:r>
          </w:p>
          <w:p w14:paraId="344F1A7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car_NR_SRB_NasPdu_IND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59B7D1A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tsc_NR_RbId_SRB2,</w:t>
            </w:r>
          </w:p>
          <w:p w14:paraId="7BF3B06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cr_NG_NAS_IndWithPiggybacking((tsc_SHT_IntegrityProtected_Ciphered,tsc_SHT_IntegrityProtected)))) -&gt; value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</w:p>
          <w:p w14:paraId="4EC2BE4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{ // NAS then RRC</w:t>
            </w:r>
          </w:p>
          <w:p w14:paraId="200B5F0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car_NR_SRB_RrcPdu_IND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 tsc_NR_RbId_SRB1, cr_38508_RRCReconfigurationComplete));</w:t>
            </w:r>
          </w:p>
          <w:p w14:paraId="6F4934D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}</w:t>
            </w:r>
          </w:p>
          <w:p w14:paraId="667DA0E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7C93AF8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if (not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f_Check_NG_PDUSessionModificationComplete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v_ReceivedAsp.Signalling.Nas</w:t>
            </w:r>
            <w:proofErr w:type="spellEnd"/>
            <w:r w:rsidRPr="002141CE">
              <w:rPr>
                <w:rFonts w:asciiTheme="minorHAnsi" w:hAnsiTheme="minorHAnsi" w:cstheme="minorHAnsi"/>
              </w:rPr>
              <w:t>[0].</w:t>
            </w:r>
            <w:proofErr w:type="spellStart"/>
            <w:r w:rsidRPr="002141CE">
              <w:rPr>
                <w:rFonts w:asciiTheme="minorHAnsi" w:hAnsiTheme="minorHAnsi" w:cstheme="minorHAnsi"/>
              </w:rPr>
              <w:t>Pdu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 {</w:t>
            </w:r>
          </w:p>
          <w:p w14:paraId="48C21C3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f_NR_SetVerdictFailOrInconc</w:t>
            </w:r>
            <w:proofErr w:type="spellEnd"/>
            <w:r w:rsidRPr="002141CE">
              <w:rPr>
                <w:rFonts w:asciiTheme="minorHAnsi" w:hAnsiTheme="minorHAnsi" w:cstheme="minorHAnsi"/>
              </w:rPr>
              <w:t>(__FILE__, __LINE__, "PDU Session Modification Complete failed");</w:t>
            </w:r>
          </w:p>
          <w:p w14:paraId="59C271E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20734DB4" w14:textId="13999786" w:rsidR="001D5055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867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>function f_NR5GC_ModifyPDUSession_ConfigureCallMedia(</w:t>
            </w:r>
            <w:proofErr w:type="spellStart"/>
            <w:r w:rsidRPr="002141CE">
              <w:rPr>
                <w:rFonts w:asciiTheme="minorHAnsi" w:hAnsiTheme="minorHAnsi" w:cstheme="minorHAnsi"/>
              </w:rPr>
              <w:t>NR_CellId_Type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5449633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GSM_MobilityInfo_Type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1E7002A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ListOfMedia_Type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4A23B4E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boolean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p_IncludeMappedCxts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true) runs on NR5GC_PTC</w:t>
            </w:r>
          </w:p>
          <w:p w14:paraId="56E0377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{ // @sic R5-253115 sic@ created common function to establish all media types</w:t>
            </w:r>
          </w:p>
          <w:p w14:paraId="72BCD4D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NR_SRB_COMMON_IND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513E9C5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NG_NAS_DL_Pdu_Type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v_PiggyBackedMsgToSend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A018EA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58CA619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70F2EF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NR_RLC_BearerToAddModList_Type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4C8A2B7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BB1B39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NR_RadioBearerList_Type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B42A4E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  <w:lang w:val="de-DE"/>
              </w:rPr>
              <w:t>var</w:t>
            </w:r>
            <w:proofErr w:type="spellEnd"/>
            <w:r w:rsidRPr="002141CE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  <w:lang w:val="de-DE"/>
              </w:rPr>
              <w:t>IntegerList_Type</w:t>
            </w:r>
            <w:proofErr w:type="spellEnd"/>
            <w:r w:rsidRPr="002141CE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  <w:lang w:val="de-DE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  <w:lang w:val="de-DE"/>
              </w:rPr>
              <w:t>;</w:t>
            </w:r>
          </w:p>
          <w:p w14:paraId="66BC387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</w:t>
            </w:r>
            <w:r w:rsidRPr="002141CE">
              <w:rPr>
                <w:rFonts w:asciiTheme="minorHAnsi" w:hAnsiTheme="minorHAnsi" w:cstheme="minorHAnsi"/>
              </w:rPr>
              <w:t xml:space="preserve">var </w:t>
            </w:r>
            <w:proofErr w:type="spellStart"/>
            <w:r w:rsidRPr="002141CE">
              <w:rPr>
                <w:rFonts w:asciiTheme="minorHAnsi" w:hAnsiTheme="minorHAnsi" w:cstheme="minorHAnsi"/>
              </w:rPr>
              <w:t>boolean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v_IsFR1 := f_NR_CellInfo_GetIsFR1(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5DCECFD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QoS_FlowList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2088E8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QoS_RuleList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7D508A9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QosFlow_Identification_Type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5E1898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O1_Type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08654B86" w14:textId="3C381F00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r w:rsidRPr="002141CE">
              <w:rPr>
                <w:rFonts w:asciiTheme="minorHAnsi" w:hAnsiTheme="minorHAnsi" w:cstheme="minorHAnsi"/>
                <w:highlight w:val="yellow"/>
              </w:rPr>
              <w:t>//WA#WI1460385</w:t>
            </w:r>
            <w:r w:rsidRPr="002141CE">
              <w:rPr>
                <w:rFonts w:asciiTheme="minorHAnsi" w:hAnsiTheme="minorHAnsi" w:cstheme="minorHAnsi"/>
                <w:highlight w:val="yellow"/>
              </w:rPr>
              <w:t xml:space="preserve"> </w:t>
            </w:r>
            <w:r w:rsidRPr="002141CE">
              <w:rPr>
                <w:rFonts w:asciiTheme="minorHAnsi" w:hAnsiTheme="minorHAnsi" w:cstheme="minorHAnsi"/>
                <w:b/>
                <w:bCs/>
                <w:highlight w:val="yellow"/>
              </w:rPr>
              <w:t>COMMENTED OUT</w:t>
            </w:r>
            <w:r w:rsidRPr="002141CE">
              <w:rPr>
                <w:rFonts w:asciiTheme="minorHAnsi" w:hAnsiTheme="minorHAnsi" w:cstheme="minorHAnsi"/>
                <w:highlight w:val="yellow"/>
              </w:rPr>
              <w:t xml:space="preserve"> var template (value) </w:t>
            </w:r>
            <w:proofErr w:type="spellStart"/>
            <w:r w:rsidRPr="002141CE">
              <w:rPr>
                <w:rFonts w:asciiTheme="minorHAnsi" w:hAnsiTheme="minorHAnsi" w:cstheme="minorHAnsi"/>
                <w:highlight w:val="yellow"/>
              </w:rPr>
              <w:t>MappedContextList_Type</w:t>
            </w:r>
            <w:proofErr w:type="spellEnd"/>
            <w:r w:rsidRPr="002141CE">
              <w:rPr>
                <w:rFonts w:asciiTheme="minorHAnsi" w:hAnsiTheme="minorHAnsi" w:cstheme="minorHAnsi"/>
                <w:highlight w:val="yellow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  <w:highlight w:val="yellow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  <w:highlight w:val="yellow"/>
              </w:rPr>
              <w:t>;</w:t>
            </w:r>
          </w:p>
          <w:p w14:paraId="310EFA7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r w:rsidRPr="002141CE">
              <w:rPr>
                <w:rFonts w:asciiTheme="minorHAnsi" w:hAnsiTheme="minorHAnsi" w:cstheme="minorHAnsi"/>
                <w:highlight w:val="green"/>
              </w:rPr>
              <w:t xml:space="preserve">var template (omit)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MappedContextList_Type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 := omit; //WA#WI1460385</w:t>
            </w:r>
          </w:p>
          <w:p w14:paraId="26AC911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highlight w:val="green"/>
              </w:rPr>
              <w:t xml:space="preserve">    var template (omit)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MappedEPSContext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v_MappedEPSContext_SingleElement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>; //WA#WI1460385</w:t>
            </w:r>
          </w:p>
          <w:p w14:paraId="4545CBC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(omit)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omit;  // @sic R5s211336 sic@</w:t>
            </w:r>
          </w:p>
          <w:p w14:paraId="21A6AD1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  <w:lang w:val="de-DE"/>
              </w:rPr>
              <w:t>var</w:t>
            </w:r>
            <w:proofErr w:type="spellEnd"/>
            <w:r w:rsidRPr="002141CE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  <w:lang w:val="de-DE"/>
              </w:rPr>
              <w:t>IntegerList_Type</w:t>
            </w:r>
            <w:proofErr w:type="spellEnd"/>
            <w:r w:rsidRPr="002141CE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  <w:lang w:val="de-DE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  <w:lang w:val="de-DE"/>
              </w:rPr>
              <w:t>;</w:t>
            </w:r>
          </w:p>
          <w:p w14:paraId="124C10F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</w:t>
            </w:r>
            <w:r w:rsidRPr="002141CE">
              <w:rPr>
                <w:rFonts w:asciiTheme="minorHAnsi" w:hAnsiTheme="minorHAnsi" w:cstheme="minorHAnsi"/>
              </w:rPr>
              <w:t xml:space="preserve">var integer 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0B34C9D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0330610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f_NR_GetNextDRBIds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false,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)); // @sic R5s210877 sic@    </w:t>
            </w:r>
          </w:p>
          <w:p w14:paraId="7207F3A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for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0; 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&lt;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); 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i+1) { //WA#WI1454486</w:t>
            </w:r>
          </w:p>
          <w:p w14:paraId="361C50C0" w14:textId="0B9024F5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f_NR5GC_ModifyPDUSession_BuildMediaParams(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v_MappedEPSContext_SingleElement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 </w:t>
            </w:r>
            <w:r w:rsidRPr="002141CE">
              <w:rPr>
                <w:rFonts w:asciiTheme="minorHAnsi" w:hAnsiTheme="minorHAnsi" w:cstheme="minorHAnsi"/>
                <w:highlight w:val="yellow"/>
              </w:rPr>
              <w:t>/*//WA#WI1460385</w:t>
            </w:r>
            <w:r w:rsidRPr="002141CE">
              <w:rPr>
                <w:rFonts w:asciiTheme="minorHAnsi" w:hAnsiTheme="minorHAnsi" w:cstheme="minorHAnsi"/>
                <w:highlight w:val="yellow"/>
              </w:rPr>
              <w:t xml:space="preserve"> COMMENTED OUT</w:t>
            </w:r>
            <w:r w:rsidRPr="002141CE">
              <w:rPr>
                <w:rFonts w:asciiTheme="minorHAnsi" w:hAnsiTheme="minorHAnsi" w:cstheme="minorHAnsi"/>
                <w:highlight w:val="yellow"/>
              </w:rPr>
              <w:t xml:space="preserve"> v_Mappe</w:t>
            </w:r>
            <w:proofErr w:type="spellStart"/>
            <w:r w:rsidRPr="002141CE">
              <w:rPr>
                <w:rFonts w:asciiTheme="minorHAnsi" w:hAnsiTheme="minorHAnsi" w:cstheme="minorHAnsi"/>
                <w:highlight w:val="yellow"/>
              </w:rPr>
              <w:t>dEPSContext</w:t>
            </w:r>
            <w:proofErr w:type="spellEnd"/>
            <w:r w:rsidRPr="002141CE">
              <w:rPr>
                <w:rFonts w:asciiTheme="minorHAnsi" w:hAnsiTheme="minorHAnsi" w:cstheme="minorHAnsi"/>
                <w:highlight w:val="yellow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  <w:highlight w:val="yellow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  <w:highlight w:val="yellow"/>
              </w:rPr>
              <w:t>]*/</w:t>
            </w:r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7752ADF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r w:rsidRPr="002141CE">
              <w:rPr>
                <w:rFonts w:asciiTheme="minorHAnsi" w:hAnsiTheme="minorHAnsi" w:cstheme="minorHAnsi"/>
                <w:highlight w:val="green"/>
              </w:rPr>
              <w:t xml:space="preserve">if(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isvalue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(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v_MappedEPSContext_SingleElement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 ) ) {//WA#WI1460385</w:t>
            </w:r>
          </w:p>
          <w:p w14:paraId="39E7C86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2141CE">
              <w:rPr>
                <w:rFonts w:asciiTheme="minorHAnsi" w:hAnsiTheme="minorHAnsi" w:cstheme="minorHAnsi"/>
                <w:highlight w:val="green"/>
              </w:rPr>
              <w:t xml:space="preserve">            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] :=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v_MappedEPSContext_SingleElement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>;</w:t>
            </w:r>
          </w:p>
          <w:p w14:paraId="0BFECBD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highlight w:val="green"/>
              </w:rPr>
              <w:t xml:space="preserve">        }</w:t>
            </w:r>
          </w:p>
          <w:p w14:paraId="48DEBD1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2408E7D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// build components of Reconfiguration message</w:t>
            </w:r>
          </w:p>
          <w:p w14:paraId="04B3A7D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 := cs_NR_DRB_ToAddMod(cs_NR_DRB_SDAP(cs_SDAP_Config(oct2int(p_GSM_MobilityInfo.SessionId), false, {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]})),</w:t>
            </w:r>
          </w:p>
          <w:p w14:paraId="7B3B5A9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</w:t>
            </w:r>
          </w:p>
          <w:p w14:paraId="2F0F517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-, -,</w:t>
            </w:r>
          </w:p>
          <w:p w14:paraId="79B5DAF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cs_38508_PDCP_Config ( -, ms80, omit)); // UM as per 38.508-1 Table 4.6.3-99: PDCP-Config  @sic R5-213445 sic@</w:t>
            </w:r>
          </w:p>
          <w:p w14:paraId="509EE6B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f_NR_GetRadioBearerConfig_FullUM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 -, -, f_ReturnNR_SDAP_Configuration_FromSDAP_Config(valueof(cs_SDAP_Config(oct2int(p_GSM_MobilityInfo.SessionId), false, {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]}))));</w:t>
            </w:r>
          </w:p>
          <w:p w14:paraId="7B04D29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 := cs_38508_RLC_BearerConfig_DRB(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</w:t>
            </w:r>
          </w:p>
          <w:p w14:paraId="030EDC5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</w:t>
            </w:r>
            <w:r w:rsidRPr="002141CE">
              <w:rPr>
                <w:rFonts w:asciiTheme="minorHAnsi" w:hAnsiTheme="minorHAnsi" w:cstheme="minorHAnsi"/>
                <w:lang w:val="de-DE"/>
              </w:rPr>
              <w:t>cs_38508_RLC_Config_UM_DRB(</w:t>
            </w:r>
            <w:proofErr w:type="spellStart"/>
            <w:r w:rsidRPr="002141CE">
              <w:rPr>
                <w:rFonts w:asciiTheme="minorHAnsi" w:hAnsiTheme="minorHAnsi" w:cstheme="minorHAnsi"/>
                <w:lang w:val="de-DE"/>
              </w:rPr>
              <w:t>f_NR_UL_UM_RLC</w:t>
            </w:r>
            <w:proofErr w:type="spellEnd"/>
            <w:r w:rsidRPr="002141CE">
              <w:rPr>
                <w:rFonts w:asciiTheme="minorHAnsi" w:hAnsiTheme="minorHAnsi" w:cstheme="minorHAnsi"/>
                <w:lang w:val="de-DE"/>
              </w:rPr>
              <w:t xml:space="preserve">(), </w:t>
            </w:r>
            <w:proofErr w:type="spellStart"/>
            <w:r w:rsidRPr="002141CE">
              <w:rPr>
                <w:rFonts w:asciiTheme="minorHAnsi" w:hAnsiTheme="minorHAnsi" w:cstheme="minorHAnsi"/>
                <w:lang w:val="de-DE"/>
              </w:rPr>
              <w:t>f_NR_DL_UM_RLC</w:t>
            </w:r>
            <w:proofErr w:type="spellEnd"/>
            <w:r w:rsidRPr="002141CE">
              <w:rPr>
                <w:rFonts w:asciiTheme="minorHAnsi" w:hAnsiTheme="minorHAnsi" w:cstheme="minorHAnsi"/>
                <w:lang w:val="de-DE"/>
              </w:rPr>
              <w:t>(v_IsFR1)),</w:t>
            </w:r>
          </w:p>
          <w:p w14:paraId="6C27E38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                                                      </w:t>
            </w:r>
            <w:r w:rsidRPr="002141CE">
              <w:rPr>
                <w:rFonts w:asciiTheme="minorHAnsi" w:hAnsiTheme="minorHAnsi" w:cstheme="minorHAnsi"/>
              </w:rPr>
              <w:t>cs_38508_LogicalChannelConfig_DRB);</w:t>
            </w:r>
          </w:p>
          <w:p w14:paraId="5150776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1702892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cs_IP_QosFlowId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(oct2int(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]);</w:t>
            </w:r>
          </w:p>
          <w:p w14:paraId="5754A75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if (match(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 (Speech, Emergency))) {</w:t>
            </w:r>
          </w:p>
          <w:p w14:paraId="65A465F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f_IP_RtpRtcpLoopback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(IP,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p_GSM_MobilityInfo.PdnIndex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tsc_IMS_MediaPort_M1,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));</w:t>
            </w:r>
          </w:p>
          <w:p w14:paraId="6EE942E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 else {</w:t>
            </w:r>
          </w:p>
          <w:p w14:paraId="05B9316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f_IP_RtpRtcpLoopback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(IP,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p_GSM_MobilityInfo.PdnIndex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tsc_IMS_MediaPort_M2,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));</w:t>
            </w:r>
          </w:p>
          <w:p w14:paraId="2CA9E66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</w:t>
            </w:r>
          </w:p>
          <w:p w14:paraId="0CF90C6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495CD4F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09628E2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if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isvalue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p_GSM_MobilityInfo.EPS_Bearer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 and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p_IncludeMappedCxts</w:t>
            </w:r>
            <w:proofErr w:type="spellEnd"/>
            <w:r w:rsidRPr="002141CE">
              <w:rPr>
                <w:rFonts w:asciiTheme="minorHAnsi" w:hAnsiTheme="minorHAnsi" w:cstheme="minorHAnsi"/>
              </w:rPr>
              <w:t>) {  // This is only set if the UE supports EPS  @sic R5-216153 sic@</w:t>
            </w:r>
          </w:p>
          <w:p w14:paraId="24F51FA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if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) == 1) {</w:t>
            </w:r>
          </w:p>
          <w:p w14:paraId="6ACC123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cs_OneMappedEPSBearerContextList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[0]); // @sic R5-216153 sic@</w:t>
            </w:r>
          </w:p>
          <w:p w14:paraId="31E301C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 else {</w:t>
            </w:r>
          </w:p>
          <w:p w14:paraId="6CC7DB4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cs_TwoMappedEPSBearerContextList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[0],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[1]); // @sic R5-216153 sic@</w:t>
            </w:r>
          </w:p>
          <w:p w14:paraId="4A33FE2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</w:t>
            </w:r>
          </w:p>
          <w:p w14:paraId="47AAADA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79D3FCE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549A676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v_PiggyBackedMsgToSend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f_Get_NG_PDUSessionModificationCommand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427E0F3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omit,</w:t>
            </w:r>
          </w:p>
          <w:p w14:paraId="791ABCA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-, -, -, -,</w:t>
            </w:r>
          </w:p>
          <w:p w14:paraId="11C3F5F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cs_QoS_Rules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, '7A'O),</w:t>
            </w:r>
          </w:p>
          <w:p w14:paraId="25BFA72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cs_QoSFlowDescr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r w:rsidRPr="002141CE">
              <w:rPr>
                <w:rFonts w:asciiTheme="minorHAnsi" w:hAnsiTheme="minorHAnsi" w:cstheme="minorHAnsi"/>
              </w:rPr>
              <w:t>),       // @sic R5-213155 sic@</w:t>
            </w:r>
          </w:p>
          <w:p w14:paraId="447B386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>);                                                // @sic R5-216153 sic@</w:t>
            </w:r>
          </w:p>
          <w:p w14:paraId="4630006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3A8CCE6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// then send RRC Reconfiguration message</w:t>
            </w:r>
          </w:p>
          <w:p w14:paraId="46D734D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cs_38508_RadioBearerConfigDef(-,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4912D36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f_NR_GetCellgroupConfig_DRB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, false);</w:t>
            </w:r>
          </w:p>
          <w:p w14:paraId="7244F23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v_CellGroupConfig.rlc_BearerToAddModList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5A0CA24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31BAABD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f_NR_RRCReconfigNewDRBWithSSConfig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615FA22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2CDCE22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30DDA5A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4229A2B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{ cs_NG_NAS_RequestWithPiggybacking(tsc_SHT_IntegrityProtected_Ciphered,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v_PiggyBackedMsgToSend</w:t>
            </w:r>
            <w:proofErr w:type="spellEnd"/>
            <w:r w:rsidRPr="002141CE">
              <w:rPr>
                <w:rFonts w:asciiTheme="minorHAnsi" w:hAnsiTheme="minorHAnsi" w:cstheme="minorHAnsi"/>
              </w:rPr>
              <w:t>) }, -, -, false); // @sic R5-224685 sic@</w:t>
            </w:r>
          </w:p>
          <w:p w14:paraId="5253D0D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alt { // @sic R5-224685 sic@</w:t>
            </w:r>
          </w:p>
          <w:p w14:paraId="747EE4A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car_NR_SRB_RrcPdu_IND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 tsc_NR_RbId_SRB1, cr_38508_RRCReconfigurationComplete))</w:t>
            </w:r>
          </w:p>
          <w:p w14:paraId="4317994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{ // RRC then NAS</w:t>
            </w:r>
          </w:p>
          <w:p w14:paraId="7B5F861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car_NR_SRB_NasPdu_IND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1AA7152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tsc_NR_RbId_SRB2,</w:t>
            </w:r>
          </w:p>
          <w:p w14:paraId="16E2CD5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cr_NG_NAS_IndWithPiggybacking((tsc_SHT_IntegrityProtected_Ciphered,tsc_SHT_IntegrityProtected)))) -&gt; value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5EC2C1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2065468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}</w:t>
            </w:r>
          </w:p>
          <w:p w14:paraId="684E80E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car_NR_SRB_NasPdu_IND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26B4070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tsc_NR_RbId_SRB2,</w:t>
            </w:r>
          </w:p>
          <w:p w14:paraId="637F04C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cr_NG_NAS_IndWithPiggybacking((tsc_SHT_IntegrityProtected_Ciphered,tsc_SHT_IntegrityProtected)))) -&gt; value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</w:p>
          <w:p w14:paraId="1AE6AFE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{ // NAS then RRC</w:t>
            </w:r>
          </w:p>
          <w:p w14:paraId="1EF68BC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car_NR_SRB_RrcPdu_IND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 tsc_NR_RbId_SRB1, cr_38508_RRCReconfigurationComplete));</w:t>
            </w:r>
          </w:p>
          <w:p w14:paraId="735C415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}</w:t>
            </w:r>
          </w:p>
          <w:p w14:paraId="35441C8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1106F9D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if (not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f_Check_NG_PDUSessionModificationComplete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v_ReceivedAsp.Signalling.Nas</w:t>
            </w:r>
            <w:proofErr w:type="spellEnd"/>
            <w:r w:rsidRPr="002141CE">
              <w:rPr>
                <w:rFonts w:asciiTheme="minorHAnsi" w:hAnsiTheme="minorHAnsi" w:cstheme="minorHAnsi"/>
              </w:rPr>
              <w:t>[0].</w:t>
            </w:r>
            <w:proofErr w:type="spellStart"/>
            <w:r w:rsidRPr="002141CE">
              <w:rPr>
                <w:rFonts w:asciiTheme="minorHAnsi" w:hAnsiTheme="minorHAnsi" w:cstheme="minorHAnsi"/>
              </w:rPr>
              <w:t>Pdu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 {</w:t>
            </w:r>
          </w:p>
          <w:p w14:paraId="53ABEA6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f_NR_SetVerdictFailOrInconc</w:t>
            </w:r>
            <w:proofErr w:type="spellEnd"/>
            <w:r w:rsidRPr="002141CE">
              <w:rPr>
                <w:rFonts w:asciiTheme="minorHAnsi" w:hAnsiTheme="minorHAnsi" w:cstheme="minorHAnsi"/>
              </w:rPr>
              <w:t>(__FILE__, __LINE__, "PDU Session Modification Complete failed");</w:t>
            </w:r>
          </w:p>
          <w:p w14:paraId="054B37F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58792A3E" w14:textId="31AF0FCB" w:rsidR="00A80C36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221A0" w14:textId="77777777" w:rsidR="00E04512" w:rsidRDefault="00E04512">
      <w:r>
        <w:separator/>
      </w:r>
    </w:p>
  </w:endnote>
  <w:endnote w:type="continuationSeparator" w:id="0">
    <w:p w14:paraId="45F29A1D" w14:textId="77777777" w:rsidR="00E04512" w:rsidRDefault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67A0" w14:textId="77777777" w:rsidR="006A4E81" w:rsidRDefault="006A4E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5D6A" w14:textId="77777777" w:rsidR="006A4E81" w:rsidRDefault="006A4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0918" w14:textId="77777777" w:rsidR="006A4E81" w:rsidRDefault="006A4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B50D4" w14:textId="77777777" w:rsidR="00E04512" w:rsidRDefault="00E04512">
      <w:r>
        <w:separator/>
      </w:r>
    </w:p>
  </w:footnote>
  <w:footnote w:type="continuationSeparator" w:id="0">
    <w:p w14:paraId="5B1C03D1" w14:textId="77777777" w:rsidR="00E04512" w:rsidRDefault="00E04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3D27091"/>
    <w:multiLevelType w:val="hybridMultilevel"/>
    <w:tmpl w:val="6D722000"/>
    <w:lvl w:ilvl="0" w:tplc="4A785C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63FF2"/>
    <w:multiLevelType w:val="hybridMultilevel"/>
    <w:tmpl w:val="6D72200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D584D"/>
    <w:multiLevelType w:val="hybridMultilevel"/>
    <w:tmpl w:val="35ECF3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90A59"/>
    <w:multiLevelType w:val="hybridMultilevel"/>
    <w:tmpl w:val="35ECF3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1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9"/>
  </w:num>
  <w:num w:numId="12" w16cid:durableId="185600304">
    <w:abstractNumId w:val="6"/>
  </w:num>
  <w:num w:numId="13" w16cid:durableId="1724475766">
    <w:abstractNumId w:val="10"/>
  </w:num>
  <w:num w:numId="14" w16cid:durableId="555237977">
    <w:abstractNumId w:val="0"/>
  </w:num>
  <w:num w:numId="15" w16cid:durableId="1110469448">
    <w:abstractNumId w:val="13"/>
  </w:num>
  <w:num w:numId="16" w16cid:durableId="1242135851">
    <w:abstractNumId w:val="2"/>
  </w:num>
  <w:num w:numId="17" w16cid:durableId="1569657629">
    <w:abstractNumId w:val="8"/>
  </w:num>
  <w:num w:numId="18" w16cid:durableId="18671342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5E72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15E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D68DE"/>
    <w:rsid w:val="001E41F3"/>
    <w:rsid w:val="001F3F10"/>
    <w:rsid w:val="001F4443"/>
    <w:rsid w:val="00213327"/>
    <w:rsid w:val="002141CE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345B"/>
    <w:rsid w:val="003559FF"/>
    <w:rsid w:val="003609EF"/>
    <w:rsid w:val="0036231A"/>
    <w:rsid w:val="00363DBB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42F1"/>
    <w:rsid w:val="004315CD"/>
    <w:rsid w:val="00437930"/>
    <w:rsid w:val="00444543"/>
    <w:rsid w:val="00453A2A"/>
    <w:rsid w:val="00454375"/>
    <w:rsid w:val="00475B9B"/>
    <w:rsid w:val="00476D5D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A4E81"/>
    <w:rsid w:val="006B46FB"/>
    <w:rsid w:val="006C2D2F"/>
    <w:rsid w:val="006D5E69"/>
    <w:rsid w:val="006E21FB"/>
    <w:rsid w:val="006F167B"/>
    <w:rsid w:val="006F76A7"/>
    <w:rsid w:val="006F7B42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46BB6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126"/>
    <w:rsid w:val="00915C0C"/>
    <w:rsid w:val="00917DA5"/>
    <w:rsid w:val="00934450"/>
    <w:rsid w:val="00941E30"/>
    <w:rsid w:val="009531B0"/>
    <w:rsid w:val="00963FBA"/>
    <w:rsid w:val="009741B3"/>
    <w:rsid w:val="009777D9"/>
    <w:rsid w:val="00984C15"/>
    <w:rsid w:val="00991B88"/>
    <w:rsid w:val="00995580"/>
    <w:rsid w:val="009A3135"/>
    <w:rsid w:val="009A3391"/>
    <w:rsid w:val="009A5753"/>
    <w:rsid w:val="009A579D"/>
    <w:rsid w:val="009B32F1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80BB8"/>
    <w:rsid w:val="00A80C36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8C8"/>
    <w:rsid w:val="00BA3EC5"/>
    <w:rsid w:val="00BA51D9"/>
    <w:rsid w:val="00BA777D"/>
    <w:rsid w:val="00BB0716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341D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CF5916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6AB"/>
    <w:rsid w:val="00DC0B24"/>
    <w:rsid w:val="00DE261D"/>
    <w:rsid w:val="00DE34CF"/>
    <w:rsid w:val="00DE3EB1"/>
    <w:rsid w:val="00DE7B8D"/>
    <w:rsid w:val="00E04512"/>
    <w:rsid w:val="00E11E16"/>
    <w:rsid w:val="00E13F3D"/>
    <w:rsid w:val="00E159C3"/>
    <w:rsid w:val="00E166F3"/>
    <w:rsid w:val="00E30743"/>
    <w:rsid w:val="00E33902"/>
    <w:rsid w:val="00E34898"/>
    <w:rsid w:val="00E358E7"/>
    <w:rsid w:val="00E35F6B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73C29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C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846BB6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846BB6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2945</Words>
  <Characters>16793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11</cp:revision>
  <cp:lastPrinted>1900-01-01T00:00:00Z</cp:lastPrinted>
  <dcterms:created xsi:type="dcterms:W3CDTF">2025-12-04T07:41:00Z</dcterms:created>
  <dcterms:modified xsi:type="dcterms:W3CDTF">2025-12-04T09:41:00Z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