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AE3779" w14:textId="77777777" w:rsidR="00363DBB" w:rsidRDefault="00363DBB" w:rsidP="00363D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R5s250508</w:t>
      </w:r>
      <w:r>
        <w:rPr>
          <w:b/>
          <w:i/>
          <w:noProof/>
          <w:sz w:val="28"/>
        </w:rPr>
        <w:fldChar w:fldCharType="end"/>
      </w:r>
    </w:p>
    <w:p w14:paraId="1792EF28" w14:textId="77777777" w:rsidR="00363DBB" w:rsidRDefault="00363DBB" w:rsidP="00363DB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3DBB" w14:paraId="0692BE34" w14:textId="77777777" w:rsidTr="00F5561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ED8EF8" w14:textId="77777777" w:rsidR="00363DBB" w:rsidRDefault="00363DBB" w:rsidP="00F556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363DBB" w14:paraId="3C08EF7A" w14:textId="77777777" w:rsidTr="00F556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9778FA" w14:textId="77777777" w:rsidR="00363DBB" w:rsidRDefault="00363DBB" w:rsidP="00F5561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3DBB" w14:paraId="22B6A29E" w14:textId="77777777" w:rsidTr="00F556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D8014C" w14:textId="77777777" w:rsidR="00363DBB" w:rsidRDefault="00363DBB" w:rsidP="00F556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3DBB" w14:paraId="0848B2AD" w14:textId="77777777" w:rsidTr="00F55617">
        <w:tc>
          <w:tcPr>
            <w:tcW w:w="142" w:type="dxa"/>
            <w:tcBorders>
              <w:left w:val="single" w:sz="4" w:space="0" w:color="auto"/>
            </w:tcBorders>
          </w:tcPr>
          <w:p w14:paraId="5389515A" w14:textId="77777777" w:rsidR="00363DBB" w:rsidRDefault="00363DBB" w:rsidP="00F5561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02CE40" w14:textId="77777777" w:rsidR="00363DBB" w:rsidRPr="00410371" w:rsidRDefault="00363DBB" w:rsidP="00F556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AF3DF3" w14:textId="77777777" w:rsidR="00363DBB" w:rsidRDefault="00363DBB" w:rsidP="00F5561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E85ECF" w14:textId="77777777" w:rsidR="00363DBB" w:rsidRPr="00410371" w:rsidRDefault="00363DBB" w:rsidP="00F5561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3783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A89E246" w14:textId="77777777" w:rsidR="00363DBB" w:rsidRDefault="00363DBB" w:rsidP="00F5561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BA5E50" w14:textId="77777777" w:rsidR="00363DBB" w:rsidRPr="00410371" w:rsidRDefault="00363DBB" w:rsidP="00F5561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6C0F676" w14:textId="77777777" w:rsidR="00363DBB" w:rsidRDefault="00363DBB" w:rsidP="00F5561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BBC6B6" w14:textId="77777777" w:rsidR="00363DBB" w:rsidRPr="00410371" w:rsidRDefault="00363DBB" w:rsidP="00F556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C316A5" w14:textId="77777777" w:rsidR="00363DBB" w:rsidRDefault="00363DBB" w:rsidP="00F55617">
            <w:pPr>
              <w:pStyle w:val="CRCoverPage"/>
              <w:spacing w:after="0"/>
              <w:rPr>
                <w:noProof/>
              </w:rPr>
            </w:pPr>
          </w:p>
        </w:tc>
      </w:tr>
      <w:tr w:rsidR="00363DBB" w14:paraId="316740E8" w14:textId="77777777" w:rsidTr="00F556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FB5E8D" w14:textId="77777777" w:rsidR="00363DBB" w:rsidRDefault="00363DBB" w:rsidP="00F55617">
            <w:pPr>
              <w:pStyle w:val="CRCoverPage"/>
              <w:spacing w:after="0"/>
              <w:rPr>
                <w:noProof/>
              </w:rPr>
            </w:pPr>
          </w:p>
        </w:tc>
      </w:tr>
      <w:tr w:rsidR="00363DBB" w14:paraId="510C1DF8" w14:textId="77777777" w:rsidTr="00F5561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31DD85" w14:textId="77777777" w:rsidR="00363DBB" w:rsidRPr="00F25D98" w:rsidRDefault="00363DBB" w:rsidP="00F5561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63DBB" w14:paraId="1ED94896" w14:textId="77777777" w:rsidTr="00F55617">
        <w:tc>
          <w:tcPr>
            <w:tcW w:w="9641" w:type="dxa"/>
            <w:gridSpan w:val="9"/>
          </w:tcPr>
          <w:p w14:paraId="58E68716" w14:textId="77777777" w:rsidR="00363DBB" w:rsidRDefault="00363DBB" w:rsidP="00F556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C2640F" w14:textId="77777777" w:rsidR="00363DBB" w:rsidRDefault="00363DBB" w:rsidP="00363D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3DBB" w14:paraId="50E852B6" w14:textId="77777777" w:rsidTr="00F55617">
        <w:tc>
          <w:tcPr>
            <w:tcW w:w="2835" w:type="dxa"/>
          </w:tcPr>
          <w:p w14:paraId="0C854475" w14:textId="77777777" w:rsidR="00363DBB" w:rsidRDefault="00363DBB" w:rsidP="00F5561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9FE809" w14:textId="77777777" w:rsidR="00363DBB" w:rsidRDefault="00363DBB" w:rsidP="00F556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958F90" w14:textId="77777777" w:rsidR="00363DBB" w:rsidRDefault="00363DBB" w:rsidP="00F55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B16F89" w14:textId="77777777" w:rsidR="00363DBB" w:rsidRDefault="00363DBB" w:rsidP="00F556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10CE03" w14:textId="77777777" w:rsidR="00363DBB" w:rsidRDefault="00363DBB" w:rsidP="00F55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1BC0A80" w14:textId="77777777" w:rsidR="00363DBB" w:rsidRDefault="00363DBB" w:rsidP="00F556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EBC04C" w14:textId="77777777" w:rsidR="00363DBB" w:rsidRDefault="00363DBB" w:rsidP="00F55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3CD763" w14:textId="77777777" w:rsidR="00363DBB" w:rsidRDefault="00363DBB" w:rsidP="00F556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1FB825" w14:textId="77777777" w:rsidR="00363DBB" w:rsidRDefault="00363DBB" w:rsidP="00F5561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BB9DFEA" w14:textId="77777777" w:rsidR="00363DBB" w:rsidRDefault="00363DBB" w:rsidP="00363D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3DBB" w14:paraId="5A76B1E3" w14:textId="77777777" w:rsidTr="00F55617">
        <w:tc>
          <w:tcPr>
            <w:tcW w:w="9640" w:type="dxa"/>
            <w:gridSpan w:val="11"/>
          </w:tcPr>
          <w:p w14:paraId="24CFFF02" w14:textId="77777777" w:rsidR="00363DBB" w:rsidRDefault="00363DBB" w:rsidP="00F556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3DBB" w14:paraId="4448735C" w14:textId="77777777" w:rsidTr="00F5561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933A38" w14:textId="77777777" w:rsidR="00363DBB" w:rsidRDefault="00363DBB" w:rsidP="00F556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2D2746" w14:textId="77777777" w:rsidR="00363DBB" w:rsidRDefault="00363DBB" w:rsidP="00F556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9.1.5.1.5</w:t>
            </w:r>
            <w:r>
              <w:fldChar w:fldCharType="end"/>
            </w:r>
          </w:p>
        </w:tc>
      </w:tr>
      <w:tr w:rsidR="00363DBB" w14:paraId="5BEA5699" w14:textId="77777777" w:rsidTr="00F55617">
        <w:tc>
          <w:tcPr>
            <w:tcW w:w="1843" w:type="dxa"/>
            <w:tcBorders>
              <w:left w:val="single" w:sz="4" w:space="0" w:color="auto"/>
            </w:tcBorders>
          </w:tcPr>
          <w:p w14:paraId="2A7E5C7A" w14:textId="77777777" w:rsidR="00363DBB" w:rsidRDefault="00363DBB" w:rsidP="00F556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AE75CF" w14:textId="77777777" w:rsidR="00363DBB" w:rsidRDefault="00363DBB" w:rsidP="00F556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3DBB" w14:paraId="3D77723F" w14:textId="77777777" w:rsidTr="00F55617">
        <w:tc>
          <w:tcPr>
            <w:tcW w:w="1843" w:type="dxa"/>
            <w:tcBorders>
              <w:left w:val="single" w:sz="4" w:space="0" w:color="auto"/>
            </w:tcBorders>
          </w:tcPr>
          <w:p w14:paraId="48090199" w14:textId="77777777" w:rsidR="00363DBB" w:rsidRDefault="00363DBB" w:rsidP="00F556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8F3881" w14:textId="77777777" w:rsidR="00363DBB" w:rsidRDefault="00363DBB" w:rsidP="00F556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363DBB" w14:paraId="5CB9F5C2" w14:textId="77777777" w:rsidTr="00F55617">
        <w:tc>
          <w:tcPr>
            <w:tcW w:w="1843" w:type="dxa"/>
            <w:tcBorders>
              <w:left w:val="single" w:sz="4" w:space="0" w:color="auto"/>
            </w:tcBorders>
          </w:tcPr>
          <w:p w14:paraId="2A66BC5F" w14:textId="77777777" w:rsidR="00363DBB" w:rsidRDefault="00363DBB" w:rsidP="00F556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55480D" w14:textId="3A7AD3E8" w:rsidR="00363DBB" w:rsidRDefault="00363DBB" w:rsidP="00F5561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363DBB" w14:paraId="745485A7" w14:textId="77777777" w:rsidTr="00F55617">
        <w:tc>
          <w:tcPr>
            <w:tcW w:w="1843" w:type="dxa"/>
            <w:tcBorders>
              <w:left w:val="single" w:sz="4" w:space="0" w:color="auto"/>
            </w:tcBorders>
          </w:tcPr>
          <w:p w14:paraId="651607EA" w14:textId="77777777" w:rsidR="00363DBB" w:rsidRDefault="00363DBB" w:rsidP="00F556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A8031" w14:textId="77777777" w:rsidR="00363DBB" w:rsidRDefault="00363DBB" w:rsidP="00F556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3DBB" w14:paraId="20ADDDF7" w14:textId="77777777" w:rsidTr="00F55617">
        <w:tc>
          <w:tcPr>
            <w:tcW w:w="1843" w:type="dxa"/>
            <w:tcBorders>
              <w:left w:val="single" w:sz="4" w:space="0" w:color="auto"/>
            </w:tcBorders>
          </w:tcPr>
          <w:p w14:paraId="69985E29" w14:textId="77777777" w:rsidR="00363DBB" w:rsidRDefault="00363DBB" w:rsidP="00F556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614CE6" w14:textId="77777777" w:rsidR="00363DBB" w:rsidRDefault="00363DBB" w:rsidP="00F556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0CFCCA6" w14:textId="77777777" w:rsidR="00363DBB" w:rsidRDefault="00363DBB" w:rsidP="00F5561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EAE5E1" w14:textId="77777777" w:rsidR="00363DBB" w:rsidRDefault="00363DBB" w:rsidP="00F556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81BFF5" w14:textId="77777777" w:rsidR="00363DBB" w:rsidRDefault="00363DBB" w:rsidP="00F556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2025-12-04</w:t>
            </w:r>
            <w:r>
              <w:rPr>
                <w:noProof/>
              </w:rPr>
              <w:fldChar w:fldCharType="end"/>
            </w:r>
          </w:p>
        </w:tc>
      </w:tr>
      <w:tr w:rsidR="00363DBB" w14:paraId="1E7C2B3D" w14:textId="77777777" w:rsidTr="00F55617">
        <w:tc>
          <w:tcPr>
            <w:tcW w:w="1843" w:type="dxa"/>
            <w:tcBorders>
              <w:left w:val="single" w:sz="4" w:space="0" w:color="auto"/>
            </w:tcBorders>
          </w:tcPr>
          <w:p w14:paraId="49291CE7" w14:textId="77777777" w:rsidR="00363DBB" w:rsidRDefault="00363DBB" w:rsidP="00F556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46B165" w14:textId="77777777" w:rsidR="00363DBB" w:rsidRDefault="00363DBB" w:rsidP="00F556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10439D" w14:textId="77777777" w:rsidR="00363DBB" w:rsidRDefault="00363DBB" w:rsidP="00F556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FEA24B" w14:textId="77777777" w:rsidR="00363DBB" w:rsidRDefault="00363DBB" w:rsidP="00F556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A5034B" w14:textId="77777777" w:rsidR="00363DBB" w:rsidRDefault="00363DBB" w:rsidP="00F556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3DBB" w14:paraId="3FC1C265" w14:textId="77777777" w:rsidTr="00F5561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39895" w14:textId="77777777" w:rsidR="00363DBB" w:rsidRDefault="00363DBB" w:rsidP="00F556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51424D" w14:textId="77777777" w:rsidR="00363DBB" w:rsidRDefault="00363DBB" w:rsidP="00F5561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696A52" w14:textId="77777777" w:rsidR="00363DBB" w:rsidRDefault="00363DBB" w:rsidP="00F5561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20D0A3" w14:textId="77777777" w:rsidR="00363DBB" w:rsidRDefault="00363DBB" w:rsidP="00F5561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F0D900" w14:textId="77777777" w:rsidR="00363DBB" w:rsidRDefault="00363DBB" w:rsidP="00F556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363DBB" w14:paraId="5D77CC93" w14:textId="77777777" w:rsidTr="00F5561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4B7E07" w14:textId="77777777" w:rsidR="00363DBB" w:rsidRDefault="00363DBB" w:rsidP="00F556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2E8424" w14:textId="77777777" w:rsidR="00363DBB" w:rsidRDefault="00363DBB" w:rsidP="00F556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9062B8" w14:textId="77777777" w:rsidR="00363DBB" w:rsidRDefault="00363DBB" w:rsidP="00F556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28209C" w14:textId="77777777" w:rsidR="00363DBB" w:rsidRPr="007C2097" w:rsidRDefault="00363DBB" w:rsidP="00F556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63DBB" w14:paraId="24C19272" w14:textId="77777777" w:rsidTr="00F55617">
        <w:tc>
          <w:tcPr>
            <w:tcW w:w="1843" w:type="dxa"/>
          </w:tcPr>
          <w:p w14:paraId="57EFFD51" w14:textId="77777777" w:rsidR="00363DBB" w:rsidRDefault="00363DBB" w:rsidP="00F556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D5E511" w14:textId="77777777" w:rsidR="00363DBB" w:rsidRDefault="00363DBB" w:rsidP="00F556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3DBB" w14:paraId="2B0D3250" w14:textId="77777777" w:rsidTr="00F556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1BEE04" w14:textId="77777777" w:rsidR="00363DBB" w:rsidRDefault="00363DBB" w:rsidP="00363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5CE90B" w14:textId="77777777" w:rsidR="00363DBB" w:rsidRDefault="00363DBB" w:rsidP="00363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implementation, after transmitting REG REJ at Step 17A, the RRC connection is released immediately.</w:t>
            </w:r>
          </w:p>
          <w:p w14:paraId="1786D7B0" w14:textId="406506DD" w:rsidR="00363DBB" w:rsidRDefault="00363DBB" w:rsidP="00363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sometimes results in the REG REJ message not being transmitted fully, which then resukts in testcase failure.</w:t>
            </w:r>
          </w:p>
        </w:tc>
      </w:tr>
      <w:tr w:rsidR="00363DBB" w14:paraId="5E903E36" w14:textId="77777777" w:rsidTr="00F556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FE375" w14:textId="77777777" w:rsidR="00363DBB" w:rsidRDefault="00363DBB" w:rsidP="00363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5C269" w14:textId="77777777" w:rsidR="00363DBB" w:rsidRDefault="00363DBB" w:rsidP="00363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3DBB" w14:paraId="2B1BB8A1" w14:textId="77777777" w:rsidTr="00F556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F986C" w14:textId="77777777" w:rsidR="00363DBB" w:rsidRDefault="00363DBB" w:rsidP="00363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775C47" w14:textId="7EC52B24" w:rsidR="00363DBB" w:rsidRDefault="00363DBB" w:rsidP="00363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porposed to add a small delay after REG REJ to ensure that REG REJ is fully transmitted before rrc is released.</w:t>
            </w:r>
          </w:p>
        </w:tc>
      </w:tr>
      <w:tr w:rsidR="00363DBB" w14:paraId="37D07728" w14:textId="77777777" w:rsidTr="00F556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6D21A" w14:textId="77777777" w:rsidR="00363DBB" w:rsidRDefault="00363DBB" w:rsidP="00363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371294" w14:textId="77777777" w:rsidR="00363DBB" w:rsidRDefault="00363DBB" w:rsidP="00363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3DBB" w14:paraId="1987940E" w14:textId="77777777" w:rsidTr="00F5561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7806A2" w14:textId="77777777" w:rsidR="00363DBB" w:rsidRDefault="00363DBB" w:rsidP="00363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A34B2B" w14:textId="6D1502A1" w:rsidR="00363DBB" w:rsidRDefault="00363DBB" w:rsidP="00363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Testcase remains unstable</w:t>
            </w:r>
          </w:p>
        </w:tc>
      </w:tr>
      <w:tr w:rsidR="00363DBB" w14:paraId="076939DD" w14:textId="77777777" w:rsidTr="00F55617">
        <w:tc>
          <w:tcPr>
            <w:tcW w:w="2694" w:type="dxa"/>
            <w:gridSpan w:val="2"/>
          </w:tcPr>
          <w:p w14:paraId="014791FD" w14:textId="77777777" w:rsidR="00363DBB" w:rsidRDefault="00363DBB" w:rsidP="00363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B85387" w14:textId="77777777" w:rsidR="00363DBB" w:rsidRDefault="00363DBB" w:rsidP="00363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3DBB" w14:paraId="6B75FFCB" w14:textId="77777777" w:rsidTr="00F556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DD8DC4" w14:textId="77777777" w:rsidR="00363DBB" w:rsidRDefault="00363DBB" w:rsidP="00363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947C6B" w14:textId="5A12D2BF" w:rsidR="00363DBB" w:rsidRDefault="00363DBB" w:rsidP="00363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9.1.5.1.5.NR5GC</w:t>
            </w:r>
          </w:p>
        </w:tc>
      </w:tr>
      <w:tr w:rsidR="00363DBB" w14:paraId="49F84320" w14:textId="77777777" w:rsidTr="00F556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E2F04E" w14:textId="77777777" w:rsidR="00363DBB" w:rsidRDefault="00363DBB" w:rsidP="00363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29A6FF" w14:textId="77777777" w:rsidR="00363DBB" w:rsidRDefault="00363DBB" w:rsidP="00363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3DBB" w14:paraId="70E9D3D2" w14:textId="77777777" w:rsidTr="00F556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340F32" w14:textId="77777777" w:rsidR="00363DBB" w:rsidRDefault="00363DBB" w:rsidP="00363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37D292" w14:textId="77777777" w:rsidR="00363DBB" w:rsidRDefault="00363DBB" w:rsidP="00363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9609F9" w14:textId="77777777" w:rsidR="00363DBB" w:rsidRDefault="00363DBB" w:rsidP="00363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0974B0" w14:textId="77777777" w:rsidR="00363DBB" w:rsidRDefault="00363DBB" w:rsidP="00363D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CE7EF9" w14:textId="77777777" w:rsidR="00363DBB" w:rsidRDefault="00363DBB" w:rsidP="00363D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3DBB" w14:paraId="07D9B3B7" w14:textId="77777777" w:rsidTr="00F556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70166D" w14:textId="77777777" w:rsidR="00363DBB" w:rsidRDefault="00363DBB" w:rsidP="00363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19263E" w14:textId="77777777" w:rsidR="00363DBB" w:rsidRDefault="00363DBB" w:rsidP="00363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CFFC7" w14:textId="15B527F9" w:rsidR="00363DBB" w:rsidRDefault="00363DBB" w:rsidP="00363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4D344F" w14:textId="77777777" w:rsidR="00363DBB" w:rsidRDefault="00363DBB" w:rsidP="00363D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C8B52" w14:textId="15204F04" w:rsidR="00363DBB" w:rsidRDefault="00363DBB" w:rsidP="00363D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3DBB" w14:paraId="2C56DD30" w14:textId="77777777" w:rsidTr="00F556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02EAC" w14:textId="77777777" w:rsidR="00363DBB" w:rsidRDefault="00363DBB" w:rsidP="00363D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9B695B" w14:textId="77777777" w:rsidR="00363DBB" w:rsidRDefault="00363DBB" w:rsidP="00363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59EFB" w14:textId="61CB42B6" w:rsidR="00363DBB" w:rsidRDefault="00363DBB" w:rsidP="00363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50AB45" w14:textId="77777777" w:rsidR="00363DBB" w:rsidRDefault="00363DBB" w:rsidP="00363D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C756B9" w14:textId="1383F6DE" w:rsidR="00363DBB" w:rsidRDefault="00363DBB" w:rsidP="00363D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3DBB" w14:paraId="1887AB50" w14:textId="77777777" w:rsidTr="00F556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03615" w14:textId="77777777" w:rsidR="00363DBB" w:rsidRDefault="00363DBB" w:rsidP="00363D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78D95" w14:textId="77777777" w:rsidR="00363DBB" w:rsidRDefault="00363DBB" w:rsidP="00363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F71AE" w14:textId="4DCB365A" w:rsidR="00363DBB" w:rsidRDefault="00363DBB" w:rsidP="00363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991746" w14:textId="77777777" w:rsidR="00363DBB" w:rsidRDefault="00363DBB" w:rsidP="00363D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1EA409" w14:textId="48A24EC8" w:rsidR="00363DBB" w:rsidRDefault="00363DBB" w:rsidP="00363D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3DBB" w14:paraId="08DDC3ED" w14:textId="77777777" w:rsidTr="00F556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3DED3" w14:textId="77777777" w:rsidR="00363DBB" w:rsidRDefault="00363DBB" w:rsidP="00363D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48186D" w14:textId="77777777" w:rsidR="00363DBB" w:rsidRDefault="00363DBB" w:rsidP="00363DBB">
            <w:pPr>
              <w:pStyle w:val="CRCoverPage"/>
              <w:spacing w:after="0"/>
              <w:rPr>
                <w:noProof/>
              </w:rPr>
            </w:pPr>
          </w:p>
        </w:tc>
      </w:tr>
      <w:tr w:rsidR="00363DBB" w14:paraId="4555C0AD" w14:textId="77777777" w:rsidTr="00F5561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B202A9" w14:textId="77777777" w:rsidR="00363DBB" w:rsidRDefault="00363DBB" w:rsidP="00363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CE3A3" w14:textId="77777777" w:rsidR="00363DBB" w:rsidRDefault="00363DBB" w:rsidP="00363D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3DBB" w:rsidRPr="008863B9" w14:paraId="6E4DD8F8" w14:textId="77777777" w:rsidTr="00F5561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CD8C3C" w14:textId="77777777" w:rsidR="00363DBB" w:rsidRPr="008863B9" w:rsidRDefault="00363DBB" w:rsidP="00363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89960A" w14:textId="77777777" w:rsidR="00363DBB" w:rsidRPr="008863B9" w:rsidRDefault="00363DBB" w:rsidP="00363D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3DBB" w14:paraId="54BFFCC2" w14:textId="77777777" w:rsidTr="00F556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898C0B" w14:textId="77777777" w:rsidR="00363DBB" w:rsidRDefault="00363DBB" w:rsidP="00363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CE55D8" w14:textId="77777777" w:rsidR="00363DBB" w:rsidRDefault="00363DBB" w:rsidP="00363D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CB8922" w14:textId="77777777" w:rsidR="00846BB6" w:rsidRDefault="00846BB6" w:rsidP="00846BB6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1254118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2257E62" w14:textId="595E70C8" w:rsidR="00DE261D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E261D" w:rsidRPr="00712187">
        <w:rPr>
          <w:rFonts w:cs="Arial"/>
          <w:iCs/>
        </w:rPr>
        <w:t>Table of Contents</w:t>
      </w:r>
      <w:r w:rsidR="00DE261D">
        <w:tab/>
      </w:r>
      <w:r w:rsidR="00DE261D">
        <w:fldChar w:fldCharType="begin"/>
      </w:r>
      <w:r w:rsidR="00DE261D">
        <w:instrText xml:space="preserve"> PAGEREF _Toc212541185 \h </w:instrText>
      </w:r>
      <w:r w:rsidR="00DE261D">
        <w:fldChar w:fldCharType="separate"/>
      </w:r>
      <w:r w:rsidR="00DE261D">
        <w:t>2</w:t>
      </w:r>
      <w:r w:rsidR="00DE261D">
        <w:fldChar w:fldCharType="end"/>
      </w:r>
    </w:p>
    <w:p w14:paraId="436E35BE" w14:textId="48AD33F0" w:rsidR="00DE261D" w:rsidRDefault="00DE261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218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218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_Toc212541186 \h </w:instrText>
      </w:r>
      <w:r>
        <w:fldChar w:fldCharType="separate"/>
      </w:r>
      <w:r>
        <w:t>3</w:t>
      </w:r>
      <w:r>
        <w:fldChar w:fldCharType="end"/>
      </w:r>
    </w:p>
    <w:p w14:paraId="76108014" w14:textId="3700AFE1" w:rsidR="00DE261D" w:rsidRDefault="00DE261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2187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218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_Toc212541187 \h </w:instrText>
      </w:r>
      <w:r>
        <w:fldChar w:fldCharType="separate"/>
      </w:r>
      <w:r>
        <w:t>3</w:t>
      </w:r>
      <w:r>
        <w:fldChar w:fldCharType="end"/>
      </w:r>
    </w:p>
    <w:p w14:paraId="720E7919" w14:textId="24BAC5AD" w:rsidR="00DE261D" w:rsidRDefault="00DE261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2187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2187">
        <w:rPr>
          <w:rFonts w:cs="Arial"/>
          <w:b/>
          <w:lang w:val="pt-BR"/>
        </w:rPr>
        <w:t xml:space="preserve">Change </w:t>
      </w:r>
      <w:r w:rsidRPr="00712187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_Toc212541188 \h </w:instrText>
      </w:r>
      <w:r>
        <w:fldChar w:fldCharType="separate"/>
      </w:r>
      <w:r>
        <w:t>3</w:t>
      </w:r>
      <w:r>
        <w:fldChar w:fldCharType="end"/>
      </w:r>
    </w:p>
    <w:p w14:paraId="54D44E35" w14:textId="61444083" w:rsidR="0072478F" w:rsidRDefault="001D1E67" w:rsidP="00363DBB">
      <w:pPr>
        <w:pStyle w:val="TOC2"/>
        <w:rPr>
          <w:b/>
          <w:sz w:val="24"/>
          <w:lang w:eastAsia="ja-JP"/>
        </w:rPr>
      </w:pPr>
      <w:r>
        <w:rPr>
          <w:rFonts w:cs="Arial"/>
        </w:rPr>
        <w:fldChar w:fldCharType="end"/>
      </w:r>
      <w:r w:rsidR="0072478F">
        <w:rPr>
          <w:lang w:val="pt-BR"/>
        </w:rPr>
        <w:br w:type="page"/>
      </w: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12541186"/>
      <w:bookmarkStart w:id="4" w:name="_Toc122434488"/>
      <w:bookmarkStart w:id="5" w:name="_Toc295288959"/>
      <w:bookmarkStart w:id="6" w:name="_Toc202956865"/>
      <w:r>
        <w:rPr>
          <w:b/>
          <w:lang w:eastAsia="ja-JP"/>
        </w:rPr>
        <w:lastRenderedPageBreak/>
        <w:t>Overview</w:t>
      </w:r>
      <w:bookmarkEnd w:id="2"/>
      <w:bookmarkEnd w:id="3"/>
    </w:p>
    <w:p w14:paraId="46CF360B" w14:textId="3E68BDD1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Pr="005B78F5">
        <w:rPr>
          <w:rFonts w:cs="Arial"/>
          <w:lang w:eastAsia="ja-JP"/>
        </w:rPr>
        <w:t>iwd-TTCN3-B2024-06_D2</w:t>
      </w:r>
      <w:r>
        <w:rPr>
          <w:rFonts w:cs="Arial"/>
          <w:lang w:eastAsia="ja-JP"/>
        </w:rPr>
        <w:t>5</w:t>
      </w:r>
      <w:r w:rsidRPr="005B78F5">
        <w:rPr>
          <w:rFonts w:cs="Arial"/>
          <w:lang w:eastAsia="ja-JP"/>
        </w:rPr>
        <w:t>wk</w:t>
      </w:r>
      <w:r w:rsidR="00B020FE">
        <w:rPr>
          <w:rFonts w:cs="Arial"/>
          <w:lang w:eastAsia="ja-JP"/>
        </w:rPr>
        <w:t>38</w:t>
      </w:r>
      <w:r w:rsidRPr="005B78F5">
        <w:rPr>
          <w:rFonts w:cs="Arial"/>
          <w:lang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002ACE51" w14:textId="77777777" w:rsidR="009B7983" w:rsidRPr="009B7983" w:rsidRDefault="009B7983" w:rsidP="009B79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sz w:val="24"/>
          <w:lang w:eastAsia="ja-JP"/>
        </w:rPr>
      </w:pPr>
      <w:r w:rsidRPr="009B7983">
        <w:rPr>
          <w:rFonts w:ascii="Arial" w:hAnsi="Arial" w:cs="Arial"/>
          <w:b/>
          <w:sz w:val="24"/>
          <w:lang w:eastAsia="ja-JP"/>
        </w:rPr>
        <w:t>Contact:</w:t>
      </w:r>
      <w:r w:rsidRPr="009B7983">
        <w:rPr>
          <w:rFonts w:ascii="Arial" w:hAnsi="Arial" w:cs="Arial"/>
          <w:b/>
          <w:sz w:val="24"/>
          <w:lang w:eastAsia="ja-JP"/>
        </w:rPr>
        <w:tab/>
      </w:r>
      <w:r w:rsidRPr="009B7983">
        <w:rPr>
          <w:rFonts w:ascii="Arial" w:hAnsi="Arial" w:cs="Arial"/>
          <w:b/>
          <w:sz w:val="24"/>
          <w:lang w:eastAsia="ja-JP"/>
        </w:rPr>
        <w:tab/>
      </w:r>
      <w:r w:rsidRPr="009B7983">
        <w:rPr>
          <w:rFonts w:cs="Arial"/>
          <w:b/>
          <w:sz w:val="24"/>
          <w:lang w:eastAsia="ja-JP"/>
        </w:rPr>
        <w:t>Bhise Parikshit</w:t>
      </w:r>
    </w:p>
    <w:p w14:paraId="0539B3A6" w14:textId="77777777" w:rsidR="009B7983" w:rsidRPr="009B7983" w:rsidRDefault="009B7983" w:rsidP="009B79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9B7983">
        <w:rPr>
          <w:rFonts w:ascii="Arial" w:hAnsi="Arial" w:cs="Arial"/>
          <w:sz w:val="24"/>
          <w:lang w:eastAsia="ja-JP"/>
        </w:rPr>
        <w:tab/>
      </w:r>
      <w:r w:rsidRPr="009B7983">
        <w:rPr>
          <w:rFonts w:cs="Arial"/>
          <w:sz w:val="24"/>
          <w:lang w:val="es-ES" w:eastAsia="ja-JP"/>
        </w:rPr>
        <w:t>parikshit.bhise@rohde-schwarz.com</w:t>
      </w:r>
      <w:r w:rsidRPr="009B7983">
        <w:rPr>
          <w:rFonts w:ascii="Arial" w:hAnsi="Arial" w:cs="Arial"/>
          <w:sz w:val="24"/>
          <w:lang w:eastAsia="ja-JP"/>
        </w:rPr>
        <w:t xml:space="preserve">  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12541187"/>
      <w:r w:rsidRPr="00854C55">
        <w:rPr>
          <w:b/>
        </w:rPr>
        <w:t>Corrections required</w:t>
      </w:r>
      <w:bookmarkEnd w:id="4"/>
      <w:bookmarkEnd w:id="5"/>
      <w:bookmarkEnd w:id="6"/>
      <w:bookmarkEnd w:id="7"/>
    </w:p>
    <w:p w14:paraId="678C13C0" w14:textId="77777777" w:rsidR="0088494B" w:rsidRPr="003C4E4F" w:rsidRDefault="0088494B" w:rsidP="0088494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140742501"/>
      <w:bookmarkStart w:id="9" w:name="_Toc158717176"/>
      <w:bookmarkStart w:id="10" w:name="_Toc202956866"/>
      <w:bookmarkStart w:id="11" w:name="_Toc212541188"/>
      <w:bookmarkStart w:id="12" w:name="_Toc122434493"/>
      <w:bookmarkStart w:id="13" w:name="_Toc295288970"/>
      <w:bookmarkStart w:id="14" w:name="_Toc325725665"/>
      <w:bookmarkStart w:id="15" w:name="_Toc185187917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8"/>
      <w:bookmarkEnd w:id="9"/>
      <w:bookmarkEnd w:id="10"/>
      <w:bookmarkEnd w:id="11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8494B" w:rsidRPr="003C4E4F" w14:paraId="3EF1AD5B" w14:textId="77777777" w:rsidTr="00C06580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A41D" w14:textId="7E488A50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AD94" w14:textId="0E0A9080" w:rsidR="0088494B" w:rsidRPr="003C4E4F" w:rsidRDefault="00A80C36" w:rsidP="009F0907">
            <w:pPr>
              <w:spacing w:after="0"/>
              <w:rPr>
                <w:rFonts w:ascii="Arial" w:hAnsi="Arial" w:cs="Arial"/>
              </w:rPr>
            </w:pPr>
            <w:r w:rsidRPr="00A80C36">
              <w:rPr>
                <w:rFonts w:ascii="Arial" w:hAnsi="Arial" w:cs="Arial"/>
              </w:rPr>
              <w:t>fl_TC_9_1_5_1_5_Body</w:t>
            </w:r>
          </w:p>
        </w:tc>
      </w:tr>
      <w:tr w:rsidR="0088494B" w:rsidRPr="003C4E4F" w14:paraId="1C3A6BF0" w14:textId="77777777" w:rsidTr="00C06580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4470" w14:textId="77777777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2307" w14:textId="77777777" w:rsidR="00A80C36" w:rsidRDefault="00A80C36" w:rsidP="00A80C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implementation, after transmitting REG REJ at Step 17A, the RRC connection is released immediately.</w:t>
            </w:r>
          </w:p>
          <w:p w14:paraId="4B12685C" w14:textId="6DFA7358" w:rsidR="000E5E72" w:rsidRPr="00AC794D" w:rsidRDefault="00A80C36" w:rsidP="00A80C36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This sometimes results in the REG REJ message not being transmitted fully, which then resukts in testcase failure.</w:t>
            </w:r>
          </w:p>
        </w:tc>
      </w:tr>
      <w:tr w:rsidR="00437930" w:rsidRPr="003C4E4F" w14:paraId="31057DBC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99DA" w14:textId="77777777" w:rsidR="00437930" w:rsidRPr="003C4E4F" w:rsidRDefault="00437930" w:rsidP="004379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F47F" w14:textId="268EAB78" w:rsidR="000E5E72" w:rsidRPr="000E5E72" w:rsidRDefault="00A80C36" w:rsidP="000E5E72">
            <w:pPr>
              <w:pStyle w:val="CRCoverPage"/>
              <w:rPr>
                <w:noProof/>
                <w:sz w:val="18"/>
                <w:szCs w:val="18"/>
              </w:rPr>
            </w:pPr>
            <w:r>
              <w:rPr>
                <w:noProof/>
              </w:rPr>
              <w:t>It is porposed to add a small delay after REG REJ to ensure that REG REJ is fully transmitted before rrc is released.</w:t>
            </w:r>
          </w:p>
        </w:tc>
      </w:tr>
      <w:tr w:rsidR="00437930" w:rsidRPr="003C4E4F" w14:paraId="5637B32D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67B8" w14:textId="77777777" w:rsidR="00437930" w:rsidRPr="003C4E4F" w:rsidRDefault="00437930" w:rsidP="004379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D030" w14:textId="233BA943" w:rsidR="00437930" w:rsidRPr="006A4E81" w:rsidRDefault="00A80C36" w:rsidP="0043793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Initial_Registration_NR5GC.ttcn</w:t>
            </w:r>
          </w:p>
        </w:tc>
      </w:tr>
      <w:tr w:rsidR="00437930" w:rsidRPr="003C4E4F" w14:paraId="622FACAB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BB36" w14:textId="77777777" w:rsidR="00437930" w:rsidRPr="003C4E4F" w:rsidRDefault="00437930" w:rsidP="0043793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D5BE" w14:textId="77777777" w:rsidR="00437930" w:rsidRPr="003C4E4F" w:rsidRDefault="00437930" w:rsidP="00437930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5A00035F" w14:textId="77777777" w:rsidR="0088494B" w:rsidRPr="003C4E4F" w:rsidRDefault="0088494B" w:rsidP="0088494B">
      <w:pPr>
        <w:rPr>
          <w:rFonts w:ascii="Arial" w:hAnsi="Arial" w:cs="Arial"/>
        </w:rPr>
      </w:pPr>
    </w:p>
    <w:p w14:paraId="4D8E38E4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0278AD97" w14:textId="77777777" w:rsidTr="00475B9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9269" w14:textId="77777777" w:rsidR="00A80C36" w:rsidRDefault="00A80C36" w:rsidP="00A80C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  <w:p w14:paraId="2BE0895B" w14:textId="77777777" w:rsidR="00A80C36" w:rsidRPr="00A80C36" w:rsidRDefault="00A80C36" w:rsidP="00A80C36">
            <w:pPr>
              <w:rPr>
                <w:rFonts w:ascii="Arial" w:hAnsi="Arial" w:cs="Arial"/>
              </w:rPr>
            </w:pPr>
            <w:r w:rsidRPr="00A80C36">
              <w:rPr>
                <w:rFonts w:ascii="Arial" w:hAnsi="Arial" w:cs="Arial"/>
              </w:rPr>
              <w:t xml:space="preserve">//@siclog "Step 17 </w:t>
            </w:r>
            <w:proofErr w:type="spellStart"/>
            <w:r w:rsidRPr="00A80C36">
              <w:rPr>
                <w:rFonts w:ascii="Arial" w:hAnsi="Arial" w:cs="Arial"/>
              </w:rPr>
              <w:t>siclog</w:t>
            </w:r>
            <w:proofErr w:type="spellEnd"/>
            <w:r w:rsidRPr="00A80C36">
              <w:rPr>
                <w:rFonts w:ascii="Arial" w:hAnsi="Arial" w:cs="Arial"/>
              </w:rPr>
              <w:t>@</w:t>
            </w:r>
          </w:p>
          <w:p w14:paraId="60023F46" w14:textId="77777777" w:rsidR="00A80C36" w:rsidRPr="00A80C36" w:rsidRDefault="00A80C36" w:rsidP="00A80C36">
            <w:pPr>
              <w:rPr>
                <w:rFonts w:ascii="Arial" w:hAnsi="Arial" w:cs="Arial"/>
              </w:rPr>
            </w:pPr>
            <w:r w:rsidRPr="00A80C36">
              <w:rPr>
                <w:rFonts w:ascii="Arial" w:hAnsi="Arial" w:cs="Arial"/>
              </w:rPr>
              <w:t xml:space="preserve">    //The SS transmits a REGISTRATION REJECT with cause #95 (Semantically incorrect message). (UE's registration attempt counter = 5)</w:t>
            </w:r>
          </w:p>
          <w:p w14:paraId="51424AC1" w14:textId="77777777" w:rsidR="00A80C36" w:rsidRPr="00A80C36" w:rsidRDefault="00A80C36" w:rsidP="00A80C36">
            <w:pPr>
              <w:rPr>
                <w:rFonts w:ascii="Arial" w:hAnsi="Arial" w:cs="Arial"/>
              </w:rPr>
            </w:pPr>
            <w:r w:rsidRPr="00A80C36">
              <w:rPr>
                <w:rFonts w:ascii="Arial" w:hAnsi="Arial" w:cs="Arial"/>
              </w:rPr>
              <w:t xml:space="preserve">    </w:t>
            </w:r>
            <w:proofErr w:type="spellStart"/>
            <w:r w:rsidRPr="00A80C36">
              <w:rPr>
                <w:rFonts w:ascii="Arial" w:hAnsi="Arial" w:cs="Arial"/>
              </w:rPr>
              <w:t>SRB.send</w:t>
            </w:r>
            <w:proofErr w:type="spellEnd"/>
            <w:r w:rsidRPr="00A80C36">
              <w:rPr>
                <w:rFonts w:ascii="Arial" w:hAnsi="Arial" w:cs="Arial"/>
              </w:rPr>
              <w:t>(</w:t>
            </w:r>
            <w:proofErr w:type="spellStart"/>
            <w:r w:rsidRPr="00A80C36">
              <w:rPr>
                <w:rFonts w:ascii="Arial" w:hAnsi="Arial" w:cs="Arial"/>
              </w:rPr>
              <w:t>cas_NR_SRB_NasPdu_</w:t>
            </w:r>
            <w:proofErr w:type="gramStart"/>
            <w:r w:rsidRPr="00A80C36">
              <w:rPr>
                <w:rFonts w:ascii="Arial" w:hAnsi="Arial" w:cs="Arial"/>
              </w:rPr>
              <w:t>REQ</w:t>
            </w:r>
            <w:proofErr w:type="spellEnd"/>
            <w:r w:rsidRPr="00A80C36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A80C36">
              <w:rPr>
                <w:rFonts w:ascii="Arial" w:hAnsi="Arial" w:cs="Arial"/>
              </w:rPr>
              <w:t>v_NGC_NASCellA</w:t>
            </w:r>
            <w:proofErr w:type="spellEnd"/>
            <w:r w:rsidRPr="00A80C36">
              <w:rPr>
                <w:rFonts w:ascii="Arial" w:hAnsi="Arial" w:cs="Arial"/>
              </w:rPr>
              <w:t>,</w:t>
            </w:r>
          </w:p>
          <w:p w14:paraId="773A9E49" w14:textId="77777777" w:rsidR="00A80C36" w:rsidRPr="00A80C36" w:rsidRDefault="00A80C36" w:rsidP="00A80C36">
            <w:pPr>
              <w:rPr>
                <w:rFonts w:ascii="Arial" w:hAnsi="Arial" w:cs="Arial"/>
              </w:rPr>
            </w:pPr>
            <w:r w:rsidRPr="00A80C36">
              <w:rPr>
                <w:rFonts w:ascii="Arial" w:hAnsi="Arial" w:cs="Arial"/>
              </w:rPr>
              <w:t xml:space="preserve">                                   tsc_NR_RbId_SRB1, // No SRB2 so must be on SRB1</w:t>
            </w:r>
          </w:p>
          <w:p w14:paraId="1ED73DFF" w14:textId="77777777" w:rsidR="00A80C36" w:rsidRPr="00A80C36" w:rsidRDefault="00A80C36" w:rsidP="00A80C36">
            <w:pPr>
              <w:rPr>
                <w:rFonts w:ascii="Arial" w:hAnsi="Arial" w:cs="Arial"/>
              </w:rPr>
            </w:pPr>
            <w:r w:rsidRPr="00A80C36">
              <w:rPr>
                <w:rFonts w:ascii="Arial" w:hAnsi="Arial" w:cs="Arial"/>
              </w:rPr>
              <w:t xml:space="preserve">                                   </w:t>
            </w:r>
            <w:proofErr w:type="spellStart"/>
            <w:r w:rsidRPr="00A80C36">
              <w:rPr>
                <w:rFonts w:ascii="Arial" w:hAnsi="Arial" w:cs="Arial"/>
              </w:rPr>
              <w:t>cs_TimingInfo_Now</w:t>
            </w:r>
            <w:proofErr w:type="spellEnd"/>
            <w:r w:rsidRPr="00A80C36">
              <w:rPr>
                <w:rFonts w:ascii="Arial" w:hAnsi="Arial" w:cs="Arial"/>
              </w:rPr>
              <w:t>,</w:t>
            </w:r>
          </w:p>
          <w:p w14:paraId="427233A2" w14:textId="77777777" w:rsidR="00A80C36" w:rsidRPr="00A80C36" w:rsidRDefault="00A80C36" w:rsidP="00A80C36">
            <w:pPr>
              <w:rPr>
                <w:rFonts w:ascii="Arial" w:hAnsi="Arial" w:cs="Arial"/>
              </w:rPr>
            </w:pPr>
            <w:r w:rsidRPr="00A80C36">
              <w:rPr>
                <w:rFonts w:ascii="Arial" w:hAnsi="Arial" w:cs="Arial"/>
              </w:rPr>
              <w:t xml:space="preserve">                                   </w:t>
            </w:r>
            <w:proofErr w:type="spellStart"/>
            <w:r w:rsidRPr="00A80C36">
              <w:rPr>
                <w:rFonts w:ascii="Arial" w:hAnsi="Arial" w:cs="Arial"/>
              </w:rPr>
              <w:t>cs_NG_NAS_</w:t>
            </w:r>
            <w:proofErr w:type="gramStart"/>
            <w:r w:rsidRPr="00A80C36">
              <w:rPr>
                <w:rFonts w:ascii="Arial" w:hAnsi="Arial" w:cs="Arial"/>
              </w:rPr>
              <w:t>Request</w:t>
            </w:r>
            <w:proofErr w:type="spellEnd"/>
            <w:r w:rsidRPr="00A80C36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A80C36">
              <w:rPr>
                <w:rFonts w:ascii="Arial" w:hAnsi="Arial" w:cs="Arial"/>
              </w:rPr>
              <w:t>tsc_SHT_IntegrityProtected_Ciphered</w:t>
            </w:r>
            <w:proofErr w:type="spellEnd"/>
            <w:r w:rsidRPr="00A80C36">
              <w:rPr>
                <w:rFonts w:ascii="Arial" w:hAnsi="Arial" w:cs="Arial"/>
              </w:rPr>
              <w:t>,</w:t>
            </w:r>
          </w:p>
          <w:p w14:paraId="32339915" w14:textId="77777777" w:rsidR="00A80C36" w:rsidRPr="00A80C36" w:rsidRDefault="00A80C36" w:rsidP="00A80C36">
            <w:pPr>
              <w:rPr>
                <w:rFonts w:ascii="Arial" w:hAnsi="Arial" w:cs="Arial"/>
              </w:rPr>
            </w:pPr>
            <w:r w:rsidRPr="00A80C36">
              <w:rPr>
                <w:rFonts w:ascii="Arial" w:hAnsi="Arial" w:cs="Arial"/>
              </w:rPr>
              <w:t xml:space="preserve">                                                       </w:t>
            </w:r>
            <w:proofErr w:type="spellStart"/>
            <w:r w:rsidRPr="00A80C36">
              <w:rPr>
                <w:rFonts w:ascii="Arial" w:hAnsi="Arial" w:cs="Arial"/>
              </w:rPr>
              <w:t>cs_NG_REGISTRATION_</w:t>
            </w:r>
            <w:proofErr w:type="gramStart"/>
            <w:r w:rsidRPr="00A80C36">
              <w:rPr>
                <w:rFonts w:ascii="Arial" w:hAnsi="Arial" w:cs="Arial"/>
              </w:rPr>
              <w:t>REJECT</w:t>
            </w:r>
            <w:proofErr w:type="spellEnd"/>
            <w:r w:rsidRPr="00A80C36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A80C36">
              <w:rPr>
                <w:rFonts w:ascii="Arial" w:hAnsi="Arial" w:cs="Arial"/>
              </w:rPr>
              <w:t>cs_GMM_GSM_</w:t>
            </w:r>
            <w:proofErr w:type="gramStart"/>
            <w:r w:rsidRPr="00A80C36">
              <w:rPr>
                <w:rFonts w:ascii="Arial" w:hAnsi="Arial" w:cs="Arial"/>
              </w:rPr>
              <w:t>Cause</w:t>
            </w:r>
            <w:proofErr w:type="spellEnd"/>
            <w:r w:rsidRPr="00A80C36">
              <w:rPr>
                <w:rFonts w:ascii="Arial" w:hAnsi="Arial" w:cs="Arial"/>
              </w:rPr>
              <w:t>(</w:t>
            </w:r>
            <w:proofErr w:type="gramEnd"/>
            <w:r w:rsidRPr="00A80C36">
              <w:rPr>
                <w:rFonts w:ascii="Arial" w:hAnsi="Arial" w:cs="Arial"/>
              </w:rPr>
              <w:t xml:space="preserve">omit, </w:t>
            </w:r>
            <w:proofErr w:type="spellStart"/>
            <w:r w:rsidRPr="00A80C36">
              <w:rPr>
                <w:rFonts w:ascii="Arial" w:hAnsi="Arial" w:cs="Arial"/>
              </w:rPr>
              <w:t>tsc_EmmCause_SemanticallyIncorrect</w:t>
            </w:r>
            <w:proofErr w:type="spellEnd"/>
            <w:r w:rsidRPr="00A80C36">
              <w:rPr>
                <w:rFonts w:ascii="Arial" w:hAnsi="Arial" w:cs="Arial"/>
              </w:rPr>
              <w:t>))))</w:t>
            </w:r>
            <w:proofErr w:type="gramStart"/>
            <w:r w:rsidRPr="00A80C36">
              <w:rPr>
                <w:rFonts w:ascii="Arial" w:hAnsi="Arial" w:cs="Arial"/>
              </w:rPr>
              <w:t>);</w:t>
            </w:r>
            <w:proofErr w:type="gramEnd"/>
          </w:p>
          <w:p w14:paraId="00847C32" w14:textId="77777777" w:rsidR="00A80C36" w:rsidRPr="00A80C36" w:rsidRDefault="00A80C36" w:rsidP="00A80C36">
            <w:pPr>
              <w:rPr>
                <w:rFonts w:ascii="Arial" w:hAnsi="Arial" w:cs="Arial"/>
              </w:rPr>
            </w:pPr>
            <w:r w:rsidRPr="00A80C36">
              <w:rPr>
                <w:rFonts w:ascii="Arial" w:hAnsi="Arial" w:cs="Arial"/>
              </w:rPr>
              <w:t xml:space="preserve">    //@siclog "Step 17A </w:t>
            </w:r>
            <w:proofErr w:type="spellStart"/>
            <w:r w:rsidRPr="00A80C36">
              <w:rPr>
                <w:rFonts w:ascii="Arial" w:hAnsi="Arial" w:cs="Arial"/>
              </w:rPr>
              <w:t>siclog</w:t>
            </w:r>
            <w:proofErr w:type="spellEnd"/>
            <w:r w:rsidRPr="00A80C36">
              <w:rPr>
                <w:rFonts w:ascii="Arial" w:hAnsi="Arial" w:cs="Arial"/>
              </w:rPr>
              <w:t>@</w:t>
            </w:r>
          </w:p>
          <w:p w14:paraId="759D3B2A" w14:textId="77777777" w:rsidR="00A80C36" w:rsidRPr="00A80C36" w:rsidRDefault="00A80C36" w:rsidP="00A80C36">
            <w:pPr>
              <w:rPr>
                <w:rFonts w:ascii="Arial" w:hAnsi="Arial" w:cs="Arial"/>
              </w:rPr>
            </w:pPr>
            <w:r w:rsidRPr="00A80C36">
              <w:rPr>
                <w:rFonts w:ascii="Arial" w:hAnsi="Arial" w:cs="Arial"/>
              </w:rPr>
              <w:t xml:space="preserve">    //The SS releases the RRC connection.</w:t>
            </w:r>
          </w:p>
          <w:p w14:paraId="3F146BDD" w14:textId="2E117B14" w:rsidR="00A80C36" w:rsidRPr="00A80C36" w:rsidRDefault="00A80C36" w:rsidP="00A80C36">
            <w:pPr>
              <w:rPr>
                <w:rFonts w:ascii="Arial" w:hAnsi="Arial" w:cs="Arial"/>
              </w:rPr>
            </w:pPr>
            <w:r w:rsidRPr="00A80C36">
              <w:rPr>
                <w:rFonts w:ascii="Arial" w:hAnsi="Arial" w:cs="Arial"/>
              </w:rPr>
              <w:t xml:space="preserve">    //@sic R5-198952 sic@    </w:t>
            </w:r>
          </w:p>
          <w:p w14:paraId="0D7AC512" w14:textId="77777777" w:rsidR="00A80C36" w:rsidRDefault="00A80C36" w:rsidP="00A80C36">
            <w:pPr>
              <w:rPr>
                <w:rFonts w:ascii="Arial" w:hAnsi="Arial" w:cs="Arial"/>
              </w:rPr>
            </w:pPr>
            <w:r w:rsidRPr="00A80C36">
              <w:rPr>
                <w:rFonts w:ascii="Arial" w:hAnsi="Arial" w:cs="Arial"/>
              </w:rPr>
              <w:t xml:space="preserve">    </w:t>
            </w:r>
            <w:proofErr w:type="spellStart"/>
            <w:r w:rsidRPr="00A80C36">
              <w:rPr>
                <w:rFonts w:ascii="Arial" w:hAnsi="Arial" w:cs="Arial"/>
              </w:rPr>
              <w:t>f_NR_RRCRelease</w:t>
            </w:r>
            <w:proofErr w:type="spellEnd"/>
            <w:r w:rsidRPr="00A80C36">
              <w:rPr>
                <w:rFonts w:ascii="Arial" w:hAnsi="Arial" w:cs="Arial"/>
              </w:rPr>
              <w:t>(</w:t>
            </w:r>
            <w:proofErr w:type="spellStart"/>
            <w:r w:rsidRPr="00A80C36">
              <w:rPr>
                <w:rFonts w:ascii="Arial" w:hAnsi="Arial" w:cs="Arial"/>
              </w:rPr>
              <w:t>v_NGC_NASCellA</w:t>
            </w:r>
            <w:proofErr w:type="spellEnd"/>
            <w:proofErr w:type="gramStart"/>
            <w:r w:rsidRPr="00A80C36">
              <w:rPr>
                <w:rFonts w:ascii="Arial" w:hAnsi="Arial" w:cs="Arial"/>
              </w:rPr>
              <w:t>);</w:t>
            </w:r>
            <w:proofErr w:type="gramEnd"/>
          </w:p>
          <w:p w14:paraId="20734DB4" w14:textId="39E6F777" w:rsidR="001D5055" w:rsidRPr="001D5055" w:rsidRDefault="00A80C36" w:rsidP="00A80C36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</w:tc>
      </w:tr>
    </w:tbl>
    <w:p w14:paraId="6AA819FF" w14:textId="77777777" w:rsidR="0088494B" w:rsidRPr="003C4E4F" w:rsidRDefault="0088494B" w:rsidP="0088494B">
      <w:pPr>
        <w:rPr>
          <w:rFonts w:ascii="Arial" w:hAnsi="Arial" w:cs="Arial"/>
        </w:rPr>
      </w:pPr>
    </w:p>
    <w:p w14:paraId="4DFA48EB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3B567353" w14:textId="77777777" w:rsidTr="009D4055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7081" w14:textId="77777777" w:rsidR="006A4E81" w:rsidRDefault="00A80C36" w:rsidP="006A4E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  <w:p w14:paraId="75581E8D" w14:textId="77777777" w:rsidR="00A80C36" w:rsidRPr="00A80C36" w:rsidRDefault="00A80C36" w:rsidP="00A80C36">
            <w:pPr>
              <w:rPr>
                <w:rFonts w:ascii="Arial" w:hAnsi="Arial" w:cs="Arial"/>
              </w:rPr>
            </w:pPr>
            <w:r w:rsidRPr="00A80C36">
              <w:rPr>
                <w:rFonts w:ascii="Arial" w:hAnsi="Arial" w:cs="Arial"/>
              </w:rPr>
              <w:t xml:space="preserve">//@siclog "Step 17 </w:t>
            </w:r>
            <w:proofErr w:type="spellStart"/>
            <w:r w:rsidRPr="00A80C36">
              <w:rPr>
                <w:rFonts w:ascii="Arial" w:hAnsi="Arial" w:cs="Arial"/>
              </w:rPr>
              <w:t>siclog</w:t>
            </w:r>
            <w:proofErr w:type="spellEnd"/>
            <w:r w:rsidRPr="00A80C36">
              <w:rPr>
                <w:rFonts w:ascii="Arial" w:hAnsi="Arial" w:cs="Arial"/>
              </w:rPr>
              <w:t>@</w:t>
            </w:r>
          </w:p>
          <w:p w14:paraId="5098F0CC" w14:textId="77777777" w:rsidR="00A80C36" w:rsidRPr="00A80C36" w:rsidRDefault="00A80C36" w:rsidP="00A80C36">
            <w:pPr>
              <w:rPr>
                <w:rFonts w:ascii="Arial" w:hAnsi="Arial" w:cs="Arial"/>
              </w:rPr>
            </w:pPr>
            <w:r w:rsidRPr="00A80C36">
              <w:rPr>
                <w:rFonts w:ascii="Arial" w:hAnsi="Arial" w:cs="Arial"/>
              </w:rPr>
              <w:t xml:space="preserve">    //The SS transmits a REGISTRATION REJECT with cause #95 (Semantically incorrect message). (UE's registration attempt counter = 5)</w:t>
            </w:r>
          </w:p>
          <w:p w14:paraId="165A9967" w14:textId="77777777" w:rsidR="00A80C36" w:rsidRPr="00A80C36" w:rsidRDefault="00A80C36" w:rsidP="00A80C36">
            <w:pPr>
              <w:rPr>
                <w:rFonts w:ascii="Arial" w:hAnsi="Arial" w:cs="Arial"/>
              </w:rPr>
            </w:pPr>
            <w:r w:rsidRPr="00A80C36">
              <w:rPr>
                <w:rFonts w:ascii="Arial" w:hAnsi="Arial" w:cs="Arial"/>
              </w:rPr>
              <w:t xml:space="preserve">    </w:t>
            </w:r>
            <w:proofErr w:type="spellStart"/>
            <w:r w:rsidRPr="00A80C36">
              <w:rPr>
                <w:rFonts w:ascii="Arial" w:hAnsi="Arial" w:cs="Arial"/>
              </w:rPr>
              <w:t>SRB.send</w:t>
            </w:r>
            <w:proofErr w:type="spellEnd"/>
            <w:r w:rsidRPr="00A80C36">
              <w:rPr>
                <w:rFonts w:ascii="Arial" w:hAnsi="Arial" w:cs="Arial"/>
              </w:rPr>
              <w:t>(</w:t>
            </w:r>
            <w:proofErr w:type="spellStart"/>
            <w:r w:rsidRPr="00A80C36">
              <w:rPr>
                <w:rFonts w:ascii="Arial" w:hAnsi="Arial" w:cs="Arial"/>
              </w:rPr>
              <w:t>cas_NR_SRB_NasPdu_</w:t>
            </w:r>
            <w:proofErr w:type="gramStart"/>
            <w:r w:rsidRPr="00A80C36">
              <w:rPr>
                <w:rFonts w:ascii="Arial" w:hAnsi="Arial" w:cs="Arial"/>
              </w:rPr>
              <w:t>REQ</w:t>
            </w:r>
            <w:proofErr w:type="spellEnd"/>
            <w:r w:rsidRPr="00A80C36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A80C36">
              <w:rPr>
                <w:rFonts w:ascii="Arial" w:hAnsi="Arial" w:cs="Arial"/>
              </w:rPr>
              <w:t>v_NGC_NASCellA</w:t>
            </w:r>
            <w:proofErr w:type="spellEnd"/>
            <w:r w:rsidRPr="00A80C36">
              <w:rPr>
                <w:rFonts w:ascii="Arial" w:hAnsi="Arial" w:cs="Arial"/>
              </w:rPr>
              <w:t>,</w:t>
            </w:r>
          </w:p>
          <w:p w14:paraId="2CBBCF59" w14:textId="77777777" w:rsidR="00A80C36" w:rsidRPr="00A80C36" w:rsidRDefault="00A80C36" w:rsidP="00A80C36">
            <w:pPr>
              <w:rPr>
                <w:rFonts w:ascii="Arial" w:hAnsi="Arial" w:cs="Arial"/>
              </w:rPr>
            </w:pPr>
            <w:r w:rsidRPr="00A80C36">
              <w:rPr>
                <w:rFonts w:ascii="Arial" w:hAnsi="Arial" w:cs="Arial"/>
              </w:rPr>
              <w:t xml:space="preserve">                                   tsc_NR_RbId_SRB1, // No SRB2 so must be on SRB1</w:t>
            </w:r>
          </w:p>
          <w:p w14:paraId="3C0E5563" w14:textId="77777777" w:rsidR="00A80C36" w:rsidRPr="00A80C36" w:rsidRDefault="00A80C36" w:rsidP="00A80C36">
            <w:pPr>
              <w:rPr>
                <w:rFonts w:ascii="Arial" w:hAnsi="Arial" w:cs="Arial"/>
              </w:rPr>
            </w:pPr>
            <w:r w:rsidRPr="00A80C36">
              <w:rPr>
                <w:rFonts w:ascii="Arial" w:hAnsi="Arial" w:cs="Arial"/>
              </w:rPr>
              <w:t xml:space="preserve">                                   </w:t>
            </w:r>
            <w:proofErr w:type="spellStart"/>
            <w:r w:rsidRPr="00A80C36">
              <w:rPr>
                <w:rFonts w:ascii="Arial" w:hAnsi="Arial" w:cs="Arial"/>
              </w:rPr>
              <w:t>cs_TimingInfo_Now</w:t>
            </w:r>
            <w:proofErr w:type="spellEnd"/>
            <w:r w:rsidRPr="00A80C36">
              <w:rPr>
                <w:rFonts w:ascii="Arial" w:hAnsi="Arial" w:cs="Arial"/>
              </w:rPr>
              <w:t>,</w:t>
            </w:r>
          </w:p>
          <w:p w14:paraId="0CEE7875" w14:textId="77777777" w:rsidR="00A80C36" w:rsidRPr="00A80C36" w:rsidRDefault="00A80C36" w:rsidP="00A80C36">
            <w:pPr>
              <w:rPr>
                <w:rFonts w:ascii="Arial" w:hAnsi="Arial" w:cs="Arial"/>
              </w:rPr>
            </w:pPr>
            <w:r w:rsidRPr="00A80C36">
              <w:rPr>
                <w:rFonts w:ascii="Arial" w:hAnsi="Arial" w:cs="Arial"/>
              </w:rPr>
              <w:t xml:space="preserve">                                   </w:t>
            </w:r>
            <w:proofErr w:type="spellStart"/>
            <w:r w:rsidRPr="00A80C36">
              <w:rPr>
                <w:rFonts w:ascii="Arial" w:hAnsi="Arial" w:cs="Arial"/>
              </w:rPr>
              <w:t>cs_NG_NAS_</w:t>
            </w:r>
            <w:proofErr w:type="gramStart"/>
            <w:r w:rsidRPr="00A80C36">
              <w:rPr>
                <w:rFonts w:ascii="Arial" w:hAnsi="Arial" w:cs="Arial"/>
              </w:rPr>
              <w:t>Request</w:t>
            </w:r>
            <w:proofErr w:type="spellEnd"/>
            <w:r w:rsidRPr="00A80C36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A80C36">
              <w:rPr>
                <w:rFonts w:ascii="Arial" w:hAnsi="Arial" w:cs="Arial"/>
              </w:rPr>
              <w:t>tsc_SHT_IntegrityProtected_Ciphered</w:t>
            </w:r>
            <w:proofErr w:type="spellEnd"/>
            <w:r w:rsidRPr="00A80C36">
              <w:rPr>
                <w:rFonts w:ascii="Arial" w:hAnsi="Arial" w:cs="Arial"/>
              </w:rPr>
              <w:t>,</w:t>
            </w:r>
          </w:p>
          <w:p w14:paraId="338FCA8A" w14:textId="77777777" w:rsidR="00A80C36" w:rsidRPr="00A80C36" w:rsidRDefault="00A80C36" w:rsidP="00A80C36">
            <w:pPr>
              <w:rPr>
                <w:rFonts w:ascii="Arial" w:hAnsi="Arial" w:cs="Arial"/>
              </w:rPr>
            </w:pPr>
            <w:r w:rsidRPr="00A80C36">
              <w:rPr>
                <w:rFonts w:ascii="Arial" w:hAnsi="Arial" w:cs="Arial"/>
              </w:rPr>
              <w:t xml:space="preserve">                                                       </w:t>
            </w:r>
            <w:proofErr w:type="spellStart"/>
            <w:r w:rsidRPr="00A80C36">
              <w:rPr>
                <w:rFonts w:ascii="Arial" w:hAnsi="Arial" w:cs="Arial"/>
              </w:rPr>
              <w:t>cs_NG_REGISTRATION_</w:t>
            </w:r>
            <w:proofErr w:type="gramStart"/>
            <w:r w:rsidRPr="00A80C36">
              <w:rPr>
                <w:rFonts w:ascii="Arial" w:hAnsi="Arial" w:cs="Arial"/>
              </w:rPr>
              <w:t>REJECT</w:t>
            </w:r>
            <w:proofErr w:type="spellEnd"/>
            <w:r w:rsidRPr="00A80C36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A80C36">
              <w:rPr>
                <w:rFonts w:ascii="Arial" w:hAnsi="Arial" w:cs="Arial"/>
              </w:rPr>
              <w:t>cs_GMM_GSM_</w:t>
            </w:r>
            <w:proofErr w:type="gramStart"/>
            <w:r w:rsidRPr="00A80C36">
              <w:rPr>
                <w:rFonts w:ascii="Arial" w:hAnsi="Arial" w:cs="Arial"/>
              </w:rPr>
              <w:t>Cause</w:t>
            </w:r>
            <w:proofErr w:type="spellEnd"/>
            <w:r w:rsidRPr="00A80C36">
              <w:rPr>
                <w:rFonts w:ascii="Arial" w:hAnsi="Arial" w:cs="Arial"/>
              </w:rPr>
              <w:t>(</w:t>
            </w:r>
            <w:proofErr w:type="gramEnd"/>
            <w:r w:rsidRPr="00A80C36">
              <w:rPr>
                <w:rFonts w:ascii="Arial" w:hAnsi="Arial" w:cs="Arial"/>
              </w:rPr>
              <w:t xml:space="preserve">omit, </w:t>
            </w:r>
            <w:proofErr w:type="spellStart"/>
            <w:r w:rsidRPr="00A80C36">
              <w:rPr>
                <w:rFonts w:ascii="Arial" w:hAnsi="Arial" w:cs="Arial"/>
              </w:rPr>
              <w:t>tsc_EmmCause_SemanticallyIncorrect</w:t>
            </w:r>
            <w:proofErr w:type="spellEnd"/>
            <w:r w:rsidRPr="00A80C36">
              <w:rPr>
                <w:rFonts w:ascii="Arial" w:hAnsi="Arial" w:cs="Arial"/>
              </w:rPr>
              <w:t>))))</w:t>
            </w:r>
            <w:proofErr w:type="gramStart"/>
            <w:r w:rsidRPr="00A80C36">
              <w:rPr>
                <w:rFonts w:ascii="Arial" w:hAnsi="Arial" w:cs="Arial"/>
              </w:rPr>
              <w:t>);</w:t>
            </w:r>
            <w:proofErr w:type="gramEnd"/>
          </w:p>
          <w:p w14:paraId="2E59E627" w14:textId="77777777" w:rsidR="00A80C36" w:rsidRPr="00A80C36" w:rsidRDefault="00A80C36" w:rsidP="00A80C36">
            <w:pPr>
              <w:rPr>
                <w:rFonts w:ascii="Arial" w:hAnsi="Arial" w:cs="Arial"/>
              </w:rPr>
            </w:pPr>
            <w:r w:rsidRPr="00A80C36">
              <w:rPr>
                <w:rFonts w:ascii="Arial" w:hAnsi="Arial" w:cs="Arial"/>
              </w:rPr>
              <w:t xml:space="preserve">    //@siclog "Step 17A </w:t>
            </w:r>
            <w:proofErr w:type="spellStart"/>
            <w:r w:rsidRPr="00A80C36">
              <w:rPr>
                <w:rFonts w:ascii="Arial" w:hAnsi="Arial" w:cs="Arial"/>
              </w:rPr>
              <w:t>siclog</w:t>
            </w:r>
            <w:proofErr w:type="spellEnd"/>
            <w:r w:rsidRPr="00A80C36">
              <w:rPr>
                <w:rFonts w:ascii="Arial" w:hAnsi="Arial" w:cs="Arial"/>
              </w:rPr>
              <w:t>@</w:t>
            </w:r>
          </w:p>
          <w:p w14:paraId="49DF2DB9" w14:textId="77777777" w:rsidR="00A80C36" w:rsidRPr="00A80C36" w:rsidRDefault="00A80C36" w:rsidP="00A80C36">
            <w:pPr>
              <w:rPr>
                <w:rFonts w:ascii="Arial" w:hAnsi="Arial" w:cs="Arial"/>
              </w:rPr>
            </w:pPr>
            <w:r w:rsidRPr="00A80C36">
              <w:rPr>
                <w:rFonts w:ascii="Arial" w:hAnsi="Arial" w:cs="Arial"/>
              </w:rPr>
              <w:t xml:space="preserve">    //The SS releases the RRC connection.</w:t>
            </w:r>
          </w:p>
          <w:p w14:paraId="11E9FDF5" w14:textId="77777777" w:rsidR="00A80C36" w:rsidRPr="00A80C36" w:rsidRDefault="00A80C36" w:rsidP="00A80C36">
            <w:pPr>
              <w:rPr>
                <w:rFonts w:ascii="Arial" w:hAnsi="Arial" w:cs="Arial"/>
              </w:rPr>
            </w:pPr>
            <w:r w:rsidRPr="00A80C36">
              <w:rPr>
                <w:rFonts w:ascii="Arial" w:hAnsi="Arial" w:cs="Arial"/>
              </w:rPr>
              <w:t xml:space="preserve">    //@sic R5-198952 sic@</w:t>
            </w:r>
          </w:p>
          <w:p w14:paraId="58C05B1F" w14:textId="77777777" w:rsidR="00A80C36" w:rsidRPr="00A80C36" w:rsidRDefault="00A80C36" w:rsidP="00A80C36">
            <w:pPr>
              <w:rPr>
                <w:rFonts w:ascii="Arial" w:hAnsi="Arial" w:cs="Arial"/>
              </w:rPr>
            </w:pPr>
            <w:r w:rsidRPr="00A80C36">
              <w:rPr>
                <w:rFonts w:ascii="Arial" w:hAnsi="Arial" w:cs="Arial"/>
              </w:rPr>
              <w:t xml:space="preserve">    </w:t>
            </w:r>
            <w:proofErr w:type="spellStart"/>
            <w:r w:rsidRPr="00A80C36">
              <w:rPr>
                <w:rFonts w:ascii="Arial" w:hAnsi="Arial" w:cs="Arial"/>
                <w:highlight w:val="green"/>
              </w:rPr>
              <w:t>f_</w:t>
            </w:r>
            <w:proofErr w:type="gramStart"/>
            <w:r w:rsidRPr="00A80C36">
              <w:rPr>
                <w:rFonts w:ascii="Arial" w:hAnsi="Arial" w:cs="Arial"/>
                <w:highlight w:val="green"/>
              </w:rPr>
              <w:t>Delay</w:t>
            </w:r>
            <w:proofErr w:type="spellEnd"/>
            <w:r w:rsidRPr="00A80C36">
              <w:rPr>
                <w:rFonts w:ascii="Arial" w:hAnsi="Arial" w:cs="Arial"/>
                <w:highlight w:val="green"/>
              </w:rPr>
              <w:t>(</w:t>
            </w:r>
            <w:proofErr w:type="gramEnd"/>
            <w:r w:rsidRPr="00A80C36">
              <w:rPr>
                <w:rFonts w:ascii="Arial" w:hAnsi="Arial" w:cs="Arial"/>
                <w:highlight w:val="green"/>
              </w:rPr>
              <w:t>0.1); //WA#WI1470141 WA#9_1_5_1_5</w:t>
            </w:r>
          </w:p>
          <w:p w14:paraId="67B8DC53" w14:textId="66749A2A" w:rsidR="00A80C36" w:rsidRDefault="00A80C36" w:rsidP="00A80C36">
            <w:pPr>
              <w:rPr>
                <w:rFonts w:ascii="Arial" w:hAnsi="Arial" w:cs="Arial"/>
              </w:rPr>
            </w:pPr>
            <w:r w:rsidRPr="00A80C36">
              <w:rPr>
                <w:rFonts w:ascii="Arial" w:hAnsi="Arial" w:cs="Arial"/>
              </w:rPr>
              <w:t xml:space="preserve">    </w:t>
            </w:r>
            <w:proofErr w:type="spellStart"/>
            <w:r w:rsidRPr="00A80C36">
              <w:rPr>
                <w:rFonts w:ascii="Arial" w:hAnsi="Arial" w:cs="Arial"/>
              </w:rPr>
              <w:t>f_NR_RRCRelease</w:t>
            </w:r>
            <w:proofErr w:type="spellEnd"/>
            <w:r w:rsidRPr="00A80C36">
              <w:rPr>
                <w:rFonts w:ascii="Arial" w:hAnsi="Arial" w:cs="Arial"/>
              </w:rPr>
              <w:t>(</w:t>
            </w:r>
            <w:proofErr w:type="spellStart"/>
            <w:r w:rsidRPr="00A80C36">
              <w:rPr>
                <w:rFonts w:ascii="Arial" w:hAnsi="Arial" w:cs="Arial"/>
              </w:rPr>
              <w:t>v_NGC_NASCellA</w:t>
            </w:r>
            <w:proofErr w:type="spellEnd"/>
            <w:proofErr w:type="gramStart"/>
            <w:r w:rsidRPr="00A80C36">
              <w:rPr>
                <w:rFonts w:ascii="Arial" w:hAnsi="Arial" w:cs="Arial"/>
              </w:rPr>
              <w:t>);</w:t>
            </w:r>
            <w:proofErr w:type="gramEnd"/>
          </w:p>
          <w:p w14:paraId="58792A3E" w14:textId="2A1BD824" w:rsidR="00A80C36" w:rsidRPr="003C4E4F" w:rsidRDefault="00A80C36" w:rsidP="006A4E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</w:tc>
      </w:tr>
      <w:bookmarkEnd w:id="12"/>
      <w:bookmarkEnd w:id="13"/>
      <w:bookmarkEnd w:id="14"/>
      <w:bookmarkEnd w:id="15"/>
    </w:tbl>
    <w:p w14:paraId="76E50816" w14:textId="77777777" w:rsidR="008D6B1E" w:rsidRPr="003C4E4F" w:rsidRDefault="008D6B1E" w:rsidP="00E33902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</w:rPr>
      </w:pPr>
    </w:p>
    <w:sectPr w:rsidR="008D6B1E" w:rsidRPr="003C4E4F" w:rsidSect="0054030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221A0" w14:textId="77777777" w:rsidR="00E04512" w:rsidRDefault="00E04512">
      <w:r>
        <w:separator/>
      </w:r>
    </w:p>
  </w:endnote>
  <w:endnote w:type="continuationSeparator" w:id="0">
    <w:p w14:paraId="45F29A1D" w14:textId="77777777" w:rsidR="00E04512" w:rsidRDefault="00E04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367A0" w14:textId="77777777" w:rsidR="006A4E81" w:rsidRDefault="006A4E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75D6A" w14:textId="77777777" w:rsidR="006A4E81" w:rsidRDefault="006A4E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50918" w14:textId="77777777" w:rsidR="006A4E81" w:rsidRDefault="006A4E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B50D4" w14:textId="77777777" w:rsidR="00E04512" w:rsidRDefault="00E04512">
      <w:r>
        <w:separator/>
      </w:r>
    </w:p>
  </w:footnote>
  <w:footnote w:type="continuationSeparator" w:id="0">
    <w:p w14:paraId="5B1C03D1" w14:textId="77777777" w:rsidR="00E04512" w:rsidRDefault="00E045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3D27091"/>
    <w:multiLevelType w:val="hybridMultilevel"/>
    <w:tmpl w:val="6D722000"/>
    <w:lvl w:ilvl="0" w:tplc="4A785C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963FF2"/>
    <w:multiLevelType w:val="hybridMultilevel"/>
    <w:tmpl w:val="6D72200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4D584D"/>
    <w:multiLevelType w:val="hybridMultilevel"/>
    <w:tmpl w:val="35ECF30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92BF7"/>
    <w:multiLevelType w:val="hybridMultilevel"/>
    <w:tmpl w:val="503C6D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890A59"/>
    <w:multiLevelType w:val="hybridMultilevel"/>
    <w:tmpl w:val="35ECF30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6"/>
  </w:num>
  <w:num w:numId="3" w16cid:durableId="595939603">
    <w:abstractNumId w:val="1"/>
  </w:num>
  <w:num w:numId="4" w16cid:durableId="132911612">
    <w:abstractNumId w:val="12"/>
  </w:num>
  <w:num w:numId="5" w16cid:durableId="372271094">
    <w:abstractNumId w:val="11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7"/>
  </w:num>
  <w:num w:numId="9" w16cid:durableId="19423706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5"/>
  </w:num>
  <w:num w:numId="11" w16cid:durableId="1310330713">
    <w:abstractNumId w:val="9"/>
  </w:num>
  <w:num w:numId="12" w16cid:durableId="185600304">
    <w:abstractNumId w:val="6"/>
  </w:num>
  <w:num w:numId="13" w16cid:durableId="1724475766">
    <w:abstractNumId w:val="10"/>
  </w:num>
  <w:num w:numId="14" w16cid:durableId="555237977">
    <w:abstractNumId w:val="0"/>
  </w:num>
  <w:num w:numId="15" w16cid:durableId="1110469448">
    <w:abstractNumId w:val="13"/>
  </w:num>
  <w:num w:numId="16" w16cid:durableId="1242135851">
    <w:abstractNumId w:val="2"/>
  </w:num>
  <w:num w:numId="17" w16cid:durableId="1569657629">
    <w:abstractNumId w:val="8"/>
  </w:num>
  <w:num w:numId="18" w16cid:durableId="18671342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E4A"/>
    <w:rsid w:val="000271CF"/>
    <w:rsid w:val="00031BA1"/>
    <w:rsid w:val="00043BE9"/>
    <w:rsid w:val="0006410B"/>
    <w:rsid w:val="00067F72"/>
    <w:rsid w:val="00070E09"/>
    <w:rsid w:val="00081803"/>
    <w:rsid w:val="00086021"/>
    <w:rsid w:val="000A6394"/>
    <w:rsid w:val="000B51E8"/>
    <w:rsid w:val="000B7FED"/>
    <w:rsid w:val="000C038A"/>
    <w:rsid w:val="000C064F"/>
    <w:rsid w:val="000C6598"/>
    <w:rsid w:val="000D15FD"/>
    <w:rsid w:val="000D44B3"/>
    <w:rsid w:val="000D58B4"/>
    <w:rsid w:val="000D7E3C"/>
    <w:rsid w:val="000E5E72"/>
    <w:rsid w:val="0010069D"/>
    <w:rsid w:val="00107FE5"/>
    <w:rsid w:val="0012293A"/>
    <w:rsid w:val="001354DE"/>
    <w:rsid w:val="001365F3"/>
    <w:rsid w:val="00144249"/>
    <w:rsid w:val="0014493A"/>
    <w:rsid w:val="00145AFA"/>
    <w:rsid w:val="00145D0D"/>
    <w:rsid w:val="00145D43"/>
    <w:rsid w:val="0015655B"/>
    <w:rsid w:val="00166741"/>
    <w:rsid w:val="00192C46"/>
    <w:rsid w:val="001A08B3"/>
    <w:rsid w:val="001A112E"/>
    <w:rsid w:val="001A3D19"/>
    <w:rsid w:val="001A7B60"/>
    <w:rsid w:val="001B52F0"/>
    <w:rsid w:val="001B7A65"/>
    <w:rsid w:val="001C1744"/>
    <w:rsid w:val="001C6E4C"/>
    <w:rsid w:val="001D1E67"/>
    <w:rsid w:val="001D269F"/>
    <w:rsid w:val="001D5055"/>
    <w:rsid w:val="001D68DE"/>
    <w:rsid w:val="001E41F3"/>
    <w:rsid w:val="001F3F10"/>
    <w:rsid w:val="001F4443"/>
    <w:rsid w:val="00213327"/>
    <w:rsid w:val="0022125A"/>
    <w:rsid w:val="00240DDD"/>
    <w:rsid w:val="0024481A"/>
    <w:rsid w:val="0026004D"/>
    <w:rsid w:val="002640DD"/>
    <w:rsid w:val="00265A0D"/>
    <w:rsid w:val="00275D12"/>
    <w:rsid w:val="00284FEB"/>
    <w:rsid w:val="002860C4"/>
    <w:rsid w:val="002864A2"/>
    <w:rsid w:val="002A2467"/>
    <w:rsid w:val="002A5D10"/>
    <w:rsid w:val="002B40FF"/>
    <w:rsid w:val="002B5741"/>
    <w:rsid w:val="002B5C19"/>
    <w:rsid w:val="002C5C92"/>
    <w:rsid w:val="002D4E69"/>
    <w:rsid w:val="002D747B"/>
    <w:rsid w:val="002E472E"/>
    <w:rsid w:val="00305409"/>
    <w:rsid w:val="00322B87"/>
    <w:rsid w:val="003351BD"/>
    <w:rsid w:val="00337816"/>
    <w:rsid w:val="00350832"/>
    <w:rsid w:val="0035345B"/>
    <w:rsid w:val="003559FF"/>
    <w:rsid w:val="003609EF"/>
    <w:rsid w:val="0036231A"/>
    <w:rsid w:val="00363DBB"/>
    <w:rsid w:val="00370C59"/>
    <w:rsid w:val="00374DD4"/>
    <w:rsid w:val="003824F3"/>
    <w:rsid w:val="0038798E"/>
    <w:rsid w:val="003904C5"/>
    <w:rsid w:val="003D0899"/>
    <w:rsid w:val="003E1A36"/>
    <w:rsid w:val="003F1C15"/>
    <w:rsid w:val="003F4274"/>
    <w:rsid w:val="004100A0"/>
    <w:rsid w:val="00410371"/>
    <w:rsid w:val="004242F1"/>
    <w:rsid w:val="004315CD"/>
    <w:rsid w:val="00437930"/>
    <w:rsid w:val="00444543"/>
    <w:rsid w:val="00453A2A"/>
    <w:rsid w:val="00454375"/>
    <w:rsid w:val="00475B9B"/>
    <w:rsid w:val="00476D5D"/>
    <w:rsid w:val="004827C6"/>
    <w:rsid w:val="0048549B"/>
    <w:rsid w:val="00492D4B"/>
    <w:rsid w:val="004A46A8"/>
    <w:rsid w:val="004B75B7"/>
    <w:rsid w:val="004C6D7C"/>
    <w:rsid w:val="00511853"/>
    <w:rsid w:val="005141D9"/>
    <w:rsid w:val="0051580D"/>
    <w:rsid w:val="0054030B"/>
    <w:rsid w:val="005447C1"/>
    <w:rsid w:val="00544F6C"/>
    <w:rsid w:val="00547111"/>
    <w:rsid w:val="00550978"/>
    <w:rsid w:val="00553937"/>
    <w:rsid w:val="00592D74"/>
    <w:rsid w:val="005B78F5"/>
    <w:rsid w:val="005C6952"/>
    <w:rsid w:val="005E2C44"/>
    <w:rsid w:val="005F0481"/>
    <w:rsid w:val="005F36FE"/>
    <w:rsid w:val="006160D0"/>
    <w:rsid w:val="00621188"/>
    <w:rsid w:val="006257ED"/>
    <w:rsid w:val="00643585"/>
    <w:rsid w:val="00644131"/>
    <w:rsid w:val="00653DE4"/>
    <w:rsid w:val="00654B17"/>
    <w:rsid w:val="006638FA"/>
    <w:rsid w:val="00665C47"/>
    <w:rsid w:val="00670842"/>
    <w:rsid w:val="006708FD"/>
    <w:rsid w:val="006745A2"/>
    <w:rsid w:val="00687460"/>
    <w:rsid w:val="0069079A"/>
    <w:rsid w:val="00695808"/>
    <w:rsid w:val="006A4E81"/>
    <w:rsid w:val="006B46FB"/>
    <w:rsid w:val="006C2D2F"/>
    <w:rsid w:val="006D5E69"/>
    <w:rsid w:val="006E21FB"/>
    <w:rsid w:val="006F167B"/>
    <w:rsid w:val="006F76A7"/>
    <w:rsid w:val="00713542"/>
    <w:rsid w:val="00714841"/>
    <w:rsid w:val="0072478F"/>
    <w:rsid w:val="00724F6D"/>
    <w:rsid w:val="0072607E"/>
    <w:rsid w:val="00732E8B"/>
    <w:rsid w:val="00787E09"/>
    <w:rsid w:val="00792342"/>
    <w:rsid w:val="007977A8"/>
    <w:rsid w:val="007977DF"/>
    <w:rsid w:val="007A1EFD"/>
    <w:rsid w:val="007B512A"/>
    <w:rsid w:val="007C2097"/>
    <w:rsid w:val="007D10F4"/>
    <w:rsid w:val="007D1169"/>
    <w:rsid w:val="007D2A2F"/>
    <w:rsid w:val="007D5690"/>
    <w:rsid w:val="007D651D"/>
    <w:rsid w:val="007D6A07"/>
    <w:rsid w:val="007D6C0D"/>
    <w:rsid w:val="007E6431"/>
    <w:rsid w:val="007E6F95"/>
    <w:rsid w:val="007E7F7B"/>
    <w:rsid w:val="007F0466"/>
    <w:rsid w:val="007F45EC"/>
    <w:rsid w:val="007F689C"/>
    <w:rsid w:val="007F7259"/>
    <w:rsid w:val="008040A8"/>
    <w:rsid w:val="008279FA"/>
    <w:rsid w:val="00846BB6"/>
    <w:rsid w:val="008626E7"/>
    <w:rsid w:val="00870EE7"/>
    <w:rsid w:val="0087472B"/>
    <w:rsid w:val="00882C76"/>
    <w:rsid w:val="0088494B"/>
    <w:rsid w:val="008863B9"/>
    <w:rsid w:val="00897866"/>
    <w:rsid w:val="008A45A6"/>
    <w:rsid w:val="008D3CCC"/>
    <w:rsid w:val="008D6B1E"/>
    <w:rsid w:val="008F3789"/>
    <w:rsid w:val="008F686C"/>
    <w:rsid w:val="00905671"/>
    <w:rsid w:val="00910203"/>
    <w:rsid w:val="00911746"/>
    <w:rsid w:val="009142CB"/>
    <w:rsid w:val="009148DE"/>
    <w:rsid w:val="00915C0C"/>
    <w:rsid w:val="00917DA5"/>
    <w:rsid w:val="00934450"/>
    <w:rsid w:val="00941E30"/>
    <w:rsid w:val="009531B0"/>
    <w:rsid w:val="00963FBA"/>
    <w:rsid w:val="009741B3"/>
    <w:rsid w:val="009777D9"/>
    <w:rsid w:val="00984C15"/>
    <w:rsid w:val="00991B88"/>
    <w:rsid w:val="00995580"/>
    <w:rsid w:val="009A3135"/>
    <w:rsid w:val="009A3391"/>
    <w:rsid w:val="009A5753"/>
    <w:rsid w:val="009A579D"/>
    <w:rsid w:val="009B7983"/>
    <w:rsid w:val="009C2957"/>
    <w:rsid w:val="009C635B"/>
    <w:rsid w:val="009D4055"/>
    <w:rsid w:val="009D71AC"/>
    <w:rsid w:val="009E00FE"/>
    <w:rsid w:val="009E3297"/>
    <w:rsid w:val="009F734F"/>
    <w:rsid w:val="00A13EE9"/>
    <w:rsid w:val="00A203C8"/>
    <w:rsid w:val="00A246B6"/>
    <w:rsid w:val="00A438B1"/>
    <w:rsid w:val="00A47E70"/>
    <w:rsid w:val="00A50AAA"/>
    <w:rsid w:val="00A50CF0"/>
    <w:rsid w:val="00A7671C"/>
    <w:rsid w:val="00A80BB8"/>
    <w:rsid w:val="00A80C36"/>
    <w:rsid w:val="00AA2CBC"/>
    <w:rsid w:val="00AB2662"/>
    <w:rsid w:val="00AB3F81"/>
    <w:rsid w:val="00AB49A5"/>
    <w:rsid w:val="00AC5820"/>
    <w:rsid w:val="00AC794D"/>
    <w:rsid w:val="00AD1CD8"/>
    <w:rsid w:val="00AD623E"/>
    <w:rsid w:val="00AE1775"/>
    <w:rsid w:val="00AF603C"/>
    <w:rsid w:val="00B020FE"/>
    <w:rsid w:val="00B0639C"/>
    <w:rsid w:val="00B069BA"/>
    <w:rsid w:val="00B258BB"/>
    <w:rsid w:val="00B45C15"/>
    <w:rsid w:val="00B517DB"/>
    <w:rsid w:val="00B67B97"/>
    <w:rsid w:val="00B915EF"/>
    <w:rsid w:val="00B968C8"/>
    <w:rsid w:val="00BA3EC5"/>
    <w:rsid w:val="00BA51D9"/>
    <w:rsid w:val="00BA777D"/>
    <w:rsid w:val="00BB0716"/>
    <w:rsid w:val="00BB0F61"/>
    <w:rsid w:val="00BB14C7"/>
    <w:rsid w:val="00BB5DFC"/>
    <w:rsid w:val="00BD279D"/>
    <w:rsid w:val="00BD6BB8"/>
    <w:rsid w:val="00C0311A"/>
    <w:rsid w:val="00C06580"/>
    <w:rsid w:val="00C24E09"/>
    <w:rsid w:val="00C33DFB"/>
    <w:rsid w:val="00C473D8"/>
    <w:rsid w:val="00C47A06"/>
    <w:rsid w:val="00C550B6"/>
    <w:rsid w:val="00C6341D"/>
    <w:rsid w:val="00C648F4"/>
    <w:rsid w:val="00C65302"/>
    <w:rsid w:val="00C65F3B"/>
    <w:rsid w:val="00C66BA2"/>
    <w:rsid w:val="00C8128B"/>
    <w:rsid w:val="00C85FF7"/>
    <w:rsid w:val="00C870F6"/>
    <w:rsid w:val="00C95985"/>
    <w:rsid w:val="00CB0487"/>
    <w:rsid w:val="00CC1B6B"/>
    <w:rsid w:val="00CC5026"/>
    <w:rsid w:val="00CC68D0"/>
    <w:rsid w:val="00CD3C5F"/>
    <w:rsid w:val="00CE340F"/>
    <w:rsid w:val="00CF4528"/>
    <w:rsid w:val="00CF5916"/>
    <w:rsid w:val="00D03E91"/>
    <w:rsid w:val="00D03F9A"/>
    <w:rsid w:val="00D06D51"/>
    <w:rsid w:val="00D174DB"/>
    <w:rsid w:val="00D24991"/>
    <w:rsid w:val="00D32D6C"/>
    <w:rsid w:val="00D364A3"/>
    <w:rsid w:val="00D37C00"/>
    <w:rsid w:val="00D4089A"/>
    <w:rsid w:val="00D43550"/>
    <w:rsid w:val="00D50255"/>
    <w:rsid w:val="00D55AD7"/>
    <w:rsid w:val="00D66520"/>
    <w:rsid w:val="00D84AE9"/>
    <w:rsid w:val="00D8769A"/>
    <w:rsid w:val="00D9124E"/>
    <w:rsid w:val="00D91B72"/>
    <w:rsid w:val="00DA5C26"/>
    <w:rsid w:val="00DC041F"/>
    <w:rsid w:val="00DC06AB"/>
    <w:rsid w:val="00DC0B24"/>
    <w:rsid w:val="00DE261D"/>
    <w:rsid w:val="00DE34CF"/>
    <w:rsid w:val="00DE3EB1"/>
    <w:rsid w:val="00DE7B8D"/>
    <w:rsid w:val="00E04512"/>
    <w:rsid w:val="00E11E16"/>
    <w:rsid w:val="00E13F3D"/>
    <w:rsid w:val="00E159C3"/>
    <w:rsid w:val="00E166F3"/>
    <w:rsid w:val="00E30743"/>
    <w:rsid w:val="00E33902"/>
    <w:rsid w:val="00E34898"/>
    <w:rsid w:val="00E358E7"/>
    <w:rsid w:val="00E35F6B"/>
    <w:rsid w:val="00E65A31"/>
    <w:rsid w:val="00E753C3"/>
    <w:rsid w:val="00E876A1"/>
    <w:rsid w:val="00E95194"/>
    <w:rsid w:val="00EA1EB6"/>
    <w:rsid w:val="00EA216A"/>
    <w:rsid w:val="00EB09B7"/>
    <w:rsid w:val="00EE02F6"/>
    <w:rsid w:val="00EE05C7"/>
    <w:rsid w:val="00EE7D7C"/>
    <w:rsid w:val="00EF5ACE"/>
    <w:rsid w:val="00EF764B"/>
    <w:rsid w:val="00F031B7"/>
    <w:rsid w:val="00F10A14"/>
    <w:rsid w:val="00F22093"/>
    <w:rsid w:val="00F25D98"/>
    <w:rsid w:val="00F27C3D"/>
    <w:rsid w:val="00F300FB"/>
    <w:rsid w:val="00F33E3F"/>
    <w:rsid w:val="00F41F81"/>
    <w:rsid w:val="00F632F3"/>
    <w:rsid w:val="00F87CCA"/>
    <w:rsid w:val="00F92586"/>
    <w:rsid w:val="00FA42F4"/>
    <w:rsid w:val="00FB5401"/>
    <w:rsid w:val="00FB6386"/>
    <w:rsid w:val="00FC4701"/>
    <w:rsid w:val="00FD0FBA"/>
    <w:rsid w:val="00FE0216"/>
    <w:rsid w:val="00FE4EC7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0C3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846BB6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846BB6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489</Words>
  <Characters>4782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6</cp:revision>
  <cp:lastPrinted>1900-01-01T00:00:00Z</cp:lastPrinted>
  <dcterms:created xsi:type="dcterms:W3CDTF">2025-12-04T07:41:00Z</dcterms:created>
  <dcterms:modified xsi:type="dcterms:W3CDTF">2025-12-04T07:54:00Z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