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1572D1" w14:textId="06CB3C0A" w:rsidR="00B5552D" w:rsidRDefault="00B5552D" w:rsidP="00B555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2D2245">
          <w:rPr>
            <w:b/>
            <w:i/>
            <w:noProof/>
            <w:sz w:val="28"/>
          </w:rPr>
          <w:t>R5s250</w:t>
        </w:r>
        <w:r w:rsidR="000C4144">
          <w:rPr>
            <w:b/>
            <w:i/>
            <w:noProof/>
            <w:sz w:val="28"/>
          </w:rPr>
          <w:t>500</w:t>
        </w:r>
      </w:fldSimple>
    </w:p>
    <w:p w14:paraId="3CE2AEDE" w14:textId="77777777" w:rsidR="00B5552D" w:rsidRDefault="00B5552D" w:rsidP="00B5552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5552D" w14:paraId="4BAE6923" w14:textId="77777777" w:rsidTr="009F62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5B468D" w14:textId="77777777" w:rsidR="00B5552D" w:rsidRDefault="00B5552D" w:rsidP="009F62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B5552D" w14:paraId="268C4454" w14:textId="77777777" w:rsidTr="009F62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043C5A" w14:textId="77777777" w:rsidR="00B5552D" w:rsidRDefault="00B5552D" w:rsidP="009F62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5552D" w14:paraId="46A41BDF" w14:textId="77777777" w:rsidTr="009F62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261943" w14:textId="77777777" w:rsidR="00B5552D" w:rsidRDefault="00B5552D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52D" w14:paraId="7E50BB7F" w14:textId="77777777" w:rsidTr="009F6228">
        <w:tc>
          <w:tcPr>
            <w:tcW w:w="142" w:type="dxa"/>
            <w:tcBorders>
              <w:left w:val="single" w:sz="4" w:space="0" w:color="auto"/>
            </w:tcBorders>
          </w:tcPr>
          <w:p w14:paraId="20CE0FA8" w14:textId="77777777" w:rsidR="00B5552D" w:rsidRDefault="00B5552D" w:rsidP="009F622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3B6B1D" w14:textId="6C6C47A7" w:rsidR="00B5552D" w:rsidRPr="00410371" w:rsidRDefault="00B5552D" w:rsidP="009F62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 w:rsidR="00C66CB3">
                <w:rPr>
                  <w:b/>
                  <w:noProof/>
                  <w:sz w:val="28"/>
                </w:rPr>
                <w:t>4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C66CB3">
                <w:rPr>
                  <w:b/>
                  <w:noProof/>
                  <w:sz w:val="28"/>
                </w:rPr>
                <w:t>229</w:t>
              </w:r>
              <w:r w:rsidRPr="00410371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2E88EB2A" w14:textId="77777777" w:rsidR="00B5552D" w:rsidRPr="00A124EE" w:rsidRDefault="00B5552D" w:rsidP="009F6228">
            <w:pPr>
              <w:pStyle w:val="CRCoverPage"/>
              <w:spacing w:after="0"/>
              <w:jc w:val="center"/>
              <w:rPr>
                <w:noProof/>
                <w:highlight w:val="magenta"/>
              </w:rPr>
            </w:pPr>
            <w:r w:rsidRPr="00A124E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B26381" w14:textId="032D92B4" w:rsidR="00B5552D" w:rsidRPr="00A124EE" w:rsidRDefault="002D2245" w:rsidP="009F6228">
            <w:pPr>
              <w:pStyle w:val="CRCoverPage"/>
              <w:spacing w:after="0"/>
              <w:rPr>
                <w:noProof/>
                <w:highlight w:val="magenta"/>
              </w:rPr>
            </w:pPr>
            <w:fldSimple w:instr=" DOCPROPERTY  Version  \* MERGEFORMAT ">
              <w:r w:rsidR="000C4144" w:rsidRPr="000C4144">
                <w:rPr>
                  <w:b/>
                  <w:noProof/>
                  <w:sz w:val="28"/>
                </w:rPr>
                <w:t>1007</w:t>
              </w:r>
            </w:fldSimple>
          </w:p>
        </w:tc>
        <w:tc>
          <w:tcPr>
            <w:tcW w:w="709" w:type="dxa"/>
          </w:tcPr>
          <w:p w14:paraId="37A01D03" w14:textId="77777777" w:rsidR="00B5552D" w:rsidRDefault="00B5552D" w:rsidP="009F62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85CB11" w14:textId="77777777" w:rsidR="00B5552D" w:rsidRPr="00410371" w:rsidRDefault="00B5552D" w:rsidP="009F62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BCC0FE2" w14:textId="77777777" w:rsidR="00B5552D" w:rsidRDefault="00B5552D" w:rsidP="009F62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8A4099" w14:textId="7ACB2B5B" w:rsidR="00B5552D" w:rsidRPr="00410371" w:rsidRDefault="00B5552D" w:rsidP="009F62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FE51A6">
                <w:rPr>
                  <w:b/>
                  <w:noProof/>
                  <w:sz w:val="28"/>
                </w:rPr>
                <w:t>1</w:t>
              </w:r>
              <w:r w:rsidR="007253D9" w:rsidRPr="00FE51A6">
                <w:rPr>
                  <w:b/>
                  <w:noProof/>
                  <w:sz w:val="28"/>
                </w:rPr>
                <w:t>9</w:t>
              </w:r>
              <w:r w:rsidRPr="00FE51A6">
                <w:rPr>
                  <w:b/>
                  <w:noProof/>
                  <w:sz w:val="28"/>
                </w:rPr>
                <w:t>.</w:t>
              </w:r>
              <w:r w:rsidR="007253D9" w:rsidRPr="00FE51A6">
                <w:rPr>
                  <w:b/>
                  <w:noProof/>
                  <w:sz w:val="28"/>
                </w:rPr>
                <w:t>1</w:t>
              </w:r>
              <w:r w:rsidRPr="00FE51A6">
                <w:rPr>
                  <w:b/>
                  <w:noProof/>
                  <w:sz w:val="28"/>
                </w:rPr>
                <w:t>.</w:t>
              </w:r>
              <w:r w:rsidR="007253D9" w:rsidRPr="00FE51A6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DCEBD8" w14:textId="77777777" w:rsidR="00B5552D" w:rsidRDefault="00B5552D" w:rsidP="009F6228">
            <w:pPr>
              <w:pStyle w:val="CRCoverPage"/>
              <w:spacing w:after="0"/>
              <w:rPr>
                <w:noProof/>
              </w:rPr>
            </w:pPr>
          </w:p>
        </w:tc>
      </w:tr>
      <w:tr w:rsidR="00B5552D" w14:paraId="009B762C" w14:textId="77777777" w:rsidTr="009F62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35E4E7" w14:textId="77777777" w:rsidR="00B5552D" w:rsidRDefault="00B5552D" w:rsidP="009F6228">
            <w:pPr>
              <w:pStyle w:val="CRCoverPage"/>
              <w:spacing w:after="0"/>
              <w:rPr>
                <w:noProof/>
              </w:rPr>
            </w:pPr>
          </w:p>
        </w:tc>
      </w:tr>
      <w:tr w:rsidR="00B5552D" w14:paraId="1620402F" w14:textId="77777777" w:rsidTr="009F62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111A06" w14:textId="77777777" w:rsidR="00B5552D" w:rsidRPr="00F25D98" w:rsidRDefault="00B5552D" w:rsidP="009F622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5552D" w14:paraId="50787D59" w14:textId="77777777" w:rsidTr="009F6228">
        <w:tc>
          <w:tcPr>
            <w:tcW w:w="9641" w:type="dxa"/>
            <w:gridSpan w:val="9"/>
          </w:tcPr>
          <w:p w14:paraId="6E4B0E82" w14:textId="77777777" w:rsidR="00B5552D" w:rsidRDefault="00B5552D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6D9D5E" w14:textId="77777777" w:rsidR="00B5552D" w:rsidRDefault="00B5552D" w:rsidP="00B555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5552D" w14:paraId="6C5A3A2C" w14:textId="77777777" w:rsidTr="009F6228">
        <w:tc>
          <w:tcPr>
            <w:tcW w:w="2835" w:type="dxa"/>
          </w:tcPr>
          <w:p w14:paraId="3D3AF76A" w14:textId="77777777" w:rsidR="00B5552D" w:rsidRDefault="00B5552D" w:rsidP="009F62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A32764D" w14:textId="77777777" w:rsidR="00B5552D" w:rsidRDefault="00B5552D" w:rsidP="009F62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F124D1" w14:textId="77777777" w:rsidR="00B5552D" w:rsidRDefault="00B5552D" w:rsidP="009F62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1E2C48" w14:textId="77777777" w:rsidR="00B5552D" w:rsidRDefault="00B5552D" w:rsidP="009F62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95B580" w14:textId="77777777" w:rsidR="00B5552D" w:rsidRDefault="00B5552D" w:rsidP="009F62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60C631" w14:textId="77777777" w:rsidR="00B5552D" w:rsidRDefault="00B5552D" w:rsidP="009F62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A025B5" w14:textId="77777777" w:rsidR="00B5552D" w:rsidRDefault="00B5552D" w:rsidP="009F62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D37DC6" w14:textId="77777777" w:rsidR="00B5552D" w:rsidRDefault="00B5552D" w:rsidP="009F62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8CF9DB" w14:textId="77777777" w:rsidR="00B5552D" w:rsidRDefault="00B5552D" w:rsidP="009F622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768E3D" w14:textId="77777777" w:rsidR="00B5552D" w:rsidRDefault="00B5552D" w:rsidP="00B555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5552D" w:rsidRPr="00A124EE" w14:paraId="47E31316" w14:textId="77777777" w:rsidTr="009F6228">
        <w:tc>
          <w:tcPr>
            <w:tcW w:w="9640" w:type="dxa"/>
            <w:gridSpan w:val="11"/>
          </w:tcPr>
          <w:p w14:paraId="4B3B957F" w14:textId="77777777" w:rsidR="00B5552D" w:rsidRDefault="00B5552D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52D" w:rsidRPr="00A124EE" w14:paraId="0914F615" w14:textId="77777777" w:rsidTr="009F62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6006AF" w14:textId="77777777" w:rsidR="00B5552D" w:rsidRDefault="00B5552D" w:rsidP="009F62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ED63A9" w14:textId="4E936CFB" w:rsidR="00B5552D" w:rsidRDefault="00116970" w:rsidP="009F6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 </w:t>
            </w:r>
            <w:r w:rsidR="002D2245" w:rsidRPr="002D2245">
              <w:rPr>
                <w:rFonts w:cs="Arial"/>
              </w:rPr>
              <w:t xml:space="preserve">Correction to </w:t>
            </w:r>
            <w:r w:rsidR="000B699B" w:rsidRPr="00730D8B">
              <w:t xml:space="preserve">IMS 5GS </w:t>
            </w:r>
            <w:r w:rsidR="000B699B">
              <w:t>test</w:t>
            </w:r>
            <w:r w:rsidR="000B699B" w:rsidRPr="00730D8B">
              <w:t xml:space="preserve"> case </w:t>
            </w:r>
            <w:r w:rsidR="000B699B">
              <w:t>10.3</w:t>
            </w:r>
          </w:p>
        </w:tc>
      </w:tr>
      <w:tr w:rsidR="00B5552D" w:rsidRPr="00A124EE" w14:paraId="45B8D3DE" w14:textId="77777777" w:rsidTr="009F6228">
        <w:tc>
          <w:tcPr>
            <w:tcW w:w="1843" w:type="dxa"/>
            <w:tcBorders>
              <w:left w:val="single" w:sz="4" w:space="0" w:color="auto"/>
            </w:tcBorders>
          </w:tcPr>
          <w:p w14:paraId="04313323" w14:textId="77777777" w:rsidR="00B5552D" w:rsidRDefault="00B5552D" w:rsidP="009F62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837F55" w14:textId="77777777" w:rsidR="00B5552D" w:rsidRDefault="00B5552D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52D" w:rsidRPr="00A124EE" w14:paraId="3591F2F6" w14:textId="77777777" w:rsidTr="009F6228">
        <w:tc>
          <w:tcPr>
            <w:tcW w:w="1843" w:type="dxa"/>
            <w:tcBorders>
              <w:left w:val="single" w:sz="4" w:space="0" w:color="auto"/>
            </w:tcBorders>
          </w:tcPr>
          <w:p w14:paraId="5EA4CC61" w14:textId="77777777" w:rsidR="00B5552D" w:rsidRDefault="00B5552D" w:rsidP="009F62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41922E" w14:textId="51B2C834" w:rsidR="00B5552D" w:rsidRDefault="00116970" w:rsidP="009F62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cs="Arial"/>
                </w:rPr>
                <w:t xml:space="preserve"> MCC TF160</w:t>
              </w:r>
            </w:fldSimple>
          </w:p>
        </w:tc>
      </w:tr>
      <w:tr w:rsidR="00B5552D" w:rsidRPr="00A124EE" w14:paraId="67EB0B02" w14:textId="77777777" w:rsidTr="009F6228">
        <w:tc>
          <w:tcPr>
            <w:tcW w:w="1843" w:type="dxa"/>
            <w:tcBorders>
              <w:left w:val="single" w:sz="4" w:space="0" w:color="auto"/>
            </w:tcBorders>
          </w:tcPr>
          <w:p w14:paraId="3B2291C6" w14:textId="77777777" w:rsidR="00B5552D" w:rsidRDefault="00B5552D" w:rsidP="009F62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3F1A91" w14:textId="32FCDAB9" w:rsidR="00B5552D" w:rsidRDefault="00116970" w:rsidP="009F622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  <w:r w:rsidR="00B5552D">
              <w:t>R5</w:t>
            </w:r>
            <w:fldSimple w:instr=" DOCPROPERTY  SourceIfTsg  \* MERGEFORMAT "/>
          </w:p>
        </w:tc>
      </w:tr>
      <w:tr w:rsidR="00B5552D" w:rsidRPr="00A124EE" w14:paraId="4F8A4858" w14:textId="77777777" w:rsidTr="009F6228">
        <w:tc>
          <w:tcPr>
            <w:tcW w:w="1843" w:type="dxa"/>
            <w:tcBorders>
              <w:left w:val="single" w:sz="4" w:space="0" w:color="auto"/>
            </w:tcBorders>
          </w:tcPr>
          <w:p w14:paraId="3F123FDE" w14:textId="77777777" w:rsidR="00B5552D" w:rsidRDefault="00B5552D" w:rsidP="009F62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28EFF4" w14:textId="77777777" w:rsidR="00B5552D" w:rsidRDefault="00B5552D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52D" w:rsidRPr="00A124EE" w14:paraId="6DEECFA7" w14:textId="77777777" w:rsidTr="009F6228">
        <w:tc>
          <w:tcPr>
            <w:tcW w:w="1843" w:type="dxa"/>
            <w:tcBorders>
              <w:left w:val="single" w:sz="4" w:space="0" w:color="auto"/>
            </w:tcBorders>
          </w:tcPr>
          <w:p w14:paraId="0706369B" w14:textId="77777777" w:rsidR="00B5552D" w:rsidRDefault="00B5552D" w:rsidP="009F62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699B99" w14:textId="25300A33" w:rsidR="00B5552D" w:rsidRPr="000C4144" w:rsidRDefault="000C4144" w:rsidP="009F6228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0C4144">
              <w:rPr>
                <w:lang w:val="de-DE"/>
              </w:rPr>
              <w:t>TEI15_</w:t>
            </w:r>
            <w:r>
              <w:rPr>
                <w:lang w:val="de-DE"/>
              </w:rPr>
              <w:t xml:space="preserve">Test, </w:t>
            </w:r>
            <w:r w:rsidR="000B699B">
              <w:fldChar w:fldCharType="begin"/>
            </w:r>
            <w:r w:rsidR="000B699B" w:rsidRPr="000C4144">
              <w:rPr>
                <w:lang w:val="de-DE"/>
              </w:rPr>
              <w:instrText xml:space="preserve"> DOCPROPERTY  RelatedWis  \* MERGEFORMAT </w:instrText>
            </w:r>
            <w:r w:rsidR="000B699B">
              <w:fldChar w:fldCharType="separate"/>
            </w:r>
            <w:r w:rsidR="000B699B" w:rsidRPr="000C4144">
              <w:rPr>
                <w:noProof/>
                <w:lang w:val="de-DE"/>
              </w:rPr>
              <w:t>5GS_NR_LTE-UEConTest</w:t>
            </w:r>
            <w:r w:rsidR="000B699B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282F468" w14:textId="77777777" w:rsidR="00B5552D" w:rsidRPr="000C4144" w:rsidRDefault="00B5552D" w:rsidP="009F6228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E6F99E" w14:textId="77777777" w:rsidR="00B5552D" w:rsidRDefault="00B5552D" w:rsidP="009F62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031950" w14:textId="37E3BB38" w:rsidR="00B5552D" w:rsidRDefault="000C4144" w:rsidP="009F62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2025-12-01</w:t>
            </w:r>
          </w:p>
        </w:tc>
      </w:tr>
      <w:tr w:rsidR="00B5552D" w:rsidRPr="00A124EE" w14:paraId="7334EF25" w14:textId="77777777" w:rsidTr="009F6228">
        <w:tc>
          <w:tcPr>
            <w:tcW w:w="1843" w:type="dxa"/>
            <w:tcBorders>
              <w:left w:val="single" w:sz="4" w:space="0" w:color="auto"/>
            </w:tcBorders>
          </w:tcPr>
          <w:p w14:paraId="7DA11F58" w14:textId="77777777" w:rsidR="00B5552D" w:rsidRDefault="00B5552D" w:rsidP="009F62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3C5F8B" w14:textId="77777777" w:rsidR="00B5552D" w:rsidRDefault="00B5552D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2A129E" w14:textId="77777777" w:rsidR="00B5552D" w:rsidRDefault="00B5552D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18F6F0" w14:textId="77777777" w:rsidR="00B5552D" w:rsidRDefault="00B5552D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C63039" w14:textId="77777777" w:rsidR="00B5552D" w:rsidRDefault="00B5552D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52D" w:rsidRPr="00A124EE" w14:paraId="09D0D81F" w14:textId="77777777" w:rsidTr="009F62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C7429F" w14:textId="77777777" w:rsidR="00B5552D" w:rsidRDefault="00B5552D" w:rsidP="009F62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53A20F" w14:textId="77777777" w:rsidR="00B5552D" w:rsidRDefault="00B5552D" w:rsidP="009F62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7CDA30" w14:textId="77777777" w:rsidR="00B5552D" w:rsidRDefault="00B5552D" w:rsidP="009F62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B3AE2" w14:textId="77777777" w:rsidR="00B5552D" w:rsidRDefault="00B5552D" w:rsidP="009F62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9EA29B" w14:textId="6595D1F2" w:rsidR="00B5552D" w:rsidRDefault="00B5552D" w:rsidP="009F62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</w:t>
              </w:r>
              <w:r w:rsidRPr="00FE51A6">
                <w:rPr>
                  <w:noProof/>
                </w:rPr>
                <w:t>1</w:t>
              </w:r>
              <w:r w:rsidR="007253D9" w:rsidRPr="00FE51A6">
                <w:rPr>
                  <w:noProof/>
                </w:rPr>
                <w:t>9</w:t>
              </w:r>
            </w:fldSimple>
          </w:p>
        </w:tc>
      </w:tr>
      <w:tr w:rsidR="00B5552D" w:rsidRPr="00A124EE" w14:paraId="410F7FB1" w14:textId="77777777" w:rsidTr="009F62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FFDF80" w14:textId="77777777" w:rsidR="00B5552D" w:rsidRDefault="00B5552D" w:rsidP="009F62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2DFADC" w14:textId="77777777" w:rsidR="00B5552D" w:rsidRDefault="00B5552D" w:rsidP="009F62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FD76BC" w14:textId="77777777" w:rsidR="00B5552D" w:rsidRDefault="00B5552D" w:rsidP="009F62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C0AF3C" w14:textId="77777777" w:rsidR="00B5552D" w:rsidRPr="007C2097" w:rsidRDefault="00B5552D" w:rsidP="009F62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5552D" w:rsidRPr="00A124EE" w14:paraId="4DE6B1C3" w14:textId="77777777" w:rsidTr="009F6228">
        <w:tc>
          <w:tcPr>
            <w:tcW w:w="1843" w:type="dxa"/>
          </w:tcPr>
          <w:p w14:paraId="0AA27C8D" w14:textId="77777777" w:rsidR="00B5552D" w:rsidRDefault="00B5552D" w:rsidP="009F62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90D922" w14:textId="77777777" w:rsidR="00B5552D" w:rsidRDefault="00B5552D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6970" w:rsidRPr="00A124EE" w14:paraId="716ECD90" w14:textId="77777777" w:rsidTr="009F62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E5976" w14:textId="77777777" w:rsidR="00116970" w:rsidRDefault="00116970" w:rsidP="00116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FAD29E" w14:textId="5E3DC3E6" w:rsidR="00116970" w:rsidRDefault="00C66CB3" w:rsidP="001169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An unnecessary trigger is sent by the SS.</w:t>
            </w:r>
          </w:p>
        </w:tc>
      </w:tr>
      <w:tr w:rsidR="00116970" w:rsidRPr="00A124EE" w14:paraId="507D7FBA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1092B" w14:textId="77777777" w:rsidR="00116970" w:rsidRDefault="00116970" w:rsidP="001169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599A33" w14:textId="77777777" w:rsidR="00116970" w:rsidRDefault="00116970" w:rsidP="00116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6970" w:rsidRPr="00A124EE" w14:paraId="12001728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9DD4E" w14:textId="77777777" w:rsidR="00116970" w:rsidRDefault="00116970" w:rsidP="00116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CBF844" w14:textId="1D2C0021" w:rsidR="00116970" w:rsidRDefault="00C66CB3" w:rsidP="00C66CB3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  Deleted superfluous line causing the trigger to be sent.</w:t>
            </w:r>
          </w:p>
        </w:tc>
      </w:tr>
      <w:tr w:rsidR="00116970" w:rsidRPr="00A124EE" w14:paraId="526BE17E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513D4" w14:textId="77777777" w:rsidR="00116970" w:rsidRDefault="00116970" w:rsidP="001169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566BA2" w14:textId="77777777" w:rsidR="00116970" w:rsidRDefault="00116970" w:rsidP="00116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6970" w:rsidRPr="00A124EE" w14:paraId="2BCC4058" w14:textId="77777777" w:rsidTr="009F62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B68F18" w14:textId="77777777" w:rsidR="00116970" w:rsidRDefault="00116970" w:rsidP="00116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9C49E8" w14:textId="3D106CCE" w:rsidR="00116970" w:rsidRDefault="00C66CB3" w:rsidP="001169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Unnecessary trigger will continue to be sent</w:t>
            </w:r>
          </w:p>
        </w:tc>
      </w:tr>
      <w:tr w:rsidR="00116970" w:rsidRPr="00A124EE" w14:paraId="1969524A" w14:textId="77777777" w:rsidTr="009F6228">
        <w:tc>
          <w:tcPr>
            <w:tcW w:w="2694" w:type="dxa"/>
            <w:gridSpan w:val="2"/>
          </w:tcPr>
          <w:p w14:paraId="55CD3B7F" w14:textId="77777777" w:rsidR="00116970" w:rsidRDefault="00116970" w:rsidP="001169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705493" w14:textId="77777777" w:rsidR="00116970" w:rsidRDefault="00116970" w:rsidP="00116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6970" w:rsidRPr="00A124EE" w14:paraId="44036283" w14:textId="77777777" w:rsidTr="009F62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868DE9" w14:textId="77777777" w:rsidR="00116970" w:rsidRDefault="00116970" w:rsidP="00116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FF2A37" w14:textId="3D5A3936" w:rsidR="00116970" w:rsidRDefault="00A124EE" w:rsidP="001169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10.3. NR5GC</w:t>
            </w:r>
          </w:p>
        </w:tc>
      </w:tr>
      <w:tr w:rsidR="00116970" w:rsidRPr="00A124EE" w14:paraId="27146439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70FF5" w14:textId="77777777" w:rsidR="00116970" w:rsidRDefault="00116970" w:rsidP="001169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5C1813" w14:textId="77777777" w:rsidR="00116970" w:rsidRDefault="00116970" w:rsidP="00116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6970" w:rsidRPr="00A124EE" w14:paraId="0A7AF142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55B7F2" w14:textId="77777777" w:rsidR="00116970" w:rsidRDefault="00116970" w:rsidP="00116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7EA590" w14:textId="77777777" w:rsidR="00116970" w:rsidRDefault="00116970" w:rsidP="00116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A27FAB" w14:textId="77777777" w:rsidR="00116970" w:rsidRDefault="00116970" w:rsidP="00116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08B4CB" w14:textId="77777777" w:rsidR="00116970" w:rsidRDefault="00116970" w:rsidP="001169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0C71EA" w14:textId="77777777" w:rsidR="00116970" w:rsidRDefault="00116970" w:rsidP="001169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6970" w:rsidRPr="00A124EE" w14:paraId="7BD35EB6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61CE3" w14:textId="77777777" w:rsidR="00116970" w:rsidRDefault="00116970" w:rsidP="00116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0EF4E1" w14:textId="77777777" w:rsidR="00116970" w:rsidRDefault="00116970" w:rsidP="00116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508FE" w14:textId="586C9690" w:rsidR="00116970" w:rsidRDefault="00116970" w:rsidP="00116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6ED63" w14:textId="77777777" w:rsidR="00116970" w:rsidRDefault="00116970" w:rsidP="001169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8DC536" w14:textId="581D2368" w:rsidR="00116970" w:rsidRDefault="00116970" w:rsidP="001169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6970" w:rsidRPr="00A124EE" w14:paraId="5485F391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571DC" w14:textId="77777777" w:rsidR="00116970" w:rsidRDefault="00116970" w:rsidP="001169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4E0DF7" w14:textId="77777777" w:rsidR="00116970" w:rsidRDefault="00116970" w:rsidP="00116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7A9F1C" w14:textId="58D8F7D7" w:rsidR="00116970" w:rsidRDefault="00116970" w:rsidP="00116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36E1F7" w14:textId="77777777" w:rsidR="00116970" w:rsidRDefault="00116970" w:rsidP="001169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87B70B" w14:textId="70E43F7E" w:rsidR="00116970" w:rsidRDefault="00116970" w:rsidP="001169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6970" w:rsidRPr="00A124EE" w14:paraId="7F079828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DE1F6" w14:textId="77777777" w:rsidR="00116970" w:rsidRDefault="00116970" w:rsidP="001169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325D81" w14:textId="77777777" w:rsidR="00116970" w:rsidRDefault="00116970" w:rsidP="00116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9EE1D" w14:textId="16A8D1AB" w:rsidR="00116970" w:rsidRDefault="00116970" w:rsidP="00116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70969D" w14:textId="77777777" w:rsidR="00116970" w:rsidRDefault="00116970" w:rsidP="001169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EFB32" w14:textId="7F64C87E" w:rsidR="00116970" w:rsidRDefault="00116970" w:rsidP="001169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6970" w:rsidRPr="00A124EE" w14:paraId="77E544EC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5456B" w14:textId="77777777" w:rsidR="00116970" w:rsidRDefault="00116970" w:rsidP="001169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2502B3" w14:textId="77777777" w:rsidR="00116970" w:rsidRDefault="00116970" w:rsidP="00116970">
            <w:pPr>
              <w:pStyle w:val="CRCoverPage"/>
              <w:spacing w:after="0"/>
              <w:rPr>
                <w:noProof/>
              </w:rPr>
            </w:pPr>
          </w:p>
        </w:tc>
      </w:tr>
      <w:tr w:rsidR="00116970" w:rsidRPr="00A124EE" w14:paraId="40F8A1F4" w14:textId="77777777" w:rsidTr="009F62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91FEE8" w14:textId="77777777" w:rsidR="00116970" w:rsidRDefault="00116970" w:rsidP="00116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ECD6C8" w14:textId="77777777" w:rsidR="00116970" w:rsidRDefault="00116970" w:rsidP="001169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6970" w:rsidRPr="00A124EE" w14:paraId="590D4553" w14:textId="77777777" w:rsidTr="009F622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69EBAE" w14:textId="77777777" w:rsidR="00116970" w:rsidRPr="008863B9" w:rsidRDefault="00116970" w:rsidP="00116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83241E" w14:textId="77777777" w:rsidR="00116970" w:rsidRPr="008863B9" w:rsidRDefault="00116970" w:rsidP="0011697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6970" w:rsidRPr="00A124EE" w14:paraId="455E38B6" w14:textId="77777777" w:rsidTr="009F62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9645B" w14:textId="77777777" w:rsidR="00116970" w:rsidRDefault="00116970" w:rsidP="00116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BE3C7" w14:textId="77777777" w:rsidR="00116970" w:rsidRDefault="00116970" w:rsidP="001169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56B5A8" w14:textId="77777777" w:rsidR="00B5552D" w:rsidRDefault="00B5552D" w:rsidP="00B5552D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el"/>
        <w:jc w:val="left"/>
        <w:rPr>
          <w:rStyle w:val="Hervorhebung"/>
          <w:rFonts w:cs="Arial"/>
          <w:i w:val="0"/>
          <w:lang w:eastAsia="en-GB"/>
        </w:rPr>
      </w:pPr>
      <w:bookmarkStart w:id="0" w:name="_Toc213189053"/>
      <w:r w:rsidRPr="00D83A7A">
        <w:rPr>
          <w:rStyle w:val="Hervorhebung"/>
          <w:rFonts w:cs="Arial"/>
          <w:i w:val="0"/>
        </w:rPr>
        <w:lastRenderedPageBreak/>
        <w:t>Table of Contents</w:t>
      </w:r>
      <w:bookmarkEnd w:id="0"/>
    </w:p>
    <w:p w14:paraId="041448F1" w14:textId="3922235C" w:rsidR="007253D9" w:rsidRDefault="001D1E67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253D9" w:rsidRPr="00444BB9">
        <w:rPr>
          <w:rFonts w:cs="Arial"/>
          <w:iCs/>
        </w:rPr>
        <w:t>Table of Contents</w:t>
      </w:r>
      <w:r w:rsidR="007253D9">
        <w:tab/>
      </w:r>
      <w:r w:rsidR="007253D9">
        <w:fldChar w:fldCharType="begin"/>
      </w:r>
      <w:r w:rsidR="007253D9">
        <w:instrText xml:space="preserve"> PAGEREF _Toc213189053 \h </w:instrText>
      </w:r>
      <w:r w:rsidR="007253D9">
        <w:fldChar w:fldCharType="separate"/>
      </w:r>
      <w:r w:rsidR="007253D9">
        <w:t>2</w:t>
      </w:r>
      <w:r w:rsidR="007253D9">
        <w:fldChar w:fldCharType="end"/>
      </w:r>
    </w:p>
    <w:p w14:paraId="193F04B8" w14:textId="1424B351" w:rsidR="007253D9" w:rsidRDefault="007253D9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444BB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444BB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_Toc213189054 \h </w:instrText>
      </w:r>
      <w:r>
        <w:fldChar w:fldCharType="separate"/>
      </w:r>
      <w:r>
        <w:t>3</w:t>
      </w:r>
      <w:r>
        <w:fldChar w:fldCharType="end"/>
      </w:r>
    </w:p>
    <w:p w14:paraId="21A4BF0B" w14:textId="1B355E78" w:rsidR="007253D9" w:rsidRDefault="007253D9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444BB9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444BB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_Toc213189055 \h </w:instrText>
      </w:r>
      <w:r>
        <w:fldChar w:fldCharType="separate"/>
      </w:r>
      <w:r>
        <w:t>3</w:t>
      </w:r>
      <w:r>
        <w:fldChar w:fldCharType="end"/>
      </w:r>
    </w:p>
    <w:p w14:paraId="4841C550" w14:textId="6A255212" w:rsidR="007253D9" w:rsidRDefault="007253D9">
      <w:pPr>
        <w:pStyle w:val="Verzeichnis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444BB9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444BB9">
        <w:rPr>
          <w:rFonts w:cs="Arial"/>
          <w:b/>
          <w:lang w:val="pt-BR"/>
        </w:rPr>
        <w:t xml:space="preserve">Change </w:t>
      </w:r>
      <w:r w:rsidRPr="00444BB9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_Toc213189056 \h </w:instrText>
      </w:r>
      <w:r>
        <w:fldChar w:fldCharType="separate"/>
      </w:r>
      <w:r>
        <w:t>3</w:t>
      </w:r>
      <w:r>
        <w:fldChar w:fldCharType="end"/>
      </w:r>
    </w:p>
    <w:p w14:paraId="3B527C13" w14:textId="1E3B705F" w:rsidR="001D1E67" w:rsidRDefault="001D1E67" w:rsidP="001D1E67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666EBC31" w14:textId="77777777" w:rsidR="001D1E67" w:rsidRDefault="001D1E67" w:rsidP="001D1E67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0B49FB2C" w14:textId="44B5BF6C" w:rsidR="00550978" w:rsidRDefault="00550978" w:rsidP="00DC0B24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54D44E35" w14:textId="349382AE" w:rsidR="0072478F" w:rsidRDefault="0072478F" w:rsidP="0072478F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50F0F40B" w14:textId="77777777" w:rsidR="001D1E67" w:rsidRDefault="001D1E67" w:rsidP="001D1E67">
      <w:pPr>
        <w:pStyle w:val="berschrift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213189054"/>
      <w:bookmarkStart w:id="3" w:name="_Toc122434488"/>
      <w:bookmarkStart w:id="4" w:name="_Toc295288959"/>
      <w:bookmarkStart w:id="5" w:name="_Toc202956865"/>
      <w:r>
        <w:rPr>
          <w:b/>
          <w:lang w:eastAsia="ja-JP"/>
        </w:rPr>
        <w:lastRenderedPageBreak/>
        <w:t>Overview</w:t>
      </w:r>
      <w:bookmarkEnd w:id="1"/>
      <w:bookmarkEnd w:id="2"/>
    </w:p>
    <w:p w14:paraId="46CF360B" w14:textId="2620FE98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Pr="005B78F5">
        <w:rPr>
          <w:rFonts w:cs="Arial"/>
          <w:lang w:eastAsia="ja-JP"/>
        </w:rPr>
        <w:t>iwd-TTCN3-B2024-06_D2</w:t>
      </w:r>
      <w:r>
        <w:rPr>
          <w:rFonts w:cs="Arial"/>
          <w:lang w:eastAsia="ja-JP"/>
        </w:rPr>
        <w:t>5</w:t>
      </w:r>
      <w:r w:rsidRPr="005B78F5">
        <w:rPr>
          <w:rFonts w:cs="Arial"/>
          <w:lang w:eastAsia="ja-JP"/>
        </w:rPr>
        <w:t>wk</w:t>
      </w:r>
      <w:r w:rsidR="00AF712E">
        <w:rPr>
          <w:rFonts w:cs="Arial"/>
          <w:lang w:eastAsia="ja-JP"/>
        </w:rPr>
        <w:t>38</w:t>
      </w:r>
      <w:r w:rsidRPr="005B78F5">
        <w:rPr>
          <w:rFonts w:cs="Arial"/>
          <w:lang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136037A5" w14:textId="1FA5AB4F" w:rsidR="007E2743" w:rsidRPr="009B7983" w:rsidRDefault="007E2743" w:rsidP="00AF712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A636FF">
        <w:rPr>
          <w:rFonts w:cs="Arial"/>
          <w:sz w:val="24"/>
          <w:lang w:val="es-ES" w:eastAsia="ja-JP"/>
        </w:rPr>
        <w:t>Olivier Genoud</w:t>
      </w:r>
      <w:r w:rsidRPr="00F028B3">
        <w:rPr>
          <w:rFonts w:cs="Arial"/>
          <w:sz w:val="24"/>
          <w:lang w:val="es-ES" w:eastAsia="ja-JP"/>
        </w:rPr>
        <w:br/>
      </w:r>
      <w:r w:rsidRPr="00F028B3">
        <w:rPr>
          <w:rFonts w:cs="Arial"/>
          <w:b/>
          <w:lang w:val="es-ES" w:eastAsia="ja-JP"/>
        </w:rPr>
        <w:tab/>
      </w:r>
      <w:r w:rsidRPr="00A636FF">
        <w:rPr>
          <w:rFonts w:cs="Arial"/>
          <w:sz w:val="24"/>
          <w:lang w:val="es-ES" w:eastAsia="ja-JP"/>
        </w:rPr>
        <w:t>olivier.genoud@etsi.org</w:t>
      </w:r>
    </w:p>
    <w:p w14:paraId="5CDBD71B" w14:textId="77777777" w:rsidR="0072478F" w:rsidRPr="00854C55" w:rsidRDefault="0072478F" w:rsidP="0072478F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213189055"/>
      <w:r w:rsidRPr="00854C55">
        <w:rPr>
          <w:b/>
        </w:rPr>
        <w:t>Corrections required</w:t>
      </w:r>
      <w:bookmarkEnd w:id="3"/>
      <w:bookmarkEnd w:id="4"/>
      <w:bookmarkEnd w:id="5"/>
      <w:bookmarkEnd w:id="6"/>
    </w:p>
    <w:p w14:paraId="678C13C0" w14:textId="77777777" w:rsidR="0088494B" w:rsidRPr="003C4E4F" w:rsidRDefault="0088494B" w:rsidP="0088494B">
      <w:pPr>
        <w:pStyle w:val="berschrift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bookmarkStart w:id="8" w:name="_Toc158717176"/>
      <w:bookmarkStart w:id="9" w:name="_Toc202956866"/>
      <w:bookmarkStart w:id="10" w:name="_Toc213189056"/>
      <w:bookmarkStart w:id="11" w:name="_Toc122434493"/>
      <w:bookmarkStart w:id="12" w:name="_Toc295288970"/>
      <w:bookmarkStart w:id="13" w:name="_Toc325725665"/>
      <w:bookmarkStart w:id="14" w:name="_Toc185187917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  <w:bookmarkEnd w:id="8"/>
      <w:bookmarkEnd w:id="9"/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8494B" w:rsidRPr="003C4E4F" w14:paraId="3EF1AD5B" w14:textId="77777777" w:rsidTr="00C06580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EA41D" w14:textId="7E488A50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AD94" w14:textId="02CD1811" w:rsidR="0088494B" w:rsidRPr="003C4E4F" w:rsidRDefault="00C66CB3" w:rsidP="009F0907">
            <w:pPr>
              <w:spacing w:after="0"/>
              <w:rPr>
                <w:rFonts w:ascii="Arial" w:hAnsi="Arial" w:cs="Arial"/>
              </w:rPr>
            </w:pPr>
            <w:r w:rsidRPr="00C66CB3">
              <w:rPr>
                <w:rFonts w:ascii="Arial" w:hAnsi="Arial" w:cs="Arial"/>
              </w:rPr>
              <w:t>f_TC_10_3_NR5GC_IMS2</w:t>
            </w:r>
          </w:p>
        </w:tc>
      </w:tr>
      <w:tr w:rsidR="0088494B" w:rsidRPr="003C4E4F" w14:paraId="1C3A6BF0" w14:textId="77777777" w:rsidTr="00C06580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4470" w14:textId="77777777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2A15" w14:textId="0AF7C498" w:rsidR="001B4E09" w:rsidRPr="00122EB0" w:rsidRDefault="00C66CB3" w:rsidP="001B4E09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>An unnecessary trigger is sent by the SS</w:t>
            </w:r>
          </w:p>
          <w:p w14:paraId="4B12685C" w14:textId="048B2F2B" w:rsidR="00B915EF" w:rsidRPr="00AC794D" w:rsidRDefault="006745A2" w:rsidP="006745A2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rFonts w:cs="Arial"/>
              </w:rPr>
              <w:t xml:space="preserve">. </w:t>
            </w:r>
          </w:p>
        </w:tc>
      </w:tr>
      <w:tr w:rsidR="006745A2" w:rsidRPr="003C4E4F" w14:paraId="31057DBC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99DA" w14:textId="77777777" w:rsidR="006745A2" w:rsidRPr="003C4E4F" w:rsidRDefault="006745A2" w:rsidP="006745A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F47F" w14:textId="1507B873" w:rsidR="006745A2" w:rsidRPr="001354DE" w:rsidRDefault="00C66CB3" w:rsidP="006745A2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>Deleted superfluous line causing the trigger to be sent</w:t>
            </w:r>
          </w:p>
        </w:tc>
      </w:tr>
      <w:tr w:rsidR="006745A2" w:rsidRPr="003C4E4F" w14:paraId="5637B32D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567B8" w14:textId="77777777" w:rsidR="006745A2" w:rsidRPr="003C4E4F" w:rsidRDefault="006745A2" w:rsidP="006745A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D030" w14:textId="2A64EDEC" w:rsidR="006745A2" w:rsidRPr="003C4E4F" w:rsidRDefault="00C66CB3" w:rsidP="006745A2">
            <w:pPr>
              <w:spacing w:after="0"/>
              <w:rPr>
                <w:rFonts w:ascii="Arial" w:hAnsi="Arial" w:cs="Arial"/>
              </w:rPr>
            </w:pPr>
            <w:r w:rsidRPr="00C66CB3">
              <w:rPr>
                <w:rFonts w:ascii="Arial" w:hAnsi="Arial" w:cs="Arial"/>
              </w:rPr>
              <w:t>IMS_NR5GC_EmergencyCallTestcases</w:t>
            </w:r>
            <w:r w:rsidR="006745A2" w:rsidRPr="0088494B">
              <w:rPr>
                <w:rFonts w:ascii="Arial" w:hAnsi="Arial" w:cs="Arial"/>
              </w:rPr>
              <w:t>.ttcn</w:t>
            </w:r>
          </w:p>
        </w:tc>
      </w:tr>
    </w:tbl>
    <w:p w14:paraId="5A00035F" w14:textId="77777777" w:rsidR="0088494B" w:rsidRPr="003C4E4F" w:rsidRDefault="0088494B" w:rsidP="0088494B">
      <w:pPr>
        <w:rPr>
          <w:rFonts w:ascii="Arial" w:hAnsi="Arial" w:cs="Arial"/>
        </w:rPr>
      </w:pPr>
    </w:p>
    <w:p w14:paraId="4DFA48EB" w14:textId="77777777" w:rsidR="0088494B" w:rsidRPr="003C4E4F" w:rsidRDefault="0088494B" w:rsidP="0088494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8494B" w:rsidRPr="003C4E4F" w14:paraId="3B567353" w14:textId="77777777" w:rsidTr="009D4055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C842" w14:textId="77777777" w:rsidR="00C66CB3" w:rsidRPr="00C66CB3" w:rsidRDefault="00C66CB3" w:rsidP="00C66CB3">
            <w:pPr>
              <w:rPr>
                <w:rFonts w:ascii="Arial" w:hAnsi="Arial" w:cs="Arial"/>
              </w:rPr>
            </w:pPr>
            <w:r w:rsidRPr="00C66CB3">
              <w:rPr>
                <w:rFonts w:ascii="Arial" w:hAnsi="Arial" w:cs="Arial"/>
              </w:rPr>
              <w:t xml:space="preserve">  function f_TC_10_3_NR5GC_IMS2() runs on IMS_PTC</w:t>
            </w:r>
          </w:p>
          <w:p w14:paraId="72F06151" w14:textId="77777777" w:rsidR="00C66CB3" w:rsidRPr="00C66CB3" w:rsidRDefault="00C66CB3" w:rsidP="00C66CB3">
            <w:pPr>
              <w:rPr>
                <w:rFonts w:ascii="Arial" w:hAnsi="Arial" w:cs="Arial"/>
              </w:rPr>
            </w:pPr>
            <w:r w:rsidRPr="00C66CB3">
              <w:rPr>
                <w:rFonts w:ascii="Arial" w:hAnsi="Arial" w:cs="Arial"/>
              </w:rPr>
              <w:t xml:space="preserve">  </w:t>
            </w:r>
            <w:proofErr w:type="gramStart"/>
            <w:r w:rsidRPr="00C66CB3">
              <w:rPr>
                <w:rFonts w:ascii="Arial" w:hAnsi="Arial" w:cs="Arial"/>
              </w:rPr>
              <w:t>{ /</w:t>
            </w:r>
            <w:proofErr w:type="gramEnd"/>
            <w:r w:rsidRPr="00C66CB3">
              <w:rPr>
                <w:rFonts w:ascii="Arial" w:hAnsi="Arial" w:cs="Arial"/>
              </w:rPr>
              <w:t>/ Emergency call with emergency registration / Emergency SIP signalling and media in parallel with another ongoing IM CN subsystem signalling and media / 5GS</w:t>
            </w:r>
          </w:p>
          <w:p w14:paraId="0AD25C5C" w14:textId="77777777" w:rsidR="00C66CB3" w:rsidRPr="00C66CB3" w:rsidRDefault="00C66CB3" w:rsidP="00C66CB3">
            <w:pPr>
              <w:rPr>
                <w:rFonts w:ascii="Arial" w:hAnsi="Arial" w:cs="Arial"/>
              </w:rPr>
            </w:pPr>
            <w:r w:rsidRPr="00C66CB3">
              <w:rPr>
                <w:rFonts w:ascii="Arial" w:hAnsi="Arial" w:cs="Arial"/>
              </w:rPr>
              <w:t xml:space="preserve">    var IMS_DATA_REQ </w:t>
            </w:r>
            <w:proofErr w:type="spellStart"/>
            <w:r w:rsidRPr="00C66CB3">
              <w:rPr>
                <w:rFonts w:ascii="Arial" w:hAnsi="Arial" w:cs="Arial"/>
              </w:rPr>
              <w:t>v_IMS_DATA_REQ</w:t>
            </w:r>
            <w:proofErr w:type="spellEnd"/>
            <w:r w:rsidRPr="00C66CB3">
              <w:rPr>
                <w:rFonts w:ascii="Arial" w:hAnsi="Arial" w:cs="Arial"/>
              </w:rPr>
              <w:t>;</w:t>
            </w:r>
          </w:p>
          <w:p w14:paraId="457F7A94" w14:textId="07D25370" w:rsidR="00C66CB3" w:rsidRPr="00C66CB3" w:rsidRDefault="00C66CB3" w:rsidP="00C66C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  <w:r w:rsidRPr="00C66CB3">
              <w:rPr>
                <w:rFonts w:ascii="Arial" w:hAnsi="Arial" w:cs="Arial"/>
              </w:rPr>
              <w:t xml:space="preserve">           </w:t>
            </w:r>
          </w:p>
          <w:p w14:paraId="6460F848" w14:textId="77777777" w:rsidR="00C66CB3" w:rsidRPr="00C66CB3" w:rsidRDefault="00C66CB3" w:rsidP="00C66CB3">
            <w:pPr>
              <w:rPr>
                <w:rFonts w:ascii="Arial" w:hAnsi="Arial" w:cs="Arial"/>
              </w:rPr>
            </w:pPr>
            <w:r w:rsidRPr="00C66CB3">
              <w:rPr>
                <w:rFonts w:ascii="Arial" w:hAnsi="Arial" w:cs="Arial"/>
              </w:rPr>
              <w:t xml:space="preserve">    // @siclog "Step 17" </w:t>
            </w:r>
            <w:proofErr w:type="spellStart"/>
            <w:r w:rsidRPr="00C66CB3">
              <w:rPr>
                <w:rFonts w:ascii="Arial" w:hAnsi="Arial" w:cs="Arial"/>
              </w:rPr>
              <w:t>siclog</w:t>
            </w:r>
            <w:proofErr w:type="spellEnd"/>
            <w:r w:rsidRPr="00C66CB3">
              <w:rPr>
                <w:rFonts w:ascii="Arial" w:hAnsi="Arial" w:cs="Arial"/>
              </w:rPr>
              <w:t>@</w:t>
            </w:r>
          </w:p>
          <w:p w14:paraId="7721C1D6" w14:textId="77777777" w:rsidR="00C66CB3" w:rsidRPr="00C66CB3" w:rsidRDefault="00C66CB3" w:rsidP="00C66CB3">
            <w:pPr>
              <w:rPr>
                <w:rFonts w:ascii="Arial" w:hAnsi="Arial" w:cs="Arial"/>
              </w:rPr>
            </w:pPr>
            <w:r w:rsidRPr="00C66CB3">
              <w:rPr>
                <w:rFonts w:ascii="Arial" w:hAnsi="Arial" w:cs="Arial"/>
              </w:rPr>
              <w:t xml:space="preserve">    // Check: Does the UE send 200 OK response? (Step 2 of Annex A.8)</w:t>
            </w:r>
          </w:p>
          <w:p w14:paraId="65162D38" w14:textId="77777777" w:rsidR="00C66CB3" w:rsidRPr="00C66CB3" w:rsidRDefault="00C66CB3" w:rsidP="00C66CB3">
            <w:pPr>
              <w:rPr>
                <w:rFonts w:ascii="Arial" w:hAnsi="Arial" w:cs="Arial"/>
              </w:rPr>
            </w:pPr>
            <w:r w:rsidRPr="00C66CB3">
              <w:rPr>
                <w:rFonts w:ascii="Arial" w:hAnsi="Arial" w:cs="Arial"/>
              </w:rPr>
              <w:t xml:space="preserve">    </w:t>
            </w:r>
            <w:proofErr w:type="spellStart"/>
            <w:r w:rsidRPr="00C66CB3">
              <w:rPr>
                <w:rFonts w:ascii="Arial" w:hAnsi="Arial" w:cs="Arial"/>
              </w:rPr>
              <w:t>v_</w:t>
            </w:r>
            <w:proofErr w:type="gramStart"/>
            <w:r w:rsidRPr="00C66CB3">
              <w:rPr>
                <w:rFonts w:ascii="Arial" w:hAnsi="Arial" w:cs="Arial"/>
              </w:rPr>
              <w:t>ContactUrlUE</w:t>
            </w:r>
            <w:proofErr w:type="spellEnd"/>
            <w:r w:rsidRPr="00C66CB3">
              <w:rPr>
                <w:rFonts w:ascii="Arial" w:hAnsi="Arial" w:cs="Arial"/>
              </w:rPr>
              <w:t xml:space="preserve"> :</w:t>
            </w:r>
            <w:proofErr w:type="gramEnd"/>
            <w:r w:rsidRPr="00C66CB3">
              <w:rPr>
                <w:rFonts w:ascii="Arial" w:hAnsi="Arial" w:cs="Arial"/>
              </w:rPr>
              <w:t xml:space="preserve">= </w:t>
            </w:r>
            <w:proofErr w:type="spellStart"/>
            <w:r w:rsidRPr="00C66CB3">
              <w:rPr>
                <w:rFonts w:ascii="Arial" w:hAnsi="Arial" w:cs="Arial"/>
              </w:rPr>
              <w:t>f_IMS_PTC_ImsInfo_GetContactUrlUE</w:t>
            </w:r>
            <w:proofErr w:type="spellEnd"/>
            <w:r w:rsidRPr="00C66CB3">
              <w:rPr>
                <w:rFonts w:ascii="Arial" w:hAnsi="Arial" w:cs="Arial"/>
              </w:rPr>
              <w:t>(dialog); // @sic R5s220215 sic@</w:t>
            </w:r>
          </w:p>
          <w:p w14:paraId="1ED1AE90" w14:textId="77777777" w:rsidR="00C66CB3" w:rsidRPr="00C66CB3" w:rsidRDefault="00C66CB3" w:rsidP="00C66CB3">
            <w:pPr>
              <w:rPr>
                <w:rFonts w:ascii="Arial" w:hAnsi="Arial" w:cs="Arial"/>
              </w:rPr>
            </w:pPr>
            <w:r w:rsidRPr="00C66CB3">
              <w:rPr>
                <w:rFonts w:ascii="Arial" w:hAnsi="Arial" w:cs="Arial"/>
              </w:rPr>
              <w:t xml:space="preserve">    </w:t>
            </w:r>
            <w:proofErr w:type="spellStart"/>
            <w:r w:rsidRPr="00C66CB3">
              <w:rPr>
                <w:rFonts w:ascii="Arial" w:hAnsi="Arial" w:cs="Arial"/>
              </w:rPr>
              <w:t>f_IMS_EmergencyCallReleaseMT</w:t>
            </w:r>
            <w:proofErr w:type="spellEnd"/>
            <w:r w:rsidRPr="00C66CB3">
              <w:rPr>
                <w:rFonts w:ascii="Arial" w:hAnsi="Arial" w:cs="Arial"/>
              </w:rPr>
              <w:t>(</w:t>
            </w:r>
            <w:proofErr w:type="spellStart"/>
            <w:r w:rsidRPr="00C66CB3">
              <w:rPr>
                <w:rFonts w:ascii="Arial" w:hAnsi="Arial" w:cs="Arial"/>
              </w:rPr>
              <w:t>v_ContactUrlUE</w:t>
            </w:r>
            <w:proofErr w:type="spellEnd"/>
            <w:r w:rsidRPr="00C66CB3">
              <w:rPr>
                <w:rFonts w:ascii="Arial" w:hAnsi="Arial" w:cs="Arial"/>
              </w:rPr>
              <w:t>); // @sic R5-251381 sic@</w:t>
            </w:r>
          </w:p>
          <w:p w14:paraId="6D228F65" w14:textId="77777777" w:rsidR="00C66CB3" w:rsidRPr="00AD569D" w:rsidRDefault="00C66CB3" w:rsidP="00C66CB3">
            <w:pPr>
              <w:rPr>
                <w:rFonts w:ascii="Arial" w:hAnsi="Arial" w:cs="Arial"/>
              </w:rPr>
            </w:pPr>
            <w:r w:rsidRPr="00AD569D">
              <w:rPr>
                <w:rFonts w:ascii="Arial" w:hAnsi="Arial" w:cs="Arial"/>
              </w:rPr>
              <w:t xml:space="preserve">    f_IMS_CC_</w:t>
            </w:r>
            <w:proofErr w:type="gramStart"/>
            <w:r w:rsidRPr="00AD569D">
              <w:rPr>
                <w:rFonts w:ascii="Arial" w:hAnsi="Arial" w:cs="Arial"/>
              </w:rPr>
              <w:t>EndFirstOfMultipleCalls(</w:t>
            </w:r>
            <w:proofErr w:type="gramEnd"/>
            <w:r w:rsidRPr="00AD569D">
              <w:rPr>
                <w:rFonts w:ascii="Arial" w:hAnsi="Arial" w:cs="Arial"/>
              </w:rPr>
              <w:t xml:space="preserve">IPCAN_EmergencyCall_NormalService, </w:t>
            </w:r>
            <w:proofErr w:type="spellStart"/>
            <w:r w:rsidRPr="00AD569D">
              <w:rPr>
                <w:rFonts w:ascii="Arial" w:hAnsi="Arial" w:cs="Arial"/>
              </w:rPr>
              <w:t>IPCAN_SpeechAndEmergencyCall</w:t>
            </w:r>
            <w:proofErr w:type="spellEnd"/>
            <w:r w:rsidRPr="00AD569D">
              <w:rPr>
                <w:rFonts w:ascii="Arial" w:hAnsi="Arial" w:cs="Arial"/>
              </w:rPr>
              <w:t>); // @sic R5s220215 sic@</w:t>
            </w:r>
          </w:p>
          <w:p w14:paraId="61E401A9" w14:textId="77777777" w:rsidR="00C66CB3" w:rsidRPr="00C66CB3" w:rsidRDefault="00C66CB3" w:rsidP="00C66CB3">
            <w:pPr>
              <w:rPr>
                <w:rFonts w:ascii="Arial" w:hAnsi="Arial" w:cs="Arial"/>
              </w:rPr>
            </w:pPr>
            <w:r w:rsidRPr="00C66CB3">
              <w:rPr>
                <w:rFonts w:ascii="Arial" w:hAnsi="Arial" w:cs="Arial"/>
              </w:rPr>
              <w:t xml:space="preserve">    </w:t>
            </w:r>
            <w:proofErr w:type="spellStart"/>
            <w:r w:rsidRPr="00C66CB3">
              <w:rPr>
                <w:rFonts w:ascii="Arial" w:hAnsi="Arial" w:cs="Arial"/>
              </w:rPr>
              <w:t>f_IMS_</w:t>
            </w:r>
            <w:proofErr w:type="gramStart"/>
            <w:r w:rsidRPr="00C66CB3">
              <w:rPr>
                <w:rFonts w:ascii="Arial" w:hAnsi="Arial" w:cs="Arial"/>
              </w:rPr>
              <w:t>PreliminaryPass</w:t>
            </w:r>
            <w:proofErr w:type="spellEnd"/>
            <w:r w:rsidRPr="00C66CB3">
              <w:rPr>
                <w:rFonts w:ascii="Arial" w:hAnsi="Arial" w:cs="Arial"/>
              </w:rPr>
              <w:t>(</w:t>
            </w:r>
            <w:proofErr w:type="gramEnd"/>
            <w:r w:rsidRPr="00C66CB3">
              <w:rPr>
                <w:rFonts w:ascii="Arial" w:hAnsi="Arial" w:cs="Arial"/>
              </w:rPr>
              <w:t>__FILE__, __LINE__, "Step 17");</w:t>
            </w:r>
          </w:p>
          <w:p w14:paraId="0320A6DC" w14:textId="77777777" w:rsidR="00C66CB3" w:rsidRPr="00C66CB3" w:rsidRDefault="00C66CB3" w:rsidP="00C66CB3">
            <w:pPr>
              <w:rPr>
                <w:rFonts w:ascii="Arial" w:hAnsi="Arial" w:cs="Arial"/>
              </w:rPr>
            </w:pPr>
          </w:p>
          <w:p w14:paraId="16AE0012" w14:textId="77777777" w:rsidR="00C66CB3" w:rsidRPr="00C66CB3" w:rsidRDefault="00C66CB3" w:rsidP="00C66CB3">
            <w:pPr>
              <w:rPr>
                <w:rFonts w:ascii="Arial" w:hAnsi="Arial" w:cs="Arial"/>
              </w:rPr>
            </w:pPr>
            <w:r w:rsidRPr="00C66CB3">
              <w:rPr>
                <w:rFonts w:ascii="Arial" w:hAnsi="Arial" w:cs="Arial"/>
              </w:rPr>
              <w:t xml:space="preserve">    // @siclog "Step 17A-17C" </w:t>
            </w:r>
            <w:proofErr w:type="spellStart"/>
            <w:r w:rsidRPr="00C66CB3">
              <w:rPr>
                <w:rFonts w:ascii="Arial" w:hAnsi="Arial" w:cs="Arial"/>
              </w:rPr>
              <w:t>siclog</w:t>
            </w:r>
            <w:proofErr w:type="spellEnd"/>
            <w:r w:rsidRPr="00C66CB3">
              <w:rPr>
                <w:rFonts w:ascii="Arial" w:hAnsi="Arial" w:cs="Arial"/>
              </w:rPr>
              <w:t>@</w:t>
            </w:r>
          </w:p>
          <w:p w14:paraId="2C456438" w14:textId="77777777" w:rsidR="00C66CB3" w:rsidRPr="00C66CB3" w:rsidRDefault="00C66CB3" w:rsidP="00C66CB3">
            <w:pPr>
              <w:rPr>
                <w:rFonts w:ascii="Arial" w:hAnsi="Arial" w:cs="Arial"/>
              </w:rPr>
            </w:pPr>
            <w:r w:rsidRPr="00C66CB3">
              <w:rPr>
                <w:rFonts w:ascii="Arial" w:hAnsi="Arial" w:cs="Arial"/>
              </w:rPr>
              <w:t xml:space="preserve">    // Steps 3b1-3b3 of generic procedure specified in Table 4.9.12B.2.2-1 of TS 38.508-1 [21] are performed. @sic R5-225441 sic@</w:t>
            </w:r>
          </w:p>
          <w:p w14:paraId="7D22933A" w14:textId="77777777" w:rsidR="00C66CB3" w:rsidRPr="00C66CB3" w:rsidRDefault="00C66CB3" w:rsidP="00C66CB3">
            <w:pPr>
              <w:rPr>
                <w:rFonts w:ascii="Arial" w:hAnsi="Arial" w:cs="Arial"/>
              </w:rPr>
            </w:pPr>
          </w:p>
          <w:p w14:paraId="327724F0" w14:textId="77777777" w:rsidR="00C66CB3" w:rsidRPr="00AD569D" w:rsidRDefault="00C66CB3" w:rsidP="00C66CB3">
            <w:pPr>
              <w:rPr>
                <w:rFonts w:ascii="Arial" w:hAnsi="Arial" w:cs="Arial"/>
                <w:strike/>
                <w:highlight w:val="cyan"/>
              </w:rPr>
            </w:pPr>
            <w:r w:rsidRPr="00AD569D">
              <w:rPr>
                <w:rFonts w:ascii="Arial" w:hAnsi="Arial" w:cs="Arial"/>
                <w:strike/>
              </w:rPr>
              <w:t xml:space="preserve">    </w:t>
            </w:r>
            <w:r w:rsidRPr="00AD569D">
              <w:rPr>
                <w:rFonts w:ascii="Arial" w:hAnsi="Arial" w:cs="Arial"/>
                <w:strike/>
                <w:highlight w:val="cyan"/>
              </w:rPr>
              <w:t>// Inform NR: Emergency Call released</w:t>
            </w:r>
          </w:p>
          <w:p w14:paraId="1FD0D13F" w14:textId="77777777" w:rsidR="00C66CB3" w:rsidRPr="00AD569D" w:rsidRDefault="00C66CB3" w:rsidP="00C66CB3">
            <w:pPr>
              <w:rPr>
                <w:rFonts w:ascii="Arial" w:hAnsi="Arial" w:cs="Arial"/>
                <w:strike/>
              </w:rPr>
            </w:pPr>
            <w:r w:rsidRPr="00AD569D">
              <w:rPr>
                <w:rFonts w:ascii="Arial" w:hAnsi="Arial" w:cs="Arial"/>
                <w:strike/>
                <w:highlight w:val="cyan"/>
              </w:rPr>
              <w:t xml:space="preserve">    </w:t>
            </w:r>
            <w:proofErr w:type="spellStart"/>
            <w:r w:rsidRPr="00AD569D">
              <w:rPr>
                <w:rFonts w:ascii="Arial" w:hAnsi="Arial" w:cs="Arial"/>
                <w:strike/>
                <w:highlight w:val="cyan"/>
              </w:rPr>
              <w:t>f_IMS_IPCAN_</w:t>
            </w:r>
            <w:proofErr w:type="gramStart"/>
            <w:r w:rsidRPr="00AD569D">
              <w:rPr>
                <w:rFonts w:ascii="Arial" w:hAnsi="Arial" w:cs="Arial"/>
                <w:strike/>
                <w:highlight w:val="cyan"/>
              </w:rPr>
              <w:t>SendCoOrdMsg</w:t>
            </w:r>
            <w:proofErr w:type="spellEnd"/>
            <w:r w:rsidRPr="00AD569D">
              <w:rPr>
                <w:rFonts w:ascii="Arial" w:hAnsi="Arial" w:cs="Arial"/>
                <w:strike/>
                <w:highlight w:val="cyan"/>
              </w:rPr>
              <w:t>(</w:t>
            </w:r>
            <w:proofErr w:type="gramEnd"/>
            <w:r w:rsidRPr="00AD569D">
              <w:rPr>
                <w:rFonts w:ascii="Arial" w:hAnsi="Arial" w:cs="Arial"/>
                <w:strike/>
                <w:highlight w:val="cyan"/>
              </w:rPr>
              <w:t>IPCAN); // @sic R5s220215 sic@</w:t>
            </w:r>
          </w:p>
          <w:p w14:paraId="28F8315C" w14:textId="77777777" w:rsidR="00C66CB3" w:rsidRPr="00C66CB3" w:rsidRDefault="00C66CB3" w:rsidP="00C66CB3">
            <w:pPr>
              <w:rPr>
                <w:rFonts w:ascii="Arial" w:hAnsi="Arial" w:cs="Arial"/>
              </w:rPr>
            </w:pPr>
          </w:p>
          <w:p w14:paraId="548A573C" w14:textId="77777777" w:rsidR="00C66CB3" w:rsidRPr="00C66CB3" w:rsidRDefault="00C66CB3" w:rsidP="00C66CB3">
            <w:pPr>
              <w:rPr>
                <w:rFonts w:ascii="Arial" w:hAnsi="Arial" w:cs="Arial"/>
              </w:rPr>
            </w:pPr>
            <w:r w:rsidRPr="00C66CB3">
              <w:rPr>
                <w:rFonts w:ascii="Arial" w:hAnsi="Arial" w:cs="Arial"/>
              </w:rPr>
              <w:lastRenderedPageBreak/>
              <w:t xml:space="preserve">    // @siclog "Step 18" </w:t>
            </w:r>
            <w:proofErr w:type="spellStart"/>
            <w:r w:rsidRPr="00C66CB3">
              <w:rPr>
                <w:rFonts w:ascii="Arial" w:hAnsi="Arial" w:cs="Arial"/>
              </w:rPr>
              <w:t>siclog</w:t>
            </w:r>
            <w:proofErr w:type="spellEnd"/>
            <w:r w:rsidRPr="00C66CB3">
              <w:rPr>
                <w:rFonts w:ascii="Arial" w:hAnsi="Arial" w:cs="Arial"/>
              </w:rPr>
              <w:t>@</w:t>
            </w:r>
          </w:p>
          <w:p w14:paraId="5A417735" w14:textId="77777777" w:rsidR="00C66CB3" w:rsidRPr="00C66CB3" w:rsidRDefault="00C66CB3" w:rsidP="00C66CB3">
            <w:pPr>
              <w:rPr>
                <w:rFonts w:ascii="Arial" w:hAnsi="Arial" w:cs="Arial"/>
              </w:rPr>
            </w:pPr>
            <w:r w:rsidRPr="00C66CB3">
              <w:rPr>
                <w:rFonts w:ascii="Arial" w:hAnsi="Arial" w:cs="Arial"/>
              </w:rPr>
              <w:t xml:space="preserve">    // UE is made to resume the original voice call</w:t>
            </w:r>
          </w:p>
          <w:p w14:paraId="1C870100" w14:textId="77777777" w:rsidR="00C66CB3" w:rsidRPr="00C66CB3" w:rsidRDefault="00C66CB3" w:rsidP="00C66CB3">
            <w:pPr>
              <w:rPr>
                <w:rFonts w:ascii="Arial" w:hAnsi="Arial" w:cs="Arial"/>
              </w:rPr>
            </w:pPr>
            <w:r w:rsidRPr="00C66CB3">
              <w:rPr>
                <w:rFonts w:ascii="Arial" w:hAnsi="Arial" w:cs="Arial"/>
              </w:rPr>
              <w:t xml:space="preserve">    </w:t>
            </w:r>
            <w:proofErr w:type="spellStart"/>
            <w:r w:rsidRPr="00C66CB3">
              <w:rPr>
                <w:rFonts w:ascii="Arial" w:hAnsi="Arial" w:cs="Arial"/>
              </w:rPr>
              <w:t>f_UT_</w:t>
            </w:r>
            <w:proofErr w:type="gramStart"/>
            <w:r w:rsidRPr="00C66CB3">
              <w:rPr>
                <w:rFonts w:ascii="Arial" w:hAnsi="Arial" w:cs="Arial"/>
              </w:rPr>
              <w:t>CallResume</w:t>
            </w:r>
            <w:proofErr w:type="spellEnd"/>
            <w:r w:rsidRPr="00C66CB3">
              <w:rPr>
                <w:rFonts w:ascii="Arial" w:hAnsi="Arial" w:cs="Arial"/>
              </w:rPr>
              <w:t>(</w:t>
            </w:r>
            <w:proofErr w:type="gramEnd"/>
            <w:r w:rsidRPr="00C66CB3">
              <w:rPr>
                <w:rFonts w:ascii="Arial" w:hAnsi="Arial" w:cs="Arial"/>
              </w:rPr>
              <w:t>MMI);</w:t>
            </w:r>
          </w:p>
          <w:p w14:paraId="023E2130" w14:textId="77777777" w:rsidR="00C66CB3" w:rsidRPr="00C66CB3" w:rsidRDefault="00C66CB3" w:rsidP="00C66CB3">
            <w:pPr>
              <w:rPr>
                <w:rFonts w:ascii="Arial" w:hAnsi="Arial" w:cs="Arial"/>
              </w:rPr>
            </w:pPr>
          </w:p>
          <w:p w14:paraId="58792A3E" w14:textId="248BED28" w:rsidR="00BA777D" w:rsidRPr="003C4E4F" w:rsidRDefault="00C66CB3" w:rsidP="00C66CB3">
            <w:pPr>
              <w:rPr>
                <w:rFonts w:ascii="Arial" w:hAnsi="Arial" w:cs="Arial"/>
              </w:rPr>
            </w:pPr>
            <w:r w:rsidRPr="00C66CB3">
              <w:rPr>
                <w:rFonts w:ascii="Arial" w:hAnsi="Arial" w:cs="Arial"/>
              </w:rPr>
              <w:t xml:space="preserve">  }</w:t>
            </w:r>
          </w:p>
        </w:tc>
      </w:tr>
      <w:bookmarkEnd w:id="11"/>
      <w:bookmarkEnd w:id="12"/>
      <w:bookmarkEnd w:id="13"/>
      <w:bookmarkEnd w:id="14"/>
    </w:tbl>
    <w:p w14:paraId="76386564" w14:textId="77777777" w:rsidR="001B4E09" w:rsidRPr="003C4E4F" w:rsidRDefault="001B4E09" w:rsidP="001B4E09">
      <w:pPr>
        <w:pStyle w:val="berschrift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  <w:rPr>
          <w:rFonts w:cs="Arial"/>
        </w:rPr>
      </w:pPr>
    </w:p>
    <w:p w14:paraId="76E50816" w14:textId="77777777" w:rsidR="008D6B1E" w:rsidRPr="003C4E4F" w:rsidRDefault="008D6B1E" w:rsidP="00E33902">
      <w:pPr>
        <w:pStyle w:val="berschrift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  <w:rPr>
          <w:rFonts w:cs="Arial"/>
        </w:rPr>
      </w:pPr>
    </w:p>
    <w:sectPr w:rsidR="008D6B1E" w:rsidRPr="003C4E4F" w:rsidSect="0054030B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7C1B3D" w14:textId="77777777" w:rsidR="007D5228" w:rsidRDefault="007D5228">
      <w:r>
        <w:separator/>
      </w:r>
    </w:p>
  </w:endnote>
  <w:endnote w:type="continuationSeparator" w:id="0">
    <w:p w14:paraId="5035CC2B" w14:textId="77777777" w:rsidR="007D5228" w:rsidRDefault="007D52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4A4F1" w14:textId="77777777" w:rsidR="009B7983" w:rsidRDefault="009B798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D2EF2" w14:textId="77777777" w:rsidR="009B7983" w:rsidRDefault="009B798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F64DB" w14:textId="77777777" w:rsidR="009B7983" w:rsidRDefault="009B798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E55AE" w14:textId="77777777" w:rsidR="007D5228" w:rsidRDefault="007D5228">
      <w:r>
        <w:separator/>
      </w:r>
    </w:p>
  </w:footnote>
  <w:footnote w:type="continuationSeparator" w:id="0">
    <w:p w14:paraId="3F708DEC" w14:textId="77777777" w:rsidR="007D5228" w:rsidRDefault="007D52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Content>
                      <w:p w14:paraId="116F0C12" w14:textId="20A81896" w:rsidR="009B7983" w:rsidRPr="00A11327" w:rsidRDefault="009B7983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2AD8A6F8" w14:textId="1E653220" w:rsidR="009B7983" w:rsidRPr="00A11327" w:rsidRDefault="009B7983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Content>
                      <w:p w14:paraId="5D06E2AD" w14:textId="2FB0A57D" w:rsidR="009B7983" w:rsidRPr="00A11327" w:rsidRDefault="009B7983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Content>
                      <w:p w14:paraId="6DEADE62" w14:textId="6795B92C" w:rsidR="009B7983" w:rsidRPr="00A11327" w:rsidRDefault="009B7983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Kopfzeile"/>
      <w:tabs>
        <w:tab w:val="right" w:pos="9639"/>
      </w:tabs>
    </w:pPr>
    <w:r>
      <w:tab/>
    </w:r>
    <w:r w:rsidR="009B798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Content>
                      <w:p w14:paraId="1CB56BBD" w14:textId="3183E972" w:rsidR="009B7983" w:rsidRPr="00A11327" w:rsidRDefault="009B7983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Content>
                      <w:p w14:paraId="62113F0D" w14:textId="30EB425D" w:rsidR="009B7983" w:rsidRPr="00A11327" w:rsidRDefault="009B7983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EEE6417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667459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FD58EE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5"/>
  </w:num>
  <w:num w:numId="3" w16cid:durableId="595939603">
    <w:abstractNumId w:val="2"/>
  </w:num>
  <w:num w:numId="4" w16cid:durableId="132911612">
    <w:abstractNumId w:val="12"/>
  </w:num>
  <w:num w:numId="5" w16cid:durableId="372271094">
    <w:abstractNumId w:val="11"/>
  </w:num>
  <w:num w:numId="6" w16cid:durableId="15022329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6"/>
  </w:num>
  <w:num w:numId="9" w16cid:durableId="194237065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4"/>
  </w:num>
  <w:num w:numId="11" w16cid:durableId="1310330713">
    <w:abstractNumId w:val="10"/>
  </w:num>
  <w:num w:numId="12" w16cid:durableId="185600304">
    <w:abstractNumId w:val="5"/>
  </w:num>
  <w:num w:numId="13" w16cid:durableId="940379614">
    <w:abstractNumId w:val="9"/>
  </w:num>
  <w:num w:numId="14" w16cid:durableId="177355239">
    <w:abstractNumId w:val="1"/>
  </w:num>
  <w:num w:numId="15" w16cid:durableId="1784303567">
    <w:abstractNumId w:val="8"/>
  </w:num>
  <w:num w:numId="16" w16cid:durableId="11766526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E4A"/>
    <w:rsid w:val="000271CF"/>
    <w:rsid w:val="00031BA1"/>
    <w:rsid w:val="00043BE9"/>
    <w:rsid w:val="00050D17"/>
    <w:rsid w:val="0006410B"/>
    <w:rsid w:val="00067F72"/>
    <w:rsid w:val="00070E09"/>
    <w:rsid w:val="00081803"/>
    <w:rsid w:val="000835CC"/>
    <w:rsid w:val="00086021"/>
    <w:rsid w:val="000A6394"/>
    <w:rsid w:val="000B51E8"/>
    <w:rsid w:val="000B699B"/>
    <w:rsid w:val="000B7FED"/>
    <w:rsid w:val="000C038A"/>
    <w:rsid w:val="000C064F"/>
    <w:rsid w:val="000C4144"/>
    <w:rsid w:val="000C6598"/>
    <w:rsid w:val="000D15FD"/>
    <w:rsid w:val="000D44B3"/>
    <w:rsid w:val="000D58B4"/>
    <w:rsid w:val="000D7E3C"/>
    <w:rsid w:val="000F6385"/>
    <w:rsid w:val="0010069D"/>
    <w:rsid w:val="00107FE5"/>
    <w:rsid w:val="00116970"/>
    <w:rsid w:val="0012293A"/>
    <w:rsid w:val="001238AC"/>
    <w:rsid w:val="0013387F"/>
    <w:rsid w:val="00134E64"/>
    <w:rsid w:val="001354DE"/>
    <w:rsid w:val="001365F3"/>
    <w:rsid w:val="00144249"/>
    <w:rsid w:val="0014493A"/>
    <w:rsid w:val="00145AFA"/>
    <w:rsid w:val="00145D0D"/>
    <w:rsid w:val="00145D43"/>
    <w:rsid w:val="0015655B"/>
    <w:rsid w:val="00166741"/>
    <w:rsid w:val="00192C46"/>
    <w:rsid w:val="001A08B3"/>
    <w:rsid w:val="001A112E"/>
    <w:rsid w:val="001A3D19"/>
    <w:rsid w:val="001A7B60"/>
    <w:rsid w:val="001B4E09"/>
    <w:rsid w:val="001B52F0"/>
    <w:rsid w:val="001B7A65"/>
    <w:rsid w:val="001C1744"/>
    <w:rsid w:val="001C302A"/>
    <w:rsid w:val="001C6E4C"/>
    <w:rsid w:val="001D1E67"/>
    <w:rsid w:val="001D269F"/>
    <w:rsid w:val="001E41F3"/>
    <w:rsid w:val="001E5E84"/>
    <w:rsid w:val="001F3F10"/>
    <w:rsid w:val="001F4443"/>
    <w:rsid w:val="00213327"/>
    <w:rsid w:val="00215476"/>
    <w:rsid w:val="0022125A"/>
    <w:rsid w:val="00240DDD"/>
    <w:rsid w:val="0024481A"/>
    <w:rsid w:val="0026004D"/>
    <w:rsid w:val="002640DD"/>
    <w:rsid w:val="00265A0D"/>
    <w:rsid w:val="00275D12"/>
    <w:rsid w:val="002818BE"/>
    <w:rsid w:val="00284FEB"/>
    <w:rsid w:val="002860C4"/>
    <w:rsid w:val="002864A2"/>
    <w:rsid w:val="002A2467"/>
    <w:rsid w:val="002A5D10"/>
    <w:rsid w:val="002B40FF"/>
    <w:rsid w:val="002B5741"/>
    <w:rsid w:val="002B5C19"/>
    <w:rsid w:val="002B6BA3"/>
    <w:rsid w:val="002C5C92"/>
    <w:rsid w:val="002D2245"/>
    <w:rsid w:val="002D4E69"/>
    <w:rsid w:val="002D747B"/>
    <w:rsid w:val="002E472E"/>
    <w:rsid w:val="00305409"/>
    <w:rsid w:val="00322B87"/>
    <w:rsid w:val="003351BD"/>
    <w:rsid w:val="00337816"/>
    <w:rsid w:val="00344806"/>
    <w:rsid w:val="00350832"/>
    <w:rsid w:val="003559FF"/>
    <w:rsid w:val="003609EF"/>
    <w:rsid w:val="0036231A"/>
    <w:rsid w:val="00370C59"/>
    <w:rsid w:val="00374DD4"/>
    <w:rsid w:val="003824F3"/>
    <w:rsid w:val="0038798E"/>
    <w:rsid w:val="003904C5"/>
    <w:rsid w:val="003D0899"/>
    <w:rsid w:val="003D42C8"/>
    <w:rsid w:val="003E1A36"/>
    <w:rsid w:val="003F1C15"/>
    <w:rsid w:val="003F4274"/>
    <w:rsid w:val="00410044"/>
    <w:rsid w:val="004100A0"/>
    <w:rsid w:val="00410371"/>
    <w:rsid w:val="004242F1"/>
    <w:rsid w:val="004315CD"/>
    <w:rsid w:val="00434FED"/>
    <w:rsid w:val="00444543"/>
    <w:rsid w:val="00454375"/>
    <w:rsid w:val="00475B9B"/>
    <w:rsid w:val="004827C6"/>
    <w:rsid w:val="0048549B"/>
    <w:rsid w:val="00492D4B"/>
    <w:rsid w:val="004A46A8"/>
    <w:rsid w:val="004B75B7"/>
    <w:rsid w:val="004C6D7C"/>
    <w:rsid w:val="004F34B9"/>
    <w:rsid w:val="00511853"/>
    <w:rsid w:val="005141D9"/>
    <w:rsid w:val="0051580D"/>
    <w:rsid w:val="0054030B"/>
    <w:rsid w:val="005447C1"/>
    <w:rsid w:val="00544F6C"/>
    <w:rsid w:val="00547111"/>
    <w:rsid w:val="00550978"/>
    <w:rsid w:val="00553937"/>
    <w:rsid w:val="00592D74"/>
    <w:rsid w:val="005B78F5"/>
    <w:rsid w:val="005C6952"/>
    <w:rsid w:val="005E2C44"/>
    <w:rsid w:val="005F0481"/>
    <w:rsid w:val="005F36FE"/>
    <w:rsid w:val="006160D0"/>
    <w:rsid w:val="00621188"/>
    <w:rsid w:val="006257ED"/>
    <w:rsid w:val="00643585"/>
    <w:rsid w:val="00644131"/>
    <w:rsid w:val="00653DE4"/>
    <w:rsid w:val="00654B17"/>
    <w:rsid w:val="006638FA"/>
    <w:rsid w:val="00665C47"/>
    <w:rsid w:val="00670842"/>
    <w:rsid w:val="006708FD"/>
    <w:rsid w:val="006745A2"/>
    <w:rsid w:val="00687460"/>
    <w:rsid w:val="0069079A"/>
    <w:rsid w:val="00695808"/>
    <w:rsid w:val="006B46FB"/>
    <w:rsid w:val="006C2D2F"/>
    <w:rsid w:val="006D5E69"/>
    <w:rsid w:val="006E21FB"/>
    <w:rsid w:val="006F167B"/>
    <w:rsid w:val="006F76A7"/>
    <w:rsid w:val="00713542"/>
    <w:rsid w:val="00714841"/>
    <w:rsid w:val="0072478F"/>
    <w:rsid w:val="00724F6D"/>
    <w:rsid w:val="007253D9"/>
    <w:rsid w:val="0072607E"/>
    <w:rsid w:val="00732E8B"/>
    <w:rsid w:val="00787E09"/>
    <w:rsid w:val="00792342"/>
    <w:rsid w:val="007977A8"/>
    <w:rsid w:val="007977DF"/>
    <w:rsid w:val="007A1EFD"/>
    <w:rsid w:val="007B512A"/>
    <w:rsid w:val="007C2097"/>
    <w:rsid w:val="007D10F4"/>
    <w:rsid w:val="007D1169"/>
    <w:rsid w:val="007D2A2F"/>
    <w:rsid w:val="007D5228"/>
    <w:rsid w:val="007D5690"/>
    <w:rsid w:val="007D651D"/>
    <w:rsid w:val="007D6A07"/>
    <w:rsid w:val="007D6C0D"/>
    <w:rsid w:val="007E2743"/>
    <w:rsid w:val="007E6431"/>
    <w:rsid w:val="007E6F95"/>
    <w:rsid w:val="007E7F7B"/>
    <w:rsid w:val="007F0466"/>
    <w:rsid w:val="007F45EC"/>
    <w:rsid w:val="007F5BDE"/>
    <w:rsid w:val="007F689C"/>
    <w:rsid w:val="007F7259"/>
    <w:rsid w:val="008040A8"/>
    <w:rsid w:val="008279FA"/>
    <w:rsid w:val="008626E7"/>
    <w:rsid w:val="00870EE7"/>
    <w:rsid w:val="0087472B"/>
    <w:rsid w:val="00882C76"/>
    <w:rsid w:val="0088494B"/>
    <w:rsid w:val="008863B9"/>
    <w:rsid w:val="00897866"/>
    <w:rsid w:val="008A45A6"/>
    <w:rsid w:val="008D3CCC"/>
    <w:rsid w:val="008D6B1E"/>
    <w:rsid w:val="008F3789"/>
    <w:rsid w:val="008F686C"/>
    <w:rsid w:val="00905671"/>
    <w:rsid w:val="00910203"/>
    <w:rsid w:val="00911746"/>
    <w:rsid w:val="009142CB"/>
    <w:rsid w:val="009148DE"/>
    <w:rsid w:val="00915C0C"/>
    <w:rsid w:val="00917DA5"/>
    <w:rsid w:val="00934450"/>
    <w:rsid w:val="00941E30"/>
    <w:rsid w:val="009531B0"/>
    <w:rsid w:val="00963FBA"/>
    <w:rsid w:val="009741B3"/>
    <w:rsid w:val="009777D9"/>
    <w:rsid w:val="00991B88"/>
    <w:rsid w:val="00995580"/>
    <w:rsid w:val="009A3135"/>
    <w:rsid w:val="009A5753"/>
    <w:rsid w:val="009A579D"/>
    <w:rsid w:val="009B7983"/>
    <w:rsid w:val="009C2957"/>
    <w:rsid w:val="009C635B"/>
    <w:rsid w:val="009D4055"/>
    <w:rsid w:val="009D71AC"/>
    <w:rsid w:val="009E00FE"/>
    <w:rsid w:val="009E3297"/>
    <w:rsid w:val="009F734F"/>
    <w:rsid w:val="009F7CF3"/>
    <w:rsid w:val="00A124EE"/>
    <w:rsid w:val="00A13EE9"/>
    <w:rsid w:val="00A203C8"/>
    <w:rsid w:val="00A246B6"/>
    <w:rsid w:val="00A438B1"/>
    <w:rsid w:val="00A47E70"/>
    <w:rsid w:val="00A50AAA"/>
    <w:rsid w:val="00A50CF0"/>
    <w:rsid w:val="00A70A3A"/>
    <w:rsid w:val="00A7671C"/>
    <w:rsid w:val="00A8234E"/>
    <w:rsid w:val="00AA2CBC"/>
    <w:rsid w:val="00AB14A9"/>
    <w:rsid w:val="00AB3F81"/>
    <w:rsid w:val="00AB49A5"/>
    <w:rsid w:val="00AC30B2"/>
    <w:rsid w:val="00AC5820"/>
    <w:rsid w:val="00AC794D"/>
    <w:rsid w:val="00AD1CD8"/>
    <w:rsid w:val="00AD569D"/>
    <w:rsid w:val="00AD623E"/>
    <w:rsid w:val="00AE1775"/>
    <w:rsid w:val="00AF603C"/>
    <w:rsid w:val="00AF712E"/>
    <w:rsid w:val="00B0639C"/>
    <w:rsid w:val="00B069BA"/>
    <w:rsid w:val="00B258BB"/>
    <w:rsid w:val="00B268A4"/>
    <w:rsid w:val="00B45C15"/>
    <w:rsid w:val="00B517DB"/>
    <w:rsid w:val="00B5552D"/>
    <w:rsid w:val="00B67B97"/>
    <w:rsid w:val="00B915EF"/>
    <w:rsid w:val="00B968C8"/>
    <w:rsid w:val="00BA3EC5"/>
    <w:rsid w:val="00BA51D9"/>
    <w:rsid w:val="00BA777D"/>
    <w:rsid w:val="00BB0F61"/>
    <w:rsid w:val="00BB14C7"/>
    <w:rsid w:val="00BB5DFC"/>
    <w:rsid w:val="00BD279D"/>
    <w:rsid w:val="00BD5284"/>
    <w:rsid w:val="00BD6BB8"/>
    <w:rsid w:val="00C0311A"/>
    <w:rsid w:val="00C06580"/>
    <w:rsid w:val="00C24E09"/>
    <w:rsid w:val="00C33DFB"/>
    <w:rsid w:val="00C473D8"/>
    <w:rsid w:val="00C47A06"/>
    <w:rsid w:val="00C550B6"/>
    <w:rsid w:val="00C648F4"/>
    <w:rsid w:val="00C65302"/>
    <w:rsid w:val="00C65F33"/>
    <w:rsid w:val="00C65F3B"/>
    <w:rsid w:val="00C66BA2"/>
    <w:rsid w:val="00C66CB3"/>
    <w:rsid w:val="00C8128B"/>
    <w:rsid w:val="00C85FF7"/>
    <w:rsid w:val="00C870F6"/>
    <w:rsid w:val="00C95985"/>
    <w:rsid w:val="00CB0487"/>
    <w:rsid w:val="00CC1B6B"/>
    <w:rsid w:val="00CC5026"/>
    <w:rsid w:val="00CC68D0"/>
    <w:rsid w:val="00CD3C5F"/>
    <w:rsid w:val="00CE340F"/>
    <w:rsid w:val="00CF4528"/>
    <w:rsid w:val="00D03E91"/>
    <w:rsid w:val="00D03F9A"/>
    <w:rsid w:val="00D06D51"/>
    <w:rsid w:val="00D10BB8"/>
    <w:rsid w:val="00D174DB"/>
    <w:rsid w:val="00D24991"/>
    <w:rsid w:val="00D32D6C"/>
    <w:rsid w:val="00D364A3"/>
    <w:rsid w:val="00D37C00"/>
    <w:rsid w:val="00D4089A"/>
    <w:rsid w:val="00D43550"/>
    <w:rsid w:val="00D50255"/>
    <w:rsid w:val="00D55AD7"/>
    <w:rsid w:val="00D66520"/>
    <w:rsid w:val="00D84AE9"/>
    <w:rsid w:val="00D852C7"/>
    <w:rsid w:val="00D8769A"/>
    <w:rsid w:val="00D9124E"/>
    <w:rsid w:val="00D91B72"/>
    <w:rsid w:val="00D945FF"/>
    <w:rsid w:val="00DA5C26"/>
    <w:rsid w:val="00DC041F"/>
    <w:rsid w:val="00DC0B24"/>
    <w:rsid w:val="00DE34CF"/>
    <w:rsid w:val="00DE7B8D"/>
    <w:rsid w:val="00E04044"/>
    <w:rsid w:val="00E11E16"/>
    <w:rsid w:val="00E13F3D"/>
    <w:rsid w:val="00E159C3"/>
    <w:rsid w:val="00E166F3"/>
    <w:rsid w:val="00E24DEF"/>
    <w:rsid w:val="00E30743"/>
    <w:rsid w:val="00E33902"/>
    <w:rsid w:val="00E34898"/>
    <w:rsid w:val="00E358E7"/>
    <w:rsid w:val="00E65A31"/>
    <w:rsid w:val="00E753C3"/>
    <w:rsid w:val="00E876A1"/>
    <w:rsid w:val="00E95194"/>
    <w:rsid w:val="00EA1EB6"/>
    <w:rsid w:val="00EA216A"/>
    <w:rsid w:val="00EB09B7"/>
    <w:rsid w:val="00EE02F6"/>
    <w:rsid w:val="00EE05C7"/>
    <w:rsid w:val="00EE7D7C"/>
    <w:rsid w:val="00EF5ACE"/>
    <w:rsid w:val="00EF764B"/>
    <w:rsid w:val="00F031B7"/>
    <w:rsid w:val="00F10A14"/>
    <w:rsid w:val="00F22093"/>
    <w:rsid w:val="00F25D98"/>
    <w:rsid w:val="00F27C3D"/>
    <w:rsid w:val="00F300FB"/>
    <w:rsid w:val="00F33E3F"/>
    <w:rsid w:val="00F41F81"/>
    <w:rsid w:val="00F60934"/>
    <w:rsid w:val="00F632F3"/>
    <w:rsid w:val="00F87CCA"/>
    <w:rsid w:val="00F92586"/>
    <w:rsid w:val="00FA42F4"/>
    <w:rsid w:val="00FB5401"/>
    <w:rsid w:val="00FB6386"/>
    <w:rsid w:val="00FC4701"/>
    <w:rsid w:val="00FD0FBA"/>
    <w:rsid w:val="00FE0216"/>
    <w:rsid w:val="00FE4EC7"/>
    <w:rsid w:val="00FE51A6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364A3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Hervorhebung">
    <w:name w:val="Emphasis"/>
    <w:qFormat/>
    <w:rsid w:val="0072478F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enabsatz">
    <w:name w:val="List Paragraph"/>
    <w:basedOn w:val="Standard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berschrift1Zchn">
    <w:name w:val="Überschrift 1 Zchn"/>
    <w:aliases w:val="H1 Zchn,Huvudrubrik Zchn,app heading 1 Zchn,l1 Zchn,h1 Zchn,h11 Zchn,h12 Zchn,h13 Zchn,h14 Zchn,h15 Zchn,h16 Zchn,NMP Heading 1 Zchn,heading 1 Zchn,h17 Zchn,h111 Zchn,h121 Zchn,h131 Zchn,h141 Zchn,h151 Zchn,h161 Zchn,h18 Zchn,h19 Zchn"/>
    <w:basedOn w:val="Absatz-Standardschriftart"/>
    <w:link w:val="berschrift1"/>
    <w:rsid w:val="008D6B1E"/>
    <w:rPr>
      <w:rFonts w:ascii="Arial" w:hAnsi="Arial"/>
      <w:sz w:val="36"/>
      <w:lang w:val="en-GB" w:eastAsia="en-US"/>
    </w:rPr>
  </w:style>
  <w:style w:type="character" w:customStyle="1" w:styleId="berschrift2Zchn">
    <w:name w:val="Überschrift 2 Zchn"/>
    <w:aliases w:val="Head2A Zchn,2 Zchn,H2 Zchn,h2 Zchn"/>
    <w:basedOn w:val="Absatz-Standardschriftart"/>
    <w:link w:val="berschrift2"/>
    <w:rsid w:val="008D6B1E"/>
    <w:rPr>
      <w:rFonts w:ascii="Arial" w:hAnsi="Arial"/>
      <w:sz w:val="32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9B7983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626</Words>
  <Characters>3573</Characters>
  <Application>Microsoft Office Word</Application>
  <DocSecurity>0</DocSecurity>
  <Lines>29</Lines>
  <Paragraphs>8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4191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Weber</cp:lastModifiedBy>
  <cp:revision>13</cp:revision>
  <cp:lastPrinted>1900-01-01T00:00:00Z</cp:lastPrinted>
  <dcterms:created xsi:type="dcterms:W3CDTF">2025-10-16T12:27:00Z</dcterms:created>
  <dcterms:modified xsi:type="dcterms:W3CDTF">2025-12-01T13:52:00Z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