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A0D6" w14:textId="77777777" w:rsidR="00893EEE" w:rsidRDefault="00893EEE" w:rsidP="00893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R5s250484</w:t>
      </w:r>
      <w:r>
        <w:rPr>
          <w:b/>
          <w:i/>
          <w:noProof/>
          <w:sz w:val="28"/>
        </w:rPr>
        <w:fldChar w:fldCharType="end"/>
      </w:r>
    </w:p>
    <w:p w14:paraId="2BAA3505" w14:textId="77777777" w:rsidR="00893EEE" w:rsidRDefault="00893EEE" w:rsidP="00893E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EEE" w14:paraId="6C2A6365" w14:textId="77777777" w:rsidTr="00B075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0BD49" w14:textId="77777777" w:rsidR="00893EEE" w:rsidRDefault="00893EEE" w:rsidP="00B075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893EEE" w14:paraId="3761F179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41DA4" w14:textId="77777777" w:rsidR="00893EEE" w:rsidRDefault="00893EEE" w:rsidP="00B075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3EEE" w14:paraId="2759B91B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98114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35588528" w14:textId="77777777" w:rsidTr="00B0752E">
        <w:tc>
          <w:tcPr>
            <w:tcW w:w="142" w:type="dxa"/>
            <w:tcBorders>
              <w:left w:val="single" w:sz="4" w:space="0" w:color="auto"/>
            </w:tcBorders>
          </w:tcPr>
          <w:p w14:paraId="381EF64F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DC02B4" w14:textId="77777777" w:rsidR="00893EEE" w:rsidRPr="00410371" w:rsidRDefault="00893EEE" w:rsidP="00B075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606A3E" w14:textId="77777777" w:rsidR="00893EEE" w:rsidRDefault="00893EEE" w:rsidP="00B075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87E80" w14:textId="77777777" w:rsidR="00893EEE" w:rsidRPr="00410371" w:rsidRDefault="00893EEE" w:rsidP="00B0752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79D443" w14:textId="77777777" w:rsidR="00893EEE" w:rsidRDefault="00893EEE" w:rsidP="00B075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0C710" w14:textId="77777777" w:rsidR="00893EEE" w:rsidRPr="00410371" w:rsidRDefault="00893EEE" w:rsidP="00B075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71778B" w14:textId="77777777" w:rsidR="00893EEE" w:rsidRDefault="00893EEE" w:rsidP="00B075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3FB51" w14:textId="77777777" w:rsidR="00893EEE" w:rsidRPr="00410371" w:rsidRDefault="00893EEE" w:rsidP="00B07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D3AE1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34F15078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92AF2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70ECD6B6" w14:textId="77777777" w:rsidTr="00B075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8DB2B" w14:textId="77777777" w:rsidR="00893EEE" w:rsidRPr="00F25D98" w:rsidRDefault="00893EEE" w:rsidP="00B075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3EEE" w14:paraId="1F5E82FE" w14:textId="77777777" w:rsidTr="00B0752E">
        <w:tc>
          <w:tcPr>
            <w:tcW w:w="9641" w:type="dxa"/>
            <w:gridSpan w:val="9"/>
          </w:tcPr>
          <w:p w14:paraId="48F5F901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405C5" w14:textId="77777777" w:rsidR="00893EEE" w:rsidRDefault="00893EEE" w:rsidP="00893E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3EEE" w14:paraId="07303C23" w14:textId="77777777" w:rsidTr="00B0752E">
        <w:tc>
          <w:tcPr>
            <w:tcW w:w="2835" w:type="dxa"/>
          </w:tcPr>
          <w:p w14:paraId="6BEE1295" w14:textId="77777777" w:rsidR="00893EEE" w:rsidRDefault="00893EEE" w:rsidP="00B075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4BCAED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4B60C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8BCEF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4D6BE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1F2085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F84ED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0B669E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C922A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7FCD40" w14:textId="77777777" w:rsidR="00893EEE" w:rsidRDefault="00893EEE" w:rsidP="00893E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EEE" w14:paraId="5A63325E" w14:textId="77777777" w:rsidTr="00B0752E">
        <w:tc>
          <w:tcPr>
            <w:tcW w:w="9640" w:type="dxa"/>
            <w:gridSpan w:val="11"/>
          </w:tcPr>
          <w:p w14:paraId="21F1F57B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11E38C91" w14:textId="77777777" w:rsidTr="00B075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903351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D64DE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6.5.1.2</w:t>
            </w:r>
            <w:r>
              <w:fldChar w:fldCharType="end"/>
            </w:r>
          </w:p>
        </w:tc>
      </w:tr>
      <w:tr w:rsidR="00893EEE" w14:paraId="041A9080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61944A26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ED8BD8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679B3F1C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0A26265E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A8989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93EEE" w14:paraId="47FA22BC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49D0F634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20B58" w14:textId="4E8A3F69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93EEE" w14:paraId="6EF8EFB0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62135233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54872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78457AC6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5F102E91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D765CB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68CC8E" w14:textId="77777777" w:rsidR="00893EEE" w:rsidRDefault="00893EEE" w:rsidP="00B075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C12B7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6D9FD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2025-11-24</w:t>
            </w:r>
            <w:r>
              <w:rPr>
                <w:noProof/>
              </w:rPr>
              <w:fldChar w:fldCharType="end"/>
            </w:r>
          </w:p>
        </w:tc>
      </w:tr>
      <w:tr w:rsidR="00893EEE" w14:paraId="0F5063F4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1C840328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9C783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7A5FC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793A1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477495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0690AE8A" w14:textId="77777777" w:rsidTr="00B075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749BB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4465B" w14:textId="77777777" w:rsidR="00893EEE" w:rsidRDefault="00893EEE" w:rsidP="00B075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BC61C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BEABA" w14:textId="77777777" w:rsidR="00893EEE" w:rsidRDefault="00893EEE" w:rsidP="00B075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8B126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93EEE" w14:paraId="737B3A3A" w14:textId="77777777" w:rsidTr="00B075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848C4B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0700DF" w14:textId="77777777" w:rsidR="00893EEE" w:rsidRDefault="00893EEE" w:rsidP="00B075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B94CF2" w14:textId="77777777" w:rsidR="00893EEE" w:rsidRDefault="00893EEE" w:rsidP="00B075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9A2E7" w14:textId="77777777" w:rsidR="00893EEE" w:rsidRPr="007C2097" w:rsidRDefault="00893EEE" w:rsidP="00B075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93EEE" w14:paraId="5EC104B8" w14:textId="77777777" w:rsidTr="00B0752E">
        <w:tc>
          <w:tcPr>
            <w:tcW w:w="1843" w:type="dxa"/>
          </w:tcPr>
          <w:p w14:paraId="5975B9C1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41687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3FA1F3B1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EF238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0CFB" w14:textId="7B12F706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Pr="008557DA">
              <w:rPr>
                <w:noProof/>
              </w:rPr>
              <w:t>R5-254152</w:t>
            </w:r>
            <w:r>
              <w:rPr>
                <w:noProof/>
              </w:rPr>
              <w:t>, assignment mode of NR cell1 change to 2, but in the current ttcn implementation, the initial NR5GC registration still using the default value1, it will cause authentication failure</w:t>
            </w:r>
            <w:r>
              <w:rPr>
                <w:rFonts w:hint="eastAsia"/>
                <w:noProof/>
                <w:lang w:eastAsia="zh-CN"/>
              </w:rPr>
              <w:t xml:space="preserve"> at step 6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23a1 and step 28-34 and step 60-78a1</w:t>
            </w:r>
            <w:r>
              <w:rPr>
                <w:noProof/>
              </w:rPr>
              <w:t xml:space="preserve">. </w:t>
            </w:r>
          </w:p>
        </w:tc>
      </w:tr>
      <w:tr w:rsidR="00893EEE" w14:paraId="551DA31F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A677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502EA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678AC753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7CD7A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2ACC4" w14:textId="219B8F6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Update the </w:t>
            </w:r>
            <w:r>
              <w:rPr>
                <w:noProof/>
              </w:rPr>
              <w:t>assignment mode</w:t>
            </w:r>
            <w:r>
              <w:rPr>
                <w:rFonts w:hint="eastAsia"/>
                <w:noProof/>
                <w:lang w:eastAsia="zh-CN"/>
              </w:rPr>
              <w:t xml:space="preserve"> to 2 for NR cell1 at step 6-23a1 and step 28-34 and step 60-78a1.</w:t>
            </w:r>
          </w:p>
        </w:tc>
      </w:tr>
      <w:tr w:rsidR="00893EEE" w14:paraId="1A20CE4B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D991D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7BED4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1DF5CC29" w14:textId="77777777" w:rsidTr="00B075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6CFB6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B695B" w14:textId="67D91D62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cnformant UE may fail the testcase</w:t>
            </w:r>
          </w:p>
        </w:tc>
      </w:tr>
      <w:tr w:rsidR="00893EEE" w14:paraId="3D6E317E" w14:textId="77777777" w:rsidTr="00B0752E">
        <w:tc>
          <w:tcPr>
            <w:tcW w:w="2694" w:type="dxa"/>
            <w:gridSpan w:val="2"/>
          </w:tcPr>
          <w:p w14:paraId="79A5FD5C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F5A2A9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77D55C05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D919B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7B130" w14:textId="0F4936EF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6.5.1.2.NR5GC</w:t>
            </w:r>
          </w:p>
        </w:tc>
      </w:tr>
      <w:tr w:rsidR="00893EEE" w14:paraId="15BC1721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826FF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CF627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2DEF871E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0021C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DE40F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2DEE7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3E1A63" w14:textId="77777777" w:rsidR="00893EEE" w:rsidRDefault="00893EEE" w:rsidP="00893E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8712F8" w14:textId="77777777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3C54C688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4743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DCC7A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A36D0" w14:textId="552DE681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5C93E" w14:textId="77777777" w:rsidR="00893EEE" w:rsidRDefault="00893EEE" w:rsidP="00893E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616C8" w14:textId="3062B105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0DB5C01C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11B03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0022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DB1C" w14:textId="5CF0CCF6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5BB4E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F7C05" w14:textId="6DE3D72D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410DAC2D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7A20E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0A930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74F74" w14:textId="1CF3DB00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01E1C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FF383" w14:textId="58C2BD27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7078EB86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30E0B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91B6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143D36DC" w14:textId="77777777" w:rsidTr="00B075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06FE9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21DC7" w14:textId="7777777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EEE" w:rsidRPr="008863B9" w14:paraId="3BC309EE" w14:textId="77777777" w:rsidTr="00B075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E480D" w14:textId="77777777" w:rsidR="00893EEE" w:rsidRPr="008863B9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CEE20E" w14:textId="77777777" w:rsidR="00893EEE" w:rsidRPr="008863B9" w:rsidRDefault="00893EEE" w:rsidP="00893E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EEE" w14:paraId="22801C1F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0B6F1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72054" w14:textId="7777777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1454507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B6FF0BD" w14:textId="6DA513F2" w:rsidR="00135CF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35CF1" w:rsidRPr="00580545">
        <w:rPr>
          <w:rFonts w:ascii="Arial" w:hAnsi="Arial" w:cs="Arial"/>
          <w:iCs/>
          <w:noProof/>
        </w:rPr>
        <w:t>Table of Contents</w:t>
      </w:r>
      <w:r w:rsidR="00135CF1">
        <w:rPr>
          <w:noProof/>
        </w:rPr>
        <w:tab/>
      </w:r>
      <w:r w:rsidR="00135CF1">
        <w:rPr>
          <w:noProof/>
        </w:rPr>
        <w:fldChar w:fldCharType="begin"/>
      </w:r>
      <w:r w:rsidR="00135CF1">
        <w:rPr>
          <w:noProof/>
        </w:rPr>
        <w:instrText xml:space="preserve"> PAGEREF _Toc214545072 \h </w:instrText>
      </w:r>
      <w:r w:rsidR="00135CF1">
        <w:rPr>
          <w:noProof/>
        </w:rPr>
      </w:r>
      <w:r w:rsidR="00135CF1">
        <w:rPr>
          <w:noProof/>
        </w:rPr>
        <w:fldChar w:fldCharType="separate"/>
      </w:r>
      <w:r w:rsidR="00135CF1">
        <w:rPr>
          <w:noProof/>
        </w:rPr>
        <w:t>3</w:t>
      </w:r>
      <w:r w:rsidR="00135CF1">
        <w:rPr>
          <w:noProof/>
        </w:rPr>
        <w:fldChar w:fldCharType="end"/>
      </w:r>
    </w:p>
    <w:p w14:paraId="40736F9B" w14:textId="6CE60456" w:rsidR="00135CF1" w:rsidRDefault="00135CF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8D6B58" w14:textId="1515AC95" w:rsidR="00135CF1" w:rsidRDefault="00135CF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75BE73B" w14:textId="0E3AA837" w:rsidR="00135CF1" w:rsidRDefault="00135CF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BC2C19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14545073"/>
      <w:r w:rsidRPr="00E12CDE">
        <w:rPr>
          <w:rFonts w:cs="Arial"/>
        </w:rPr>
        <w:lastRenderedPageBreak/>
        <w:t>Overview</w:t>
      </w:r>
      <w:bookmarkEnd w:id="1"/>
      <w:bookmarkEnd w:id="2"/>
    </w:p>
    <w:p w14:paraId="12813EE7" w14:textId="5EE4C5C8" w:rsidR="000453F5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3" w:name="_Toc122434488"/>
      <w:bookmarkStart w:id="4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</w:t>
      </w:r>
      <w:r w:rsidR="00135CF1">
        <w:rPr>
          <w:rFonts w:cs="Arial" w:hint="eastAsia"/>
          <w:lang w:eastAsia="zh-CN"/>
        </w:rPr>
        <w:t>9</w:t>
      </w:r>
      <w:r w:rsidRPr="006076C4">
        <w:rPr>
          <w:rFonts w:cs="Arial"/>
        </w:rPr>
        <w:t>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 w:rsidR="009843A1">
        <w:rPr>
          <w:rFonts w:cs="Arial" w:hint="eastAsia"/>
          <w:lang w:eastAsia="zh-CN"/>
        </w:rPr>
        <w:t>38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9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21454507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14545075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0DB3CC51" w:rsidR="00BB6C5E" w:rsidRPr="000D7399" w:rsidRDefault="008557DA" w:rsidP="00115981">
            <w:pPr>
              <w:spacing w:after="0"/>
              <w:rPr>
                <w:rFonts w:ascii="Arial" w:hAnsi="Arial" w:cs="Arial"/>
              </w:rPr>
            </w:pPr>
            <w:r w:rsidRPr="008557DA">
              <w:rPr>
                <w:rFonts w:ascii="Arial" w:hAnsi="Arial" w:cs="Arial"/>
              </w:rPr>
              <w:t>f_TC_6_5_1_2_NR5GC_TestBody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56D6CE89" w:rsidR="00DC529E" w:rsidRPr="00241F66" w:rsidRDefault="007D78C5" w:rsidP="008557DA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A</w:t>
            </w:r>
            <w:r w:rsidR="008557DA">
              <w:rPr>
                <w:noProof/>
              </w:rPr>
              <w:t xml:space="preserve">ccording </w:t>
            </w:r>
            <w:r w:rsidR="008557DA" w:rsidRPr="008557DA">
              <w:rPr>
                <w:noProof/>
              </w:rPr>
              <w:t>R5-254152</w:t>
            </w:r>
            <w:r w:rsidR="008557DA">
              <w:rPr>
                <w:noProof/>
              </w:rPr>
              <w:t>, assignment mode of NR cell1 change to 2, but in the current ttcn implementation, the initial NR5GC registration still using the default value1, it will cause authentication failure</w:t>
            </w:r>
            <w:r w:rsidR="000D56EF">
              <w:rPr>
                <w:rFonts w:hint="eastAsia"/>
                <w:noProof/>
                <w:lang w:eastAsia="zh-CN"/>
              </w:rPr>
              <w:t xml:space="preserve"> at step 6</w:t>
            </w:r>
            <w:r w:rsidR="000D56EF">
              <w:rPr>
                <w:noProof/>
                <w:lang w:eastAsia="zh-CN"/>
              </w:rPr>
              <w:t>–</w:t>
            </w:r>
            <w:r w:rsidR="000D56EF">
              <w:rPr>
                <w:rFonts w:hint="eastAsia"/>
                <w:noProof/>
                <w:lang w:eastAsia="zh-CN"/>
              </w:rPr>
              <w:t xml:space="preserve"> 23a1</w:t>
            </w:r>
            <w:r w:rsidR="00EA4EAC">
              <w:rPr>
                <w:rFonts w:hint="eastAsia"/>
                <w:noProof/>
                <w:lang w:eastAsia="zh-CN"/>
              </w:rPr>
              <w:t xml:space="preserve"> and step 28-34 and step 60-78a1</w:t>
            </w:r>
            <w:r w:rsidR="008557DA">
              <w:rPr>
                <w:noProof/>
              </w:rPr>
              <w:t>.</w:t>
            </w:r>
            <w:r w:rsidR="00ED6595">
              <w:rPr>
                <w:noProof/>
              </w:rPr>
              <w:t xml:space="preserve"> 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6C44D205" w:rsidR="00BB6C5E" w:rsidRPr="007E26D6" w:rsidRDefault="00EA4EAC" w:rsidP="007D78C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Update the </w:t>
            </w:r>
            <w:r w:rsidR="00961AED">
              <w:rPr>
                <w:noProof/>
              </w:rPr>
              <w:t>assignment mode</w:t>
            </w:r>
            <w:r w:rsidR="00961AED">
              <w:rPr>
                <w:rFonts w:hint="eastAsia"/>
                <w:noProof/>
                <w:lang w:eastAsia="zh-CN"/>
              </w:rPr>
              <w:t xml:space="preserve"> to 2 for NR cell1 at step 6-23a1 and step 28-34 and step 60-78a1.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783BFEF" w:rsidR="00BB6C5E" w:rsidRPr="000D7399" w:rsidRDefault="00961AED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961AED">
              <w:rPr>
                <w:rFonts w:ascii="Arial" w:hAnsi="Arial" w:cs="Arial"/>
                <w:lang w:eastAsia="zh-CN"/>
              </w:rPr>
              <w:t>Idle_SNPNOnly_Selection_NR5GC</w:t>
            </w:r>
            <w:r w:rsidR="001C5703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7D78C5" w:rsidRPr="00E12CDE" w14:paraId="759E76B3" w14:textId="77777777" w:rsidTr="00115981">
        <w:tc>
          <w:tcPr>
            <w:tcW w:w="1985" w:type="dxa"/>
          </w:tcPr>
          <w:p w14:paraId="41CE0948" w14:textId="2A8A06C4" w:rsidR="007D78C5" w:rsidRPr="00E12CDE" w:rsidRDefault="007D78C5" w:rsidP="00115981">
            <w:pPr>
              <w:spacing w:before="40" w:after="40"/>
              <w:rPr>
                <w:rFonts w:ascii="Arial" w:hAnsi="Arial"/>
                <w:b/>
              </w:rPr>
            </w:pPr>
            <w:r w:rsidRPr="008557DA"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1846F7D5" w14:textId="138F4943" w:rsidR="007D78C5" w:rsidRPr="001C5703" w:rsidRDefault="007D78C5" w:rsidP="00FE4096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248987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>function f_TC_6_5_1_2_NR5GC_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TestBody(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) runs on NR5GC_PTC</w:t>
            </w:r>
          </w:p>
          <w:p w14:paraId="160DA6EF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{  /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/ @sic R5-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225303,R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5-233323 sic@</w:t>
            </w:r>
          </w:p>
          <w:p w14:paraId="24C9DDE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AtT1;</w:t>
            </w:r>
            <w:proofErr w:type="gramEnd"/>
          </w:p>
          <w:p w14:paraId="6F53319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AtT2;</w:t>
            </w:r>
            <w:proofErr w:type="gramEnd"/>
          </w:p>
          <w:p w14:paraId="65A2A16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AtT3;</w:t>
            </w:r>
            <w:proofErr w:type="gramEnd"/>
          </w:p>
          <w:p w14:paraId="2B160E8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NG_NAS_MSG_Indication_Type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083860C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GMM_MobilityInfo_Type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75E4B4C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PLMN_Identity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v_ASN_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 xml:space="preserve">=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f_NR_CellInfo_GetPLMN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(nr_Cell1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61F879B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NAS_PlmnId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= f_NR_Asn2Nas_PlmnId(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v_ASN_PLMN</w:t>
            </w:r>
            <w:proofErr w:type="spellEnd"/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1461E3C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float v_Wait60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s :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 xml:space="preserve">= 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60.0;</w:t>
            </w:r>
            <w:proofErr w:type="gramEnd"/>
          </w:p>
          <w:p w14:paraId="0A6D218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409BB6BF" w14:textId="04843C79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30BE96ED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6 - 23a1"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1AB0DE4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3-20a1 of Table 4.5.2.2-2 of the generic procedure in TS 38.508-1 are performed on NR Cell 1</w:t>
            </w:r>
          </w:p>
          <w:p w14:paraId="0E4B73DB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f_NR5GC_RRC_Idle_Steps3_20(nr_Cell1,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TESTMode_OFF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noRrcConnectionRelease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7FA83EEB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0303EED7" w14:textId="6CFC0C99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8EE5A6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28 - 34"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7B0E6F37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3-9 of Table 4.5.2.2-2 in TS 38.508-1 are performed on NR Cell 1</w:t>
            </w:r>
          </w:p>
          <w:p w14:paraId="73CD8D5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f_NR_RRCSetup_Def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(nr_Cell1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2FB4F058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 xml:space="preserve">=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f_NR_RRCSetupComplete_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nr_Cell1,</w:t>
            </w:r>
          </w:p>
          <w:p w14:paraId="4B75256D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cr_38508_RRCSetupComplete(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tsc_NR_RRC_TI_Def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),</w:t>
            </w:r>
          </w:p>
          <w:p w14:paraId="6829AF0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tsc_SHT_NoSecurityProtection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tsc_SHT_IntegrityProtected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222D412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f_Check_NG_RegistrationReqMsg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v_ReceivedMsg.Pdu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)) {</w:t>
            </w:r>
          </w:p>
          <w:p w14:paraId="3D28DD7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lastRenderedPageBreak/>
              <w:t xml:space="preserve">  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SetVerdictFailOrInconc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__FILE__, __LINE__, "Registration Request Message Failed"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63C5F55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}</w:t>
            </w:r>
          </w:p>
          <w:p w14:paraId="3C616717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f_NR5GC_RRC_Idle_Steps5_9_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AKA(</w:t>
            </w:r>
            <w:proofErr w:type="spellStart"/>
            <w:proofErr w:type="gramEnd"/>
            <w:r w:rsidRPr="00185788">
              <w:rPr>
                <w:rFonts w:ascii="Courier New" w:hAnsi="Courier New" w:cs="Courier New"/>
                <w:bCs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nr_Cell1,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7FBCB37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4EE474E9" w14:textId="74EB3900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D65EE68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60 - 78a1"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3A77C481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2 to 20a1 of the registration procedure described in TS 38.508-1 [4] subclause 4.5.2 are performed on NR Cell 1</w:t>
            </w:r>
          </w:p>
          <w:p w14:paraId="1FBA4F9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f_NR5GC_RRC_IdleState1N_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Def(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 xml:space="preserve">nr_Cell1,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TESTMode_OFF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-,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498C660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2A337616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79"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1345E56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The user sets the UE in Automatic SNPN/Network selection mode</w:t>
            </w:r>
          </w:p>
          <w:p w14:paraId="7B7EC88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f_UT_AutomaticSNPN_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Select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UT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104484C7" w14:textId="621572A6" w:rsidR="00BB6C5E" w:rsidRPr="00AE1F13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}   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6C69367" w14:textId="77777777" w:rsidR="009A6BC6" w:rsidRPr="00185788" w:rsidRDefault="001E2FAC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</w:t>
            </w:r>
            <w:r w:rsidR="009A6BC6" w:rsidRPr="00185788">
              <w:rPr>
                <w:rFonts w:ascii="Courier New" w:hAnsi="Courier New" w:cs="Courier New"/>
                <w:bCs/>
              </w:rPr>
              <w:t>function f_TC_6_5_1_2_NR5GC_</w:t>
            </w:r>
            <w:proofErr w:type="gramStart"/>
            <w:r w:rsidR="009A6BC6" w:rsidRPr="00185788">
              <w:rPr>
                <w:rFonts w:ascii="Courier New" w:hAnsi="Courier New" w:cs="Courier New"/>
                <w:bCs/>
              </w:rPr>
              <w:t>TestBody(</w:t>
            </w:r>
            <w:proofErr w:type="gramEnd"/>
            <w:r w:rsidR="009A6BC6" w:rsidRPr="00185788">
              <w:rPr>
                <w:rFonts w:ascii="Courier New" w:hAnsi="Courier New" w:cs="Courier New"/>
                <w:bCs/>
              </w:rPr>
              <w:t>) runs on NR5GC_PTC</w:t>
            </w:r>
          </w:p>
          <w:p w14:paraId="4B11B47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{  /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/ @sic R5-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225303,R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5-233323 sic@</w:t>
            </w:r>
          </w:p>
          <w:p w14:paraId="01449E6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AtT1;</w:t>
            </w:r>
            <w:proofErr w:type="gramEnd"/>
          </w:p>
          <w:p w14:paraId="407DD49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AtT2;</w:t>
            </w:r>
            <w:proofErr w:type="gramEnd"/>
          </w:p>
          <w:p w14:paraId="3650C83F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AtT3;</w:t>
            </w:r>
            <w:proofErr w:type="gramEnd"/>
          </w:p>
          <w:p w14:paraId="541EEAB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NG_NAS_MSG_Indication_Type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411F091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GMM_MobilityInfo_Type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5EAC309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PLMN_Identity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v_ASN_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 xml:space="preserve">=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f_NR_CellInfo_GetPLMN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(nr_Cell1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0ED1C38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NAS_PlmnId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= f_NR_Asn2Nas_PlmnId(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v_ASN_PLMN</w:t>
            </w:r>
            <w:proofErr w:type="spellEnd"/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20474A12" w14:textId="506D20EF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>var float v_Wait60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s :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 xml:space="preserve">= 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60.0;</w:t>
            </w:r>
            <w:proofErr w:type="gramEnd"/>
          </w:p>
          <w:p w14:paraId="6F5FFCAB" w14:textId="1432D9A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 xml:space="preserve">var integer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AssignmentMode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:=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2;//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</w:rPr>
              <w:t xml:space="preserve">#WA#WI1468339 </w:t>
            </w: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NR cell 1 assignment mode change to 2</w:t>
            </w:r>
          </w:p>
          <w:p w14:paraId="69F14C3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69058BE1" w14:textId="448F2171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4D435E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2C244F0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6 - 23a1"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07F8D2A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3-20a1 of Table 4.5.2.2-2 of the generic procedure in TS 38.508-1 are performed on NR Cell 1</w:t>
            </w:r>
          </w:p>
          <w:p w14:paraId="4ED90169" w14:textId="7C3232B8" w:rsidR="008A676E" w:rsidRPr="00185788" w:rsidRDefault="009A6BC6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>//#WA#WI</w:t>
            </w:r>
            <w:r w:rsidR="00DF7629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>1468339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 xml:space="preserve"> nr_Cell1 assign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 xml:space="preserve">ment 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 xml:space="preserve">mode change to 2    </w:t>
            </w:r>
          </w:p>
          <w:p w14:paraId="7617EAE3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3-9 of Table 4.5.2.2-2 in TS 38.508-1 are performed on NR Cell 1</w:t>
            </w:r>
          </w:p>
          <w:p w14:paraId="0E9B0D30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f_NR_RRCSetup_Def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(nr_Cell1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  <w:proofErr w:type="gramEnd"/>
          </w:p>
          <w:p w14:paraId="6D55B4B0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: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=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f_NR_RRCSetupComplete_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Def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nr_Cell1,</w:t>
            </w:r>
          </w:p>
          <w:p w14:paraId="0C01C45E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                                   cr_38508_RRCSetupComplete(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tsc_NR_RRC_TI_Def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),</w:t>
            </w:r>
          </w:p>
          <w:p w14:paraId="3AD70A83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                                   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tsc_SHT_NoSecurityProtection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tsc_SHT_IntegrityProtected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  <w:proofErr w:type="gramEnd"/>
          </w:p>
          <w:p w14:paraId="66BB1E8D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if (not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f_Check_NG_RegistrationReqMsg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v_ReceivedMsg.Pdu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)) {</w:t>
            </w:r>
          </w:p>
          <w:p w14:paraId="338FF4B2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SetVerdictFailOrInconc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__FILE__, __LINE__, "Registration Request Message Failed"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  <w:proofErr w:type="gramEnd"/>
          </w:p>
          <w:p w14:paraId="34AB129A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}</w:t>
            </w:r>
          </w:p>
          <w:p w14:paraId="21F571CB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</w:t>
            </w:r>
          </w:p>
          <w:p w14:paraId="6FB53377" w14:textId="601B3609" w:rsidR="009A6BC6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f_NR5GC_RRC_Idle_Steps5_20(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nr_Cell1,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TESTMode_OFF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noRrcConnectionRelease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Initial_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,-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,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-,-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,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-,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_AssignmentMode</w:t>
            </w:r>
            <w:proofErr w:type="spellEnd"/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  <w:proofErr w:type="gramEnd"/>
          </w:p>
          <w:p w14:paraId="1584594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1622581" w14:textId="25124278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</w:t>
            </w:r>
            <w:r w:rsidR="000C5500"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D45937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7138032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28 - 34"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0CDD691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3-9 of Table 4.5.2.2-2 in TS 38.508-1 are performed on NR Cell 1</w:t>
            </w:r>
          </w:p>
          <w:p w14:paraId="169B2CB8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f_NR_RRCSetup_Def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(nr_Cell1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5A0F53ED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 xml:space="preserve">=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f_NR_RRCSetupComplete_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nr_Cell1,</w:t>
            </w:r>
          </w:p>
          <w:p w14:paraId="19139712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lastRenderedPageBreak/>
              <w:t xml:space="preserve">                                          cr_38508_RRCSetupComplete(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tsc_NR_RRC_TI_Def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),</w:t>
            </w:r>
          </w:p>
          <w:p w14:paraId="1F975D91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tsc_SHT_NoSecurityProtection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tsc_SHT_IntegrityProtected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0CED36DB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f_Check_NG_RegistrationReqMsg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v_ReceivedMsg.Pdu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)) {</w:t>
            </w:r>
          </w:p>
          <w:p w14:paraId="035E255C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SetVerdictFailOrInconc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__FILE__, __LINE__, "Registration Request Message Failed"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4DCBFDEF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}</w:t>
            </w:r>
          </w:p>
          <w:p w14:paraId="49B72FED" w14:textId="0EB644C9" w:rsidR="009A6BC6" w:rsidRPr="00185788" w:rsidRDefault="008A676E" w:rsidP="000C550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green"/>
              </w:rPr>
              <w:t>f_NR5GC_RRC_Idle_Steps5_9_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green"/>
              </w:rPr>
              <w:t>AKA(</w:t>
            </w:r>
            <w:proofErr w:type="spellStart"/>
            <w:proofErr w:type="gramEnd"/>
            <w:r w:rsidRPr="00185788">
              <w:rPr>
                <w:rFonts w:ascii="Courier New" w:hAnsi="Courier New" w:cs="Courier New"/>
                <w:bCs/>
                <w:highlight w:val="green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 xml:space="preserve">, nr_Cell1,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</w:rPr>
              <w:t>v_PLMN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>, Initial_</w:t>
            </w:r>
            <w:proofErr w:type="spellStart"/>
            <w:proofErr w:type="gramStart"/>
            <w:r w:rsidRPr="00185788">
              <w:rPr>
                <w:rFonts w:ascii="Courier New" w:hAnsi="Courier New" w:cs="Courier New"/>
                <w:bCs/>
                <w:highlight w:val="green"/>
              </w:rPr>
              <w:t>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>,-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green"/>
              </w:rPr>
              <w:t>,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green"/>
              </w:rPr>
              <w:t>AssignmentMode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>);/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green"/>
              </w:rPr>
              <w:t>/#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</w:rPr>
              <w:t>WA#WI1468339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 xml:space="preserve"> </w:t>
            </w:r>
            <w:r w:rsidRPr="00185788">
              <w:rPr>
                <w:rFonts w:ascii="Courier New" w:hAnsi="Courier New" w:cs="Courier New"/>
                <w:bCs/>
                <w:highlight w:val="green"/>
              </w:rPr>
              <w:t>nr_Cell1 assign</w:t>
            </w: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 xml:space="preserve">ment </w:t>
            </w:r>
            <w:r w:rsidRPr="00185788">
              <w:rPr>
                <w:rFonts w:ascii="Courier New" w:hAnsi="Courier New" w:cs="Courier New"/>
                <w:bCs/>
                <w:highlight w:val="green"/>
              </w:rPr>
              <w:t>mode change to 2</w:t>
            </w:r>
            <w:r w:rsidRPr="00185788">
              <w:rPr>
                <w:rFonts w:ascii="Courier New" w:hAnsi="Courier New" w:cs="Courier New"/>
                <w:bCs/>
              </w:rPr>
              <w:t xml:space="preserve"> </w:t>
            </w:r>
          </w:p>
          <w:p w14:paraId="7E36931A" w14:textId="77777777" w:rsidR="000C5500" w:rsidRPr="00185788" w:rsidRDefault="000C5500" w:rsidP="000C550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</w:p>
          <w:p w14:paraId="57A4A98B" w14:textId="2D620B46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63090D6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60 - 78a1"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6D548621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2 to 20a1 of the registration procedure described in TS 38.508-1 [4] subclause 4.5.2 are performed on NR Cell 1</w:t>
            </w:r>
          </w:p>
          <w:p w14:paraId="1E23FFF8" w14:textId="025AA3F7" w:rsidR="00E44516" w:rsidRPr="00185788" w:rsidRDefault="009A6BC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r w:rsidR="00E44516" w:rsidRPr="00185788">
              <w:rPr>
                <w:rFonts w:ascii="Courier New" w:hAnsi="Courier New" w:cs="Courier New"/>
                <w:bCs/>
                <w:highlight w:val="yellow"/>
              </w:rPr>
              <w:t>//#WA#WI1468339 nr_Cell1 assign</w:t>
            </w:r>
            <w:r w:rsidR="00DF7629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 xml:space="preserve">ment </w:t>
            </w:r>
            <w:r w:rsidR="00E44516" w:rsidRPr="00185788">
              <w:rPr>
                <w:rFonts w:ascii="Courier New" w:hAnsi="Courier New" w:cs="Courier New"/>
                <w:bCs/>
                <w:highlight w:val="yellow"/>
              </w:rPr>
              <w:t xml:space="preserve">mode change to 2   </w:t>
            </w:r>
          </w:p>
          <w:p w14:paraId="661F816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2 - 4</w:t>
            </w:r>
          </w:p>
          <w:p w14:paraId="61B3D149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RRC Connection Setup</w:t>
            </w:r>
          </w:p>
          <w:p w14:paraId="4A70D64E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: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=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f_NR_RRC_ConnEst_DefWithNas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(nr_Cell1,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tsc_NR_RRC_TI_Def</w:t>
            </w:r>
            <w:proofErr w:type="spellEnd"/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, ?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, 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tsc_SHT_NoSecurityProtection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tsc_SHT_IntegrityProtected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  <w:proofErr w:type="gramEnd"/>
          </w:p>
          <w:p w14:paraId="65DA40AE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if (not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f_Check_NG_RegistrationReqMsg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v_ReceivedMsg.Pdu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)) {</w:t>
            </w:r>
          </w:p>
          <w:p w14:paraId="00F044F5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SetVerdictFailOrInconc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__FILE__, __LINE__, "Registration Request Message Failed"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  <w:proofErr w:type="gramEnd"/>
          </w:p>
          <w:p w14:paraId="1C92142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}</w:t>
            </w:r>
          </w:p>
          <w:p w14:paraId="2B1B7835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</w:p>
          <w:p w14:paraId="57DF4109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5 - 20</w:t>
            </w:r>
          </w:p>
          <w:p w14:paraId="44BF16FA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f_NR5GC_RRC_Idle_Steps5_20(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nr_Cell1,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TESTMode_OFF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-,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Initial_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,-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,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-,-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,</w:t>
            </w:r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-,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</w:t>
            </w:r>
            <w:proofErr w:type="gramEnd"/>
            <w:r w:rsidRPr="00185788">
              <w:rPr>
                <w:rFonts w:ascii="Courier New" w:hAnsi="Courier New" w:cs="Courier New"/>
                <w:bCs/>
                <w:highlight w:val="yellow"/>
              </w:rPr>
              <w:t>_AssignmentMode</w:t>
            </w:r>
            <w:proofErr w:type="spellEnd"/>
            <w:proofErr w:type="gramStart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  <w:proofErr w:type="gramEnd"/>
            <w:r w:rsidR="009A6BC6" w:rsidRPr="00185788">
              <w:rPr>
                <w:rFonts w:ascii="Courier New" w:hAnsi="Courier New" w:cs="Courier New"/>
                <w:bCs/>
              </w:rPr>
              <w:t xml:space="preserve">   </w:t>
            </w:r>
          </w:p>
          <w:p w14:paraId="6B0C612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3BA7FB80" w14:textId="784D4516" w:rsidR="009A6BC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lang w:eastAsia="zh-CN"/>
              </w:rPr>
              <w:t xml:space="preserve">   </w:t>
            </w:r>
            <w:r w:rsidR="009A6BC6" w:rsidRPr="00185788">
              <w:rPr>
                <w:rFonts w:ascii="Courier New" w:hAnsi="Courier New" w:cs="Courier New"/>
                <w:bCs/>
              </w:rPr>
              <w:t xml:space="preserve"> // @siclog "Step 79" </w:t>
            </w:r>
            <w:proofErr w:type="spellStart"/>
            <w:r w:rsidR="009A6BC6"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="009A6BC6" w:rsidRPr="00185788">
              <w:rPr>
                <w:rFonts w:ascii="Courier New" w:hAnsi="Courier New" w:cs="Courier New"/>
                <w:bCs/>
              </w:rPr>
              <w:t>@</w:t>
            </w:r>
          </w:p>
          <w:p w14:paraId="366831C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The user sets the UE in Automatic SNPN/Network selection mode</w:t>
            </w:r>
          </w:p>
          <w:p w14:paraId="564B1FD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f_UT_AutomaticSNPN_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Select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185788">
              <w:rPr>
                <w:rFonts w:ascii="Courier New" w:hAnsi="Courier New" w:cs="Courier New"/>
                <w:bCs/>
              </w:rPr>
              <w:t>UT</w:t>
            </w:r>
            <w:proofErr w:type="gramStart"/>
            <w:r w:rsidRPr="00185788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244FCDBF" w14:textId="1B119F47" w:rsidR="0089068C" w:rsidRPr="00AE1F13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}   </w:t>
            </w:r>
          </w:p>
        </w:tc>
      </w:tr>
    </w:tbl>
    <w:p w14:paraId="27FB5949" w14:textId="77777777" w:rsidR="009A6BC6" w:rsidRDefault="009A6BC6" w:rsidP="00E97586">
      <w:pPr>
        <w:rPr>
          <w:rFonts w:eastAsia="SimSun"/>
          <w:b/>
          <w:lang w:eastAsia="en-GB"/>
        </w:rPr>
      </w:pPr>
    </w:p>
    <w:p w14:paraId="52C3CC64" w14:textId="77777777" w:rsidR="009A6BC6" w:rsidRDefault="009A6BC6" w:rsidP="00E97586">
      <w:pPr>
        <w:rPr>
          <w:rFonts w:eastAsia="SimSun"/>
          <w:b/>
          <w:lang w:eastAsia="en-GB"/>
        </w:rPr>
      </w:pPr>
    </w:p>
    <w:p w14:paraId="55DA8FCE" w14:textId="77777777" w:rsidR="009A6BC6" w:rsidRDefault="009A6BC6" w:rsidP="00E97586">
      <w:pPr>
        <w:rPr>
          <w:rFonts w:eastAsia="SimSun"/>
          <w:b/>
          <w:lang w:eastAsia="en-GB"/>
        </w:rPr>
      </w:pPr>
    </w:p>
    <w:p w14:paraId="17CDC459" w14:textId="77777777" w:rsidR="00E97586" w:rsidRPr="00E97586" w:rsidRDefault="00E97586" w:rsidP="00E97586">
      <w:pPr>
        <w:rPr>
          <w:lang w:eastAsia="zh-CN"/>
        </w:rPr>
      </w:pPr>
    </w:p>
    <w:sectPr w:rsidR="00E97586" w:rsidRPr="00E9758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EE357" w14:textId="77777777" w:rsidR="00F91900" w:rsidRDefault="00F91900">
      <w:pPr>
        <w:spacing w:after="0"/>
      </w:pPr>
      <w:r>
        <w:separator/>
      </w:r>
    </w:p>
  </w:endnote>
  <w:endnote w:type="continuationSeparator" w:id="0">
    <w:p w14:paraId="66E4FAA3" w14:textId="77777777" w:rsidR="00F91900" w:rsidRDefault="00F919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717" w14:textId="77777777" w:rsidR="00961AED" w:rsidRDefault="00961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47FA3" w14:textId="77777777" w:rsidR="00961AED" w:rsidRDefault="00961A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2C11" w14:textId="77777777" w:rsidR="00961AED" w:rsidRDefault="00961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F91A6" w14:textId="77777777" w:rsidR="00F91900" w:rsidRDefault="00F91900">
      <w:pPr>
        <w:spacing w:after="0"/>
      </w:pPr>
      <w:r>
        <w:separator/>
      </w:r>
    </w:p>
  </w:footnote>
  <w:footnote w:type="continuationSeparator" w:id="0">
    <w:p w14:paraId="3D2BA1D5" w14:textId="77777777" w:rsidR="00F91900" w:rsidRDefault="00F919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E769" w14:textId="77777777" w:rsidR="00961AED" w:rsidRDefault="00961A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7A3B5" w14:textId="77777777" w:rsidR="00961AED" w:rsidRDefault="00961A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52918">
    <w:abstractNumId w:val="15"/>
  </w:num>
  <w:num w:numId="2" w16cid:durableId="1640842824">
    <w:abstractNumId w:val="15"/>
  </w:num>
  <w:num w:numId="3" w16cid:durableId="2039623594">
    <w:abstractNumId w:val="30"/>
  </w:num>
  <w:num w:numId="4" w16cid:durableId="362096778">
    <w:abstractNumId w:val="33"/>
  </w:num>
  <w:num w:numId="5" w16cid:durableId="1219783978">
    <w:abstractNumId w:val="10"/>
  </w:num>
  <w:num w:numId="6" w16cid:durableId="547494956">
    <w:abstractNumId w:val="4"/>
  </w:num>
  <w:num w:numId="7" w16cid:durableId="414209702">
    <w:abstractNumId w:val="25"/>
  </w:num>
  <w:num w:numId="8" w16cid:durableId="1643922175">
    <w:abstractNumId w:val="31"/>
  </w:num>
  <w:num w:numId="9" w16cid:durableId="1436947208">
    <w:abstractNumId w:val="9"/>
  </w:num>
  <w:num w:numId="10" w16cid:durableId="1093863318">
    <w:abstractNumId w:val="12"/>
  </w:num>
  <w:num w:numId="11" w16cid:durableId="1902909461">
    <w:abstractNumId w:val="11"/>
  </w:num>
  <w:num w:numId="12" w16cid:durableId="375742120">
    <w:abstractNumId w:val="28"/>
  </w:num>
  <w:num w:numId="13" w16cid:durableId="1590312554">
    <w:abstractNumId w:val="2"/>
  </w:num>
  <w:num w:numId="14" w16cid:durableId="1163929906">
    <w:abstractNumId w:val="5"/>
  </w:num>
  <w:num w:numId="15" w16cid:durableId="733164957">
    <w:abstractNumId w:val="24"/>
  </w:num>
  <w:num w:numId="16" w16cid:durableId="1656181694">
    <w:abstractNumId w:val="20"/>
  </w:num>
  <w:num w:numId="17" w16cid:durableId="1365056231">
    <w:abstractNumId w:val="13"/>
  </w:num>
  <w:num w:numId="18" w16cid:durableId="715855592">
    <w:abstractNumId w:val="7"/>
  </w:num>
  <w:num w:numId="19" w16cid:durableId="1189374108">
    <w:abstractNumId w:val="0"/>
  </w:num>
  <w:num w:numId="20" w16cid:durableId="897548165">
    <w:abstractNumId w:val="8"/>
  </w:num>
  <w:num w:numId="21" w16cid:durableId="1582527279">
    <w:abstractNumId w:val="16"/>
  </w:num>
  <w:num w:numId="22" w16cid:durableId="711615032">
    <w:abstractNumId w:val="23"/>
  </w:num>
  <w:num w:numId="23" w16cid:durableId="1888566152">
    <w:abstractNumId w:val="22"/>
  </w:num>
  <w:num w:numId="24" w16cid:durableId="1484618838">
    <w:abstractNumId w:val="32"/>
  </w:num>
  <w:num w:numId="25" w16cid:durableId="1077169134">
    <w:abstractNumId w:val="29"/>
  </w:num>
  <w:num w:numId="26" w16cid:durableId="1190798059">
    <w:abstractNumId w:val="6"/>
  </w:num>
  <w:num w:numId="27" w16cid:durableId="332226810">
    <w:abstractNumId w:val="36"/>
  </w:num>
  <w:num w:numId="28" w16cid:durableId="1394084439">
    <w:abstractNumId w:val="19"/>
  </w:num>
  <w:num w:numId="29" w16cid:durableId="949320208">
    <w:abstractNumId w:val="27"/>
  </w:num>
  <w:num w:numId="30" w16cid:durableId="1473212786">
    <w:abstractNumId w:val="35"/>
  </w:num>
  <w:num w:numId="31" w16cid:durableId="599945396">
    <w:abstractNumId w:val="17"/>
  </w:num>
  <w:num w:numId="32" w16cid:durableId="413553067">
    <w:abstractNumId w:val="14"/>
  </w:num>
  <w:num w:numId="33" w16cid:durableId="39089290">
    <w:abstractNumId w:val="26"/>
  </w:num>
  <w:num w:numId="34" w16cid:durableId="664940073">
    <w:abstractNumId w:val="3"/>
  </w:num>
  <w:num w:numId="35" w16cid:durableId="1117456101">
    <w:abstractNumId w:val="18"/>
  </w:num>
  <w:num w:numId="36" w16cid:durableId="1132137320">
    <w:abstractNumId w:val="1"/>
  </w:num>
  <w:num w:numId="37" w16cid:durableId="721440220">
    <w:abstractNumId w:val="21"/>
  </w:num>
  <w:num w:numId="38" w16cid:durableId="140189947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016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556B0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5500"/>
    <w:rsid w:val="000C6598"/>
    <w:rsid w:val="000C6E7F"/>
    <w:rsid w:val="000D1BD4"/>
    <w:rsid w:val="000D2826"/>
    <w:rsid w:val="000D4F7D"/>
    <w:rsid w:val="000D5305"/>
    <w:rsid w:val="000D56EF"/>
    <w:rsid w:val="000D5D22"/>
    <w:rsid w:val="000D62C3"/>
    <w:rsid w:val="000D736B"/>
    <w:rsid w:val="000D7399"/>
    <w:rsid w:val="000E0109"/>
    <w:rsid w:val="000E1C53"/>
    <w:rsid w:val="000E376A"/>
    <w:rsid w:val="000E4DF3"/>
    <w:rsid w:val="000E560E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5CF1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5788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5703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2FAC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03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856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5A68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362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289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725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5772F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3F9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351F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0CB1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D6D"/>
    <w:rsid w:val="0075229A"/>
    <w:rsid w:val="00753C07"/>
    <w:rsid w:val="00754554"/>
    <w:rsid w:val="007562C1"/>
    <w:rsid w:val="00756353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8C5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EDE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675"/>
    <w:rsid w:val="0082772B"/>
    <w:rsid w:val="008279FA"/>
    <w:rsid w:val="00830495"/>
    <w:rsid w:val="00831633"/>
    <w:rsid w:val="00833673"/>
    <w:rsid w:val="00833D88"/>
    <w:rsid w:val="008347E0"/>
    <w:rsid w:val="00836267"/>
    <w:rsid w:val="00836A15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57DA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3EEE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676E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6AC"/>
    <w:rsid w:val="008E6BC2"/>
    <w:rsid w:val="008F13AD"/>
    <w:rsid w:val="008F1E04"/>
    <w:rsid w:val="008F39A7"/>
    <w:rsid w:val="008F5EB2"/>
    <w:rsid w:val="008F686C"/>
    <w:rsid w:val="008F6907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10B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5E41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1AED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43A1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BC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41B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3A6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21D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1EBB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0963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25FB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629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4516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A82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586"/>
    <w:rsid w:val="00E97FE9"/>
    <w:rsid w:val="00EA1CC6"/>
    <w:rsid w:val="00EA1E6C"/>
    <w:rsid w:val="00EA2963"/>
    <w:rsid w:val="00EA333F"/>
    <w:rsid w:val="00EA3566"/>
    <w:rsid w:val="00EA4EAC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595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1900"/>
    <w:rsid w:val="00F92637"/>
    <w:rsid w:val="00F92E8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683"/>
    <w:rsid w:val="00FD2FF6"/>
    <w:rsid w:val="00FD34EE"/>
    <w:rsid w:val="00FD535A"/>
    <w:rsid w:val="00FD6FCD"/>
    <w:rsid w:val="00FD7325"/>
    <w:rsid w:val="00FD7C4D"/>
    <w:rsid w:val="00FE0428"/>
    <w:rsid w:val="00FE2DE7"/>
    <w:rsid w:val="00FE4096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A53DDFF9-E19B-4D37-9A9A-C31D5BA9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3F5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893EE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893EE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3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6A45DC-2ADF-4203-943F-0DBDB5E7A0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2025-11-24T09:14:00Z</dcterms:created>
  <dcterms:modified xsi:type="dcterms:W3CDTF">2025-11-24T09:14:00Z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