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544CB26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77359C">
          <w:rPr>
            <w:b/>
            <w:i/>
            <w:noProof/>
            <w:sz w:val="28"/>
          </w:rPr>
          <w:t>0478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3D945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6458B0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6458B0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3704F" w:rsidR="001E41F3" w:rsidRPr="00410371" w:rsidRDefault="0077359C" w:rsidP="0077359C">
            <w:pPr>
              <w:pStyle w:val="CRCoverPage"/>
              <w:spacing w:after="0"/>
              <w:jc w:val="center"/>
              <w:rPr>
                <w:noProof/>
              </w:rPr>
            </w:pPr>
            <w:r w:rsidRPr="0077359C"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DFAD4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458B0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6458B0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BD626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</w:t>
            </w:r>
            <w:r w:rsidR="006458B0">
              <w:rPr>
                <w:rFonts w:cs="Arial"/>
              </w:rPr>
              <w:t xml:space="preserve"> e</w:t>
            </w:r>
            <w:r w:rsidR="006458B0" w:rsidRPr="006458B0">
              <w:rPr>
                <w:rFonts w:cs="Arial"/>
              </w:rPr>
              <w:t>mergency call test case 19.3.4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2EA9D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6458B0">
              <w:rPr>
                <w:noProof/>
              </w:rPr>
              <w:t>9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6BC70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6458B0">
              <w:t>1</w:t>
            </w:r>
            <w:r>
              <w:t>-</w:t>
            </w:r>
            <w:r w:rsidR="006458B0">
              <w:t>1</w:t>
            </w:r>
            <w:r w:rsidR="0077359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B11F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458B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64155" w:rsidR="003824F3" w:rsidRDefault="006458B0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CR R5s250337 is inc</w:t>
            </w:r>
            <w:r w:rsidR="007779BA">
              <w:rPr>
                <w:noProof/>
              </w:rPr>
              <w:t>o</w:t>
            </w:r>
            <w:r>
              <w:rPr>
                <w:noProof/>
              </w:rPr>
              <w:t xml:space="preserve">rrectly implemented in D25wk38 TTCN. CR R5s250337 proposed to </w:t>
            </w:r>
            <w:r w:rsidRPr="006458B0">
              <w:rPr>
                <w:noProof/>
              </w:rPr>
              <w:t>skip security release</w:t>
            </w:r>
            <w:r>
              <w:rPr>
                <w:noProof/>
              </w:rPr>
              <w:t xml:space="preserve"> at Step 16-17A, but this change is incorrectly implemented at Step 38-42 on </w:t>
            </w:r>
            <w:r w:rsidR="00DC07F9">
              <w:rPr>
                <w:noProof/>
              </w:rPr>
              <w:t>D25wk38 TTCN.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730D1" w:rsidR="00C473D8" w:rsidRDefault="00DC07F9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7779BA">
              <w:rPr>
                <w:noProof/>
              </w:rPr>
              <w:t xml:space="preserve">the </w:t>
            </w:r>
            <w:r w:rsidR="009E7371" w:rsidRPr="006458B0">
              <w:rPr>
                <w:noProof/>
              </w:rPr>
              <w:t>security release</w:t>
            </w:r>
            <w:r w:rsidR="009E7371">
              <w:rPr>
                <w:noProof/>
              </w:rPr>
              <w:t xml:space="preserve"> skip procedure from Step 38-42 and introduce at Step 16-17A as proposed in R5s250337.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F6F90" w:rsidR="00D32D6C" w:rsidRDefault="00DC0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4A6FBA8A" w:rsidR="008F7E50" w:rsidRDefault="009E7371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9E7371">
              <w:rPr>
                <w:rFonts w:ascii="Arial" w:hAnsi="Arial" w:cs="Arial"/>
              </w:rPr>
              <w:t>f_TC_19_3_4_IMS2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3B3B3BCE" w:rsidR="008F7E50" w:rsidRDefault="009E7371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TTCN CR R5s250337 is incorrectly implemented in D25wk38 TTCN. CR R5s250337 proposed to </w:t>
            </w:r>
            <w:r w:rsidRPr="006458B0">
              <w:rPr>
                <w:noProof/>
              </w:rPr>
              <w:t>skip security release</w:t>
            </w:r>
            <w:r>
              <w:rPr>
                <w:noProof/>
              </w:rPr>
              <w:t xml:space="preserve"> at Step 16-17A, but this change is incorrectly implemented at Step 38-42 on D25wk38 TTCN.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24FE87A5" w:rsidR="008F7E50" w:rsidRDefault="009E737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Remove the </w:t>
            </w:r>
            <w:r w:rsidRPr="006458B0">
              <w:rPr>
                <w:noProof/>
              </w:rPr>
              <w:t>security release</w:t>
            </w:r>
            <w:r>
              <w:rPr>
                <w:noProof/>
              </w:rPr>
              <w:t xml:space="preserve"> skip procedure from Step 38-42 and introduce at Step 16-17A as proposed in R5s250337.</w:t>
            </w:r>
          </w:p>
        </w:tc>
      </w:tr>
      <w:tr w:rsidR="008F7E50" w:rsidRPr="00523548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75D74712" w:rsidR="008F7E50" w:rsidRPr="00523548" w:rsidRDefault="0039183B">
            <w:pPr>
              <w:spacing w:after="0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523548">
              <w:rPr>
                <w:rFonts w:ascii="Arial" w:hAnsi="Arial" w:cs="Arial"/>
                <w:sz w:val="18"/>
                <w:szCs w:val="18"/>
                <w:lang w:val="it-IT" w:eastAsia="zh-CN"/>
              </w:rPr>
              <w:t>LTE_A_R10_R11\8_6\</w:t>
            </w:r>
            <w:proofErr w:type="spellStart"/>
            <w:r w:rsidRPr="00523548">
              <w:rPr>
                <w:rFonts w:ascii="Arial" w:hAnsi="Arial" w:cs="Arial"/>
                <w:sz w:val="18"/>
                <w:szCs w:val="18"/>
                <w:lang w:val="it-IT" w:eastAsia="zh-CN"/>
              </w:rPr>
              <w:t>RRC_LoggedRLF.ttcn</w:t>
            </w:r>
            <w:proofErr w:type="spellEnd"/>
          </w:p>
        </w:tc>
      </w:tr>
    </w:tbl>
    <w:p w14:paraId="016F6D7F" w14:textId="77777777" w:rsidR="008F7E50" w:rsidRPr="00523548" w:rsidRDefault="008F7E50" w:rsidP="008F7E50">
      <w:pPr>
        <w:rPr>
          <w:rFonts w:ascii="Arial" w:hAnsi="Arial" w:cs="Arial"/>
          <w:b/>
          <w:lang w:val="it-IT"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6B3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>function f_TC_19_3_4_IMS2() runs on IMS_PTC</w:t>
            </w:r>
          </w:p>
          <w:p w14:paraId="4AC23562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{</w:t>
            </w:r>
          </w:p>
          <w:p w14:paraId="1786DBF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INVITE_Request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>;</w:t>
            </w:r>
          </w:p>
          <w:p w14:paraId="2BB1C47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boolean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pc_IMS_Geolocation</w:t>
            </w:r>
            <w:proofErr w:type="spellEnd"/>
            <w:r w:rsidRPr="009E7371">
              <w:rPr>
                <w:rFonts w:ascii="Arial" w:hAnsi="Arial" w:cs="Arial"/>
              </w:rPr>
              <w:t xml:space="preserve">; /* the test case intends to use </w:t>
            </w:r>
            <w:proofErr w:type="spellStart"/>
            <w:r w:rsidRPr="009E7371">
              <w:rPr>
                <w:rFonts w:ascii="Arial" w:hAnsi="Arial" w:cs="Arial"/>
              </w:rPr>
              <w:t>GeoLocationInformation</w:t>
            </w:r>
            <w:proofErr w:type="spellEnd"/>
            <w:r w:rsidRPr="009E7371">
              <w:rPr>
                <w:rFonts w:ascii="Arial" w:hAnsi="Arial" w:cs="Arial"/>
              </w:rPr>
              <w:t xml:space="preserve"> if supported by the UE (PICS) @sic R5s150846 sic@</w:t>
            </w:r>
          </w:p>
          <w:p w14:paraId="5DCAB703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                                                         INVITE (step 1 of Annex C.22) refers to condition A8 of A.2.1 */</w:t>
            </w:r>
          </w:p>
          <w:p w14:paraId="44DBC74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E77E84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f_IMS_PTC_Init</w:t>
            </w:r>
            <w:proofErr w:type="spellEnd"/>
            <w:r w:rsidRPr="009E7371">
              <w:rPr>
                <w:rFonts w:ascii="Arial" w:hAnsi="Arial" w:cs="Arial"/>
              </w:rPr>
              <w:t>(PDN_2);</w:t>
            </w:r>
          </w:p>
          <w:p w14:paraId="191783B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625416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E4BB7A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9D27A2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(true);</w:t>
            </w:r>
          </w:p>
          <w:p w14:paraId="2AA62D19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41CF19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1-9"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256E3CE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f_IMS_CC_StartCall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IPCAN_EmergencyCall_NormalService</w:t>
            </w:r>
            <w:proofErr w:type="spellEnd"/>
            <w:r w:rsidRPr="009E7371">
              <w:rPr>
                <w:rFonts w:ascii="Arial" w:hAnsi="Arial" w:cs="Arial"/>
              </w:rPr>
              <w:t>);  // steps 1-15 of 4.5A.4</w:t>
            </w:r>
          </w:p>
          <w:p w14:paraId="1124139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011146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f_IMS_EmergencyRegistration</w:t>
            </w:r>
            <w:proofErr w:type="spellEnd"/>
            <w:r w:rsidRPr="009E7371">
              <w:rPr>
                <w:rFonts w:ascii="Arial" w:hAnsi="Arial" w:cs="Arial"/>
              </w:rPr>
              <w:t>();</w:t>
            </w:r>
          </w:p>
          <w:p w14:paraId="1A4866E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lastRenderedPageBreak/>
              <w:t xml:space="preserve">    </w:t>
            </w:r>
          </w:p>
          <w:p w14:paraId="66A030D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f_IMS_EmergencyCallSetup</w:t>
            </w:r>
            <w:proofErr w:type="spellEnd"/>
            <w:r w:rsidRPr="009E7371">
              <w:rPr>
                <w:rFonts w:ascii="Arial" w:hAnsi="Arial" w:cs="Arial"/>
              </w:rPr>
              <w:t xml:space="preserve">(-,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// geolocation information to be used</w:t>
            </w:r>
          </w:p>
          <w:p w14:paraId="2A7F67A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74B92612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10-15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7DF672A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299631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16-17A"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17B048F" w14:textId="5218F72E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);</w:t>
            </w:r>
            <w:r w:rsidRPr="009E7371">
              <w:rPr>
                <w:rFonts w:ascii="Arial" w:hAnsi="Arial" w:cs="Arial"/>
              </w:rPr>
              <w:t xml:space="preserve"> </w:t>
            </w:r>
          </w:p>
          <w:p w14:paraId="676A930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E974C6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0D5B276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7D04149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209744E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22-25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663ABCD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66C42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26-30"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241F40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f_IMS_EmergencyCallSetup</w:t>
            </w:r>
            <w:proofErr w:type="spellEnd"/>
            <w:r w:rsidRPr="009E7371">
              <w:rPr>
                <w:rFonts w:ascii="Arial" w:hAnsi="Arial" w:cs="Arial"/>
              </w:rPr>
              <w:t xml:space="preserve">(-,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  // @sic R5s141237 sic@</w:t>
            </w:r>
          </w:p>
          <w:p w14:paraId="273AFA5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CA3DBD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31-37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55358BF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024759C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38-42"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64CC380" w14:textId="06C2AD7A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, -, false); // @sic R5s250337 sic@</w:t>
            </w:r>
          </w:p>
          <w:p w14:paraId="49F4B78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C3299F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(false);</w:t>
            </w:r>
          </w:p>
          <w:p w14:paraId="4C489B8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8834FE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298E62E" w14:textId="009C294F" w:rsidR="008F7E50" w:rsidRPr="008F7E50" w:rsidRDefault="009E7371" w:rsidP="009E7371">
            <w:pPr>
              <w:rPr>
                <w:rFonts w:ascii="Arial" w:hAnsi="Arial" w:cs="Arial"/>
                <w:b/>
              </w:rPr>
            </w:pPr>
            <w:r w:rsidRPr="009E7371">
              <w:rPr>
                <w:rFonts w:ascii="Arial" w:hAnsi="Arial" w:cs="Arial"/>
              </w:rPr>
              <w:t xml:space="preserve">  }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F4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>function f_TC_19_3_4_IMS2() runs on IMS_PTC</w:t>
            </w:r>
          </w:p>
          <w:p w14:paraId="73094B13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{</w:t>
            </w:r>
          </w:p>
          <w:p w14:paraId="469203A6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INVITE_Request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>;</w:t>
            </w:r>
          </w:p>
          <w:p w14:paraId="6AA2D8E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var </w:t>
            </w:r>
            <w:proofErr w:type="spellStart"/>
            <w:r w:rsidRPr="009E7371">
              <w:rPr>
                <w:rFonts w:ascii="Arial" w:hAnsi="Arial" w:cs="Arial"/>
              </w:rPr>
              <w:t>boolean</w:t>
            </w:r>
            <w:proofErr w:type="spellEnd"/>
            <w:r w:rsidRPr="009E7371">
              <w:rPr>
                <w:rFonts w:ascii="Arial" w:hAnsi="Arial" w:cs="Arial"/>
              </w:rPr>
              <w:t xml:space="preserve">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pc_IMS_Geolocation</w:t>
            </w:r>
            <w:proofErr w:type="spellEnd"/>
            <w:r w:rsidRPr="009E7371">
              <w:rPr>
                <w:rFonts w:ascii="Arial" w:hAnsi="Arial" w:cs="Arial"/>
              </w:rPr>
              <w:t xml:space="preserve">; /* the test case intends to use </w:t>
            </w:r>
            <w:proofErr w:type="spellStart"/>
            <w:r w:rsidRPr="009E7371">
              <w:rPr>
                <w:rFonts w:ascii="Arial" w:hAnsi="Arial" w:cs="Arial"/>
              </w:rPr>
              <w:t>GeoLocationInformation</w:t>
            </w:r>
            <w:proofErr w:type="spellEnd"/>
            <w:r w:rsidRPr="009E7371">
              <w:rPr>
                <w:rFonts w:ascii="Arial" w:hAnsi="Arial" w:cs="Arial"/>
              </w:rPr>
              <w:t xml:space="preserve"> if supported by the UE (PICS) @sic R5s150846 sic@</w:t>
            </w:r>
          </w:p>
          <w:p w14:paraId="04693CA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                                                         INVITE (step 1 of Annex C.22) refers to condition A8 of A.2.1 */</w:t>
            </w:r>
          </w:p>
          <w:p w14:paraId="5449188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33FCE6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f_IMS_PTC_Init</w:t>
            </w:r>
            <w:proofErr w:type="spellEnd"/>
            <w:r w:rsidRPr="009E7371">
              <w:rPr>
                <w:rFonts w:ascii="Arial" w:hAnsi="Arial" w:cs="Arial"/>
              </w:rPr>
              <w:t>(PDN_2);</w:t>
            </w:r>
          </w:p>
          <w:p w14:paraId="11DE6F49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D5FEE8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044E94E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55B4007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(true);</w:t>
            </w:r>
          </w:p>
          <w:p w14:paraId="7581DFA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26E7D3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1-9"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3C55ACD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f_IMS_CC_StartCall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IPCAN_EmergencyCall_NormalService</w:t>
            </w:r>
            <w:proofErr w:type="spellEnd"/>
            <w:r w:rsidRPr="009E7371">
              <w:rPr>
                <w:rFonts w:ascii="Arial" w:hAnsi="Arial" w:cs="Arial"/>
              </w:rPr>
              <w:t>);  // steps 1-15 of 4.5A.4</w:t>
            </w:r>
          </w:p>
          <w:p w14:paraId="3539457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7129A0C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f_IMS_EmergencyRegistration</w:t>
            </w:r>
            <w:proofErr w:type="spellEnd"/>
            <w:r w:rsidRPr="009E7371">
              <w:rPr>
                <w:rFonts w:ascii="Arial" w:hAnsi="Arial" w:cs="Arial"/>
              </w:rPr>
              <w:t>();</w:t>
            </w:r>
          </w:p>
          <w:p w14:paraId="650A740B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5D12C43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f_IMS_EmergencyCallSetup</w:t>
            </w:r>
            <w:proofErr w:type="spellEnd"/>
            <w:r w:rsidRPr="009E7371">
              <w:rPr>
                <w:rFonts w:ascii="Arial" w:hAnsi="Arial" w:cs="Arial"/>
              </w:rPr>
              <w:t xml:space="preserve">(-,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// geolocation information to be used</w:t>
            </w:r>
          </w:p>
          <w:p w14:paraId="33FDE2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</w:p>
          <w:p w14:paraId="2DE8DEAA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10-15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59B2F660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41A299D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16-17A"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15F3B1B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, -, false); // @sic R5s250337 sic@</w:t>
            </w:r>
          </w:p>
          <w:p w14:paraId="40F52ADF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187A76B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2D2A26A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f_IMS_IMS_WaitForTrigger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451A718C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2282D244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22-25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0FC93C58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61CB3F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26-30"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062FF25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v_InviteRequest</w:t>
            </w:r>
            <w:proofErr w:type="spellEnd"/>
            <w:r w:rsidRPr="009E7371">
              <w:rPr>
                <w:rFonts w:ascii="Arial" w:hAnsi="Arial" w:cs="Arial"/>
              </w:rPr>
              <w:t xml:space="preserve"> := </w:t>
            </w:r>
            <w:proofErr w:type="spellStart"/>
            <w:r w:rsidRPr="009E7371">
              <w:rPr>
                <w:rFonts w:ascii="Arial" w:hAnsi="Arial" w:cs="Arial"/>
              </w:rPr>
              <w:t>f_IMS_EmergencyCallSetup</w:t>
            </w:r>
            <w:proofErr w:type="spellEnd"/>
            <w:r w:rsidRPr="009E7371">
              <w:rPr>
                <w:rFonts w:ascii="Arial" w:hAnsi="Arial" w:cs="Arial"/>
              </w:rPr>
              <w:t xml:space="preserve">(-, </w:t>
            </w:r>
            <w:proofErr w:type="spellStart"/>
            <w:r w:rsidRPr="009E7371">
              <w:rPr>
                <w:rFonts w:ascii="Arial" w:hAnsi="Arial" w:cs="Arial"/>
              </w:rPr>
              <w:t>v_GeolocationUsage</w:t>
            </w:r>
            <w:proofErr w:type="spellEnd"/>
            <w:r w:rsidRPr="009E7371">
              <w:rPr>
                <w:rFonts w:ascii="Arial" w:hAnsi="Arial" w:cs="Arial"/>
              </w:rPr>
              <w:t>);   // @sic R5s141237 sic@</w:t>
            </w:r>
          </w:p>
          <w:p w14:paraId="787048D1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3D48E2E9" w14:textId="499AA998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31-37 Void"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 @sic R5-155175 sic@</w:t>
            </w:r>
          </w:p>
          <w:p w14:paraId="3035C7EE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//@siclog "Steps 38-42" </w:t>
            </w:r>
            <w:proofErr w:type="spellStart"/>
            <w:r w:rsidRPr="009E7371">
              <w:rPr>
                <w:rFonts w:ascii="Arial" w:hAnsi="Arial" w:cs="Arial"/>
              </w:rPr>
              <w:t>siclog</w:t>
            </w:r>
            <w:proofErr w:type="spellEnd"/>
            <w:r w:rsidRPr="009E7371">
              <w:rPr>
                <w:rFonts w:ascii="Arial" w:hAnsi="Arial" w:cs="Arial"/>
              </w:rPr>
              <w:t>@</w:t>
            </w:r>
          </w:p>
          <w:p w14:paraId="1A43D3A6" w14:textId="5FA18689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f_IMS_EmergencyCallReleaseMO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9E7371">
              <w:rPr>
                <w:rFonts w:ascii="Arial" w:hAnsi="Arial" w:cs="Arial"/>
                <w:highlight w:val="yellow"/>
              </w:rPr>
              <w:t>v_InviteRequest</w:t>
            </w:r>
            <w:proofErr w:type="spellEnd"/>
            <w:r w:rsidRPr="009E7371">
              <w:rPr>
                <w:rFonts w:ascii="Arial" w:hAnsi="Arial" w:cs="Arial"/>
                <w:highlight w:val="yellow"/>
              </w:rPr>
              <w:t xml:space="preserve">); </w:t>
            </w:r>
          </w:p>
          <w:p w14:paraId="371B4725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</w:p>
          <w:p w14:paraId="0B359BDE" w14:textId="3545A3D0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f_IMS_TestBody_Set</w:t>
            </w:r>
            <w:proofErr w:type="spellEnd"/>
            <w:r w:rsidRPr="009E7371">
              <w:rPr>
                <w:rFonts w:ascii="Arial" w:hAnsi="Arial" w:cs="Arial"/>
              </w:rPr>
              <w:t>(false);</w:t>
            </w:r>
          </w:p>
          <w:p w14:paraId="22A952F7" w14:textId="77777777" w:rsidR="009E7371" w:rsidRPr="009E7371" w:rsidRDefault="009E7371" w:rsidP="009E7371">
            <w:pPr>
              <w:rPr>
                <w:rFonts w:ascii="Arial" w:hAnsi="Arial" w:cs="Arial"/>
              </w:rPr>
            </w:pPr>
            <w:r w:rsidRPr="009E7371">
              <w:rPr>
                <w:rFonts w:ascii="Arial" w:hAnsi="Arial" w:cs="Arial"/>
              </w:rPr>
              <w:t xml:space="preserve">    </w:t>
            </w:r>
            <w:proofErr w:type="spellStart"/>
            <w:r w:rsidRPr="009E7371">
              <w:rPr>
                <w:rFonts w:ascii="Arial" w:hAnsi="Arial" w:cs="Arial"/>
              </w:rPr>
              <w:t>f_IMS_IMS_SendCoOrdMsg</w:t>
            </w:r>
            <w:proofErr w:type="spellEnd"/>
            <w:r w:rsidRPr="009E7371">
              <w:rPr>
                <w:rFonts w:ascii="Arial" w:hAnsi="Arial" w:cs="Arial"/>
              </w:rPr>
              <w:t>(</w:t>
            </w:r>
            <w:proofErr w:type="spellStart"/>
            <w:r w:rsidRPr="009E7371">
              <w:rPr>
                <w:rFonts w:ascii="Arial" w:hAnsi="Arial" w:cs="Arial"/>
              </w:rPr>
              <w:t>OtherPDN</w:t>
            </w:r>
            <w:proofErr w:type="spellEnd"/>
            <w:r w:rsidRPr="009E7371">
              <w:rPr>
                <w:rFonts w:ascii="Arial" w:hAnsi="Arial" w:cs="Arial"/>
              </w:rPr>
              <w:t>);</w:t>
            </w:r>
          </w:p>
          <w:p w14:paraId="541131A8" w14:textId="54E093DD" w:rsidR="008F7E50" w:rsidRPr="008F7E50" w:rsidRDefault="009E7371" w:rsidP="009E7371">
            <w:pPr>
              <w:rPr>
                <w:rFonts w:ascii="Arial" w:hAnsi="Arial" w:cs="Arial"/>
                <w:b/>
                <w:bCs/>
              </w:rPr>
            </w:pPr>
            <w:r w:rsidRPr="009E7371">
              <w:rPr>
                <w:rFonts w:ascii="Arial" w:hAnsi="Arial" w:cs="Arial"/>
              </w:rPr>
              <w:t xml:space="preserve">  }</w:t>
            </w:r>
          </w:p>
        </w:tc>
      </w:tr>
    </w:tbl>
    <w:p w14:paraId="76E50816" w14:textId="77777777" w:rsidR="008D6B1E" w:rsidRPr="003C4E4F" w:rsidRDefault="008D6B1E" w:rsidP="009E7371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89A0" w14:textId="77777777" w:rsidR="009A5D56" w:rsidRDefault="009A5D56">
      <w:r>
        <w:separator/>
      </w:r>
    </w:p>
  </w:endnote>
  <w:endnote w:type="continuationSeparator" w:id="0">
    <w:p w14:paraId="7C2E84A9" w14:textId="77777777" w:rsidR="009A5D56" w:rsidRDefault="009A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690B7" w14:textId="77777777" w:rsidR="009A5D56" w:rsidRDefault="009A5D56">
      <w:r>
        <w:separator/>
      </w:r>
    </w:p>
  </w:footnote>
  <w:footnote w:type="continuationSeparator" w:id="0">
    <w:p w14:paraId="44412DD3" w14:textId="77777777" w:rsidR="009A5D56" w:rsidRDefault="009A5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23548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458B0"/>
    <w:rsid w:val="00645CF2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7359C"/>
    <w:rsid w:val="007779BA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C18E0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A5D56"/>
    <w:rsid w:val="009C635B"/>
    <w:rsid w:val="009E3297"/>
    <w:rsid w:val="009E7371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7F9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800</Words>
  <Characters>5553</Characters>
  <Application>Microsoft Office Word</Application>
  <DocSecurity>0</DocSecurity>
  <Lines>326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43</cp:revision>
  <cp:lastPrinted>1900-01-01T00:00:00Z</cp:lastPrinted>
  <dcterms:created xsi:type="dcterms:W3CDTF">2024-12-23T09:16:00Z</dcterms:created>
  <dcterms:modified xsi:type="dcterms:W3CDTF">2025-11-14T18:18:00Z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