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1E74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R5s221</w:t>
        </w:r>
        <w:r w:rsidR="009726EA">
          <w:rPr>
            <w:b/>
            <w:i/>
            <w:noProof/>
            <w:sz w:val="28"/>
          </w:rPr>
          <w:t>286</w:t>
        </w:r>
      </w:fldSimple>
    </w:p>
    <w:p w14:paraId="7CB45193" w14:textId="77777777" w:rsidR="001E41F3" w:rsidRDefault="00BD72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7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72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05E1F" w:rsidR="001E41F3" w:rsidRPr="00410371" w:rsidRDefault="00972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A63EE" w:rsidR="001E41F3" w:rsidRPr="00410371" w:rsidRDefault="00BD7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726EA">
                <w:rPr>
                  <w:b/>
                  <w:noProof/>
                  <w:sz w:val="28"/>
                </w:rPr>
                <w:t>5.0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MCData test case 6.1.4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BB6FA" w:rsidR="001E41F3" w:rsidRDefault="00275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7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BE734F" w:rsidR="001E41F3" w:rsidRDefault="00BD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726EA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D740C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6.1.4 to the MCX ATS</w:t>
            </w:r>
          </w:p>
        </w:tc>
      </w:tr>
      <w:tr w:rsidR="00275F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669F4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275F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6814F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275FE3" w14:paraId="034AF533" w14:textId="77777777" w:rsidTr="00547111">
        <w:tc>
          <w:tcPr>
            <w:tcW w:w="2694" w:type="dxa"/>
            <w:gridSpan w:val="2"/>
          </w:tcPr>
          <w:p w14:paraId="39D9EB5B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B089D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6.1.4.MCData</w:t>
            </w:r>
          </w:p>
        </w:tc>
      </w:tr>
      <w:tr w:rsidR="00275F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FE3" w:rsidRDefault="00275FE3" w:rsidP="00275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F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FE3" w:rsidRDefault="00275FE3" w:rsidP="00275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F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E6ABA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FE3" w:rsidRDefault="00275FE3" w:rsidP="00275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134F8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FE3" w:rsidRDefault="00275FE3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39C7EF" w:rsidR="00275FE3" w:rsidRDefault="00D70769" w:rsidP="00275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FE3" w:rsidRDefault="00275FE3" w:rsidP="00275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F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FE3" w:rsidRDefault="00275FE3" w:rsidP="00275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FE3" w:rsidRDefault="00275FE3" w:rsidP="00275FE3">
            <w:pPr>
              <w:pStyle w:val="CRCoverPage"/>
              <w:spacing w:after="0"/>
              <w:rPr>
                <w:noProof/>
              </w:rPr>
            </w:pPr>
          </w:p>
        </w:tc>
      </w:tr>
      <w:tr w:rsidR="00275F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16724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1009</w:t>
            </w:r>
          </w:p>
        </w:tc>
      </w:tr>
      <w:tr w:rsidR="00275F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FE3" w:rsidRPr="008863B9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FE3" w:rsidRPr="008863B9" w:rsidRDefault="00275FE3" w:rsidP="00275F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F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FE3" w:rsidRDefault="00275FE3" w:rsidP="00275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5FE3" w:rsidRDefault="00275FE3" w:rsidP="00275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14E9B" w14:textId="77777777" w:rsidR="00275FE3" w:rsidRDefault="00275FE3" w:rsidP="00275FE3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19A167AD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601329BE" w14:textId="77777777" w:rsidR="00275FE3" w:rsidRDefault="00275FE3" w:rsidP="00275FE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5A354C51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49BDA7A7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0BD57E8C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18648246" w14:textId="77777777" w:rsidR="00275FE3" w:rsidRDefault="00275FE3" w:rsidP="00275FE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62E680DC" w14:textId="77777777" w:rsidR="00275FE3" w:rsidRDefault="00275FE3" w:rsidP="00275F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3FEA5210" w14:textId="77777777" w:rsidR="00275FE3" w:rsidRDefault="00275FE3" w:rsidP="00275FE3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B5AF6FF" w14:textId="77777777" w:rsidR="00275FE3" w:rsidRDefault="00275FE3" w:rsidP="00275FE3">
      <w:pPr>
        <w:pageBreakBefore/>
        <w:rPr>
          <w:rFonts w:ascii="Calibri" w:hAnsi="Calibri" w:cs="Calibri"/>
          <w:b/>
          <w:lang w:val="pt-BR" w:eastAsia="ja-JP"/>
        </w:rPr>
      </w:pPr>
    </w:p>
    <w:p w14:paraId="0BC25D8C" w14:textId="77777777" w:rsidR="00275FE3" w:rsidRPr="009C2813" w:rsidRDefault="00275FE3" w:rsidP="00275FE3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3A8B6D38" w14:textId="5A881CCC" w:rsidR="00275FE3" w:rsidRPr="00533D9C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11E9E160" w14:textId="77777777" w:rsidR="00275FE3" w:rsidRPr="00533D9C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5477E628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6C574E9" w14:textId="77777777" w:rsidR="00275FE3" w:rsidRPr="009C2813" w:rsidRDefault="00275FE3" w:rsidP="00275FE3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3022C318" w14:textId="65C9E440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40A34F41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54243ACB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0CF050D8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A5A32CD" w14:textId="77777777" w:rsidR="00275FE3" w:rsidRPr="009C2813" w:rsidRDefault="00275FE3" w:rsidP="00275F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715BD57C" w14:textId="77777777" w:rsidR="00275FE3" w:rsidRPr="00533D9C" w:rsidRDefault="00275FE3" w:rsidP="00275FE3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19EF5A" w14:textId="77777777" w:rsidR="00275FE3" w:rsidRDefault="00275FE3" w:rsidP="00275FE3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5D0052E5" w14:textId="77777777" w:rsidR="00275FE3" w:rsidRPr="009C2813" w:rsidRDefault="00275FE3" w:rsidP="00275FE3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7078F72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BAD81F4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7A5F6D3E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39EECA4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8D1D44A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4C9E8F5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10FAE330" w14:textId="77777777" w:rsidR="00275FE3" w:rsidRPr="009C2813" w:rsidRDefault="00275FE3" w:rsidP="00275FE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3EA564C" w14:textId="77777777" w:rsidR="00275FE3" w:rsidRPr="009C2813" w:rsidRDefault="00275FE3" w:rsidP="00275FE3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4FFD5B61" w14:textId="77777777" w:rsidR="00275FE3" w:rsidRPr="009C2813" w:rsidRDefault="00275FE3" w:rsidP="00275FE3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45A773CD" w14:textId="77777777" w:rsidR="00275FE3" w:rsidRPr="009C2813" w:rsidRDefault="00275FE3" w:rsidP="00275FE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41257F7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0EC56611" w14:textId="60E2DAD4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color w:val="000000"/>
          <w:sz w:val="24"/>
          <w:szCs w:val="24"/>
          <w:lang w:eastAsia="ja-JP"/>
        </w:rPr>
        <w:t>6.1.</w:t>
      </w:r>
      <w:r w:rsidR="00883F74">
        <w:rPr>
          <w:rFonts w:cs="Arial"/>
          <w:color w:val="000000"/>
          <w:sz w:val="24"/>
          <w:szCs w:val="24"/>
          <w:lang w:eastAsia="ja-JP"/>
        </w:rPr>
        <w:t>4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5E94AA8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1E1D684" w14:textId="77777777" w:rsidR="00275FE3" w:rsidRPr="009C2813" w:rsidRDefault="00275FE3" w:rsidP="00275FE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FEF445E" w14:textId="77777777" w:rsidR="00275FE3" w:rsidRPr="009C2813" w:rsidRDefault="00275FE3" w:rsidP="00275FE3">
      <w:pPr>
        <w:suppressAutoHyphens/>
        <w:ind w:left="360"/>
        <w:rPr>
          <w:sz w:val="24"/>
          <w:szCs w:val="24"/>
        </w:rPr>
      </w:pPr>
    </w:p>
    <w:p w14:paraId="491EAFC0" w14:textId="77777777" w:rsidR="00275FE3" w:rsidRPr="009C2813" w:rsidRDefault="00275FE3" w:rsidP="00275FE3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110857562"/>
      <w:bookmarkStart w:id="28" w:name="_Toc68002785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275FE3" w14:paraId="3F384760" w14:textId="77777777" w:rsidTr="00C27590">
        <w:tc>
          <w:tcPr>
            <w:tcW w:w="709" w:type="dxa"/>
            <w:shd w:val="clear" w:color="auto" w:fill="auto"/>
          </w:tcPr>
          <w:bookmarkEnd w:id="28"/>
          <w:p w14:paraId="39493E47" w14:textId="77777777" w:rsidR="00275FE3" w:rsidRPr="009C2813" w:rsidRDefault="00275FE3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9E7085A" w14:textId="52902AF0" w:rsidR="00275FE3" w:rsidRPr="009C2813" w:rsidRDefault="00275FE3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</w:t>
            </w:r>
            <w:r w:rsidR="00883F74">
              <w:rPr>
                <w:rFonts w:cs="Arial"/>
                <w:b/>
                <w:sz w:val="24"/>
                <w:szCs w:val="24"/>
              </w:rPr>
              <w:t>9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Pr="006F7929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6.1.</w:t>
            </w:r>
            <w:r w:rsidR="00883F74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D17102E" w14:textId="77777777" w:rsidR="00275FE3" w:rsidRDefault="00275FE3" w:rsidP="00275FE3">
      <w:pPr>
        <w:rPr>
          <w:noProof/>
        </w:rPr>
      </w:pPr>
    </w:p>
    <w:p w14:paraId="28D49A8A" w14:textId="77777777" w:rsidR="00275FE3" w:rsidRDefault="00275FE3" w:rsidP="00275FE3">
      <w:pPr>
        <w:rPr>
          <w:noProof/>
        </w:rPr>
      </w:pPr>
    </w:p>
    <w:p w14:paraId="7F397446" w14:textId="77777777" w:rsidR="00275FE3" w:rsidRDefault="00275FE3" w:rsidP="00275FE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85A3" w14:textId="77777777" w:rsidR="00BD7267" w:rsidRDefault="00BD7267">
      <w:r>
        <w:separator/>
      </w:r>
    </w:p>
  </w:endnote>
  <w:endnote w:type="continuationSeparator" w:id="0">
    <w:p w14:paraId="7B37D71D" w14:textId="77777777" w:rsidR="00BD7267" w:rsidRDefault="00BD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4A11F" w14:textId="77777777" w:rsidR="00BD7267" w:rsidRDefault="00BD7267">
      <w:r>
        <w:separator/>
      </w:r>
    </w:p>
  </w:footnote>
  <w:footnote w:type="continuationSeparator" w:id="0">
    <w:p w14:paraId="5328BA52" w14:textId="77777777" w:rsidR="00BD7267" w:rsidRDefault="00BD7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A0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15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80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08808597">
    <w:abstractNumId w:val="0"/>
  </w:num>
  <w:num w:numId="2" w16cid:durableId="1615477024">
    <w:abstractNumId w:val="1"/>
  </w:num>
  <w:num w:numId="3" w16cid:durableId="673608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5FE3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E5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74"/>
    <w:rsid w:val="008863B9"/>
    <w:rsid w:val="008A45A6"/>
    <w:rsid w:val="008F3789"/>
    <w:rsid w:val="008F686C"/>
    <w:rsid w:val="009148DE"/>
    <w:rsid w:val="00941E30"/>
    <w:rsid w:val="009726E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26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7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75FE3"/>
    <w:rPr>
      <w:i/>
      <w:iCs/>
    </w:rPr>
  </w:style>
  <w:style w:type="paragraph" w:customStyle="1" w:styleId="Heading">
    <w:name w:val="Heading"/>
    <w:basedOn w:val="Normal"/>
    <w:next w:val="Normal"/>
    <w:rsid w:val="00275FE3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29D77-F9FF-7241-9116-65C800246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B62A1-BB60-42CE-A82E-E86357D52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28FF6B-327A-4768-988D-8487A7099B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473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1900-01-01T00:14:00Z</cp:lastPrinted>
  <dcterms:created xsi:type="dcterms:W3CDTF">2020-02-03T08:32:00Z</dcterms:created>
  <dcterms:modified xsi:type="dcterms:W3CDTF">2022-11-11T14:10:00Z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R5s221008</vt:lpwstr>
  </property>
  <property fmtid="{D5CDD505-2E9C-101B-9397-08002B2CF9AE}" pid="10" name="Spec#">
    <vt:lpwstr>36.579-5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