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F3A" w:rsidRDefault="00337F3A" w:rsidP="00337F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R5s221194</w:t>
      </w:r>
      <w:r>
        <w:rPr>
          <w:b/>
          <w:i/>
          <w:noProof/>
          <w:sz w:val="28"/>
        </w:rPr>
        <w:fldChar w:fldCharType="end"/>
      </w:r>
    </w:p>
    <w:p w:rsidR="00337F3A" w:rsidRDefault="00337F3A" w:rsidP="00337F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F3A" w:rsidTr="00323F70">
        <w:tc>
          <w:tcPr>
            <w:tcW w:w="9641" w:type="dxa"/>
            <w:gridSpan w:val="9"/>
            <w:tcBorders>
              <w:top w:val="single" w:sz="4" w:space="0" w:color="auto"/>
              <w:left w:val="single" w:sz="4" w:space="0" w:color="auto"/>
              <w:right w:val="single" w:sz="4" w:space="0" w:color="auto"/>
            </w:tcBorders>
          </w:tcPr>
          <w:p w:rsidR="00337F3A" w:rsidRDefault="00337F3A" w:rsidP="00323F70">
            <w:pPr>
              <w:pStyle w:val="CRCoverPage"/>
              <w:spacing w:after="0"/>
              <w:jc w:val="right"/>
              <w:rPr>
                <w:i/>
                <w:noProof/>
              </w:rPr>
            </w:pPr>
            <w:r>
              <w:rPr>
                <w:i/>
                <w:noProof/>
                <w:sz w:val="14"/>
              </w:rPr>
              <w:t>CR-Form-v12.2</w:t>
            </w:r>
          </w:p>
        </w:tc>
      </w:tr>
      <w:tr w:rsidR="00337F3A" w:rsidTr="00323F70">
        <w:tc>
          <w:tcPr>
            <w:tcW w:w="9641" w:type="dxa"/>
            <w:gridSpan w:val="9"/>
            <w:tcBorders>
              <w:left w:val="single" w:sz="4" w:space="0" w:color="auto"/>
              <w:right w:val="single" w:sz="4" w:space="0" w:color="auto"/>
            </w:tcBorders>
          </w:tcPr>
          <w:p w:rsidR="00337F3A" w:rsidRDefault="00337F3A" w:rsidP="00323F70">
            <w:pPr>
              <w:pStyle w:val="CRCoverPage"/>
              <w:spacing w:after="0"/>
              <w:jc w:val="center"/>
              <w:rPr>
                <w:noProof/>
              </w:rPr>
            </w:pPr>
            <w:r>
              <w:rPr>
                <w:b/>
                <w:noProof/>
                <w:sz w:val="32"/>
              </w:rPr>
              <w:t>CHANGE REQUEST</w:t>
            </w:r>
          </w:p>
        </w:tc>
      </w:tr>
      <w:tr w:rsidR="00337F3A" w:rsidTr="00323F70">
        <w:tc>
          <w:tcPr>
            <w:tcW w:w="9641" w:type="dxa"/>
            <w:gridSpan w:val="9"/>
            <w:tcBorders>
              <w:left w:val="single" w:sz="4" w:space="0" w:color="auto"/>
              <w:right w:val="single" w:sz="4" w:space="0" w:color="auto"/>
            </w:tcBorders>
          </w:tcPr>
          <w:p w:rsidR="00337F3A" w:rsidRDefault="00337F3A" w:rsidP="00323F70">
            <w:pPr>
              <w:pStyle w:val="CRCoverPage"/>
              <w:spacing w:after="0"/>
              <w:rPr>
                <w:noProof/>
                <w:sz w:val="8"/>
                <w:szCs w:val="8"/>
              </w:rPr>
            </w:pPr>
          </w:p>
        </w:tc>
      </w:tr>
      <w:tr w:rsidR="00337F3A" w:rsidTr="00323F70">
        <w:tc>
          <w:tcPr>
            <w:tcW w:w="142" w:type="dxa"/>
            <w:tcBorders>
              <w:left w:val="single" w:sz="4" w:space="0" w:color="auto"/>
            </w:tcBorders>
          </w:tcPr>
          <w:p w:rsidR="00337F3A" w:rsidRDefault="00337F3A" w:rsidP="00323F70">
            <w:pPr>
              <w:pStyle w:val="CRCoverPage"/>
              <w:spacing w:after="0"/>
              <w:jc w:val="right"/>
              <w:rPr>
                <w:noProof/>
              </w:rPr>
            </w:pPr>
          </w:p>
        </w:tc>
        <w:tc>
          <w:tcPr>
            <w:tcW w:w="1559" w:type="dxa"/>
            <w:shd w:val="pct30" w:color="FFFF00" w:fill="auto"/>
          </w:tcPr>
          <w:p w:rsidR="00337F3A" w:rsidRPr="00410371" w:rsidRDefault="00337F3A" w:rsidP="00323F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37F3A" w:rsidRDefault="00337F3A" w:rsidP="00323F70">
            <w:pPr>
              <w:pStyle w:val="CRCoverPage"/>
              <w:spacing w:after="0"/>
              <w:jc w:val="center"/>
              <w:rPr>
                <w:noProof/>
              </w:rPr>
            </w:pPr>
            <w:r>
              <w:rPr>
                <w:b/>
                <w:noProof/>
                <w:sz w:val="28"/>
              </w:rPr>
              <w:t>CR</w:t>
            </w:r>
          </w:p>
        </w:tc>
        <w:tc>
          <w:tcPr>
            <w:tcW w:w="1276" w:type="dxa"/>
            <w:shd w:val="pct30" w:color="FFFF00" w:fill="auto"/>
          </w:tcPr>
          <w:p w:rsidR="00337F3A" w:rsidRPr="00410371" w:rsidRDefault="00337F3A" w:rsidP="00323F70">
            <w:pPr>
              <w:pStyle w:val="CRCoverPage"/>
              <w:spacing w:after="0"/>
              <w:rPr>
                <w:noProof/>
              </w:rPr>
            </w:pPr>
            <w:r>
              <w:fldChar w:fldCharType="begin"/>
            </w:r>
            <w:r>
              <w:instrText xml:space="preserve"> DOCPROPERTY  Cr#  \* MERGEFORMAT </w:instrText>
            </w:r>
            <w:r>
              <w:fldChar w:fldCharType="separate"/>
            </w:r>
            <w:r w:rsidRPr="00410371">
              <w:rPr>
                <w:b/>
                <w:noProof/>
                <w:sz w:val="28"/>
              </w:rPr>
              <w:t>2812</w:t>
            </w:r>
            <w:r>
              <w:rPr>
                <w:b/>
                <w:noProof/>
                <w:sz w:val="28"/>
              </w:rPr>
              <w:fldChar w:fldCharType="end"/>
            </w:r>
          </w:p>
        </w:tc>
        <w:tc>
          <w:tcPr>
            <w:tcW w:w="709" w:type="dxa"/>
          </w:tcPr>
          <w:p w:rsidR="00337F3A" w:rsidRDefault="00337F3A" w:rsidP="00323F70">
            <w:pPr>
              <w:pStyle w:val="CRCoverPage"/>
              <w:tabs>
                <w:tab w:val="right" w:pos="625"/>
              </w:tabs>
              <w:spacing w:after="0"/>
              <w:jc w:val="center"/>
              <w:rPr>
                <w:noProof/>
              </w:rPr>
            </w:pPr>
            <w:r>
              <w:rPr>
                <w:b/>
                <w:bCs/>
                <w:noProof/>
                <w:sz w:val="28"/>
              </w:rPr>
              <w:t>rev</w:t>
            </w:r>
          </w:p>
        </w:tc>
        <w:tc>
          <w:tcPr>
            <w:tcW w:w="992" w:type="dxa"/>
            <w:shd w:val="pct30" w:color="FFFF00" w:fill="auto"/>
          </w:tcPr>
          <w:p w:rsidR="00337F3A" w:rsidRPr="00410371" w:rsidRDefault="00337F3A" w:rsidP="00323F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37F3A" w:rsidRDefault="00337F3A" w:rsidP="00323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37F3A" w:rsidRPr="00410371" w:rsidRDefault="00337F3A" w:rsidP="00323F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337F3A" w:rsidRDefault="00337F3A" w:rsidP="00323F70">
            <w:pPr>
              <w:pStyle w:val="CRCoverPage"/>
              <w:spacing w:after="0"/>
              <w:rPr>
                <w:noProof/>
              </w:rPr>
            </w:pPr>
          </w:p>
        </w:tc>
      </w:tr>
      <w:tr w:rsidR="00337F3A" w:rsidTr="00323F70">
        <w:tc>
          <w:tcPr>
            <w:tcW w:w="9641" w:type="dxa"/>
            <w:gridSpan w:val="9"/>
            <w:tcBorders>
              <w:left w:val="single" w:sz="4" w:space="0" w:color="auto"/>
              <w:right w:val="single" w:sz="4" w:space="0" w:color="auto"/>
            </w:tcBorders>
          </w:tcPr>
          <w:p w:rsidR="00337F3A" w:rsidRDefault="00337F3A" w:rsidP="00323F70">
            <w:pPr>
              <w:pStyle w:val="CRCoverPage"/>
              <w:spacing w:after="0"/>
              <w:rPr>
                <w:noProof/>
              </w:rPr>
            </w:pPr>
          </w:p>
        </w:tc>
      </w:tr>
      <w:tr w:rsidR="00337F3A" w:rsidTr="00323F70">
        <w:tc>
          <w:tcPr>
            <w:tcW w:w="9641" w:type="dxa"/>
            <w:gridSpan w:val="9"/>
            <w:tcBorders>
              <w:top w:val="single" w:sz="4" w:space="0" w:color="auto"/>
            </w:tcBorders>
          </w:tcPr>
          <w:p w:rsidR="00337F3A" w:rsidRPr="00F25D98" w:rsidRDefault="00337F3A" w:rsidP="00323F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7F3A" w:rsidTr="00323F70">
        <w:tc>
          <w:tcPr>
            <w:tcW w:w="9641" w:type="dxa"/>
            <w:gridSpan w:val="9"/>
          </w:tcPr>
          <w:p w:rsidR="00337F3A" w:rsidRDefault="00337F3A" w:rsidP="00323F70">
            <w:pPr>
              <w:pStyle w:val="CRCoverPage"/>
              <w:spacing w:after="0"/>
              <w:rPr>
                <w:noProof/>
                <w:sz w:val="8"/>
                <w:szCs w:val="8"/>
              </w:rPr>
            </w:pPr>
          </w:p>
        </w:tc>
      </w:tr>
    </w:tbl>
    <w:p w:rsidR="00337F3A" w:rsidRDefault="00337F3A" w:rsidP="00337F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7F3A" w:rsidTr="00323F70">
        <w:tc>
          <w:tcPr>
            <w:tcW w:w="2835" w:type="dxa"/>
          </w:tcPr>
          <w:p w:rsidR="00337F3A" w:rsidRDefault="00337F3A" w:rsidP="00323F70">
            <w:pPr>
              <w:pStyle w:val="CRCoverPage"/>
              <w:tabs>
                <w:tab w:val="right" w:pos="2751"/>
              </w:tabs>
              <w:spacing w:after="0"/>
              <w:rPr>
                <w:b/>
                <w:i/>
                <w:noProof/>
              </w:rPr>
            </w:pPr>
            <w:r>
              <w:rPr>
                <w:b/>
                <w:i/>
                <w:noProof/>
              </w:rPr>
              <w:t>Proposed change affects:</w:t>
            </w:r>
          </w:p>
        </w:tc>
        <w:tc>
          <w:tcPr>
            <w:tcW w:w="1418" w:type="dxa"/>
          </w:tcPr>
          <w:p w:rsidR="00337F3A" w:rsidRDefault="00337F3A" w:rsidP="00323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7F3A" w:rsidRDefault="00337F3A" w:rsidP="00323F70">
            <w:pPr>
              <w:pStyle w:val="CRCoverPage"/>
              <w:spacing w:after="0"/>
              <w:jc w:val="center"/>
              <w:rPr>
                <w:b/>
                <w:caps/>
                <w:noProof/>
              </w:rPr>
            </w:pPr>
          </w:p>
        </w:tc>
        <w:tc>
          <w:tcPr>
            <w:tcW w:w="709" w:type="dxa"/>
            <w:tcBorders>
              <w:left w:val="single" w:sz="4" w:space="0" w:color="auto"/>
            </w:tcBorders>
          </w:tcPr>
          <w:p w:rsidR="00337F3A" w:rsidRDefault="00337F3A" w:rsidP="00323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7F3A" w:rsidRDefault="00337F3A" w:rsidP="00323F70">
            <w:pPr>
              <w:pStyle w:val="CRCoverPage"/>
              <w:spacing w:after="0"/>
              <w:jc w:val="center"/>
              <w:rPr>
                <w:b/>
                <w:caps/>
                <w:noProof/>
              </w:rPr>
            </w:pPr>
          </w:p>
        </w:tc>
        <w:tc>
          <w:tcPr>
            <w:tcW w:w="2126" w:type="dxa"/>
          </w:tcPr>
          <w:p w:rsidR="00337F3A" w:rsidRDefault="00337F3A" w:rsidP="00323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7F3A" w:rsidRDefault="00337F3A" w:rsidP="00323F70">
            <w:pPr>
              <w:pStyle w:val="CRCoverPage"/>
              <w:spacing w:after="0"/>
              <w:jc w:val="center"/>
              <w:rPr>
                <w:b/>
                <w:caps/>
                <w:noProof/>
              </w:rPr>
            </w:pPr>
          </w:p>
        </w:tc>
        <w:tc>
          <w:tcPr>
            <w:tcW w:w="1418" w:type="dxa"/>
            <w:tcBorders>
              <w:left w:val="nil"/>
            </w:tcBorders>
          </w:tcPr>
          <w:p w:rsidR="00337F3A" w:rsidRDefault="00337F3A" w:rsidP="00323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7F3A" w:rsidRDefault="00337F3A" w:rsidP="00323F70">
            <w:pPr>
              <w:pStyle w:val="CRCoverPage"/>
              <w:spacing w:after="0"/>
              <w:jc w:val="center"/>
              <w:rPr>
                <w:b/>
                <w:bCs/>
                <w:caps/>
                <w:noProof/>
              </w:rPr>
            </w:pPr>
          </w:p>
        </w:tc>
      </w:tr>
    </w:tbl>
    <w:p w:rsidR="00337F3A" w:rsidRDefault="00337F3A" w:rsidP="00337F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7F3A" w:rsidTr="00323F70">
        <w:tc>
          <w:tcPr>
            <w:tcW w:w="9640" w:type="dxa"/>
            <w:gridSpan w:val="11"/>
          </w:tcPr>
          <w:p w:rsidR="00337F3A" w:rsidRDefault="00337F3A" w:rsidP="00323F70">
            <w:pPr>
              <w:pStyle w:val="CRCoverPage"/>
              <w:spacing w:after="0"/>
              <w:rPr>
                <w:noProof/>
                <w:sz w:val="8"/>
                <w:szCs w:val="8"/>
              </w:rPr>
            </w:pPr>
          </w:p>
        </w:tc>
      </w:tr>
      <w:tr w:rsidR="00337F3A" w:rsidTr="00323F70">
        <w:tc>
          <w:tcPr>
            <w:tcW w:w="1843" w:type="dxa"/>
            <w:tcBorders>
              <w:top w:val="single" w:sz="4" w:space="0" w:color="auto"/>
              <w:left w:val="single" w:sz="4" w:space="0" w:color="auto"/>
            </w:tcBorders>
          </w:tcPr>
          <w:p w:rsidR="00337F3A" w:rsidRDefault="00337F3A" w:rsidP="00323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7F3A" w:rsidRDefault="00337F3A" w:rsidP="00323F70">
            <w:pPr>
              <w:pStyle w:val="CRCoverPage"/>
              <w:spacing w:after="0"/>
              <w:ind w:left="100"/>
              <w:rPr>
                <w:noProof/>
              </w:rPr>
            </w:pPr>
            <w:r>
              <w:fldChar w:fldCharType="begin"/>
            </w:r>
            <w:r>
              <w:instrText xml:space="preserve"> DOCPROPERTY  CrTitle  \* MERGEFORMAT </w:instrText>
            </w:r>
            <w:r>
              <w:fldChar w:fldCharType="separate"/>
            </w:r>
            <w:r>
              <w:t>Correction to NR testcase 11.4.5</w:t>
            </w:r>
            <w:r>
              <w:fldChar w:fldCharType="end"/>
            </w:r>
          </w:p>
        </w:tc>
      </w:tr>
      <w:tr w:rsidR="00337F3A" w:rsidTr="00323F70">
        <w:tc>
          <w:tcPr>
            <w:tcW w:w="1843" w:type="dxa"/>
            <w:tcBorders>
              <w:left w:val="single" w:sz="4" w:space="0" w:color="auto"/>
            </w:tcBorders>
          </w:tcPr>
          <w:p w:rsidR="00337F3A" w:rsidRDefault="00337F3A" w:rsidP="00323F70">
            <w:pPr>
              <w:pStyle w:val="CRCoverPage"/>
              <w:spacing w:after="0"/>
              <w:rPr>
                <w:b/>
                <w:i/>
                <w:noProof/>
                <w:sz w:val="8"/>
                <w:szCs w:val="8"/>
              </w:rPr>
            </w:pPr>
          </w:p>
        </w:tc>
        <w:tc>
          <w:tcPr>
            <w:tcW w:w="7797" w:type="dxa"/>
            <w:gridSpan w:val="10"/>
            <w:tcBorders>
              <w:right w:val="single" w:sz="4" w:space="0" w:color="auto"/>
            </w:tcBorders>
          </w:tcPr>
          <w:p w:rsidR="00337F3A" w:rsidRDefault="00337F3A" w:rsidP="00323F70">
            <w:pPr>
              <w:pStyle w:val="CRCoverPage"/>
              <w:spacing w:after="0"/>
              <w:rPr>
                <w:noProof/>
                <w:sz w:val="8"/>
                <w:szCs w:val="8"/>
              </w:rPr>
            </w:pPr>
          </w:p>
        </w:tc>
      </w:tr>
      <w:tr w:rsidR="00337F3A" w:rsidTr="00323F70">
        <w:tc>
          <w:tcPr>
            <w:tcW w:w="1843" w:type="dxa"/>
            <w:tcBorders>
              <w:left w:val="single" w:sz="4" w:space="0" w:color="auto"/>
            </w:tcBorders>
          </w:tcPr>
          <w:p w:rsidR="00337F3A" w:rsidRDefault="00337F3A" w:rsidP="00323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7F3A" w:rsidRDefault="00337F3A" w:rsidP="00323F7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37F3A" w:rsidTr="00323F70">
        <w:tc>
          <w:tcPr>
            <w:tcW w:w="1843" w:type="dxa"/>
            <w:tcBorders>
              <w:left w:val="single" w:sz="4" w:space="0" w:color="auto"/>
            </w:tcBorders>
          </w:tcPr>
          <w:p w:rsidR="00337F3A" w:rsidRDefault="00337F3A" w:rsidP="00323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7F3A" w:rsidRDefault="00337F3A" w:rsidP="00323F70">
            <w:pPr>
              <w:pStyle w:val="CRCoverPage"/>
              <w:spacing w:after="0"/>
              <w:ind w:left="100"/>
              <w:rPr>
                <w:noProof/>
              </w:rPr>
            </w:pPr>
            <w:r>
              <w:t>R5</w:t>
            </w:r>
            <w:r>
              <w:fldChar w:fldCharType="begin"/>
            </w:r>
            <w:r>
              <w:instrText xml:space="preserve"> DOCPROPERTY  SourceIfTsg  \* MERGEFORMAT </w:instrText>
            </w:r>
            <w:r>
              <w:fldChar w:fldCharType="end"/>
            </w:r>
          </w:p>
        </w:tc>
      </w:tr>
      <w:tr w:rsidR="00337F3A" w:rsidTr="00323F70">
        <w:tc>
          <w:tcPr>
            <w:tcW w:w="1843" w:type="dxa"/>
            <w:tcBorders>
              <w:left w:val="single" w:sz="4" w:space="0" w:color="auto"/>
            </w:tcBorders>
          </w:tcPr>
          <w:p w:rsidR="00337F3A" w:rsidRDefault="00337F3A" w:rsidP="00323F70">
            <w:pPr>
              <w:pStyle w:val="CRCoverPage"/>
              <w:spacing w:after="0"/>
              <w:rPr>
                <w:b/>
                <w:i/>
                <w:noProof/>
                <w:sz w:val="8"/>
                <w:szCs w:val="8"/>
              </w:rPr>
            </w:pPr>
          </w:p>
        </w:tc>
        <w:tc>
          <w:tcPr>
            <w:tcW w:w="7797" w:type="dxa"/>
            <w:gridSpan w:val="10"/>
            <w:tcBorders>
              <w:right w:val="single" w:sz="4" w:space="0" w:color="auto"/>
            </w:tcBorders>
          </w:tcPr>
          <w:p w:rsidR="00337F3A" w:rsidRDefault="00337F3A" w:rsidP="00323F70">
            <w:pPr>
              <w:pStyle w:val="CRCoverPage"/>
              <w:spacing w:after="0"/>
              <w:rPr>
                <w:noProof/>
                <w:sz w:val="8"/>
                <w:szCs w:val="8"/>
              </w:rPr>
            </w:pPr>
          </w:p>
        </w:tc>
      </w:tr>
      <w:tr w:rsidR="00337F3A" w:rsidTr="00323F70">
        <w:tc>
          <w:tcPr>
            <w:tcW w:w="1843" w:type="dxa"/>
            <w:tcBorders>
              <w:left w:val="single" w:sz="4" w:space="0" w:color="auto"/>
            </w:tcBorders>
          </w:tcPr>
          <w:p w:rsidR="00337F3A" w:rsidRDefault="00337F3A" w:rsidP="00323F70">
            <w:pPr>
              <w:pStyle w:val="CRCoverPage"/>
              <w:tabs>
                <w:tab w:val="right" w:pos="1759"/>
              </w:tabs>
              <w:spacing w:after="0"/>
              <w:rPr>
                <w:b/>
                <w:i/>
                <w:noProof/>
              </w:rPr>
            </w:pPr>
            <w:r>
              <w:rPr>
                <w:b/>
                <w:i/>
                <w:noProof/>
              </w:rPr>
              <w:t>Work item code:</w:t>
            </w:r>
          </w:p>
        </w:tc>
        <w:tc>
          <w:tcPr>
            <w:tcW w:w="3686" w:type="dxa"/>
            <w:gridSpan w:val="5"/>
            <w:shd w:val="pct30" w:color="FFFF00" w:fill="auto"/>
          </w:tcPr>
          <w:p w:rsidR="00337F3A" w:rsidRDefault="00337F3A" w:rsidP="00323F7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337F3A" w:rsidRDefault="00337F3A" w:rsidP="00323F70">
            <w:pPr>
              <w:pStyle w:val="CRCoverPage"/>
              <w:spacing w:after="0"/>
              <w:ind w:right="100"/>
              <w:rPr>
                <w:noProof/>
              </w:rPr>
            </w:pPr>
          </w:p>
        </w:tc>
        <w:tc>
          <w:tcPr>
            <w:tcW w:w="1417" w:type="dxa"/>
            <w:gridSpan w:val="3"/>
            <w:tcBorders>
              <w:left w:val="nil"/>
            </w:tcBorders>
          </w:tcPr>
          <w:p w:rsidR="00337F3A" w:rsidRDefault="00337F3A" w:rsidP="00323F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7F3A" w:rsidRDefault="00337F3A" w:rsidP="00323F70">
            <w:pPr>
              <w:pStyle w:val="CRCoverPage"/>
              <w:spacing w:after="0"/>
              <w:ind w:left="100"/>
              <w:rPr>
                <w:noProof/>
              </w:rPr>
            </w:pPr>
            <w:r>
              <w:fldChar w:fldCharType="begin"/>
            </w:r>
            <w:r>
              <w:instrText xml:space="preserve"> DOCPROPERTY  ResDate  \* MERGEFORMAT </w:instrText>
            </w:r>
            <w:r>
              <w:fldChar w:fldCharType="separate"/>
            </w:r>
            <w:r>
              <w:rPr>
                <w:noProof/>
              </w:rPr>
              <w:t>2022-10-07</w:t>
            </w:r>
            <w:r>
              <w:rPr>
                <w:noProof/>
              </w:rPr>
              <w:fldChar w:fldCharType="end"/>
            </w:r>
          </w:p>
        </w:tc>
      </w:tr>
      <w:tr w:rsidR="00337F3A" w:rsidTr="00323F70">
        <w:tc>
          <w:tcPr>
            <w:tcW w:w="1843" w:type="dxa"/>
            <w:tcBorders>
              <w:left w:val="single" w:sz="4" w:space="0" w:color="auto"/>
            </w:tcBorders>
          </w:tcPr>
          <w:p w:rsidR="00337F3A" w:rsidRDefault="00337F3A" w:rsidP="00323F70">
            <w:pPr>
              <w:pStyle w:val="CRCoverPage"/>
              <w:spacing w:after="0"/>
              <w:rPr>
                <w:b/>
                <w:i/>
                <w:noProof/>
                <w:sz w:val="8"/>
                <w:szCs w:val="8"/>
              </w:rPr>
            </w:pPr>
          </w:p>
        </w:tc>
        <w:tc>
          <w:tcPr>
            <w:tcW w:w="1986" w:type="dxa"/>
            <w:gridSpan w:val="4"/>
          </w:tcPr>
          <w:p w:rsidR="00337F3A" w:rsidRDefault="00337F3A" w:rsidP="00323F70">
            <w:pPr>
              <w:pStyle w:val="CRCoverPage"/>
              <w:spacing w:after="0"/>
              <w:rPr>
                <w:noProof/>
                <w:sz w:val="8"/>
                <w:szCs w:val="8"/>
              </w:rPr>
            </w:pPr>
          </w:p>
        </w:tc>
        <w:tc>
          <w:tcPr>
            <w:tcW w:w="2267" w:type="dxa"/>
            <w:gridSpan w:val="2"/>
          </w:tcPr>
          <w:p w:rsidR="00337F3A" w:rsidRDefault="00337F3A" w:rsidP="00323F70">
            <w:pPr>
              <w:pStyle w:val="CRCoverPage"/>
              <w:spacing w:after="0"/>
              <w:rPr>
                <w:noProof/>
                <w:sz w:val="8"/>
                <w:szCs w:val="8"/>
              </w:rPr>
            </w:pPr>
          </w:p>
        </w:tc>
        <w:tc>
          <w:tcPr>
            <w:tcW w:w="1417" w:type="dxa"/>
            <w:gridSpan w:val="3"/>
          </w:tcPr>
          <w:p w:rsidR="00337F3A" w:rsidRDefault="00337F3A" w:rsidP="00323F70">
            <w:pPr>
              <w:pStyle w:val="CRCoverPage"/>
              <w:spacing w:after="0"/>
              <w:rPr>
                <w:noProof/>
                <w:sz w:val="8"/>
                <w:szCs w:val="8"/>
              </w:rPr>
            </w:pPr>
          </w:p>
        </w:tc>
        <w:tc>
          <w:tcPr>
            <w:tcW w:w="2127" w:type="dxa"/>
            <w:tcBorders>
              <w:right w:val="single" w:sz="4" w:space="0" w:color="auto"/>
            </w:tcBorders>
          </w:tcPr>
          <w:p w:rsidR="00337F3A" w:rsidRDefault="00337F3A" w:rsidP="00323F70">
            <w:pPr>
              <w:pStyle w:val="CRCoverPage"/>
              <w:spacing w:after="0"/>
              <w:rPr>
                <w:noProof/>
                <w:sz w:val="8"/>
                <w:szCs w:val="8"/>
              </w:rPr>
            </w:pPr>
          </w:p>
        </w:tc>
      </w:tr>
      <w:tr w:rsidR="00337F3A" w:rsidTr="00323F70">
        <w:trPr>
          <w:cantSplit/>
        </w:trPr>
        <w:tc>
          <w:tcPr>
            <w:tcW w:w="1843" w:type="dxa"/>
            <w:tcBorders>
              <w:left w:val="single" w:sz="4" w:space="0" w:color="auto"/>
            </w:tcBorders>
          </w:tcPr>
          <w:p w:rsidR="00337F3A" w:rsidRDefault="00337F3A" w:rsidP="00323F70">
            <w:pPr>
              <w:pStyle w:val="CRCoverPage"/>
              <w:tabs>
                <w:tab w:val="right" w:pos="1759"/>
              </w:tabs>
              <w:spacing w:after="0"/>
              <w:rPr>
                <w:b/>
                <w:i/>
                <w:noProof/>
              </w:rPr>
            </w:pPr>
            <w:r>
              <w:rPr>
                <w:b/>
                <w:i/>
                <w:noProof/>
              </w:rPr>
              <w:t>Category:</w:t>
            </w:r>
          </w:p>
        </w:tc>
        <w:tc>
          <w:tcPr>
            <w:tcW w:w="851" w:type="dxa"/>
            <w:shd w:val="pct30" w:color="FFFF00" w:fill="auto"/>
          </w:tcPr>
          <w:p w:rsidR="00337F3A" w:rsidRDefault="00337F3A" w:rsidP="00323F7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337F3A" w:rsidRDefault="00337F3A" w:rsidP="00323F70">
            <w:pPr>
              <w:pStyle w:val="CRCoverPage"/>
              <w:spacing w:after="0"/>
              <w:rPr>
                <w:noProof/>
              </w:rPr>
            </w:pPr>
          </w:p>
        </w:tc>
        <w:tc>
          <w:tcPr>
            <w:tcW w:w="1417" w:type="dxa"/>
            <w:gridSpan w:val="3"/>
            <w:tcBorders>
              <w:left w:val="nil"/>
            </w:tcBorders>
          </w:tcPr>
          <w:p w:rsidR="00337F3A" w:rsidRDefault="00337F3A" w:rsidP="00323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7F3A" w:rsidRDefault="00337F3A" w:rsidP="00323F7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37F3A" w:rsidTr="00323F70">
        <w:tc>
          <w:tcPr>
            <w:tcW w:w="1843" w:type="dxa"/>
            <w:tcBorders>
              <w:left w:val="single" w:sz="4" w:space="0" w:color="auto"/>
              <w:bottom w:val="single" w:sz="4" w:space="0" w:color="auto"/>
            </w:tcBorders>
          </w:tcPr>
          <w:p w:rsidR="00337F3A" w:rsidRDefault="00337F3A" w:rsidP="00323F70">
            <w:pPr>
              <w:pStyle w:val="CRCoverPage"/>
              <w:spacing w:after="0"/>
              <w:rPr>
                <w:b/>
                <w:i/>
                <w:noProof/>
              </w:rPr>
            </w:pPr>
          </w:p>
        </w:tc>
        <w:tc>
          <w:tcPr>
            <w:tcW w:w="4677" w:type="dxa"/>
            <w:gridSpan w:val="8"/>
            <w:tcBorders>
              <w:bottom w:val="single" w:sz="4" w:space="0" w:color="auto"/>
            </w:tcBorders>
          </w:tcPr>
          <w:p w:rsidR="00337F3A" w:rsidRDefault="00337F3A" w:rsidP="00323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7F3A" w:rsidRDefault="00337F3A" w:rsidP="00323F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7F3A" w:rsidRPr="007C2097" w:rsidRDefault="00337F3A" w:rsidP="00323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7F3A" w:rsidTr="00323F70">
        <w:tc>
          <w:tcPr>
            <w:tcW w:w="1843" w:type="dxa"/>
          </w:tcPr>
          <w:p w:rsidR="00337F3A" w:rsidRDefault="00337F3A" w:rsidP="00323F70">
            <w:pPr>
              <w:pStyle w:val="CRCoverPage"/>
              <w:spacing w:after="0"/>
              <w:rPr>
                <w:b/>
                <w:i/>
                <w:noProof/>
                <w:sz w:val="8"/>
                <w:szCs w:val="8"/>
              </w:rPr>
            </w:pPr>
          </w:p>
        </w:tc>
        <w:tc>
          <w:tcPr>
            <w:tcW w:w="7797" w:type="dxa"/>
            <w:gridSpan w:val="10"/>
          </w:tcPr>
          <w:p w:rsidR="00337F3A" w:rsidRDefault="00337F3A" w:rsidP="00323F70">
            <w:pPr>
              <w:pStyle w:val="CRCoverPage"/>
              <w:spacing w:after="0"/>
              <w:rPr>
                <w:noProof/>
                <w:sz w:val="8"/>
                <w:szCs w:val="8"/>
              </w:rPr>
            </w:pPr>
          </w:p>
        </w:tc>
      </w:tr>
      <w:tr w:rsidR="00337F3A" w:rsidTr="00323F70">
        <w:tc>
          <w:tcPr>
            <w:tcW w:w="2694" w:type="dxa"/>
            <w:gridSpan w:val="2"/>
            <w:tcBorders>
              <w:top w:val="single" w:sz="4" w:space="0" w:color="auto"/>
              <w:left w:val="single" w:sz="4" w:space="0" w:color="auto"/>
            </w:tcBorders>
          </w:tcPr>
          <w:p w:rsidR="00337F3A" w:rsidRDefault="00337F3A" w:rsidP="00337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F3A" w:rsidRDefault="00337F3A" w:rsidP="00337F3A">
            <w:pPr>
              <w:pStyle w:val="CRCoverPage"/>
              <w:spacing w:after="0"/>
              <w:rPr>
                <w:noProof/>
              </w:rPr>
            </w:pPr>
            <w:r>
              <w:rPr>
                <w:noProof/>
              </w:rPr>
              <w:t>A</w:t>
            </w:r>
            <w:r w:rsidRPr="00EF50DE">
              <w:rPr>
                <w:noProof/>
              </w:rPr>
              <w:t>fter implementing</w:t>
            </w:r>
            <w:r>
              <w:rPr>
                <w:noProof/>
              </w:rPr>
              <w:t xml:space="preserve"> CR</w:t>
            </w:r>
            <w:r w:rsidRPr="00EF50DE">
              <w:rPr>
                <w:noProof/>
              </w:rPr>
              <w:t xml:space="preserve"> R5s221103</w:t>
            </w:r>
            <w:r>
              <w:rPr>
                <w:noProof/>
              </w:rPr>
              <w:t xml:space="preserve">, </w:t>
            </w:r>
          </w:p>
          <w:p w:rsidR="00337F3A" w:rsidRDefault="00337F3A" w:rsidP="00337F3A">
            <w:pPr>
              <w:pStyle w:val="CRCoverPage"/>
              <w:spacing w:after="0"/>
              <w:rPr>
                <w:noProof/>
              </w:rPr>
            </w:pPr>
            <w:r w:rsidRPr="0056411C">
              <w:rPr>
                <w:noProof/>
              </w:rPr>
              <w:t xml:space="preserve">The call </w:t>
            </w:r>
            <w:r>
              <w:rPr>
                <w:noProof/>
              </w:rPr>
              <w:t xml:space="preserve">of </w:t>
            </w:r>
            <w:r w:rsidRPr="0056411C">
              <w:rPr>
                <w:noProof/>
              </w:rPr>
              <w:t>function</w:t>
            </w:r>
            <w:r>
              <w:rPr>
                <w:noProof/>
              </w:rPr>
              <w:t xml:space="preserve"> </w:t>
            </w:r>
            <w:r w:rsidRPr="001E2EFC">
              <w:t>f_NR5GC_EmergencyCallReleaseMT(nr_Cell11)</w:t>
            </w:r>
            <w:r>
              <w:t xml:space="preserve"> </w:t>
            </w:r>
            <w:r>
              <w:rPr>
                <w:noProof/>
              </w:rPr>
              <w:t>causes problem for TC_11.4.5 because theTTCN keeps waiting for co-ordination message from IMS PTC. At the same time IMS PTC is waiting for a co-ordination message from NR PTC to release the Emergency call.</w:t>
            </w:r>
          </w:p>
          <w:p w:rsidR="00337F3A" w:rsidRPr="0037699A" w:rsidRDefault="00337F3A" w:rsidP="00337F3A">
            <w:pPr>
              <w:pStyle w:val="CRCoverPage"/>
              <w:spacing w:after="0"/>
              <w:rPr>
                <w:noProof/>
              </w:rPr>
            </w:pPr>
            <w:r>
              <w:rPr>
                <w:noProof/>
              </w:rPr>
              <w:t>This needs to be handled.</w:t>
            </w:r>
          </w:p>
        </w:tc>
      </w:tr>
      <w:tr w:rsidR="00337F3A" w:rsidTr="00323F70">
        <w:tc>
          <w:tcPr>
            <w:tcW w:w="2694" w:type="dxa"/>
            <w:gridSpan w:val="2"/>
            <w:tcBorders>
              <w:left w:val="single" w:sz="4" w:space="0" w:color="auto"/>
            </w:tcBorders>
          </w:tcPr>
          <w:p w:rsidR="00337F3A" w:rsidRDefault="00337F3A" w:rsidP="00337F3A">
            <w:pPr>
              <w:pStyle w:val="CRCoverPage"/>
              <w:spacing w:after="0"/>
              <w:rPr>
                <w:b/>
                <w:i/>
                <w:noProof/>
                <w:sz w:val="8"/>
                <w:szCs w:val="8"/>
              </w:rPr>
            </w:pPr>
          </w:p>
        </w:tc>
        <w:tc>
          <w:tcPr>
            <w:tcW w:w="6946" w:type="dxa"/>
            <w:gridSpan w:val="9"/>
            <w:tcBorders>
              <w:right w:val="single" w:sz="4" w:space="0" w:color="auto"/>
            </w:tcBorders>
          </w:tcPr>
          <w:p w:rsidR="00337F3A" w:rsidRPr="00F12C50" w:rsidRDefault="00337F3A" w:rsidP="00337F3A">
            <w:pPr>
              <w:pStyle w:val="CRCoverPage"/>
              <w:spacing w:after="0"/>
              <w:rPr>
                <w:rFonts w:cs="Arial"/>
                <w:noProof/>
                <w:lang w:val="en-US"/>
              </w:rPr>
            </w:pPr>
          </w:p>
        </w:tc>
      </w:tr>
      <w:tr w:rsidR="00337F3A" w:rsidTr="00323F70">
        <w:tc>
          <w:tcPr>
            <w:tcW w:w="2694" w:type="dxa"/>
            <w:gridSpan w:val="2"/>
            <w:tcBorders>
              <w:left w:val="single" w:sz="4" w:space="0" w:color="auto"/>
            </w:tcBorders>
          </w:tcPr>
          <w:p w:rsidR="00337F3A" w:rsidRDefault="00337F3A" w:rsidP="00337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7F3A" w:rsidRDefault="00337F3A" w:rsidP="00337F3A">
            <w:pPr>
              <w:pStyle w:val="CRCoverPage"/>
              <w:spacing w:after="0"/>
              <w:rPr>
                <w:noProof/>
              </w:rPr>
            </w:pPr>
            <w:r>
              <w:rPr>
                <w:noProof/>
              </w:rPr>
              <w:t xml:space="preserve">In the function </w:t>
            </w:r>
            <w:r w:rsidRPr="00D16D11">
              <w:rPr>
                <w:noProof/>
              </w:rPr>
              <w:t>fl_TC_11_4_5_NR5GC_TestBody()</w:t>
            </w:r>
          </w:p>
          <w:p w:rsidR="00337F3A" w:rsidRDefault="00337F3A" w:rsidP="00337F3A">
            <w:pPr>
              <w:pStyle w:val="CRCoverPage"/>
              <w:spacing w:after="0"/>
              <w:rPr>
                <w:noProof/>
              </w:rPr>
            </w:pPr>
          </w:p>
          <w:p w:rsidR="00337F3A" w:rsidRPr="006316B2" w:rsidRDefault="00337F3A" w:rsidP="00337F3A">
            <w:pPr>
              <w:pStyle w:val="CRCoverPage"/>
              <w:spacing w:after="0"/>
              <w:rPr>
                <w:noProof/>
              </w:rPr>
            </w:pPr>
            <w:r>
              <w:t xml:space="preserve">Replaced the </w:t>
            </w:r>
            <w:r w:rsidRPr="001E2EFC">
              <w:t>f_NR5GC_EmergencyCallReleaseMT(nr_Cell11)</w:t>
            </w:r>
            <w:r>
              <w:t xml:space="preserve"> </w:t>
            </w:r>
            <w:r>
              <w:rPr>
                <w:noProof/>
              </w:rPr>
              <w:t xml:space="preserve">with the  </w:t>
            </w:r>
            <w:r w:rsidRPr="0056411C">
              <w:rPr>
                <w:noProof/>
              </w:rPr>
              <w:t>function</w:t>
            </w:r>
            <w:r>
              <w:rPr>
                <w:noProof/>
              </w:rPr>
              <w:t xml:space="preserve"> </w:t>
            </w:r>
            <w:r w:rsidRPr="001E2EFC">
              <w:rPr>
                <w:noProof/>
              </w:rPr>
              <w:t>fl_ReleaseCallWithOptionalDeregisterOrRelease(nr_Cell11)</w:t>
            </w:r>
          </w:p>
        </w:tc>
      </w:tr>
      <w:tr w:rsidR="00337F3A" w:rsidTr="00323F70">
        <w:tc>
          <w:tcPr>
            <w:tcW w:w="2694" w:type="dxa"/>
            <w:gridSpan w:val="2"/>
            <w:tcBorders>
              <w:left w:val="single" w:sz="4" w:space="0" w:color="auto"/>
            </w:tcBorders>
          </w:tcPr>
          <w:p w:rsidR="00337F3A" w:rsidRDefault="00337F3A" w:rsidP="00337F3A">
            <w:pPr>
              <w:pStyle w:val="CRCoverPage"/>
              <w:spacing w:after="0"/>
              <w:rPr>
                <w:b/>
                <w:i/>
                <w:noProof/>
                <w:sz w:val="8"/>
                <w:szCs w:val="8"/>
              </w:rPr>
            </w:pPr>
          </w:p>
        </w:tc>
        <w:tc>
          <w:tcPr>
            <w:tcW w:w="6946" w:type="dxa"/>
            <w:gridSpan w:val="9"/>
            <w:tcBorders>
              <w:right w:val="single" w:sz="4" w:space="0" w:color="auto"/>
            </w:tcBorders>
          </w:tcPr>
          <w:p w:rsidR="00337F3A" w:rsidRPr="00CF39F2" w:rsidRDefault="00337F3A" w:rsidP="00337F3A">
            <w:pPr>
              <w:pStyle w:val="CRCoverPage"/>
              <w:spacing w:after="0"/>
              <w:rPr>
                <w:rFonts w:cs="Arial"/>
                <w:noProof/>
              </w:rPr>
            </w:pPr>
          </w:p>
        </w:tc>
      </w:tr>
      <w:tr w:rsidR="00337F3A" w:rsidTr="00323F70">
        <w:tc>
          <w:tcPr>
            <w:tcW w:w="2694" w:type="dxa"/>
            <w:gridSpan w:val="2"/>
            <w:tcBorders>
              <w:left w:val="single" w:sz="4" w:space="0" w:color="auto"/>
              <w:bottom w:val="single" w:sz="4" w:space="0" w:color="auto"/>
            </w:tcBorders>
          </w:tcPr>
          <w:p w:rsidR="00337F3A" w:rsidRDefault="00337F3A" w:rsidP="00337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7F3A" w:rsidRPr="00CF39F2" w:rsidRDefault="00337F3A" w:rsidP="00337F3A">
            <w:pPr>
              <w:pStyle w:val="CRCoverPage"/>
              <w:spacing w:after="0"/>
              <w:rPr>
                <w:rFonts w:cs="Arial"/>
                <w:lang w:eastAsia="en-GB"/>
              </w:rPr>
            </w:pPr>
            <w:r>
              <w:rPr>
                <w:noProof/>
              </w:rPr>
              <w:t xml:space="preserve">A conformant UE </w:t>
            </w:r>
            <w:r>
              <w:rPr>
                <w:rFonts w:cs="Arial"/>
                <w:lang w:eastAsia="en-GB"/>
              </w:rPr>
              <w:t>may fail the test case</w:t>
            </w:r>
          </w:p>
        </w:tc>
      </w:tr>
      <w:tr w:rsidR="00337F3A" w:rsidTr="00323F70">
        <w:tc>
          <w:tcPr>
            <w:tcW w:w="2694" w:type="dxa"/>
            <w:gridSpan w:val="2"/>
          </w:tcPr>
          <w:p w:rsidR="00337F3A" w:rsidRDefault="00337F3A" w:rsidP="00337F3A">
            <w:pPr>
              <w:pStyle w:val="CRCoverPage"/>
              <w:spacing w:after="0"/>
              <w:rPr>
                <w:b/>
                <w:i/>
                <w:noProof/>
                <w:sz w:val="8"/>
                <w:szCs w:val="8"/>
              </w:rPr>
            </w:pPr>
          </w:p>
        </w:tc>
        <w:tc>
          <w:tcPr>
            <w:tcW w:w="6946" w:type="dxa"/>
            <w:gridSpan w:val="9"/>
          </w:tcPr>
          <w:p w:rsidR="00337F3A" w:rsidRDefault="00337F3A" w:rsidP="00337F3A">
            <w:pPr>
              <w:pStyle w:val="CRCoverPage"/>
              <w:spacing w:after="0"/>
              <w:rPr>
                <w:noProof/>
                <w:sz w:val="8"/>
                <w:szCs w:val="8"/>
              </w:rPr>
            </w:pPr>
          </w:p>
        </w:tc>
      </w:tr>
      <w:tr w:rsidR="00337F3A" w:rsidTr="00323F70">
        <w:tc>
          <w:tcPr>
            <w:tcW w:w="2694" w:type="dxa"/>
            <w:gridSpan w:val="2"/>
            <w:tcBorders>
              <w:top w:val="single" w:sz="4" w:space="0" w:color="auto"/>
              <w:left w:val="single" w:sz="4" w:space="0" w:color="auto"/>
            </w:tcBorders>
          </w:tcPr>
          <w:p w:rsidR="00337F3A" w:rsidRDefault="00337F3A" w:rsidP="00337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F3A" w:rsidRDefault="00337F3A" w:rsidP="00337F3A">
            <w:pPr>
              <w:pStyle w:val="CRCoverPage"/>
              <w:spacing w:after="0"/>
              <w:rPr>
                <w:noProof/>
              </w:rPr>
            </w:pPr>
            <w:r>
              <w:rPr>
                <w:noProof/>
              </w:rPr>
              <w:t>11.4.5.NR5GC</w:t>
            </w:r>
          </w:p>
        </w:tc>
      </w:tr>
      <w:tr w:rsidR="00337F3A" w:rsidTr="00323F70">
        <w:tc>
          <w:tcPr>
            <w:tcW w:w="2694" w:type="dxa"/>
            <w:gridSpan w:val="2"/>
            <w:tcBorders>
              <w:left w:val="single" w:sz="4" w:space="0" w:color="auto"/>
            </w:tcBorders>
          </w:tcPr>
          <w:p w:rsidR="00337F3A" w:rsidRDefault="00337F3A" w:rsidP="00337F3A">
            <w:pPr>
              <w:pStyle w:val="CRCoverPage"/>
              <w:spacing w:after="0"/>
              <w:rPr>
                <w:b/>
                <w:i/>
                <w:noProof/>
                <w:sz w:val="8"/>
                <w:szCs w:val="8"/>
              </w:rPr>
            </w:pPr>
          </w:p>
        </w:tc>
        <w:tc>
          <w:tcPr>
            <w:tcW w:w="6946" w:type="dxa"/>
            <w:gridSpan w:val="9"/>
            <w:tcBorders>
              <w:right w:val="single" w:sz="4" w:space="0" w:color="auto"/>
            </w:tcBorders>
          </w:tcPr>
          <w:p w:rsidR="00337F3A" w:rsidRDefault="00337F3A" w:rsidP="00337F3A">
            <w:pPr>
              <w:pStyle w:val="CRCoverPage"/>
              <w:spacing w:after="0"/>
              <w:rPr>
                <w:noProof/>
                <w:sz w:val="8"/>
                <w:szCs w:val="8"/>
              </w:rPr>
            </w:pPr>
          </w:p>
        </w:tc>
      </w:tr>
      <w:tr w:rsidR="00337F3A" w:rsidTr="00323F70">
        <w:tc>
          <w:tcPr>
            <w:tcW w:w="2694" w:type="dxa"/>
            <w:gridSpan w:val="2"/>
            <w:tcBorders>
              <w:left w:val="single" w:sz="4" w:space="0" w:color="auto"/>
            </w:tcBorders>
          </w:tcPr>
          <w:p w:rsidR="00337F3A" w:rsidRDefault="00337F3A" w:rsidP="00337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7F3A" w:rsidRDefault="00337F3A" w:rsidP="00337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7F3A" w:rsidRDefault="00337F3A" w:rsidP="00337F3A">
            <w:pPr>
              <w:pStyle w:val="CRCoverPage"/>
              <w:spacing w:after="0"/>
              <w:jc w:val="center"/>
              <w:rPr>
                <w:b/>
                <w:caps/>
                <w:noProof/>
              </w:rPr>
            </w:pPr>
            <w:r>
              <w:rPr>
                <w:b/>
                <w:caps/>
                <w:noProof/>
              </w:rPr>
              <w:t>N</w:t>
            </w:r>
          </w:p>
        </w:tc>
        <w:tc>
          <w:tcPr>
            <w:tcW w:w="2977" w:type="dxa"/>
            <w:gridSpan w:val="4"/>
          </w:tcPr>
          <w:p w:rsidR="00337F3A" w:rsidRDefault="00337F3A" w:rsidP="00337F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7F3A" w:rsidRDefault="00337F3A" w:rsidP="00337F3A">
            <w:pPr>
              <w:pStyle w:val="CRCoverPage"/>
              <w:spacing w:after="0"/>
              <w:ind w:left="99"/>
              <w:rPr>
                <w:noProof/>
              </w:rPr>
            </w:pPr>
          </w:p>
        </w:tc>
      </w:tr>
      <w:tr w:rsidR="00337F3A" w:rsidTr="00323F70">
        <w:tc>
          <w:tcPr>
            <w:tcW w:w="2694" w:type="dxa"/>
            <w:gridSpan w:val="2"/>
            <w:tcBorders>
              <w:left w:val="single" w:sz="4" w:space="0" w:color="auto"/>
            </w:tcBorders>
          </w:tcPr>
          <w:p w:rsidR="00337F3A" w:rsidRDefault="00337F3A" w:rsidP="00337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7F3A" w:rsidRDefault="00337F3A" w:rsidP="0033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F3A" w:rsidRDefault="00337F3A" w:rsidP="00337F3A">
            <w:pPr>
              <w:pStyle w:val="CRCoverPage"/>
              <w:spacing w:after="0"/>
              <w:jc w:val="center"/>
              <w:rPr>
                <w:b/>
                <w:caps/>
                <w:noProof/>
              </w:rPr>
            </w:pPr>
            <w:r>
              <w:rPr>
                <w:b/>
                <w:caps/>
                <w:noProof/>
              </w:rPr>
              <w:t>x</w:t>
            </w:r>
          </w:p>
        </w:tc>
        <w:tc>
          <w:tcPr>
            <w:tcW w:w="2977" w:type="dxa"/>
            <w:gridSpan w:val="4"/>
          </w:tcPr>
          <w:p w:rsidR="00337F3A" w:rsidRDefault="00337F3A" w:rsidP="00337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7F3A" w:rsidRDefault="00337F3A" w:rsidP="00337F3A">
            <w:pPr>
              <w:pStyle w:val="CRCoverPage"/>
              <w:spacing w:after="0"/>
              <w:ind w:left="99"/>
              <w:rPr>
                <w:noProof/>
              </w:rPr>
            </w:pPr>
          </w:p>
        </w:tc>
      </w:tr>
      <w:tr w:rsidR="00337F3A" w:rsidTr="00323F70">
        <w:tc>
          <w:tcPr>
            <w:tcW w:w="2694" w:type="dxa"/>
            <w:gridSpan w:val="2"/>
            <w:tcBorders>
              <w:left w:val="single" w:sz="4" w:space="0" w:color="auto"/>
            </w:tcBorders>
          </w:tcPr>
          <w:p w:rsidR="00337F3A" w:rsidRDefault="00337F3A" w:rsidP="00337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7F3A" w:rsidRDefault="00337F3A" w:rsidP="0033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F3A" w:rsidRDefault="00337F3A" w:rsidP="00337F3A">
            <w:pPr>
              <w:pStyle w:val="CRCoverPage"/>
              <w:spacing w:after="0"/>
              <w:jc w:val="center"/>
              <w:rPr>
                <w:b/>
                <w:caps/>
                <w:noProof/>
              </w:rPr>
            </w:pPr>
            <w:r>
              <w:rPr>
                <w:b/>
                <w:caps/>
                <w:noProof/>
              </w:rPr>
              <w:t>x</w:t>
            </w:r>
          </w:p>
        </w:tc>
        <w:tc>
          <w:tcPr>
            <w:tcW w:w="2977" w:type="dxa"/>
            <w:gridSpan w:val="4"/>
          </w:tcPr>
          <w:p w:rsidR="00337F3A" w:rsidRDefault="00337F3A" w:rsidP="00337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7F3A" w:rsidRDefault="00337F3A" w:rsidP="00337F3A">
            <w:pPr>
              <w:pStyle w:val="CRCoverPage"/>
              <w:spacing w:after="0"/>
              <w:ind w:left="99"/>
              <w:rPr>
                <w:noProof/>
              </w:rPr>
            </w:pPr>
          </w:p>
        </w:tc>
      </w:tr>
      <w:tr w:rsidR="00337F3A" w:rsidTr="00323F70">
        <w:tc>
          <w:tcPr>
            <w:tcW w:w="2694" w:type="dxa"/>
            <w:gridSpan w:val="2"/>
            <w:tcBorders>
              <w:left w:val="single" w:sz="4" w:space="0" w:color="auto"/>
            </w:tcBorders>
          </w:tcPr>
          <w:p w:rsidR="00337F3A" w:rsidRDefault="00337F3A" w:rsidP="00337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7F3A" w:rsidRDefault="00337F3A" w:rsidP="0033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F3A" w:rsidRDefault="00337F3A" w:rsidP="00337F3A">
            <w:pPr>
              <w:pStyle w:val="CRCoverPage"/>
              <w:spacing w:after="0"/>
              <w:jc w:val="center"/>
              <w:rPr>
                <w:b/>
                <w:caps/>
                <w:noProof/>
              </w:rPr>
            </w:pPr>
            <w:r>
              <w:rPr>
                <w:b/>
                <w:caps/>
                <w:noProof/>
              </w:rPr>
              <w:t>x</w:t>
            </w:r>
          </w:p>
        </w:tc>
        <w:tc>
          <w:tcPr>
            <w:tcW w:w="2977" w:type="dxa"/>
            <w:gridSpan w:val="4"/>
          </w:tcPr>
          <w:p w:rsidR="00337F3A" w:rsidRDefault="00337F3A" w:rsidP="00337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7F3A" w:rsidRDefault="00337F3A" w:rsidP="00337F3A">
            <w:pPr>
              <w:pStyle w:val="CRCoverPage"/>
              <w:spacing w:after="0"/>
              <w:ind w:left="99"/>
              <w:rPr>
                <w:noProof/>
              </w:rPr>
            </w:pPr>
          </w:p>
        </w:tc>
      </w:tr>
      <w:tr w:rsidR="00337F3A" w:rsidTr="00323F70">
        <w:tc>
          <w:tcPr>
            <w:tcW w:w="2694" w:type="dxa"/>
            <w:gridSpan w:val="2"/>
            <w:tcBorders>
              <w:left w:val="single" w:sz="4" w:space="0" w:color="auto"/>
            </w:tcBorders>
          </w:tcPr>
          <w:p w:rsidR="00337F3A" w:rsidRDefault="00337F3A" w:rsidP="00337F3A">
            <w:pPr>
              <w:pStyle w:val="CRCoverPage"/>
              <w:spacing w:after="0"/>
              <w:rPr>
                <w:b/>
                <w:i/>
                <w:noProof/>
              </w:rPr>
            </w:pPr>
          </w:p>
        </w:tc>
        <w:tc>
          <w:tcPr>
            <w:tcW w:w="6946" w:type="dxa"/>
            <w:gridSpan w:val="9"/>
            <w:tcBorders>
              <w:right w:val="single" w:sz="4" w:space="0" w:color="auto"/>
            </w:tcBorders>
          </w:tcPr>
          <w:p w:rsidR="00337F3A" w:rsidRDefault="00337F3A" w:rsidP="00337F3A">
            <w:pPr>
              <w:pStyle w:val="CRCoverPage"/>
              <w:spacing w:after="0"/>
              <w:rPr>
                <w:noProof/>
              </w:rPr>
            </w:pPr>
          </w:p>
        </w:tc>
      </w:tr>
      <w:tr w:rsidR="00337F3A" w:rsidTr="00323F70">
        <w:tc>
          <w:tcPr>
            <w:tcW w:w="2694" w:type="dxa"/>
            <w:gridSpan w:val="2"/>
            <w:tcBorders>
              <w:left w:val="single" w:sz="4" w:space="0" w:color="auto"/>
              <w:bottom w:val="single" w:sz="4" w:space="0" w:color="auto"/>
            </w:tcBorders>
          </w:tcPr>
          <w:p w:rsidR="00337F3A" w:rsidRDefault="00337F3A" w:rsidP="00337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7F3A" w:rsidRDefault="00337F3A" w:rsidP="00337F3A">
            <w:pPr>
              <w:pStyle w:val="CRCoverPage"/>
              <w:spacing w:after="0"/>
              <w:ind w:left="100"/>
              <w:rPr>
                <w:noProof/>
              </w:rPr>
            </w:pPr>
            <w:r w:rsidRPr="008C4A7F">
              <w:rPr>
                <w:noProof/>
              </w:rPr>
              <w:t>The changes proposed above are needed after implementing R5s221103</w:t>
            </w:r>
          </w:p>
        </w:tc>
      </w:tr>
      <w:tr w:rsidR="00337F3A" w:rsidRPr="008863B9" w:rsidTr="00323F70">
        <w:tc>
          <w:tcPr>
            <w:tcW w:w="2694" w:type="dxa"/>
            <w:gridSpan w:val="2"/>
            <w:tcBorders>
              <w:top w:val="single" w:sz="4" w:space="0" w:color="auto"/>
              <w:bottom w:val="single" w:sz="4" w:space="0" w:color="auto"/>
            </w:tcBorders>
          </w:tcPr>
          <w:p w:rsidR="00337F3A" w:rsidRPr="008863B9" w:rsidRDefault="00337F3A" w:rsidP="00337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7F3A" w:rsidRPr="008863B9" w:rsidRDefault="00337F3A" w:rsidP="00337F3A">
            <w:pPr>
              <w:pStyle w:val="CRCoverPage"/>
              <w:spacing w:after="0"/>
              <w:ind w:left="100"/>
              <w:rPr>
                <w:noProof/>
                <w:sz w:val="8"/>
                <w:szCs w:val="8"/>
              </w:rPr>
            </w:pPr>
          </w:p>
        </w:tc>
      </w:tr>
      <w:tr w:rsidR="00337F3A" w:rsidTr="00323F70">
        <w:tc>
          <w:tcPr>
            <w:tcW w:w="2694" w:type="dxa"/>
            <w:gridSpan w:val="2"/>
            <w:tcBorders>
              <w:top w:val="single" w:sz="4" w:space="0" w:color="auto"/>
              <w:left w:val="single" w:sz="4" w:space="0" w:color="auto"/>
              <w:bottom w:val="single" w:sz="4" w:space="0" w:color="auto"/>
            </w:tcBorders>
          </w:tcPr>
          <w:p w:rsidR="00337F3A" w:rsidRDefault="00337F3A" w:rsidP="00337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7F3A" w:rsidRDefault="00337F3A" w:rsidP="00337F3A">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116028724"/>
      <w:r w:rsidRPr="00D83A7A">
        <w:rPr>
          <w:rStyle w:val="Emphasis"/>
          <w:rFonts w:ascii="Arial" w:hAnsi="Arial" w:cs="Arial"/>
          <w:i w:val="0"/>
        </w:rPr>
        <w:t>Table of Contents</w:t>
      </w:r>
      <w:bookmarkEnd w:id="0"/>
    </w:p>
    <w:p w:rsidR="002A770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2A770C" w:rsidRPr="003D153C">
        <w:rPr>
          <w:rFonts w:ascii="Arial" w:hAnsi="Arial" w:cs="Arial"/>
          <w:iCs/>
        </w:rPr>
        <w:t>Table of Contents</w:t>
      </w:r>
      <w:r w:rsidR="002A770C">
        <w:tab/>
      </w:r>
      <w:r w:rsidR="002A770C">
        <w:fldChar w:fldCharType="begin"/>
      </w:r>
      <w:r w:rsidR="002A770C">
        <w:instrText xml:space="preserve"> PAGEREF _Toc116028724 \h </w:instrText>
      </w:r>
      <w:r w:rsidR="002A770C">
        <w:fldChar w:fldCharType="separate"/>
      </w:r>
      <w:r w:rsidR="002A770C">
        <w:t>2</w:t>
      </w:r>
      <w:r w:rsidR="002A770C">
        <w:fldChar w:fldCharType="end"/>
      </w:r>
    </w:p>
    <w:p w:rsidR="002A770C" w:rsidRDefault="002A770C">
      <w:pPr>
        <w:pStyle w:val="TOC1"/>
        <w:rPr>
          <w:rFonts w:asciiTheme="minorHAnsi" w:eastAsiaTheme="minorEastAsia" w:hAnsiTheme="minorHAnsi" w:cstheme="minorBidi"/>
          <w:szCs w:val="22"/>
          <w:lang w:eastAsia="en-GB"/>
        </w:rPr>
      </w:pPr>
      <w:r w:rsidRPr="003D153C">
        <w:rPr>
          <w:b/>
          <w:lang w:eastAsia="ja-JP"/>
        </w:rPr>
        <w:t>1</w:t>
      </w:r>
      <w:r>
        <w:rPr>
          <w:rFonts w:asciiTheme="minorHAnsi" w:eastAsiaTheme="minorEastAsia" w:hAnsiTheme="minorHAnsi" w:cstheme="minorBidi"/>
          <w:szCs w:val="22"/>
          <w:lang w:eastAsia="en-GB"/>
        </w:rPr>
        <w:tab/>
      </w:r>
      <w:r w:rsidRPr="003D153C">
        <w:rPr>
          <w:b/>
          <w:lang w:eastAsia="ja-JP"/>
        </w:rPr>
        <w:t>Overview</w:t>
      </w:r>
      <w:r>
        <w:tab/>
      </w:r>
      <w:r>
        <w:fldChar w:fldCharType="begin"/>
      </w:r>
      <w:r>
        <w:instrText xml:space="preserve"> PAGEREF _Toc116028725 \h </w:instrText>
      </w:r>
      <w:r>
        <w:fldChar w:fldCharType="separate"/>
      </w:r>
      <w:r>
        <w:t>2</w:t>
      </w:r>
      <w:r>
        <w:fldChar w:fldCharType="end"/>
      </w:r>
    </w:p>
    <w:p w:rsidR="002A770C" w:rsidRDefault="002A770C">
      <w:pPr>
        <w:pStyle w:val="TOC1"/>
        <w:rPr>
          <w:rFonts w:asciiTheme="minorHAnsi" w:eastAsiaTheme="minorEastAsia" w:hAnsiTheme="minorHAnsi" w:cstheme="minorBidi"/>
          <w:szCs w:val="22"/>
          <w:lang w:eastAsia="en-GB"/>
        </w:rPr>
      </w:pPr>
      <w:r w:rsidRPr="003D153C">
        <w:rPr>
          <w:b/>
        </w:rPr>
        <w:t>2</w:t>
      </w:r>
      <w:r>
        <w:rPr>
          <w:rFonts w:asciiTheme="minorHAnsi" w:eastAsiaTheme="minorEastAsia" w:hAnsiTheme="minorHAnsi" w:cstheme="minorBidi"/>
          <w:szCs w:val="22"/>
          <w:lang w:eastAsia="en-GB"/>
        </w:rPr>
        <w:tab/>
      </w:r>
      <w:r w:rsidRPr="003D153C">
        <w:rPr>
          <w:b/>
        </w:rPr>
        <w:t>Corrections required</w:t>
      </w:r>
      <w:r>
        <w:tab/>
      </w:r>
      <w:r>
        <w:fldChar w:fldCharType="begin"/>
      </w:r>
      <w:r>
        <w:instrText xml:space="preserve"> PAGEREF _Toc116028726 \h </w:instrText>
      </w:r>
      <w:r>
        <w:fldChar w:fldCharType="separate"/>
      </w:r>
      <w:r>
        <w:t>2</w:t>
      </w:r>
      <w:r>
        <w:fldChar w:fldCharType="end"/>
      </w:r>
    </w:p>
    <w:p w:rsidR="002A770C" w:rsidRDefault="002A770C">
      <w:pPr>
        <w:pStyle w:val="TOC2"/>
        <w:rPr>
          <w:rFonts w:asciiTheme="minorHAnsi" w:eastAsiaTheme="minorEastAsia" w:hAnsiTheme="minorHAnsi" w:cstheme="minorBidi"/>
          <w:sz w:val="22"/>
          <w:szCs w:val="22"/>
          <w:lang w:eastAsia="en-GB"/>
        </w:rPr>
      </w:pPr>
      <w:r w:rsidRPr="003D153C">
        <w:rPr>
          <w:rFonts w:cs="Arial"/>
          <w:b/>
          <w:lang w:eastAsia="en-GB"/>
        </w:rPr>
        <w:t>2.1</w:t>
      </w:r>
      <w:r>
        <w:rPr>
          <w:rFonts w:asciiTheme="minorHAnsi" w:eastAsiaTheme="minorEastAsia" w:hAnsiTheme="minorHAnsi" w:cstheme="minorBidi"/>
          <w:sz w:val="22"/>
          <w:szCs w:val="22"/>
          <w:lang w:eastAsia="en-GB"/>
        </w:rPr>
        <w:tab/>
      </w:r>
      <w:r w:rsidRPr="003D153C">
        <w:rPr>
          <w:rFonts w:cs="Arial"/>
          <w:b/>
          <w:color w:val="000000"/>
          <w:lang w:eastAsia="en-GB"/>
        </w:rPr>
        <w:t xml:space="preserve">Correction to the </w:t>
      </w:r>
      <w:r w:rsidRPr="003D153C">
        <w:rPr>
          <w:rFonts w:cs="Arial"/>
          <w:b/>
          <w:bCs/>
          <w:color w:val="000000"/>
          <w:lang w:val="en-US" w:eastAsia="en-GB"/>
        </w:rPr>
        <w:t xml:space="preserve">function </w:t>
      </w:r>
      <w:r w:rsidRPr="003D153C">
        <w:rPr>
          <w:b/>
        </w:rPr>
        <w:t>fl_TC_11_4_5_NR5GC_TestBody()</w:t>
      </w:r>
      <w:r>
        <w:tab/>
      </w:r>
      <w:r>
        <w:fldChar w:fldCharType="begin"/>
      </w:r>
      <w:r>
        <w:instrText xml:space="preserve"> PAGEREF _Toc116028727 \h </w:instrText>
      </w:r>
      <w:r>
        <w:fldChar w:fldCharType="separate"/>
      </w:r>
      <w:r>
        <w:t>2</w:t>
      </w:r>
      <w:r>
        <w:fldChar w:fldCharType="end"/>
      </w:r>
    </w:p>
    <w:p w:rsidR="00337F3A" w:rsidRDefault="007A73E5" w:rsidP="00337F3A">
      <w:pPr>
        <w:pStyle w:val="Heading1"/>
        <w:numPr>
          <w:ilvl w:val="0"/>
          <w:numId w:val="1"/>
        </w:numPr>
        <w:autoSpaceDN w:val="0"/>
        <w:rPr>
          <w:b/>
          <w:lang w:eastAsia="ja-JP"/>
        </w:rPr>
      </w:pPr>
      <w:r>
        <w:rPr>
          <w:rFonts w:cs="Arial"/>
          <w:noProof/>
        </w:rPr>
        <w:fldChar w:fldCharType="end"/>
      </w:r>
      <w:r w:rsidR="00337F3A"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Hlk114649573"/>
      <w:bookmarkStart w:id="30" w:name="_Hlk107318485"/>
      <w:bookmarkStart w:id="31" w:name="_Toc116028725"/>
      <w:r w:rsidR="00337F3A">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1"/>
    </w:p>
    <w:p w:rsidR="00337F3A" w:rsidRDefault="00337F3A" w:rsidP="00337F3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337F3A" w:rsidRDefault="00337F3A" w:rsidP="00337F3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337F3A" w:rsidRDefault="00337F3A" w:rsidP="00337F3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9"/>
    <w:bookmarkEnd w:id="3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32" w:name="_Toc122434488"/>
      <w:bookmarkStart w:id="33" w:name="_Toc295288959"/>
      <w:bookmarkStart w:id="34" w:name="_Toc116028726"/>
      <w:r w:rsidRPr="00854C55">
        <w:rPr>
          <w:b/>
        </w:rPr>
        <w:t>Corrections required</w:t>
      </w:r>
      <w:bookmarkEnd w:id="32"/>
      <w:bookmarkEnd w:id="33"/>
      <w:bookmarkEnd w:id="34"/>
    </w:p>
    <w:p w:rsidR="00FB0A08" w:rsidRPr="00586E2E"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35" w:name="_Toc116028727"/>
      <w:r>
        <w:rPr>
          <w:rFonts w:cs="Arial"/>
          <w:b/>
          <w:color w:val="000000"/>
          <w:lang w:eastAsia="en-GB"/>
        </w:rPr>
        <w:t>Correction to the</w:t>
      </w:r>
      <w:r w:rsidR="00FB0A08" w:rsidRPr="00B52828">
        <w:rPr>
          <w:rFonts w:cs="Arial"/>
          <w:b/>
          <w:color w:val="000000"/>
          <w:lang w:eastAsia="en-GB"/>
        </w:rPr>
        <w:t xml:space="preserve"> </w:t>
      </w:r>
      <w:r w:rsidR="002A3532">
        <w:rPr>
          <w:rFonts w:cs="Arial"/>
          <w:b/>
          <w:bCs/>
          <w:color w:val="000000"/>
          <w:lang w:val="en-US" w:eastAsia="en-GB"/>
        </w:rPr>
        <w:t xml:space="preserve">function </w:t>
      </w:r>
      <w:r w:rsidR="00D16D11" w:rsidRPr="00D16D11">
        <w:rPr>
          <w:b/>
          <w:noProof/>
        </w:rPr>
        <w:t>fl_TC_11_4_5_NR5GC_TestBody()</w:t>
      </w:r>
      <w:bookmarkEnd w:id="3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4013ED"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E44127" w:rsidRDefault="00D16D11" w:rsidP="002B42D8">
            <w:pPr>
              <w:pStyle w:val="CRCoverPage"/>
              <w:spacing w:after="0"/>
              <w:rPr>
                <w:noProof/>
              </w:rPr>
            </w:pPr>
            <w:r w:rsidRPr="00D16D11">
              <w:rPr>
                <w:noProof/>
              </w:rPr>
              <w:t>fl_TC_11_4_5_NR5GC_TestBody()</w:t>
            </w:r>
          </w:p>
        </w:tc>
      </w:tr>
      <w:tr w:rsidR="00FB0A08"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A047E" w:rsidRDefault="00AA047E" w:rsidP="00AA047E">
            <w:pPr>
              <w:pStyle w:val="CRCoverPage"/>
              <w:spacing w:after="0"/>
              <w:rPr>
                <w:noProof/>
              </w:rPr>
            </w:pPr>
            <w:r>
              <w:rPr>
                <w:noProof/>
              </w:rPr>
              <w:t>A</w:t>
            </w:r>
            <w:r w:rsidRPr="00EF50DE">
              <w:rPr>
                <w:noProof/>
              </w:rPr>
              <w:t>fter implementing</w:t>
            </w:r>
            <w:r>
              <w:rPr>
                <w:noProof/>
              </w:rPr>
              <w:t xml:space="preserve"> CR</w:t>
            </w:r>
            <w:r w:rsidRPr="00EF50DE">
              <w:rPr>
                <w:noProof/>
              </w:rPr>
              <w:t xml:space="preserve"> R5s221103</w:t>
            </w:r>
            <w:r>
              <w:rPr>
                <w:noProof/>
              </w:rPr>
              <w:t xml:space="preserve">, </w:t>
            </w:r>
          </w:p>
          <w:p w:rsidR="00AA047E" w:rsidRDefault="00AA047E" w:rsidP="00AA047E">
            <w:pPr>
              <w:pStyle w:val="CRCoverPage"/>
              <w:spacing w:after="0"/>
              <w:rPr>
                <w:noProof/>
              </w:rPr>
            </w:pPr>
            <w:r w:rsidRPr="0056411C">
              <w:rPr>
                <w:noProof/>
              </w:rPr>
              <w:t xml:space="preserve">The call </w:t>
            </w:r>
            <w:r>
              <w:rPr>
                <w:noProof/>
              </w:rPr>
              <w:t xml:space="preserve">of </w:t>
            </w:r>
            <w:r w:rsidRPr="0056411C">
              <w:rPr>
                <w:noProof/>
              </w:rPr>
              <w:t>function</w:t>
            </w:r>
            <w:r>
              <w:rPr>
                <w:noProof/>
              </w:rPr>
              <w:t xml:space="preserve"> </w:t>
            </w:r>
            <w:r w:rsidRPr="001E2EFC">
              <w:t>f_NR5GC_EmergencyCallReleaseMT(nr_Cell11)</w:t>
            </w:r>
            <w:r>
              <w:t xml:space="preserve"> </w:t>
            </w:r>
            <w:r>
              <w:rPr>
                <w:noProof/>
              </w:rPr>
              <w:t>causes problem for TC_11.4.5 because theTTCN keeps waiting for co-ordination message from IMS PTC. At the same time IMS PTC is waiting for a co-ordination message from NR PTC to release the Emergency call.</w:t>
            </w:r>
          </w:p>
          <w:p w:rsidR="00FB0A08" w:rsidRDefault="00AA047E" w:rsidP="00AA047E">
            <w:pPr>
              <w:pStyle w:val="CRCoverPage"/>
              <w:spacing w:after="0"/>
              <w:rPr>
                <w:noProof/>
              </w:rPr>
            </w:pPr>
            <w:r>
              <w:rPr>
                <w:noProof/>
              </w:rPr>
              <w:t>This needs to be handled.</w:t>
            </w:r>
          </w:p>
          <w:p w:rsidR="00D16D11" w:rsidRPr="00AD4ADA" w:rsidRDefault="00D16D11" w:rsidP="00D16D11">
            <w:pPr>
              <w:pStyle w:val="CRCoverPage"/>
              <w:spacing w:after="0"/>
              <w:rPr>
                <w:noProof/>
              </w:rPr>
            </w:pP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E2EFC" w:rsidRDefault="001E2EFC" w:rsidP="001E2EFC">
            <w:pPr>
              <w:pStyle w:val="CRCoverPage"/>
              <w:spacing w:after="0"/>
              <w:rPr>
                <w:noProof/>
              </w:rPr>
            </w:pPr>
            <w:r>
              <w:rPr>
                <w:noProof/>
              </w:rPr>
              <w:t xml:space="preserve">In the function </w:t>
            </w:r>
            <w:r w:rsidRPr="00D16D11">
              <w:rPr>
                <w:noProof/>
              </w:rPr>
              <w:t>fl_TC_11_4_5_NR5GC_TestBody()</w:t>
            </w:r>
          </w:p>
          <w:p w:rsidR="00790067" w:rsidRDefault="00790067" w:rsidP="00790067">
            <w:pPr>
              <w:pStyle w:val="CRCoverPage"/>
              <w:spacing w:after="0"/>
              <w:rPr>
                <w:noProof/>
              </w:rPr>
            </w:pPr>
          </w:p>
          <w:p w:rsidR="001E2EFC" w:rsidRDefault="001E2EFC" w:rsidP="001E2EFC">
            <w:pPr>
              <w:pStyle w:val="CRCoverPage"/>
              <w:spacing w:after="0"/>
              <w:rPr>
                <w:noProof/>
              </w:rPr>
            </w:pPr>
            <w:r>
              <w:t>Rep</w:t>
            </w:r>
            <w:r w:rsidR="00790067">
              <w:t xml:space="preserve">laced the </w:t>
            </w:r>
            <w:r w:rsidRPr="001E2EFC">
              <w:t>f_NR5GC_EmergencyCallReleaseMT(nr_Cell11)</w:t>
            </w:r>
            <w:r>
              <w:t xml:space="preserve"> </w:t>
            </w:r>
            <w:r>
              <w:rPr>
                <w:noProof/>
              </w:rPr>
              <w:t xml:space="preserve">with the </w:t>
            </w:r>
            <w:r w:rsidR="00790067">
              <w:rPr>
                <w:noProof/>
              </w:rPr>
              <w:t xml:space="preserve"> </w:t>
            </w:r>
            <w:r w:rsidR="00790067" w:rsidRPr="0056411C">
              <w:rPr>
                <w:noProof/>
              </w:rPr>
              <w:t>function</w:t>
            </w:r>
          </w:p>
          <w:p w:rsidR="001E2EFC" w:rsidRDefault="001E2EFC" w:rsidP="001E2EFC">
            <w:pPr>
              <w:pStyle w:val="CRCoverPage"/>
              <w:spacing w:after="0"/>
              <w:rPr>
                <w:noProof/>
              </w:rPr>
            </w:pPr>
          </w:p>
          <w:p w:rsidR="005C6479" w:rsidRPr="001124B3" w:rsidRDefault="00790067" w:rsidP="001E2EFC">
            <w:pPr>
              <w:pStyle w:val="CRCoverPage"/>
              <w:spacing w:after="0"/>
              <w:rPr>
                <w:noProof/>
              </w:rPr>
            </w:pPr>
            <w:r w:rsidRPr="0056411C">
              <w:rPr>
                <w:noProof/>
              </w:rPr>
              <w:t xml:space="preserve"> </w:t>
            </w:r>
            <w:r w:rsidR="001E2EFC" w:rsidRPr="001E2EFC">
              <w:rPr>
                <w:noProof/>
              </w:rPr>
              <w:t>fl_ReleaseCallWithOptionalDeregisterOrRelease(nr_Cell11)</w:t>
            </w:r>
            <w:r w:rsidR="001E2EFC">
              <w:rPr>
                <w:noProof/>
              </w:rPr>
              <w:t xml:space="preserve"> </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B0A08" w:rsidRPr="00CC39F9" w:rsidRDefault="00790067" w:rsidP="002B42D8">
            <w:pPr>
              <w:spacing w:after="0"/>
              <w:rPr>
                <w:rFonts w:ascii="Arial" w:hAnsi="Arial" w:cs="Arial"/>
                <w:lang w:eastAsia="en-GB"/>
              </w:rPr>
            </w:pPr>
            <w:r w:rsidRPr="00790067">
              <w:rPr>
                <w:rFonts w:ascii="Arial" w:hAnsi="Arial" w:cs="Arial"/>
                <w:lang w:eastAsia="en-GB"/>
              </w:rPr>
              <w:t>RRC_Others_NR5GC</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0A08" w:rsidRDefault="00FB0A08" w:rsidP="002B42D8">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1E2EFC" w:rsidRPr="001E2EFC" w:rsidRDefault="00D224F0" w:rsidP="001E2EFC">
            <w:pPr>
              <w:autoSpaceDE w:val="0"/>
              <w:autoSpaceDN w:val="0"/>
              <w:adjustRightInd w:val="0"/>
              <w:spacing w:after="0"/>
              <w:rPr>
                <w:rFonts w:ascii="Courier New" w:hAnsi="Courier New" w:cs="Courier New"/>
                <w:color w:val="000000"/>
                <w:lang w:eastAsia="de-DE"/>
              </w:rPr>
            </w:pPr>
            <w:r w:rsidRPr="00D224F0">
              <w:rPr>
                <w:rFonts w:ascii="Courier New" w:hAnsi="Courier New" w:cs="Courier New"/>
                <w:color w:val="000000"/>
                <w:lang w:eastAsia="de-DE"/>
              </w:rPr>
              <w:t xml:space="preserve">  </w:t>
            </w:r>
            <w:r w:rsidR="001E2EFC" w:rsidRPr="001E2EFC">
              <w:rPr>
                <w:rFonts w:ascii="Courier New" w:hAnsi="Courier New" w:cs="Courier New"/>
                <w:color w:val="000000"/>
                <w:lang w:eastAsia="de-DE"/>
              </w:rPr>
              <w:t>function fl_TC_11_4_5_NR5GC_</w:t>
            </w:r>
            <w:proofErr w:type="gramStart"/>
            <w:r w:rsidR="001E2EFC" w:rsidRPr="001E2EFC">
              <w:rPr>
                <w:rFonts w:ascii="Courier New" w:hAnsi="Courier New" w:cs="Courier New"/>
                <w:color w:val="000000"/>
                <w:lang w:eastAsia="de-DE"/>
              </w:rPr>
              <w:t>TestBody(</w:t>
            </w:r>
            <w:proofErr w:type="gramEnd"/>
            <w:r w:rsidR="001E2EFC" w:rsidRPr="001E2EFC">
              <w:rPr>
                <w:rFonts w:ascii="Courier New" w:hAnsi="Courier New" w:cs="Courier New"/>
                <w:color w:val="000000"/>
                <w:lang w:eastAsia="de-DE"/>
              </w:rPr>
              <w:t>) runs on NR5GC_PTC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NG_NAS_MSG_Indication_Type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GMM_MobilityInfo_Type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NR_SecurityParams_Type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TypeOfRegistration_Type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w:t>
            </w:r>
            <w:proofErr w:type="spellStart"/>
            <w:r w:rsidRPr="001E2EFC">
              <w:rPr>
                <w:rFonts w:ascii="Courier New" w:hAnsi="Courier New" w:cs="Courier New"/>
                <w:color w:val="000000"/>
                <w:lang w:eastAsia="de-DE"/>
              </w:rPr>
              <w:t>configures:NR</w:t>
            </w:r>
            <w:proofErr w:type="spellEnd"/>
            <w:r w:rsidRPr="001E2EFC">
              <w:rPr>
                <w:rFonts w:ascii="Courier New" w:hAnsi="Courier New" w:cs="Courier New"/>
                <w:color w:val="000000"/>
                <w:lang w:eastAsia="de-DE"/>
              </w:rPr>
              <w:t xml:space="preserve"> Cell 11 as "Serving cell" NR Cell 1 as "Non-Suitable "Off" cell</w:t>
            </w:r>
            <w:proofErr w:type="gramStart"/>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R5-217820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tsc_NR_ServingCellSSS_EPRE_FR1, tsc_NR_ServingCellSSS_EPRE_FR2);</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2"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UE transmits an RRCSetupRequest message.    //@sic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transmit an RRCSetupRequest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UE transmits an RRCSetupComplete message to confirm the successful completion of the connection establishment and a REGISTRATION REQUEST message indicating "mobility registration updating" is sent to update the registration of the actual tracking area.</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ReceivedMsg</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f_NR_RRC_ConnEst_DefWithNas</w:t>
            </w:r>
            <w:proofErr w:type="spellEnd"/>
            <w:r w:rsidRPr="001E2EFC">
              <w:rPr>
                <w:rFonts w:ascii="Courier New" w:hAnsi="Courier New" w:cs="Courier New"/>
                <w:color w:val="000000"/>
                <w:lang w:eastAsia="de-DE"/>
              </w:rPr>
              <w:t xml:space="preserve"> (nr_Cell11, </w:t>
            </w:r>
            <w:proofErr w:type="spellStart"/>
            <w:r w:rsidRPr="001E2EFC">
              <w:rPr>
                <w:rFonts w:ascii="Courier New" w:hAnsi="Courier New" w:cs="Courier New"/>
                <w:color w:val="000000"/>
                <w:lang w:eastAsia="de-DE"/>
              </w:rPr>
              <w:t>tsc_NR_RRC_TI_Def</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tsc_SHT_IntegrityProtected</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(not </w:t>
            </w:r>
            <w:proofErr w:type="spellStart"/>
            <w:r w:rsidRPr="001E2EFC">
              <w:rPr>
                <w:rFonts w:ascii="Courier New" w:hAnsi="Courier New" w:cs="Courier New"/>
                <w:color w:val="000000"/>
                <w:lang w:eastAsia="de-DE"/>
              </w:rPr>
              <w:t>f_Check_NG_RegistrationReqMsg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v_ReceivedMsg.Pdu</w:t>
            </w:r>
            <w:proofErr w:type="spellEnd"/>
            <w:r w:rsidRPr="001E2EFC">
              <w:rPr>
                <w:rFonts w:ascii="Courier New" w:hAnsi="Courier New" w:cs="Courier New"/>
                <w:color w:val="000000"/>
                <w:lang w:eastAsia="de-DE"/>
              </w:rPr>
              <w:t>, Mobility))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SetVerdictFailOrInconc</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__FILE__, __LINE__, "Registration </w:t>
            </w:r>
            <w:proofErr w:type="spell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 xml:space="preserve"> failed");</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5"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sends a REGISTRATION REJECT message containing 5GMM cause value = #15 (No suitable cells in tracking area).</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SRB.send</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cas_NR_SRB_NasPdu_</w:t>
            </w:r>
            <w:proofErr w:type="gram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nr_Cell11,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tsc_NR_RbId_SRB1, // No SRB2 so must be on SRB1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cs_NG_NAS_</w:t>
            </w:r>
            <w:proofErr w:type="gramStart"/>
            <w:r w:rsidRPr="001E2EFC">
              <w:rPr>
                <w:rFonts w:ascii="Courier New" w:hAnsi="Courier New" w:cs="Courier New"/>
                <w:color w:val="000000"/>
                <w:lang w:eastAsia="de-DE"/>
              </w:rPr>
              <w:t>Request</w:t>
            </w:r>
            <w:proofErr w:type="spellEnd"/>
            <w:r w:rsidRPr="001E2EFC">
              <w:rPr>
                <w:rFonts w:ascii="Courier New" w:hAnsi="Courier New" w:cs="Courier New"/>
                <w:color w:val="000000"/>
                <w:lang w:eastAsia="de-DE"/>
              </w:rPr>
              <w:t>(</w:t>
            </w:r>
            <w:proofErr w:type="spellStart"/>
            <w:proofErr w:type="gramEnd"/>
            <w:r w:rsidRPr="001E2EFC">
              <w:rPr>
                <w:rFonts w:ascii="Courier New" w:hAnsi="Courier New" w:cs="Courier New"/>
                <w:color w:val="000000"/>
                <w:lang w:eastAsia="de-DE"/>
              </w:rPr>
              <w:t>tsc_SHT_IntegrityProtected_Ciphered</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cs_NG_REGISTRATION_REJECT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cs_GMM_GSM_Cause</w:t>
            </w:r>
            <w:proofErr w:type="spellEnd"/>
            <w:r w:rsidRPr="001E2EFC">
              <w:rPr>
                <w:rFonts w:ascii="Courier New" w:hAnsi="Courier New" w:cs="Courier New"/>
                <w:color w:val="000000"/>
                <w:lang w:eastAsia="de-DE"/>
              </w:rPr>
              <w:t>(omit, tsc_NR5GCCause_NoSuitableCellsInTA)))));</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6"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transmits an </w:t>
            </w:r>
            <w:proofErr w:type="spellStart"/>
            <w:r w:rsidRPr="001E2EFC">
              <w:rPr>
                <w:rFonts w:ascii="Courier New" w:hAnsi="Courier New" w:cs="Courier New"/>
                <w:color w:val="000000"/>
                <w:lang w:eastAsia="de-DE"/>
              </w:rPr>
              <w:t>RRCRelease</w:t>
            </w:r>
            <w:proofErr w:type="spellEnd"/>
            <w:r w:rsidRPr="001E2EFC">
              <w:rPr>
                <w:rFonts w:ascii="Courier New" w:hAnsi="Courier New" w:cs="Courier New"/>
                <w:color w:val="000000"/>
                <w:lang w:eastAsia="de-DE"/>
              </w:rPr>
              <w:t xml:space="preserve">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"Steps 7"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emergency call dialling an emergency number e.g. 112 or 911). (NOTE 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RequestIMSEmergencyCall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8"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f_NR5GC_EmergencyCallLimitedService(nr_Cell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8");//@sic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9-10"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10A"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r w:rsidRPr="001E2EFC">
              <w:rPr>
                <w:rFonts w:ascii="Courier New" w:hAnsi="Courier New" w:cs="Courier New"/>
                <w:color w:val="000000"/>
                <w:highlight w:val="yellow"/>
                <w:lang w:eastAsia="de-DE"/>
              </w:rPr>
              <w:t>f_NR5GC_EmergencyCallReleaseMT(nr_Cell11);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10B-12b1"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//Void //@sic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12A"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releases the RRC connection</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f_IMS_IPCAN_</w:t>
            </w:r>
            <w:proofErr w:type="gramStart"/>
            <w:r w:rsidRPr="001E2EFC">
              <w:rPr>
                <w:rFonts w:ascii="Courier New" w:hAnsi="Courier New" w:cs="Courier New"/>
                <w:color w:val="000000"/>
                <w:lang w:eastAsia="de-DE"/>
              </w:rPr>
              <w:t>SendCoOrdMsg(</w:t>
            </w:r>
            <w:proofErr w:type="gramEnd"/>
            <w:r w:rsidRPr="001E2EFC">
              <w:rPr>
                <w:rFonts w:ascii="Courier New" w:hAnsi="Courier New" w:cs="Courier New"/>
                <w:color w:val="000000"/>
                <w:lang w:eastAsia="de-DE"/>
              </w:rPr>
              <w:t>IMS[tsc_Index_IMS1],cms_IPCAN_IMS_Reset);//@sic R5s210875 R5s211354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12B"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non-emergency call.</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R5-216201 sic@//@sic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12C"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transmit an RRCSetupRequest message for initial registration procedure on NR Cell 11 within the next 10 seconds?</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f_NR_CheckNoRRCSetupReq</w:t>
            </w:r>
            <w:proofErr w:type="spellEnd"/>
            <w:r w:rsidRPr="001E2EFC">
              <w:rPr>
                <w:rFonts w:ascii="Courier New" w:hAnsi="Courier New" w:cs="Courier New"/>
                <w:color w:val="000000"/>
                <w:lang w:eastAsia="de-DE"/>
              </w:rPr>
              <w:t xml:space="preserve"> (nr_Cell11, </w:t>
            </w:r>
            <w:proofErr w:type="gramStart"/>
            <w:r w:rsidRPr="001E2EFC">
              <w:rPr>
                <w:rFonts w:ascii="Courier New" w:hAnsi="Courier New" w:cs="Courier New"/>
                <w:color w:val="000000"/>
                <w:lang w:eastAsia="de-DE"/>
              </w:rPr>
              <w:t>10.0);/</w:t>
            </w:r>
            <w:proofErr w:type="gramEnd"/>
            <w:r w:rsidRPr="001E2EFC">
              <w:rPr>
                <w:rFonts w:ascii="Courier New" w:hAnsi="Courier New" w:cs="Courier New"/>
                <w:color w:val="000000"/>
                <w:lang w:eastAsia="de-DE"/>
              </w:rPr>
              <w:t>/@sic R5-216201 sic@//@sic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configures: NR Cell 1 as "Suitable neighbour intra-frequency </w:t>
            </w:r>
            <w:proofErr w:type="spellStart"/>
            <w:r w:rsidRPr="001E2EFC">
              <w:rPr>
                <w:rFonts w:ascii="Courier New" w:hAnsi="Courier New" w:cs="Courier New"/>
                <w:color w:val="000000"/>
                <w:lang w:eastAsia="de-DE"/>
              </w:rPr>
              <w:t>cell</w:t>
            </w:r>
            <w:proofErr w:type="gramStart"/>
            <w:r w:rsidRPr="001E2EFC">
              <w:rPr>
                <w:rFonts w:ascii="Courier New" w:hAnsi="Courier New" w:cs="Courier New"/>
                <w:color w:val="000000"/>
                <w:lang w:eastAsia="de-DE"/>
              </w:rPr>
              <w:t>",NR</w:t>
            </w:r>
            <w:proofErr w:type="spellEnd"/>
            <w:proofErr w:type="gramEnd"/>
            <w:r w:rsidRPr="001E2EFC">
              <w:rPr>
                <w:rFonts w:ascii="Courier New" w:hAnsi="Courier New" w:cs="Courier New"/>
                <w:color w:val="000000"/>
                <w:lang w:eastAsia="de-DE"/>
              </w:rPr>
              <w:t xml:space="preserve"> Cell 11 as "Serving cell"//@sic R5-217820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tsc_NR_SuitableIntraFreqCellSSS_EPRE_FR1, tsc_NR_SuitableIntraFreqCellSSS_EPRE_FR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R5s210875 R5s211354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tsc_NR_NonSuitableCellSSS_EPRE_FR1, tsc_NR_NonSuitableCellSSS_EPRE_FR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R5-225410 R5-217820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SRB.check</w:t>
            </w:r>
            <w:proofErr w:type="spellEnd"/>
            <w:r w:rsidRPr="001E2EFC">
              <w:rPr>
                <w:rFonts w:ascii="Courier New" w:hAnsi="Courier New" w:cs="Courier New"/>
                <w:color w:val="000000"/>
                <w:lang w:eastAsia="de-DE"/>
              </w:rPr>
              <w:t>(</w:t>
            </w:r>
            <w:proofErr w:type="gramStart"/>
            <w:r w:rsidRPr="001E2EFC">
              <w:rPr>
                <w:rFonts w:ascii="Courier New" w:hAnsi="Courier New" w:cs="Courier New"/>
                <w:color w:val="000000"/>
                <w:lang w:eastAsia="de-DE"/>
              </w:rPr>
              <w:t>receive(</w:t>
            </w:r>
            <w:proofErr w:type="gramEnd"/>
            <w:r w:rsidRPr="001E2EFC">
              <w:rPr>
                <w:rFonts w:ascii="Courier New" w:hAnsi="Courier New" w:cs="Courier New"/>
                <w:color w:val="000000"/>
                <w:lang w:eastAsia="de-DE"/>
              </w:rPr>
              <w:t>car_NR_SRB0_RrcPdu_IND(nr_Cell1, cr_38508_RRCSetupRequest(</w:t>
            </w:r>
            <w:proofErr w:type="spellStart"/>
            <w:r w:rsidRPr="001E2EFC">
              <w:rPr>
                <w:rFonts w:ascii="Courier New" w:hAnsi="Courier New" w:cs="Courier New"/>
                <w:color w:val="000000"/>
                <w:lang w:eastAsia="de-DE"/>
              </w:rPr>
              <w:t>cr_NR_EstablishmentCause_Any</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14 passed");</w:t>
            </w:r>
          </w:p>
          <w:p w:rsidR="001E2EFC" w:rsidRPr="001E2EFC" w:rsidRDefault="001E2EFC" w:rsidP="001E2EFC">
            <w:pPr>
              <w:autoSpaceDE w:val="0"/>
              <w:autoSpaceDN w:val="0"/>
              <w:adjustRightInd w:val="0"/>
              <w:spacing w:after="0"/>
              <w:rPr>
                <w:rFonts w:ascii="Courier New" w:hAnsi="Courier New" w:cs="Courier New"/>
                <w:color w:val="000000"/>
                <w:lang w:eastAsia="de-DE"/>
              </w:rPr>
            </w:pP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f_NR5GC_MobileInfo_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f_NR5GC_Security_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f_NR_Security_Get</w:t>
            </w:r>
            <w:proofErr w:type="spell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Integrity.Algorithm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px_NR_IntegrityProtAlgorithm</w:t>
            </w:r>
            <w:proofErr w:type="spell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Ciphering.Algorithm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px_NR_CipheringAlgorithm</w:t>
            </w:r>
            <w:proofErr w:type="spell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f_NR_Security_Set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TypeOfRegistration</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f_NR5GC_InitialOrMobilityRegistrationRequest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nr_Cell1);//@sic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"17a1-17b3a1" </w:t>
            </w:r>
            <w:proofErr w:type="spellStart"/>
            <w:r w:rsidRPr="001E2EFC">
              <w:rPr>
                <w:rFonts w:ascii="Courier New" w:hAnsi="Courier New" w:cs="Courier New"/>
                <w:color w:val="000000"/>
                <w:lang w:eastAsia="de-DE"/>
              </w:rPr>
              <w:t>siclog</w:t>
            </w:r>
            <w:proofErr w:type="spellEnd"/>
            <w:proofErr w:type="gramStart"/>
            <w:r w:rsidRPr="001E2EFC">
              <w:rPr>
                <w:rFonts w:ascii="Courier New" w:hAnsi="Courier New" w:cs="Courier New"/>
                <w:color w:val="000000"/>
                <w:lang w:eastAsia="de-DE"/>
              </w:rPr>
              <w:t>@  @</w:t>
            </w:r>
            <w:proofErr w:type="gramEnd"/>
            <w:r w:rsidRPr="001E2EFC">
              <w:rPr>
                <w:rFonts w:ascii="Courier New" w:hAnsi="Courier New" w:cs="Courier New"/>
                <w:color w:val="000000"/>
                <w:lang w:eastAsia="de-DE"/>
              </w:rPr>
              <w:t>sic R5-202600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Initial_Secure</w:t>
            </w:r>
            <w:proofErr w:type="spellEnd"/>
            <w:r w:rsidRPr="001E2EFC">
              <w:rPr>
                <w:rFonts w:ascii="Courier New" w:hAnsi="Courier New" w:cs="Courier New"/>
                <w:color w:val="000000"/>
                <w:lang w:eastAsia="de-DE"/>
              </w:rPr>
              <w:t>)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"17a1-17a16a1"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f_NR5GC_RRC_Idle_Steps5_20(</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TESTMode_</w:t>
            </w:r>
            <w:proofErr w:type="gramStart"/>
            <w:r w:rsidRPr="001E2EFC">
              <w:rPr>
                <w:rFonts w:ascii="Courier New" w:hAnsi="Courier New" w:cs="Courier New"/>
                <w:color w:val="000000"/>
                <w:lang w:eastAsia="de-DE"/>
              </w:rPr>
              <w:t>OFF</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else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Mobility)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"17b1-17b3a1"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f_NR5GC_MobilityRegistration_Steps4_6(nr_Cell1,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455951"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2C2496" w:rsidRPr="00455951" w:rsidRDefault="002C2496" w:rsidP="002B0E7C">
            <w:pPr>
              <w:autoSpaceDE w:val="0"/>
              <w:autoSpaceDN w:val="0"/>
              <w:adjustRightInd w:val="0"/>
              <w:spacing w:after="0"/>
              <w:rPr>
                <w:rFonts w:ascii="Courier New" w:hAnsi="Courier New" w:cs="Courier New"/>
                <w:color w:val="000000"/>
                <w:lang w:eastAsia="de-DE"/>
              </w:rPr>
            </w:pP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1E2EFC" w:rsidRPr="001E2EFC" w:rsidRDefault="003048CC" w:rsidP="001E2EFC">
            <w:pPr>
              <w:autoSpaceDE w:val="0"/>
              <w:autoSpaceDN w:val="0"/>
              <w:adjustRightInd w:val="0"/>
              <w:spacing w:after="0"/>
              <w:rPr>
                <w:rFonts w:ascii="Courier New" w:hAnsi="Courier New" w:cs="Courier New"/>
                <w:color w:val="000000"/>
                <w:lang w:eastAsia="de-DE"/>
              </w:rPr>
            </w:pPr>
            <w:r w:rsidRPr="003048CC">
              <w:rPr>
                <w:rFonts w:ascii="Courier New" w:hAnsi="Courier New" w:cs="Courier New"/>
                <w:color w:val="000000"/>
                <w:lang w:eastAsia="de-DE"/>
              </w:rPr>
              <w:t xml:space="preserve">   </w:t>
            </w:r>
            <w:r w:rsidR="001E2EFC" w:rsidRPr="001E2EFC">
              <w:rPr>
                <w:rFonts w:ascii="Courier New" w:hAnsi="Courier New" w:cs="Courier New"/>
                <w:color w:val="000000"/>
                <w:lang w:eastAsia="de-DE"/>
              </w:rPr>
              <w:t>function fl_TC_11_4_5_NR5GC_</w:t>
            </w:r>
            <w:proofErr w:type="gramStart"/>
            <w:r w:rsidR="001E2EFC" w:rsidRPr="001E2EFC">
              <w:rPr>
                <w:rFonts w:ascii="Courier New" w:hAnsi="Courier New" w:cs="Courier New"/>
                <w:color w:val="000000"/>
                <w:lang w:eastAsia="de-DE"/>
              </w:rPr>
              <w:t>TestBody(</w:t>
            </w:r>
            <w:proofErr w:type="gramEnd"/>
            <w:r w:rsidR="001E2EFC" w:rsidRPr="001E2EFC">
              <w:rPr>
                <w:rFonts w:ascii="Courier New" w:hAnsi="Courier New" w:cs="Courier New"/>
                <w:color w:val="000000"/>
                <w:lang w:eastAsia="de-DE"/>
              </w:rPr>
              <w:t>) runs on NR5GC_PTC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NG_NAS_MSG_Indication_Type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GMM_MobilityInfo_Type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NR_SecurityParams_Type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TypeOfRegistration_Type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w:t>
            </w:r>
            <w:proofErr w:type="spellStart"/>
            <w:r w:rsidRPr="001E2EFC">
              <w:rPr>
                <w:rFonts w:ascii="Courier New" w:hAnsi="Courier New" w:cs="Courier New"/>
                <w:color w:val="000000"/>
                <w:lang w:eastAsia="de-DE"/>
              </w:rPr>
              <w:t>configures:NR</w:t>
            </w:r>
            <w:proofErr w:type="spellEnd"/>
            <w:r w:rsidRPr="001E2EFC">
              <w:rPr>
                <w:rFonts w:ascii="Courier New" w:hAnsi="Courier New" w:cs="Courier New"/>
                <w:color w:val="000000"/>
                <w:lang w:eastAsia="de-DE"/>
              </w:rPr>
              <w:t xml:space="preserve"> Cell 11 as "Serving cell" NR Cell 1 as "Non-Suitable "Off" cell</w:t>
            </w:r>
            <w:proofErr w:type="gramStart"/>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R5-217820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tsc_NR_ServingCellSSS_EPRE_FR1, tsc_NR_ServingCellSSS_EPRE_FR2);</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2"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UE transmits an RRCSetupRequest message.    //@sic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transmit an RRCSetupRequest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//The UE transmits an RRCSetupComplete message to confirm the successful completion of the connection establishment and a REGISTRATION REQUEST message indicating "mobility registration updating" is sent to update the registration of the actual tracking area.</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ReceivedMsg</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f_NR_RRC_ConnEst_DefWithNas</w:t>
            </w:r>
            <w:proofErr w:type="spellEnd"/>
            <w:r w:rsidRPr="001E2EFC">
              <w:rPr>
                <w:rFonts w:ascii="Courier New" w:hAnsi="Courier New" w:cs="Courier New"/>
                <w:color w:val="000000"/>
                <w:lang w:eastAsia="de-DE"/>
              </w:rPr>
              <w:t xml:space="preserve"> (nr_Cell11, </w:t>
            </w:r>
            <w:proofErr w:type="spellStart"/>
            <w:r w:rsidRPr="001E2EFC">
              <w:rPr>
                <w:rFonts w:ascii="Courier New" w:hAnsi="Courier New" w:cs="Courier New"/>
                <w:color w:val="000000"/>
                <w:lang w:eastAsia="de-DE"/>
              </w:rPr>
              <w:t>tsc_NR_RRC_TI_Def</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tsc_SHT_IntegrityProtected</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(not </w:t>
            </w:r>
            <w:proofErr w:type="spellStart"/>
            <w:r w:rsidRPr="001E2EFC">
              <w:rPr>
                <w:rFonts w:ascii="Courier New" w:hAnsi="Courier New" w:cs="Courier New"/>
                <w:color w:val="000000"/>
                <w:lang w:eastAsia="de-DE"/>
              </w:rPr>
              <w:t>f_Check_NG_RegistrationReqMsg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v_ReceivedMsg.Pdu</w:t>
            </w:r>
            <w:proofErr w:type="spellEnd"/>
            <w:r w:rsidRPr="001E2EFC">
              <w:rPr>
                <w:rFonts w:ascii="Courier New" w:hAnsi="Courier New" w:cs="Courier New"/>
                <w:color w:val="000000"/>
                <w:lang w:eastAsia="de-DE"/>
              </w:rPr>
              <w:t>, Mobility))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SetVerdictFailOrInconc</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__FILE__, __LINE__, "Registration </w:t>
            </w:r>
            <w:proofErr w:type="spell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 xml:space="preserve"> failed");</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5"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sends a REGISTRATION REJECT message containing 5GMM cause value = #15 (No suitable cells in tracking area).</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SRB.send</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cas_NR_SRB_NasPdu_</w:t>
            </w:r>
            <w:proofErr w:type="gram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nr_Cell11,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tsc_NR_RbId_SRB1, // No SRB2 so must be on SRB1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cs_NG_NAS_</w:t>
            </w:r>
            <w:proofErr w:type="gramStart"/>
            <w:r w:rsidRPr="001E2EFC">
              <w:rPr>
                <w:rFonts w:ascii="Courier New" w:hAnsi="Courier New" w:cs="Courier New"/>
                <w:color w:val="000000"/>
                <w:lang w:eastAsia="de-DE"/>
              </w:rPr>
              <w:t>Request</w:t>
            </w:r>
            <w:proofErr w:type="spellEnd"/>
            <w:r w:rsidRPr="001E2EFC">
              <w:rPr>
                <w:rFonts w:ascii="Courier New" w:hAnsi="Courier New" w:cs="Courier New"/>
                <w:color w:val="000000"/>
                <w:lang w:eastAsia="de-DE"/>
              </w:rPr>
              <w:t>(</w:t>
            </w:r>
            <w:proofErr w:type="spellStart"/>
            <w:proofErr w:type="gramEnd"/>
            <w:r w:rsidRPr="001E2EFC">
              <w:rPr>
                <w:rFonts w:ascii="Courier New" w:hAnsi="Courier New" w:cs="Courier New"/>
                <w:color w:val="000000"/>
                <w:lang w:eastAsia="de-DE"/>
              </w:rPr>
              <w:t>tsc_SHT_IntegrityProtected_Ciphered</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cs_NG_REGISTRATION_REJECT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cs_GMM_GSM_Cause</w:t>
            </w:r>
            <w:proofErr w:type="spellEnd"/>
            <w:r w:rsidRPr="001E2EFC">
              <w:rPr>
                <w:rFonts w:ascii="Courier New" w:hAnsi="Courier New" w:cs="Courier New"/>
                <w:color w:val="000000"/>
                <w:lang w:eastAsia="de-DE"/>
              </w:rPr>
              <w:t>(omit, tsc_NR5GCCause_NoSuitableCellsInTA)))));</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6"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transmits an </w:t>
            </w:r>
            <w:proofErr w:type="spellStart"/>
            <w:r w:rsidRPr="001E2EFC">
              <w:rPr>
                <w:rFonts w:ascii="Courier New" w:hAnsi="Courier New" w:cs="Courier New"/>
                <w:color w:val="000000"/>
                <w:lang w:eastAsia="de-DE"/>
              </w:rPr>
              <w:t>RRCRelease</w:t>
            </w:r>
            <w:proofErr w:type="spellEnd"/>
            <w:r w:rsidRPr="001E2EFC">
              <w:rPr>
                <w:rFonts w:ascii="Courier New" w:hAnsi="Courier New" w:cs="Courier New"/>
                <w:color w:val="000000"/>
                <w:lang w:eastAsia="de-DE"/>
              </w:rPr>
              <w:t xml:space="preserve">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"Steps 7"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emergency call dialling an emergency number e.g. 112 or 911). (NOTE 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RequestIMSEmergencyCall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8"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f_NR5GC_EmergencyCallLimitedService(nr_Cell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8");//@sic R5-216201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9-10"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10A"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p>
          <w:p w:rsid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r w:rsidRPr="001E2EFC">
              <w:rPr>
                <w:rFonts w:ascii="Courier New" w:hAnsi="Courier New" w:cs="Courier New"/>
                <w:color w:val="000000"/>
                <w:highlight w:val="yellow"/>
                <w:lang w:eastAsia="de-DE"/>
              </w:rPr>
              <w:t>//f_NR5GC_EmergencyCallReleaseMT(nr_Cell</w:t>
            </w:r>
            <w:proofErr w:type="gramStart"/>
            <w:r w:rsidRPr="001E2EFC">
              <w:rPr>
                <w:rFonts w:ascii="Courier New" w:hAnsi="Courier New" w:cs="Courier New"/>
                <w:color w:val="000000"/>
                <w:highlight w:val="yellow"/>
                <w:lang w:eastAsia="de-DE"/>
              </w:rPr>
              <w:t>11);/</w:t>
            </w:r>
            <w:proofErr w:type="gramEnd"/>
            <w:r w:rsidRPr="001E2EFC">
              <w:rPr>
                <w:rFonts w:ascii="Courier New" w:hAnsi="Courier New" w:cs="Courier New"/>
                <w:color w:val="000000"/>
                <w:highlight w:val="yellow"/>
                <w:lang w:eastAsia="de-DE"/>
              </w:rPr>
              <w:t>/WA#WI-11_4_5</w:t>
            </w: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p>
          <w:p w:rsidR="001E2EFC" w:rsidRPr="001E2EFC" w:rsidRDefault="001E2EFC" w:rsidP="001E2EFC">
            <w:pPr>
              <w:autoSpaceDE w:val="0"/>
              <w:autoSpaceDN w:val="0"/>
              <w:adjustRightInd w:val="0"/>
              <w:spacing w:after="0"/>
              <w:rPr>
                <w:rFonts w:ascii="Courier New" w:hAnsi="Courier New" w:cs="Courier New"/>
                <w:b/>
                <w:color w:val="000000"/>
                <w:lang w:eastAsia="de-DE"/>
              </w:rPr>
            </w:pPr>
            <w:r w:rsidRPr="001E2EFC">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1E2EFC">
              <w:rPr>
                <w:rFonts w:ascii="Courier New" w:hAnsi="Courier New" w:cs="Courier New"/>
                <w:color w:val="000000"/>
                <w:lang w:eastAsia="de-DE"/>
              </w:rPr>
              <w:t xml:space="preserve"> </w:t>
            </w:r>
            <w:proofErr w:type="spellStart"/>
            <w:r w:rsidRPr="001E2EFC">
              <w:rPr>
                <w:rFonts w:ascii="Courier New" w:hAnsi="Courier New" w:cs="Courier New"/>
                <w:b/>
                <w:color w:val="000000"/>
                <w:highlight w:val="yellow"/>
                <w:lang w:eastAsia="de-DE"/>
              </w:rPr>
              <w:t>fl_ReleaseCallWithOptionalDeregisterOrRelease</w:t>
            </w:r>
            <w:proofErr w:type="spellEnd"/>
            <w:r w:rsidRPr="001E2EFC">
              <w:rPr>
                <w:rFonts w:ascii="Courier New" w:hAnsi="Courier New" w:cs="Courier New"/>
                <w:b/>
                <w:color w:val="000000"/>
                <w:highlight w:val="yellow"/>
                <w:lang w:eastAsia="de-DE"/>
              </w:rPr>
              <w:t>(nr_Cell11);</w:t>
            </w:r>
          </w:p>
          <w:p w:rsidR="001E2EFC" w:rsidRPr="001E2EFC" w:rsidRDefault="001E2EFC" w:rsidP="001E2EFC">
            <w:pPr>
              <w:autoSpaceDE w:val="0"/>
              <w:autoSpaceDN w:val="0"/>
              <w:adjustRightInd w:val="0"/>
              <w:spacing w:after="0"/>
              <w:rPr>
                <w:rFonts w:ascii="Courier New" w:hAnsi="Courier New" w:cs="Courier New"/>
                <w:color w:val="000000"/>
                <w:lang w:eastAsia="de-DE"/>
              </w:rPr>
            </w:pP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10B-12b1"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//Void //@sic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12A"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releases the RRC connection</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f_IMS_IPCAN_</w:t>
            </w:r>
            <w:proofErr w:type="gramStart"/>
            <w:r w:rsidRPr="001E2EFC">
              <w:rPr>
                <w:rFonts w:ascii="Courier New" w:hAnsi="Courier New" w:cs="Courier New"/>
                <w:color w:val="000000"/>
                <w:lang w:eastAsia="de-DE"/>
              </w:rPr>
              <w:t>SendCoOrdMsg(</w:t>
            </w:r>
            <w:proofErr w:type="gramEnd"/>
            <w:r w:rsidRPr="001E2EFC">
              <w:rPr>
                <w:rFonts w:ascii="Courier New" w:hAnsi="Courier New" w:cs="Courier New"/>
                <w:color w:val="000000"/>
                <w:lang w:eastAsia="de-DE"/>
              </w:rPr>
              <w:t>IMS[tsc_Index_IMS1],cms_IPCAN_IMS_Reset);//@sic R5s210875 R5s211354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12B"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non-emergency call.</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R5-216201 sic@//@sic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12C"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transmit an RRCSetupRequest message for initial registration procedure on NR Cell 11 within the next 10 seconds?</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f_NR_CheckNoRRCSetupReq</w:t>
            </w:r>
            <w:proofErr w:type="spellEnd"/>
            <w:r w:rsidRPr="001E2EFC">
              <w:rPr>
                <w:rFonts w:ascii="Courier New" w:hAnsi="Courier New" w:cs="Courier New"/>
                <w:color w:val="000000"/>
                <w:lang w:eastAsia="de-DE"/>
              </w:rPr>
              <w:t xml:space="preserve"> (nr_Cell11, </w:t>
            </w:r>
            <w:proofErr w:type="gramStart"/>
            <w:r w:rsidRPr="001E2EFC">
              <w:rPr>
                <w:rFonts w:ascii="Courier New" w:hAnsi="Courier New" w:cs="Courier New"/>
                <w:color w:val="000000"/>
                <w:lang w:eastAsia="de-DE"/>
              </w:rPr>
              <w:t>10.0);/</w:t>
            </w:r>
            <w:proofErr w:type="gramEnd"/>
            <w:r w:rsidRPr="001E2EFC">
              <w:rPr>
                <w:rFonts w:ascii="Courier New" w:hAnsi="Courier New" w:cs="Courier New"/>
                <w:color w:val="000000"/>
                <w:lang w:eastAsia="de-DE"/>
              </w:rPr>
              <w:t>/@sic R5-216201 sic@//@sic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configures: NR Cell 1 as "Suitable neighbour intra-frequency </w:t>
            </w:r>
            <w:proofErr w:type="spellStart"/>
            <w:r w:rsidRPr="001E2EFC">
              <w:rPr>
                <w:rFonts w:ascii="Courier New" w:hAnsi="Courier New" w:cs="Courier New"/>
                <w:color w:val="000000"/>
                <w:lang w:eastAsia="de-DE"/>
              </w:rPr>
              <w:t>cell</w:t>
            </w:r>
            <w:proofErr w:type="gramStart"/>
            <w:r w:rsidRPr="001E2EFC">
              <w:rPr>
                <w:rFonts w:ascii="Courier New" w:hAnsi="Courier New" w:cs="Courier New"/>
                <w:color w:val="000000"/>
                <w:lang w:eastAsia="de-DE"/>
              </w:rPr>
              <w:t>",NR</w:t>
            </w:r>
            <w:proofErr w:type="spellEnd"/>
            <w:proofErr w:type="gramEnd"/>
            <w:r w:rsidRPr="001E2EFC">
              <w:rPr>
                <w:rFonts w:ascii="Courier New" w:hAnsi="Courier New" w:cs="Courier New"/>
                <w:color w:val="000000"/>
                <w:lang w:eastAsia="de-DE"/>
              </w:rPr>
              <w:t xml:space="preserve"> Cell 11 as "Serving cell"//@sic R5-217820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tsc_NR_SuitableIntraFreqCellSSS_EPRE_FR1, tsc_NR_SuitableIntraFreqCellSSS_EPRE_FR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R5s210875 R5s211354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tsc_NR_NonSuitableCellSSS_EPRE_FR1, tsc_NR_NonSuitableCellSSS_EPRE_FR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R5-225410 R5-217820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"Step 14"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SRB.check</w:t>
            </w:r>
            <w:proofErr w:type="spellEnd"/>
            <w:r w:rsidRPr="001E2EFC">
              <w:rPr>
                <w:rFonts w:ascii="Courier New" w:hAnsi="Courier New" w:cs="Courier New"/>
                <w:color w:val="000000"/>
                <w:lang w:eastAsia="de-DE"/>
              </w:rPr>
              <w:t>(</w:t>
            </w:r>
            <w:proofErr w:type="gramStart"/>
            <w:r w:rsidRPr="001E2EFC">
              <w:rPr>
                <w:rFonts w:ascii="Courier New" w:hAnsi="Courier New" w:cs="Courier New"/>
                <w:color w:val="000000"/>
                <w:lang w:eastAsia="de-DE"/>
              </w:rPr>
              <w:t>receive(</w:t>
            </w:r>
            <w:proofErr w:type="gramEnd"/>
            <w:r w:rsidRPr="001E2EFC">
              <w:rPr>
                <w:rFonts w:ascii="Courier New" w:hAnsi="Courier New" w:cs="Courier New"/>
                <w:color w:val="000000"/>
                <w:lang w:eastAsia="de-DE"/>
              </w:rPr>
              <w:t>car_NR_SRB0_RrcPdu_IND(nr_Cell1, cr_38508_RRCSetupRequest(</w:t>
            </w:r>
            <w:proofErr w:type="spellStart"/>
            <w:r w:rsidRPr="001E2EFC">
              <w:rPr>
                <w:rFonts w:ascii="Courier New" w:hAnsi="Courier New" w:cs="Courier New"/>
                <w:color w:val="000000"/>
                <w:lang w:eastAsia="de-DE"/>
              </w:rPr>
              <w:t>cr_NR_EstablishmentCause_Any</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14 passed");</w:t>
            </w:r>
          </w:p>
          <w:p w:rsidR="001E2EFC" w:rsidRPr="001E2EFC" w:rsidRDefault="001E2EFC" w:rsidP="001E2EFC">
            <w:pPr>
              <w:autoSpaceDE w:val="0"/>
              <w:autoSpaceDN w:val="0"/>
              <w:adjustRightInd w:val="0"/>
              <w:spacing w:after="0"/>
              <w:rPr>
                <w:rFonts w:ascii="Courier New" w:hAnsi="Courier New" w:cs="Courier New"/>
                <w:color w:val="000000"/>
                <w:lang w:eastAsia="de-DE"/>
              </w:rPr>
            </w:pP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f_NR5GC_MobileInfo_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f_NR5GC_Security_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f_NR_Security_Get</w:t>
            </w:r>
            <w:proofErr w:type="spell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Integrity.Algorithm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px_NR_IntegrityProtAlgorithm</w:t>
            </w:r>
            <w:proofErr w:type="spell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Ciphering.Algorithm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px_NR_CipheringAlgorithm</w:t>
            </w:r>
            <w:proofErr w:type="spell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f_NR_Security_Set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TypeOfRegistration</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f_NR5GC_InitialOrMobilityRegistrationRequest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nr_Cell1);//@sic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"17a1-17b3a1" </w:t>
            </w:r>
            <w:proofErr w:type="spellStart"/>
            <w:r w:rsidRPr="001E2EFC">
              <w:rPr>
                <w:rFonts w:ascii="Courier New" w:hAnsi="Courier New" w:cs="Courier New"/>
                <w:color w:val="000000"/>
                <w:lang w:eastAsia="de-DE"/>
              </w:rPr>
              <w:t>siclog</w:t>
            </w:r>
            <w:proofErr w:type="spellEnd"/>
            <w:proofErr w:type="gramStart"/>
            <w:r w:rsidRPr="001E2EFC">
              <w:rPr>
                <w:rFonts w:ascii="Courier New" w:hAnsi="Courier New" w:cs="Courier New"/>
                <w:color w:val="000000"/>
                <w:lang w:eastAsia="de-DE"/>
              </w:rPr>
              <w:t>@  @</w:t>
            </w:r>
            <w:proofErr w:type="gramEnd"/>
            <w:r w:rsidRPr="001E2EFC">
              <w:rPr>
                <w:rFonts w:ascii="Courier New" w:hAnsi="Courier New" w:cs="Courier New"/>
                <w:color w:val="000000"/>
                <w:lang w:eastAsia="de-DE"/>
              </w:rPr>
              <w:t>sic R5-202600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Initial_Secure</w:t>
            </w:r>
            <w:proofErr w:type="spellEnd"/>
            <w:r w:rsidRPr="001E2EFC">
              <w:rPr>
                <w:rFonts w:ascii="Courier New" w:hAnsi="Courier New" w:cs="Courier New"/>
                <w:color w:val="000000"/>
                <w:lang w:eastAsia="de-DE"/>
              </w:rPr>
              <w:t>)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"17a1-17a16a1"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f_NR5GC_RRC_Idle_Steps5_20(</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TESTMode_</w:t>
            </w:r>
            <w:proofErr w:type="gramStart"/>
            <w:r w:rsidRPr="001E2EFC">
              <w:rPr>
                <w:rFonts w:ascii="Courier New" w:hAnsi="Courier New" w:cs="Courier New"/>
                <w:color w:val="000000"/>
                <w:lang w:eastAsia="de-DE"/>
              </w:rPr>
              <w:t>OFF</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else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Mobility) {</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 xml:space="preserve"> "17b1-17b3a1"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f_NR5GC_MobilityRegistration_Steps4_6(nr_Cell1,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//@sic R5-225410 sic@</w:t>
            </w:r>
          </w:p>
          <w:p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rsidR="00FB0A08" w:rsidRPr="006D35E4" w:rsidRDefault="001E2EFC" w:rsidP="001E2EFC">
            <w:pPr>
              <w:autoSpaceDE w:val="0"/>
              <w:autoSpaceDN w:val="0"/>
              <w:adjustRightInd w:val="0"/>
              <w:spacing w:after="0"/>
              <w:rPr>
                <w:rFonts w:ascii="Courier New" w:hAnsi="Courier New" w:cs="Courier New"/>
                <w:b/>
                <w:color w:val="000000"/>
                <w:lang w:eastAsia="de-DE"/>
              </w:rPr>
            </w:pPr>
            <w:r w:rsidRPr="001E2EFC">
              <w:rPr>
                <w:rFonts w:ascii="Courier New" w:hAnsi="Courier New" w:cs="Courier New"/>
                <w:color w:val="000000"/>
                <w:lang w:eastAsia="de-DE"/>
              </w:rPr>
              <w:lastRenderedPageBreak/>
              <w:t xml:space="preserve">  }</w:t>
            </w:r>
          </w:p>
        </w:tc>
      </w:tr>
    </w:tbl>
    <w:p w:rsidR="00F96833" w:rsidRDefault="00F96833" w:rsidP="009F1B11">
      <w:pPr>
        <w:pStyle w:val="Heading2"/>
        <w:overflowPunct w:val="0"/>
        <w:autoSpaceDE w:val="0"/>
        <w:autoSpaceDN w:val="0"/>
        <w:adjustRightInd w:val="0"/>
        <w:spacing w:before="480"/>
        <w:ind w:left="0" w:firstLine="0"/>
        <w:rPr>
          <w:lang w:eastAsia="en-GB"/>
        </w:rPr>
      </w:pPr>
    </w:p>
    <w:sectPr w:rsidR="00F96833"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AD6" w:rsidRDefault="005D0AD6">
      <w:r>
        <w:separator/>
      </w:r>
    </w:p>
  </w:endnote>
  <w:endnote w:type="continuationSeparator" w:id="0">
    <w:p w:rsidR="005D0AD6" w:rsidRDefault="005D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F3A" w:rsidRDefault="00337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F3A" w:rsidRDefault="00337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F3A" w:rsidRDefault="00337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AD6" w:rsidRDefault="005D0AD6">
      <w:r>
        <w:separator/>
      </w:r>
    </w:p>
  </w:footnote>
  <w:footnote w:type="continuationSeparator" w:id="0">
    <w:p w:rsidR="005D0AD6" w:rsidRDefault="005D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1"/>
  </w:num>
  <w:num w:numId="5">
    <w:abstractNumId w:val="8"/>
  </w:num>
  <w:num w:numId="6">
    <w:abstractNumId w:val="9"/>
  </w:num>
  <w:num w:numId="7">
    <w:abstractNumId w:val="4"/>
  </w:num>
  <w:num w:numId="8">
    <w:abstractNumId w:val="10"/>
  </w:num>
  <w:num w:numId="9">
    <w:abstractNumId w:val="5"/>
  </w:num>
  <w:num w:numId="10">
    <w:abstractNumId w:val="7"/>
  </w:num>
  <w:num w:numId="11">
    <w:abstractNumId w:val="0"/>
  </w:num>
  <w:num w:numId="12">
    <w:abstractNumId w:val="3"/>
  </w:num>
  <w:num w:numId="13">
    <w:abstractNumId w:val="12"/>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B7"/>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4E62"/>
    <w:rsid w:val="0005555B"/>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4218"/>
    <w:rsid w:val="000749BF"/>
    <w:rsid w:val="00074A2B"/>
    <w:rsid w:val="00075111"/>
    <w:rsid w:val="00075DDB"/>
    <w:rsid w:val="00076BD8"/>
    <w:rsid w:val="00077D67"/>
    <w:rsid w:val="00080856"/>
    <w:rsid w:val="000808F6"/>
    <w:rsid w:val="000814A5"/>
    <w:rsid w:val="00081A5A"/>
    <w:rsid w:val="00082F84"/>
    <w:rsid w:val="0008356D"/>
    <w:rsid w:val="00084025"/>
    <w:rsid w:val="00084DD9"/>
    <w:rsid w:val="00085CA5"/>
    <w:rsid w:val="00086B57"/>
    <w:rsid w:val="00086DFC"/>
    <w:rsid w:val="00086E4A"/>
    <w:rsid w:val="00090DA6"/>
    <w:rsid w:val="00093546"/>
    <w:rsid w:val="00093BCD"/>
    <w:rsid w:val="00094662"/>
    <w:rsid w:val="000954D7"/>
    <w:rsid w:val="0009581D"/>
    <w:rsid w:val="00096738"/>
    <w:rsid w:val="00096F4A"/>
    <w:rsid w:val="00096F61"/>
    <w:rsid w:val="000A0EC9"/>
    <w:rsid w:val="000A1C38"/>
    <w:rsid w:val="000A255D"/>
    <w:rsid w:val="000A30FB"/>
    <w:rsid w:val="000A4903"/>
    <w:rsid w:val="000A4AB6"/>
    <w:rsid w:val="000A4F99"/>
    <w:rsid w:val="000A55CC"/>
    <w:rsid w:val="000A6394"/>
    <w:rsid w:val="000A6905"/>
    <w:rsid w:val="000A73AB"/>
    <w:rsid w:val="000A79C4"/>
    <w:rsid w:val="000B3141"/>
    <w:rsid w:val="000B3C1D"/>
    <w:rsid w:val="000B5A4D"/>
    <w:rsid w:val="000B70AF"/>
    <w:rsid w:val="000B7FED"/>
    <w:rsid w:val="000C038A"/>
    <w:rsid w:val="000C104F"/>
    <w:rsid w:val="000C430E"/>
    <w:rsid w:val="000C6598"/>
    <w:rsid w:val="000C72FB"/>
    <w:rsid w:val="000D098B"/>
    <w:rsid w:val="000D1216"/>
    <w:rsid w:val="000D2446"/>
    <w:rsid w:val="000D2BD3"/>
    <w:rsid w:val="000D32DC"/>
    <w:rsid w:val="000D3714"/>
    <w:rsid w:val="000D40AB"/>
    <w:rsid w:val="000D45C3"/>
    <w:rsid w:val="000D4F01"/>
    <w:rsid w:val="000D5450"/>
    <w:rsid w:val="000D56C0"/>
    <w:rsid w:val="000D62AE"/>
    <w:rsid w:val="000D6694"/>
    <w:rsid w:val="000E07FB"/>
    <w:rsid w:val="000E0B9A"/>
    <w:rsid w:val="000E1C08"/>
    <w:rsid w:val="000E2881"/>
    <w:rsid w:val="000E34B8"/>
    <w:rsid w:val="000E5A69"/>
    <w:rsid w:val="000E681E"/>
    <w:rsid w:val="000E732E"/>
    <w:rsid w:val="000F0539"/>
    <w:rsid w:val="000F0F70"/>
    <w:rsid w:val="000F0F81"/>
    <w:rsid w:val="000F119F"/>
    <w:rsid w:val="000F16B4"/>
    <w:rsid w:val="000F20B4"/>
    <w:rsid w:val="000F34D6"/>
    <w:rsid w:val="000F3C6B"/>
    <w:rsid w:val="000F5117"/>
    <w:rsid w:val="000F5876"/>
    <w:rsid w:val="000F62B6"/>
    <w:rsid w:val="000F72BF"/>
    <w:rsid w:val="00101135"/>
    <w:rsid w:val="00101905"/>
    <w:rsid w:val="00101E79"/>
    <w:rsid w:val="001033E9"/>
    <w:rsid w:val="001037D4"/>
    <w:rsid w:val="00103810"/>
    <w:rsid w:val="00103C72"/>
    <w:rsid w:val="00105AD9"/>
    <w:rsid w:val="0010735D"/>
    <w:rsid w:val="00110724"/>
    <w:rsid w:val="001109AC"/>
    <w:rsid w:val="0011146B"/>
    <w:rsid w:val="00111B77"/>
    <w:rsid w:val="001124B3"/>
    <w:rsid w:val="00112785"/>
    <w:rsid w:val="001127D4"/>
    <w:rsid w:val="00112C21"/>
    <w:rsid w:val="0011415B"/>
    <w:rsid w:val="00114637"/>
    <w:rsid w:val="00115405"/>
    <w:rsid w:val="001166B1"/>
    <w:rsid w:val="00117390"/>
    <w:rsid w:val="001209DE"/>
    <w:rsid w:val="001211F6"/>
    <w:rsid w:val="001212C7"/>
    <w:rsid w:val="0012136E"/>
    <w:rsid w:val="00121DF3"/>
    <w:rsid w:val="0012462A"/>
    <w:rsid w:val="00125935"/>
    <w:rsid w:val="00125F25"/>
    <w:rsid w:val="00126237"/>
    <w:rsid w:val="001302CE"/>
    <w:rsid w:val="0013099C"/>
    <w:rsid w:val="00130C2E"/>
    <w:rsid w:val="0013147F"/>
    <w:rsid w:val="001333C9"/>
    <w:rsid w:val="0013349F"/>
    <w:rsid w:val="00134AE4"/>
    <w:rsid w:val="001359ED"/>
    <w:rsid w:val="0013630B"/>
    <w:rsid w:val="00136690"/>
    <w:rsid w:val="001373AB"/>
    <w:rsid w:val="00140A34"/>
    <w:rsid w:val="00140F92"/>
    <w:rsid w:val="00141B84"/>
    <w:rsid w:val="00141E68"/>
    <w:rsid w:val="001423DB"/>
    <w:rsid w:val="001425BB"/>
    <w:rsid w:val="001435E8"/>
    <w:rsid w:val="00143ACE"/>
    <w:rsid w:val="001456EB"/>
    <w:rsid w:val="00145D43"/>
    <w:rsid w:val="001467D7"/>
    <w:rsid w:val="00146DCF"/>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835"/>
    <w:rsid w:val="001748D6"/>
    <w:rsid w:val="00176185"/>
    <w:rsid w:val="00176B97"/>
    <w:rsid w:val="001778B1"/>
    <w:rsid w:val="001834E5"/>
    <w:rsid w:val="00183F58"/>
    <w:rsid w:val="001860F5"/>
    <w:rsid w:val="00187ADA"/>
    <w:rsid w:val="00187F72"/>
    <w:rsid w:val="001901A2"/>
    <w:rsid w:val="0019064C"/>
    <w:rsid w:val="0019133A"/>
    <w:rsid w:val="00192C46"/>
    <w:rsid w:val="00193020"/>
    <w:rsid w:val="00194378"/>
    <w:rsid w:val="00195DD9"/>
    <w:rsid w:val="0019670B"/>
    <w:rsid w:val="00196C17"/>
    <w:rsid w:val="00196C48"/>
    <w:rsid w:val="001972C1"/>
    <w:rsid w:val="001A08B3"/>
    <w:rsid w:val="001A0D31"/>
    <w:rsid w:val="001A1F6E"/>
    <w:rsid w:val="001A34BF"/>
    <w:rsid w:val="001A3A40"/>
    <w:rsid w:val="001A3E1A"/>
    <w:rsid w:val="001A41BB"/>
    <w:rsid w:val="001A62F8"/>
    <w:rsid w:val="001A6DD0"/>
    <w:rsid w:val="001A709A"/>
    <w:rsid w:val="001A7861"/>
    <w:rsid w:val="001A7B60"/>
    <w:rsid w:val="001B0AF8"/>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76B8"/>
    <w:rsid w:val="001D1407"/>
    <w:rsid w:val="001D22EC"/>
    <w:rsid w:val="001D29C1"/>
    <w:rsid w:val="001D7DA2"/>
    <w:rsid w:val="001E0BCF"/>
    <w:rsid w:val="001E0C6E"/>
    <w:rsid w:val="001E1129"/>
    <w:rsid w:val="001E1BEE"/>
    <w:rsid w:val="001E2EFC"/>
    <w:rsid w:val="001E3D37"/>
    <w:rsid w:val="001E41F3"/>
    <w:rsid w:val="001E6DB4"/>
    <w:rsid w:val="001E742C"/>
    <w:rsid w:val="001F121A"/>
    <w:rsid w:val="001F1549"/>
    <w:rsid w:val="001F1817"/>
    <w:rsid w:val="001F406A"/>
    <w:rsid w:val="001F4FAB"/>
    <w:rsid w:val="001F52DE"/>
    <w:rsid w:val="00200173"/>
    <w:rsid w:val="0020019A"/>
    <w:rsid w:val="00200CF3"/>
    <w:rsid w:val="0020107D"/>
    <w:rsid w:val="00201D67"/>
    <w:rsid w:val="00202337"/>
    <w:rsid w:val="002040A1"/>
    <w:rsid w:val="00204437"/>
    <w:rsid w:val="00205361"/>
    <w:rsid w:val="00205944"/>
    <w:rsid w:val="00205DA2"/>
    <w:rsid w:val="002102E3"/>
    <w:rsid w:val="002104D0"/>
    <w:rsid w:val="002124CC"/>
    <w:rsid w:val="00212503"/>
    <w:rsid w:val="00212AF9"/>
    <w:rsid w:val="002141D9"/>
    <w:rsid w:val="00215D50"/>
    <w:rsid w:val="00216489"/>
    <w:rsid w:val="00220349"/>
    <w:rsid w:val="00220405"/>
    <w:rsid w:val="00221C5A"/>
    <w:rsid w:val="00222013"/>
    <w:rsid w:val="00223485"/>
    <w:rsid w:val="002249E0"/>
    <w:rsid w:val="00224D88"/>
    <w:rsid w:val="0022628F"/>
    <w:rsid w:val="002264D8"/>
    <w:rsid w:val="00230073"/>
    <w:rsid w:val="00232611"/>
    <w:rsid w:val="00232B70"/>
    <w:rsid w:val="00233AFC"/>
    <w:rsid w:val="00235000"/>
    <w:rsid w:val="00235BDF"/>
    <w:rsid w:val="002367CB"/>
    <w:rsid w:val="00237559"/>
    <w:rsid w:val="00237EF8"/>
    <w:rsid w:val="002405A4"/>
    <w:rsid w:val="00241A66"/>
    <w:rsid w:val="0024200A"/>
    <w:rsid w:val="00242D7F"/>
    <w:rsid w:val="00243BDC"/>
    <w:rsid w:val="00245BFC"/>
    <w:rsid w:val="00245CA4"/>
    <w:rsid w:val="00246329"/>
    <w:rsid w:val="00246D3D"/>
    <w:rsid w:val="0024707C"/>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3E8B"/>
    <w:rsid w:val="00274776"/>
    <w:rsid w:val="00275D12"/>
    <w:rsid w:val="00276787"/>
    <w:rsid w:val="00280375"/>
    <w:rsid w:val="00281651"/>
    <w:rsid w:val="00284FEB"/>
    <w:rsid w:val="002860C4"/>
    <w:rsid w:val="00286591"/>
    <w:rsid w:val="00286D57"/>
    <w:rsid w:val="00286D8C"/>
    <w:rsid w:val="002901A3"/>
    <w:rsid w:val="00290566"/>
    <w:rsid w:val="0029157F"/>
    <w:rsid w:val="002940D8"/>
    <w:rsid w:val="0029466D"/>
    <w:rsid w:val="002954BB"/>
    <w:rsid w:val="00295744"/>
    <w:rsid w:val="00296865"/>
    <w:rsid w:val="002977CB"/>
    <w:rsid w:val="002A0A67"/>
    <w:rsid w:val="002A29B2"/>
    <w:rsid w:val="002A3532"/>
    <w:rsid w:val="002A3654"/>
    <w:rsid w:val="002A4DCB"/>
    <w:rsid w:val="002A6222"/>
    <w:rsid w:val="002A770C"/>
    <w:rsid w:val="002A7EBA"/>
    <w:rsid w:val="002A7F3A"/>
    <w:rsid w:val="002B0756"/>
    <w:rsid w:val="002B0E7C"/>
    <w:rsid w:val="002B14D3"/>
    <w:rsid w:val="002B159B"/>
    <w:rsid w:val="002B3D95"/>
    <w:rsid w:val="002B42D8"/>
    <w:rsid w:val="002B4D7F"/>
    <w:rsid w:val="002B4E18"/>
    <w:rsid w:val="002B506F"/>
    <w:rsid w:val="002B5741"/>
    <w:rsid w:val="002B5757"/>
    <w:rsid w:val="002B66CE"/>
    <w:rsid w:val="002C04C7"/>
    <w:rsid w:val="002C2496"/>
    <w:rsid w:val="002C2E46"/>
    <w:rsid w:val="002C7E01"/>
    <w:rsid w:val="002D16DD"/>
    <w:rsid w:val="002D41DC"/>
    <w:rsid w:val="002D607D"/>
    <w:rsid w:val="002D6A77"/>
    <w:rsid w:val="002E008A"/>
    <w:rsid w:val="002E0899"/>
    <w:rsid w:val="002E137B"/>
    <w:rsid w:val="002E2700"/>
    <w:rsid w:val="002E3F2A"/>
    <w:rsid w:val="002E69D0"/>
    <w:rsid w:val="002E6CD4"/>
    <w:rsid w:val="002F029B"/>
    <w:rsid w:val="002F3F5B"/>
    <w:rsid w:val="002F4354"/>
    <w:rsid w:val="002F45F1"/>
    <w:rsid w:val="002F48D2"/>
    <w:rsid w:val="002F53B6"/>
    <w:rsid w:val="002F7D40"/>
    <w:rsid w:val="00300465"/>
    <w:rsid w:val="00300A37"/>
    <w:rsid w:val="00300FAB"/>
    <w:rsid w:val="00301A2E"/>
    <w:rsid w:val="003048CC"/>
    <w:rsid w:val="00305409"/>
    <w:rsid w:val="003068A6"/>
    <w:rsid w:val="00307CD1"/>
    <w:rsid w:val="00310217"/>
    <w:rsid w:val="0031061D"/>
    <w:rsid w:val="003108AC"/>
    <w:rsid w:val="00312DE9"/>
    <w:rsid w:val="00317A71"/>
    <w:rsid w:val="003216F1"/>
    <w:rsid w:val="00322D46"/>
    <w:rsid w:val="00322EFF"/>
    <w:rsid w:val="00323AC8"/>
    <w:rsid w:val="003246FB"/>
    <w:rsid w:val="003248B5"/>
    <w:rsid w:val="00325F40"/>
    <w:rsid w:val="003266E7"/>
    <w:rsid w:val="003304A9"/>
    <w:rsid w:val="0033116F"/>
    <w:rsid w:val="0033187A"/>
    <w:rsid w:val="003328F3"/>
    <w:rsid w:val="0033294A"/>
    <w:rsid w:val="00334295"/>
    <w:rsid w:val="003377F0"/>
    <w:rsid w:val="00337F3A"/>
    <w:rsid w:val="00340413"/>
    <w:rsid w:val="003413B5"/>
    <w:rsid w:val="00341F6F"/>
    <w:rsid w:val="00342D98"/>
    <w:rsid w:val="0034341E"/>
    <w:rsid w:val="00343CD7"/>
    <w:rsid w:val="003448A4"/>
    <w:rsid w:val="00345383"/>
    <w:rsid w:val="00346D77"/>
    <w:rsid w:val="00350C3D"/>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418A"/>
    <w:rsid w:val="0036509E"/>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3C3D"/>
    <w:rsid w:val="00383CCB"/>
    <w:rsid w:val="003858C9"/>
    <w:rsid w:val="00386B54"/>
    <w:rsid w:val="0038743F"/>
    <w:rsid w:val="00387792"/>
    <w:rsid w:val="00387CFD"/>
    <w:rsid w:val="003904E3"/>
    <w:rsid w:val="003926A3"/>
    <w:rsid w:val="00392C80"/>
    <w:rsid w:val="00393BCA"/>
    <w:rsid w:val="00394D9E"/>
    <w:rsid w:val="00394DFF"/>
    <w:rsid w:val="0039698E"/>
    <w:rsid w:val="00396A3F"/>
    <w:rsid w:val="003A0D19"/>
    <w:rsid w:val="003A17EE"/>
    <w:rsid w:val="003A35E1"/>
    <w:rsid w:val="003A688D"/>
    <w:rsid w:val="003A688F"/>
    <w:rsid w:val="003A6DD8"/>
    <w:rsid w:val="003A75F5"/>
    <w:rsid w:val="003A7F68"/>
    <w:rsid w:val="003B0474"/>
    <w:rsid w:val="003B0DCE"/>
    <w:rsid w:val="003B0E73"/>
    <w:rsid w:val="003B3FB4"/>
    <w:rsid w:val="003B53C2"/>
    <w:rsid w:val="003B5F64"/>
    <w:rsid w:val="003B79C8"/>
    <w:rsid w:val="003C028D"/>
    <w:rsid w:val="003C1478"/>
    <w:rsid w:val="003C2766"/>
    <w:rsid w:val="003C2940"/>
    <w:rsid w:val="003C4639"/>
    <w:rsid w:val="003C4691"/>
    <w:rsid w:val="003C4FCA"/>
    <w:rsid w:val="003C526F"/>
    <w:rsid w:val="003C6AD0"/>
    <w:rsid w:val="003C6BF2"/>
    <w:rsid w:val="003D0C52"/>
    <w:rsid w:val="003D1092"/>
    <w:rsid w:val="003D1466"/>
    <w:rsid w:val="003D2E26"/>
    <w:rsid w:val="003D4228"/>
    <w:rsid w:val="003D49F9"/>
    <w:rsid w:val="003D5051"/>
    <w:rsid w:val="003D5C48"/>
    <w:rsid w:val="003D6AF6"/>
    <w:rsid w:val="003D6BC5"/>
    <w:rsid w:val="003E0DD2"/>
    <w:rsid w:val="003E149A"/>
    <w:rsid w:val="003E1A36"/>
    <w:rsid w:val="003E3232"/>
    <w:rsid w:val="003E33B8"/>
    <w:rsid w:val="003E51C2"/>
    <w:rsid w:val="003E74A0"/>
    <w:rsid w:val="003F055F"/>
    <w:rsid w:val="003F0FA2"/>
    <w:rsid w:val="003F20A4"/>
    <w:rsid w:val="003F24DC"/>
    <w:rsid w:val="003F3287"/>
    <w:rsid w:val="003F4BEA"/>
    <w:rsid w:val="003F567F"/>
    <w:rsid w:val="003F6B3D"/>
    <w:rsid w:val="003F7CD1"/>
    <w:rsid w:val="004013ED"/>
    <w:rsid w:val="00401946"/>
    <w:rsid w:val="0040281C"/>
    <w:rsid w:val="004036AE"/>
    <w:rsid w:val="00404F37"/>
    <w:rsid w:val="004055BB"/>
    <w:rsid w:val="00405FCE"/>
    <w:rsid w:val="00410371"/>
    <w:rsid w:val="00411482"/>
    <w:rsid w:val="0041182D"/>
    <w:rsid w:val="00411BE5"/>
    <w:rsid w:val="00412379"/>
    <w:rsid w:val="004129A3"/>
    <w:rsid w:val="00413E33"/>
    <w:rsid w:val="0041471B"/>
    <w:rsid w:val="004153A1"/>
    <w:rsid w:val="00415491"/>
    <w:rsid w:val="00416ABF"/>
    <w:rsid w:val="00416E09"/>
    <w:rsid w:val="00416FA7"/>
    <w:rsid w:val="00417C34"/>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6A25"/>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5060"/>
    <w:rsid w:val="00495E46"/>
    <w:rsid w:val="00496C8F"/>
    <w:rsid w:val="0049728D"/>
    <w:rsid w:val="004976F0"/>
    <w:rsid w:val="004A1CE5"/>
    <w:rsid w:val="004A2AED"/>
    <w:rsid w:val="004A39FF"/>
    <w:rsid w:val="004A428B"/>
    <w:rsid w:val="004A533C"/>
    <w:rsid w:val="004A60F7"/>
    <w:rsid w:val="004A66D3"/>
    <w:rsid w:val="004A794F"/>
    <w:rsid w:val="004B01A5"/>
    <w:rsid w:val="004B0912"/>
    <w:rsid w:val="004B1493"/>
    <w:rsid w:val="004B1ACD"/>
    <w:rsid w:val="004B2C2D"/>
    <w:rsid w:val="004B351D"/>
    <w:rsid w:val="004B418F"/>
    <w:rsid w:val="004B526E"/>
    <w:rsid w:val="004B6766"/>
    <w:rsid w:val="004B6F01"/>
    <w:rsid w:val="004B7016"/>
    <w:rsid w:val="004B720D"/>
    <w:rsid w:val="004B73D1"/>
    <w:rsid w:val="004B75B7"/>
    <w:rsid w:val="004B7B95"/>
    <w:rsid w:val="004C083C"/>
    <w:rsid w:val="004C0BE8"/>
    <w:rsid w:val="004C29A3"/>
    <w:rsid w:val="004C31F2"/>
    <w:rsid w:val="004C441C"/>
    <w:rsid w:val="004C56A7"/>
    <w:rsid w:val="004C5DAE"/>
    <w:rsid w:val="004C6200"/>
    <w:rsid w:val="004C6530"/>
    <w:rsid w:val="004D0D5A"/>
    <w:rsid w:val="004D336B"/>
    <w:rsid w:val="004D455F"/>
    <w:rsid w:val="004D4A95"/>
    <w:rsid w:val="004D5164"/>
    <w:rsid w:val="004D575F"/>
    <w:rsid w:val="004D57D7"/>
    <w:rsid w:val="004D5927"/>
    <w:rsid w:val="004D746E"/>
    <w:rsid w:val="004D751D"/>
    <w:rsid w:val="004E3C15"/>
    <w:rsid w:val="004E73DD"/>
    <w:rsid w:val="004F0155"/>
    <w:rsid w:val="004F1AD2"/>
    <w:rsid w:val="004F24BD"/>
    <w:rsid w:val="004F29F6"/>
    <w:rsid w:val="004F36AE"/>
    <w:rsid w:val="004F4319"/>
    <w:rsid w:val="004F57CD"/>
    <w:rsid w:val="004F5949"/>
    <w:rsid w:val="004F5BE9"/>
    <w:rsid w:val="004F613B"/>
    <w:rsid w:val="004F6175"/>
    <w:rsid w:val="004F6267"/>
    <w:rsid w:val="004F661B"/>
    <w:rsid w:val="004F72F6"/>
    <w:rsid w:val="00503C1B"/>
    <w:rsid w:val="005045C7"/>
    <w:rsid w:val="005046A6"/>
    <w:rsid w:val="0050517D"/>
    <w:rsid w:val="00505EAE"/>
    <w:rsid w:val="00506826"/>
    <w:rsid w:val="0050797D"/>
    <w:rsid w:val="005105E0"/>
    <w:rsid w:val="005114F3"/>
    <w:rsid w:val="0051196A"/>
    <w:rsid w:val="005132D3"/>
    <w:rsid w:val="005135A1"/>
    <w:rsid w:val="0051580D"/>
    <w:rsid w:val="00515CAB"/>
    <w:rsid w:val="005161C7"/>
    <w:rsid w:val="00520DB4"/>
    <w:rsid w:val="0052213F"/>
    <w:rsid w:val="005223D8"/>
    <w:rsid w:val="00523336"/>
    <w:rsid w:val="005262E4"/>
    <w:rsid w:val="00526932"/>
    <w:rsid w:val="00526E71"/>
    <w:rsid w:val="00526EF6"/>
    <w:rsid w:val="005279F5"/>
    <w:rsid w:val="005311EC"/>
    <w:rsid w:val="0053160A"/>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2878"/>
    <w:rsid w:val="00554E43"/>
    <w:rsid w:val="00554F8C"/>
    <w:rsid w:val="00557BF6"/>
    <w:rsid w:val="0056128B"/>
    <w:rsid w:val="005613E0"/>
    <w:rsid w:val="00561695"/>
    <w:rsid w:val="0056378D"/>
    <w:rsid w:val="0056411C"/>
    <w:rsid w:val="00564EDF"/>
    <w:rsid w:val="0056673A"/>
    <w:rsid w:val="00566F6F"/>
    <w:rsid w:val="0057089C"/>
    <w:rsid w:val="00570DF6"/>
    <w:rsid w:val="0057254B"/>
    <w:rsid w:val="00572AF5"/>
    <w:rsid w:val="00573121"/>
    <w:rsid w:val="00574954"/>
    <w:rsid w:val="005767B2"/>
    <w:rsid w:val="00580A43"/>
    <w:rsid w:val="00580EF6"/>
    <w:rsid w:val="005813EC"/>
    <w:rsid w:val="00581ECE"/>
    <w:rsid w:val="0058240F"/>
    <w:rsid w:val="00582A39"/>
    <w:rsid w:val="00583FEE"/>
    <w:rsid w:val="00584960"/>
    <w:rsid w:val="005855D1"/>
    <w:rsid w:val="00586E2E"/>
    <w:rsid w:val="00587F6A"/>
    <w:rsid w:val="005912FE"/>
    <w:rsid w:val="00592D74"/>
    <w:rsid w:val="0059301A"/>
    <w:rsid w:val="00593B30"/>
    <w:rsid w:val="005945D5"/>
    <w:rsid w:val="005948BA"/>
    <w:rsid w:val="00596753"/>
    <w:rsid w:val="005970EE"/>
    <w:rsid w:val="005A149E"/>
    <w:rsid w:val="005A2D63"/>
    <w:rsid w:val="005A5C61"/>
    <w:rsid w:val="005A61EB"/>
    <w:rsid w:val="005A6679"/>
    <w:rsid w:val="005A74DF"/>
    <w:rsid w:val="005B1FCC"/>
    <w:rsid w:val="005B3086"/>
    <w:rsid w:val="005B3792"/>
    <w:rsid w:val="005B4127"/>
    <w:rsid w:val="005B62B9"/>
    <w:rsid w:val="005B6F43"/>
    <w:rsid w:val="005B7AC3"/>
    <w:rsid w:val="005C0252"/>
    <w:rsid w:val="005C2245"/>
    <w:rsid w:val="005C2D20"/>
    <w:rsid w:val="005C3EAB"/>
    <w:rsid w:val="005C4B24"/>
    <w:rsid w:val="005C60FD"/>
    <w:rsid w:val="005C6135"/>
    <w:rsid w:val="005C6479"/>
    <w:rsid w:val="005C7369"/>
    <w:rsid w:val="005D07BE"/>
    <w:rsid w:val="005D0AD6"/>
    <w:rsid w:val="005D27CA"/>
    <w:rsid w:val="005D2AB2"/>
    <w:rsid w:val="005D2B14"/>
    <w:rsid w:val="005D30BB"/>
    <w:rsid w:val="005D4396"/>
    <w:rsid w:val="005D476E"/>
    <w:rsid w:val="005D6478"/>
    <w:rsid w:val="005E156D"/>
    <w:rsid w:val="005E18C6"/>
    <w:rsid w:val="005E1F0C"/>
    <w:rsid w:val="005E27C4"/>
    <w:rsid w:val="005E2C44"/>
    <w:rsid w:val="005E318A"/>
    <w:rsid w:val="005E3C50"/>
    <w:rsid w:val="005E3CF2"/>
    <w:rsid w:val="005E42FB"/>
    <w:rsid w:val="005E4D0A"/>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BB7"/>
    <w:rsid w:val="00613D6B"/>
    <w:rsid w:val="006149E4"/>
    <w:rsid w:val="00615906"/>
    <w:rsid w:val="00616335"/>
    <w:rsid w:val="006164BF"/>
    <w:rsid w:val="00617D68"/>
    <w:rsid w:val="00620F69"/>
    <w:rsid w:val="00621188"/>
    <w:rsid w:val="006225EC"/>
    <w:rsid w:val="0062378A"/>
    <w:rsid w:val="00623E1A"/>
    <w:rsid w:val="0062527B"/>
    <w:rsid w:val="006257ED"/>
    <w:rsid w:val="00625935"/>
    <w:rsid w:val="00626779"/>
    <w:rsid w:val="00626811"/>
    <w:rsid w:val="006270A9"/>
    <w:rsid w:val="006316B2"/>
    <w:rsid w:val="00634244"/>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B71"/>
    <w:rsid w:val="00656EAF"/>
    <w:rsid w:val="00661976"/>
    <w:rsid w:val="00661E2C"/>
    <w:rsid w:val="00663542"/>
    <w:rsid w:val="00663B18"/>
    <w:rsid w:val="0066679E"/>
    <w:rsid w:val="00667016"/>
    <w:rsid w:val="00667F32"/>
    <w:rsid w:val="00670049"/>
    <w:rsid w:val="0067057F"/>
    <w:rsid w:val="00671372"/>
    <w:rsid w:val="006714DC"/>
    <w:rsid w:val="00672571"/>
    <w:rsid w:val="006726D2"/>
    <w:rsid w:val="006735AF"/>
    <w:rsid w:val="0067414F"/>
    <w:rsid w:val="00676A70"/>
    <w:rsid w:val="006835C7"/>
    <w:rsid w:val="0068444E"/>
    <w:rsid w:val="00691021"/>
    <w:rsid w:val="006939C7"/>
    <w:rsid w:val="00693E69"/>
    <w:rsid w:val="006945E1"/>
    <w:rsid w:val="00694F50"/>
    <w:rsid w:val="00695808"/>
    <w:rsid w:val="00695F67"/>
    <w:rsid w:val="00696432"/>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61CA"/>
    <w:rsid w:val="006B6299"/>
    <w:rsid w:val="006B721E"/>
    <w:rsid w:val="006B7B2F"/>
    <w:rsid w:val="006C04A1"/>
    <w:rsid w:val="006C061B"/>
    <w:rsid w:val="006C114A"/>
    <w:rsid w:val="006C29EF"/>
    <w:rsid w:val="006C2A6F"/>
    <w:rsid w:val="006C77D5"/>
    <w:rsid w:val="006D0191"/>
    <w:rsid w:val="006D1B9A"/>
    <w:rsid w:val="006D35E4"/>
    <w:rsid w:val="006D6FB1"/>
    <w:rsid w:val="006D71F3"/>
    <w:rsid w:val="006E0E88"/>
    <w:rsid w:val="006E21FB"/>
    <w:rsid w:val="006E4465"/>
    <w:rsid w:val="006E4F7C"/>
    <w:rsid w:val="006E5627"/>
    <w:rsid w:val="006E7092"/>
    <w:rsid w:val="006E7773"/>
    <w:rsid w:val="006F02F1"/>
    <w:rsid w:val="006F2DE7"/>
    <w:rsid w:val="006F43B8"/>
    <w:rsid w:val="006F558B"/>
    <w:rsid w:val="006F5BF2"/>
    <w:rsid w:val="006F6B99"/>
    <w:rsid w:val="006F6CE9"/>
    <w:rsid w:val="006F7952"/>
    <w:rsid w:val="006F7B09"/>
    <w:rsid w:val="00703868"/>
    <w:rsid w:val="00704829"/>
    <w:rsid w:val="00704EE0"/>
    <w:rsid w:val="00705157"/>
    <w:rsid w:val="007056A2"/>
    <w:rsid w:val="007071A0"/>
    <w:rsid w:val="00707A54"/>
    <w:rsid w:val="007101ED"/>
    <w:rsid w:val="007101FB"/>
    <w:rsid w:val="00710F82"/>
    <w:rsid w:val="00711FFF"/>
    <w:rsid w:val="0071228D"/>
    <w:rsid w:val="0071264E"/>
    <w:rsid w:val="00713784"/>
    <w:rsid w:val="0071537C"/>
    <w:rsid w:val="0071755D"/>
    <w:rsid w:val="00717D86"/>
    <w:rsid w:val="00721325"/>
    <w:rsid w:val="007218D0"/>
    <w:rsid w:val="00722684"/>
    <w:rsid w:val="00722896"/>
    <w:rsid w:val="00724EF9"/>
    <w:rsid w:val="0072522A"/>
    <w:rsid w:val="0073208D"/>
    <w:rsid w:val="0073372F"/>
    <w:rsid w:val="00733D8D"/>
    <w:rsid w:val="00735405"/>
    <w:rsid w:val="0073662A"/>
    <w:rsid w:val="0073742E"/>
    <w:rsid w:val="007374F7"/>
    <w:rsid w:val="0073773F"/>
    <w:rsid w:val="00740321"/>
    <w:rsid w:val="0074071C"/>
    <w:rsid w:val="007409AD"/>
    <w:rsid w:val="0074257A"/>
    <w:rsid w:val="0074289D"/>
    <w:rsid w:val="00742960"/>
    <w:rsid w:val="00742A03"/>
    <w:rsid w:val="007511D6"/>
    <w:rsid w:val="007528D9"/>
    <w:rsid w:val="00755B36"/>
    <w:rsid w:val="00755C92"/>
    <w:rsid w:val="007567E2"/>
    <w:rsid w:val="007603AD"/>
    <w:rsid w:val="00761BCF"/>
    <w:rsid w:val="00762213"/>
    <w:rsid w:val="00762AEB"/>
    <w:rsid w:val="00763BA2"/>
    <w:rsid w:val="007656FE"/>
    <w:rsid w:val="007658A5"/>
    <w:rsid w:val="007668C7"/>
    <w:rsid w:val="0076794A"/>
    <w:rsid w:val="007714A2"/>
    <w:rsid w:val="0077295E"/>
    <w:rsid w:val="00773780"/>
    <w:rsid w:val="007746AB"/>
    <w:rsid w:val="007769B5"/>
    <w:rsid w:val="00777C3F"/>
    <w:rsid w:val="007807B2"/>
    <w:rsid w:val="0078179D"/>
    <w:rsid w:val="00781852"/>
    <w:rsid w:val="0078321D"/>
    <w:rsid w:val="007834DD"/>
    <w:rsid w:val="007834E2"/>
    <w:rsid w:val="00784193"/>
    <w:rsid w:val="0078579E"/>
    <w:rsid w:val="00790067"/>
    <w:rsid w:val="0079074F"/>
    <w:rsid w:val="00791A68"/>
    <w:rsid w:val="00792342"/>
    <w:rsid w:val="00793029"/>
    <w:rsid w:val="007955CC"/>
    <w:rsid w:val="00796E8A"/>
    <w:rsid w:val="007977A8"/>
    <w:rsid w:val="007A157B"/>
    <w:rsid w:val="007A2258"/>
    <w:rsid w:val="007A2600"/>
    <w:rsid w:val="007A2DF8"/>
    <w:rsid w:val="007A39F5"/>
    <w:rsid w:val="007A4458"/>
    <w:rsid w:val="007A59FF"/>
    <w:rsid w:val="007A6585"/>
    <w:rsid w:val="007A65F4"/>
    <w:rsid w:val="007A6A07"/>
    <w:rsid w:val="007A73E5"/>
    <w:rsid w:val="007B24BB"/>
    <w:rsid w:val="007B2702"/>
    <w:rsid w:val="007B293C"/>
    <w:rsid w:val="007B3FE2"/>
    <w:rsid w:val="007B46A9"/>
    <w:rsid w:val="007B504B"/>
    <w:rsid w:val="007B512A"/>
    <w:rsid w:val="007B586E"/>
    <w:rsid w:val="007B6B16"/>
    <w:rsid w:val="007C0A23"/>
    <w:rsid w:val="007C13F4"/>
    <w:rsid w:val="007C1B2D"/>
    <w:rsid w:val="007C2097"/>
    <w:rsid w:val="007C28A7"/>
    <w:rsid w:val="007C36F2"/>
    <w:rsid w:val="007C4F84"/>
    <w:rsid w:val="007C7BAF"/>
    <w:rsid w:val="007D1EE7"/>
    <w:rsid w:val="007D2EE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800A71"/>
    <w:rsid w:val="0080133B"/>
    <w:rsid w:val="008016C4"/>
    <w:rsid w:val="00801CF0"/>
    <w:rsid w:val="0080284C"/>
    <w:rsid w:val="008029CE"/>
    <w:rsid w:val="0080392D"/>
    <w:rsid w:val="008040A8"/>
    <w:rsid w:val="00804EC2"/>
    <w:rsid w:val="008071D1"/>
    <w:rsid w:val="00807B85"/>
    <w:rsid w:val="00810296"/>
    <w:rsid w:val="00811DA0"/>
    <w:rsid w:val="00814CF6"/>
    <w:rsid w:val="00820822"/>
    <w:rsid w:val="00822A77"/>
    <w:rsid w:val="0082451E"/>
    <w:rsid w:val="00824C2C"/>
    <w:rsid w:val="00824E59"/>
    <w:rsid w:val="00825391"/>
    <w:rsid w:val="008263B1"/>
    <w:rsid w:val="00827110"/>
    <w:rsid w:val="0082765A"/>
    <w:rsid w:val="008279FA"/>
    <w:rsid w:val="008322F4"/>
    <w:rsid w:val="008346BC"/>
    <w:rsid w:val="00837183"/>
    <w:rsid w:val="00840FCF"/>
    <w:rsid w:val="008423DE"/>
    <w:rsid w:val="00842723"/>
    <w:rsid w:val="00842C33"/>
    <w:rsid w:val="00843BED"/>
    <w:rsid w:val="00844AAA"/>
    <w:rsid w:val="00845EA9"/>
    <w:rsid w:val="00850153"/>
    <w:rsid w:val="0085026D"/>
    <w:rsid w:val="00850D98"/>
    <w:rsid w:val="00852764"/>
    <w:rsid w:val="00852C3E"/>
    <w:rsid w:val="008532B8"/>
    <w:rsid w:val="00853ED1"/>
    <w:rsid w:val="00854266"/>
    <w:rsid w:val="0085441A"/>
    <w:rsid w:val="0085474F"/>
    <w:rsid w:val="00854F42"/>
    <w:rsid w:val="00855541"/>
    <w:rsid w:val="00857715"/>
    <w:rsid w:val="00861BAC"/>
    <w:rsid w:val="00861EAA"/>
    <w:rsid w:val="00861EC3"/>
    <w:rsid w:val="008626E7"/>
    <w:rsid w:val="00863B8B"/>
    <w:rsid w:val="00864DAC"/>
    <w:rsid w:val="008667AF"/>
    <w:rsid w:val="00867119"/>
    <w:rsid w:val="0086761B"/>
    <w:rsid w:val="00870356"/>
    <w:rsid w:val="00870EE7"/>
    <w:rsid w:val="008711B7"/>
    <w:rsid w:val="00872554"/>
    <w:rsid w:val="008730DD"/>
    <w:rsid w:val="008732F1"/>
    <w:rsid w:val="0087422E"/>
    <w:rsid w:val="00874EED"/>
    <w:rsid w:val="0087510D"/>
    <w:rsid w:val="008765EE"/>
    <w:rsid w:val="00880F55"/>
    <w:rsid w:val="00883A39"/>
    <w:rsid w:val="008863B9"/>
    <w:rsid w:val="0089088C"/>
    <w:rsid w:val="008915F4"/>
    <w:rsid w:val="0089198D"/>
    <w:rsid w:val="00893782"/>
    <w:rsid w:val="00893BF9"/>
    <w:rsid w:val="00894819"/>
    <w:rsid w:val="00894C47"/>
    <w:rsid w:val="00895954"/>
    <w:rsid w:val="00895D6B"/>
    <w:rsid w:val="008968BD"/>
    <w:rsid w:val="00896C64"/>
    <w:rsid w:val="00896D84"/>
    <w:rsid w:val="00897AEC"/>
    <w:rsid w:val="00897D91"/>
    <w:rsid w:val="008A03D7"/>
    <w:rsid w:val="008A27EC"/>
    <w:rsid w:val="008A3054"/>
    <w:rsid w:val="008A45A6"/>
    <w:rsid w:val="008A5658"/>
    <w:rsid w:val="008A58E9"/>
    <w:rsid w:val="008A6092"/>
    <w:rsid w:val="008A60A2"/>
    <w:rsid w:val="008A62F0"/>
    <w:rsid w:val="008A6B4B"/>
    <w:rsid w:val="008B0905"/>
    <w:rsid w:val="008B2743"/>
    <w:rsid w:val="008B3228"/>
    <w:rsid w:val="008B3B03"/>
    <w:rsid w:val="008B5BF0"/>
    <w:rsid w:val="008B5CAA"/>
    <w:rsid w:val="008B6854"/>
    <w:rsid w:val="008C14E4"/>
    <w:rsid w:val="008C1E5A"/>
    <w:rsid w:val="008C2F23"/>
    <w:rsid w:val="008C4A7F"/>
    <w:rsid w:val="008C6934"/>
    <w:rsid w:val="008D01F1"/>
    <w:rsid w:val="008D0A9E"/>
    <w:rsid w:val="008D18B2"/>
    <w:rsid w:val="008D2021"/>
    <w:rsid w:val="008D2746"/>
    <w:rsid w:val="008D4141"/>
    <w:rsid w:val="008D5A5B"/>
    <w:rsid w:val="008E0802"/>
    <w:rsid w:val="008E133B"/>
    <w:rsid w:val="008E1470"/>
    <w:rsid w:val="008E227A"/>
    <w:rsid w:val="008E275F"/>
    <w:rsid w:val="008E46BE"/>
    <w:rsid w:val="008E4A13"/>
    <w:rsid w:val="008E4D4B"/>
    <w:rsid w:val="008E550B"/>
    <w:rsid w:val="008E57B6"/>
    <w:rsid w:val="008E6B1F"/>
    <w:rsid w:val="008F0F75"/>
    <w:rsid w:val="008F2760"/>
    <w:rsid w:val="008F4C55"/>
    <w:rsid w:val="008F686C"/>
    <w:rsid w:val="008F69F2"/>
    <w:rsid w:val="008F733A"/>
    <w:rsid w:val="009003D5"/>
    <w:rsid w:val="00900D53"/>
    <w:rsid w:val="00901400"/>
    <w:rsid w:val="00901BB0"/>
    <w:rsid w:val="00902A92"/>
    <w:rsid w:val="009038BF"/>
    <w:rsid w:val="00904EBA"/>
    <w:rsid w:val="0090522F"/>
    <w:rsid w:val="009070E5"/>
    <w:rsid w:val="00907B05"/>
    <w:rsid w:val="00911115"/>
    <w:rsid w:val="0091261A"/>
    <w:rsid w:val="00912A5E"/>
    <w:rsid w:val="009131FF"/>
    <w:rsid w:val="00913344"/>
    <w:rsid w:val="00913DF9"/>
    <w:rsid w:val="00913E0B"/>
    <w:rsid w:val="00913F47"/>
    <w:rsid w:val="009148DE"/>
    <w:rsid w:val="009160BA"/>
    <w:rsid w:val="00916386"/>
    <w:rsid w:val="00916DEC"/>
    <w:rsid w:val="0091752E"/>
    <w:rsid w:val="009177D7"/>
    <w:rsid w:val="00921F7B"/>
    <w:rsid w:val="009273EA"/>
    <w:rsid w:val="009314F9"/>
    <w:rsid w:val="00932792"/>
    <w:rsid w:val="009329ED"/>
    <w:rsid w:val="00932A85"/>
    <w:rsid w:val="00932D4E"/>
    <w:rsid w:val="0093355C"/>
    <w:rsid w:val="00934560"/>
    <w:rsid w:val="00937A61"/>
    <w:rsid w:val="00940802"/>
    <w:rsid w:val="00940EDC"/>
    <w:rsid w:val="00941845"/>
    <w:rsid w:val="009418D9"/>
    <w:rsid w:val="00941C76"/>
    <w:rsid w:val="00941E09"/>
    <w:rsid w:val="00941E30"/>
    <w:rsid w:val="00943B79"/>
    <w:rsid w:val="00943B96"/>
    <w:rsid w:val="00945D5C"/>
    <w:rsid w:val="00946424"/>
    <w:rsid w:val="0094725B"/>
    <w:rsid w:val="009478EE"/>
    <w:rsid w:val="0095139C"/>
    <w:rsid w:val="009517ED"/>
    <w:rsid w:val="0095482B"/>
    <w:rsid w:val="00954C1A"/>
    <w:rsid w:val="00956250"/>
    <w:rsid w:val="00956A50"/>
    <w:rsid w:val="0095736A"/>
    <w:rsid w:val="00957C00"/>
    <w:rsid w:val="00960389"/>
    <w:rsid w:val="0096262E"/>
    <w:rsid w:val="00962F0B"/>
    <w:rsid w:val="00964E66"/>
    <w:rsid w:val="009667E8"/>
    <w:rsid w:val="00966D6E"/>
    <w:rsid w:val="00973015"/>
    <w:rsid w:val="00974255"/>
    <w:rsid w:val="00974F0C"/>
    <w:rsid w:val="0097530A"/>
    <w:rsid w:val="0097547D"/>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3848"/>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3F9E"/>
    <w:rsid w:val="009D476E"/>
    <w:rsid w:val="009D5180"/>
    <w:rsid w:val="009D54CE"/>
    <w:rsid w:val="009D7147"/>
    <w:rsid w:val="009E10F4"/>
    <w:rsid w:val="009E24DE"/>
    <w:rsid w:val="009E3297"/>
    <w:rsid w:val="009E34C0"/>
    <w:rsid w:val="009E59E3"/>
    <w:rsid w:val="009E63A9"/>
    <w:rsid w:val="009E6905"/>
    <w:rsid w:val="009E7184"/>
    <w:rsid w:val="009F115B"/>
    <w:rsid w:val="009F18A0"/>
    <w:rsid w:val="009F1B11"/>
    <w:rsid w:val="009F29A3"/>
    <w:rsid w:val="009F32FA"/>
    <w:rsid w:val="009F5071"/>
    <w:rsid w:val="009F66AC"/>
    <w:rsid w:val="009F68D7"/>
    <w:rsid w:val="009F734F"/>
    <w:rsid w:val="009F7D81"/>
    <w:rsid w:val="00A00192"/>
    <w:rsid w:val="00A0032D"/>
    <w:rsid w:val="00A00487"/>
    <w:rsid w:val="00A014A9"/>
    <w:rsid w:val="00A03125"/>
    <w:rsid w:val="00A032EA"/>
    <w:rsid w:val="00A043C8"/>
    <w:rsid w:val="00A04888"/>
    <w:rsid w:val="00A04D2F"/>
    <w:rsid w:val="00A054F0"/>
    <w:rsid w:val="00A0746C"/>
    <w:rsid w:val="00A11801"/>
    <w:rsid w:val="00A118F7"/>
    <w:rsid w:val="00A11D89"/>
    <w:rsid w:val="00A12FBC"/>
    <w:rsid w:val="00A13632"/>
    <w:rsid w:val="00A136ED"/>
    <w:rsid w:val="00A1776F"/>
    <w:rsid w:val="00A179A0"/>
    <w:rsid w:val="00A22308"/>
    <w:rsid w:val="00A230E4"/>
    <w:rsid w:val="00A23475"/>
    <w:rsid w:val="00A234A1"/>
    <w:rsid w:val="00A246B6"/>
    <w:rsid w:val="00A24A99"/>
    <w:rsid w:val="00A271D4"/>
    <w:rsid w:val="00A27413"/>
    <w:rsid w:val="00A27431"/>
    <w:rsid w:val="00A27D3B"/>
    <w:rsid w:val="00A30B5B"/>
    <w:rsid w:val="00A31D14"/>
    <w:rsid w:val="00A33DA0"/>
    <w:rsid w:val="00A34271"/>
    <w:rsid w:val="00A35367"/>
    <w:rsid w:val="00A37E73"/>
    <w:rsid w:val="00A40634"/>
    <w:rsid w:val="00A41750"/>
    <w:rsid w:val="00A41C3D"/>
    <w:rsid w:val="00A42CE2"/>
    <w:rsid w:val="00A44B28"/>
    <w:rsid w:val="00A45128"/>
    <w:rsid w:val="00A46561"/>
    <w:rsid w:val="00A469B6"/>
    <w:rsid w:val="00A46FFE"/>
    <w:rsid w:val="00A47E70"/>
    <w:rsid w:val="00A50CF0"/>
    <w:rsid w:val="00A52D16"/>
    <w:rsid w:val="00A52F6F"/>
    <w:rsid w:val="00A54077"/>
    <w:rsid w:val="00A55571"/>
    <w:rsid w:val="00A57528"/>
    <w:rsid w:val="00A57B35"/>
    <w:rsid w:val="00A601CD"/>
    <w:rsid w:val="00A601E5"/>
    <w:rsid w:val="00A60B18"/>
    <w:rsid w:val="00A6456D"/>
    <w:rsid w:val="00A64EA3"/>
    <w:rsid w:val="00A6583D"/>
    <w:rsid w:val="00A66C63"/>
    <w:rsid w:val="00A70BC7"/>
    <w:rsid w:val="00A72118"/>
    <w:rsid w:val="00A72665"/>
    <w:rsid w:val="00A734EB"/>
    <w:rsid w:val="00A73740"/>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6D2"/>
    <w:rsid w:val="00A93336"/>
    <w:rsid w:val="00A9426C"/>
    <w:rsid w:val="00A94A64"/>
    <w:rsid w:val="00A9515D"/>
    <w:rsid w:val="00A95786"/>
    <w:rsid w:val="00A95D0D"/>
    <w:rsid w:val="00A96E64"/>
    <w:rsid w:val="00A97059"/>
    <w:rsid w:val="00A97562"/>
    <w:rsid w:val="00AA0376"/>
    <w:rsid w:val="00AA047E"/>
    <w:rsid w:val="00AA1D1A"/>
    <w:rsid w:val="00AA1F86"/>
    <w:rsid w:val="00AA238C"/>
    <w:rsid w:val="00AA291E"/>
    <w:rsid w:val="00AA2CBC"/>
    <w:rsid w:val="00AA313A"/>
    <w:rsid w:val="00AA49EB"/>
    <w:rsid w:val="00AA71A7"/>
    <w:rsid w:val="00AB0D3A"/>
    <w:rsid w:val="00AB4631"/>
    <w:rsid w:val="00AB509D"/>
    <w:rsid w:val="00AB658C"/>
    <w:rsid w:val="00AB6981"/>
    <w:rsid w:val="00AB6C65"/>
    <w:rsid w:val="00AB7145"/>
    <w:rsid w:val="00AC0B02"/>
    <w:rsid w:val="00AC0E3B"/>
    <w:rsid w:val="00AC256C"/>
    <w:rsid w:val="00AC2C02"/>
    <w:rsid w:val="00AC2C7E"/>
    <w:rsid w:val="00AC393C"/>
    <w:rsid w:val="00AC3A3B"/>
    <w:rsid w:val="00AC5820"/>
    <w:rsid w:val="00AC6599"/>
    <w:rsid w:val="00AC72C4"/>
    <w:rsid w:val="00AD0A0F"/>
    <w:rsid w:val="00AD0B75"/>
    <w:rsid w:val="00AD1CD8"/>
    <w:rsid w:val="00AD379A"/>
    <w:rsid w:val="00AD4ADA"/>
    <w:rsid w:val="00AD5009"/>
    <w:rsid w:val="00AD7555"/>
    <w:rsid w:val="00AD7E9E"/>
    <w:rsid w:val="00AE007E"/>
    <w:rsid w:val="00AE07BF"/>
    <w:rsid w:val="00AE1718"/>
    <w:rsid w:val="00AE2836"/>
    <w:rsid w:val="00AE3B37"/>
    <w:rsid w:val="00AE441F"/>
    <w:rsid w:val="00AE75FD"/>
    <w:rsid w:val="00AE7895"/>
    <w:rsid w:val="00AE7B1B"/>
    <w:rsid w:val="00AF1A1B"/>
    <w:rsid w:val="00AF357C"/>
    <w:rsid w:val="00AF3B0B"/>
    <w:rsid w:val="00AF5B9C"/>
    <w:rsid w:val="00B02883"/>
    <w:rsid w:val="00B05D84"/>
    <w:rsid w:val="00B06B88"/>
    <w:rsid w:val="00B07742"/>
    <w:rsid w:val="00B07AF4"/>
    <w:rsid w:val="00B07C51"/>
    <w:rsid w:val="00B107D2"/>
    <w:rsid w:val="00B108E3"/>
    <w:rsid w:val="00B10E9C"/>
    <w:rsid w:val="00B111F9"/>
    <w:rsid w:val="00B11841"/>
    <w:rsid w:val="00B13880"/>
    <w:rsid w:val="00B13A4F"/>
    <w:rsid w:val="00B14250"/>
    <w:rsid w:val="00B14E1C"/>
    <w:rsid w:val="00B16661"/>
    <w:rsid w:val="00B175B1"/>
    <w:rsid w:val="00B17C3F"/>
    <w:rsid w:val="00B17EC1"/>
    <w:rsid w:val="00B203F1"/>
    <w:rsid w:val="00B22C82"/>
    <w:rsid w:val="00B23DAA"/>
    <w:rsid w:val="00B24EC9"/>
    <w:rsid w:val="00B2588E"/>
    <w:rsid w:val="00B258BB"/>
    <w:rsid w:val="00B25DB6"/>
    <w:rsid w:val="00B27A76"/>
    <w:rsid w:val="00B27C73"/>
    <w:rsid w:val="00B3074E"/>
    <w:rsid w:val="00B30D15"/>
    <w:rsid w:val="00B3127E"/>
    <w:rsid w:val="00B3427D"/>
    <w:rsid w:val="00B359EE"/>
    <w:rsid w:val="00B35DC1"/>
    <w:rsid w:val="00B37BA1"/>
    <w:rsid w:val="00B407CF"/>
    <w:rsid w:val="00B408EF"/>
    <w:rsid w:val="00B40A6D"/>
    <w:rsid w:val="00B41C88"/>
    <w:rsid w:val="00B421C5"/>
    <w:rsid w:val="00B4695C"/>
    <w:rsid w:val="00B477CA"/>
    <w:rsid w:val="00B47B5A"/>
    <w:rsid w:val="00B504BB"/>
    <w:rsid w:val="00B51287"/>
    <w:rsid w:val="00B51BA6"/>
    <w:rsid w:val="00B51BF9"/>
    <w:rsid w:val="00B52828"/>
    <w:rsid w:val="00B55B41"/>
    <w:rsid w:val="00B56511"/>
    <w:rsid w:val="00B5725C"/>
    <w:rsid w:val="00B643F9"/>
    <w:rsid w:val="00B648DF"/>
    <w:rsid w:val="00B65C21"/>
    <w:rsid w:val="00B67B97"/>
    <w:rsid w:val="00B7159F"/>
    <w:rsid w:val="00B7315D"/>
    <w:rsid w:val="00B74ED6"/>
    <w:rsid w:val="00B75C71"/>
    <w:rsid w:val="00B75DA7"/>
    <w:rsid w:val="00B75E77"/>
    <w:rsid w:val="00B767DD"/>
    <w:rsid w:val="00B76D02"/>
    <w:rsid w:val="00B76E16"/>
    <w:rsid w:val="00B80A56"/>
    <w:rsid w:val="00B83D59"/>
    <w:rsid w:val="00B843B7"/>
    <w:rsid w:val="00B84F41"/>
    <w:rsid w:val="00B86001"/>
    <w:rsid w:val="00B86B9A"/>
    <w:rsid w:val="00B876E6"/>
    <w:rsid w:val="00B918AC"/>
    <w:rsid w:val="00B91C30"/>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25AF"/>
    <w:rsid w:val="00BC30AA"/>
    <w:rsid w:val="00BC391C"/>
    <w:rsid w:val="00BC40B1"/>
    <w:rsid w:val="00BC5205"/>
    <w:rsid w:val="00BC79E3"/>
    <w:rsid w:val="00BC7EA1"/>
    <w:rsid w:val="00BD279D"/>
    <w:rsid w:val="00BD3A86"/>
    <w:rsid w:val="00BD436E"/>
    <w:rsid w:val="00BD5479"/>
    <w:rsid w:val="00BD5B77"/>
    <w:rsid w:val="00BD5D39"/>
    <w:rsid w:val="00BD6BB8"/>
    <w:rsid w:val="00BD746D"/>
    <w:rsid w:val="00BE1F9C"/>
    <w:rsid w:val="00BE2B20"/>
    <w:rsid w:val="00BE47A2"/>
    <w:rsid w:val="00BE4952"/>
    <w:rsid w:val="00BE4DD2"/>
    <w:rsid w:val="00BE5483"/>
    <w:rsid w:val="00BE553A"/>
    <w:rsid w:val="00BE65BF"/>
    <w:rsid w:val="00BE6D84"/>
    <w:rsid w:val="00BE6E84"/>
    <w:rsid w:val="00BF1721"/>
    <w:rsid w:val="00BF271E"/>
    <w:rsid w:val="00BF46A2"/>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4416"/>
    <w:rsid w:val="00C259BF"/>
    <w:rsid w:val="00C27C4C"/>
    <w:rsid w:val="00C303D1"/>
    <w:rsid w:val="00C30A15"/>
    <w:rsid w:val="00C319ED"/>
    <w:rsid w:val="00C32AB2"/>
    <w:rsid w:val="00C3394C"/>
    <w:rsid w:val="00C34190"/>
    <w:rsid w:val="00C34763"/>
    <w:rsid w:val="00C352AA"/>
    <w:rsid w:val="00C36922"/>
    <w:rsid w:val="00C40866"/>
    <w:rsid w:val="00C40A25"/>
    <w:rsid w:val="00C41FB4"/>
    <w:rsid w:val="00C4494A"/>
    <w:rsid w:val="00C4522A"/>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2ED8"/>
    <w:rsid w:val="00C74D7B"/>
    <w:rsid w:val="00C77243"/>
    <w:rsid w:val="00C77298"/>
    <w:rsid w:val="00C777F1"/>
    <w:rsid w:val="00C77EA6"/>
    <w:rsid w:val="00C81C0A"/>
    <w:rsid w:val="00C8315C"/>
    <w:rsid w:val="00C833A5"/>
    <w:rsid w:val="00C83A8A"/>
    <w:rsid w:val="00C84D57"/>
    <w:rsid w:val="00C84EF8"/>
    <w:rsid w:val="00C852CF"/>
    <w:rsid w:val="00C856F4"/>
    <w:rsid w:val="00C85908"/>
    <w:rsid w:val="00C87A12"/>
    <w:rsid w:val="00C9025D"/>
    <w:rsid w:val="00C911BC"/>
    <w:rsid w:val="00C92F36"/>
    <w:rsid w:val="00C93D91"/>
    <w:rsid w:val="00C9436E"/>
    <w:rsid w:val="00C95985"/>
    <w:rsid w:val="00C95A3E"/>
    <w:rsid w:val="00C9778B"/>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C1A73"/>
    <w:rsid w:val="00CC1C39"/>
    <w:rsid w:val="00CC21F8"/>
    <w:rsid w:val="00CC2E8A"/>
    <w:rsid w:val="00CC3401"/>
    <w:rsid w:val="00CC39F9"/>
    <w:rsid w:val="00CC3FEA"/>
    <w:rsid w:val="00CC4988"/>
    <w:rsid w:val="00CC5026"/>
    <w:rsid w:val="00CC5F55"/>
    <w:rsid w:val="00CC63D6"/>
    <w:rsid w:val="00CC68D0"/>
    <w:rsid w:val="00CC72C3"/>
    <w:rsid w:val="00CD041E"/>
    <w:rsid w:val="00CD057D"/>
    <w:rsid w:val="00CD0993"/>
    <w:rsid w:val="00CD2451"/>
    <w:rsid w:val="00CD330F"/>
    <w:rsid w:val="00CD3E44"/>
    <w:rsid w:val="00CD4275"/>
    <w:rsid w:val="00CD4AC6"/>
    <w:rsid w:val="00CD5099"/>
    <w:rsid w:val="00CD5E77"/>
    <w:rsid w:val="00CD6101"/>
    <w:rsid w:val="00CD7372"/>
    <w:rsid w:val="00CE041C"/>
    <w:rsid w:val="00CE0B19"/>
    <w:rsid w:val="00CE0BFA"/>
    <w:rsid w:val="00CE18AB"/>
    <w:rsid w:val="00CE3B53"/>
    <w:rsid w:val="00CE3EA5"/>
    <w:rsid w:val="00CE4C61"/>
    <w:rsid w:val="00CE52B0"/>
    <w:rsid w:val="00CE5930"/>
    <w:rsid w:val="00CE7AF9"/>
    <w:rsid w:val="00CF0433"/>
    <w:rsid w:val="00CF0674"/>
    <w:rsid w:val="00CF1024"/>
    <w:rsid w:val="00CF2709"/>
    <w:rsid w:val="00CF39F2"/>
    <w:rsid w:val="00CF3B1F"/>
    <w:rsid w:val="00CF5C5A"/>
    <w:rsid w:val="00CF6AEA"/>
    <w:rsid w:val="00D00537"/>
    <w:rsid w:val="00D00932"/>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6D11"/>
    <w:rsid w:val="00D17487"/>
    <w:rsid w:val="00D208E2"/>
    <w:rsid w:val="00D2193A"/>
    <w:rsid w:val="00D2207B"/>
    <w:rsid w:val="00D22195"/>
    <w:rsid w:val="00D224F0"/>
    <w:rsid w:val="00D22A47"/>
    <w:rsid w:val="00D23373"/>
    <w:rsid w:val="00D235D8"/>
    <w:rsid w:val="00D23ADB"/>
    <w:rsid w:val="00D24991"/>
    <w:rsid w:val="00D25772"/>
    <w:rsid w:val="00D25A5F"/>
    <w:rsid w:val="00D3151A"/>
    <w:rsid w:val="00D32B66"/>
    <w:rsid w:val="00D340B5"/>
    <w:rsid w:val="00D34E67"/>
    <w:rsid w:val="00D3533D"/>
    <w:rsid w:val="00D3627C"/>
    <w:rsid w:val="00D3654B"/>
    <w:rsid w:val="00D366B9"/>
    <w:rsid w:val="00D368DB"/>
    <w:rsid w:val="00D374F9"/>
    <w:rsid w:val="00D400B8"/>
    <w:rsid w:val="00D4039D"/>
    <w:rsid w:val="00D426F1"/>
    <w:rsid w:val="00D44254"/>
    <w:rsid w:val="00D45108"/>
    <w:rsid w:val="00D4618B"/>
    <w:rsid w:val="00D46E6D"/>
    <w:rsid w:val="00D47AEF"/>
    <w:rsid w:val="00D50255"/>
    <w:rsid w:val="00D50913"/>
    <w:rsid w:val="00D525A2"/>
    <w:rsid w:val="00D52BD7"/>
    <w:rsid w:val="00D53253"/>
    <w:rsid w:val="00D56B68"/>
    <w:rsid w:val="00D57575"/>
    <w:rsid w:val="00D60CA3"/>
    <w:rsid w:val="00D61AA0"/>
    <w:rsid w:val="00D621F4"/>
    <w:rsid w:val="00D62BC5"/>
    <w:rsid w:val="00D63444"/>
    <w:rsid w:val="00D643C1"/>
    <w:rsid w:val="00D64FF1"/>
    <w:rsid w:val="00D6517A"/>
    <w:rsid w:val="00D66520"/>
    <w:rsid w:val="00D67905"/>
    <w:rsid w:val="00D71279"/>
    <w:rsid w:val="00D71883"/>
    <w:rsid w:val="00D720E3"/>
    <w:rsid w:val="00D7237E"/>
    <w:rsid w:val="00D729BD"/>
    <w:rsid w:val="00D72CE6"/>
    <w:rsid w:val="00D7387B"/>
    <w:rsid w:val="00D74400"/>
    <w:rsid w:val="00D752FD"/>
    <w:rsid w:val="00D757B0"/>
    <w:rsid w:val="00D76235"/>
    <w:rsid w:val="00D76811"/>
    <w:rsid w:val="00D80B6A"/>
    <w:rsid w:val="00D83176"/>
    <w:rsid w:val="00D83EBA"/>
    <w:rsid w:val="00D85B62"/>
    <w:rsid w:val="00D86DC8"/>
    <w:rsid w:val="00D8774A"/>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356D"/>
    <w:rsid w:val="00DA5AA3"/>
    <w:rsid w:val="00DA6151"/>
    <w:rsid w:val="00DB1A9B"/>
    <w:rsid w:val="00DB1AFD"/>
    <w:rsid w:val="00DB3570"/>
    <w:rsid w:val="00DB3862"/>
    <w:rsid w:val="00DB3DEB"/>
    <w:rsid w:val="00DB5720"/>
    <w:rsid w:val="00DB6C54"/>
    <w:rsid w:val="00DC0D26"/>
    <w:rsid w:val="00DC13A2"/>
    <w:rsid w:val="00DC216E"/>
    <w:rsid w:val="00DC31B1"/>
    <w:rsid w:val="00DC3AAA"/>
    <w:rsid w:val="00DC5C04"/>
    <w:rsid w:val="00DC7140"/>
    <w:rsid w:val="00DC72C8"/>
    <w:rsid w:val="00DD0ECA"/>
    <w:rsid w:val="00DD0F43"/>
    <w:rsid w:val="00DD11FD"/>
    <w:rsid w:val="00DD18B9"/>
    <w:rsid w:val="00DD2069"/>
    <w:rsid w:val="00DD2D1D"/>
    <w:rsid w:val="00DD45E5"/>
    <w:rsid w:val="00DD4ED9"/>
    <w:rsid w:val="00DD50D9"/>
    <w:rsid w:val="00DD52AA"/>
    <w:rsid w:val="00DD53E1"/>
    <w:rsid w:val="00DD7F13"/>
    <w:rsid w:val="00DE237C"/>
    <w:rsid w:val="00DE2B66"/>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29A5"/>
    <w:rsid w:val="00E04501"/>
    <w:rsid w:val="00E05218"/>
    <w:rsid w:val="00E0521F"/>
    <w:rsid w:val="00E05E71"/>
    <w:rsid w:val="00E0697C"/>
    <w:rsid w:val="00E12056"/>
    <w:rsid w:val="00E13812"/>
    <w:rsid w:val="00E13C3C"/>
    <w:rsid w:val="00E13D17"/>
    <w:rsid w:val="00E13F3D"/>
    <w:rsid w:val="00E14D7D"/>
    <w:rsid w:val="00E1748E"/>
    <w:rsid w:val="00E17497"/>
    <w:rsid w:val="00E20322"/>
    <w:rsid w:val="00E2067E"/>
    <w:rsid w:val="00E20D53"/>
    <w:rsid w:val="00E22222"/>
    <w:rsid w:val="00E254C1"/>
    <w:rsid w:val="00E2682E"/>
    <w:rsid w:val="00E27163"/>
    <w:rsid w:val="00E318A0"/>
    <w:rsid w:val="00E32E48"/>
    <w:rsid w:val="00E34898"/>
    <w:rsid w:val="00E37029"/>
    <w:rsid w:val="00E41C63"/>
    <w:rsid w:val="00E44127"/>
    <w:rsid w:val="00E44194"/>
    <w:rsid w:val="00E44D07"/>
    <w:rsid w:val="00E462ED"/>
    <w:rsid w:val="00E4661F"/>
    <w:rsid w:val="00E479E7"/>
    <w:rsid w:val="00E5070D"/>
    <w:rsid w:val="00E50D3D"/>
    <w:rsid w:val="00E51BDD"/>
    <w:rsid w:val="00E5305A"/>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93E"/>
    <w:rsid w:val="00E75AF3"/>
    <w:rsid w:val="00E770DC"/>
    <w:rsid w:val="00E77188"/>
    <w:rsid w:val="00E777D7"/>
    <w:rsid w:val="00E77B87"/>
    <w:rsid w:val="00E8107F"/>
    <w:rsid w:val="00E81450"/>
    <w:rsid w:val="00E814FE"/>
    <w:rsid w:val="00E819BC"/>
    <w:rsid w:val="00E81B2D"/>
    <w:rsid w:val="00E83DFE"/>
    <w:rsid w:val="00E83E43"/>
    <w:rsid w:val="00E847DB"/>
    <w:rsid w:val="00E8672F"/>
    <w:rsid w:val="00E8742B"/>
    <w:rsid w:val="00E877C8"/>
    <w:rsid w:val="00E906B3"/>
    <w:rsid w:val="00E9073C"/>
    <w:rsid w:val="00E919C5"/>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304C"/>
    <w:rsid w:val="00EB384C"/>
    <w:rsid w:val="00EB40F5"/>
    <w:rsid w:val="00EB51E0"/>
    <w:rsid w:val="00EB54A3"/>
    <w:rsid w:val="00EB5C86"/>
    <w:rsid w:val="00EB6217"/>
    <w:rsid w:val="00EB6B8A"/>
    <w:rsid w:val="00EC1351"/>
    <w:rsid w:val="00EC13C0"/>
    <w:rsid w:val="00EC222D"/>
    <w:rsid w:val="00EC24A6"/>
    <w:rsid w:val="00EC2ED2"/>
    <w:rsid w:val="00EC34D8"/>
    <w:rsid w:val="00EC37D6"/>
    <w:rsid w:val="00EC51B2"/>
    <w:rsid w:val="00EC5E7A"/>
    <w:rsid w:val="00EC6798"/>
    <w:rsid w:val="00ED0417"/>
    <w:rsid w:val="00ED1341"/>
    <w:rsid w:val="00ED31D4"/>
    <w:rsid w:val="00ED3841"/>
    <w:rsid w:val="00ED3FEC"/>
    <w:rsid w:val="00ED515E"/>
    <w:rsid w:val="00ED67BD"/>
    <w:rsid w:val="00ED6974"/>
    <w:rsid w:val="00ED788A"/>
    <w:rsid w:val="00EE01F9"/>
    <w:rsid w:val="00EE11C0"/>
    <w:rsid w:val="00EE16C4"/>
    <w:rsid w:val="00EE216E"/>
    <w:rsid w:val="00EE2981"/>
    <w:rsid w:val="00EE6CB4"/>
    <w:rsid w:val="00EE724F"/>
    <w:rsid w:val="00EE75B4"/>
    <w:rsid w:val="00EE7D7C"/>
    <w:rsid w:val="00EF13FD"/>
    <w:rsid w:val="00EF1AB4"/>
    <w:rsid w:val="00EF1C05"/>
    <w:rsid w:val="00EF2028"/>
    <w:rsid w:val="00EF423E"/>
    <w:rsid w:val="00EF4DEF"/>
    <w:rsid w:val="00EF67F0"/>
    <w:rsid w:val="00EF75CB"/>
    <w:rsid w:val="00EF7CBD"/>
    <w:rsid w:val="00F0037F"/>
    <w:rsid w:val="00F0098D"/>
    <w:rsid w:val="00F01CE5"/>
    <w:rsid w:val="00F03645"/>
    <w:rsid w:val="00F053E3"/>
    <w:rsid w:val="00F054B9"/>
    <w:rsid w:val="00F06779"/>
    <w:rsid w:val="00F11469"/>
    <w:rsid w:val="00F12C50"/>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24F8"/>
    <w:rsid w:val="00F32999"/>
    <w:rsid w:val="00F35517"/>
    <w:rsid w:val="00F3685C"/>
    <w:rsid w:val="00F423C5"/>
    <w:rsid w:val="00F43D5E"/>
    <w:rsid w:val="00F44707"/>
    <w:rsid w:val="00F44B1A"/>
    <w:rsid w:val="00F45719"/>
    <w:rsid w:val="00F45CF5"/>
    <w:rsid w:val="00F465C7"/>
    <w:rsid w:val="00F467B9"/>
    <w:rsid w:val="00F510C9"/>
    <w:rsid w:val="00F530A0"/>
    <w:rsid w:val="00F543C8"/>
    <w:rsid w:val="00F547AE"/>
    <w:rsid w:val="00F54CDF"/>
    <w:rsid w:val="00F562D6"/>
    <w:rsid w:val="00F57B52"/>
    <w:rsid w:val="00F57FCE"/>
    <w:rsid w:val="00F607AD"/>
    <w:rsid w:val="00F623F0"/>
    <w:rsid w:val="00F62A9B"/>
    <w:rsid w:val="00F62AB4"/>
    <w:rsid w:val="00F637A3"/>
    <w:rsid w:val="00F63CFF"/>
    <w:rsid w:val="00F65E51"/>
    <w:rsid w:val="00F6796E"/>
    <w:rsid w:val="00F708CA"/>
    <w:rsid w:val="00F73479"/>
    <w:rsid w:val="00F748F1"/>
    <w:rsid w:val="00F75B69"/>
    <w:rsid w:val="00F75DFD"/>
    <w:rsid w:val="00F767D7"/>
    <w:rsid w:val="00F76F15"/>
    <w:rsid w:val="00F770AB"/>
    <w:rsid w:val="00F82F4E"/>
    <w:rsid w:val="00F83E9A"/>
    <w:rsid w:val="00F847A9"/>
    <w:rsid w:val="00F84887"/>
    <w:rsid w:val="00F8537A"/>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64A6"/>
    <w:rsid w:val="00FA698F"/>
    <w:rsid w:val="00FB0A08"/>
    <w:rsid w:val="00FB2D1A"/>
    <w:rsid w:val="00FB4454"/>
    <w:rsid w:val="00FB598F"/>
    <w:rsid w:val="00FB6386"/>
    <w:rsid w:val="00FB64CA"/>
    <w:rsid w:val="00FB7ED8"/>
    <w:rsid w:val="00FC3A1C"/>
    <w:rsid w:val="00FC3B55"/>
    <w:rsid w:val="00FC3E53"/>
    <w:rsid w:val="00FC60A7"/>
    <w:rsid w:val="00FC75B0"/>
    <w:rsid w:val="00FC75C1"/>
    <w:rsid w:val="00FD01B4"/>
    <w:rsid w:val="00FD22E5"/>
    <w:rsid w:val="00FD3F6B"/>
    <w:rsid w:val="00FD44EF"/>
    <w:rsid w:val="00FD6A6F"/>
    <w:rsid w:val="00FD7716"/>
    <w:rsid w:val="00FE02B4"/>
    <w:rsid w:val="00FE0C37"/>
    <w:rsid w:val="00FE1FC7"/>
    <w:rsid w:val="00FE240E"/>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836E8"/>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37F3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E0E6-45DC-4564-B35A-32F4C5220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2427</Words>
  <Characters>13836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2022-10-07T08:49:00Z</dcterms:created>
  <dcterms:modified xsi:type="dcterms:W3CDTF">2022-10-07T08:51:00Z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2022-10-07T08:46:46Z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672a388c-a63c-4b7e-9f99-1c86f6b7fa4d</vt:lpwstr>
  </property>
  <property fmtid="{D5CDD505-2E9C-101B-9397-08002B2CF9AE}" pid="28" name="MSIP_Label_9764cdcd-3664-4d05-9615-7cbf65a4f0a8_ContentBits">
    <vt:lpwstr>0</vt:lpwstr>
  </property>
</Properties>
</file>