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B569757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32322D">
        <w:fldChar w:fldCharType="begin"/>
      </w:r>
      <w:r w:rsidR="0032322D">
        <w:instrText xml:space="preserve"> DOCPROPERTY  Tdoc#  \* MERGEFORMAT </w:instrText>
      </w:r>
      <w:r w:rsidR="0032322D">
        <w:fldChar w:fldCharType="separate"/>
      </w:r>
      <w:r w:rsidR="00DC4393">
        <w:rPr>
          <w:b/>
          <w:i/>
          <w:noProof/>
          <w:sz w:val="28"/>
        </w:rPr>
        <w:t>R5s220</w:t>
      </w:r>
      <w:r w:rsidR="00AA67EB">
        <w:rPr>
          <w:b/>
          <w:i/>
          <w:noProof/>
          <w:sz w:val="28"/>
        </w:rPr>
        <w:t>7</w:t>
      </w:r>
      <w:r w:rsidR="001E2565">
        <w:rPr>
          <w:b/>
          <w:i/>
          <w:noProof/>
          <w:sz w:val="28"/>
        </w:rPr>
        <w:t>51</w:t>
      </w:r>
      <w:r w:rsidR="0032322D">
        <w:rPr>
          <w:b/>
          <w:i/>
          <w:noProof/>
          <w:sz w:val="28"/>
        </w:rPr>
        <w:fldChar w:fldCharType="end"/>
      </w:r>
    </w:p>
    <w:p w14:paraId="210A5493" w14:textId="77777777" w:rsidR="00745C21" w:rsidRDefault="0032322D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3232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765B2F" w:rsidR="0095746E" w:rsidRPr="00410371" w:rsidRDefault="0021430A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90A0D">
              <w:rPr>
                <w:b/>
                <w:noProof/>
                <w:sz w:val="28"/>
              </w:rPr>
              <w:t>5</w:t>
            </w:r>
            <w:r w:rsidR="0032322D">
              <w:rPr>
                <w:b/>
                <w:noProof/>
                <w:sz w:val="28"/>
              </w:rPr>
              <w:t>8</w:t>
            </w:r>
            <w:r w:rsidR="007A4A7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BDFDB9" w:rsidR="001E41F3" w:rsidRDefault="001E2565" w:rsidP="00B7489A">
            <w:pPr>
              <w:pStyle w:val="CRCoverPage"/>
              <w:spacing w:after="0"/>
              <w:rPr>
                <w:noProof/>
              </w:rPr>
            </w:pPr>
            <w:r w:rsidRPr="001E2565">
              <w:t>Correction for NR5GC EPS fallback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48BEA" w:rsidR="001E41F3" w:rsidRDefault="00511C6D" w:rsidP="003C7EE9">
            <w:pPr>
              <w:pStyle w:val="CRCoverPage"/>
              <w:spacing w:after="0"/>
              <w:rPr>
                <w:noProof/>
              </w:rPr>
            </w:pPr>
            <w:r w:rsidRPr="00511C6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3058B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D4675">
              <w:rPr>
                <w:noProof/>
              </w:rPr>
              <w:t>0</w:t>
            </w:r>
            <w:r w:rsidR="000A5DF8">
              <w:rPr>
                <w:noProof/>
              </w:rPr>
              <w:t>6</w:t>
            </w:r>
            <w:r w:rsidR="00BD4675">
              <w:rPr>
                <w:noProof/>
              </w:rPr>
              <w:t>-</w:t>
            </w:r>
            <w:r w:rsidR="001E2565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3232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89D5D9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To avoid possible segmentation and retransmissions of SIP messages sent over EUTRA, the EUTRA cell configuration should use the USE_BIG_GRANTS option, in alignment with other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tets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cases that require IMS signalling over EUTRA.</w:t>
            </w:r>
          </w:p>
        </w:tc>
      </w:tr>
      <w:tr w:rsidR="004627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F0822A9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FA2BD9" w:rsidR="0046272D" w:rsidRPr="0046272D" w:rsidRDefault="0046272D" w:rsidP="0046272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USE_BIG_GRANTS option used when initial</w:t>
            </w:r>
            <w:r w:rsidR="006A0452">
              <w:rPr>
                <w:lang w:val="en-SG"/>
              </w:rPr>
              <w:t>i</w:t>
            </w:r>
            <w:r>
              <w:rPr>
                <w:lang w:val="en-SG"/>
              </w:rPr>
              <w:t xml:space="preserve">sing the EUTRA PTC </w:t>
            </w:r>
          </w:p>
        </w:tc>
      </w:tr>
      <w:tr w:rsidR="004627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CF8EC0" w:rsidR="0046272D" w:rsidRPr="00BD4675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46272D" w14:paraId="034AF533" w14:textId="77777777" w:rsidTr="00547111">
        <w:tc>
          <w:tcPr>
            <w:tcW w:w="2694" w:type="dxa"/>
            <w:gridSpan w:val="2"/>
          </w:tcPr>
          <w:p w14:paraId="39D9EB5B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61096B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11.1.x.NR5GC</w:t>
            </w:r>
          </w:p>
        </w:tc>
      </w:tr>
      <w:tr w:rsidR="004627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F198B0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5E47B4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27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272D" w:rsidRPr="008863B9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272D" w:rsidRPr="008863B9" w:rsidRDefault="0046272D" w:rsidP="004627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27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601279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07DDC71" w14:textId="0BA716F1" w:rsidR="006A0452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A0452" w:rsidRPr="00143D28">
        <w:rPr>
          <w:rFonts w:cs="Arial"/>
          <w:iCs/>
        </w:rPr>
        <w:t>Table of Contents</w:t>
      </w:r>
      <w:r w:rsidR="006A0452">
        <w:tab/>
      </w:r>
      <w:r w:rsidR="006A0452">
        <w:fldChar w:fldCharType="begin"/>
      </w:r>
      <w:r w:rsidR="006A0452">
        <w:instrText xml:space="preserve"> PAGEREF _Toc106012793 \h </w:instrText>
      </w:r>
      <w:r w:rsidR="006A0452">
        <w:fldChar w:fldCharType="separate"/>
      </w:r>
      <w:r w:rsidR="006A0452">
        <w:t>2</w:t>
      </w:r>
      <w:r w:rsidR="006A0452">
        <w:fldChar w:fldCharType="end"/>
      </w:r>
    </w:p>
    <w:p w14:paraId="277EBF02" w14:textId="4FD9C20E" w:rsidR="006A0452" w:rsidRDefault="006A045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3D2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3D2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_Toc106012794 \h </w:instrText>
      </w:r>
      <w:r>
        <w:fldChar w:fldCharType="separate"/>
      </w:r>
      <w:r>
        <w:t>3</w:t>
      </w:r>
      <w:r>
        <w:fldChar w:fldCharType="end"/>
      </w:r>
    </w:p>
    <w:p w14:paraId="44726F31" w14:textId="5B3C2B6C" w:rsidR="006A0452" w:rsidRDefault="006A045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3D2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3D2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_Toc106012795 \h </w:instrText>
      </w:r>
      <w:r>
        <w:fldChar w:fldCharType="separate"/>
      </w:r>
      <w:r>
        <w:t>3</w:t>
      </w:r>
      <w:r>
        <w:fldChar w:fldCharType="end"/>
      </w:r>
    </w:p>
    <w:p w14:paraId="75207EDE" w14:textId="249E828B" w:rsidR="006A0452" w:rsidRDefault="006A045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43D2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43D28">
        <w:rPr>
          <w:b/>
          <w:lang w:val="pt-BR"/>
        </w:rPr>
        <w:t xml:space="preserve">Change </w:t>
      </w:r>
      <w:r w:rsidRPr="00143D28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_Toc106012796 \h </w:instrText>
      </w:r>
      <w:r>
        <w:fldChar w:fldCharType="separate"/>
      </w:r>
      <w:r>
        <w:t>3</w:t>
      </w:r>
      <w:r>
        <w:fldChar w:fldCharType="end"/>
      </w:r>
    </w:p>
    <w:p w14:paraId="325A0C2F" w14:textId="7AB0033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6012794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58BBAE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0F61BB5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6012795"/>
      <w:r w:rsidRPr="00854C55">
        <w:rPr>
          <w:b/>
        </w:rPr>
        <w:t>Corrections required</w:t>
      </w:r>
      <w:bookmarkEnd w:id="4"/>
      <w:bookmarkEnd w:id="5"/>
      <w:bookmarkEnd w:id="6"/>
    </w:p>
    <w:p w14:paraId="67CED451" w14:textId="77777777" w:rsidR="002034C2" w:rsidRDefault="002034C2" w:rsidP="002034C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5419166"/>
      <w:bookmarkStart w:id="8" w:name="_Toc106012796"/>
      <w:bookmarkStart w:id="9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034C2" w14:paraId="0DE51E9F" w14:textId="77777777" w:rsidTr="00726F55">
        <w:trPr>
          <w:trHeight w:val="447"/>
        </w:trPr>
        <w:tc>
          <w:tcPr>
            <w:tcW w:w="1985" w:type="dxa"/>
          </w:tcPr>
          <w:p w14:paraId="04B414E6" w14:textId="77777777" w:rsidR="002034C2" w:rsidRDefault="002034C2" w:rsidP="00726F5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B927D7F" w14:textId="665C28AB" w:rsidR="002034C2" w:rsidRDefault="002034C2" w:rsidP="00726F55">
            <w:pPr>
              <w:spacing w:after="0"/>
            </w:pPr>
            <w:r>
              <w:t>E.g. : f_TC_11_1_1_NR5GC_EUTRA</w:t>
            </w:r>
          </w:p>
        </w:tc>
      </w:tr>
      <w:tr w:rsidR="002034C2" w14:paraId="21CF8A73" w14:textId="77777777" w:rsidTr="00726F55">
        <w:trPr>
          <w:trHeight w:val="452"/>
        </w:trPr>
        <w:tc>
          <w:tcPr>
            <w:tcW w:w="1985" w:type="dxa"/>
          </w:tcPr>
          <w:p w14:paraId="29D4770E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6E81DE4" w14:textId="2D646BCE" w:rsidR="002034C2" w:rsidRPr="00FA46AD" w:rsidRDefault="005B76D2" w:rsidP="0046272D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To avoid possible </w:t>
            </w:r>
            <w:r w:rsidR="0046272D">
              <w:rPr>
                <w:rFonts w:eastAsia="SimSun" w:cs="Arial"/>
                <w:color w:val="000000"/>
                <w:lang w:eastAsia="zh-CN"/>
              </w:rPr>
              <w:t xml:space="preserve">segmentation and </w:t>
            </w:r>
            <w:r>
              <w:rPr>
                <w:rFonts w:eastAsia="SimSun" w:cs="Arial"/>
                <w:color w:val="000000"/>
                <w:lang w:eastAsia="zh-CN"/>
              </w:rPr>
              <w:t xml:space="preserve">retransmissions of SIP messages sent over </w:t>
            </w:r>
            <w:r w:rsidR="000E2318">
              <w:rPr>
                <w:rFonts w:eastAsia="SimSun" w:cs="Arial"/>
                <w:color w:val="000000"/>
                <w:lang w:eastAsia="zh-CN"/>
              </w:rPr>
              <w:t>EUTRA</w:t>
            </w:r>
            <w:r>
              <w:rPr>
                <w:rFonts w:eastAsia="SimSun" w:cs="Arial"/>
                <w:color w:val="000000"/>
                <w:lang w:eastAsia="zh-CN"/>
              </w:rPr>
              <w:t xml:space="preserve">, the </w:t>
            </w:r>
            <w:r w:rsidR="000E2318">
              <w:rPr>
                <w:rFonts w:eastAsia="SimSun" w:cs="Arial"/>
                <w:color w:val="000000"/>
                <w:lang w:eastAsia="zh-CN"/>
              </w:rPr>
              <w:t>EUTRA</w:t>
            </w:r>
            <w:r>
              <w:rPr>
                <w:rFonts w:eastAsia="SimSun" w:cs="Arial"/>
                <w:color w:val="000000"/>
                <w:lang w:eastAsia="zh-CN"/>
              </w:rPr>
              <w:t xml:space="preserve"> </w:t>
            </w:r>
            <w:r w:rsidR="000E2318">
              <w:rPr>
                <w:rFonts w:eastAsia="SimSun" w:cs="Arial"/>
                <w:color w:val="000000"/>
                <w:lang w:eastAsia="zh-CN"/>
              </w:rPr>
              <w:t xml:space="preserve">cell configuration should use the USE_BIG_GRANTS option, in </w:t>
            </w:r>
            <w:r w:rsidR="0046272D">
              <w:rPr>
                <w:rFonts w:eastAsia="SimSun" w:cs="Arial"/>
                <w:color w:val="000000"/>
                <w:lang w:eastAsia="zh-CN"/>
              </w:rPr>
              <w:t>alignment</w:t>
            </w:r>
            <w:r w:rsidR="000E2318">
              <w:rPr>
                <w:rFonts w:eastAsia="SimSun" w:cs="Arial"/>
                <w:color w:val="000000"/>
                <w:lang w:eastAsia="zh-CN"/>
              </w:rPr>
              <w:t xml:space="preserve"> with other </w:t>
            </w:r>
            <w:proofErr w:type="spellStart"/>
            <w:r w:rsidR="000E2318">
              <w:rPr>
                <w:rFonts w:eastAsia="SimSun" w:cs="Arial"/>
                <w:color w:val="000000"/>
                <w:lang w:eastAsia="zh-CN"/>
              </w:rPr>
              <w:t>tets</w:t>
            </w:r>
            <w:proofErr w:type="spellEnd"/>
            <w:r w:rsidR="000E2318">
              <w:rPr>
                <w:rFonts w:eastAsia="SimSun" w:cs="Arial"/>
                <w:color w:val="000000"/>
                <w:lang w:eastAsia="zh-CN"/>
              </w:rPr>
              <w:t xml:space="preserve"> cases that require IMS signalling over EUTRA.</w:t>
            </w:r>
          </w:p>
        </w:tc>
      </w:tr>
      <w:tr w:rsidR="002034C2" w14:paraId="60081F38" w14:textId="77777777" w:rsidTr="00726F55">
        <w:tc>
          <w:tcPr>
            <w:tcW w:w="1985" w:type="dxa"/>
          </w:tcPr>
          <w:p w14:paraId="31FF105B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ED6B6D4" w14:textId="05851681" w:rsidR="002034C2" w:rsidRDefault="002034C2" w:rsidP="00726F55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‘USE_BIG_GRANTS’ </w:t>
            </w:r>
            <w:r w:rsidR="000E2318">
              <w:rPr>
                <w:lang w:val="en-SG"/>
              </w:rPr>
              <w:t>option</w:t>
            </w:r>
            <w:r>
              <w:rPr>
                <w:lang w:val="en-SG"/>
              </w:rPr>
              <w:t xml:space="preserve"> used when </w:t>
            </w:r>
            <w:proofErr w:type="spellStart"/>
            <w:r w:rsidR="00CE14C9">
              <w:rPr>
                <w:lang w:val="en-SG"/>
              </w:rPr>
              <w:t>initialsing</w:t>
            </w:r>
            <w:proofErr w:type="spellEnd"/>
            <w:r>
              <w:rPr>
                <w:lang w:val="en-SG"/>
              </w:rPr>
              <w:t xml:space="preserve"> the </w:t>
            </w:r>
            <w:r w:rsidR="000E2318">
              <w:rPr>
                <w:lang w:val="en-SG"/>
              </w:rPr>
              <w:t>EUTRA</w:t>
            </w:r>
            <w:r>
              <w:rPr>
                <w:lang w:val="en-SG"/>
              </w:rPr>
              <w:t xml:space="preserve"> PTC </w:t>
            </w:r>
          </w:p>
          <w:p w14:paraId="3E5CB425" w14:textId="77777777" w:rsidR="000E2318" w:rsidRDefault="000E2318" w:rsidP="00726F55">
            <w:pPr>
              <w:pStyle w:val="CRCoverPage"/>
              <w:spacing w:after="0"/>
              <w:rPr>
                <w:lang w:val="en-SG"/>
              </w:rPr>
            </w:pPr>
          </w:p>
          <w:p w14:paraId="21233DD7" w14:textId="5F3F7491" w:rsidR="000E2318" w:rsidRPr="00FA46AD" w:rsidRDefault="000E2318" w:rsidP="00726F55">
            <w:pPr>
              <w:pStyle w:val="CRCoverPage"/>
              <w:spacing w:after="0"/>
              <w:rPr>
                <w:lang w:val="en-SG"/>
              </w:rPr>
            </w:pPr>
            <w:r w:rsidRPr="00CE14C9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 xml:space="preserve"> : Also applicable for 11.1.2, </w:t>
            </w:r>
            <w:r w:rsidR="001113BD">
              <w:rPr>
                <w:lang w:val="en-SG"/>
              </w:rPr>
              <w:t>11.1.3, 11.1.4, 11.1.5, 11.1.6, 11.1.7, 11.1.8, 11.1.9</w:t>
            </w:r>
          </w:p>
        </w:tc>
      </w:tr>
      <w:tr w:rsidR="002034C2" w14:paraId="4D8D874D" w14:textId="77777777" w:rsidTr="00726F55">
        <w:tc>
          <w:tcPr>
            <w:tcW w:w="1985" w:type="dxa"/>
          </w:tcPr>
          <w:p w14:paraId="32A29770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2987357" w14:textId="77777777" w:rsidR="002034C2" w:rsidRDefault="002034C2" w:rsidP="00726F55">
            <w:pPr>
              <w:spacing w:after="0"/>
              <w:rPr>
                <w:rFonts w:ascii="Arial" w:hAnsi="Arial" w:cs="Arial"/>
              </w:rPr>
            </w:pPr>
            <w:r w:rsidRPr="004D73AE">
              <w:rPr>
                <w:rFonts w:ascii="Arial" w:hAnsi="Arial" w:cs="Arial"/>
              </w:rPr>
              <w:t>EPS_Fallback_NR5GC_EUTRA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2034C2" w14:paraId="5041B0BB" w14:textId="77777777" w:rsidTr="00726F55">
        <w:tc>
          <w:tcPr>
            <w:tcW w:w="1985" w:type="dxa"/>
          </w:tcPr>
          <w:p w14:paraId="498C85BD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EF38BA9" w14:textId="77777777" w:rsidR="002034C2" w:rsidRDefault="002034C2" w:rsidP="00726F55">
            <w:pPr>
              <w:rPr>
                <w:rFonts w:ascii="Arial" w:hAnsi="Arial"/>
                <w:highlight w:val="cyan"/>
              </w:rPr>
            </w:pPr>
          </w:p>
        </w:tc>
      </w:tr>
    </w:tbl>
    <w:p w14:paraId="0325C3B7" w14:textId="77777777" w:rsidR="002034C2" w:rsidRDefault="002034C2" w:rsidP="002034C2"/>
    <w:p w14:paraId="5AD1E56C" w14:textId="77777777" w:rsidR="002034C2" w:rsidRDefault="002034C2" w:rsidP="002034C2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34C2" w14:paraId="15637436" w14:textId="77777777" w:rsidTr="00726F55">
        <w:tc>
          <w:tcPr>
            <w:tcW w:w="9855" w:type="dxa"/>
          </w:tcPr>
          <w:p w14:paraId="415B44F1" w14:textId="77777777" w:rsidR="002034C2" w:rsidRDefault="002034C2" w:rsidP="00726F55">
            <w:pPr>
              <w:pStyle w:val="CRCoverPage"/>
            </w:pPr>
            <w:r>
              <w:t xml:space="preserve">    function f_TC_11_1_1_NR5GC_EUTRA() runs on EUTRA_Multi5GS_PTC // @sic R5-204399 sic@</w:t>
            </w:r>
          </w:p>
          <w:p w14:paraId="6570A0D3" w14:textId="77777777" w:rsidR="002034C2" w:rsidRDefault="002034C2" w:rsidP="00726F55">
            <w:pPr>
              <w:pStyle w:val="CRCoverPage"/>
            </w:pPr>
            <w:r>
              <w:t xml:space="preserve">  { //MO MMTEL voice call setup from NR RRC_IDLE / EPS Fallback with redirection / Single registration mode with N26 interface / Success</w:t>
            </w:r>
          </w:p>
          <w:p w14:paraId="2CD69F3D" w14:textId="77777777" w:rsidR="002034C2" w:rsidRDefault="002034C2" w:rsidP="00726F55">
            <w:pPr>
              <w:pStyle w:val="CRCoverPage"/>
            </w:pPr>
            <w:r>
              <w:t xml:space="preserve">    </w:t>
            </w:r>
          </w:p>
          <w:p w14:paraId="40A79FCE" w14:textId="77777777" w:rsidR="002034C2" w:rsidRDefault="002034C2" w:rsidP="00726F55">
            <w:pPr>
              <w:pStyle w:val="CRCoverPage"/>
            </w:pPr>
            <w:r>
              <w:t xml:space="preserve">    f_EUTRA38_IRAT_Init(c31, HANDLE_UM_DATA); // @sic R5s210414 sic@</w:t>
            </w:r>
          </w:p>
          <w:p w14:paraId="79AA87F6" w14:textId="77777777" w:rsidR="002034C2" w:rsidRDefault="002034C2" w:rsidP="00726F55">
            <w:pPr>
              <w:pStyle w:val="CRCoverPage"/>
            </w:pPr>
          </w:p>
          <w:p w14:paraId="1E2ED850" w14:textId="77777777" w:rsidR="002034C2" w:rsidRDefault="002034C2" w:rsidP="00726F55">
            <w:pPr>
              <w:pStyle w:val="CRCoverPage"/>
            </w:pPr>
            <w:r>
              <w:t xml:space="preserve">    //Create and configure cell</w:t>
            </w:r>
          </w:p>
          <w:p w14:paraId="062D36EE" w14:textId="77777777" w:rsidR="002034C2" w:rsidRDefault="002034C2" w:rsidP="00726F55">
            <w:pPr>
              <w:pStyle w:val="CRCoverPage"/>
            </w:pPr>
            <w:r>
              <w:t xml:space="preserve">    </w:t>
            </w:r>
            <w:proofErr w:type="spellStart"/>
            <w:r>
              <w:t>f_EUTRA_CellConfig_Def</w:t>
            </w:r>
            <w:proofErr w:type="spellEnd"/>
            <w:r>
              <w:t>(eutra_Cell1);</w:t>
            </w:r>
          </w:p>
          <w:p w14:paraId="0FA0EEFA" w14:textId="77777777" w:rsidR="002034C2" w:rsidRDefault="002034C2" w:rsidP="00726F55">
            <w:pPr>
              <w:pStyle w:val="CRCoverPage"/>
            </w:pPr>
            <w:r>
              <w:t>…</w:t>
            </w:r>
          </w:p>
          <w:p w14:paraId="2BFCAE3C" w14:textId="77777777" w:rsidR="002034C2" w:rsidRDefault="002034C2" w:rsidP="00726F55">
            <w:pPr>
              <w:pStyle w:val="CRCoverPage"/>
            </w:pPr>
            <w:r>
              <w:t>…</w:t>
            </w:r>
          </w:p>
          <w:p w14:paraId="17B4FD3B" w14:textId="77777777" w:rsidR="002034C2" w:rsidRDefault="002034C2" w:rsidP="00726F55">
            <w:pPr>
              <w:pStyle w:val="CRCoverPage"/>
            </w:pPr>
            <w:r>
              <w:t>}</w:t>
            </w:r>
          </w:p>
        </w:tc>
      </w:tr>
    </w:tbl>
    <w:p w14:paraId="236E02CD" w14:textId="77777777" w:rsidR="002034C2" w:rsidRDefault="002034C2" w:rsidP="002034C2"/>
    <w:p w14:paraId="4E6E3B61" w14:textId="77777777" w:rsidR="002034C2" w:rsidRDefault="002034C2" w:rsidP="002034C2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34C2" w14:paraId="77C313EE" w14:textId="77777777" w:rsidTr="00726F55">
        <w:tc>
          <w:tcPr>
            <w:tcW w:w="9855" w:type="dxa"/>
          </w:tcPr>
          <w:bookmarkEnd w:id="9"/>
          <w:p w14:paraId="75E8C7F6" w14:textId="77777777" w:rsidR="002034C2" w:rsidRDefault="002034C2" w:rsidP="00726F55">
            <w:r>
              <w:t xml:space="preserve">    function f_TC_11_1_1_NR5GC_EUTRA() runs on EUTRA_Multi5GS_PTC // @sic R5-204399 sic@</w:t>
            </w:r>
          </w:p>
          <w:p w14:paraId="7E4C0C65" w14:textId="77777777" w:rsidR="002034C2" w:rsidRDefault="002034C2" w:rsidP="00726F55">
            <w:r>
              <w:t xml:space="preserve">  { //MO MMTEL voice call setup from NR RRC_IDLE / EPS Fallback with redirection / Single registration mode with N26 interface / Success</w:t>
            </w:r>
          </w:p>
          <w:p w14:paraId="46846B6A" w14:textId="77777777" w:rsidR="002034C2" w:rsidRDefault="002034C2" w:rsidP="00726F55">
            <w:r>
              <w:t xml:space="preserve">    </w:t>
            </w:r>
          </w:p>
          <w:p w14:paraId="61198A90" w14:textId="77777777" w:rsidR="002034C2" w:rsidRDefault="002034C2" w:rsidP="00726F55">
            <w:r>
              <w:t xml:space="preserve">    f_EUTRA38_IRAT_Init(c31, HANDLE_UM_DATA</w:t>
            </w:r>
            <w:r w:rsidRPr="00705334">
              <w:rPr>
                <w:highlight w:val="cyan"/>
              </w:rPr>
              <w:t>, USE_BIG_GRANTS</w:t>
            </w:r>
            <w:r>
              <w:t>); // @sic R5s210414 sic@</w:t>
            </w:r>
          </w:p>
          <w:p w14:paraId="2BE593F9" w14:textId="77777777" w:rsidR="002034C2" w:rsidRDefault="002034C2" w:rsidP="00726F55"/>
          <w:p w14:paraId="216A933F" w14:textId="77777777" w:rsidR="002034C2" w:rsidRDefault="002034C2" w:rsidP="00726F55">
            <w:r>
              <w:lastRenderedPageBreak/>
              <w:t xml:space="preserve">    //Create and configure cell</w:t>
            </w:r>
          </w:p>
          <w:p w14:paraId="109F9EEC" w14:textId="77777777" w:rsidR="002034C2" w:rsidRDefault="002034C2" w:rsidP="00726F55">
            <w:r>
              <w:t xml:space="preserve">    </w:t>
            </w:r>
            <w:proofErr w:type="spellStart"/>
            <w:r>
              <w:t>f_EUTRA_CellConfig_Def</w:t>
            </w:r>
            <w:proofErr w:type="spellEnd"/>
            <w:r>
              <w:t>(eutra_Cell1);</w:t>
            </w:r>
          </w:p>
          <w:p w14:paraId="56A07EB4" w14:textId="77777777" w:rsidR="002034C2" w:rsidRDefault="002034C2" w:rsidP="00726F55">
            <w:r>
              <w:t>…</w:t>
            </w:r>
          </w:p>
          <w:p w14:paraId="6629975B" w14:textId="77777777" w:rsidR="002034C2" w:rsidRDefault="002034C2" w:rsidP="00726F55">
            <w:r>
              <w:t>…</w:t>
            </w:r>
          </w:p>
          <w:p w14:paraId="64A06156" w14:textId="77777777" w:rsidR="002034C2" w:rsidRDefault="002034C2" w:rsidP="00726F55">
            <w:r>
              <w:t>}</w:t>
            </w:r>
          </w:p>
        </w:tc>
      </w:tr>
    </w:tbl>
    <w:p w14:paraId="11E07CB0" w14:textId="77777777" w:rsidR="002034C2" w:rsidRDefault="002034C2" w:rsidP="002034C2"/>
    <w:p w14:paraId="6C91B7CE" w14:textId="0D9FAF48" w:rsidR="00A30C1F" w:rsidRDefault="00A30C1F" w:rsidP="00A30C1F"/>
    <w:sectPr w:rsidR="00A30C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97059" w14:textId="77777777" w:rsidR="00BC2495" w:rsidRDefault="00BC2495">
      <w:r>
        <w:separator/>
      </w:r>
    </w:p>
  </w:endnote>
  <w:endnote w:type="continuationSeparator" w:id="0">
    <w:p w14:paraId="08BA90B3" w14:textId="77777777" w:rsidR="00BC2495" w:rsidRDefault="00BC2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269B8" w14:textId="77777777" w:rsidR="00BC2495" w:rsidRDefault="00BC2495">
      <w:r>
        <w:separator/>
      </w:r>
    </w:p>
  </w:footnote>
  <w:footnote w:type="continuationSeparator" w:id="0">
    <w:p w14:paraId="0A115CEC" w14:textId="77777777" w:rsidR="00BC2495" w:rsidRDefault="00BC2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22E4A"/>
    <w:rsid w:val="00090A0D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113BD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2565"/>
    <w:rsid w:val="001E41F3"/>
    <w:rsid w:val="001E790C"/>
    <w:rsid w:val="002034C2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E472E"/>
    <w:rsid w:val="00303144"/>
    <w:rsid w:val="00305409"/>
    <w:rsid w:val="003103B5"/>
    <w:rsid w:val="003156FB"/>
    <w:rsid w:val="0032322D"/>
    <w:rsid w:val="003609EF"/>
    <w:rsid w:val="0036231A"/>
    <w:rsid w:val="00365645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6272D"/>
    <w:rsid w:val="00480EFE"/>
    <w:rsid w:val="004904C4"/>
    <w:rsid w:val="00494371"/>
    <w:rsid w:val="004B75B7"/>
    <w:rsid w:val="004C71BC"/>
    <w:rsid w:val="00511C6D"/>
    <w:rsid w:val="00513610"/>
    <w:rsid w:val="005141D9"/>
    <w:rsid w:val="0051580D"/>
    <w:rsid w:val="005200AB"/>
    <w:rsid w:val="005330C6"/>
    <w:rsid w:val="00547111"/>
    <w:rsid w:val="005913A9"/>
    <w:rsid w:val="00592D74"/>
    <w:rsid w:val="005B2F31"/>
    <w:rsid w:val="005B76D2"/>
    <w:rsid w:val="005E2C44"/>
    <w:rsid w:val="00621188"/>
    <w:rsid w:val="006257ED"/>
    <w:rsid w:val="00653DE4"/>
    <w:rsid w:val="00665C47"/>
    <w:rsid w:val="00695808"/>
    <w:rsid w:val="006A0452"/>
    <w:rsid w:val="006B46FB"/>
    <w:rsid w:val="006D5593"/>
    <w:rsid w:val="006E21FB"/>
    <w:rsid w:val="006F0E74"/>
    <w:rsid w:val="00702E2B"/>
    <w:rsid w:val="00711669"/>
    <w:rsid w:val="00714985"/>
    <w:rsid w:val="00726E85"/>
    <w:rsid w:val="00743FD0"/>
    <w:rsid w:val="00745C21"/>
    <w:rsid w:val="007649AE"/>
    <w:rsid w:val="00775C74"/>
    <w:rsid w:val="00783CAF"/>
    <w:rsid w:val="00785AFF"/>
    <w:rsid w:val="00792342"/>
    <w:rsid w:val="007977A8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466B8"/>
    <w:rsid w:val="008626E7"/>
    <w:rsid w:val="00870EE7"/>
    <w:rsid w:val="008863B9"/>
    <w:rsid w:val="008A45A6"/>
    <w:rsid w:val="008C044C"/>
    <w:rsid w:val="008C6828"/>
    <w:rsid w:val="008D3CCC"/>
    <w:rsid w:val="008D4170"/>
    <w:rsid w:val="008F3789"/>
    <w:rsid w:val="008F686C"/>
    <w:rsid w:val="009148DE"/>
    <w:rsid w:val="0093083B"/>
    <w:rsid w:val="00941E30"/>
    <w:rsid w:val="009453AA"/>
    <w:rsid w:val="0095746E"/>
    <w:rsid w:val="009777D9"/>
    <w:rsid w:val="009912E7"/>
    <w:rsid w:val="00991B88"/>
    <w:rsid w:val="009A5753"/>
    <w:rsid w:val="009A579D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22FB8"/>
    <w:rsid w:val="00A246B6"/>
    <w:rsid w:val="00A30C1F"/>
    <w:rsid w:val="00A44149"/>
    <w:rsid w:val="00A47E70"/>
    <w:rsid w:val="00A50CF0"/>
    <w:rsid w:val="00A5389F"/>
    <w:rsid w:val="00A72630"/>
    <w:rsid w:val="00A7671C"/>
    <w:rsid w:val="00A84249"/>
    <w:rsid w:val="00AA2CBC"/>
    <w:rsid w:val="00AA67EB"/>
    <w:rsid w:val="00AC4CF7"/>
    <w:rsid w:val="00AC5820"/>
    <w:rsid w:val="00AD1CD8"/>
    <w:rsid w:val="00AE518C"/>
    <w:rsid w:val="00B0233C"/>
    <w:rsid w:val="00B258BB"/>
    <w:rsid w:val="00B31734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35AF3"/>
    <w:rsid w:val="00C66BA2"/>
    <w:rsid w:val="00C74795"/>
    <w:rsid w:val="00C86676"/>
    <w:rsid w:val="00C870F6"/>
    <w:rsid w:val="00C95985"/>
    <w:rsid w:val="00CA4B98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E34CF"/>
    <w:rsid w:val="00E049DE"/>
    <w:rsid w:val="00E13F3D"/>
    <w:rsid w:val="00E20D6E"/>
    <w:rsid w:val="00E34898"/>
    <w:rsid w:val="00E42691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788</TotalTime>
  <Pages>4</Pages>
  <Words>464</Words>
  <Characters>3532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41</cp:revision>
  <cp:lastPrinted>1900-01-01T08:00:00Z</cp:lastPrinted>
  <dcterms:created xsi:type="dcterms:W3CDTF">2022-04-15T19:39:00Z</dcterms:created>
  <dcterms:modified xsi:type="dcterms:W3CDTF">2022-06-13T16:02:00Z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