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77777777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39AE36B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8C5282">
        <w:rPr>
          <w:noProof/>
        </w:rPr>
        <w:t>2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6FCA06E7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</w:t>
            </w:r>
            <w:r w:rsidR="00DD599E" w:rsidRPr="009C446D">
              <w:rPr>
                <w:rFonts w:ascii="Arial" w:hAnsi="Arial"/>
                <w:b/>
                <w:sz w:val="24"/>
              </w:rPr>
              <w:t>D2</w:t>
            </w:r>
            <w:r w:rsidR="00DD599E">
              <w:rPr>
                <w:rFonts w:ascii="Arial" w:hAnsi="Arial"/>
                <w:b/>
                <w:sz w:val="24"/>
              </w:rPr>
              <w:t>2</w:t>
            </w:r>
            <w:r w:rsidR="00DD599E" w:rsidRPr="009C446D">
              <w:rPr>
                <w:rFonts w:ascii="Arial" w:hAnsi="Arial"/>
                <w:b/>
                <w:sz w:val="24"/>
              </w:rPr>
              <w:t>wk</w:t>
            </w:r>
            <w:r w:rsidR="00DD599E">
              <w:rPr>
                <w:rFonts w:ascii="Arial" w:hAnsi="Arial"/>
                <w:b/>
                <w:sz w:val="24"/>
              </w:rPr>
              <w:t>23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121897EC" w:rsidR="00961A38" w:rsidRPr="009C446D" w:rsidRDefault="003F1FD4">
            <w:pPr>
              <w:pStyle w:val="TAL"/>
              <w:spacing w:before="60"/>
              <w:rPr>
                <w:lang w:val="fr-FR"/>
              </w:rPr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3GPP</w:t>
            </w: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 w:rsidR="00961A38" w:rsidRPr="009C446D">
              <w:rPr>
                <w:snapToGrid w:val="0"/>
                <w:color w:val="000000"/>
                <w:sz w:val="20"/>
                <w:lang w:val="de-DE" w:eastAsia="de-DE"/>
              </w:rPr>
              <w:t>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2FE8CE69" w:rsidR="00961A38" w:rsidRPr="00215F76" w:rsidRDefault="00DD599E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10</w:t>
            </w:r>
            <w:r w:rsidR="00BB2B12" w:rsidRPr="00BB2B12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June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 w:rsidR="008C5282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F63D367" w14:textId="753759E0" w:rsidR="00A805AD" w:rsidRPr="00B3560B" w:rsidRDefault="007606EF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- 38.331</w:t>
            </w:r>
            <w:r w:rsidR="00A805AD" w:rsidRPr="00B3560B">
              <w:rPr>
                <w:snapToGrid w:val="0"/>
                <w:sz w:val="20"/>
                <w:szCs w:val="20"/>
              </w:rPr>
              <w:t>:</w:t>
            </w:r>
            <w:r w:rsidRPr="00B3560B">
              <w:rPr>
                <w:snapToGrid w:val="0"/>
                <w:sz w:val="20"/>
                <w:szCs w:val="20"/>
              </w:rPr>
              <w:t xml:space="preserve"> </w:t>
            </w:r>
            <w:r w:rsidR="00A805AD" w:rsidRPr="00B3560B">
              <w:rPr>
                <w:snapToGrid w:val="0"/>
                <w:sz w:val="20"/>
                <w:szCs w:val="20"/>
              </w:rPr>
              <w:t>Release 16, September 2021</w:t>
            </w:r>
            <w:r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5247790D" w14:textId="559593A2" w:rsidR="007606EF" w:rsidRPr="00B3560B" w:rsidRDefault="00A805AD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 xml:space="preserve">- </w:t>
            </w:r>
            <w:r w:rsidR="007606EF" w:rsidRPr="00B3560B">
              <w:rPr>
                <w:snapToGrid w:val="0"/>
                <w:sz w:val="20"/>
                <w:szCs w:val="20"/>
              </w:rPr>
              <w:t>24.501: Release 16, March 2021</w:t>
            </w:r>
          </w:p>
          <w:p w14:paraId="6D54E3D5" w14:textId="3B2A5082" w:rsidR="00CE0199" w:rsidRPr="00B3560B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- 24.</w:t>
            </w:r>
            <w:r w:rsidR="001A2B4D" w:rsidRPr="00B3560B">
              <w:rPr>
                <w:snapToGrid w:val="0"/>
                <w:sz w:val="20"/>
                <w:szCs w:val="20"/>
              </w:rPr>
              <w:t>3</w:t>
            </w:r>
            <w:r w:rsidRPr="00B3560B">
              <w:rPr>
                <w:snapToGrid w:val="0"/>
                <w:sz w:val="20"/>
                <w:szCs w:val="20"/>
              </w:rPr>
              <w:t>01</w:t>
            </w:r>
            <w:r w:rsidR="00CE0199" w:rsidRPr="00B3560B">
              <w:rPr>
                <w:snapToGrid w:val="0"/>
                <w:sz w:val="20"/>
                <w:szCs w:val="20"/>
              </w:rPr>
              <w:t>: Release 1</w:t>
            </w:r>
            <w:r w:rsidR="001A2B4D" w:rsidRPr="00B3560B">
              <w:rPr>
                <w:snapToGrid w:val="0"/>
                <w:sz w:val="20"/>
                <w:szCs w:val="20"/>
              </w:rPr>
              <w:t>6</w:t>
            </w:r>
            <w:r w:rsidR="00CE0199" w:rsidRPr="00B3560B">
              <w:rPr>
                <w:snapToGrid w:val="0"/>
                <w:sz w:val="20"/>
                <w:szCs w:val="20"/>
              </w:rPr>
              <w:t xml:space="preserve">, </w:t>
            </w:r>
            <w:r w:rsidR="001A2B4D" w:rsidRPr="00B3560B">
              <w:rPr>
                <w:snapToGrid w:val="0"/>
                <w:sz w:val="20"/>
                <w:szCs w:val="20"/>
              </w:rPr>
              <w:t>September</w:t>
            </w:r>
            <w:r w:rsidR="00CE0199" w:rsidRPr="00B3560B">
              <w:rPr>
                <w:snapToGrid w:val="0"/>
                <w:sz w:val="20"/>
                <w:szCs w:val="20"/>
              </w:rPr>
              <w:t xml:space="preserve"> 20</w:t>
            </w:r>
            <w:r w:rsidR="001A2B4D" w:rsidRPr="00B3560B">
              <w:rPr>
                <w:snapToGrid w:val="0"/>
                <w:sz w:val="20"/>
                <w:szCs w:val="20"/>
              </w:rPr>
              <w:t>20</w:t>
            </w:r>
            <w:r w:rsidR="00CE0199" w:rsidRPr="00B3560B">
              <w:rPr>
                <w:snapToGrid w:val="0"/>
                <w:sz w:val="20"/>
                <w:szCs w:val="20"/>
              </w:rPr>
              <w:t xml:space="preserve"> + </w:t>
            </w:r>
            <w:r w:rsidR="00390837" w:rsidRPr="00B3560B">
              <w:rPr>
                <w:snapToGrid w:val="0"/>
                <w:sz w:val="20"/>
                <w:szCs w:val="20"/>
              </w:rPr>
              <w:t>CR#3446(</w:t>
            </w:r>
            <w:r w:rsidR="00CE0199" w:rsidRPr="00B3560B">
              <w:rPr>
                <w:snapToGrid w:val="0"/>
                <w:sz w:val="20"/>
                <w:szCs w:val="20"/>
              </w:rPr>
              <w:t>C1-</w:t>
            </w:r>
            <w:r w:rsidR="001A2B4D" w:rsidRPr="00B3560B">
              <w:rPr>
                <w:snapToGrid w:val="0"/>
                <w:sz w:val="20"/>
                <w:szCs w:val="20"/>
              </w:rPr>
              <w:t>206080</w:t>
            </w:r>
            <w:r w:rsidR="00390837" w:rsidRPr="00B3560B">
              <w:rPr>
                <w:snapToGrid w:val="0"/>
                <w:sz w:val="20"/>
                <w:szCs w:val="20"/>
              </w:rPr>
              <w:t>)</w:t>
            </w:r>
            <w:r w:rsidR="001A2B4D" w:rsidRPr="00B3560B">
              <w:rPr>
                <w:snapToGrid w:val="0"/>
                <w:sz w:val="20"/>
                <w:szCs w:val="20"/>
              </w:rPr>
              <w:t xml:space="preserve"> and </w:t>
            </w:r>
            <w:r w:rsidR="00390837" w:rsidRPr="00B3560B">
              <w:rPr>
                <w:snapToGrid w:val="0"/>
                <w:sz w:val="20"/>
                <w:szCs w:val="20"/>
              </w:rPr>
              <w:t>CR#3448rev1(</w:t>
            </w:r>
            <w:r w:rsidR="006052E4" w:rsidRPr="00B3560B">
              <w:rPr>
                <w:snapToGrid w:val="0"/>
                <w:sz w:val="20"/>
                <w:szCs w:val="20"/>
              </w:rPr>
              <w:t>C1-206721</w:t>
            </w:r>
            <w:r w:rsidR="00390837" w:rsidRPr="00B3560B">
              <w:rPr>
                <w:snapToGrid w:val="0"/>
                <w:sz w:val="20"/>
                <w:szCs w:val="20"/>
              </w:rPr>
              <w:t>)</w:t>
            </w:r>
          </w:p>
          <w:p w14:paraId="04F2190C" w14:textId="77777777" w:rsidR="00607140" w:rsidRDefault="00607140" w:rsidP="00607140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- 24.281: Release 16, December 2021</w:t>
            </w:r>
          </w:p>
          <w:p w14:paraId="329B2548" w14:textId="5982A22F" w:rsidR="00607140" w:rsidRDefault="00607140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- 24.282: Release 16, September 2021</w:t>
            </w:r>
          </w:p>
          <w:p w14:paraId="5960A05D" w14:textId="3754284F" w:rsidR="00607140" w:rsidRDefault="007908E8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 xml:space="preserve">- </w:t>
            </w:r>
            <w:r w:rsidR="00607140">
              <w:rPr>
                <w:snapToGrid w:val="0"/>
                <w:sz w:val="20"/>
                <w:szCs w:val="20"/>
              </w:rPr>
              <w:t>24.379: Release 16, December 2021</w:t>
            </w:r>
          </w:p>
          <w:p w14:paraId="20CC9058" w14:textId="50CD4FA2" w:rsidR="007908E8" w:rsidRPr="00B3560B" w:rsidRDefault="00607140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</w:t>
            </w:r>
            <w:r w:rsidR="007908E8" w:rsidRPr="00B3560B">
              <w:rPr>
                <w:snapToGrid w:val="0"/>
                <w:sz w:val="20"/>
                <w:szCs w:val="20"/>
              </w:rPr>
              <w:t xml:space="preserve">24.481: Release 16, September 2020 + CR#0048(C1-207189) </w:t>
            </w:r>
          </w:p>
          <w:p w14:paraId="013C84A3" w14:textId="02C8C608" w:rsidR="00B3560B" w:rsidRPr="00B3560B" w:rsidRDefault="007908E8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 xml:space="preserve">- 24.484: Release 16, </w:t>
            </w:r>
            <w:r w:rsidR="00B3560B">
              <w:rPr>
                <w:snapToGrid w:val="0"/>
                <w:sz w:val="20"/>
                <w:szCs w:val="20"/>
              </w:rPr>
              <w:t>December 2021</w:t>
            </w:r>
            <w:r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6B89AE72" w14:textId="77777777" w:rsidR="00BA3330" w:rsidRPr="00B3560B" w:rsidRDefault="00DD030A" w:rsidP="00DD030A">
            <w:pPr>
              <w:pStyle w:val="TAL"/>
              <w:spacing w:before="60"/>
              <w:rPr>
                <w:b/>
                <w:bCs/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- Others: Release 1</w:t>
            </w:r>
            <w:r w:rsidR="001A2B4D" w:rsidRPr="00B3560B">
              <w:rPr>
                <w:snapToGrid w:val="0"/>
                <w:sz w:val="20"/>
                <w:szCs w:val="20"/>
              </w:rPr>
              <w:t>6</w:t>
            </w:r>
            <w:r w:rsidRPr="00B3560B">
              <w:rPr>
                <w:snapToGrid w:val="0"/>
                <w:sz w:val="20"/>
                <w:szCs w:val="20"/>
              </w:rPr>
              <w:t>, September 20</w:t>
            </w:r>
            <w:r w:rsidR="001A2B4D" w:rsidRPr="00B3560B">
              <w:rPr>
                <w:snapToGrid w:val="0"/>
                <w:sz w:val="20"/>
                <w:szCs w:val="20"/>
              </w:rPr>
              <w:t>20</w:t>
            </w:r>
          </w:p>
          <w:p w14:paraId="6CB55AA3" w14:textId="0DBECB4B" w:rsidR="00CB46C0" w:rsidRPr="009C446D" w:rsidRDefault="00CB46C0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711C32D6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</w:t>
            </w:r>
            <w:r w:rsidR="00DD599E">
              <w:rPr>
                <w:sz w:val="20"/>
                <w:lang w:val="pt-BR"/>
              </w:rPr>
              <w:t>4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</w:t>
            </w:r>
            <w:r w:rsidR="00DD599E">
              <w:rPr>
                <w:sz w:val="20"/>
                <w:szCs w:val="20"/>
                <w:lang w:val="pt-BR"/>
              </w:rPr>
              <w:t>4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0178FC">
              <w:rPr>
                <w:sz w:val="20"/>
                <w:lang w:val="pt-BR"/>
              </w:rPr>
              <w:t>h0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0178FC">
              <w:rPr>
                <w:sz w:val="20"/>
                <w:lang w:val="pt-BR"/>
              </w:rPr>
              <w:t>b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38523-2-</w:t>
            </w:r>
            <w:r w:rsidR="00C62229" w:rsidRPr="00A96AE5">
              <w:rPr>
                <w:sz w:val="20"/>
                <w:lang w:val="pt-BR"/>
              </w:rPr>
              <w:t>g</w:t>
            </w:r>
            <w:r w:rsidR="000178FC">
              <w:rPr>
                <w:sz w:val="20"/>
                <w:lang w:val="pt-BR"/>
              </w:rPr>
              <w:t>b</w:t>
            </w:r>
            <w:r w:rsidRPr="00A96AE5">
              <w:rPr>
                <w:sz w:val="20"/>
                <w:lang w:val="pt-BR"/>
              </w:rPr>
              <w:t>0</w:t>
            </w:r>
          </w:p>
          <w:p w14:paraId="232D4A53" w14:textId="1EA8F10D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904090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0178FC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0178FC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11416F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0178FC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11416F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0178FC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37C42F4F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0178FC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A96AE5">
              <w:rPr>
                <w:sz w:val="20"/>
                <w:lang w:val="pt-BR"/>
              </w:rPr>
              <w:t>34123-1-f</w:t>
            </w:r>
            <w:r w:rsidR="000178FC">
              <w:rPr>
                <w:sz w:val="20"/>
                <w:lang w:val="pt-BR"/>
              </w:rPr>
              <w:t>5</w:t>
            </w:r>
            <w:r w:rsidRPr="00A96AE5">
              <w:rPr>
                <w:sz w:val="20"/>
                <w:lang w:val="pt-BR"/>
              </w:rPr>
              <w:t>0, 34123-2-f</w:t>
            </w:r>
            <w:r w:rsidR="000178FC">
              <w:rPr>
                <w:sz w:val="20"/>
                <w:lang w:val="pt-BR"/>
              </w:rPr>
              <w:t>3</w:t>
            </w:r>
            <w:r w:rsidRPr="00A96AE5">
              <w:rPr>
                <w:sz w:val="20"/>
                <w:lang w:val="pt-BR"/>
              </w:rPr>
              <w:t>0</w:t>
            </w:r>
          </w:p>
          <w:p w14:paraId="757E2291" w14:textId="66560D25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0F4974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93333F" w:rsidRPr="000F4974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0F4974" w:rsidRPr="000F4974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0F4974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, 34229-2-</w:t>
            </w:r>
            <w:r w:rsidR="00AD3CB7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0F4974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 xml:space="preserve">, 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34229-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-</w:t>
            </w:r>
            <w:r w:rsidR="00CB57A3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0F4974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6D2C97AD" w:rsidR="00BA3330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37571-2-</w:t>
            </w:r>
            <w:r w:rsidR="007B6CE9" w:rsidRPr="00A96AE5">
              <w:rPr>
                <w:sz w:val="20"/>
                <w:lang w:val="pt-BR"/>
              </w:rPr>
              <w:t>g</w:t>
            </w:r>
            <w:r w:rsidR="000215E8">
              <w:rPr>
                <w:sz w:val="20"/>
                <w:lang w:val="pt-BR"/>
              </w:rPr>
              <w:t>b</w:t>
            </w:r>
            <w:r w:rsidRPr="00A96AE5">
              <w:rPr>
                <w:sz w:val="20"/>
                <w:lang w:val="pt-BR"/>
              </w:rPr>
              <w:t>0, 37571-3-</w:t>
            </w:r>
            <w:r w:rsidR="007B6CE9" w:rsidRPr="00A96AE5">
              <w:rPr>
                <w:sz w:val="20"/>
                <w:lang w:val="pt-BR"/>
              </w:rPr>
              <w:t>g</w:t>
            </w:r>
            <w:r w:rsidR="000215E8">
              <w:rPr>
                <w:sz w:val="20"/>
                <w:lang w:val="pt-BR"/>
              </w:rPr>
              <w:t>b</w:t>
            </w:r>
            <w:r w:rsidRPr="00A96AE5">
              <w:rPr>
                <w:sz w:val="20"/>
                <w:lang w:val="pt-BR"/>
              </w:rPr>
              <w:t>0, 37571-5-</w:t>
            </w:r>
            <w:r w:rsidR="007B6CE9" w:rsidRPr="00A96AE5">
              <w:rPr>
                <w:sz w:val="20"/>
                <w:lang w:val="pt-BR"/>
              </w:rPr>
              <w:t>g</w:t>
            </w:r>
            <w:r w:rsidR="0093333F">
              <w:rPr>
                <w:sz w:val="20"/>
                <w:lang w:val="pt-BR"/>
              </w:rPr>
              <w:t>7</w:t>
            </w:r>
            <w:r w:rsidR="00A96AE5">
              <w:rPr>
                <w:sz w:val="20"/>
                <w:lang w:val="pt-BR"/>
              </w:rPr>
              <w:t>0</w:t>
            </w:r>
          </w:p>
          <w:p w14:paraId="343C2E7B" w14:textId="5692B8F1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36579-1-f</w:t>
            </w:r>
            <w:r w:rsidR="000215E8">
              <w:rPr>
                <w:sz w:val="20"/>
                <w:lang w:val="pt-BR"/>
              </w:rPr>
              <w:t>5</w:t>
            </w:r>
            <w:r w:rsidR="008C14D7">
              <w:rPr>
                <w:sz w:val="20"/>
                <w:lang w:val="pt-BR"/>
              </w:rPr>
              <w:t>0</w:t>
            </w:r>
            <w:r>
              <w:rPr>
                <w:sz w:val="20"/>
                <w:lang w:val="pt-BR"/>
              </w:rPr>
              <w:t>, 36579-2-</w:t>
            </w:r>
            <w:r w:rsidR="004425E4">
              <w:rPr>
                <w:sz w:val="20"/>
                <w:lang w:val="pt-BR"/>
              </w:rPr>
              <w:t>f</w:t>
            </w:r>
            <w:r w:rsidR="000215E8">
              <w:rPr>
                <w:sz w:val="20"/>
                <w:lang w:val="pt-BR"/>
              </w:rPr>
              <w:t>3</w:t>
            </w:r>
            <w:r>
              <w:rPr>
                <w:sz w:val="20"/>
                <w:lang w:val="pt-BR"/>
              </w:rPr>
              <w:t>0, 36579-4-</w:t>
            </w:r>
            <w:r w:rsidR="004425E4">
              <w:rPr>
                <w:sz w:val="20"/>
                <w:lang w:val="pt-BR"/>
              </w:rPr>
              <w:t>f</w:t>
            </w:r>
            <w:r w:rsidR="000215E8">
              <w:rPr>
                <w:sz w:val="20"/>
                <w:lang w:val="pt-BR"/>
              </w:rPr>
              <w:t>3</w:t>
            </w:r>
            <w:r>
              <w:rPr>
                <w:sz w:val="20"/>
                <w:lang w:val="pt-BR"/>
              </w:rPr>
              <w:t>0</w:t>
            </w:r>
            <w:r w:rsidR="00C32A48">
              <w:rPr>
                <w:sz w:val="20"/>
                <w:lang w:val="pt-BR"/>
              </w:rPr>
              <w:t>, 36579-5-</w:t>
            </w:r>
            <w:r w:rsidR="008C14D7">
              <w:rPr>
                <w:sz w:val="20"/>
                <w:lang w:val="pt-BR"/>
              </w:rPr>
              <w:t>e</w:t>
            </w:r>
            <w:r w:rsidR="000215E8">
              <w:rPr>
                <w:sz w:val="20"/>
                <w:lang w:val="pt-BR"/>
              </w:rPr>
              <w:t>6</w:t>
            </w:r>
            <w:r w:rsidR="00C32A48">
              <w:rPr>
                <w:sz w:val="20"/>
                <w:lang w:val="pt-BR"/>
              </w:rPr>
              <w:t>0, 36579-6-f</w:t>
            </w:r>
            <w:r w:rsidR="000215E8">
              <w:rPr>
                <w:sz w:val="20"/>
                <w:lang w:val="pt-BR"/>
              </w:rPr>
              <w:t>2</w:t>
            </w:r>
            <w:r w:rsidR="00C32A48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044BE79A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EF6327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EF6327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D4281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EF6327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EF6327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>
              <w:rPr>
                <w:snapToGrid w:val="0"/>
                <w:color w:val="000000"/>
                <w:sz w:val="20"/>
                <w:lang w:val="de-DE" w:eastAsia="de-DE"/>
              </w:rPr>
              <w:t>36579-5-e</w:t>
            </w:r>
            <w:r w:rsidR="00EF6327"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="007908E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lastRenderedPageBreak/>
              <w:t>GCF WI / PTCRB RFT references:</w:t>
            </w:r>
          </w:p>
        </w:tc>
        <w:tc>
          <w:tcPr>
            <w:tcW w:w="6773" w:type="dxa"/>
          </w:tcPr>
          <w:p w14:paraId="5B03F39E" w14:textId="743F134C" w:rsidR="00BA333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867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8672E9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8672E9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8672E9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8672E9">
              <w:rPr>
                <w:snapToGrid w:val="0"/>
                <w:color w:val="000000"/>
                <w:sz w:val="20"/>
                <w:lang w:eastAsia="de-DE"/>
              </w:rPr>
              <w:t>, -516</w:t>
            </w:r>
            <w:r w:rsidR="00047BA2" w:rsidRPr="008672E9">
              <w:rPr>
                <w:snapToGrid w:val="0"/>
                <w:color w:val="000000"/>
                <w:sz w:val="20"/>
                <w:lang w:eastAsia="de-DE"/>
              </w:rPr>
              <w:t>, -517</w:t>
            </w:r>
            <w:r w:rsidR="00F844B6">
              <w:rPr>
                <w:snapToGrid w:val="0"/>
                <w:color w:val="000000"/>
                <w:sz w:val="20"/>
                <w:lang w:eastAsia="de-DE"/>
              </w:rPr>
              <w:t>, -519</w:t>
            </w:r>
          </w:p>
          <w:p w14:paraId="41A5E7CA" w14:textId="46B90FF1" w:rsidR="00BA333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8672E9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8672E9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8672E9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867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8672E9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8672E9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8672E9">
              <w:rPr>
                <w:snapToGrid w:val="0"/>
                <w:color w:val="000000"/>
                <w:sz w:val="20"/>
                <w:lang w:eastAsia="de-DE"/>
              </w:rPr>
              <w:t>, -322</w:t>
            </w:r>
          </w:p>
          <w:p w14:paraId="14B9FFBC" w14:textId="14F4DCD9" w:rsidR="00BA333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8672E9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8672E9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8672E9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8672E9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8672E9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8672E9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8672E9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428FF7FB" w:rsidR="007908E8" w:rsidRPr="008672E9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>: GCF WI-288</w:t>
            </w:r>
            <w:r w:rsidR="0086551A">
              <w:rPr>
                <w:snapToGrid w:val="0"/>
                <w:color w:val="000000"/>
                <w:sz w:val="20"/>
                <w:lang w:eastAsia="de-DE"/>
              </w:rPr>
              <w:t>, -328, -329, -330, -331, -332</w:t>
            </w:r>
          </w:p>
          <w:p w14:paraId="5896015A" w14:textId="77777777" w:rsidR="009C4278" w:rsidRPr="008672E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672E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76CA9C0F" w:rsidR="00084E01" w:rsidRPr="00E6032E" w:rsidRDefault="00C407B9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C407B9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R5-222073, R5-222076, R5-222077, R5-222078, R5-222099, R5-222100, R5-222101, R5-222106, R5-222110, R5-222113, R5-222114, R5-222115, R5-222116, R5-222117, R5-222118, R5-222119, R5-222122, R5-222173, R5-222175, R5-222266, R5-222271, R5-222272, R5-222362, R5-222363, R5-222364, R5-222365, R5-222366, R5-222367, R5-222368, R5-222369, R5-222372, R5-222373, R5-222376, R5-222377, R5-222382, R5-222388, R5-222392, R5-222394, R5-222396, R5-222398, R5-222399, R5-222401, R5-222402, R5-222412, R5-222416, R5-222427, </w:t>
            </w:r>
            <w:r w:rsidRPr="0047676E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R5-222430,</w:t>
            </w:r>
            <w:r w:rsidRPr="00C407B9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R5-222464, R5-222470, R5-222503, R5-222511, R5-222512, R5-222572, R5-222653, R5-222813, R5-222818, R5-222859, R5-222941, R5-222942, R5-222950, R5-223025, R5-223064, R5-223065, R5-223067, R5-223072, R5-223078, R5-223126, R5-223197, R5-223252, R5-223253, R5-223255, R5-223264, R5-223273, R5-223274, R5-223342, R5-223344, R5-223345, R5-223346, R5-223347, R5-223349, R5-223350, R5-223358, R5-223360, R5-223361, R5-223362, R5-223363, R5-223365, R5-223366, R5-223372, R5-223375, R5-223376, R5-223377, R5-223378, R5-223379, R5-223380, R5-223381, R5-223385, R5-223386, R5-223387, R5-223392, R5-223399, R5-223417, R5-223418, R5-223419, R5-223420, R5-223422, R5-223423, R5-223424, R5-223425, R5-223426, R5-223429, R5-223430, R5-223431, R5-223432, R5-223434, R5-223436, R5-223437, R5-223438, R5-223439, R5-223441, R5-223442, R5-223443, R5-223444, R5-223445, R5-223446, R5-223453, R5-223454, R5-223455, R5-223456, R5-223458, R5-223459, R5-223460, R5-223462, R5-223463, R5-223465, R5-223467, R5-223470, R5-223471, R5-223475, R5-223476, R5-223477, R5-223478, R5-223496, R5-223498, R5-223649, R5-223650, R5-223755, RP-221222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16FA0CBA" w:rsidR="000F474E" w:rsidRPr="00C45364" w:rsidRDefault="004772CA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4772C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R5-222085, R5-222104, R5-222105, R5-222109, R5-222120, R5-222127, R5-222169, R5-222178, R5-222261, R5-222262, R5-222269, R5-222273, R5-222277, R5-222283, R5-222284, R5-222308, R5-222329, R5-222346, R5-222370, R5-222371, R5-222374, R5-222375, R5-222380, R5-222381, R5-222384, R5-222386, R5-222400</w:t>
            </w:r>
            <w:r w:rsidRPr="00904BB0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, </w:t>
            </w:r>
            <w:r w:rsidR="00904BB0" w:rsidRPr="00904BB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R5-222404,</w:t>
            </w:r>
            <w:r w:rsidR="00904BB0" w:rsidRPr="00C407B9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</w:t>
            </w:r>
            <w:r w:rsidRPr="004772C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 xml:space="preserve">R5-222410, R5-222411, R5-222418, R5-222446, R5-222513, R5-222565, R5-222566, R5-222567, R5-222568, R5-222570, R5-222573, R5-222617, R5-222618, R5-222650, R5-222657, R5-222695, R5-222757, R5-222758, R5-222760, R5-222763, </w:t>
            </w:r>
            <w:r w:rsidRPr="004772CA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lastRenderedPageBreak/>
              <w:t>R5-222765, R5-222766, R5-222767, R5-222770, R5-222776, R5-222777, R5-222784, R5-222785, R5-222786, R5-222811, R5-222817, R5-222827, R5-222836, R5-222877, R5-222924, R5-222933, R5-222953, R5-222954, R5-222995, R5-223046, R5-223052, R5-223059, R5-223079, R5-223084, R5-223085, R5-223127, R5-223157, R5-223158, R5-223164, R5-223212, R5-223222, R5-223223, R5-223224, R5-223225, R5-223229, R5-223234, R5-223301, R5-223306, R5-223340, R5-223341, R5-223343, R5-223348, R5-223382, R5-223400, R5-223410, R5-223413, R5-223414, R5-223415, R5-223416, R5-223421, R5-223427, R5-223428, R5-223433, R5-223435, R5-223440, R5-223452, R5-223457, R5-223461, R5-223464, R5-223468, R5-223469, R5-223472, R5-223473, R5-223474, R5-223479, R5-223480, R5-223481, R5-223484, R5-223485, R5-223486, R5-223487, R5-223488, R5-223489, R5-223490, R5-223491, R5-223492, R5-223493, R5-223494, R5-223602, R5-223651, R5-223652, R5-223653, R5-223654, R5-223733, R5-223792, R5-223793, R5-223795, R5-223797, R5-223798, R5-223799, R5-223800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7DEF9784" w14:textId="77777777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R5s220426 (NR_FR1 8.1.4.4.4.NR5GC), </w:t>
            </w:r>
          </w:p>
          <w:p w14:paraId="3E331F13" w14:textId="77777777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R5s220458 (NR_FR1 8.1.5.7.1.1.NR5GC), </w:t>
            </w:r>
          </w:p>
          <w:p w14:paraId="12C5E397" w14:textId="2B6571E6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>R5s220462 (NR_FR1 8.1.6.1.2.2.NR5GC),</w:t>
            </w:r>
          </w:p>
          <w:p w14:paraId="635F11B1" w14:textId="77777777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R5s220579 (NR_FR1 11.3.1.NR5GC), </w:t>
            </w:r>
          </w:p>
          <w:p w14:paraId="35DFA398" w14:textId="77777777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R5s220596 (NR_FR1 6.3.1.10.NR5GC), </w:t>
            </w:r>
          </w:p>
          <w:p w14:paraId="6DCF54E0" w14:textId="4487A08A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>R5s220599 (NR_FR1 6.5.2.1.NR5GC),</w:t>
            </w:r>
          </w:p>
          <w:p w14:paraId="5509ADA5" w14:textId="77777777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R5s220716 (NR_FR1 7.1.1.9.1.ENDC), </w:t>
            </w:r>
          </w:p>
          <w:p w14:paraId="53CFB3F1" w14:textId="74680160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>R5s220718 (NR_FR1 11.6.1.NR5GC)</w:t>
            </w:r>
          </w:p>
          <w:p w14:paraId="6B8AC8F3" w14:textId="77777777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8903F59" w14:textId="77777777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R5s211189 (IMS 8.34.NR5GC), R5s220385 (IMS 7.24b.NR5GC), R5s220531 (IMS 10.2.NR5GC), R5s220555 (IMS 10.6.NR5GC), R5s220609 (IMS 10.9.NR5GC), R5s220611 (IMS 10.10.NR5GC), </w:t>
            </w:r>
          </w:p>
          <w:p w14:paraId="0ACF8676" w14:textId="77777777" w:rsidR="002A7476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B7C7B7A" w14:textId="330C5B4D" w:rsidR="00FA424C" w:rsidRDefault="002A7476" w:rsidP="002A7476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>R5s220688 (POS 7.2.2.2.5s)</w:t>
            </w:r>
          </w:p>
          <w:p w14:paraId="413CCC1D" w14:textId="77777777" w:rsidR="002A7476" w:rsidRPr="007858DB" w:rsidRDefault="002A7476" w:rsidP="002A7476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55B67E8A" w14:textId="77777777" w:rsidR="002A7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R5s220456 (NR_FR2 9.1.5.2.4.NR5GC), </w:t>
            </w:r>
          </w:p>
          <w:p w14:paraId="7A1516FD" w14:textId="77777777" w:rsidR="002A7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R5s220460 (NR_FR1 8.1.5.7.1.2.NR5GC), </w:t>
            </w:r>
          </w:p>
          <w:p w14:paraId="5E835006" w14:textId="44FADED4" w:rsidR="002A7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R5s220469 (NR_FR1 8.1.6.1.2.10.NR5GC), </w:t>
            </w:r>
          </w:p>
          <w:p w14:paraId="072C2D81" w14:textId="77777777" w:rsidR="002A7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R5s220569 (NR_FR2 6.3.1.4.NR5GC), </w:t>
            </w:r>
          </w:p>
          <w:p w14:paraId="083F9F02" w14:textId="77777777" w:rsidR="002A7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R5s220571 (NR_FR2 6.3.1.9.NR5GC), </w:t>
            </w:r>
          </w:p>
          <w:p w14:paraId="6DB1CFC1" w14:textId="77777777" w:rsidR="002A7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R5s220573 (NR_FR2 11.3.3.NR5GC), </w:t>
            </w:r>
          </w:p>
          <w:p w14:paraId="06605F7E" w14:textId="77777777" w:rsidR="002A7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R5s220582 (NR_FR2 11.3.7.NR5GC), </w:t>
            </w:r>
          </w:p>
          <w:p w14:paraId="2D7B4C6F" w14:textId="77777777" w:rsidR="002A7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R5s220585 (NR_FR2 6.1.2.9.NR5GC), </w:t>
            </w:r>
          </w:p>
          <w:p w14:paraId="67434574" w14:textId="28C52CDB" w:rsidR="002A7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>R5s220587 (NR_FR2 6.3.1.7.NR5GC),</w:t>
            </w:r>
          </w:p>
          <w:p w14:paraId="671BAC7B" w14:textId="77777777" w:rsidR="000F1238" w:rsidRDefault="000F1238" w:rsidP="000F1238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R5s220618 (NR_FR2 8.1.1.2.1.NR5GC), </w:t>
            </w:r>
          </w:p>
          <w:p w14:paraId="522EAB7A" w14:textId="77777777" w:rsidR="000F1238" w:rsidRDefault="000F1238" w:rsidP="000F1238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R5s220620 (NR_FR2 8.1.4.2.1.1.NR5GC), </w:t>
            </w:r>
          </w:p>
          <w:p w14:paraId="27F7C98A" w14:textId="77777777" w:rsidR="000F1238" w:rsidRDefault="000F1238" w:rsidP="000F1238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R5s220714 (NR_FR1 11.6.3.NR5GC), </w:t>
            </w:r>
          </w:p>
          <w:p w14:paraId="277E06F7" w14:textId="63755982" w:rsidR="000F1238" w:rsidRDefault="000F1238" w:rsidP="000F1238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>R5s220728 (NR_FR2 7.1.1.9.1.NR5GC)</w:t>
            </w:r>
          </w:p>
          <w:p w14:paraId="2F569424" w14:textId="77777777" w:rsidR="000F1238" w:rsidRDefault="000F1238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55C0C76C" w14:textId="77777777" w:rsidR="002A7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71328823" w14:textId="2974548E" w:rsidR="00094476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2A7476">
              <w:rPr>
                <w:rFonts w:ascii="Arial" w:hAnsi="Arial"/>
                <w:snapToGrid w:val="0"/>
                <w:color w:val="000000"/>
                <w:lang w:val="pt-BR" w:eastAsia="de-DE"/>
              </w:rPr>
              <w:t>R5s220511 (IMS 8.7.NR5GC), R5s220513 (IMS 8.11.NR5GC), R5s220515 (IMS 8.13.NR5GC), R5s220517 (IMS 8.15.NR5GC), R5s220519 (IMS 8.19.NR5GC), R5s220521 (IMS 8.25.NR5GC), R5s220601 (IMS 8.17.NR5GC), R5s220603 (IMS 8.21.NR5GC), R5s220605 (IMS 8.22.NR5GC), R5s220607 (IMS 8.23.NR5GC)</w:t>
            </w:r>
          </w:p>
          <w:p w14:paraId="33E25AFB" w14:textId="77777777" w:rsidR="002A7476" w:rsidRPr="007858DB" w:rsidRDefault="002A7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2DE19B3E" w14:textId="17FB18B4" w:rsidR="007858DB" w:rsidRDefault="000F1238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0F1238">
              <w:rPr>
                <w:rFonts w:ascii="Arial" w:hAnsi="Arial" w:cs="Arial"/>
                <w:color w:val="000000"/>
                <w:lang w:val="pt-BR"/>
              </w:rPr>
              <w:lastRenderedPageBreak/>
              <w:t xml:space="preserve">R5s220417, R5s220448, R5s220471, R5s220472, R5s220473, R5s220474, R5s220476, R5s220477, R5s220478, R5s220479, R5s220480, R5s220481, R5s220482, R5s220483, R5s220484, R5s220485, R5s220486, R5s220489, R5s220490, R5s220491, R5s220492, R5s220493, R5s220495, R5s220498, R5s220500, R5s220501, R5s220502, R5s220503, R5s220505, R5s220506, R5s220508, R5s220509, R5s220510, R5s220523, R5s220524, R5s220534, R5s220537, </w:t>
            </w:r>
            <w:r w:rsidRPr="00832612">
              <w:rPr>
                <w:rFonts w:ascii="Arial" w:hAnsi="Arial" w:cs="Arial"/>
                <w:color w:val="000000"/>
                <w:lang w:val="pt-BR"/>
              </w:rPr>
              <w:t>R5s220547</w:t>
            </w:r>
            <w:r w:rsidRPr="000F1238">
              <w:rPr>
                <w:rFonts w:ascii="Arial" w:hAnsi="Arial" w:cs="Arial"/>
                <w:color w:val="000000"/>
                <w:lang w:val="pt-BR"/>
              </w:rPr>
              <w:t>, R5s220548, R5s220550, R5s220551, R5s220554, R5s220557, R5s220558, R5s220559, R5s220560, R5s220561, R5s220567, R5s220568, R5s220575, R5s220576, R5s220577, R5s220590, R5s220591, R5s220593, R5s220594, R5s220595, R5s220598, R5s220613, R5s220614, R5s220616, R5s220617, R5s220669, R5s220670, R5s220671, R5s220672, R5s220673, R5s220674, R5s220676, R5s220678, R5s220679, R5s220680, R5s220683, R5s220686, R5s220687, R5s220690, R5s220691, R5s220694, R5s220698, R5s220708, R5s220712, R5s220730</w:t>
            </w:r>
          </w:p>
          <w:p w14:paraId="16EF72F5" w14:textId="77777777" w:rsidR="000F1238" w:rsidRPr="007858DB" w:rsidRDefault="000F1238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7858DB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735F331" w14:textId="77777777" w:rsidR="00BA3330" w:rsidRPr="007858DB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857AB94" w14:textId="45A5804D" w:rsidR="006B061D" w:rsidRPr="007858DB" w:rsidRDefault="007858DB" w:rsidP="00BA3330">
            <w:pPr>
              <w:spacing w:after="0"/>
              <w:rPr>
                <w:rFonts w:ascii="Arial" w:hAnsi="Arial"/>
                <w:lang w:val="pt-BR"/>
              </w:rPr>
            </w:pPr>
            <w:r w:rsidRPr="007858DB">
              <w:rPr>
                <w:rFonts w:ascii="Arial" w:hAnsi="Arial"/>
                <w:lang w:val="pt-BR"/>
              </w:rPr>
              <w:t>--</w:t>
            </w:r>
          </w:p>
          <w:p w14:paraId="0D7B069F" w14:textId="134B3C5E" w:rsidR="000843BE" w:rsidRPr="007858DB" w:rsidRDefault="000843BE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5587FB93" w14:textId="17D52B21" w:rsidR="009F7A03" w:rsidRDefault="009F7A03" w:rsidP="00BB2B1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IMS_NR5GC test suite</w:t>
            </w:r>
            <w:r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9F7A03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Supplementary Services</w:t>
            </w:r>
            <w:r w:rsidRPr="0095404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 8.39, 8.39a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br/>
            </w:r>
            <w:r w:rsidRPr="00CA703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Emergency Calls</w:t>
            </w:r>
            <w:r w:rsidRPr="00CA703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10.</w:t>
            </w:r>
            <w:r w:rsidR="0095404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4</w:t>
            </w:r>
            <w:r w:rsidRPr="00CA703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, 10.</w:t>
            </w:r>
            <w:r w:rsidR="0095404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1</w:t>
            </w:r>
            <w:r w:rsidRPr="00CA703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2, 10.</w:t>
            </w:r>
            <w:r w:rsidR="0095404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13</w:t>
            </w:r>
          </w:p>
          <w:p w14:paraId="1CBF89AA" w14:textId="39B62A16" w:rsidR="006E15F5" w:rsidRDefault="006E15F5" w:rsidP="00BB2B12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LTE_A_PRO</w:t>
            </w:r>
            <w:r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RRC</w:t>
            </w:r>
            <w:r w:rsidR="00277E38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 xml:space="preserve"> RACS Rel-16</w:t>
            </w:r>
            <w:r w:rsidRPr="001A31DD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: 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8.5.5.1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Pr="006E15F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EMM</w:t>
            </w:r>
            <w:r w:rsidR="00277E38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 xml:space="preserve"> </w:t>
            </w:r>
            <w:r w:rsidR="00277E38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RACS Rel-16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: </w:t>
            </w:r>
            <w:r w:rsidRPr="006E15F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9.2.5.1, 9.2.5.2, 9.2.5.3</w:t>
            </w:r>
          </w:p>
          <w:p w14:paraId="288EDECB" w14:textId="58A88B9B" w:rsidR="009302D3" w:rsidRDefault="003B2A78" w:rsidP="00BB2B12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16EFC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Pr="00316EF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 NE-DC</w:t>
            </w:r>
            <w:r w:rsidR="00E0699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Pr="003B2A78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3B2A78">
              <w:rPr>
                <w:rFonts w:ascii="Arial" w:hAnsi="Arial" w:cs="Arial"/>
                <w:sz w:val="20"/>
                <w:szCs w:val="20"/>
                <w:lang w:val="en-US"/>
              </w:rPr>
              <w:t>7.1.1.3.7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3B2A7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PDCP</w:t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NE-DC</w:t>
            </w:r>
            <w:r w:rsidR="00E0699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E0699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3B2A78">
              <w:rPr>
                <w:rFonts w:ascii="Arial" w:hAnsi="Arial" w:cs="Arial"/>
                <w:sz w:val="20"/>
                <w:szCs w:val="20"/>
                <w:lang w:val="en-US"/>
              </w:rPr>
              <w:t>7.1.3.5.2</w:t>
            </w:r>
            <w:r w:rsidR="009302D3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9302D3" w:rsidRPr="009302D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NE-DC</w:t>
            </w:r>
            <w:r w:rsidR="00E0699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E0699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Rel-15</w:t>
            </w:r>
            <w:r w:rsidR="009302D3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9302D3" w:rsidRPr="009302D3">
              <w:rPr>
                <w:rFonts w:ascii="Arial" w:hAnsi="Arial" w:cs="Arial"/>
                <w:sz w:val="20"/>
                <w:szCs w:val="20"/>
                <w:lang w:val="en-US"/>
              </w:rPr>
              <w:t>8.2.2.4.3, 8.2.3.6.2, 8.2.3.6.2a, 8.2.3.6.2b, 8.2.5.3.3</w:t>
            </w:r>
            <w:r w:rsidR="009302D3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9302D3" w:rsidRPr="009302D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 and Services</w:t>
            </w:r>
            <w:r w:rsidR="00E0699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E0699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Rel-15</w:t>
            </w:r>
            <w:r w:rsidR="009302D3" w:rsidRPr="009302D3">
              <w:rPr>
                <w:rFonts w:ascii="Arial" w:hAnsi="Arial" w:cs="Arial"/>
                <w:sz w:val="20"/>
                <w:szCs w:val="20"/>
                <w:lang w:val="en-US"/>
              </w:rPr>
              <w:t>: 11.1.1a, 11.1.3a</w:t>
            </w:r>
          </w:p>
          <w:p w14:paraId="56CFBD6F" w14:textId="470D9A5D" w:rsidR="0053726A" w:rsidRPr="00C55D3E" w:rsidRDefault="00BB2B12" w:rsidP="00C55D3E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79C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="001E282C"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C05D55" w:rsidRP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Idle</w:t>
            </w:r>
            <w:r w:rsidR="00E0699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NPN Rel-16</w:t>
            </w:r>
            <w:r w:rsidR="00C05D55" w:rsidRP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C05D55" w:rsidRPr="00C05D55">
              <w:rPr>
                <w:rFonts w:ascii="Arial" w:hAnsi="Arial" w:cs="Arial"/>
                <w:sz w:val="20"/>
                <w:szCs w:val="20"/>
                <w:lang w:val="en-US"/>
              </w:rPr>
              <w:t xml:space="preserve"> 6.5.2.3</w:t>
            </w:r>
            <w:r w:rsidR="00E06997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C05D55" w:rsidRPr="00C05D55">
              <w:rPr>
                <w:rFonts w:ascii="Arial" w:hAnsi="Arial" w:cs="Arial"/>
                <w:sz w:val="20"/>
                <w:szCs w:val="20"/>
                <w:lang w:val="en-US"/>
              </w:rPr>
              <w:t>, 6.5.2.6</w:t>
            </w:r>
            <w:r w:rsidR="00E06997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C05D55" w:rsidRP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E0699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IIOT Rel-16</w:t>
            </w:r>
            <w:r w:rsidR="00C05D55" w:rsidRPr="00C05D55">
              <w:rPr>
                <w:rFonts w:ascii="Arial" w:hAnsi="Arial" w:cs="Arial"/>
                <w:sz w:val="20"/>
                <w:szCs w:val="20"/>
                <w:lang w:val="en-US"/>
              </w:rPr>
              <w:t>: 7.1.1.3.11</w:t>
            </w:r>
            <w:r w:rsid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C05D55" w:rsidRP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036FA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eCall Rel-16</w:t>
            </w:r>
            <w:r w:rsidR="00C05D55" w:rsidRPr="00C05D55">
              <w:rPr>
                <w:rFonts w:ascii="Arial" w:hAnsi="Arial" w:cs="Arial"/>
                <w:sz w:val="20"/>
                <w:szCs w:val="20"/>
                <w:lang w:val="en-US"/>
              </w:rPr>
              <w:t>: 8.1.4.1.10</w:t>
            </w:r>
            <w:r w:rsidR="001E05D3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036FA7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036FA7" w:rsidRP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036FA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036FA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SON MDT </w:t>
            </w:r>
            <w:r w:rsidR="00036FA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Rel-16</w:t>
            </w:r>
            <w:r w:rsidR="00036FA7" w:rsidRPr="00C05D55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C05D55" w:rsidRPr="00C05D55">
              <w:rPr>
                <w:rFonts w:ascii="Arial" w:hAnsi="Arial" w:cs="Arial"/>
                <w:sz w:val="20"/>
                <w:szCs w:val="20"/>
                <w:lang w:val="en-US"/>
              </w:rPr>
              <w:t>8.1.6.1.4.8</w:t>
            </w:r>
            <w:r w:rsid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C05D55" w:rsidRP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036FA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036FA7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NPN Rel-16</w:t>
            </w:r>
            <w:r w:rsidR="00C05D55" w:rsidRPr="00C05D55">
              <w:rPr>
                <w:rFonts w:ascii="Arial" w:hAnsi="Arial" w:cs="Arial"/>
                <w:sz w:val="20"/>
                <w:szCs w:val="20"/>
                <w:lang w:val="en-US"/>
              </w:rPr>
              <w:t>: 9.1.11.3</w:t>
            </w:r>
            <w:r w:rsid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C05D55" w:rsidRP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 and Services</w:t>
            </w:r>
            <w:r w:rsidR="00A3445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C05D55" w:rsidRPr="00C05D55">
              <w:rPr>
                <w:rFonts w:ascii="Arial" w:hAnsi="Arial" w:cs="Arial"/>
                <w:sz w:val="20"/>
                <w:szCs w:val="20"/>
                <w:lang w:val="en-US"/>
              </w:rPr>
              <w:t>: 11.3.5</w:t>
            </w:r>
            <w:r w:rsidR="00A3445D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C55D3E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05D55" w:rsidRPr="00C05D5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V2X NAS</w:t>
            </w:r>
            <w:r w:rsidR="00A3445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C05D55" w:rsidRPr="00C55D3E">
              <w:rPr>
                <w:rFonts w:ascii="Arial" w:hAnsi="Arial" w:cs="Arial"/>
                <w:sz w:val="20"/>
                <w:szCs w:val="20"/>
                <w:lang w:val="en-US"/>
              </w:rPr>
              <w:t>: 13.2.6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3E7BFB78" w14:textId="6C09E51D" w:rsidR="00C55D3E" w:rsidRDefault="00C55D3E" w:rsidP="00C55D3E">
            <w:pPr>
              <w:pStyle w:val="NormalWeb"/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</w:t>
            </w:r>
            <w:r w:rsidRPr="003408A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Pr="003408A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C55D3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6858B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6858B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PowSav Rel-16</w:t>
            </w:r>
            <w:r w:rsidRPr="00C55D3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Pr="00C55D3E">
              <w:rPr>
                <w:rFonts w:ascii="Arial" w:hAnsi="Arial" w:cs="Arial"/>
                <w:sz w:val="20"/>
                <w:szCs w:val="20"/>
                <w:lang w:val="en-US"/>
              </w:rPr>
              <w:t>7.1.1.12.4.1, 7.1.1.12.4.2, 7.1.1.12.4.3</w:t>
            </w:r>
            <w:r>
              <w:rPr>
                <w:lang w:val="en-US"/>
              </w:rPr>
              <w:t xml:space="preserve"> </w:t>
            </w:r>
          </w:p>
          <w:p w14:paraId="52440E66" w14:textId="0E858371" w:rsidR="00A40428" w:rsidRPr="00B33E37" w:rsidRDefault="00A40428" w:rsidP="00E1339E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3408A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3408A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C55D3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6858BD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PowSav Rel-16</w:t>
            </w:r>
            <w:r w:rsidRPr="003408A9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E1339E" w:rsidRPr="00E1339E">
              <w:rPr>
                <w:rFonts w:ascii="Arial" w:hAnsi="Arial" w:cs="Arial"/>
                <w:sz w:val="20"/>
                <w:szCs w:val="20"/>
                <w:lang w:val="en-US"/>
              </w:rPr>
              <w:t>7.1.1.12.4.1, 7.1.1.12.4.2, 7.1.1.12.4.3</w:t>
            </w:r>
            <w:r w:rsidR="00E1339E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1339E" w:rsidRPr="00B26D1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PDCP</w:t>
            </w:r>
            <w:r w:rsidR="005160C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5160C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IIOT Rel-16</w:t>
            </w:r>
            <w:r w:rsidR="00E1339E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E1339E" w:rsidRPr="00E1339E">
              <w:rPr>
                <w:rFonts w:ascii="Arial" w:hAnsi="Arial" w:cs="Arial"/>
                <w:sz w:val="20"/>
                <w:szCs w:val="20"/>
                <w:lang w:val="en-US"/>
              </w:rPr>
              <w:t>7.1.3.5.6.1, 7.1.3.5.6.2</w:t>
            </w:r>
            <w:r w:rsidR="00E1339E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1339E" w:rsidRPr="00B26D1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NR sidelink</w:t>
            </w:r>
            <w:r w:rsidR="005160C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5160C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Rel-16</w:t>
            </w:r>
            <w:r w:rsidR="00E1339E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E1339E" w:rsidRPr="00E1339E">
              <w:rPr>
                <w:rFonts w:ascii="Arial" w:hAnsi="Arial" w:cs="Arial"/>
                <w:sz w:val="20"/>
                <w:szCs w:val="20"/>
                <w:lang w:val="en-US"/>
              </w:rPr>
              <w:t>12.1.3.1, 12.1.3.3, 12.1.6.1, 12.1.6.2</w:t>
            </w:r>
            <w:r w:rsidR="00E1339E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E1339E" w:rsidRPr="00B26D1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V2X NAS</w:t>
            </w:r>
            <w:r w:rsidR="005160C3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E1339E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E1339E" w:rsidRPr="00E1339E">
              <w:rPr>
                <w:rFonts w:ascii="Arial" w:hAnsi="Arial" w:cs="Arial"/>
                <w:sz w:val="20"/>
                <w:szCs w:val="20"/>
                <w:lang w:val="en-US"/>
              </w:rPr>
              <w:t>13.2.1, 13.2.2, 13.2.3</w:t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676A400F" w:rsidR="00BA3330" w:rsidRPr="00B33E37" w:rsidRDefault="003D342A" w:rsidP="00555838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--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10B6ABB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6D2C90E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340C4DE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7090063C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6469375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06AE986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263B170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lastRenderedPageBreak/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442F000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5357393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7A7DDF75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7A731EA7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1CA80403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69472007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3D342A">
              <w:rPr>
                <w:rFonts w:ascii="Arial" w:hAnsi="Arial" w:cs="Arial"/>
              </w:rPr>
              <w:t>22wk23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0CFD55AC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522C73A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4815D4F3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2C9FD0A0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24C0CE79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7277242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1136B63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3D342A">
              <w:rPr>
                <w:rFonts w:ascii="Arial" w:hAnsi="Arial" w:cs="Arial"/>
              </w:rPr>
              <w:t>22wk23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Other comments:</w:t>
            </w:r>
          </w:p>
        </w:tc>
        <w:tc>
          <w:tcPr>
            <w:tcW w:w="6773" w:type="dxa"/>
          </w:tcPr>
          <w:p w14:paraId="3CE82CE6" w14:textId="77777777" w:rsidR="007A6115" w:rsidRPr="007A6115" w:rsidRDefault="007A6115" w:rsidP="007A6115">
            <w:pPr>
              <w:spacing w:after="0"/>
              <w:rPr>
                <w:rFonts w:ascii="Arial" w:hAnsi="Arial" w:cs="Arial"/>
              </w:rPr>
            </w:pPr>
            <w:r w:rsidRPr="007A6115">
              <w:rPr>
                <w:rFonts w:ascii="Arial" w:hAnsi="Arial" w:cs="Arial"/>
              </w:rPr>
              <w:t>This delivery analyzed correctly with:</w:t>
            </w:r>
          </w:p>
          <w:p w14:paraId="320F3964" w14:textId="77777777" w:rsidR="007A6115" w:rsidRPr="007A6115" w:rsidRDefault="007A6115" w:rsidP="007A6115">
            <w:pPr>
              <w:spacing w:after="0"/>
              <w:rPr>
                <w:rFonts w:ascii="Arial" w:hAnsi="Arial" w:cs="Arial"/>
              </w:rPr>
            </w:pPr>
            <w:r w:rsidRPr="007A6115">
              <w:rPr>
                <w:rFonts w:ascii="Arial" w:hAnsi="Arial" w:cs="Arial"/>
              </w:rPr>
              <w:t>- Devoteam TTCN-3 Toolbox</w:t>
            </w:r>
          </w:p>
          <w:p w14:paraId="0D196FE6" w14:textId="77777777" w:rsidR="007A6115" w:rsidRPr="007A6115" w:rsidRDefault="007A6115" w:rsidP="007A6115">
            <w:pPr>
              <w:spacing w:after="0"/>
              <w:rPr>
                <w:rFonts w:ascii="Arial" w:hAnsi="Arial" w:cs="Arial"/>
              </w:rPr>
            </w:pPr>
            <w:r w:rsidRPr="007A6115">
              <w:rPr>
                <w:rFonts w:ascii="Arial" w:hAnsi="Arial" w:cs="Arial"/>
              </w:rPr>
              <w:t>- Elvior TestCast (with minor errors)</w:t>
            </w:r>
          </w:p>
          <w:p w14:paraId="23E6715F" w14:textId="77777777" w:rsidR="007A6115" w:rsidRPr="007A6115" w:rsidRDefault="007A6115" w:rsidP="007A6115">
            <w:pPr>
              <w:spacing w:after="0"/>
              <w:rPr>
                <w:rFonts w:ascii="Arial" w:hAnsi="Arial" w:cs="Arial"/>
              </w:rPr>
            </w:pPr>
            <w:r w:rsidRPr="007A6115">
              <w:rPr>
                <w:rFonts w:ascii="Arial" w:hAnsi="Arial" w:cs="Arial"/>
              </w:rPr>
              <w:t>- Ericsson Titan</w:t>
            </w:r>
          </w:p>
          <w:p w14:paraId="5A98006F" w14:textId="77777777" w:rsidR="007A6115" w:rsidRPr="007A6115" w:rsidRDefault="007A6115" w:rsidP="007A6115">
            <w:pPr>
              <w:spacing w:after="0"/>
              <w:rPr>
                <w:rFonts w:ascii="Arial" w:hAnsi="Arial" w:cs="Arial"/>
              </w:rPr>
            </w:pPr>
            <w:r w:rsidRPr="007A6115">
              <w:rPr>
                <w:rFonts w:ascii="Arial" w:hAnsi="Arial" w:cs="Arial"/>
              </w:rPr>
              <w:t>- IBM Rational System Tester (with minor errors)</w:t>
            </w:r>
          </w:p>
          <w:p w14:paraId="57726C85" w14:textId="145581A3" w:rsidR="00091969" w:rsidRDefault="007A6115" w:rsidP="007A6115">
            <w:pPr>
              <w:spacing w:after="0"/>
              <w:rPr>
                <w:rFonts w:ascii="Arial" w:hAnsi="Arial" w:cs="Arial"/>
              </w:rPr>
            </w:pPr>
            <w:r w:rsidRPr="007A6115">
              <w:rPr>
                <w:rFonts w:ascii="Arial" w:hAnsi="Arial" w:cs="Arial"/>
              </w:rPr>
              <w:t>- Spirent TTworkbench</w:t>
            </w:r>
          </w:p>
          <w:p w14:paraId="759067E9" w14:textId="0C55ED04" w:rsidR="002C69BD" w:rsidRPr="00B33E37" w:rsidRDefault="002C69BD" w:rsidP="002C69B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0531060D" w14:textId="0FC5FFEA" w:rsidR="00926291" w:rsidRPr="00926291" w:rsidRDefault="00926291" w:rsidP="00926291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0D1D" w14:textId="77777777" w:rsidR="008C5340" w:rsidRDefault="008C5340">
      <w:r>
        <w:separator/>
      </w:r>
    </w:p>
  </w:endnote>
  <w:endnote w:type="continuationSeparator" w:id="0">
    <w:p w14:paraId="06E27984" w14:textId="77777777" w:rsidR="008C5340" w:rsidRDefault="008C5340">
      <w:r>
        <w:continuationSeparator/>
      </w:r>
    </w:p>
  </w:endnote>
  <w:endnote w:type="continuationNotice" w:id="1">
    <w:p w14:paraId="2AED36A7" w14:textId="77777777" w:rsidR="008C5340" w:rsidRDefault="008C53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E0105" w14:textId="77777777" w:rsidR="008C5340" w:rsidRDefault="008C5340">
      <w:r>
        <w:separator/>
      </w:r>
    </w:p>
  </w:footnote>
  <w:footnote w:type="continuationSeparator" w:id="0">
    <w:p w14:paraId="3214ADD6" w14:textId="77777777" w:rsidR="008C5340" w:rsidRDefault="008C5340">
      <w:r>
        <w:continuationSeparator/>
      </w:r>
    </w:p>
  </w:footnote>
  <w:footnote w:type="continuationNotice" w:id="1">
    <w:p w14:paraId="4CAA8C8D" w14:textId="77777777" w:rsidR="008C5340" w:rsidRDefault="008C53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481197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47688400">
    <w:abstractNumId w:val="11"/>
  </w:num>
  <w:num w:numId="3" w16cid:durableId="2002660747">
    <w:abstractNumId w:val="13"/>
  </w:num>
  <w:num w:numId="4" w16cid:durableId="2069642007">
    <w:abstractNumId w:val="30"/>
  </w:num>
  <w:num w:numId="5" w16cid:durableId="1266621762">
    <w:abstractNumId w:val="27"/>
  </w:num>
  <w:num w:numId="6" w16cid:durableId="1673994655">
    <w:abstractNumId w:val="19"/>
  </w:num>
  <w:num w:numId="7" w16cid:durableId="489563123">
    <w:abstractNumId w:val="25"/>
  </w:num>
  <w:num w:numId="8" w16cid:durableId="1873807082">
    <w:abstractNumId w:val="17"/>
  </w:num>
  <w:num w:numId="9" w16cid:durableId="17005126">
    <w:abstractNumId w:val="26"/>
  </w:num>
  <w:num w:numId="10" w16cid:durableId="917054004">
    <w:abstractNumId w:val="23"/>
  </w:num>
  <w:num w:numId="11" w16cid:durableId="386689398">
    <w:abstractNumId w:val="22"/>
  </w:num>
  <w:num w:numId="12" w16cid:durableId="553195980">
    <w:abstractNumId w:val="15"/>
  </w:num>
  <w:num w:numId="13" w16cid:durableId="1017192422">
    <w:abstractNumId w:val="3"/>
  </w:num>
  <w:num w:numId="14" w16cid:durableId="1717391089">
    <w:abstractNumId w:val="7"/>
  </w:num>
  <w:num w:numId="15" w16cid:durableId="950669525">
    <w:abstractNumId w:val="6"/>
  </w:num>
  <w:num w:numId="16" w16cid:durableId="2042588479">
    <w:abstractNumId w:val="8"/>
  </w:num>
  <w:num w:numId="17" w16cid:durableId="702097092">
    <w:abstractNumId w:val="9"/>
  </w:num>
  <w:num w:numId="18" w16cid:durableId="1849053048">
    <w:abstractNumId w:val="5"/>
  </w:num>
  <w:num w:numId="19" w16cid:durableId="893392295">
    <w:abstractNumId w:val="4"/>
  </w:num>
  <w:num w:numId="20" w16cid:durableId="1830243435">
    <w:abstractNumId w:val="14"/>
  </w:num>
  <w:num w:numId="21" w16cid:durableId="15123753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 w16cid:durableId="1993942949">
    <w:abstractNumId w:val="29"/>
  </w:num>
  <w:num w:numId="23" w16cid:durableId="1063720130">
    <w:abstractNumId w:val="28"/>
  </w:num>
  <w:num w:numId="24" w16cid:durableId="1385713350">
    <w:abstractNumId w:val="21"/>
  </w:num>
  <w:num w:numId="25" w16cid:durableId="2080401447">
    <w:abstractNumId w:val="20"/>
  </w:num>
  <w:num w:numId="26" w16cid:durableId="789586469">
    <w:abstractNumId w:val="24"/>
  </w:num>
  <w:num w:numId="27" w16cid:durableId="1975021508">
    <w:abstractNumId w:val="18"/>
  </w:num>
  <w:num w:numId="28" w16cid:durableId="2135981710">
    <w:abstractNumId w:val="16"/>
  </w:num>
  <w:num w:numId="29" w16cid:durableId="1074932887">
    <w:abstractNumId w:val="12"/>
  </w:num>
  <w:num w:numId="30" w16cid:durableId="912812313">
    <w:abstractNumId w:val="2"/>
  </w:num>
  <w:num w:numId="31" w16cid:durableId="2099783966">
    <w:abstractNumId w:val="1"/>
  </w:num>
  <w:num w:numId="32" w16cid:durableId="61999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417A"/>
    <w:rsid w:val="000042D0"/>
    <w:rsid w:val="00004CDA"/>
    <w:rsid w:val="00005A14"/>
    <w:rsid w:val="00006199"/>
    <w:rsid w:val="000064C6"/>
    <w:rsid w:val="00010C22"/>
    <w:rsid w:val="00013EAD"/>
    <w:rsid w:val="00014EA6"/>
    <w:rsid w:val="00015F27"/>
    <w:rsid w:val="0001648D"/>
    <w:rsid w:val="000178FC"/>
    <w:rsid w:val="00020CBA"/>
    <w:rsid w:val="000215E8"/>
    <w:rsid w:val="000236B6"/>
    <w:rsid w:val="00025607"/>
    <w:rsid w:val="00025AE1"/>
    <w:rsid w:val="000271BC"/>
    <w:rsid w:val="0002752D"/>
    <w:rsid w:val="00027B13"/>
    <w:rsid w:val="00031142"/>
    <w:rsid w:val="000346B0"/>
    <w:rsid w:val="00034764"/>
    <w:rsid w:val="00036FA7"/>
    <w:rsid w:val="00041E7E"/>
    <w:rsid w:val="00043746"/>
    <w:rsid w:val="00047BA2"/>
    <w:rsid w:val="0005040B"/>
    <w:rsid w:val="00050565"/>
    <w:rsid w:val="00050B24"/>
    <w:rsid w:val="00050C90"/>
    <w:rsid w:val="00054260"/>
    <w:rsid w:val="00057EBD"/>
    <w:rsid w:val="00061FB5"/>
    <w:rsid w:val="00062187"/>
    <w:rsid w:val="000662F3"/>
    <w:rsid w:val="0006704D"/>
    <w:rsid w:val="000675B4"/>
    <w:rsid w:val="00071AE5"/>
    <w:rsid w:val="000720A5"/>
    <w:rsid w:val="00075574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1969"/>
    <w:rsid w:val="00093853"/>
    <w:rsid w:val="000943C8"/>
    <w:rsid w:val="00094476"/>
    <w:rsid w:val="00094A4E"/>
    <w:rsid w:val="000A07FC"/>
    <w:rsid w:val="000A12CF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0081"/>
    <w:rsid w:val="000C3013"/>
    <w:rsid w:val="000C3794"/>
    <w:rsid w:val="000C4240"/>
    <w:rsid w:val="000C6645"/>
    <w:rsid w:val="000C7FDB"/>
    <w:rsid w:val="000D010B"/>
    <w:rsid w:val="000D224E"/>
    <w:rsid w:val="000D5101"/>
    <w:rsid w:val="000D6D2F"/>
    <w:rsid w:val="000D7D5A"/>
    <w:rsid w:val="000E2CC4"/>
    <w:rsid w:val="000E3471"/>
    <w:rsid w:val="000E39B7"/>
    <w:rsid w:val="000E4F19"/>
    <w:rsid w:val="000E514C"/>
    <w:rsid w:val="000E5F63"/>
    <w:rsid w:val="000F0941"/>
    <w:rsid w:val="000F0D85"/>
    <w:rsid w:val="000F1238"/>
    <w:rsid w:val="000F1706"/>
    <w:rsid w:val="000F474E"/>
    <w:rsid w:val="000F4974"/>
    <w:rsid w:val="001005E3"/>
    <w:rsid w:val="001010D5"/>
    <w:rsid w:val="00101665"/>
    <w:rsid w:val="0010345A"/>
    <w:rsid w:val="00104A64"/>
    <w:rsid w:val="00107062"/>
    <w:rsid w:val="00107692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3CB8"/>
    <w:rsid w:val="001465E4"/>
    <w:rsid w:val="0014672F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502F"/>
    <w:rsid w:val="00195BD3"/>
    <w:rsid w:val="00197BB6"/>
    <w:rsid w:val="001A0F00"/>
    <w:rsid w:val="001A0F5A"/>
    <w:rsid w:val="001A2B4D"/>
    <w:rsid w:val="001A31DD"/>
    <w:rsid w:val="001A3BBE"/>
    <w:rsid w:val="001A3BD5"/>
    <w:rsid w:val="001A3F7E"/>
    <w:rsid w:val="001A5360"/>
    <w:rsid w:val="001A69CB"/>
    <w:rsid w:val="001A770E"/>
    <w:rsid w:val="001B4393"/>
    <w:rsid w:val="001B59A9"/>
    <w:rsid w:val="001B5FD6"/>
    <w:rsid w:val="001C073C"/>
    <w:rsid w:val="001C1337"/>
    <w:rsid w:val="001C22CF"/>
    <w:rsid w:val="001C2369"/>
    <w:rsid w:val="001C2D8C"/>
    <w:rsid w:val="001C33F7"/>
    <w:rsid w:val="001C3F43"/>
    <w:rsid w:val="001C43C5"/>
    <w:rsid w:val="001C4D37"/>
    <w:rsid w:val="001C6D5C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E05D3"/>
    <w:rsid w:val="001E152C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32F1"/>
    <w:rsid w:val="002033F0"/>
    <w:rsid w:val="00205E86"/>
    <w:rsid w:val="00210A05"/>
    <w:rsid w:val="00210BEA"/>
    <w:rsid w:val="00211385"/>
    <w:rsid w:val="0021313C"/>
    <w:rsid w:val="00215EE6"/>
    <w:rsid w:val="00215F76"/>
    <w:rsid w:val="0022006C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7219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4841"/>
    <w:rsid w:val="0025698F"/>
    <w:rsid w:val="00260EC1"/>
    <w:rsid w:val="00261CD4"/>
    <w:rsid w:val="00261EB7"/>
    <w:rsid w:val="002645FD"/>
    <w:rsid w:val="00264B79"/>
    <w:rsid w:val="002708F1"/>
    <w:rsid w:val="00270C8B"/>
    <w:rsid w:val="00272BC6"/>
    <w:rsid w:val="00273F7B"/>
    <w:rsid w:val="0027616B"/>
    <w:rsid w:val="00277E38"/>
    <w:rsid w:val="00277FF5"/>
    <w:rsid w:val="0028078C"/>
    <w:rsid w:val="00285122"/>
    <w:rsid w:val="00286B37"/>
    <w:rsid w:val="002945D9"/>
    <w:rsid w:val="002A095F"/>
    <w:rsid w:val="002A2A42"/>
    <w:rsid w:val="002A3A6B"/>
    <w:rsid w:val="002A4684"/>
    <w:rsid w:val="002A5500"/>
    <w:rsid w:val="002A56C8"/>
    <w:rsid w:val="002A7476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4420"/>
    <w:rsid w:val="002C69BD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46A0"/>
    <w:rsid w:val="00316EFC"/>
    <w:rsid w:val="00317F32"/>
    <w:rsid w:val="00320972"/>
    <w:rsid w:val="003209CE"/>
    <w:rsid w:val="003255F3"/>
    <w:rsid w:val="003336E1"/>
    <w:rsid w:val="00333A20"/>
    <w:rsid w:val="003347D9"/>
    <w:rsid w:val="00334A4E"/>
    <w:rsid w:val="00335058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772"/>
    <w:rsid w:val="003A05F0"/>
    <w:rsid w:val="003A41CA"/>
    <w:rsid w:val="003A4A33"/>
    <w:rsid w:val="003A5D18"/>
    <w:rsid w:val="003B203B"/>
    <w:rsid w:val="003B2A78"/>
    <w:rsid w:val="003B35DF"/>
    <w:rsid w:val="003B36A7"/>
    <w:rsid w:val="003B3D99"/>
    <w:rsid w:val="003B6DD3"/>
    <w:rsid w:val="003B7A53"/>
    <w:rsid w:val="003C162E"/>
    <w:rsid w:val="003C2316"/>
    <w:rsid w:val="003C27CC"/>
    <w:rsid w:val="003C57A8"/>
    <w:rsid w:val="003D03E6"/>
    <w:rsid w:val="003D2462"/>
    <w:rsid w:val="003D342A"/>
    <w:rsid w:val="003D37A2"/>
    <w:rsid w:val="003D41D1"/>
    <w:rsid w:val="003D67D9"/>
    <w:rsid w:val="003D71F4"/>
    <w:rsid w:val="003D77B9"/>
    <w:rsid w:val="003E1795"/>
    <w:rsid w:val="003E5B76"/>
    <w:rsid w:val="003E61CB"/>
    <w:rsid w:val="003E7F4E"/>
    <w:rsid w:val="003F0685"/>
    <w:rsid w:val="003F19BB"/>
    <w:rsid w:val="003F1FD4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82D"/>
    <w:rsid w:val="004151E8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6BAB"/>
    <w:rsid w:val="00450E22"/>
    <w:rsid w:val="00453CEB"/>
    <w:rsid w:val="00455F72"/>
    <w:rsid w:val="00456924"/>
    <w:rsid w:val="00456C1E"/>
    <w:rsid w:val="0046093A"/>
    <w:rsid w:val="00463623"/>
    <w:rsid w:val="0046412C"/>
    <w:rsid w:val="004656CA"/>
    <w:rsid w:val="004679F5"/>
    <w:rsid w:val="004701F9"/>
    <w:rsid w:val="00470B09"/>
    <w:rsid w:val="0047552A"/>
    <w:rsid w:val="00475C10"/>
    <w:rsid w:val="004760D9"/>
    <w:rsid w:val="0047676E"/>
    <w:rsid w:val="004772CA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A05A2"/>
    <w:rsid w:val="004A1B5A"/>
    <w:rsid w:val="004A1BD6"/>
    <w:rsid w:val="004A2678"/>
    <w:rsid w:val="004A3BE8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4454"/>
    <w:rsid w:val="005019D2"/>
    <w:rsid w:val="005037D6"/>
    <w:rsid w:val="00503F11"/>
    <w:rsid w:val="00504AC0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586C"/>
    <w:rsid w:val="005160C3"/>
    <w:rsid w:val="0051768A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6870"/>
    <w:rsid w:val="0053726A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A7698"/>
    <w:rsid w:val="005B0196"/>
    <w:rsid w:val="005B3A9D"/>
    <w:rsid w:val="005B4F7C"/>
    <w:rsid w:val="005B6520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060"/>
    <w:rsid w:val="005D62F0"/>
    <w:rsid w:val="005D6891"/>
    <w:rsid w:val="005D69D4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43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2AE9"/>
    <w:rsid w:val="00633481"/>
    <w:rsid w:val="00635AEE"/>
    <w:rsid w:val="00635E15"/>
    <w:rsid w:val="006370B0"/>
    <w:rsid w:val="0063711D"/>
    <w:rsid w:val="00637D74"/>
    <w:rsid w:val="00640658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58BD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69EA"/>
    <w:rsid w:val="006A703D"/>
    <w:rsid w:val="006B061D"/>
    <w:rsid w:val="006B1792"/>
    <w:rsid w:val="006B250D"/>
    <w:rsid w:val="006B2D08"/>
    <w:rsid w:val="006B40A4"/>
    <w:rsid w:val="006B4EB8"/>
    <w:rsid w:val="006B640D"/>
    <w:rsid w:val="006B6581"/>
    <w:rsid w:val="006B7D8F"/>
    <w:rsid w:val="006C1416"/>
    <w:rsid w:val="006C3404"/>
    <w:rsid w:val="006C7806"/>
    <w:rsid w:val="006D0475"/>
    <w:rsid w:val="006D202D"/>
    <w:rsid w:val="006D268C"/>
    <w:rsid w:val="006D4BB1"/>
    <w:rsid w:val="006D61EB"/>
    <w:rsid w:val="006D66F2"/>
    <w:rsid w:val="006D7912"/>
    <w:rsid w:val="006E01BD"/>
    <w:rsid w:val="006E15F5"/>
    <w:rsid w:val="006E1746"/>
    <w:rsid w:val="006E295F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467B"/>
    <w:rsid w:val="00705A32"/>
    <w:rsid w:val="00707EA1"/>
    <w:rsid w:val="007114C1"/>
    <w:rsid w:val="0071179A"/>
    <w:rsid w:val="00714E08"/>
    <w:rsid w:val="0071653B"/>
    <w:rsid w:val="00717EF9"/>
    <w:rsid w:val="00720257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5484B"/>
    <w:rsid w:val="007606EF"/>
    <w:rsid w:val="007620A7"/>
    <w:rsid w:val="0076671D"/>
    <w:rsid w:val="00771F2A"/>
    <w:rsid w:val="00772A50"/>
    <w:rsid w:val="00773DBE"/>
    <w:rsid w:val="00775E27"/>
    <w:rsid w:val="00776510"/>
    <w:rsid w:val="007769D2"/>
    <w:rsid w:val="00777981"/>
    <w:rsid w:val="00781A31"/>
    <w:rsid w:val="00781E67"/>
    <w:rsid w:val="00784A04"/>
    <w:rsid w:val="007858DB"/>
    <w:rsid w:val="007876E3"/>
    <w:rsid w:val="007908E8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D84"/>
    <w:rsid w:val="007A4FD9"/>
    <w:rsid w:val="007A5640"/>
    <w:rsid w:val="007A6115"/>
    <w:rsid w:val="007A625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3FD2"/>
    <w:rsid w:val="007C4E83"/>
    <w:rsid w:val="007C5936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800506"/>
    <w:rsid w:val="00801330"/>
    <w:rsid w:val="008075AA"/>
    <w:rsid w:val="00812E9A"/>
    <w:rsid w:val="00814AE2"/>
    <w:rsid w:val="00820103"/>
    <w:rsid w:val="0082312E"/>
    <w:rsid w:val="0082374B"/>
    <w:rsid w:val="00824E2F"/>
    <w:rsid w:val="00824ECA"/>
    <w:rsid w:val="00825096"/>
    <w:rsid w:val="0082626D"/>
    <w:rsid w:val="008317D5"/>
    <w:rsid w:val="00832612"/>
    <w:rsid w:val="00836310"/>
    <w:rsid w:val="00840469"/>
    <w:rsid w:val="00840849"/>
    <w:rsid w:val="008414FD"/>
    <w:rsid w:val="00841892"/>
    <w:rsid w:val="00843B24"/>
    <w:rsid w:val="00844368"/>
    <w:rsid w:val="00844540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AC8"/>
    <w:rsid w:val="00864255"/>
    <w:rsid w:val="0086499F"/>
    <w:rsid w:val="0086551A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6FA0"/>
    <w:rsid w:val="0089740A"/>
    <w:rsid w:val="00897B69"/>
    <w:rsid w:val="008A057D"/>
    <w:rsid w:val="008A5A63"/>
    <w:rsid w:val="008A78B6"/>
    <w:rsid w:val="008B036F"/>
    <w:rsid w:val="008B2F44"/>
    <w:rsid w:val="008B3424"/>
    <w:rsid w:val="008B3F9A"/>
    <w:rsid w:val="008B5DEE"/>
    <w:rsid w:val="008B6A10"/>
    <w:rsid w:val="008C14D7"/>
    <w:rsid w:val="008C30E4"/>
    <w:rsid w:val="008C4D67"/>
    <w:rsid w:val="008C5282"/>
    <w:rsid w:val="008C5340"/>
    <w:rsid w:val="008C5658"/>
    <w:rsid w:val="008C7357"/>
    <w:rsid w:val="008D13A3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04BB0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02D3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40"/>
    <w:rsid w:val="009540CD"/>
    <w:rsid w:val="009545AE"/>
    <w:rsid w:val="00957491"/>
    <w:rsid w:val="00960442"/>
    <w:rsid w:val="0096093C"/>
    <w:rsid w:val="00960B66"/>
    <w:rsid w:val="00961828"/>
    <w:rsid w:val="00961A38"/>
    <w:rsid w:val="0096395F"/>
    <w:rsid w:val="00965FF6"/>
    <w:rsid w:val="00966977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B22D7"/>
    <w:rsid w:val="009B57B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D4281"/>
    <w:rsid w:val="009D5DE9"/>
    <w:rsid w:val="009E0B80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2AD"/>
    <w:rsid w:val="009F576E"/>
    <w:rsid w:val="009F5E95"/>
    <w:rsid w:val="009F5ED1"/>
    <w:rsid w:val="009F7408"/>
    <w:rsid w:val="009F7A03"/>
    <w:rsid w:val="00A03358"/>
    <w:rsid w:val="00A03BE8"/>
    <w:rsid w:val="00A040B7"/>
    <w:rsid w:val="00A053A6"/>
    <w:rsid w:val="00A066E0"/>
    <w:rsid w:val="00A132A4"/>
    <w:rsid w:val="00A14100"/>
    <w:rsid w:val="00A149FE"/>
    <w:rsid w:val="00A14F45"/>
    <w:rsid w:val="00A15BBF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525A"/>
    <w:rsid w:val="00A2553D"/>
    <w:rsid w:val="00A30D11"/>
    <w:rsid w:val="00A31F6B"/>
    <w:rsid w:val="00A33BC7"/>
    <w:rsid w:val="00A3445D"/>
    <w:rsid w:val="00A37677"/>
    <w:rsid w:val="00A40428"/>
    <w:rsid w:val="00A42001"/>
    <w:rsid w:val="00A4572C"/>
    <w:rsid w:val="00A527F6"/>
    <w:rsid w:val="00A57318"/>
    <w:rsid w:val="00A62EA3"/>
    <w:rsid w:val="00A632AC"/>
    <w:rsid w:val="00A633C0"/>
    <w:rsid w:val="00A63F74"/>
    <w:rsid w:val="00A6654E"/>
    <w:rsid w:val="00A67B6D"/>
    <w:rsid w:val="00A734F6"/>
    <w:rsid w:val="00A73928"/>
    <w:rsid w:val="00A73B55"/>
    <w:rsid w:val="00A73BF1"/>
    <w:rsid w:val="00A73CF7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23EC"/>
    <w:rsid w:val="00AB3AFD"/>
    <w:rsid w:val="00AB3CC0"/>
    <w:rsid w:val="00AB54C7"/>
    <w:rsid w:val="00AB704E"/>
    <w:rsid w:val="00AC08DE"/>
    <w:rsid w:val="00AC0E29"/>
    <w:rsid w:val="00AC1098"/>
    <w:rsid w:val="00AC21EC"/>
    <w:rsid w:val="00AC2D36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349C"/>
    <w:rsid w:val="00AE5504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BAF"/>
    <w:rsid w:val="00B20B4A"/>
    <w:rsid w:val="00B26582"/>
    <w:rsid w:val="00B26D13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560B"/>
    <w:rsid w:val="00B369E6"/>
    <w:rsid w:val="00B37A1C"/>
    <w:rsid w:val="00B37C17"/>
    <w:rsid w:val="00B37F0D"/>
    <w:rsid w:val="00B40154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AE5"/>
    <w:rsid w:val="00BA10EE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6FF"/>
    <w:rsid w:val="00BB5C8C"/>
    <w:rsid w:val="00BB5D64"/>
    <w:rsid w:val="00BB5E62"/>
    <w:rsid w:val="00BC1098"/>
    <w:rsid w:val="00BC2138"/>
    <w:rsid w:val="00BC29DD"/>
    <w:rsid w:val="00BC579E"/>
    <w:rsid w:val="00BC64E1"/>
    <w:rsid w:val="00BC6D74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2B6A"/>
    <w:rsid w:val="00C05570"/>
    <w:rsid w:val="00C05B28"/>
    <w:rsid w:val="00C05D55"/>
    <w:rsid w:val="00C06636"/>
    <w:rsid w:val="00C06A97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07B9"/>
    <w:rsid w:val="00C4123D"/>
    <w:rsid w:val="00C4262F"/>
    <w:rsid w:val="00C4525F"/>
    <w:rsid w:val="00C45364"/>
    <w:rsid w:val="00C4546B"/>
    <w:rsid w:val="00C455F7"/>
    <w:rsid w:val="00C4666F"/>
    <w:rsid w:val="00C52835"/>
    <w:rsid w:val="00C54911"/>
    <w:rsid w:val="00C55D3E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231"/>
    <w:rsid w:val="00CA3D2C"/>
    <w:rsid w:val="00CA4906"/>
    <w:rsid w:val="00CA5081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7BD"/>
    <w:rsid w:val="00D26452"/>
    <w:rsid w:val="00D264F8"/>
    <w:rsid w:val="00D27C61"/>
    <w:rsid w:val="00D31075"/>
    <w:rsid w:val="00D32541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96E"/>
    <w:rsid w:val="00DA4D4B"/>
    <w:rsid w:val="00DA512B"/>
    <w:rsid w:val="00DB03B8"/>
    <w:rsid w:val="00DB115E"/>
    <w:rsid w:val="00DB1C8F"/>
    <w:rsid w:val="00DB3862"/>
    <w:rsid w:val="00DB4557"/>
    <w:rsid w:val="00DB6942"/>
    <w:rsid w:val="00DB73A9"/>
    <w:rsid w:val="00DB7C54"/>
    <w:rsid w:val="00DC044A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9E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06997"/>
    <w:rsid w:val="00E12341"/>
    <w:rsid w:val="00E12633"/>
    <w:rsid w:val="00E12726"/>
    <w:rsid w:val="00E1329D"/>
    <w:rsid w:val="00E1339E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70A5B"/>
    <w:rsid w:val="00E746C5"/>
    <w:rsid w:val="00E756CA"/>
    <w:rsid w:val="00E76DBA"/>
    <w:rsid w:val="00E83098"/>
    <w:rsid w:val="00E839CA"/>
    <w:rsid w:val="00E84845"/>
    <w:rsid w:val="00E87B5E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F64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1D1B"/>
    <w:rsid w:val="00EF2713"/>
    <w:rsid w:val="00EF461D"/>
    <w:rsid w:val="00EF6327"/>
    <w:rsid w:val="00EF6C0A"/>
    <w:rsid w:val="00F00B8C"/>
    <w:rsid w:val="00F05083"/>
    <w:rsid w:val="00F056A3"/>
    <w:rsid w:val="00F126AC"/>
    <w:rsid w:val="00F15C24"/>
    <w:rsid w:val="00F209F8"/>
    <w:rsid w:val="00F20A1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5D7F"/>
    <w:rsid w:val="00F70569"/>
    <w:rsid w:val="00F709E7"/>
    <w:rsid w:val="00F73698"/>
    <w:rsid w:val="00F74112"/>
    <w:rsid w:val="00F774B9"/>
    <w:rsid w:val="00F80D43"/>
    <w:rsid w:val="00F8273A"/>
    <w:rsid w:val="00F82AA6"/>
    <w:rsid w:val="00F8336F"/>
    <w:rsid w:val="00F844B6"/>
    <w:rsid w:val="00F85552"/>
    <w:rsid w:val="00F9161C"/>
    <w:rsid w:val="00F92D84"/>
    <w:rsid w:val="00F950C8"/>
    <w:rsid w:val="00F958C0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C65"/>
    <w:rsid w:val="00FC2A91"/>
    <w:rsid w:val="00FC45FC"/>
    <w:rsid w:val="00FC4BBB"/>
    <w:rsid w:val="00FC6C6B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658"/>
  </w:style>
  <w:style w:type="character" w:customStyle="1" w:styleId="CommentTextChar">
    <w:name w:val="Comment Text Char"/>
    <w:link w:val="CommentText"/>
    <w:uiPriority w:val="99"/>
    <w:semiHidden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3975</TotalTime>
  <Pages>5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152</cp:revision>
  <cp:lastPrinted>2011-06-01T15:10:00Z</cp:lastPrinted>
  <dcterms:created xsi:type="dcterms:W3CDTF">2021-09-16T09:43:00Z</dcterms:created>
  <dcterms:modified xsi:type="dcterms:W3CDTF">2022-06-10T07:55:00Z</dcterms:modified>
</cp:coreProperties>
</file>