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77777777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2C4287A9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60685E">
        <w:rPr>
          <w:noProof/>
        </w:rPr>
        <w:t>1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12D0EC3D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20-09</w:t>
            </w:r>
            <w:r w:rsidRPr="009C446D">
              <w:rPr>
                <w:rFonts w:ascii="Arial" w:hAnsi="Arial"/>
                <w:b/>
                <w:sz w:val="24"/>
              </w:rPr>
              <w:t>_D</w:t>
            </w:r>
            <w:r w:rsidR="00875EAF" w:rsidRPr="009C446D">
              <w:rPr>
                <w:rFonts w:ascii="Arial" w:hAnsi="Arial"/>
                <w:b/>
                <w:sz w:val="24"/>
              </w:rPr>
              <w:t>2</w:t>
            </w:r>
            <w:r w:rsidR="0060685E">
              <w:rPr>
                <w:rFonts w:ascii="Arial" w:hAnsi="Arial"/>
                <w:b/>
                <w:sz w:val="24"/>
              </w:rPr>
              <w:t>1</w:t>
            </w:r>
            <w:r w:rsidR="006E476D" w:rsidRPr="009C446D">
              <w:rPr>
                <w:rFonts w:ascii="Arial" w:hAnsi="Arial"/>
                <w:b/>
                <w:sz w:val="24"/>
              </w:rPr>
              <w:t>wk</w:t>
            </w:r>
            <w:r w:rsidR="00904090">
              <w:rPr>
                <w:rFonts w:ascii="Arial" w:hAnsi="Arial"/>
                <w:b/>
                <w:sz w:val="24"/>
              </w:rPr>
              <w:t>49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77777777" w:rsidR="00961A38" w:rsidRPr="009C446D" w:rsidRDefault="00961A38">
            <w:pPr>
              <w:pStyle w:val="TAL"/>
              <w:spacing w:before="60"/>
              <w:rPr>
                <w:lang w:val="fr-FR"/>
              </w:rPr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ETSI 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14D4DC7D" w:rsidR="00961A38" w:rsidRPr="00215F76" w:rsidRDefault="008942B0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904090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BB2B12" w:rsidRPr="00BB2B12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04090">
              <w:rPr>
                <w:snapToGrid w:val="0"/>
                <w:color w:val="000000"/>
                <w:sz w:val="20"/>
                <w:lang w:val="de-DE" w:eastAsia="de-DE"/>
              </w:rPr>
              <w:t>Dec</w:t>
            </w:r>
            <w:r w:rsidR="004D6FFF">
              <w:rPr>
                <w:snapToGrid w:val="0"/>
                <w:color w:val="000000"/>
                <w:sz w:val="20"/>
                <w:lang w:val="de-DE" w:eastAsia="de-DE"/>
              </w:rPr>
              <w:t>ember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60685E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F63D367" w14:textId="753759E0" w:rsidR="00A805AD" w:rsidRDefault="007606EF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</w:t>
            </w:r>
            <w:r w:rsidR="00A805AD">
              <w:rPr>
                <w:snapToGrid w:val="0"/>
                <w:sz w:val="20"/>
                <w:szCs w:val="20"/>
              </w:rPr>
              <w:t>: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A805AD">
              <w:rPr>
                <w:snapToGrid w:val="0"/>
                <w:sz w:val="20"/>
                <w:szCs w:val="20"/>
              </w:rPr>
              <w:t>Release 16, September 2021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  <w:p w14:paraId="5247790D" w14:textId="559593A2" w:rsidR="007606EF" w:rsidRDefault="00A805AD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</w:t>
            </w:r>
            <w:r w:rsidR="007606EF">
              <w:rPr>
                <w:snapToGrid w:val="0"/>
                <w:sz w:val="20"/>
                <w:szCs w:val="20"/>
              </w:rPr>
              <w:t>24.501: Release 16, March 2021</w:t>
            </w:r>
          </w:p>
          <w:p w14:paraId="6D54E3D5" w14:textId="3B2A5082" w:rsidR="00CE0199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9C446D">
              <w:rPr>
                <w:snapToGrid w:val="0"/>
                <w:sz w:val="20"/>
                <w:szCs w:val="20"/>
              </w:rPr>
              <w:t>- 24.</w:t>
            </w:r>
            <w:r w:rsidR="001A2B4D">
              <w:rPr>
                <w:snapToGrid w:val="0"/>
                <w:sz w:val="20"/>
                <w:szCs w:val="20"/>
              </w:rPr>
              <w:t>3</w:t>
            </w:r>
            <w:r w:rsidRPr="009C446D">
              <w:rPr>
                <w:snapToGrid w:val="0"/>
                <w:sz w:val="20"/>
                <w:szCs w:val="20"/>
              </w:rPr>
              <w:t>01</w:t>
            </w:r>
            <w:r w:rsidR="00CE0199" w:rsidRPr="009C446D">
              <w:rPr>
                <w:snapToGrid w:val="0"/>
                <w:sz w:val="20"/>
                <w:szCs w:val="20"/>
              </w:rPr>
              <w:t>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, </w:t>
            </w:r>
            <w:r w:rsidR="001A2B4D">
              <w:rPr>
                <w:snapToGrid w:val="0"/>
                <w:sz w:val="20"/>
                <w:szCs w:val="20"/>
              </w:rPr>
              <w:t>September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+ </w:t>
            </w:r>
            <w:r w:rsidR="00390837">
              <w:rPr>
                <w:snapToGrid w:val="0"/>
                <w:sz w:val="20"/>
                <w:szCs w:val="20"/>
              </w:rPr>
              <w:t>CR#3446(</w:t>
            </w:r>
            <w:r w:rsidR="00CE0199" w:rsidRPr="009C446D">
              <w:rPr>
                <w:snapToGrid w:val="0"/>
                <w:sz w:val="20"/>
                <w:szCs w:val="20"/>
              </w:rPr>
              <w:t>C1-</w:t>
            </w:r>
            <w:r w:rsidR="001A2B4D">
              <w:rPr>
                <w:snapToGrid w:val="0"/>
                <w:sz w:val="20"/>
                <w:szCs w:val="20"/>
              </w:rPr>
              <w:t>206080</w:t>
            </w:r>
            <w:r w:rsidR="00390837">
              <w:rPr>
                <w:snapToGrid w:val="0"/>
                <w:sz w:val="20"/>
                <w:szCs w:val="20"/>
              </w:rPr>
              <w:t>)</w:t>
            </w:r>
            <w:r w:rsidR="001A2B4D">
              <w:rPr>
                <w:snapToGrid w:val="0"/>
                <w:sz w:val="20"/>
                <w:szCs w:val="20"/>
              </w:rPr>
              <w:t xml:space="preserve"> and </w:t>
            </w:r>
            <w:r w:rsidR="00390837">
              <w:rPr>
                <w:snapToGrid w:val="0"/>
                <w:sz w:val="20"/>
                <w:szCs w:val="20"/>
              </w:rPr>
              <w:t>CR#3448rev1(</w:t>
            </w:r>
            <w:r w:rsidR="006052E4" w:rsidRPr="006052E4">
              <w:rPr>
                <w:snapToGrid w:val="0"/>
                <w:sz w:val="20"/>
                <w:szCs w:val="20"/>
              </w:rPr>
              <w:t>C1-206721</w:t>
            </w:r>
            <w:r w:rsidR="00390837">
              <w:rPr>
                <w:snapToGrid w:val="0"/>
                <w:sz w:val="20"/>
                <w:szCs w:val="20"/>
              </w:rPr>
              <w:t>)</w:t>
            </w:r>
          </w:p>
          <w:p w14:paraId="20CC9058" w14:textId="77777777" w:rsidR="007908E8" w:rsidRDefault="007908E8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- 24.481: Release 16, September 2020 + CR#0048(C1-207189) </w:t>
            </w:r>
          </w:p>
          <w:p w14:paraId="615F51A8" w14:textId="0D75CFFF" w:rsidR="007908E8" w:rsidRDefault="007908E8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- 24.484: Release 16, September 2020 + CR#0154rev1(C1-206470)</w:t>
            </w:r>
            <w:r w:rsidR="009B57B7">
              <w:t xml:space="preserve"> </w:t>
            </w:r>
            <w:r w:rsidR="009B57B7" w:rsidRPr="009B57B7">
              <w:rPr>
                <w:snapToGrid w:val="0"/>
                <w:sz w:val="20"/>
                <w:szCs w:val="20"/>
              </w:rPr>
              <w:t>+ CR#0191(C1-216644)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  <w:p w14:paraId="6B89AE72" w14:textId="77777777" w:rsidR="00BA3330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9C446D">
              <w:rPr>
                <w:snapToGrid w:val="0"/>
                <w:sz w:val="20"/>
                <w:szCs w:val="20"/>
              </w:rPr>
              <w:t>- Others: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Pr="009C446D">
              <w:rPr>
                <w:snapToGrid w:val="0"/>
                <w:sz w:val="20"/>
                <w:szCs w:val="20"/>
              </w:rPr>
              <w:t>, September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</w:p>
          <w:p w14:paraId="6CB55AA3" w14:textId="0DBECB4B" w:rsidR="00CB46C0" w:rsidRPr="009C446D" w:rsidRDefault="00CB46C0" w:rsidP="00DD030A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4436C19B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F531F2">
              <w:rPr>
                <w:sz w:val="20"/>
                <w:lang w:val="pt-BR"/>
              </w:rPr>
              <w:t>h</w:t>
            </w:r>
            <w:r w:rsidR="00904090">
              <w:rPr>
                <w:sz w:val="20"/>
                <w:lang w:val="pt-BR"/>
              </w:rPr>
              <w:t>2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F531F2">
              <w:rPr>
                <w:sz w:val="20"/>
                <w:szCs w:val="20"/>
                <w:lang w:val="pt-BR"/>
              </w:rPr>
              <w:t>h</w:t>
            </w:r>
            <w:r w:rsidR="00904090">
              <w:rPr>
                <w:sz w:val="20"/>
                <w:szCs w:val="20"/>
                <w:lang w:val="pt-BR"/>
              </w:rPr>
              <w:t>2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F531F2">
              <w:rPr>
                <w:sz w:val="20"/>
                <w:lang w:val="pt-BR"/>
              </w:rPr>
              <w:t>g</w:t>
            </w:r>
            <w:r w:rsidR="00904090">
              <w:rPr>
                <w:sz w:val="20"/>
                <w:lang w:val="pt-BR"/>
              </w:rPr>
              <w:t>2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904090">
              <w:rPr>
                <w:sz w:val="20"/>
                <w:lang w:val="pt-BR"/>
              </w:rPr>
              <w:t>9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38523-2-</w:t>
            </w:r>
            <w:r w:rsidR="00C62229" w:rsidRPr="00A96AE5">
              <w:rPr>
                <w:sz w:val="20"/>
                <w:lang w:val="pt-BR"/>
              </w:rPr>
              <w:t>g</w:t>
            </w:r>
            <w:r w:rsidR="00904090">
              <w:rPr>
                <w:sz w:val="20"/>
                <w:lang w:val="pt-BR"/>
              </w:rPr>
              <w:t>9</w:t>
            </w:r>
            <w:r w:rsidRPr="00A96AE5">
              <w:rPr>
                <w:sz w:val="20"/>
                <w:lang w:val="pt-BR"/>
              </w:rPr>
              <w:t>0</w:t>
            </w:r>
          </w:p>
          <w:p w14:paraId="232D4A53" w14:textId="34900265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904090">
              <w:rPr>
                <w:snapToGrid w:val="0"/>
                <w:color w:val="000000"/>
                <w:sz w:val="20"/>
                <w:lang w:val="pt-BR" w:eastAsia="de-DE"/>
              </w:rPr>
              <w:t>h0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51798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904090">
              <w:rPr>
                <w:snapToGrid w:val="0"/>
                <w:color w:val="000000"/>
                <w:sz w:val="20"/>
                <w:lang w:val="pt-BR" w:eastAsia="de-DE"/>
              </w:rPr>
              <w:t>a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904090">
              <w:rPr>
                <w:snapToGrid w:val="0"/>
                <w:color w:val="000000"/>
                <w:sz w:val="20"/>
                <w:lang w:val="pt-BR" w:eastAsia="de-DE"/>
              </w:rPr>
              <w:t>a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77777777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2B2EDA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A96AE5">
              <w:rPr>
                <w:sz w:val="20"/>
                <w:lang w:val="pt-BR"/>
              </w:rPr>
              <w:t>34123-1-f</w:t>
            </w:r>
            <w:r w:rsidR="000C7FDB" w:rsidRPr="00A96AE5">
              <w:rPr>
                <w:sz w:val="20"/>
                <w:lang w:val="pt-BR"/>
              </w:rPr>
              <w:t>4</w:t>
            </w:r>
            <w:r w:rsidRPr="00A96AE5">
              <w:rPr>
                <w:sz w:val="20"/>
                <w:lang w:val="pt-BR"/>
              </w:rPr>
              <w:t>0, 34123-2-f</w:t>
            </w:r>
            <w:r w:rsidR="0001648D" w:rsidRPr="00A96AE5">
              <w:rPr>
                <w:sz w:val="20"/>
                <w:lang w:val="pt-BR"/>
              </w:rPr>
              <w:t>2</w:t>
            </w:r>
            <w:r w:rsidRPr="00A96AE5">
              <w:rPr>
                <w:sz w:val="20"/>
                <w:lang w:val="pt-BR"/>
              </w:rPr>
              <w:t>0</w:t>
            </w:r>
          </w:p>
          <w:p w14:paraId="757E2291" w14:textId="083777A5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C455F7">
              <w:rPr>
                <w:snapToGrid w:val="0"/>
                <w:color w:val="000000"/>
                <w:sz w:val="20"/>
                <w:lang w:val="pt-BR" w:eastAsia="de-DE"/>
              </w:rPr>
              <w:t>f</w:t>
            </w:r>
            <w:r w:rsidR="00AD3CB7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AD3CB7">
              <w:rPr>
                <w:snapToGrid w:val="0"/>
                <w:color w:val="000000"/>
                <w:sz w:val="20"/>
                <w:lang w:val="pt-BR" w:eastAsia="de-DE"/>
              </w:rPr>
              <w:t>g0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 xml:space="preserve">, 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34229-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-</w:t>
            </w:r>
            <w:r w:rsidR="00CB57A3">
              <w:rPr>
                <w:snapToGrid w:val="0"/>
                <w:color w:val="000000"/>
                <w:sz w:val="20"/>
                <w:lang w:val="pt-BR" w:eastAsia="de-DE"/>
              </w:rPr>
              <w:t>g0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5D56AEE9" w:rsidR="00BA3330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37571-2-</w:t>
            </w:r>
            <w:r w:rsidR="007B6CE9" w:rsidRPr="00A96AE5">
              <w:rPr>
                <w:sz w:val="20"/>
                <w:lang w:val="pt-BR"/>
              </w:rPr>
              <w:t>g</w:t>
            </w:r>
            <w:r w:rsidR="00CB57A3">
              <w:rPr>
                <w:sz w:val="20"/>
                <w:lang w:val="pt-BR"/>
              </w:rPr>
              <w:t>9</w:t>
            </w:r>
            <w:r w:rsidRPr="00A96AE5">
              <w:rPr>
                <w:sz w:val="20"/>
                <w:lang w:val="pt-BR"/>
              </w:rPr>
              <w:t>0, 37571-3-</w:t>
            </w:r>
            <w:r w:rsidR="007B6CE9" w:rsidRPr="00A96AE5">
              <w:rPr>
                <w:sz w:val="20"/>
                <w:lang w:val="pt-BR"/>
              </w:rPr>
              <w:t>g</w:t>
            </w:r>
            <w:r w:rsidR="00450E22">
              <w:rPr>
                <w:sz w:val="20"/>
                <w:lang w:val="pt-BR"/>
              </w:rPr>
              <w:t>9</w:t>
            </w:r>
            <w:r w:rsidRPr="00A96AE5">
              <w:rPr>
                <w:sz w:val="20"/>
                <w:lang w:val="pt-BR"/>
              </w:rPr>
              <w:t>0, 37571-5-</w:t>
            </w:r>
            <w:r w:rsidR="007B6CE9" w:rsidRPr="00A96AE5">
              <w:rPr>
                <w:sz w:val="20"/>
                <w:lang w:val="pt-BR"/>
              </w:rPr>
              <w:t>g</w:t>
            </w:r>
            <w:r w:rsidR="00450E22">
              <w:rPr>
                <w:sz w:val="20"/>
                <w:lang w:val="pt-BR"/>
              </w:rPr>
              <w:t>6</w:t>
            </w:r>
            <w:r w:rsidR="00A96AE5">
              <w:rPr>
                <w:sz w:val="20"/>
                <w:lang w:val="pt-BR"/>
              </w:rPr>
              <w:t>0</w:t>
            </w:r>
          </w:p>
          <w:p w14:paraId="343C2E7B" w14:textId="54CBECC0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36579-1-f</w:t>
            </w:r>
            <w:r w:rsidR="00450E22">
              <w:rPr>
                <w:sz w:val="20"/>
                <w:lang w:val="pt-BR"/>
              </w:rPr>
              <w:t>31</w:t>
            </w:r>
            <w:r>
              <w:rPr>
                <w:sz w:val="20"/>
                <w:lang w:val="pt-BR"/>
              </w:rPr>
              <w:t>, 36579-2-</w:t>
            </w:r>
            <w:r w:rsidR="004425E4">
              <w:rPr>
                <w:sz w:val="20"/>
                <w:lang w:val="pt-BR"/>
              </w:rPr>
              <w:t>f</w:t>
            </w:r>
            <w:r w:rsidR="00450E22">
              <w:rPr>
                <w:sz w:val="20"/>
                <w:lang w:val="pt-BR"/>
              </w:rPr>
              <w:t>1</w:t>
            </w:r>
            <w:r>
              <w:rPr>
                <w:sz w:val="20"/>
                <w:lang w:val="pt-BR"/>
              </w:rPr>
              <w:t>0, 36579-4-</w:t>
            </w:r>
            <w:r w:rsidR="004425E4">
              <w:rPr>
                <w:sz w:val="20"/>
                <w:lang w:val="pt-BR"/>
              </w:rPr>
              <w:t>f</w:t>
            </w:r>
            <w:r w:rsidR="00450E22">
              <w:rPr>
                <w:sz w:val="20"/>
                <w:lang w:val="pt-BR"/>
              </w:rPr>
              <w:t>1</w:t>
            </w:r>
            <w:r>
              <w:rPr>
                <w:sz w:val="20"/>
                <w:lang w:val="pt-BR"/>
              </w:rPr>
              <w:t>0</w:t>
            </w:r>
            <w:r w:rsidR="00C32A48">
              <w:rPr>
                <w:sz w:val="20"/>
                <w:lang w:val="pt-BR"/>
              </w:rPr>
              <w:t>, 36579-5-f10, 36579-6-f00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6D9E2D58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h0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D4281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>
              <w:rPr>
                <w:snapToGrid w:val="0"/>
                <w:color w:val="000000"/>
                <w:sz w:val="20"/>
                <w:lang w:val="de-DE" w:eastAsia="de-DE"/>
              </w:rPr>
              <w:t>36579-5-e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="007908E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44A55F27" w:rsidR="00BA3330" w:rsidRPr="001D5F23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highlight w:val="yellow"/>
                <w:lang w:eastAsia="de-DE"/>
              </w:rPr>
            </w:pPr>
            <w:r w:rsidRPr="004E23A2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4E23A2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4E23A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4E23A2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4E23A2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4E23A2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>
              <w:rPr>
                <w:snapToGrid w:val="0"/>
                <w:color w:val="000000"/>
                <w:sz w:val="20"/>
                <w:lang w:eastAsia="de-DE"/>
              </w:rPr>
              <w:t>, -516</w:t>
            </w:r>
            <w:r w:rsidR="00047BA2">
              <w:rPr>
                <w:snapToGrid w:val="0"/>
                <w:color w:val="000000"/>
                <w:sz w:val="20"/>
                <w:lang w:eastAsia="de-DE"/>
              </w:rPr>
              <w:t>, -517</w:t>
            </w:r>
          </w:p>
          <w:p w14:paraId="41A5E7CA" w14:textId="46B90FF1" w:rsidR="00BA3330" w:rsidRPr="00E017D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E017D6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E017D6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E017D6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E017D6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E017D6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>
              <w:rPr>
                <w:snapToGrid w:val="0"/>
                <w:color w:val="000000"/>
                <w:sz w:val="20"/>
                <w:lang w:eastAsia="de-DE"/>
              </w:rPr>
              <w:t>, -322</w:t>
            </w:r>
          </w:p>
          <w:p w14:paraId="14B9FFBC" w14:textId="14F4DCD9" w:rsidR="00BA3330" w:rsidRPr="00E017D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E017D6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7777777" w:rsidR="00BA3330" w:rsidRPr="001F2F7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1F2F76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1F2F7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1F2F76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1F2F76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1F2F76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F709E7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1F2F76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77777777" w:rsidR="007908E8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908E8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>
              <w:rPr>
                <w:snapToGrid w:val="0"/>
                <w:color w:val="000000"/>
                <w:sz w:val="20"/>
                <w:lang w:eastAsia="de-DE"/>
              </w:rPr>
              <w:t xml:space="preserve">: </w:t>
            </w:r>
            <w:r w:rsidRPr="00667A01">
              <w:rPr>
                <w:snapToGrid w:val="0"/>
                <w:color w:val="000000"/>
                <w:sz w:val="20"/>
                <w:lang w:eastAsia="de-DE"/>
              </w:rPr>
              <w:t>GCF WI-</w:t>
            </w:r>
            <w:r>
              <w:rPr>
                <w:snapToGrid w:val="0"/>
                <w:color w:val="000000"/>
                <w:sz w:val="20"/>
                <w:lang w:eastAsia="de-DE"/>
              </w:rPr>
              <w:t>288</w:t>
            </w:r>
          </w:p>
          <w:p w14:paraId="5896015A" w14:textId="77777777" w:rsidR="009C4278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F709E7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707F7255" w:rsidR="00084E01" w:rsidRPr="00E6032E" w:rsidRDefault="006B6581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6B658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R5-216443, R5-216482, R5-216483, R5-216484, R5-216490, R5-216491, R5-216492, R5-216493, R5-216494, R5-216496, R5-216497, R5-216498, R5-216499, R5-216509, R5-216562, R5-216611, R5-216614, R5-216637, R5-216639, R5-216644, R5-216650, R5-216658, R5-216659, R5-216665, R5-216668, R5-216669, R5-216670, R5-216671, R5-216674, R5-216676, R5-216677, R5-216678, R5-216679, R5-216680, R5-216681, R5-216682, R5-216684, R5-216686, R5-216716, R5-216728, R5-216734, R5-216735, R5-216743, R5-216752, R5-216753, R5-216754, R5-216755, R5-216756, R5-216757, R5-216758, R5-216775, R5-216776, R5-216799, R5-216806, R5-216814, R5-216816, R5-216829, R5-216895, R5-216898, R5-216995, R5-216999, R5-217002, R5-217009, R5-217011, R5-217012, R5-217013, R5-217018, R5-217054, R5-217056, R5-217075, R5-217077, R5-217080, R5-217083, R5-217127, R5-217170, R5-217256, R5-217257, R5-217259, R5-217275, R5-217279, R5-217280, R5-217281, R5-217286, R5-217288, R5-217290, R5-217449, R5-217587, R5-217588, R5-217598, R5-217630, R5-217632, R5-217683, R5-217689, R5-217690, R5-217714, R5-217715, R5-217765, R5-217772, R5-217774, R5-217778, R5-217779, R5-217783, R5-217795, R5-217796, R5-217797, R5-217798, R5-217802, R5-217805, R5-217806, R5-217809, R5-217810, R5-217812, R5-217815, R5-217816, R5-217817, R5-217818, R5-217820, R5-217821, R5-217823, R5-217824, R5-217825, R5-217826, R5-217828, </w:t>
            </w:r>
            <w:r w:rsidR="0018301C" w:rsidRPr="006B658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R5-21782</w:t>
            </w:r>
            <w:r w:rsidR="0018301C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9</w:t>
            </w:r>
            <w:r w:rsidR="0018301C" w:rsidRPr="006B658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6B658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R5-217830, R5-217831, R5-217832, R5-217833, R5-217859, R5-217863, R5-217864, R5-217875, R5-217876, R5-217897, R5-217898, R5-217899, R5-217900, R5-217901, R5-217903, R5-217905, R5-217906, R5-217917, R5-217918, R5-217919, R5-217920, R5-217921, R5-217922, R5-217923, R5-217924, R5-217925, R5-217926, R5-217929, R5-217934, R5-217935, R5-217936, R5-217938, R5-217939, R5-217940, R5-217949, R5-217954, R5-217955, R5-217957, R5-217958, R5-217959, R5-217960, R5-217961, R5-217962, R5-217964, R5-217965, R5-217966, R5-217967, R5-217968, R5-217969, R5-217970, R5-217971, R5-217977, R5-217978, R5-217980, R5-217981, R5-217982, R5-217984, R5-217985, R5-217996, R5-217997, R5-217998, R5-218009, R5-218012, R5-218220, R5-218267, R5-218268, R5-218269, R5-218335, R5-218361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0DC1DF0F" w:rsidR="000F474E" w:rsidRPr="00C45364" w:rsidRDefault="006B6581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6B6581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R5-216465, R5-216466, R5-216467, R5-216480, R5-216495, R5-216506, R5-216507, R5-216510, R5-216520, R5-216530, R5-216554, R5-216560, R5-216586, R5-216603, R5-216604, R5-216606, R5-216636, R5-216640, R5-216646, R5-216647, R5-216648, R5-216649, R5-216651, R5-216652, R5-216660, R5-216663, R5-216664, R5-216667, R5-216672, R5-216687, R5-216689, R5-216690, R5-216691, R5-216692, R5-216693, R5-216694, R5-216695, R5-216696, R5-216697, R5-216698, R5-216700, R5-216701, R5-216702, R5-216703, R5-216705, R5-216706, R5-216708, R5-216710, R5-216711, R5-216712, R5-216713, R5-216714, R5-216717, R5-216719, R5-216720, R5-216721, R5-216722, R5-216723, R5-216724, R5-216725, R5-216726, R5-216727, R5-216729, R5-216730, R5-216731, R5-216732, R5-216733, R5-216736, R5-216739, R5-216740, R5-216741, R5-216742, R5-216744, R5-216745, R5-216746, R5-216747, R5-216748, R5-216749, R5-216761, R5-216767, R5-216768, R5-216773, R5-216797, R5-216801, R5-216896, R5-216899, R5-216905, R5-216922, R5-216996, R5-217001, R5-217007, R5-217014, R5-217076, R5-217078, R5-217079, R5-217081, R5-217082, R5-217150, R5-217151, R5-217152, R5-217155, R5-217156, R5-217157, R5-217188, R5-217243, R5-217260, R5-217298, R5-217299, R5-217318, R5-217340, R5-217352, R5-217353, R5-217354, R5-217355, R5-217356, R5-217357, R5-217358, R5-217379, R5-217413, R5-217453, </w:t>
            </w:r>
            <w:r w:rsidRPr="006B6581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R5-217546, R5-217555, R5-217589, R5-217619, R5-217634, R5-217682, R5-217735, R5-217745, R5-217771, R5-217773, R5-217782, R5-217791, R5-217800, R5-217801, R5-217855, R5-217856, R5-217858, R5-217862, R5-217865, R5-217866, R5-217874, R5-217902, R5-217916, R5-217932, R5-217933, R5-217943, R5-217950, R5-217951, R5-217956, R5-217975, R5-217983, R5-217986, R5-217987, R5-218221, R5-218222, R5-218307, R5-218450, R5-218451, R5-218452, R5-218453, R5-218470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392910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7B94F1EC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R5s211170 (NR_FR1 9.1.9.1.NR5GC), 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R5s211309 (NR_FR1 11.1.8.NR5GC), 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R5s211321 (NR_FR1 11.4.2.NR5GC), 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R5s211323 (NR_FR1 11.4.9.NR5GC), 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R5s211355 (NR_FR1 9.1.9.2.NR5GC), </w:t>
            </w:r>
          </w:p>
          <w:p w14:paraId="5CB5C41C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R5s211536 (NR_FR1 11.1.9.NR5GC), </w:t>
            </w:r>
          </w:p>
          <w:p w14:paraId="328DEC73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R5s211564 (NR_FR1 7.1.1.4.2.4.NR5GC), </w:t>
            </w:r>
          </w:p>
          <w:p w14:paraId="61DEBEB5" w14:textId="76D1068A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>R5s211566 (NR_FR1 7.1.1.4.2.4.ENDC),</w:t>
            </w:r>
          </w:p>
          <w:p w14:paraId="4BF4CBB3" w14:textId="4BDEB601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>R5s211586 (NR_FR1 8.1.5.10.1.NR5GC),</w:t>
            </w:r>
          </w:p>
          <w:p w14:paraId="26716DCA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R5s211593 (NR_FR1 8.1.6.1.4.5.NR5GC), </w:t>
            </w:r>
          </w:p>
          <w:p w14:paraId="1C0A209C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R5s211595 (NR_FR1 8.1.6.1.1.1.NR5GC), </w:t>
            </w:r>
          </w:p>
          <w:p w14:paraId="33E6375E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R5s211598 (NR_FR1 8.1.6.1.4.2.NR5GC), </w:t>
            </w:r>
          </w:p>
          <w:p w14:paraId="1FF8DD62" w14:textId="599D0F34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R5s211600 (NR_FR1 8.1.6.1.3.3.NR5GC), </w:t>
            </w:r>
          </w:p>
          <w:p w14:paraId="3F42F5EB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R5s211638 (NR_FR1 8.1.6.1.3.1.NR5GC), </w:t>
            </w:r>
          </w:p>
          <w:p w14:paraId="02C0FC16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R5s211640 (NR_FR1 8.1.6.1.3.2.NR5GC), </w:t>
            </w:r>
          </w:p>
          <w:p w14:paraId="39F9283E" w14:textId="68014C46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>R5s211642 (NR_FR1 8.1.6.1.2.1.NR5GC),</w:t>
            </w:r>
          </w:p>
          <w:p w14:paraId="6E23ABCB" w14:textId="765D167C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>R5s211655 (NR_FR1 9.1.9.5.NR5GC)</w:t>
            </w:r>
            <w:r w:rsidR="00B73CC9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</w:t>
            </w: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, </w:t>
            </w:r>
          </w:p>
          <w:p w14:paraId="4E58F233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R5s211658 (NR_FR1 11.3.1.NR5GC), </w:t>
            </w:r>
          </w:p>
          <w:p w14:paraId="3856549B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R5s211674 (NR_FR1 8.1.6.1.2.9.NR5GC), </w:t>
            </w:r>
          </w:p>
          <w:p w14:paraId="75BB1DEE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R5s211676 (NR_FR1 8.1.6.1.2.7.NR5GC), </w:t>
            </w:r>
          </w:p>
          <w:p w14:paraId="14D7FA93" w14:textId="43853B34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R5s211698 (NR_FR1 7.1.1.11.1.NR5GC), </w:t>
            </w:r>
          </w:p>
          <w:p w14:paraId="0FC54A4B" w14:textId="0EFE06CD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73030">
              <w:rPr>
                <w:rFonts w:ascii="Arial" w:hAnsi="Arial"/>
                <w:snapToGrid w:val="0"/>
                <w:color w:val="000000"/>
                <w:lang w:val="pt-BR" w:eastAsia="de-DE"/>
              </w:rPr>
              <w:t>R5s211706 (NR_FR1 11.1.5.NR5GC)</w:t>
            </w:r>
            <w:r w:rsidR="00673030" w:rsidRPr="00673030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="00673030" w:rsidRPr="00673030">
              <w:rPr>
                <w:rFonts w:ascii="Arial" w:hAnsi="Arial"/>
                <w:snapToGrid w:val="0"/>
                <w:color w:val="000000"/>
                <w:lang w:val="pt-BR" w:eastAsia="de-DE"/>
              </w:rPr>
              <w:t>(partially implemented)</w:t>
            </w:r>
          </w:p>
          <w:p w14:paraId="7512CD04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6D80D44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>R5s211579 (NR_FR2 8.1.1.4.1.NR5GC),</w:t>
            </w:r>
          </w:p>
          <w:p w14:paraId="419B6144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>R5s211590 (NR_FR2 7.1.1.1.2.NR5GC),</w:t>
            </w:r>
          </w:p>
          <w:p w14:paraId="158CC98D" w14:textId="3BBBEA1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>R5s211650 (NR_FR2 8.1.5.2.2.NR5GC)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</w:p>
          <w:p w14:paraId="6173B572" w14:textId="2E778F29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>R5s211570 (IMS 8.37.NR5GC),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>R5s211582 (IMS 8.27.NR5GC),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>R5s211703 (IMS 8.36.NR5GC)</w:t>
            </w:r>
          </w:p>
          <w:p w14:paraId="6496A081" w14:textId="77777777" w:rsidR="006D7912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3ED07A41" w14:textId="322DA9FC" w:rsidR="00FA424C" w:rsidRDefault="006D7912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>R5s211359 (MCX 6.2.1.MCPTT), R5s211377 (MCX 6.2.15.MCPTT),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6D791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R5s211381 (MCX 6.2.17.MCPTT), </w:t>
            </w:r>
          </w:p>
          <w:p w14:paraId="0B7C7B7A" w14:textId="77777777" w:rsidR="00FA424C" w:rsidRDefault="00FA424C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391A0F8A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R5s211312 (NR_FR2 9.1.5.1.3a.NR5GC), </w:t>
            </w:r>
          </w:p>
          <w:p w14:paraId="30891B72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R5s211314 (NR_FR2 9.1.5.1.9.NR5GC), </w:t>
            </w:r>
          </w:p>
          <w:p w14:paraId="5DFA6CD2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R5s211316 (NR_FR2 9.1.6.1.2.NR5GC), </w:t>
            </w:r>
          </w:p>
          <w:p w14:paraId="68B1FCB1" w14:textId="23F61BF4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>R5s211318 (NR_FR2 9.1.7.1.NR5GC),</w:t>
            </w:r>
          </w:p>
          <w:p w14:paraId="31575351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R5s211496 (NR_FR2 8.1.5.4.1.NR5GC), </w:t>
            </w:r>
          </w:p>
          <w:p w14:paraId="49E6A984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R5s211498 (NR_FR2 7.1.3.5.4.NR5GC), </w:t>
            </w:r>
          </w:p>
          <w:p w14:paraId="352A72A9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R5s211500 (NR_FR2 7.1.3.5.1.NR5GC), </w:t>
            </w:r>
          </w:p>
          <w:p w14:paraId="45256A36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R5s211502 (NR_FR2 7.1.3.1.1.NR5GC), </w:t>
            </w:r>
          </w:p>
          <w:p w14:paraId="0BD4B02E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R5s211504 (NR_FR2 7.1.3.1.2.NR5GC), </w:t>
            </w:r>
          </w:p>
          <w:p w14:paraId="7C458D5C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R5s211511 (NR_FR2 7.1.3.4.1.NR5GC), </w:t>
            </w:r>
          </w:p>
          <w:p w14:paraId="0E087341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R5s211513 (NR_FR2 8.1.5.1.1.NR5GC), </w:t>
            </w:r>
          </w:p>
          <w:p w14:paraId="53CECFD0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R5s211516 (NR_FR2 10.1.3.2.NR5GC), </w:t>
            </w:r>
          </w:p>
          <w:p w14:paraId="727E3CE5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R5s211518 (NR_FR2 8.1.5.6.3.NR5GC), </w:t>
            </w:r>
          </w:p>
          <w:p w14:paraId="5A4319E3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R5s211520 (NR_FR2 8.1.1.3.1.NR5GC), </w:t>
            </w:r>
          </w:p>
          <w:p w14:paraId="339B1C09" w14:textId="30E4274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>R5s211522 (NR_FR2 7.1.1.1.6.NR5GC),</w:t>
            </w:r>
          </w:p>
          <w:p w14:paraId="3EBF8356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R5s211556 (NR_FR2 6.1.2.1.NR5GC), </w:t>
            </w:r>
          </w:p>
          <w:p w14:paraId="2A363F2F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lastRenderedPageBreak/>
              <w:t>R5s211557 (NR_FR2 6.1.2.17.NR5GC),</w:t>
            </w:r>
          </w:p>
          <w:p w14:paraId="12D2E1EE" w14:textId="5C2E0335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R5s211558 (NR_FR2 7.1.1.2.1.NR5GC), </w:t>
            </w:r>
          </w:p>
          <w:p w14:paraId="027F2100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R5s211559 (NR_FR2 7.1.2.3.3.NR5GC), </w:t>
            </w:r>
          </w:p>
          <w:p w14:paraId="3EA1EAD8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R5s211560 (NR_FR2 7.1.2.3.4.NR5GC), </w:t>
            </w:r>
          </w:p>
          <w:p w14:paraId="7CFDE2C6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R5s211561 (NR_FR2 7.1.2.3.11.NR5GC), </w:t>
            </w:r>
          </w:p>
          <w:p w14:paraId="001FB9F8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R5s211562 (NR_FR2 9.1.1.3.NR5GC), </w:t>
            </w:r>
          </w:p>
          <w:p w14:paraId="3BC3AD47" w14:textId="26029C04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>R5s211563 (NR_FR2 9.1.1.6.NR5GC),</w:t>
            </w:r>
          </w:p>
          <w:p w14:paraId="6ACF56F0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R5s211644 (NR_FR2 8.1.2.1.5.1.NR5GC), </w:t>
            </w:r>
          </w:p>
          <w:p w14:paraId="587F1E98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R5s211646 (NR_FR2 8.1.5.6.5.1.NR5GC), </w:t>
            </w:r>
          </w:p>
          <w:p w14:paraId="4D281BEB" w14:textId="2F472C66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>R5s211648 (NR_FR2 8.1.2.1.1.NR5GC)</w:t>
            </w:r>
          </w:p>
          <w:p w14:paraId="6349A443" w14:textId="1B2F8824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98692D7" w14:textId="1CAD2A42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>R5s211339 (IMS 8.41.NR5GC),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>R5s211532 (IMS 8.29.NR5GC),</w:t>
            </w:r>
          </w:p>
          <w:p w14:paraId="3A3AF148" w14:textId="1FC58962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>R5s211573 (IMS 8.31.NR5GC)</w:t>
            </w:r>
          </w:p>
          <w:p w14:paraId="73A0E240" w14:textId="7777777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E7ED2DA" w14:textId="4A27AD80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R5s211195 (MCX 6.1.1.4.MCPTT), R5s211197 (MCX 6.1.1.8.MCPTT), </w:t>
            </w:r>
          </w:p>
          <w:p w14:paraId="67F8F73B" w14:textId="4BB03097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R5s211199 (MCX 6.1.1.9.MCPTT), R5s211201 (MCX 6.1.1.11.MCPTT), </w:t>
            </w:r>
          </w:p>
          <w:p w14:paraId="676384F3" w14:textId="682E7E62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R5s211203 (MCX 6.1.1.12.MCPTT), R5s211205 (MCX 6.1.1.13.MCPTT), </w:t>
            </w:r>
          </w:p>
          <w:p w14:paraId="6F5D74C8" w14:textId="5AB37534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R5s211207 (MCX 6.1.1.14.MCPTT), R5s211209 (MCX 6.1.2.7.MCPTT), </w:t>
            </w:r>
          </w:p>
          <w:p w14:paraId="530E9327" w14:textId="31A4328B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R5s211211 (MCX 6.1.2.8.MCPTT), R5s211213 (MCX 6.1.2.9.MCPTT), </w:t>
            </w:r>
          </w:p>
          <w:p w14:paraId="610D876D" w14:textId="0333D27F" w:rsidR="00DC044A" w:rsidRDefault="00DC044A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>R5s211215 (MCX 6.1.2.10.MCPTT), R5s211217 (MCX 6.1.2.11.MCPTT),</w:t>
            </w:r>
          </w:p>
          <w:p w14:paraId="3E9D1DA0" w14:textId="78838266" w:rsidR="007B34A5" w:rsidRPr="00392910" w:rsidRDefault="00DC044A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DC044A">
              <w:rPr>
                <w:rFonts w:ascii="Arial" w:hAnsi="Arial"/>
                <w:snapToGrid w:val="0"/>
                <w:color w:val="000000"/>
                <w:lang w:val="pt-BR" w:eastAsia="de-DE"/>
              </w:rPr>
              <w:t>R5s211219 (MCX 6.1.2.12.MCPTT), R5s211361 (MCX 6.2.2.MCPTT), R5s211363 (MCX 6.2.3.MCPTT), R5s211365 (MCX 6.2.4.MCPTT), R5s211367 (MCX 6.2.5.MCPTT), R5s211369 (MCX 6.2.6.MCPTT), R5s211371 (MCX 6.2.7.MCPTT), R5s211373 (MCX 6.2.8.MCPTT)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</w:p>
          <w:p w14:paraId="10A6D044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698DF432" w14:textId="11602CCE" w:rsidR="006B061D" w:rsidRDefault="00B73CC9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0843BE">
              <w:rPr>
                <w:rFonts w:ascii="Arial" w:hAnsi="Arial" w:cs="Arial"/>
                <w:color w:val="000000"/>
                <w:lang w:val="pt-BR"/>
              </w:rPr>
              <w:t>R5s201</w:t>
            </w:r>
            <w:r>
              <w:rPr>
                <w:rFonts w:ascii="Arial" w:hAnsi="Arial" w:cs="Arial"/>
                <w:color w:val="000000"/>
                <w:lang w:val="pt-BR"/>
              </w:rPr>
              <w:t>16</w:t>
            </w:r>
            <w:r w:rsidRPr="000843BE">
              <w:rPr>
                <w:rFonts w:ascii="Arial" w:hAnsi="Arial" w:cs="Arial"/>
                <w:color w:val="000000"/>
                <w:lang w:val="pt-BR"/>
              </w:rPr>
              <w:t>9</w:t>
            </w:r>
            <w:r>
              <w:rPr>
                <w:rFonts w:ascii="Arial" w:hAnsi="Arial" w:cs="Arial"/>
                <w:color w:val="000000"/>
                <w:lang w:val="pt-BR"/>
              </w:rPr>
              <w:t xml:space="preserve"> (partially implemented), </w:t>
            </w:r>
            <w:r w:rsidR="000843BE" w:rsidRPr="000843BE">
              <w:rPr>
                <w:rFonts w:ascii="Arial" w:hAnsi="Arial" w:cs="Arial"/>
                <w:color w:val="000000"/>
                <w:lang w:val="pt-BR"/>
              </w:rPr>
              <w:t>R5s201239, R5s201439, R5s210868, R5s210869, R5s210871, R5s210949, R5s211257, R5s211261, R5s211262, R5s211263, R5s211280, R5s211281, R5s211298, R5s211299, R5s211301, R5s211302, R5s211303, R5s211306, R5s211307, R5s211308, R5s211325, R5s211326, R5s211328, R5s211329, R5s211330, R5s211333, R5s211335, R5s211336, R5s211341, R5s211342, R5s211343, R5s211344, R5s211349, R5s211350, R5s211351, R5s211352, R5s211353, R5s211354, R5s211357, R5s211358, R5s211399, R5s211469, R5s211470, R5s211471, R5s211474, R5s211475, R5s211478, R5s211479, R5s211480, R5s211481, R5s211482, R5s211483, R5s211486, R5s211487, R5s211488, R5s211489, R5s211495, R5s211506, R5s211508, R5s211509, R5s211510, R5s211515, R5s211524, R5s211525, R5s211526, R5s211528, R5s211537, R5s211578, R5s211581, R5s211588, R5s211589, R5s211591, R5s211597, R5s211603, R5s211608, R5s211609, R5s211622, R5s211625, R5s211626, R5s211654, R5s211657, R5s211664, R5s211665, R5s211666, R5s211668, R5s211669, R5s211670, R5s211673, R5s211690</w:t>
            </w:r>
          </w:p>
          <w:p w14:paraId="477D5D7C" w14:textId="77777777" w:rsidR="000843BE" w:rsidRDefault="000843BE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735F33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4857AB94" w14:textId="77777777" w:rsidR="006B061D" w:rsidRDefault="000843BE" w:rsidP="00BA3330">
            <w:pPr>
              <w:spacing w:after="0"/>
              <w:rPr>
                <w:rFonts w:ascii="Arial" w:hAnsi="Arial"/>
                <w:lang w:val="pt-BR"/>
              </w:rPr>
            </w:pPr>
            <w:r w:rsidRPr="000843BE">
              <w:rPr>
                <w:rFonts w:ascii="Arial" w:hAnsi="Arial"/>
                <w:lang w:val="pt-BR"/>
              </w:rPr>
              <w:t xml:space="preserve">R5s211538 </w:t>
            </w:r>
          </w:p>
          <w:p w14:paraId="0D7B069F" w14:textId="134B3C5E" w:rsidR="000843BE" w:rsidRPr="00392910" w:rsidRDefault="000843BE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Test cases made verifiable:</w:t>
            </w:r>
          </w:p>
        </w:tc>
        <w:tc>
          <w:tcPr>
            <w:tcW w:w="6773" w:type="dxa"/>
          </w:tcPr>
          <w:p w14:paraId="0B8A63F4" w14:textId="1F7BDA07" w:rsidR="00BB2B12" w:rsidRPr="005D6060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E282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Idle Mode</w:t>
            </w:r>
            <w:r w:rsidR="00F7056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 xml:space="preserve"> NPN Rel-16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0D7D5A" w:rsidRPr="000D7D5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6.5.1.1</w:t>
            </w:r>
            <w:r w:rsidR="000D7D5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0D7D5A" w:rsidRPr="000D7D5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, 6.5.1.2</w:t>
            </w:r>
            <w:r w:rsidR="000D7D5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0D7D5A" w:rsidRPr="000D7D5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, 6.5.1.3</w:t>
            </w:r>
            <w:r w:rsidR="000D7D5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0D7D5A" w:rsidRPr="000D7D5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, 6.5.2.4</w:t>
            </w:r>
            <w:r w:rsidR="000D7D5A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1E282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F70569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270C8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Rel-15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7.1.1.</w:t>
            </w:r>
            <w:r w:rsidR="00504AC0">
              <w:rPr>
                <w:rFonts w:ascii="Arial" w:hAnsi="Arial" w:cs="Arial"/>
                <w:sz w:val="20"/>
                <w:szCs w:val="20"/>
                <w:lang w:val="en-US"/>
              </w:rPr>
              <w:t>10.2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D6BB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PDCP</w:t>
            </w:r>
            <w:r w:rsidR="00F70569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MobEnh Rel-16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7.1.3.4.</w:t>
            </w:r>
            <w:r w:rsidR="00504AC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="0016452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64527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="00164527" w:rsidRPr="0016452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504AC0" w:rsidRPr="00504AC0">
              <w:rPr>
                <w:rFonts w:ascii="Arial" w:hAnsi="Arial" w:cs="Arial"/>
                <w:sz w:val="20"/>
                <w:szCs w:val="20"/>
                <w:lang w:val="en-US"/>
              </w:rPr>
              <w:t>8.1.1.3.7b</w:t>
            </w:r>
            <w:r w:rsidR="00504AC0">
              <w:rPr>
                <w:rFonts w:ascii="Arial" w:hAnsi="Arial" w:cs="Arial"/>
                <w:sz w:val="20"/>
                <w:szCs w:val="20"/>
                <w:lang w:val="en-US"/>
              </w:rPr>
              <w:t xml:space="preserve"> (FR1), </w:t>
            </w:r>
            <w:r w:rsidR="00504AC0" w:rsidRPr="00504AC0">
              <w:rPr>
                <w:rFonts w:ascii="Arial" w:hAnsi="Arial" w:cs="Arial"/>
                <w:sz w:val="20"/>
                <w:szCs w:val="20"/>
                <w:lang w:val="en-US"/>
              </w:rPr>
              <w:t>8.1.4.</w:t>
            </w:r>
            <w:r w:rsidR="00504AC0"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  <w:r w:rsidR="00504AC0" w:rsidRPr="00504AC0">
              <w:rPr>
                <w:rFonts w:ascii="Arial" w:hAnsi="Arial" w:cs="Arial"/>
                <w:sz w:val="20"/>
                <w:szCs w:val="20"/>
                <w:lang w:val="en-US"/>
              </w:rPr>
              <w:t>9.1</w:t>
            </w:r>
            <w:r w:rsidR="00504AC0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504AC0" w:rsidRPr="00504AC0">
              <w:rPr>
                <w:rFonts w:ascii="Arial" w:hAnsi="Arial" w:cs="Arial"/>
                <w:sz w:val="20"/>
                <w:szCs w:val="20"/>
                <w:lang w:val="en-US"/>
              </w:rPr>
              <w:t>, 8.1.4.</w:t>
            </w:r>
            <w:r w:rsidR="00504AC0"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  <w:r w:rsidR="00504AC0" w:rsidRPr="00504AC0">
              <w:rPr>
                <w:rFonts w:ascii="Arial" w:hAnsi="Arial" w:cs="Arial"/>
                <w:sz w:val="20"/>
                <w:szCs w:val="20"/>
                <w:lang w:val="en-US"/>
              </w:rPr>
              <w:t>9.2</w:t>
            </w:r>
            <w:r w:rsidR="00504AC0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504AC0" w:rsidRPr="00504AC0">
              <w:rPr>
                <w:rFonts w:ascii="Arial" w:hAnsi="Arial" w:cs="Arial"/>
                <w:sz w:val="20"/>
                <w:szCs w:val="20"/>
                <w:lang w:val="en-US"/>
              </w:rPr>
              <w:t>, 8.1.4.</w:t>
            </w:r>
            <w:r w:rsidR="00504AC0"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  <w:r w:rsidR="00504AC0" w:rsidRPr="00504AC0">
              <w:rPr>
                <w:rFonts w:ascii="Arial" w:hAnsi="Arial" w:cs="Arial"/>
                <w:sz w:val="20"/>
                <w:szCs w:val="20"/>
                <w:lang w:val="en-US"/>
              </w:rPr>
              <w:t>9.3</w:t>
            </w:r>
            <w:r w:rsidR="00504AC0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5D6060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5D6060" w:rsidRPr="005D6060">
              <w:rPr>
                <w:rFonts w:ascii="Arial" w:hAnsi="Arial" w:cs="Arial"/>
                <w:sz w:val="20"/>
                <w:szCs w:val="20"/>
                <w:lang w:val="en-US"/>
              </w:rPr>
              <w:t>8.2.2.3.2</w:t>
            </w:r>
            <w:r w:rsidR="005D6060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5D6060" w:rsidRPr="005D6060">
              <w:rPr>
                <w:rFonts w:ascii="Arial" w:hAnsi="Arial" w:cs="Arial"/>
                <w:sz w:val="20"/>
                <w:szCs w:val="20"/>
                <w:lang w:val="en-US"/>
              </w:rPr>
              <w:t>8.2.7.2.1</w:t>
            </w:r>
            <w:r w:rsidR="00CA323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A3231" w:rsidRP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</w:t>
            </w:r>
            <w:r w:rsid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MobEnh Rel-16</w:t>
            </w:r>
            <w:r w:rsidR="00CA3231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504AC0" w:rsidRPr="00504AC0">
              <w:rPr>
                <w:rFonts w:ascii="Arial" w:hAnsi="Arial" w:cs="Arial"/>
                <w:sz w:val="20"/>
                <w:szCs w:val="20"/>
                <w:lang w:val="en-US"/>
              </w:rPr>
              <w:t>8.1.4.3.5</w:t>
            </w:r>
            <w:r w:rsidR="00504AC0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504AC0" w:rsidRPr="00504AC0">
              <w:rPr>
                <w:rFonts w:ascii="Arial" w:hAnsi="Arial" w:cs="Arial"/>
                <w:sz w:val="20"/>
                <w:szCs w:val="20"/>
                <w:lang w:val="en-US"/>
              </w:rPr>
              <w:t>8.1.4.4.4</w:t>
            </w:r>
            <w:r w:rsidR="00504AC0">
              <w:rPr>
                <w:rFonts w:ascii="Arial" w:hAnsi="Arial" w:cs="Arial"/>
                <w:sz w:val="20"/>
                <w:szCs w:val="20"/>
                <w:lang w:val="en-US"/>
              </w:rPr>
              <w:t xml:space="preserve"> (FR1), </w:t>
            </w:r>
            <w:r w:rsidR="00A149FE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5D6060" w:rsidRP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</w:t>
            </w:r>
            <w:r w:rsidR="005D606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SON-MDT Rel-16</w:t>
            </w:r>
            <w:r w:rsidR="005D6060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5D6060" w:rsidRPr="005D6060">
              <w:rPr>
                <w:rFonts w:ascii="Arial" w:hAnsi="Arial" w:cs="Arial"/>
                <w:sz w:val="20"/>
                <w:szCs w:val="20"/>
                <w:lang w:val="en-US"/>
              </w:rPr>
              <w:t>8.1.6.4.1</w:t>
            </w:r>
            <w:r w:rsidR="005D6060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5D6060" w:rsidRPr="005D6060">
              <w:rPr>
                <w:rFonts w:ascii="Arial" w:hAnsi="Arial" w:cs="Arial"/>
                <w:sz w:val="20"/>
                <w:szCs w:val="20"/>
                <w:lang w:val="en-US"/>
              </w:rPr>
              <w:t>8.1.6.1.4.6</w:t>
            </w:r>
            <w:r w:rsidR="005D6060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5D6060" w:rsidRPr="005D6060">
              <w:rPr>
                <w:rFonts w:ascii="Arial" w:hAnsi="Arial" w:cs="Arial"/>
                <w:sz w:val="20"/>
                <w:szCs w:val="20"/>
                <w:lang w:val="en-US"/>
              </w:rPr>
              <w:t>, 8.1.6.1.4.7</w:t>
            </w:r>
            <w:r w:rsidR="005D6060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5D6060" w:rsidRPr="005D6060">
              <w:rPr>
                <w:rFonts w:ascii="Arial" w:hAnsi="Arial" w:cs="Arial"/>
                <w:sz w:val="20"/>
                <w:szCs w:val="20"/>
                <w:lang w:val="en-US"/>
              </w:rPr>
              <w:t>, 8.1.6.1.4.8</w:t>
            </w:r>
            <w:r w:rsidR="005D6060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5D6060" w:rsidRP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lastRenderedPageBreak/>
              <w:t xml:space="preserve">RRC </w:t>
            </w:r>
            <w:r w:rsidR="005D606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NPN Rel-16</w:t>
            </w:r>
            <w:r w:rsidR="005D6060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5D6060" w:rsidRPr="005D6060">
              <w:rPr>
                <w:rFonts w:ascii="Arial" w:hAnsi="Arial" w:cs="Arial"/>
                <w:sz w:val="20"/>
                <w:szCs w:val="20"/>
                <w:lang w:val="en-US"/>
              </w:rPr>
              <w:t>8.1.7.1.1</w:t>
            </w:r>
            <w:r w:rsidR="005D606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1D6BB6" w:rsidRPr="001D6BB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270C8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eNS Rel-16</w:t>
            </w:r>
            <w:r w:rsidR="00317F32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5D6060" w:rsidRPr="005D6060">
              <w:rPr>
                <w:rFonts w:ascii="Arial" w:hAnsi="Arial" w:cs="Arial"/>
                <w:sz w:val="20"/>
                <w:szCs w:val="20"/>
                <w:lang w:val="en-US"/>
              </w:rPr>
              <w:t>9.1.10.2, 9.1.10.3</w:t>
            </w:r>
            <w:r w:rsidR="00EA0FB5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="00270C8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11.3.1a, 11.3.5</w:t>
            </w:r>
          </w:p>
          <w:p w14:paraId="57294A2D" w14:textId="3CFF3BF9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="009F5E95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4A05A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13481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DA4D4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SON-MDT Rel-16</w:t>
            </w:r>
            <w:r w:rsidR="009F5E95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9F5E9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A4D4B" w:rsidRPr="00DA4D4B">
              <w:rPr>
                <w:rFonts w:ascii="Arial" w:hAnsi="Arial" w:cs="Arial"/>
                <w:sz w:val="20"/>
                <w:szCs w:val="20"/>
                <w:lang w:val="en-US"/>
              </w:rPr>
              <w:t>8.1.6.2.1</w:t>
            </w:r>
            <w:r w:rsidR="0013481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34812" w:rsidRP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</w:t>
            </w:r>
            <w:r w:rsidR="00D2645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SRVCC</w:t>
            </w:r>
            <w:r w:rsidR="0013481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134812" w:rsidRPr="00E628E7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13481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26452" w:rsidRPr="00D26452">
              <w:rPr>
                <w:rFonts w:ascii="Arial" w:hAnsi="Arial" w:cs="Arial"/>
                <w:sz w:val="20"/>
                <w:szCs w:val="20"/>
                <w:lang w:val="en-US"/>
              </w:rPr>
              <w:t>8.1.3.2.6</w:t>
            </w:r>
            <w:r w:rsidR="00D26452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D26452" w:rsidRPr="00D26452">
              <w:rPr>
                <w:rFonts w:ascii="Arial" w:hAnsi="Arial" w:cs="Arial"/>
                <w:sz w:val="20"/>
                <w:szCs w:val="20"/>
                <w:lang w:val="en-US"/>
              </w:rPr>
              <w:t>, 8.1.3.2.7</w:t>
            </w:r>
            <w:r w:rsidR="00D26452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D26452" w:rsidRPr="00D26452">
              <w:rPr>
                <w:rFonts w:ascii="Arial" w:hAnsi="Arial" w:cs="Arial"/>
                <w:sz w:val="20"/>
                <w:szCs w:val="20"/>
                <w:lang w:val="en-US"/>
              </w:rPr>
              <w:t>, 8.1.3.2.8</w:t>
            </w:r>
            <w:r w:rsidR="00D26452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</w:p>
          <w:p w14:paraId="56CFBD6F" w14:textId="719B0E82" w:rsidR="0053726A" w:rsidRPr="006242CD" w:rsidRDefault="00BB2B12" w:rsidP="001263A5">
            <w:pPr>
              <w:pStyle w:val="NormalWeb"/>
              <w:spacing w:before="120" w:beforeAutospacing="0"/>
              <w:rPr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ENDC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15FA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270C8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7A205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MobEnh Rel-16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A2057" w:rsidRPr="007A2057">
              <w:rPr>
                <w:rFonts w:ascii="Arial" w:hAnsi="Arial" w:cs="Arial"/>
                <w:sz w:val="20"/>
                <w:szCs w:val="20"/>
                <w:lang w:val="en-US"/>
              </w:rPr>
              <w:t>8.2.3.18.1</w:t>
            </w:r>
            <w:r w:rsidR="007A2057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7A2057" w:rsidRPr="007A2057">
              <w:rPr>
                <w:rFonts w:ascii="Arial" w:hAnsi="Arial" w:cs="Arial"/>
                <w:sz w:val="20"/>
                <w:szCs w:val="20"/>
                <w:lang w:val="en-US"/>
              </w:rPr>
              <w:t>, 8.2.3.18.2</w:t>
            </w:r>
            <w:r w:rsidR="007A2057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6703BC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F6C0A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53211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</w:t>
            </w:r>
            <w:r w:rsidR="00532119" w:rsidRPr="0053211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7.4a, 7.6a, 7.16, 7.17, 7.20, 7.21, 7.22, 7.23, 7.24, 7.24a, 7.24b</w:t>
            </w:r>
            <w:r w:rsidR="00532119" w:rsidRPr="0053211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 w:rsidR="002F63B0" w:rsidRP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Supplementary Service</w:t>
            </w:r>
            <w:r w:rsidR="00F20A18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s</w:t>
            </w:r>
            <w:r w:rsidR="002F63B0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2F63B0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532119" w:rsidRPr="0053211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8.1, 8.2, 8.3, 8.4, 8.5, 8.6, 8.7, 8.8, 8.9, 8.11, 8.13, 8.15, 8.17, 8.18, 8.19, 8.21, 8.22, 8.23, 8.24, 8.25</w:t>
            </w:r>
            <w:r w:rsidR="0053211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 w:rsidR="0053211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Emergency Calls</w:t>
            </w:r>
            <w:r w:rsidR="00532119" w:rsidRPr="0053211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: </w:t>
            </w:r>
            <w:r w:rsidR="0053211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10.3</w:t>
            </w:r>
            <w:r w:rsidR="0053211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 w:rsidR="006242CD">
              <w:rPr>
                <w:rStyle w:val="Strong"/>
                <w:b w:val="0"/>
                <w:bCs w:val="0"/>
                <w:lang w:val="en-US"/>
              </w:rPr>
              <w:br/>
            </w:r>
            <w:r w:rsidR="006242CD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POS</w:t>
            </w:r>
            <w:r w:rsidR="006242CD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="006242CD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FA3ACF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NR POS Rel-16</w:t>
            </w:r>
            <w:r w:rsidR="006242CD" w:rsidRPr="006242CD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9.3.4.2.22s</w:t>
            </w:r>
            <w:r w:rsidR="006242CD">
              <w:rPr>
                <w:rStyle w:val="Strong"/>
                <w:b w:val="0"/>
                <w:bCs w:val="0"/>
                <w:lang w:val="en-US"/>
              </w:rPr>
              <w:br/>
            </w:r>
            <w:r w:rsidR="00532119">
              <w:rPr>
                <w:rStyle w:val="Strong"/>
                <w:b w:val="0"/>
                <w:bCs w:val="0"/>
                <w:lang w:val="en-US"/>
              </w:rPr>
              <w:br/>
            </w:r>
            <w:r w:rsidR="0053726A"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MCX_IPCAN</w:t>
            </w:r>
            <w:r w:rsidR="0053726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test suite</w:t>
            </w:r>
            <w:r w:rsidR="0053726A"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C15FA0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Client Configuration</w:t>
            </w:r>
            <w:r w:rsidR="00C15FA0"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9E0B80" w:rsidRPr="009E0B80">
              <w:rPr>
                <w:rFonts w:ascii="Arial" w:hAnsi="Arial" w:cs="Arial"/>
                <w:sz w:val="20"/>
                <w:szCs w:val="20"/>
                <w:lang w:val="en-US" w:eastAsia="en-US"/>
              </w:rPr>
              <w:t>5.7.MCPTT</w:t>
            </w:r>
            <w:r w:rsidR="00C15FA0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br/>
            </w:r>
            <w:r w:rsidR="0053726A"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Group Call</w:t>
            </w:r>
            <w:r w:rsidR="0053726A"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9E0B80" w:rsidRPr="009E0B80">
              <w:rPr>
                <w:rFonts w:ascii="Arial" w:hAnsi="Arial" w:cs="Arial"/>
                <w:sz w:val="20"/>
                <w:szCs w:val="20"/>
                <w:lang w:val="en-US" w:eastAsia="en-US"/>
              </w:rPr>
              <w:t>6.1.1.15.MCPTT, 6.1.1.16.MCPTT</w:t>
            </w:r>
            <w:r w:rsidR="0053726A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53726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Private</w:t>
            </w:r>
            <w:r w:rsidR="0053726A"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Call</w:t>
            </w:r>
            <w:r w:rsidR="0053726A"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9E0B80" w:rsidRPr="009E0B80">
              <w:rPr>
                <w:rFonts w:ascii="Arial" w:hAnsi="Arial" w:cs="Arial"/>
                <w:sz w:val="20"/>
                <w:szCs w:val="20"/>
                <w:lang w:val="en-US" w:eastAsia="en-US"/>
              </w:rPr>
              <w:t>6.2.23.MCPTT, 6.2.25.MCPTT, 6.2.26.MCPTT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28872DB7" w14:textId="77777777" w:rsidR="00A40428" w:rsidRDefault="00A40428" w:rsidP="00A40428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6517F2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143CB8">
              <w:rPr>
                <w:rFonts w:ascii="Arial" w:hAnsi="Arial" w:cs="Arial"/>
                <w:sz w:val="20"/>
                <w:szCs w:val="20"/>
                <w:lang w:val="en-US"/>
              </w:rPr>
              <w:t>8.2.3.11.3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  <w:t>Multilayer</w:t>
            </w:r>
            <w:r w:rsidRPr="006517F2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43CB8">
              <w:rPr>
                <w:rFonts w:ascii="Arial" w:hAnsi="Arial" w:cs="Arial"/>
                <w:sz w:val="20"/>
                <w:szCs w:val="20"/>
                <w:lang w:val="en-US"/>
              </w:rPr>
              <w:t>11.6.1</w:t>
            </w:r>
          </w:p>
          <w:p w14:paraId="64F195A7" w14:textId="77777777" w:rsidR="00A40428" w:rsidRDefault="00A40428" w:rsidP="00A40428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_IRAT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6517F2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>
              <w:t xml:space="preserve"> </w:t>
            </w:r>
            <w:r w:rsidRPr="00143CB8">
              <w:rPr>
                <w:rFonts w:ascii="Arial" w:hAnsi="Arial" w:cs="Arial"/>
                <w:sz w:val="20"/>
                <w:szCs w:val="20"/>
                <w:lang w:val="en-US"/>
              </w:rPr>
              <w:t>8.1.6.3.1.3, 8.1.6.3.2.3, 8.1.6.3.3.3, 8.1.6.3.4.3</w:t>
            </w:r>
          </w:p>
          <w:p w14:paraId="23070F25" w14:textId="77777777" w:rsidR="00A40428" w:rsidRPr="003A41CA" w:rsidRDefault="00A40428" w:rsidP="00A40428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POS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NR POS Rel-16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43CB8">
              <w:rPr>
                <w:rFonts w:ascii="Arial" w:hAnsi="Arial" w:cs="Arial"/>
                <w:sz w:val="20"/>
                <w:szCs w:val="20"/>
                <w:lang w:val="en-US"/>
              </w:rPr>
              <w:t>9.3.4.1.20s, 9.3.4.1.21s, 9.3.4.2.20s, 9.3.4.2.21s</w:t>
            </w:r>
          </w:p>
          <w:p w14:paraId="52440E66" w14:textId="60DCD25C" w:rsidR="00A40428" w:rsidRDefault="00A40428" w:rsidP="00A40428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MCX_IPCAN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test suite</w:t>
            </w: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Client Configuration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Pr="00143CB8">
              <w:rPr>
                <w:rFonts w:ascii="Arial" w:hAnsi="Arial" w:cs="Arial"/>
                <w:sz w:val="20"/>
                <w:szCs w:val="20"/>
                <w:lang w:val="en-US" w:eastAsia="en-US"/>
              </w:rPr>
              <w:t>5.1.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MC</w:t>
            </w:r>
            <w:r w:rsidRPr="00143CB8">
              <w:rPr>
                <w:rFonts w:ascii="Arial" w:hAnsi="Arial" w:cs="Arial"/>
                <w:sz w:val="20"/>
                <w:szCs w:val="20"/>
                <w:lang w:val="en-US" w:eastAsia="en-US"/>
              </w:rPr>
              <w:t>Data, 5.1.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MC</w:t>
            </w:r>
            <w:r w:rsidRPr="00143CB8">
              <w:rPr>
                <w:rFonts w:ascii="Arial" w:hAnsi="Arial" w:cs="Arial"/>
                <w:sz w:val="20"/>
                <w:szCs w:val="20"/>
                <w:lang w:val="en-US" w:eastAsia="en-US"/>
              </w:rPr>
              <w:t>Video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Group Call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Pr="00143CB8">
              <w:rPr>
                <w:rFonts w:ascii="Arial" w:hAnsi="Arial" w:cs="Arial"/>
                <w:sz w:val="20"/>
                <w:szCs w:val="20"/>
                <w:lang w:val="en-US" w:eastAsia="en-US"/>
              </w:rPr>
              <w:t>6.1.1.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MC</w:t>
            </w:r>
            <w:r w:rsidRPr="00143CB8">
              <w:rPr>
                <w:rFonts w:ascii="Arial" w:hAnsi="Arial" w:cs="Arial"/>
                <w:sz w:val="20"/>
                <w:szCs w:val="20"/>
                <w:lang w:val="en-US" w:eastAsia="en-US"/>
              </w:rPr>
              <w:t>Data, 6.1.2.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MC</w:t>
            </w:r>
            <w:r w:rsidRPr="00143CB8">
              <w:rPr>
                <w:rFonts w:ascii="Arial" w:hAnsi="Arial" w:cs="Arial"/>
                <w:sz w:val="20"/>
                <w:szCs w:val="20"/>
                <w:lang w:val="en-US" w:eastAsia="en-US"/>
              </w:rPr>
              <w:t>Data, 6.1.3.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MC</w:t>
            </w:r>
            <w:r w:rsidRPr="00143CB8">
              <w:rPr>
                <w:rFonts w:ascii="Arial" w:hAnsi="Arial" w:cs="Arial"/>
                <w:sz w:val="20"/>
                <w:szCs w:val="20"/>
                <w:lang w:val="en-US" w:eastAsia="en-US"/>
              </w:rPr>
              <w:t>Data, 6.1.4.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MC</w:t>
            </w:r>
            <w:r w:rsidRPr="00143CB8">
              <w:rPr>
                <w:rFonts w:ascii="Arial" w:hAnsi="Arial" w:cs="Arial"/>
                <w:sz w:val="20"/>
                <w:szCs w:val="20"/>
                <w:lang w:val="en-US" w:eastAsia="en-US"/>
              </w:rPr>
              <w:t>Data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MCX_EUTRA 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test suite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All test cases in this test suite are compilable in this delivery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37540DC7" w:rsidR="00BA3330" w:rsidRPr="002F2C46" w:rsidRDefault="00143CB8" w:rsidP="00555838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--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040790F3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ENDC_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11987A5" w14:textId="73984D6A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IMS_EUTRA_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B756CBB" w14:textId="63665509" w:rsidR="00BA3330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2D906B9" w14:textId="0E3E63D7" w:rsidR="003F19BB" w:rsidRPr="003209CE" w:rsidRDefault="003F19BB" w:rsidP="00BA33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IMS_NR5GC_IWD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>
              <w:rPr>
                <w:rFonts w:ascii="Arial" w:hAnsi="Arial" w:cs="Arial"/>
              </w:rPr>
              <w:t>.zip</w:t>
            </w:r>
          </w:p>
          <w:p w14:paraId="5AE390F1" w14:textId="3E72366F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3C4E0F" w14:textId="77823D06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IMS_WLAN_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F8B847F" w14:textId="7CD96851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666B6F4" w14:textId="4CDF893C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LTE_A_PRO_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5D859F08" w14:textId="4BF07C04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LTE_A_R10_R11_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A32E16D" w14:textId="1B50AA1B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 xml:space="preserve">LTE_A_R12 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3CFF058A" w14:textId="42CEBA26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E844B0A" w14:textId="09FE0D67" w:rsidR="00D84FDD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16BFE0" w14:textId="4815073A" w:rsidR="00BB301D" w:rsidRDefault="00BB301D" w:rsidP="00BA3330">
            <w:pPr>
              <w:spacing w:after="0"/>
              <w:rPr>
                <w:rFonts w:ascii="Arial" w:hAnsi="Arial" w:cs="Arial"/>
              </w:rPr>
            </w:pPr>
            <w:r w:rsidRPr="00BB301D">
              <w:rPr>
                <w:rFonts w:ascii="Arial" w:hAnsi="Arial" w:cs="Arial"/>
              </w:rPr>
              <w:t>MCX_EUTRA_IWD_21wk49</w:t>
            </w:r>
            <w:r w:rsidR="00C172BF">
              <w:rPr>
                <w:rFonts w:ascii="Arial" w:hAnsi="Arial" w:cs="Arial"/>
              </w:rPr>
              <w:t>.zip</w:t>
            </w:r>
          </w:p>
          <w:p w14:paraId="78CA6A82" w14:textId="0A25CC2E" w:rsidR="0053726A" w:rsidRDefault="0053726A" w:rsidP="00BA3330">
            <w:pPr>
              <w:spacing w:after="0"/>
              <w:rPr>
                <w:rFonts w:ascii="Arial" w:hAnsi="Arial" w:cs="Arial"/>
              </w:rPr>
            </w:pPr>
            <w:r w:rsidRPr="00003406">
              <w:rPr>
                <w:rFonts w:ascii="Arial" w:hAnsi="Arial" w:cs="Arial"/>
              </w:rPr>
              <w:t>MCX_IP</w:t>
            </w:r>
            <w:r>
              <w:rPr>
                <w:rFonts w:ascii="Arial" w:hAnsi="Arial" w:cs="Arial"/>
              </w:rPr>
              <w:t>CAN</w:t>
            </w:r>
            <w:r w:rsidRPr="00003406">
              <w:rPr>
                <w:rFonts w:ascii="Arial" w:hAnsi="Arial" w:cs="Arial"/>
              </w:rPr>
              <w:t>_IWD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Pr="003209CE">
              <w:rPr>
                <w:rFonts w:ascii="Arial" w:hAnsi="Arial" w:cs="Arial"/>
              </w:rPr>
              <w:t>.zip</w:t>
            </w:r>
          </w:p>
          <w:p w14:paraId="543F722F" w14:textId="4F8C1E98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NBIOT_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210C4DB7" w14:textId="08B16BE7" w:rsidR="00D82AA6" w:rsidRPr="003209CE" w:rsidRDefault="00D82AA6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NR5GC_IRAT_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00E3ABF" w14:textId="26285E28" w:rsidR="00AD12D4" w:rsidRPr="003209CE" w:rsidRDefault="00AD12D4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NR5GC_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Pr="003209CE">
              <w:rPr>
                <w:rFonts w:ascii="Arial" w:hAnsi="Arial" w:cs="Arial"/>
              </w:rPr>
              <w:t>.zip</w:t>
            </w:r>
          </w:p>
          <w:p w14:paraId="6CF0A659" w14:textId="21241F4F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lastRenderedPageBreak/>
              <w:t>POS_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2A9300" w14:textId="6A067A04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SSNITZ_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564BC7" w14:textId="7E3CD400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</w:t>
            </w:r>
            <w:r w:rsidR="009D5DE9">
              <w:rPr>
                <w:rFonts w:ascii="Arial" w:hAnsi="Arial" w:cs="Arial"/>
              </w:rPr>
              <w:t>21wk49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4A5F6E5" w14:textId="77777777" w:rsidR="00BA3330" w:rsidRPr="00873D4F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30F7ABAA" w14:textId="77777777" w:rsidR="00882B58" w:rsidRPr="00882B58" w:rsidRDefault="00882B58" w:rsidP="00882B58">
            <w:pPr>
              <w:spacing w:after="0"/>
              <w:rPr>
                <w:rFonts w:ascii="Arial" w:hAnsi="Arial" w:cs="Arial"/>
              </w:rPr>
            </w:pPr>
            <w:r w:rsidRPr="00882B58">
              <w:rPr>
                <w:rFonts w:ascii="Arial" w:hAnsi="Arial" w:cs="Arial"/>
              </w:rPr>
              <w:t>This delivery analyzed correctly with:</w:t>
            </w:r>
          </w:p>
          <w:p w14:paraId="288166FC" w14:textId="77777777" w:rsidR="00882B58" w:rsidRPr="00882B58" w:rsidRDefault="00882B58" w:rsidP="00882B58">
            <w:pPr>
              <w:spacing w:after="0"/>
              <w:rPr>
                <w:rFonts w:ascii="Arial" w:hAnsi="Arial" w:cs="Arial"/>
              </w:rPr>
            </w:pPr>
            <w:r w:rsidRPr="00882B58">
              <w:rPr>
                <w:rFonts w:ascii="Arial" w:hAnsi="Arial" w:cs="Arial"/>
              </w:rPr>
              <w:t>- Devoteam TTCN-3 Toolbox</w:t>
            </w:r>
          </w:p>
          <w:p w14:paraId="07589D4E" w14:textId="77777777" w:rsidR="00882B58" w:rsidRPr="00882B58" w:rsidRDefault="00882B58" w:rsidP="00882B58">
            <w:pPr>
              <w:spacing w:after="0"/>
              <w:rPr>
                <w:rFonts w:ascii="Arial" w:hAnsi="Arial" w:cs="Arial"/>
              </w:rPr>
            </w:pPr>
            <w:r w:rsidRPr="00882B58">
              <w:rPr>
                <w:rFonts w:ascii="Arial" w:hAnsi="Arial" w:cs="Arial"/>
              </w:rPr>
              <w:t>- Elvior TestCast</w:t>
            </w:r>
          </w:p>
          <w:p w14:paraId="6D975EF3" w14:textId="77777777" w:rsidR="00882B58" w:rsidRPr="00882B58" w:rsidRDefault="00882B58" w:rsidP="00882B58">
            <w:pPr>
              <w:spacing w:after="0"/>
              <w:rPr>
                <w:rFonts w:ascii="Arial" w:hAnsi="Arial" w:cs="Arial"/>
              </w:rPr>
            </w:pPr>
            <w:r w:rsidRPr="00882B58">
              <w:rPr>
                <w:rFonts w:ascii="Arial" w:hAnsi="Arial" w:cs="Arial"/>
              </w:rPr>
              <w:t>- Ericsson Titan</w:t>
            </w:r>
          </w:p>
          <w:p w14:paraId="63227128" w14:textId="77777777" w:rsidR="00882B58" w:rsidRPr="00882B58" w:rsidRDefault="00882B58" w:rsidP="00882B58">
            <w:pPr>
              <w:spacing w:after="0"/>
              <w:rPr>
                <w:rFonts w:ascii="Arial" w:hAnsi="Arial" w:cs="Arial"/>
              </w:rPr>
            </w:pPr>
            <w:r w:rsidRPr="00882B58">
              <w:rPr>
                <w:rFonts w:ascii="Arial" w:hAnsi="Arial" w:cs="Arial"/>
              </w:rPr>
              <w:t>- IBM Rational System Tester (with minor errors)</w:t>
            </w:r>
          </w:p>
          <w:p w14:paraId="11A80339" w14:textId="3B5C067D" w:rsidR="007F18F7" w:rsidRPr="0089357D" w:rsidRDefault="00882B58" w:rsidP="00882B58">
            <w:pPr>
              <w:spacing w:after="0"/>
              <w:rPr>
                <w:rFonts w:ascii="Arial" w:hAnsi="Arial" w:cs="Arial"/>
              </w:rPr>
            </w:pPr>
            <w:r w:rsidRPr="00882B58">
              <w:rPr>
                <w:rFonts w:ascii="Arial" w:hAnsi="Arial" w:cs="Arial"/>
              </w:rPr>
              <w:t>- Spirent TTworkbench</w:t>
            </w:r>
          </w:p>
          <w:p w14:paraId="759067E9" w14:textId="77777777" w:rsidR="00091969" w:rsidRPr="00335EA6" w:rsidRDefault="00091969" w:rsidP="0009196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0531060D" w14:textId="0FC5FFEA" w:rsidR="00926291" w:rsidRPr="00926291" w:rsidRDefault="00926291" w:rsidP="00926291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FBF57" w14:textId="77777777" w:rsidR="00974867" w:rsidRDefault="00974867">
      <w:r>
        <w:separator/>
      </w:r>
    </w:p>
  </w:endnote>
  <w:endnote w:type="continuationSeparator" w:id="0">
    <w:p w14:paraId="743BF08E" w14:textId="77777777" w:rsidR="00974867" w:rsidRDefault="00974867">
      <w:r>
        <w:continuationSeparator/>
      </w:r>
    </w:p>
  </w:endnote>
  <w:endnote w:type="continuationNotice" w:id="1">
    <w:p w14:paraId="21B8A2ED" w14:textId="77777777" w:rsidR="00974867" w:rsidRDefault="009748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89583" w14:textId="77777777" w:rsidR="00974867" w:rsidRDefault="00974867">
      <w:r>
        <w:separator/>
      </w:r>
    </w:p>
  </w:footnote>
  <w:footnote w:type="continuationSeparator" w:id="0">
    <w:p w14:paraId="6FF5EF57" w14:textId="77777777" w:rsidR="00974867" w:rsidRDefault="00974867">
      <w:r>
        <w:continuationSeparator/>
      </w:r>
    </w:p>
  </w:footnote>
  <w:footnote w:type="continuationNotice" w:id="1">
    <w:p w14:paraId="1AB98C00" w14:textId="77777777" w:rsidR="00974867" w:rsidRDefault="009748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30"/>
  </w:num>
  <w:num w:numId="5">
    <w:abstractNumId w:val="27"/>
  </w:num>
  <w:num w:numId="6">
    <w:abstractNumId w:val="19"/>
  </w:num>
  <w:num w:numId="7">
    <w:abstractNumId w:val="25"/>
  </w:num>
  <w:num w:numId="8">
    <w:abstractNumId w:val="17"/>
  </w:num>
  <w:num w:numId="9">
    <w:abstractNumId w:val="26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7"/>
  </w:num>
  <w:num w:numId="15">
    <w:abstractNumId w:val="6"/>
  </w:num>
  <w:num w:numId="16">
    <w:abstractNumId w:val="8"/>
  </w:num>
  <w:num w:numId="17">
    <w:abstractNumId w:val="9"/>
  </w:num>
  <w:num w:numId="18">
    <w:abstractNumId w:val="5"/>
  </w:num>
  <w:num w:numId="19">
    <w:abstractNumId w:val="4"/>
  </w:num>
  <w:num w:numId="20">
    <w:abstractNumId w:val="1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>
    <w:abstractNumId w:val="29"/>
  </w:num>
  <w:num w:numId="23">
    <w:abstractNumId w:val="28"/>
  </w:num>
  <w:num w:numId="24">
    <w:abstractNumId w:val="21"/>
  </w:num>
  <w:num w:numId="25">
    <w:abstractNumId w:val="20"/>
  </w:num>
  <w:num w:numId="26">
    <w:abstractNumId w:val="24"/>
  </w:num>
  <w:num w:numId="27">
    <w:abstractNumId w:val="18"/>
  </w:num>
  <w:num w:numId="28">
    <w:abstractNumId w:val="16"/>
  </w:num>
  <w:num w:numId="29">
    <w:abstractNumId w:val="12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417A"/>
    <w:rsid w:val="000042D0"/>
    <w:rsid w:val="00004CDA"/>
    <w:rsid w:val="00005A14"/>
    <w:rsid w:val="00006199"/>
    <w:rsid w:val="000064C6"/>
    <w:rsid w:val="00010C22"/>
    <w:rsid w:val="00014EA6"/>
    <w:rsid w:val="00015F27"/>
    <w:rsid w:val="0001648D"/>
    <w:rsid w:val="00020CBA"/>
    <w:rsid w:val="000236B6"/>
    <w:rsid w:val="00025607"/>
    <w:rsid w:val="00025AE1"/>
    <w:rsid w:val="000271BC"/>
    <w:rsid w:val="0002752D"/>
    <w:rsid w:val="00027B13"/>
    <w:rsid w:val="00031142"/>
    <w:rsid w:val="000346B0"/>
    <w:rsid w:val="00034764"/>
    <w:rsid w:val="00041E7E"/>
    <w:rsid w:val="00043746"/>
    <w:rsid w:val="00047BA2"/>
    <w:rsid w:val="0005040B"/>
    <w:rsid w:val="00050565"/>
    <w:rsid w:val="00050B24"/>
    <w:rsid w:val="00050C90"/>
    <w:rsid w:val="00054260"/>
    <w:rsid w:val="00057EBD"/>
    <w:rsid w:val="00061FB5"/>
    <w:rsid w:val="00062187"/>
    <w:rsid w:val="000662F3"/>
    <w:rsid w:val="0006704D"/>
    <w:rsid w:val="000675B4"/>
    <w:rsid w:val="00071AE5"/>
    <w:rsid w:val="000720A5"/>
    <w:rsid w:val="00075D1F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1969"/>
    <w:rsid w:val="00093853"/>
    <w:rsid w:val="000943C8"/>
    <w:rsid w:val="00094A4E"/>
    <w:rsid w:val="000A07FC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0081"/>
    <w:rsid w:val="000C3013"/>
    <w:rsid w:val="000C3794"/>
    <w:rsid w:val="000C4240"/>
    <w:rsid w:val="000C6645"/>
    <w:rsid w:val="000C7FDB"/>
    <w:rsid w:val="000D010B"/>
    <w:rsid w:val="000D224E"/>
    <w:rsid w:val="000D5101"/>
    <w:rsid w:val="000D6D2F"/>
    <w:rsid w:val="000D7D5A"/>
    <w:rsid w:val="000E2CC4"/>
    <w:rsid w:val="000E3471"/>
    <w:rsid w:val="000E39B7"/>
    <w:rsid w:val="000E4F19"/>
    <w:rsid w:val="000E514C"/>
    <w:rsid w:val="000E5F63"/>
    <w:rsid w:val="000F0941"/>
    <w:rsid w:val="000F0D85"/>
    <w:rsid w:val="000F1706"/>
    <w:rsid w:val="000F474E"/>
    <w:rsid w:val="001005E3"/>
    <w:rsid w:val="001010D5"/>
    <w:rsid w:val="00101665"/>
    <w:rsid w:val="0010345A"/>
    <w:rsid w:val="00104A64"/>
    <w:rsid w:val="00107062"/>
    <w:rsid w:val="00107692"/>
    <w:rsid w:val="001107CA"/>
    <w:rsid w:val="00110A20"/>
    <w:rsid w:val="001118C8"/>
    <w:rsid w:val="00112342"/>
    <w:rsid w:val="00112DDD"/>
    <w:rsid w:val="00113AAB"/>
    <w:rsid w:val="00114C59"/>
    <w:rsid w:val="00115490"/>
    <w:rsid w:val="001162FD"/>
    <w:rsid w:val="00117044"/>
    <w:rsid w:val="0011781A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4812"/>
    <w:rsid w:val="0013516E"/>
    <w:rsid w:val="0013534C"/>
    <w:rsid w:val="00136D05"/>
    <w:rsid w:val="00141989"/>
    <w:rsid w:val="00142B8F"/>
    <w:rsid w:val="00143CB8"/>
    <w:rsid w:val="001465E4"/>
    <w:rsid w:val="0014672F"/>
    <w:rsid w:val="00147E45"/>
    <w:rsid w:val="00147F72"/>
    <w:rsid w:val="00150856"/>
    <w:rsid w:val="00150C3F"/>
    <w:rsid w:val="00152C7B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6369"/>
    <w:rsid w:val="001669A7"/>
    <w:rsid w:val="00171F55"/>
    <w:rsid w:val="001733FC"/>
    <w:rsid w:val="00173F00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502F"/>
    <w:rsid w:val="00195BD3"/>
    <w:rsid w:val="00197BB6"/>
    <w:rsid w:val="001A0F00"/>
    <w:rsid w:val="001A0F5A"/>
    <w:rsid w:val="001A2B4D"/>
    <w:rsid w:val="001A3BBE"/>
    <w:rsid w:val="001A3BD5"/>
    <w:rsid w:val="001A5360"/>
    <w:rsid w:val="001A69CB"/>
    <w:rsid w:val="001A770E"/>
    <w:rsid w:val="001B4393"/>
    <w:rsid w:val="001B59A9"/>
    <w:rsid w:val="001B5FD6"/>
    <w:rsid w:val="001C073C"/>
    <w:rsid w:val="001C1337"/>
    <w:rsid w:val="001C22CF"/>
    <w:rsid w:val="001C2369"/>
    <w:rsid w:val="001C2D8C"/>
    <w:rsid w:val="001C33F7"/>
    <w:rsid w:val="001C3F43"/>
    <w:rsid w:val="001C43C5"/>
    <w:rsid w:val="001C4D37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E152C"/>
    <w:rsid w:val="001E1FF6"/>
    <w:rsid w:val="001E282C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32F1"/>
    <w:rsid w:val="002033F0"/>
    <w:rsid w:val="00205E86"/>
    <w:rsid w:val="00210A05"/>
    <w:rsid w:val="00210BEA"/>
    <w:rsid w:val="00211385"/>
    <w:rsid w:val="0021313C"/>
    <w:rsid w:val="00215EE6"/>
    <w:rsid w:val="00215F76"/>
    <w:rsid w:val="00220284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4841"/>
    <w:rsid w:val="0025698F"/>
    <w:rsid w:val="00260EC1"/>
    <w:rsid w:val="00261CD4"/>
    <w:rsid w:val="00261EB7"/>
    <w:rsid w:val="002645FD"/>
    <w:rsid w:val="00264B79"/>
    <w:rsid w:val="002708F1"/>
    <w:rsid w:val="00270C8B"/>
    <w:rsid w:val="00272BC6"/>
    <w:rsid w:val="00273F7B"/>
    <w:rsid w:val="0027616B"/>
    <w:rsid w:val="00277FF5"/>
    <w:rsid w:val="0028078C"/>
    <w:rsid w:val="00286B37"/>
    <w:rsid w:val="002945D9"/>
    <w:rsid w:val="002A095F"/>
    <w:rsid w:val="002A2A42"/>
    <w:rsid w:val="002A3A6B"/>
    <w:rsid w:val="002A4684"/>
    <w:rsid w:val="002A5500"/>
    <w:rsid w:val="002A56C8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C4420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733B"/>
    <w:rsid w:val="00302E01"/>
    <w:rsid w:val="0030669F"/>
    <w:rsid w:val="00310A70"/>
    <w:rsid w:val="00310D8B"/>
    <w:rsid w:val="00310F02"/>
    <w:rsid w:val="003121D1"/>
    <w:rsid w:val="00312719"/>
    <w:rsid w:val="003146A0"/>
    <w:rsid w:val="00317F32"/>
    <w:rsid w:val="00320972"/>
    <w:rsid w:val="003209CE"/>
    <w:rsid w:val="003336E1"/>
    <w:rsid w:val="00333A20"/>
    <w:rsid w:val="003347D9"/>
    <w:rsid w:val="00334A4E"/>
    <w:rsid w:val="00335058"/>
    <w:rsid w:val="00335EA6"/>
    <w:rsid w:val="00336F16"/>
    <w:rsid w:val="0034001E"/>
    <w:rsid w:val="00340216"/>
    <w:rsid w:val="0034135C"/>
    <w:rsid w:val="003450AF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772"/>
    <w:rsid w:val="003A05F0"/>
    <w:rsid w:val="003A41CA"/>
    <w:rsid w:val="003A4A33"/>
    <w:rsid w:val="003B203B"/>
    <w:rsid w:val="003B35DF"/>
    <w:rsid w:val="003B36A7"/>
    <w:rsid w:val="003B3D99"/>
    <w:rsid w:val="003B6DD3"/>
    <w:rsid w:val="003B7A53"/>
    <w:rsid w:val="003C162E"/>
    <w:rsid w:val="003C2316"/>
    <w:rsid w:val="003C27CC"/>
    <w:rsid w:val="003C57A8"/>
    <w:rsid w:val="003D03E6"/>
    <w:rsid w:val="003D2462"/>
    <w:rsid w:val="003D37A2"/>
    <w:rsid w:val="003D41D1"/>
    <w:rsid w:val="003D67D9"/>
    <w:rsid w:val="003D71F4"/>
    <w:rsid w:val="003D77B9"/>
    <w:rsid w:val="003E1795"/>
    <w:rsid w:val="003E5B76"/>
    <w:rsid w:val="003E61CB"/>
    <w:rsid w:val="003E7F4E"/>
    <w:rsid w:val="003F0685"/>
    <w:rsid w:val="003F19BB"/>
    <w:rsid w:val="003F2026"/>
    <w:rsid w:val="003F3902"/>
    <w:rsid w:val="003F57C9"/>
    <w:rsid w:val="003F59FF"/>
    <w:rsid w:val="003F617E"/>
    <w:rsid w:val="003F6902"/>
    <w:rsid w:val="003F70AF"/>
    <w:rsid w:val="003F7CD8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82D"/>
    <w:rsid w:val="004151E8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483"/>
    <w:rsid w:val="004425E4"/>
    <w:rsid w:val="004425F1"/>
    <w:rsid w:val="0044467B"/>
    <w:rsid w:val="00444B38"/>
    <w:rsid w:val="00446BAB"/>
    <w:rsid w:val="00450E22"/>
    <w:rsid w:val="00453CEB"/>
    <w:rsid w:val="00455F72"/>
    <w:rsid w:val="00456924"/>
    <w:rsid w:val="00456C1E"/>
    <w:rsid w:val="0046093A"/>
    <w:rsid w:val="00463623"/>
    <w:rsid w:val="0046412C"/>
    <w:rsid w:val="004656CA"/>
    <w:rsid w:val="004701F9"/>
    <w:rsid w:val="00470B09"/>
    <w:rsid w:val="0047552A"/>
    <w:rsid w:val="00475C10"/>
    <w:rsid w:val="004760D9"/>
    <w:rsid w:val="0048017B"/>
    <w:rsid w:val="004812B1"/>
    <w:rsid w:val="004816D3"/>
    <w:rsid w:val="00483021"/>
    <w:rsid w:val="0048463B"/>
    <w:rsid w:val="0048471A"/>
    <w:rsid w:val="00486B01"/>
    <w:rsid w:val="00491AE5"/>
    <w:rsid w:val="00492403"/>
    <w:rsid w:val="004939F1"/>
    <w:rsid w:val="00496DAB"/>
    <w:rsid w:val="004A05A2"/>
    <w:rsid w:val="004A1B5A"/>
    <w:rsid w:val="004A1BD6"/>
    <w:rsid w:val="004A2678"/>
    <w:rsid w:val="004A3BE8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4454"/>
    <w:rsid w:val="005019D2"/>
    <w:rsid w:val="005037D6"/>
    <w:rsid w:val="00503F11"/>
    <w:rsid w:val="00504AC0"/>
    <w:rsid w:val="00504CAC"/>
    <w:rsid w:val="0050542E"/>
    <w:rsid w:val="00506A9D"/>
    <w:rsid w:val="00506AD6"/>
    <w:rsid w:val="005106FE"/>
    <w:rsid w:val="00510A52"/>
    <w:rsid w:val="00510BE5"/>
    <w:rsid w:val="005120BB"/>
    <w:rsid w:val="00512B50"/>
    <w:rsid w:val="0051586C"/>
    <w:rsid w:val="0051768A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6870"/>
    <w:rsid w:val="0053726A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30A6"/>
    <w:rsid w:val="0056336E"/>
    <w:rsid w:val="005644C4"/>
    <w:rsid w:val="005647AF"/>
    <w:rsid w:val="005653C3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B0196"/>
    <w:rsid w:val="005B3A9D"/>
    <w:rsid w:val="005B4F7C"/>
    <w:rsid w:val="005B72D2"/>
    <w:rsid w:val="005B763B"/>
    <w:rsid w:val="005C00E1"/>
    <w:rsid w:val="005C2E2F"/>
    <w:rsid w:val="005C3715"/>
    <w:rsid w:val="005C3C92"/>
    <w:rsid w:val="005C5ECA"/>
    <w:rsid w:val="005C72E5"/>
    <w:rsid w:val="005C76F4"/>
    <w:rsid w:val="005D44F1"/>
    <w:rsid w:val="005D5514"/>
    <w:rsid w:val="005D6060"/>
    <w:rsid w:val="005D62F0"/>
    <w:rsid w:val="005D6891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F47"/>
    <w:rsid w:val="00604261"/>
    <w:rsid w:val="006052E4"/>
    <w:rsid w:val="00605832"/>
    <w:rsid w:val="0060685E"/>
    <w:rsid w:val="00606D9D"/>
    <w:rsid w:val="0060737B"/>
    <w:rsid w:val="00611478"/>
    <w:rsid w:val="00617DDB"/>
    <w:rsid w:val="00622D2E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3481"/>
    <w:rsid w:val="00635AEE"/>
    <w:rsid w:val="00635E15"/>
    <w:rsid w:val="006370B0"/>
    <w:rsid w:val="0063711D"/>
    <w:rsid w:val="00637D74"/>
    <w:rsid w:val="00640658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6CCF"/>
    <w:rsid w:val="00687356"/>
    <w:rsid w:val="006904F8"/>
    <w:rsid w:val="00691DAA"/>
    <w:rsid w:val="0069291F"/>
    <w:rsid w:val="00693292"/>
    <w:rsid w:val="00695E6C"/>
    <w:rsid w:val="00696E60"/>
    <w:rsid w:val="0069724B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703D"/>
    <w:rsid w:val="006B061D"/>
    <w:rsid w:val="006B1792"/>
    <w:rsid w:val="006B250D"/>
    <w:rsid w:val="006B2D08"/>
    <w:rsid w:val="006B40A4"/>
    <w:rsid w:val="006B4EB8"/>
    <w:rsid w:val="006B640D"/>
    <w:rsid w:val="006B6581"/>
    <w:rsid w:val="006B7D8F"/>
    <w:rsid w:val="006C1416"/>
    <w:rsid w:val="006C7806"/>
    <w:rsid w:val="006D0475"/>
    <w:rsid w:val="006D202D"/>
    <w:rsid w:val="006D268C"/>
    <w:rsid w:val="006D61EB"/>
    <w:rsid w:val="006D66F2"/>
    <w:rsid w:val="006D7912"/>
    <w:rsid w:val="006E01BD"/>
    <w:rsid w:val="006E1746"/>
    <w:rsid w:val="006E295F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594"/>
    <w:rsid w:val="006F7DE1"/>
    <w:rsid w:val="0070467B"/>
    <w:rsid w:val="00705A32"/>
    <w:rsid w:val="00707EA1"/>
    <w:rsid w:val="007114C1"/>
    <w:rsid w:val="0071179A"/>
    <w:rsid w:val="00714E08"/>
    <w:rsid w:val="0071653B"/>
    <w:rsid w:val="00720257"/>
    <w:rsid w:val="007237FE"/>
    <w:rsid w:val="00723CB5"/>
    <w:rsid w:val="00723EBE"/>
    <w:rsid w:val="007254D0"/>
    <w:rsid w:val="00725822"/>
    <w:rsid w:val="007279C7"/>
    <w:rsid w:val="00727AAD"/>
    <w:rsid w:val="00730CFA"/>
    <w:rsid w:val="007312AE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5484B"/>
    <w:rsid w:val="007606EF"/>
    <w:rsid w:val="007620A7"/>
    <w:rsid w:val="0076671D"/>
    <w:rsid w:val="00771F2A"/>
    <w:rsid w:val="00772A50"/>
    <w:rsid w:val="00773DBE"/>
    <w:rsid w:val="00775E27"/>
    <w:rsid w:val="00776510"/>
    <w:rsid w:val="007769D2"/>
    <w:rsid w:val="00781A31"/>
    <w:rsid w:val="00781E67"/>
    <w:rsid w:val="00784A04"/>
    <w:rsid w:val="007908E8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D84"/>
    <w:rsid w:val="007A4FD9"/>
    <w:rsid w:val="007A564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3FD2"/>
    <w:rsid w:val="007C4E83"/>
    <w:rsid w:val="007C5936"/>
    <w:rsid w:val="007C7792"/>
    <w:rsid w:val="007D109F"/>
    <w:rsid w:val="007D1FF2"/>
    <w:rsid w:val="007D3B80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800506"/>
    <w:rsid w:val="00801330"/>
    <w:rsid w:val="008075AA"/>
    <w:rsid w:val="00812E9A"/>
    <w:rsid w:val="00814AE2"/>
    <w:rsid w:val="00820103"/>
    <w:rsid w:val="0082312E"/>
    <w:rsid w:val="0082374B"/>
    <w:rsid w:val="00824E2F"/>
    <w:rsid w:val="00824ECA"/>
    <w:rsid w:val="00825096"/>
    <w:rsid w:val="0082626D"/>
    <w:rsid w:val="008317D5"/>
    <w:rsid w:val="00836310"/>
    <w:rsid w:val="00840849"/>
    <w:rsid w:val="008414FD"/>
    <w:rsid w:val="00841892"/>
    <w:rsid w:val="00843B24"/>
    <w:rsid w:val="00844368"/>
    <w:rsid w:val="00844540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61BCA"/>
    <w:rsid w:val="00862AC8"/>
    <w:rsid w:val="00864255"/>
    <w:rsid w:val="0086499F"/>
    <w:rsid w:val="00866CFB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6FA0"/>
    <w:rsid w:val="0089740A"/>
    <w:rsid w:val="00897B69"/>
    <w:rsid w:val="008A057D"/>
    <w:rsid w:val="008A5A63"/>
    <w:rsid w:val="008A78B6"/>
    <w:rsid w:val="008B036F"/>
    <w:rsid w:val="008B2F44"/>
    <w:rsid w:val="008B3424"/>
    <w:rsid w:val="008B3F9A"/>
    <w:rsid w:val="008B5DEE"/>
    <w:rsid w:val="008B6A10"/>
    <w:rsid w:val="008C30E4"/>
    <w:rsid w:val="008C4D67"/>
    <w:rsid w:val="008C5658"/>
    <w:rsid w:val="008C7357"/>
    <w:rsid w:val="008D13A3"/>
    <w:rsid w:val="008D54FE"/>
    <w:rsid w:val="008E020F"/>
    <w:rsid w:val="008E0511"/>
    <w:rsid w:val="008E233B"/>
    <w:rsid w:val="008E2417"/>
    <w:rsid w:val="008E4F79"/>
    <w:rsid w:val="008E7043"/>
    <w:rsid w:val="008F0017"/>
    <w:rsid w:val="008F45B4"/>
    <w:rsid w:val="008F5B02"/>
    <w:rsid w:val="008F6E1A"/>
    <w:rsid w:val="008F7432"/>
    <w:rsid w:val="00900229"/>
    <w:rsid w:val="00901062"/>
    <w:rsid w:val="00901109"/>
    <w:rsid w:val="00902D37"/>
    <w:rsid w:val="00904090"/>
    <w:rsid w:val="0091033A"/>
    <w:rsid w:val="0091090F"/>
    <w:rsid w:val="00910BF8"/>
    <w:rsid w:val="009144C1"/>
    <w:rsid w:val="009150ED"/>
    <w:rsid w:val="00915562"/>
    <w:rsid w:val="00916035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14F8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51F11"/>
    <w:rsid w:val="009521D1"/>
    <w:rsid w:val="00952B47"/>
    <w:rsid w:val="00953D49"/>
    <w:rsid w:val="009540CD"/>
    <w:rsid w:val="009545AE"/>
    <w:rsid w:val="00957491"/>
    <w:rsid w:val="00960442"/>
    <w:rsid w:val="0096093C"/>
    <w:rsid w:val="00960B66"/>
    <w:rsid w:val="00961828"/>
    <w:rsid w:val="00961A38"/>
    <w:rsid w:val="0096395F"/>
    <w:rsid w:val="00965FF6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B22D7"/>
    <w:rsid w:val="009B57B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C47"/>
    <w:rsid w:val="009D4281"/>
    <w:rsid w:val="009D5DE9"/>
    <w:rsid w:val="009E0B80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2AD"/>
    <w:rsid w:val="009F576E"/>
    <w:rsid w:val="009F5E95"/>
    <w:rsid w:val="009F5ED1"/>
    <w:rsid w:val="00A03358"/>
    <w:rsid w:val="00A03BE8"/>
    <w:rsid w:val="00A040B7"/>
    <w:rsid w:val="00A053A6"/>
    <w:rsid w:val="00A066E0"/>
    <w:rsid w:val="00A132A4"/>
    <w:rsid w:val="00A14100"/>
    <w:rsid w:val="00A149FE"/>
    <w:rsid w:val="00A14F45"/>
    <w:rsid w:val="00A15BBF"/>
    <w:rsid w:val="00A16435"/>
    <w:rsid w:val="00A16C5B"/>
    <w:rsid w:val="00A16DE0"/>
    <w:rsid w:val="00A16E95"/>
    <w:rsid w:val="00A1766D"/>
    <w:rsid w:val="00A21257"/>
    <w:rsid w:val="00A21FA9"/>
    <w:rsid w:val="00A23560"/>
    <w:rsid w:val="00A2525A"/>
    <w:rsid w:val="00A2553D"/>
    <w:rsid w:val="00A30D11"/>
    <w:rsid w:val="00A31F6B"/>
    <w:rsid w:val="00A33BC7"/>
    <w:rsid w:val="00A37677"/>
    <w:rsid w:val="00A40428"/>
    <w:rsid w:val="00A42001"/>
    <w:rsid w:val="00A4572C"/>
    <w:rsid w:val="00A527F6"/>
    <w:rsid w:val="00A57318"/>
    <w:rsid w:val="00A62EA3"/>
    <w:rsid w:val="00A632AC"/>
    <w:rsid w:val="00A633C0"/>
    <w:rsid w:val="00A63F74"/>
    <w:rsid w:val="00A6654E"/>
    <w:rsid w:val="00A734F6"/>
    <w:rsid w:val="00A73928"/>
    <w:rsid w:val="00A73B55"/>
    <w:rsid w:val="00A73BF1"/>
    <w:rsid w:val="00A73CF7"/>
    <w:rsid w:val="00A7738B"/>
    <w:rsid w:val="00A8033E"/>
    <w:rsid w:val="00A805AD"/>
    <w:rsid w:val="00A83228"/>
    <w:rsid w:val="00A83615"/>
    <w:rsid w:val="00A85185"/>
    <w:rsid w:val="00A856EB"/>
    <w:rsid w:val="00A87EBF"/>
    <w:rsid w:val="00A90CB4"/>
    <w:rsid w:val="00A91C4A"/>
    <w:rsid w:val="00A91C7B"/>
    <w:rsid w:val="00A94498"/>
    <w:rsid w:val="00A96AE5"/>
    <w:rsid w:val="00A97327"/>
    <w:rsid w:val="00AA02F5"/>
    <w:rsid w:val="00AA3F95"/>
    <w:rsid w:val="00AA74F7"/>
    <w:rsid w:val="00AB02CC"/>
    <w:rsid w:val="00AB0640"/>
    <w:rsid w:val="00AB23EC"/>
    <w:rsid w:val="00AB3AFD"/>
    <w:rsid w:val="00AB3CC0"/>
    <w:rsid w:val="00AB704E"/>
    <w:rsid w:val="00AC08DE"/>
    <w:rsid w:val="00AC0E29"/>
    <w:rsid w:val="00AC1098"/>
    <w:rsid w:val="00AC21EC"/>
    <w:rsid w:val="00AC2D36"/>
    <w:rsid w:val="00AC5C0B"/>
    <w:rsid w:val="00AD0F7A"/>
    <w:rsid w:val="00AD12D4"/>
    <w:rsid w:val="00AD1BC3"/>
    <w:rsid w:val="00AD1FD0"/>
    <w:rsid w:val="00AD25FC"/>
    <w:rsid w:val="00AD3CB7"/>
    <w:rsid w:val="00AD7097"/>
    <w:rsid w:val="00AD719E"/>
    <w:rsid w:val="00AD7B16"/>
    <w:rsid w:val="00AE349C"/>
    <w:rsid w:val="00AE5504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BAF"/>
    <w:rsid w:val="00B20B4A"/>
    <w:rsid w:val="00B26582"/>
    <w:rsid w:val="00B27000"/>
    <w:rsid w:val="00B27EA3"/>
    <w:rsid w:val="00B3066A"/>
    <w:rsid w:val="00B31671"/>
    <w:rsid w:val="00B32932"/>
    <w:rsid w:val="00B333DA"/>
    <w:rsid w:val="00B33B47"/>
    <w:rsid w:val="00B33B51"/>
    <w:rsid w:val="00B37A1C"/>
    <w:rsid w:val="00B37C17"/>
    <w:rsid w:val="00B37F0D"/>
    <w:rsid w:val="00B40154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74F4"/>
    <w:rsid w:val="00B70197"/>
    <w:rsid w:val="00B71707"/>
    <w:rsid w:val="00B71787"/>
    <w:rsid w:val="00B72130"/>
    <w:rsid w:val="00B73CC9"/>
    <w:rsid w:val="00B751F6"/>
    <w:rsid w:val="00B76ECC"/>
    <w:rsid w:val="00B77254"/>
    <w:rsid w:val="00B77B56"/>
    <w:rsid w:val="00B81A50"/>
    <w:rsid w:val="00B821B1"/>
    <w:rsid w:val="00B83134"/>
    <w:rsid w:val="00B8380C"/>
    <w:rsid w:val="00B91E50"/>
    <w:rsid w:val="00B93A5F"/>
    <w:rsid w:val="00B95062"/>
    <w:rsid w:val="00B967F9"/>
    <w:rsid w:val="00B97AE5"/>
    <w:rsid w:val="00BA10EE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C8C"/>
    <w:rsid w:val="00BB5D64"/>
    <w:rsid w:val="00BC1098"/>
    <w:rsid w:val="00BC2138"/>
    <w:rsid w:val="00BC29DD"/>
    <w:rsid w:val="00BC579E"/>
    <w:rsid w:val="00BC64E1"/>
    <w:rsid w:val="00BC6D74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2B6A"/>
    <w:rsid w:val="00C05570"/>
    <w:rsid w:val="00C05B28"/>
    <w:rsid w:val="00C06A97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262F"/>
    <w:rsid w:val="00C4525F"/>
    <w:rsid w:val="00C45364"/>
    <w:rsid w:val="00C4546B"/>
    <w:rsid w:val="00C455F7"/>
    <w:rsid w:val="00C4666F"/>
    <w:rsid w:val="00C52835"/>
    <w:rsid w:val="00C54911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3231"/>
    <w:rsid w:val="00CA3D2C"/>
    <w:rsid w:val="00CA4906"/>
    <w:rsid w:val="00CA5081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7BD"/>
    <w:rsid w:val="00D26452"/>
    <w:rsid w:val="00D264F8"/>
    <w:rsid w:val="00D27C61"/>
    <w:rsid w:val="00D31075"/>
    <w:rsid w:val="00D32541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61D3"/>
    <w:rsid w:val="00D7111E"/>
    <w:rsid w:val="00D725E3"/>
    <w:rsid w:val="00D72C0F"/>
    <w:rsid w:val="00D72E66"/>
    <w:rsid w:val="00D73A75"/>
    <w:rsid w:val="00D759B4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96E"/>
    <w:rsid w:val="00DA4D4B"/>
    <w:rsid w:val="00DA512B"/>
    <w:rsid w:val="00DB03B8"/>
    <w:rsid w:val="00DB115E"/>
    <w:rsid w:val="00DB1C8F"/>
    <w:rsid w:val="00DB3862"/>
    <w:rsid w:val="00DB4557"/>
    <w:rsid w:val="00DB6942"/>
    <w:rsid w:val="00DB73A9"/>
    <w:rsid w:val="00DB7C54"/>
    <w:rsid w:val="00DC044A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12341"/>
    <w:rsid w:val="00E12633"/>
    <w:rsid w:val="00E12726"/>
    <w:rsid w:val="00E1329D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70A5B"/>
    <w:rsid w:val="00E746C5"/>
    <w:rsid w:val="00E756CA"/>
    <w:rsid w:val="00E76DBA"/>
    <w:rsid w:val="00E83098"/>
    <w:rsid w:val="00E839CA"/>
    <w:rsid w:val="00E84845"/>
    <w:rsid w:val="00E87B5E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6E5F"/>
    <w:rsid w:val="00EB24A6"/>
    <w:rsid w:val="00EB2F64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C64"/>
    <w:rsid w:val="00EC62A3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1D1B"/>
    <w:rsid w:val="00EF2713"/>
    <w:rsid w:val="00EF461D"/>
    <w:rsid w:val="00EF6C0A"/>
    <w:rsid w:val="00F00B8C"/>
    <w:rsid w:val="00F05083"/>
    <w:rsid w:val="00F056A3"/>
    <w:rsid w:val="00F126AC"/>
    <w:rsid w:val="00F15C24"/>
    <w:rsid w:val="00F209F8"/>
    <w:rsid w:val="00F20A1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5D7F"/>
    <w:rsid w:val="00F70569"/>
    <w:rsid w:val="00F709E7"/>
    <w:rsid w:val="00F73698"/>
    <w:rsid w:val="00F74112"/>
    <w:rsid w:val="00F774B9"/>
    <w:rsid w:val="00F80D43"/>
    <w:rsid w:val="00F8273A"/>
    <w:rsid w:val="00F82AA6"/>
    <w:rsid w:val="00F8336F"/>
    <w:rsid w:val="00F85552"/>
    <w:rsid w:val="00F9161C"/>
    <w:rsid w:val="00F92D84"/>
    <w:rsid w:val="00F950C8"/>
    <w:rsid w:val="00F958C0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C65"/>
    <w:rsid w:val="00FC2A91"/>
    <w:rsid w:val="00FC45FC"/>
    <w:rsid w:val="00FC4BBB"/>
    <w:rsid w:val="00FC6C6B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0F60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658"/>
  </w:style>
  <w:style w:type="character" w:customStyle="1" w:styleId="CommentTextChar">
    <w:name w:val="Comment Text Char"/>
    <w:link w:val="CommentText"/>
    <w:uiPriority w:val="99"/>
    <w:semiHidden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2021</TotalTime>
  <Pages>6</Pages>
  <Words>1874</Words>
  <Characters>10683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75</cp:revision>
  <cp:lastPrinted>2011-06-01T15:10:00Z</cp:lastPrinted>
  <dcterms:created xsi:type="dcterms:W3CDTF">2021-09-16T09:43:00Z</dcterms:created>
  <dcterms:modified xsi:type="dcterms:W3CDTF">2021-12-10T09:10:00Z</dcterms:modified>
</cp:coreProperties>
</file>