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R5-254542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5121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8.1.3.5.11 Test Case for event A4H1 reporting for Inter-Band Neighbour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>Event A4</w:t>
            </w:r>
            <w:r>
              <w:rPr>
                <w:rFonts w:hint="eastAsia" w:eastAsia="宋体"/>
                <w:lang w:val="en-US" w:eastAsia="zh-CN"/>
              </w:rPr>
              <w:t>H1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8.1.3.5.</w:t>
            </w:r>
            <w:r>
              <w:rPr>
                <w:rFonts w:hint="eastAsia" w:eastAsia="宋体"/>
                <w:lang w:val="en-US" w:eastAsia="zh-CN"/>
              </w:rPr>
              <w:t>11 (new)</w:t>
            </w:r>
            <w:bookmarkStart w:id="1" w:name="_GoBack"/>
            <w:bookmarkEnd w:id="1"/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 38.523-2 CR </w:t>
            </w:r>
            <w:r>
              <w:rPr>
                <w:rFonts w:hint="eastAsia" w:eastAsia="宋体"/>
                <w:lang w:val="en-US" w:eastAsia="zh-CN"/>
              </w:rPr>
              <w:t>0625</w:t>
            </w:r>
            <w: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hint="eastAsia"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eastAsia="PMingLiU"/>
          <w:b/>
          <w:i/>
          <w:iCs/>
          <w:color w:val="C00000"/>
        </w:rPr>
        <w:t>Start of changes</w:t>
      </w:r>
      <w:r>
        <w:rPr>
          <w:rFonts w:hint="eastAsia" w:eastAsia="PMingLiU"/>
          <w:b/>
          <w:i/>
          <w:iCs/>
          <w:color w:val="C00000"/>
          <w:lang w:val="en-US" w:eastAsia="zh-CN"/>
        </w:rPr>
        <w:t>&gt;</w:t>
      </w:r>
    </w:p>
    <w:p>
      <w:pPr>
        <w:pStyle w:val="3"/>
        <w:rPr>
          <w:ins w:id="0" w:author="向兰华" w:date="2025-08-15T16:07:39Z"/>
          <w:sz w:val="22"/>
          <w:szCs w:val="22"/>
        </w:rPr>
      </w:pPr>
      <w:ins w:id="1" w:author="向兰华" w:date="2025-08-15T16:07:39Z">
        <w:r>
          <w:rPr>
            <w:rFonts w:hint="eastAsia" w:eastAsia="宋体"/>
            <w:sz w:val="22"/>
            <w:szCs w:val="22"/>
            <w:lang w:val="en-US" w:eastAsia="zh-CN"/>
          </w:rPr>
          <w:t>8.1.3.5.11</w:t>
        </w:r>
      </w:ins>
      <w:ins w:id="2" w:author="向兰华" w:date="2025-08-15T16:07:39Z">
        <w:r>
          <w:rPr>
            <w:sz w:val="22"/>
            <w:szCs w:val="22"/>
            <w:lang w:eastAsia="zh-TW"/>
          </w:rPr>
          <w:tab/>
        </w:r>
      </w:ins>
      <w:ins w:id="3" w:author="向兰华" w:date="2025-08-15T16:07:39Z">
        <w:r>
          <w:rPr>
            <w:rFonts w:hint="eastAsia"/>
            <w:sz w:val="22"/>
            <w:szCs w:val="22"/>
            <w:lang w:eastAsia="zh-TW"/>
          </w:rPr>
          <w:t xml:space="preserve">NR </w:t>
        </w:r>
      </w:ins>
      <w:ins w:id="4" w:author="向兰华" w:date="2025-08-15T16:07:39Z">
        <w:r>
          <w:rPr>
            <w:rFonts w:hint="eastAsia" w:eastAsia="宋体"/>
            <w:sz w:val="22"/>
            <w:szCs w:val="22"/>
            <w:lang w:val="en-US" w:eastAsia="zh-CN"/>
          </w:rPr>
          <w:t xml:space="preserve">UAV </w:t>
        </w:r>
      </w:ins>
      <w:ins w:id="5" w:author="向兰华" w:date="2025-08-15T16:07:39Z">
        <w:r>
          <w:rPr>
            <w:rFonts w:hint="eastAsia"/>
            <w:sz w:val="22"/>
            <w:szCs w:val="22"/>
            <w:lang w:eastAsia="zh-TW"/>
          </w:rPr>
          <w:t>/ Measurement configuration control and reporting / Event A4H1</w:t>
        </w:r>
      </w:ins>
      <w:ins w:id="6" w:author="向兰华" w:date="2025-08-15T16:07:39Z">
        <w:r>
          <w:rPr>
            <w:sz w:val="22"/>
            <w:szCs w:val="22"/>
          </w:rPr>
          <w:t>/ Measurement of Neighbour NR cell / Inter-band measurements</w:t>
        </w:r>
      </w:ins>
    </w:p>
    <w:p>
      <w:pPr>
        <w:pStyle w:val="4"/>
        <w:rPr>
          <w:ins w:id="7" w:author="向兰华" w:date="2025-08-15T16:07:39Z"/>
          <w:sz w:val="20"/>
          <w:szCs w:val="20"/>
          <w:lang w:eastAsia="zh-CN"/>
        </w:rPr>
      </w:pPr>
      <w:ins w:id="8" w:author="向兰华" w:date="2025-08-15T16:07:39Z">
        <w:r>
          <w:rPr>
            <w:rFonts w:hint="eastAsia" w:eastAsia="宋体"/>
            <w:sz w:val="20"/>
            <w:szCs w:val="20"/>
            <w:lang w:eastAsia="zh-CN"/>
          </w:rPr>
          <w:t>8.1.3.5.11</w:t>
        </w:r>
      </w:ins>
      <w:ins w:id="9" w:author="向兰华" w:date="2025-08-15T16:07:39Z">
        <w:r>
          <w:rPr>
            <w:sz w:val="20"/>
            <w:szCs w:val="20"/>
            <w:lang w:eastAsia="zh-CN"/>
          </w:rPr>
          <w:t>.1</w:t>
        </w:r>
      </w:ins>
      <w:ins w:id="10" w:author="向兰华" w:date="2025-08-15T16:07:39Z">
        <w:r>
          <w:rPr>
            <w:sz w:val="20"/>
            <w:szCs w:val="20"/>
          </w:rPr>
          <w:tab/>
        </w:r>
      </w:ins>
      <w:ins w:id="11" w:author="向兰华" w:date="2025-08-15T16:07:39Z">
        <w:r>
          <w:rPr>
            <w:sz w:val="20"/>
            <w:szCs w:val="20"/>
          </w:rPr>
          <w:t>Test Purpose (TP)</w:t>
        </w:r>
      </w:ins>
    </w:p>
    <w:p>
      <w:pPr>
        <w:rPr>
          <w:ins w:id="12" w:author="向兰华" w:date="2025-08-15T16:07:39Z"/>
        </w:rPr>
      </w:pPr>
      <w:ins w:id="13" w:author="向兰华" w:date="2025-08-15T16:07:39Z">
        <w:r>
          <w:rPr/>
          <w:t xml:space="preserve">Same as test case </w:t>
        </w:r>
      </w:ins>
      <w:ins w:id="14" w:author="向兰华" w:date="2025-08-15T16:07:39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15" w:author="向兰华" w:date="2025-08-15T16:07:39Z">
        <w:r>
          <w:rPr/>
          <w:t xml:space="preserve"> but applied to </w:t>
        </w:r>
      </w:ins>
      <w:ins w:id="16" w:author="向兰华" w:date="2025-08-15T16:07:39Z">
        <w:r>
          <w:rPr>
            <w:lang w:eastAsia="zh-CN"/>
          </w:rPr>
          <w:t>inter-</w:t>
        </w:r>
      </w:ins>
      <w:ins w:id="17" w:author="向兰华" w:date="2025-08-15T16:07:39Z">
        <w:r>
          <w:rPr>
            <w:rFonts w:hint="eastAsia"/>
            <w:lang w:val="en-US" w:eastAsia="zh-CN"/>
          </w:rPr>
          <w:t>band</w:t>
        </w:r>
      </w:ins>
      <w:ins w:id="18" w:author="向兰华" w:date="2025-08-15T16:07:39Z">
        <w:r>
          <w:rPr>
            <w:lang w:eastAsia="zh-CN"/>
          </w:rPr>
          <w:t xml:space="preserve"> case.</w:t>
        </w:r>
      </w:ins>
    </w:p>
    <w:p>
      <w:pPr>
        <w:pStyle w:val="4"/>
        <w:rPr>
          <w:ins w:id="19" w:author="向兰华" w:date="2025-08-15T16:07:39Z"/>
          <w:rFonts w:hint="eastAsia"/>
          <w:sz w:val="20"/>
          <w:szCs w:val="20"/>
          <w:lang w:eastAsia="zh-TW"/>
        </w:rPr>
      </w:pPr>
      <w:ins w:id="20" w:author="向兰华" w:date="2025-08-15T16:07:39Z">
        <w:r>
          <w:rPr>
            <w:rFonts w:hint="eastAsia" w:eastAsia="宋体"/>
            <w:sz w:val="20"/>
            <w:szCs w:val="20"/>
            <w:lang w:eastAsia="zh-CN"/>
          </w:rPr>
          <w:t>8.1.3.5.11</w:t>
        </w:r>
      </w:ins>
      <w:ins w:id="21" w:author="向兰华" w:date="2025-08-15T16:07:39Z">
        <w:r>
          <w:rPr>
            <w:sz w:val="20"/>
            <w:szCs w:val="20"/>
            <w:lang w:eastAsia="zh-CN"/>
          </w:rPr>
          <w:t>.</w:t>
        </w:r>
      </w:ins>
      <w:ins w:id="22" w:author="向兰华" w:date="2025-08-15T16:07:39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23" w:author="向兰华" w:date="2025-08-15T16:07:39Z">
        <w:r>
          <w:rPr>
            <w:sz w:val="20"/>
            <w:szCs w:val="20"/>
          </w:rPr>
          <w:tab/>
        </w:r>
      </w:ins>
      <w:ins w:id="24" w:author="向兰华" w:date="2025-08-15T16:07:39Z">
        <w:r>
          <w:rPr>
            <w:sz w:val="20"/>
            <w:szCs w:val="20"/>
          </w:rPr>
          <w:t>Conformance requirements</w:t>
        </w:r>
      </w:ins>
    </w:p>
    <w:p>
      <w:pPr>
        <w:bidi w:val="0"/>
        <w:rPr>
          <w:ins w:id="25" w:author="向兰华" w:date="2025-08-15T16:07:39Z"/>
        </w:rPr>
      </w:pPr>
      <w:ins w:id="26" w:author="向兰华" w:date="2025-08-15T16:07:39Z">
        <w:r>
          <w:rPr/>
          <w:t xml:space="preserve">Same as test case </w:t>
        </w:r>
      </w:ins>
      <w:ins w:id="27" w:author="向兰华" w:date="2025-08-15T16:07:39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28" w:author="向兰华" w:date="2025-08-15T16:07:39Z">
        <w:r>
          <w:rPr/>
          <w:t xml:space="preserve"> with the following differences:</w:t>
        </w:r>
      </w:ins>
    </w:p>
    <w:p>
      <w:pPr>
        <w:rPr>
          <w:ins w:id="29" w:author="向兰华" w:date="2025-08-15T16:07:39Z"/>
        </w:rPr>
      </w:pPr>
      <w:ins w:id="30" w:author="向兰华" w:date="2025-08-15T16:07:39Z">
        <w:r>
          <w:rPr/>
          <w:t>[TS 38.331, clause 5.5.2.9]</w:t>
        </w:r>
      </w:ins>
    </w:p>
    <w:p>
      <w:pPr>
        <w:rPr>
          <w:ins w:id="31" w:author="向兰华" w:date="2025-08-15T16:07:39Z"/>
        </w:rPr>
      </w:pPr>
      <w:ins w:id="32" w:author="向兰华" w:date="2025-08-15T16:07:39Z">
        <w:r>
          <w:rPr/>
          <w:t>The UE shall:</w:t>
        </w:r>
      </w:ins>
    </w:p>
    <w:p>
      <w:pPr>
        <w:pStyle w:val="75"/>
        <w:rPr>
          <w:ins w:id="33" w:author="向兰华" w:date="2025-08-15T16:07:39Z"/>
        </w:rPr>
      </w:pPr>
      <w:ins w:id="34" w:author="向兰华" w:date="2025-08-15T16:07:39Z">
        <w:r>
          <w:rPr/>
          <w:t>…</w:t>
        </w:r>
      </w:ins>
    </w:p>
    <w:p>
      <w:pPr>
        <w:pStyle w:val="75"/>
        <w:rPr>
          <w:ins w:id="35" w:author="向兰华" w:date="2025-08-15T16:07:39Z"/>
        </w:rPr>
      </w:pPr>
      <w:ins w:id="36" w:author="向兰华" w:date="2025-08-15T16:07:39Z">
        <w:r>
          <w:rPr/>
          <w:t>1&gt;</w:t>
        </w:r>
      </w:ins>
      <w:ins w:id="37" w:author="向兰华" w:date="2025-08-15T16:07:39Z">
        <w:r>
          <w:rPr/>
          <w:tab/>
        </w:r>
      </w:ins>
      <w:ins w:id="38" w:author="向兰华" w:date="2025-08-15T16:07:39Z">
        <w:r>
          <w:rPr/>
          <w:t xml:space="preserve">if </w:t>
        </w:r>
      </w:ins>
      <w:ins w:id="39" w:author="向兰华" w:date="2025-08-15T16:07:39Z">
        <w:r>
          <w:rPr>
            <w:i/>
          </w:rPr>
          <w:t>gapUE</w:t>
        </w:r>
      </w:ins>
      <w:ins w:id="40" w:author="向兰华" w:date="2025-08-15T16:07:39Z">
        <w:r>
          <w:rPr/>
          <w:t xml:space="preserve"> is set to </w:t>
        </w:r>
      </w:ins>
      <w:ins w:id="41" w:author="向兰华" w:date="2025-08-15T16:07:39Z">
        <w:r>
          <w:rPr>
            <w:i/>
          </w:rPr>
          <w:t>setup</w:t>
        </w:r>
      </w:ins>
      <w:ins w:id="42" w:author="向兰华" w:date="2025-08-15T16:07:39Z">
        <w:r>
          <w:rPr/>
          <w:t>:</w:t>
        </w:r>
      </w:ins>
    </w:p>
    <w:p>
      <w:pPr>
        <w:pStyle w:val="76"/>
        <w:rPr>
          <w:ins w:id="43" w:author="向兰华" w:date="2025-08-15T16:07:39Z"/>
        </w:rPr>
      </w:pPr>
      <w:ins w:id="44" w:author="向兰华" w:date="2025-08-15T16:07:39Z">
        <w:r>
          <w:rPr/>
          <w:t>2&gt;</w:t>
        </w:r>
      </w:ins>
      <w:ins w:id="45" w:author="向兰华" w:date="2025-08-15T16:07:39Z">
        <w:r>
          <w:rPr/>
          <w:tab/>
        </w:r>
      </w:ins>
      <w:ins w:id="46" w:author="向兰华" w:date="2025-08-15T16:07:39Z">
        <w:r>
          <w:rPr/>
          <w:t>if a per UE measurement gap configuration is already setup, release the per UE measurement gap configuration;</w:t>
        </w:r>
      </w:ins>
    </w:p>
    <w:p>
      <w:pPr>
        <w:pStyle w:val="76"/>
        <w:rPr>
          <w:ins w:id="47" w:author="向兰华" w:date="2025-08-15T16:07:39Z"/>
        </w:rPr>
      </w:pPr>
      <w:ins w:id="48" w:author="向兰华" w:date="2025-08-15T16:07:39Z">
        <w:r>
          <w:rPr/>
          <w:t>2&gt;</w:t>
        </w:r>
      </w:ins>
      <w:ins w:id="49" w:author="向兰华" w:date="2025-08-15T16:07:39Z">
        <w:r>
          <w:rPr/>
          <w:tab/>
        </w:r>
      </w:ins>
      <w:ins w:id="50" w:author="向兰华" w:date="2025-08-15T16:07:39Z">
        <w:r>
          <w:rPr/>
          <w:t xml:space="preserve">setup the per UE measurement gap configuration indicated by the </w:t>
        </w:r>
      </w:ins>
      <w:ins w:id="51" w:author="向兰华" w:date="2025-08-15T16:07:39Z">
        <w:r>
          <w:rPr>
            <w:i/>
          </w:rPr>
          <w:t>measGapConfig</w:t>
        </w:r>
      </w:ins>
      <w:ins w:id="52" w:author="向兰华" w:date="2025-08-15T16:07:39Z">
        <w:r>
          <w:rPr/>
          <w:t xml:space="preserve"> in accordance with the received </w:t>
        </w:r>
      </w:ins>
      <w:ins w:id="53" w:author="向兰华" w:date="2025-08-15T16:07:39Z">
        <w:r>
          <w:rPr>
            <w:i/>
          </w:rPr>
          <w:t>gapOffset</w:t>
        </w:r>
      </w:ins>
      <w:ins w:id="54" w:author="向兰华" w:date="2025-08-15T16:07:39Z">
        <w:r>
          <w:rPr/>
          <w:t>, i.e., the first subframe of each gap occurs at an SFN and subframe meeting the following condition:</w:t>
        </w:r>
      </w:ins>
    </w:p>
    <w:p>
      <w:pPr>
        <w:pStyle w:val="77"/>
        <w:rPr>
          <w:ins w:id="55" w:author="向兰华" w:date="2025-08-15T16:07:39Z"/>
        </w:rPr>
      </w:pPr>
      <w:ins w:id="56" w:author="向兰华" w:date="2025-08-15T16:07:39Z">
        <w:r>
          <w:rPr/>
          <w:t xml:space="preserve">SFN mod </w:t>
        </w:r>
      </w:ins>
      <w:ins w:id="57" w:author="向兰华" w:date="2025-08-15T16:07:39Z">
        <w:r>
          <w:rPr>
            <w:i/>
          </w:rPr>
          <w:t>T</w:t>
        </w:r>
      </w:ins>
      <w:ins w:id="58" w:author="向兰华" w:date="2025-08-15T16:07:39Z">
        <w:r>
          <w:rPr/>
          <w:t xml:space="preserve"> = FLOOR(</w:t>
        </w:r>
      </w:ins>
      <w:ins w:id="59" w:author="向兰华" w:date="2025-08-15T16:07:39Z">
        <w:r>
          <w:rPr>
            <w:i/>
          </w:rPr>
          <w:t>gapOffset</w:t>
        </w:r>
      </w:ins>
      <w:ins w:id="60" w:author="向兰华" w:date="2025-08-15T16:07:39Z">
        <w:r>
          <w:rPr/>
          <w:t>/10);</w:t>
        </w:r>
      </w:ins>
    </w:p>
    <w:p>
      <w:pPr>
        <w:pStyle w:val="77"/>
        <w:rPr>
          <w:ins w:id="61" w:author="向兰华" w:date="2025-08-15T16:07:39Z"/>
        </w:rPr>
      </w:pPr>
      <w:ins w:id="62" w:author="向兰华" w:date="2025-08-15T16:07:39Z">
        <w:r>
          <w:rPr/>
          <w:t xml:space="preserve">subframe = </w:t>
        </w:r>
      </w:ins>
      <w:ins w:id="63" w:author="向兰华" w:date="2025-08-15T16:07:39Z">
        <w:r>
          <w:rPr>
            <w:i/>
          </w:rPr>
          <w:t>gapOffset</w:t>
        </w:r>
      </w:ins>
      <w:ins w:id="64" w:author="向兰华" w:date="2025-08-15T16:07:39Z">
        <w:r>
          <w:rPr/>
          <w:t xml:space="preserve"> mod 10;</w:t>
        </w:r>
      </w:ins>
    </w:p>
    <w:p>
      <w:pPr>
        <w:pStyle w:val="77"/>
        <w:rPr>
          <w:ins w:id="65" w:author="向兰华" w:date="2025-08-15T16:07:39Z"/>
        </w:rPr>
      </w:pPr>
      <w:ins w:id="66" w:author="向兰华" w:date="2025-08-15T16:07:39Z">
        <w:r>
          <w:rPr/>
          <w:t xml:space="preserve">with </w:t>
        </w:r>
      </w:ins>
      <w:ins w:id="67" w:author="向兰华" w:date="2025-08-15T16:07:39Z">
        <w:r>
          <w:rPr>
            <w:i/>
          </w:rPr>
          <w:t>T</w:t>
        </w:r>
      </w:ins>
      <w:ins w:id="68" w:author="向兰华" w:date="2025-08-15T16:07:39Z">
        <w:r>
          <w:rPr/>
          <w:t xml:space="preserve"> = MGRP/10 as defined in TS 38.133 [14];</w:t>
        </w:r>
      </w:ins>
    </w:p>
    <w:p>
      <w:pPr>
        <w:rPr>
          <w:ins w:id="69" w:author="向兰华" w:date="2025-08-15T16:07:39Z"/>
          <w:rFonts w:hint="default" w:ascii="Times New Roman" w:hAnsi="Times New Roman" w:cs="Times New Roman"/>
          <w:sz w:val="24"/>
          <w:szCs w:val="24"/>
          <w:lang w:eastAsia="zh-CN"/>
        </w:rPr>
      </w:pPr>
      <w:ins w:id="70" w:author="向兰华" w:date="2025-08-15T16:07:39Z">
        <w:r>
          <w:rPr/>
          <w:t>2&gt;</w:t>
        </w:r>
      </w:ins>
      <w:ins w:id="71" w:author="向兰华" w:date="2025-08-15T16:07:39Z">
        <w:r>
          <w:rPr/>
          <w:tab/>
        </w:r>
      </w:ins>
      <w:ins w:id="72" w:author="向兰华" w:date="2025-08-15T16:07:39Z">
        <w:r>
          <w:rPr/>
          <w:t xml:space="preserve">if </w:t>
        </w:r>
      </w:ins>
      <w:ins w:id="73" w:author="向兰华" w:date="2025-08-15T16:07:39Z">
        <w:r>
          <w:rPr>
            <w:i/>
          </w:rPr>
          <w:t>mgta</w:t>
        </w:r>
      </w:ins>
      <w:ins w:id="74" w:author="向兰华" w:date="2025-08-15T16:07:39Z">
        <w:r>
          <w:rPr/>
          <w:t xml:space="preserve"> is configured, apply the specified timing advance to the gap occurrences calculated above (i.e. the UE starts the measurement </w:t>
        </w:r>
      </w:ins>
      <w:ins w:id="75" w:author="向兰华" w:date="2025-08-15T16:07:39Z">
        <w:r>
          <w:rPr>
            <w:i/>
          </w:rPr>
          <w:t>mgta</w:t>
        </w:r>
      </w:ins>
      <w:ins w:id="76" w:author="向兰华" w:date="2025-08-15T16:07:39Z">
        <w:r>
          <w:rPr/>
          <w:t xml:space="preserve"> ms before the gap subframe occurrences);</w:t>
        </w:r>
      </w:ins>
    </w:p>
    <w:p>
      <w:pPr>
        <w:pStyle w:val="4"/>
        <w:rPr>
          <w:ins w:id="77" w:author="向兰华" w:date="2025-08-15T16:07:39Z"/>
          <w:sz w:val="20"/>
          <w:szCs w:val="20"/>
          <w:lang w:eastAsia="zh-CN"/>
        </w:rPr>
      </w:pPr>
      <w:ins w:id="78" w:author="向兰华" w:date="2025-08-15T16:07:39Z">
        <w:r>
          <w:rPr>
            <w:rFonts w:hint="eastAsia" w:eastAsia="宋体"/>
            <w:sz w:val="20"/>
            <w:szCs w:val="20"/>
            <w:lang w:eastAsia="zh-CN"/>
          </w:rPr>
          <w:t>8.1.3.5.11</w:t>
        </w:r>
      </w:ins>
      <w:ins w:id="79" w:author="向兰华" w:date="2025-08-15T16:07:39Z">
        <w:r>
          <w:rPr>
            <w:sz w:val="20"/>
            <w:szCs w:val="20"/>
            <w:lang w:eastAsia="zh-CN"/>
          </w:rPr>
          <w:t>.</w:t>
        </w:r>
      </w:ins>
      <w:ins w:id="80" w:author="向兰华" w:date="2025-08-15T16:07:39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81" w:author="向兰华" w:date="2025-08-15T16:07:39Z">
        <w:r>
          <w:rPr>
            <w:sz w:val="20"/>
            <w:szCs w:val="20"/>
          </w:rPr>
          <w:tab/>
        </w:r>
      </w:ins>
      <w:ins w:id="82" w:author="向兰华" w:date="2025-08-15T16:07:39Z">
        <w:r>
          <w:rPr>
            <w:sz w:val="20"/>
            <w:szCs w:val="20"/>
          </w:rPr>
          <w:t>Test description</w:t>
        </w:r>
      </w:ins>
    </w:p>
    <w:p>
      <w:pPr>
        <w:pStyle w:val="8"/>
        <w:rPr>
          <w:ins w:id="83" w:author="向兰华" w:date="2025-08-15T16:07:39Z"/>
          <w:sz w:val="20"/>
          <w:szCs w:val="20"/>
        </w:rPr>
      </w:pPr>
      <w:ins w:id="84" w:author="向兰华" w:date="2025-08-15T16:07:39Z">
        <w:r>
          <w:rPr>
            <w:rFonts w:hint="eastAsia" w:eastAsia="宋体"/>
            <w:sz w:val="20"/>
            <w:szCs w:val="20"/>
            <w:lang w:eastAsia="zh-CN"/>
          </w:rPr>
          <w:t>8.1.3.5.11</w:t>
        </w:r>
      </w:ins>
      <w:ins w:id="85" w:author="向兰华" w:date="2025-08-15T16:07:39Z">
        <w:r>
          <w:rPr>
            <w:sz w:val="20"/>
            <w:szCs w:val="20"/>
            <w:lang w:eastAsia="zh-CN"/>
          </w:rPr>
          <w:t>.</w:t>
        </w:r>
      </w:ins>
      <w:ins w:id="86" w:author="向兰华" w:date="2025-08-15T16:07:39Z">
        <w:r>
          <w:rPr>
            <w:sz w:val="20"/>
            <w:szCs w:val="20"/>
          </w:rPr>
          <w:t>3.1</w:t>
        </w:r>
      </w:ins>
      <w:ins w:id="87" w:author="向兰华" w:date="2025-08-15T16:07:39Z">
        <w:r>
          <w:rPr>
            <w:sz w:val="20"/>
            <w:szCs w:val="20"/>
          </w:rPr>
          <w:tab/>
        </w:r>
      </w:ins>
      <w:ins w:id="88" w:author="向兰华" w:date="2025-08-15T16:07:39Z">
        <w:r>
          <w:rPr>
            <w:sz w:val="20"/>
            <w:szCs w:val="20"/>
          </w:rPr>
          <w:t>Pre-test conditions</w:t>
        </w:r>
      </w:ins>
    </w:p>
    <w:p>
      <w:pPr>
        <w:rPr>
          <w:ins w:id="89" w:author="向兰华" w:date="2025-08-15T16:07:39Z"/>
        </w:rPr>
      </w:pPr>
      <w:ins w:id="90" w:author="向兰华" w:date="2025-08-15T16:07:39Z">
        <w:r>
          <w:rPr/>
          <w:t xml:space="preserve">Same as test case </w:t>
        </w:r>
      </w:ins>
      <w:ins w:id="91" w:author="向兰华" w:date="2025-08-15T16:07:39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92" w:author="向兰华" w:date="2025-08-15T16:07:39Z">
        <w:r>
          <w:rPr/>
          <w:t xml:space="preserve"> with the following differences:</w:t>
        </w:r>
      </w:ins>
    </w:p>
    <w:p>
      <w:pPr>
        <w:pStyle w:val="75"/>
        <w:ind w:left="284" w:firstLine="0"/>
        <w:rPr>
          <w:ins w:id="93" w:author="向兰华" w:date="2025-08-15T16:07:39Z"/>
        </w:rPr>
      </w:pPr>
      <w:ins w:id="94" w:author="向兰华" w:date="2025-08-15T16:07:39Z">
        <w:r>
          <w:rPr/>
          <w:t>-</w:t>
        </w:r>
      </w:ins>
      <w:ins w:id="95" w:author="向兰华" w:date="2025-08-15T16:07:39Z">
        <w:r>
          <w:rPr/>
          <w:tab/>
        </w:r>
      </w:ins>
      <w:ins w:id="96" w:author="向兰华" w:date="2025-08-15T16:07:39Z">
        <w:r>
          <w:rPr/>
          <w:t>Cells configuration: NR Cell 10 replaces NR Cell 2.</w:t>
        </w:r>
      </w:ins>
    </w:p>
    <w:p>
      <w:pPr>
        <w:pStyle w:val="75"/>
        <w:ind w:left="284" w:firstLine="0"/>
        <w:rPr>
          <w:ins w:id="97" w:author="向兰华" w:date="2025-08-15T16:07:39Z"/>
        </w:rPr>
      </w:pPr>
      <w:ins w:id="98" w:author="向兰华" w:date="2025-08-15T16:07:39Z">
        <w:r>
          <w:rPr/>
          <w:t>-</w:t>
        </w:r>
      </w:ins>
      <w:ins w:id="99" w:author="向兰华" w:date="2025-08-15T16:07:39Z">
        <w:r>
          <w:rPr/>
          <w:tab/>
        </w:r>
      </w:ins>
      <w:ins w:id="100" w:author="向兰华" w:date="2025-08-15T16:07:39Z">
        <w:r>
          <w:rPr/>
          <w:t>System information combination: NR-4 repleaces NR-2.</w:t>
        </w:r>
      </w:ins>
    </w:p>
    <w:p>
      <w:pPr>
        <w:pStyle w:val="8"/>
        <w:rPr>
          <w:ins w:id="101" w:author="向兰华" w:date="2025-08-15T16:07:39Z"/>
        </w:rPr>
      </w:pPr>
      <w:ins w:id="102" w:author="向兰华" w:date="2025-08-15T16:07:39Z">
        <w:r>
          <w:rPr>
            <w:rFonts w:hint="eastAsia" w:eastAsia="宋体"/>
            <w:lang w:eastAsia="zh-CN"/>
          </w:rPr>
          <w:t>8.1.3.5.11</w:t>
        </w:r>
      </w:ins>
      <w:ins w:id="103" w:author="向兰华" w:date="2025-08-15T16:07:39Z">
        <w:r>
          <w:rPr>
            <w:lang w:eastAsia="zh-CN"/>
          </w:rPr>
          <w:t>.</w:t>
        </w:r>
      </w:ins>
      <w:ins w:id="104" w:author="向兰华" w:date="2025-08-15T16:07:39Z">
        <w:r>
          <w:rPr/>
          <w:t>3.</w:t>
        </w:r>
      </w:ins>
      <w:ins w:id="105" w:author="向兰华" w:date="2025-08-15T16:07:39Z">
        <w:r>
          <w:rPr>
            <w:rFonts w:hint="eastAsia" w:eastAsia="宋体"/>
            <w:lang w:val="en-US" w:eastAsia="zh-CN"/>
          </w:rPr>
          <w:t>2</w:t>
        </w:r>
      </w:ins>
      <w:ins w:id="106" w:author="向兰华" w:date="2025-08-15T16:07:39Z">
        <w:r>
          <w:rPr/>
          <w:tab/>
        </w:r>
      </w:ins>
      <w:ins w:id="107" w:author="向兰华" w:date="2025-08-15T16:07:39Z">
        <w:r>
          <w:rPr/>
          <w:t>Test procedure sequence</w:t>
        </w:r>
      </w:ins>
    </w:p>
    <w:p>
      <w:pPr>
        <w:rPr>
          <w:ins w:id="108" w:author="向兰华" w:date="2025-08-15T16:07:39Z"/>
        </w:rPr>
      </w:pPr>
      <w:ins w:id="109" w:author="向兰华" w:date="2025-08-15T16:07:39Z">
        <w:r>
          <w:rPr/>
          <w:t xml:space="preserve">Same as test case </w:t>
        </w:r>
      </w:ins>
      <w:ins w:id="110" w:author="向兰华" w:date="2025-08-15T16:07:39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111" w:author="向兰华" w:date="2025-08-15T16:07:39Z">
        <w:r>
          <w:rPr/>
          <w:t xml:space="preserve"> with the following differences:</w:t>
        </w:r>
      </w:ins>
    </w:p>
    <w:p>
      <w:pPr>
        <w:pStyle w:val="75"/>
        <w:ind w:left="284" w:firstLine="0"/>
        <w:rPr>
          <w:ins w:id="112" w:author="向兰华" w:date="2025-08-15T16:07:39Z"/>
        </w:rPr>
      </w:pPr>
      <w:ins w:id="113" w:author="向兰华" w:date="2025-08-15T16:07:39Z">
        <w:r>
          <w:rPr/>
          <w:t>-</w:t>
        </w:r>
      </w:ins>
      <w:ins w:id="114" w:author="向兰华" w:date="2025-08-15T16:07:39Z">
        <w:r>
          <w:rPr/>
          <w:tab/>
        </w:r>
      </w:ins>
      <w:ins w:id="115" w:author="向兰华" w:date="2025-08-15T16:07:39Z">
        <w:r>
          <w:rPr/>
          <w:t>Cells configuration: NR Cell 10 replaces NR Cell 2.</w:t>
        </w:r>
      </w:ins>
    </w:p>
    <w:p>
      <w:pPr>
        <w:pStyle w:val="8"/>
        <w:rPr>
          <w:ins w:id="116" w:author="向兰华" w:date="2025-08-15T16:07:39Z"/>
        </w:rPr>
      </w:pPr>
      <w:ins w:id="117" w:author="向兰华" w:date="2025-08-15T16:07:39Z">
        <w:r>
          <w:rPr>
            <w:rFonts w:hint="eastAsia"/>
            <w:lang w:eastAsia="zh-CN"/>
          </w:rPr>
          <w:t>8.1.3.5.11</w:t>
        </w:r>
      </w:ins>
      <w:ins w:id="118" w:author="向兰华" w:date="2025-08-15T16:07:39Z">
        <w:r>
          <w:rPr>
            <w:lang w:eastAsia="zh-CN"/>
          </w:rPr>
          <w:t>.</w:t>
        </w:r>
      </w:ins>
      <w:ins w:id="119" w:author="向兰华" w:date="2025-08-15T16:07:39Z">
        <w:r>
          <w:rPr/>
          <w:t>3.3</w:t>
        </w:r>
      </w:ins>
      <w:ins w:id="120" w:author="向兰华" w:date="2025-08-15T16:07:39Z">
        <w:r>
          <w:rPr/>
          <w:tab/>
        </w:r>
      </w:ins>
      <w:ins w:id="121" w:author="向兰华" w:date="2025-08-15T16:07:39Z">
        <w:r>
          <w:rPr/>
          <w:t>Specific message contents</w:t>
        </w:r>
      </w:ins>
    </w:p>
    <w:p>
      <w:pPr>
        <w:rPr>
          <w:ins w:id="122" w:author="向兰华" w:date="2025-08-15T16:07:39Z"/>
        </w:rPr>
      </w:pPr>
      <w:ins w:id="123" w:author="向兰华" w:date="2025-08-15T16:07:39Z">
        <w:r>
          <w:rPr/>
          <w:t xml:space="preserve">Same as test case </w:t>
        </w:r>
      </w:ins>
      <w:ins w:id="124" w:author="向兰华" w:date="2025-08-15T16:07:39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8.1.3.5.9</w:t>
        </w:r>
      </w:ins>
      <w:ins w:id="125" w:author="向兰华" w:date="2025-08-15T16:07:39Z">
        <w:r>
          <w:rPr/>
          <w:t xml:space="preserve"> with the following difference:</w:t>
        </w:r>
      </w:ins>
    </w:p>
    <w:p>
      <w:pPr>
        <w:pStyle w:val="75"/>
        <w:ind w:left="284" w:firstLine="0"/>
        <w:rPr>
          <w:ins w:id="126" w:author="向兰华" w:date="2025-08-15T16:07:39Z"/>
        </w:rPr>
      </w:pPr>
      <w:ins w:id="127" w:author="向兰华" w:date="2025-08-15T16:07:39Z">
        <w:r>
          <w:rPr/>
          <w:t>-</w:t>
        </w:r>
      </w:ins>
      <w:ins w:id="128" w:author="向兰华" w:date="2025-08-15T16:07:39Z">
        <w:r>
          <w:rPr/>
          <w:tab/>
        </w:r>
      </w:ins>
      <w:ins w:id="129" w:author="向兰华" w:date="2025-08-15T16:07:39Z">
        <w:r>
          <w:rPr/>
          <w:t>Cells configuration: NR Cell 10 replaces NR Cell 2.</w:t>
        </w:r>
      </w:ins>
    </w:p>
    <w:p>
      <w:pPr>
        <w:pStyle w:val="55"/>
        <w:rPr>
          <w:ins w:id="130" w:author="向兰华" w:date="2025-08-15T16:07:39Z"/>
        </w:rPr>
      </w:pPr>
      <w:ins w:id="131" w:author="向兰华" w:date="2025-08-15T16:07:39Z">
        <w:r>
          <w:rPr/>
          <w:t xml:space="preserve">Table </w:t>
        </w:r>
      </w:ins>
      <w:ins w:id="132" w:author="向兰华" w:date="2025-08-15T16:07:39Z">
        <w:r>
          <w:rPr>
            <w:rFonts w:hint="eastAsia" w:eastAsia="宋体"/>
            <w:lang w:eastAsia="zh-CN"/>
          </w:rPr>
          <w:t>8.1.3.5.11</w:t>
        </w:r>
      </w:ins>
      <w:ins w:id="133" w:author="向兰华" w:date="2025-08-15T16:07:39Z">
        <w:r>
          <w:rPr/>
          <w:t xml:space="preserve">.3.3-1: </w:t>
        </w:r>
      </w:ins>
      <w:ins w:id="134" w:author="向兰华" w:date="2025-08-15T16:07:39Z">
        <w:r>
          <w:rPr>
            <w:i/>
          </w:rPr>
          <w:t>MeasConfig</w:t>
        </w:r>
      </w:ins>
      <w:ins w:id="135" w:author="向兰华" w:date="2025-08-15T16:07:39Z">
        <w:r>
          <w:rPr/>
          <w:t xml:space="preserve"> (Table </w:t>
        </w:r>
      </w:ins>
      <w:ins w:id="136" w:author="向兰华" w:date="2025-08-15T16:07:39Z">
        <w:r>
          <w:rPr>
            <w:rFonts w:hint="eastAsia" w:eastAsia="宋体"/>
            <w:lang w:eastAsia="zh-CN"/>
          </w:rPr>
          <w:t>8.1.3.5.9</w:t>
        </w:r>
      </w:ins>
      <w:ins w:id="137" w:author="向兰华" w:date="2025-08-15T16:07:39Z">
        <w:r>
          <w:rPr/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" w:author="向兰华" w:date="2025-08-15T16:07:39Z"/>
        </w:trPr>
        <w:tc>
          <w:tcPr>
            <w:tcW w:w="9747" w:type="dxa"/>
            <w:gridSpan w:val="4"/>
          </w:tcPr>
          <w:p>
            <w:pPr>
              <w:pStyle w:val="51"/>
              <w:snapToGrid w:val="0"/>
              <w:jc w:val="left"/>
              <w:rPr>
                <w:ins w:id="139" w:author="向兰华" w:date="2025-08-15T16:07:39Z"/>
                <w:b w:val="0"/>
              </w:rPr>
            </w:pPr>
            <w:ins w:id="140" w:author="向兰华" w:date="2025-08-15T16:07:39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向兰华" w:date="2025-08-15T16:07:39Z"/>
        </w:trPr>
        <w:tc>
          <w:tcPr>
            <w:tcW w:w="4644" w:type="dxa"/>
          </w:tcPr>
          <w:p>
            <w:pPr>
              <w:pStyle w:val="51"/>
              <w:snapToGrid w:val="0"/>
              <w:rPr>
                <w:ins w:id="142" w:author="向兰华" w:date="2025-08-15T16:07:39Z"/>
              </w:rPr>
            </w:pPr>
            <w:ins w:id="143" w:author="向兰华" w:date="2025-08-15T16:07:39Z">
              <w:r>
                <w:rPr/>
                <w:t>Information Element</w:t>
              </w:r>
            </w:ins>
          </w:p>
        </w:tc>
        <w:tc>
          <w:tcPr>
            <w:tcW w:w="2268" w:type="dxa"/>
          </w:tcPr>
          <w:p>
            <w:pPr>
              <w:pStyle w:val="51"/>
              <w:snapToGrid w:val="0"/>
              <w:rPr>
                <w:ins w:id="144" w:author="向兰华" w:date="2025-08-15T16:07:39Z"/>
              </w:rPr>
            </w:pPr>
            <w:ins w:id="145" w:author="向兰华" w:date="2025-08-15T16:07:39Z">
              <w:r>
                <w:rPr/>
                <w:t>Value/remark</w:t>
              </w:r>
            </w:ins>
          </w:p>
        </w:tc>
        <w:tc>
          <w:tcPr>
            <w:tcW w:w="1590" w:type="dxa"/>
          </w:tcPr>
          <w:p>
            <w:pPr>
              <w:pStyle w:val="51"/>
              <w:snapToGrid w:val="0"/>
              <w:rPr>
                <w:ins w:id="146" w:author="向兰华" w:date="2025-08-15T16:07:39Z"/>
              </w:rPr>
            </w:pPr>
            <w:ins w:id="147" w:author="向兰华" w:date="2025-08-15T16:07:39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snapToGrid w:val="0"/>
              <w:rPr>
                <w:ins w:id="148" w:author="向兰华" w:date="2025-08-15T16:07:39Z"/>
              </w:rPr>
            </w:pPr>
            <w:ins w:id="149" w:author="向兰华" w:date="2025-08-15T16:07:39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向兰华" w:date="2025-08-15T16:07:39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151" w:author="向兰华" w:date="2025-08-15T16:07:39Z"/>
              </w:rPr>
            </w:pPr>
            <w:ins w:id="152" w:author="向兰华" w:date="2025-08-15T16:07:39Z">
              <w:r>
                <w:rPr/>
                <w:t xml:space="preserve">MeasConfig ::= </w:t>
              </w:r>
            </w:ins>
            <w:ins w:id="153" w:author="向兰华" w:date="2025-08-15T16:07:39Z">
              <w:r>
                <w:rPr>
                  <w:snapToGrid w:val="0"/>
                </w:rPr>
                <w:t xml:space="preserve">SEQUENCE </w:t>
              </w:r>
            </w:ins>
            <w:ins w:id="154" w:author="向兰华" w:date="2025-08-15T16:07:39Z">
              <w:r>
                <w:rPr/>
                <w:t>{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155" w:author="向兰华" w:date="2025-08-15T16:07:39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156" w:author="向兰华" w:date="2025-08-15T16:07:39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157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59" w:author="向兰华" w:date="2025-08-15T16:07:39Z"/>
              </w:rPr>
            </w:pPr>
            <w:ins w:id="160" w:author="向兰华" w:date="2025-08-15T16:07:39Z">
              <w:r>
                <w:rPr/>
                <w:t xml:space="preserve">  measObjectToAddModList</w:t>
              </w:r>
            </w:ins>
            <w:ins w:id="161" w:author="向兰华" w:date="2025-08-15T16:07:39Z">
              <w:r>
                <w:rPr>
                  <w:snapToGrid w:val="0"/>
                </w:rPr>
                <w:t xml:space="preserve"> SEQUENCE (SIZE (1..maxNrofMeasId)) OF </w:t>
              </w:r>
            </w:ins>
            <w:ins w:id="162" w:author="向兰华" w:date="2025-08-15T16:07:39Z">
              <w:r>
                <w:rPr/>
                <w:t>MeasObjectToAddMod</w:t>
              </w:r>
            </w:ins>
            <w:ins w:id="163" w:author="向兰华" w:date="2025-08-15T16:07:39Z">
              <w:r>
                <w:rPr>
                  <w:snapToGrid w:val="0"/>
                </w:rPr>
                <w:t xml:space="preserve"> </w:t>
              </w:r>
            </w:ins>
            <w:ins w:id="164" w:author="向兰华" w:date="2025-08-15T16:07:39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5" w:author="向兰华" w:date="2025-08-15T16:07:39Z"/>
              </w:rPr>
            </w:pPr>
            <w:ins w:id="166" w:author="向兰华" w:date="2025-08-15T16:07:39Z">
              <w:r>
                <w:rPr/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67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68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0" w:author="向兰华" w:date="2025-08-15T16:07:39Z"/>
              </w:rPr>
            </w:pPr>
            <w:ins w:id="171" w:author="向兰华" w:date="2025-08-15T16:07:39Z">
              <w:r>
                <w:rPr/>
                <w:t xml:space="preserve">    MeasObjectToAddMod[1] </w:t>
              </w:r>
            </w:ins>
            <w:ins w:id="172" w:author="向兰华" w:date="2025-08-15T16:07:39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73" w:author="向兰华" w:date="2025-08-15T16:07:39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4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5" w:author="向兰华" w:date="2025-08-15T16:07:39Z"/>
                <w:lang w:eastAsia="zh-CN"/>
              </w:rPr>
            </w:pPr>
            <w:ins w:id="176" w:author="向兰华" w:date="2025-08-15T16:07:39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7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79" w:author="向兰华" w:date="2025-08-15T16:07:39Z"/>
              </w:rPr>
            </w:pPr>
            <w:ins w:id="180" w:author="向兰华" w:date="2025-08-15T16:07:39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1" w:author="向兰华" w:date="2025-08-15T16:07:39Z"/>
              </w:rPr>
            </w:pPr>
            <w:ins w:id="182" w:author="向兰华" w:date="2025-08-15T16:07:39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3" w:author="向兰华" w:date="2025-08-15T16:07:39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4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6" w:author="向兰华" w:date="2025-08-15T16:07:39Z"/>
              </w:rPr>
            </w:pPr>
            <w:ins w:id="187" w:author="向兰华" w:date="2025-08-15T16:07:39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89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0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192" w:author="向兰华" w:date="2025-08-15T16:07:39Z"/>
              </w:rPr>
            </w:pPr>
            <w:ins w:id="193" w:author="向兰华" w:date="2025-08-15T16:07:39Z">
              <w:r>
                <w:rPr/>
                <w:t xml:space="preserve">        measObjectNR</w:t>
              </w:r>
            </w:ins>
            <w:ins w:id="194" w:author="向兰华" w:date="2025-08-15T16:07:39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5" w:author="向兰华" w:date="2025-08-15T16:07:39Z"/>
              </w:rPr>
            </w:pPr>
            <w:ins w:id="196" w:author="向兰华" w:date="2025-08-15T16:07:39Z">
              <w:r>
                <w:rPr/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197" w:author="向兰华" w:date="2025-08-15T16:07:39Z"/>
              </w:rPr>
            </w:pPr>
            <w:ins w:id="198" w:author="向兰华" w:date="2025-08-15T16:07:39Z">
              <w:r>
                <w:rPr/>
                <w:t xml:space="preserve">Table </w:t>
              </w:r>
            </w:ins>
            <w:ins w:id="199" w:author="向兰华" w:date="2025-08-15T16:07:39Z">
              <w:r>
                <w:rPr>
                  <w:rFonts w:hint="eastAsia" w:eastAsia="宋体"/>
                  <w:lang w:eastAsia="zh-CN"/>
                </w:rPr>
                <w:t>8.1.3.5.11</w:t>
              </w:r>
            </w:ins>
            <w:ins w:id="200" w:author="向兰华" w:date="2025-08-15T16:07:39Z">
              <w:r>
                <w:rPr/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1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2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03" w:author="向兰华" w:date="2025-08-15T16:07:39Z"/>
              </w:rPr>
            </w:pPr>
            <w:ins w:id="204" w:author="向兰华" w:date="2025-08-15T16:07:39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5" w:author="向兰华" w:date="2025-08-15T16:07:39Z"/>
                <w:lang w:eastAsia="en-US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6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7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09" w:author="向兰华" w:date="2025-08-15T16:07:39Z"/>
              </w:rPr>
            </w:pPr>
            <w:ins w:id="210" w:author="向兰华" w:date="2025-08-15T16:07:39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1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2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3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15" w:author="向兰华" w:date="2025-08-15T16:07:39Z"/>
              </w:rPr>
            </w:pPr>
            <w:ins w:id="216" w:author="向兰华" w:date="2025-08-15T16:07:39Z">
              <w:r>
                <w:rPr/>
                <w:t xml:space="preserve">    MeasObjectToAddMod[2] </w:t>
              </w:r>
            </w:ins>
            <w:ins w:id="217" w:author="向兰华" w:date="2025-08-15T16:07:39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218" w:author="向兰华" w:date="2025-08-15T16:07:39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0" w:author="向兰华" w:date="2025-08-15T16:07:39Z"/>
                <w:lang w:eastAsia="zh-CN"/>
              </w:rPr>
            </w:pPr>
            <w:ins w:id="221" w:author="向兰华" w:date="2025-08-15T16:07:39Z">
              <w:r>
                <w:rPr>
                  <w:lang w:eastAsia="en-US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2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3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4" w:author="向兰华" w:date="2025-08-15T16:07:39Z"/>
              </w:rPr>
            </w:pPr>
            <w:ins w:id="225" w:author="向兰华" w:date="2025-08-15T16:07:39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6" w:author="向兰华" w:date="2025-08-15T16:07:39Z"/>
              </w:rPr>
            </w:pPr>
            <w:ins w:id="227" w:author="向兰华" w:date="2025-08-15T16:07:39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8" w:author="向兰华" w:date="2025-08-15T16:07:39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29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1" w:author="向兰华" w:date="2025-08-15T16:07:39Z"/>
              </w:rPr>
            </w:pPr>
            <w:ins w:id="232" w:author="向兰华" w:date="2025-08-15T16:07:39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3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4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35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37" w:author="向兰华" w:date="2025-08-15T16:07:39Z"/>
              </w:rPr>
            </w:pPr>
            <w:ins w:id="238" w:author="向兰华" w:date="2025-08-15T16:07:39Z">
              <w:r>
                <w:rPr/>
                <w:t xml:space="preserve">        measObjectNR</w:t>
              </w:r>
            </w:ins>
            <w:ins w:id="239" w:author="向兰华" w:date="2025-08-15T16:07:39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0" w:author="向兰华" w:date="2025-08-15T16:07:39Z"/>
              </w:rPr>
            </w:pPr>
            <w:ins w:id="241" w:author="向兰华" w:date="2025-08-15T16:07:39Z">
              <w:r>
                <w:rPr/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2" w:author="向兰华" w:date="2025-08-15T16:07:39Z"/>
              </w:rPr>
            </w:pPr>
            <w:ins w:id="243" w:author="向兰华" w:date="2025-08-15T16:07:39Z">
              <w:r>
                <w:rPr/>
                <w:t xml:space="preserve">Table </w:t>
              </w:r>
            </w:ins>
            <w:ins w:id="244" w:author="向兰华" w:date="2025-08-15T16:07:39Z">
              <w:r>
                <w:rPr>
                  <w:rFonts w:hint="eastAsia" w:eastAsia="宋体"/>
                  <w:lang w:eastAsia="zh-CN"/>
                </w:rPr>
                <w:t>8.1.3.5.11</w:t>
              </w:r>
            </w:ins>
            <w:ins w:id="245" w:author="向兰华" w:date="2025-08-15T16:07:39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46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7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  <w:rPr>
                <w:ins w:id="248" w:author="向兰华" w:date="2025-08-15T16:07:39Z"/>
              </w:rPr>
            </w:pPr>
            <w:ins w:id="249" w:author="向兰华" w:date="2025-08-15T16:07:39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0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1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2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4" w:author="向兰华" w:date="2025-08-15T16:07:39Z"/>
              </w:rPr>
            </w:pPr>
            <w:ins w:id="255" w:author="向兰华" w:date="2025-08-15T16:07:39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6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7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58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0" w:author="向兰华" w:date="2025-08-15T16:07:39Z"/>
              </w:rPr>
            </w:pPr>
            <w:ins w:id="261" w:author="向兰华" w:date="2025-08-15T16:07:39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2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3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4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5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66" w:author="向兰华" w:date="2025-08-15T16:07:39Z"/>
              </w:rPr>
            </w:pPr>
            <w:ins w:id="267" w:author="向兰华" w:date="2025-08-15T16:07:39Z">
              <w:r>
                <w:rPr/>
                <w:t xml:space="preserve">  reportConfigToAddModList</w:t>
              </w:r>
            </w:ins>
            <w:ins w:id="268" w:author="向兰华" w:date="2025-08-15T16:07:39Z">
              <w:r>
                <w:rPr>
                  <w:snapToGrid w:val="0"/>
                </w:rPr>
                <w:t xml:space="preserve"> SEQUENCE(SIZE (1..maxReportConfigId)) OF </w:t>
              </w:r>
            </w:ins>
            <w:ins w:id="269" w:author="向兰华" w:date="2025-08-15T16:07:39Z">
              <w:r>
                <w:rPr/>
                <w:t>ReportConfigToAddMod</w:t>
              </w:r>
            </w:ins>
            <w:ins w:id="270" w:author="向兰华" w:date="2025-08-15T16:07:39Z">
              <w:r>
                <w:rPr>
                  <w:snapToGrid w:val="0"/>
                </w:rPr>
                <w:t xml:space="preserve"> </w:t>
              </w:r>
            </w:ins>
            <w:ins w:id="271" w:author="向兰华" w:date="2025-08-15T16:07:39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2" w:author="向兰华" w:date="2025-08-15T16:07:39Z"/>
              </w:rPr>
            </w:pPr>
            <w:ins w:id="273" w:author="向兰华" w:date="2025-08-15T16:07:39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4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5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6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77" w:author="向兰华" w:date="2025-08-15T16:07:39Z"/>
              </w:rPr>
            </w:pPr>
            <w:ins w:id="278" w:author="向兰华" w:date="2025-08-15T16:07:39Z">
              <w:r>
                <w:rPr>
                  <w:lang w:eastAsia="en-US"/>
                </w:rPr>
                <w:t xml:space="preserve">    </w:t>
              </w:r>
            </w:ins>
            <w:ins w:id="279" w:author="向兰华" w:date="2025-08-15T16:07:39Z">
              <w:r>
                <w:rPr/>
                <w:t xml:space="preserve">ReportConfigToAddMod[1] </w:t>
              </w:r>
            </w:ins>
            <w:ins w:id="280" w:author="向兰华" w:date="2025-08-15T16:07:39Z">
              <w:r>
                <w:rPr>
                  <w:snapToGrid w:val="0"/>
                  <w:lang w:eastAsia="en-US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1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2" w:author="向兰华" w:date="2025-08-15T16:07:39Z"/>
              </w:rPr>
            </w:pPr>
            <w:ins w:id="283" w:author="向兰华" w:date="2025-08-15T16:07:39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4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6" w:author="向兰华" w:date="2025-08-15T16:07:39Z"/>
              </w:rPr>
            </w:pPr>
            <w:ins w:id="287" w:author="向兰华" w:date="2025-08-15T16:07:39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88" w:author="向兰华" w:date="2025-08-15T16:07:39Z"/>
              </w:rPr>
            </w:pPr>
            <w:ins w:id="289" w:author="向兰华" w:date="2025-08-15T16:07:39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0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1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2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3" w:author="向兰华" w:date="2025-08-15T16:07:39Z"/>
              </w:rPr>
            </w:pPr>
            <w:ins w:id="294" w:author="向兰华" w:date="2025-08-15T16:07:39Z">
              <w:r>
                <w:rPr/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5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6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297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8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887"/>
              </w:tabs>
              <w:snapToGrid w:val="0"/>
              <w:rPr>
                <w:ins w:id="299" w:author="向兰华" w:date="2025-08-15T16:07:39Z"/>
              </w:rPr>
            </w:pPr>
            <w:ins w:id="300" w:author="向兰华" w:date="2025-08-15T16:07:39Z">
              <w:r>
                <w:rPr/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1" w:author="向兰华" w:date="2025-08-15T16:07:39Z"/>
                <w:rFonts w:hint="default" w:eastAsia="宋体"/>
                <w:lang w:val="en-US" w:eastAsia="zh-CN"/>
              </w:rPr>
            </w:pPr>
            <w:ins w:id="302" w:author="向兰华" w:date="2025-08-15T16:07:39Z">
              <w:r>
                <w:rPr/>
                <w:t>ReportConfigNR-EventA4</w:t>
              </w:r>
            </w:ins>
            <w:ins w:id="303" w:author="向兰华" w:date="2025-08-15T16:07:39Z">
              <w:r>
                <w:rPr>
                  <w:rFonts w:hint="eastAsia" w:eastAsia="宋体"/>
                  <w:lang w:val="en-US" w:eastAsia="zh-CN"/>
                </w:rPr>
                <w:t>H1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4" w:author="向兰华" w:date="2025-08-15T16:07:39Z"/>
              </w:rPr>
            </w:pPr>
            <w:ins w:id="305" w:author="向兰华" w:date="2025-08-15T16:07:39Z">
              <w:r>
                <w:rPr/>
                <w:t xml:space="preserve">Table </w:t>
              </w:r>
            </w:ins>
            <w:ins w:id="306" w:author="向兰华" w:date="2025-08-15T16:07:39Z">
              <w:r>
                <w:rPr>
                  <w:rFonts w:hint="eastAsia" w:eastAsia="宋体"/>
                  <w:lang w:eastAsia="zh-CN"/>
                </w:rPr>
                <w:t>8.1.3.5.9</w:t>
              </w:r>
            </w:ins>
            <w:ins w:id="307" w:author="向兰华" w:date="2025-08-15T16:07:39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08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9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0" w:author="向兰华" w:date="2025-08-15T16:07:39Z"/>
              </w:rPr>
            </w:pPr>
            <w:ins w:id="311" w:author="向兰华" w:date="2025-08-15T16:07:39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2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3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4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16" w:author="向兰华" w:date="2025-08-15T16:07:39Z"/>
              </w:rPr>
            </w:pPr>
            <w:ins w:id="317" w:author="向兰华" w:date="2025-08-15T16:07:39Z">
              <w:r>
                <w:rPr/>
                <w:t xml:space="preserve">  measIdToAddModList</w:t>
              </w:r>
            </w:ins>
            <w:ins w:id="318" w:author="向兰华" w:date="2025-08-15T16:07:39Z">
              <w:r>
                <w:rPr>
                  <w:snapToGrid w:val="0"/>
                </w:rPr>
                <w:t xml:space="preserve"> SEQUENCE</w:t>
              </w:r>
            </w:ins>
            <w:ins w:id="319" w:author="向兰华" w:date="2025-08-15T16:07:39Z">
              <w:r>
                <w:rPr/>
                <w:t xml:space="preserve"> </w:t>
              </w:r>
            </w:ins>
            <w:ins w:id="320" w:author="向兰华" w:date="2025-08-15T16:07:39Z">
              <w:r>
                <w:rPr>
                  <w:snapToGrid w:val="0"/>
                </w:rPr>
                <w:t xml:space="preserve">(SIZE (1..maxNrofMeasId)) OF </w:t>
              </w:r>
            </w:ins>
            <w:ins w:id="321" w:author="向兰华" w:date="2025-08-15T16:07:39Z">
              <w:r>
                <w:rPr/>
                <w:t>MeasIdToAddMod</w:t>
              </w:r>
            </w:ins>
            <w:ins w:id="322" w:author="向兰华" w:date="2025-08-15T16:07:39Z">
              <w:r>
                <w:rPr>
                  <w:snapToGrid w:val="0"/>
                </w:rPr>
                <w:t xml:space="preserve"> </w:t>
              </w:r>
            </w:ins>
            <w:ins w:id="323" w:author="向兰华" w:date="2025-08-15T16:07:39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4" w:author="向兰华" w:date="2025-08-15T16:07:39Z"/>
              </w:rPr>
            </w:pPr>
            <w:ins w:id="325" w:author="向兰华" w:date="2025-08-15T16:07:39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6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7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8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29" w:author="向兰华" w:date="2025-08-15T16:07:39Z"/>
              </w:rPr>
            </w:pPr>
            <w:ins w:id="330" w:author="向兰华" w:date="2025-08-15T16:07:39Z">
              <w:r>
                <w:rPr>
                  <w:lang w:eastAsia="en-US"/>
                </w:rPr>
                <w:t xml:space="preserve">    </w:t>
              </w:r>
            </w:ins>
            <w:ins w:id="331" w:author="向兰华" w:date="2025-08-15T16:07:39Z">
              <w:r>
                <w:rPr/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2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3" w:author="向兰华" w:date="2025-08-15T16:07:39Z"/>
              </w:rPr>
            </w:pPr>
            <w:ins w:id="334" w:author="向兰华" w:date="2025-08-15T16:07:39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5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6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7" w:author="向兰华" w:date="2025-08-15T16:07:39Z"/>
              </w:rPr>
            </w:pPr>
            <w:ins w:id="338" w:author="向兰华" w:date="2025-08-15T16:07:39Z">
              <w:r>
                <w:rPr/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39" w:author="向兰华" w:date="2025-08-15T16:07:39Z"/>
              </w:rPr>
            </w:pPr>
            <w:ins w:id="340" w:author="向兰华" w:date="2025-08-15T16:07:39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1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2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3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4" w:author="向兰华" w:date="2025-08-15T16:07:39Z"/>
              </w:rPr>
            </w:pPr>
            <w:ins w:id="345" w:author="向兰华" w:date="2025-08-15T16:07:39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6" w:author="向兰华" w:date="2025-08-15T16:07:39Z"/>
              </w:rPr>
            </w:pPr>
            <w:ins w:id="347" w:author="向兰华" w:date="2025-08-15T16:07:39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8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49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0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1" w:author="向兰华" w:date="2025-08-15T16:07:39Z"/>
              </w:rPr>
            </w:pPr>
            <w:ins w:id="352" w:author="向兰华" w:date="2025-08-15T16:07:39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3" w:author="向兰华" w:date="2025-08-15T16:07:39Z"/>
              </w:rPr>
            </w:pPr>
            <w:ins w:id="354" w:author="向兰华" w:date="2025-08-15T16:07:39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5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6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7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58" w:author="向兰华" w:date="2025-08-15T16:07:39Z"/>
              </w:rPr>
            </w:pPr>
            <w:ins w:id="359" w:author="向兰华" w:date="2025-08-15T16:07:39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0" w:author="向兰华" w:date="2025-08-15T16:07:39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1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62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3" w:author="向兰华" w:date="2025-08-15T16:07:39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364" w:author="向兰华" w:date="2025-08-15T16:07:39Z"/>
              </w:rPr>
            </w:pPr>
            <w:ins w:id="365" w:author="向兰华" w:date="2025-08-15T16:07:39Z">
              <w:r>
                <w:rPr/>
                <w:t xml:space="preserve">  }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366" w:author="向兰华" w:date="2025-08-15T16:07:39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367" w:author="向兰华" w:date="2025-08-15T16:07:39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368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9" w:author="向兰华" w:date="2025-08-15T16:07:39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0" w:author="向兰华" w:date="2025-08-15T16:07:39Z"/>
              </w:rPr>
            </w:pPr>
            <w:ins w:id="371" w:author="向兰华" w:date="2025-08-15T16:07:39Z">
              <w:r>
                <w:rPr/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2" w:author="向兰华" w:date="2025-08-15T16:07:39Z"/>
              </w:rPr>
            </w:pPr>
            <w:ins w:id="373" w:author="向兰华" w:date="2025-08-15T16:07:39Z">
              <w:r>
                <w:rPr>
                  <w:lang w:eastAsia="en-US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4" w:author="向兰华" w:date="2025-08-15T16:07:3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ins w:id="375" w:author="向兰华" w:date="2025-08-15T16:0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6" w:author="向兰华" w:date="2025-08-15T16:07:39Z"/>
        </w:trPr>
        <w:tc>
          <w:tcPr>
            <w:tcW w:w="4644" w:type="dxa"/>
          </w:tcPr>
          <w:p>
            <w:pPr>
              <w:pStyle w:val="53"/>
              <w:snapToGrid w:val="0"/>
              <w:rPr>
                <w:ins w:id="377" w:author="向兰华" w:date="2025-08-15T16:07:39Z"/>
              </w:rPr>
            </w:pPr>
            <w:ins w:id="378" w:author="向兰华" w:date="2025-08-15T16:07:39Z">
              <w:r>
                <w:rPr/>
                <w:t>}</w:t>
              </w:r>
            </w:ins>
          </w:p>
        </w:tc>
        <w:tc>
          <w:tcPr>
            <w:tcW w:w="2268" w:type="dxa"/>
          </w:tcPr>
          <w:p>
            <w:pPr>
              <w:pStyle w:val="53"/>
              <w:snapToGrid w:val="0"/>
              <w:rPr>
                <w:ins w:id="379" w:author="向兰华" w:date="2025-08-15T16:07:39Z"/>
              </w:rPr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  <w:rPr>
                <w:ins w:id="380" w:author="向兰华" w:date="2025-08-15T16:07:39Z"/>
              </w:rPr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  <w:rPr>
                <w:ins w:id="381" w:author="向兰华" w:date="2025-08-15T16:07:39Z"/>
              </w:rPr>
            </w:pPr>
          </w:p>
        </w:tc>
      </w:tr>
    </w:tbl>
    <w:p>
      <w:pPr>
        <w:rPr>
          <w:ins w:id="382" w:author="向兰华" w:date="2025-08-15T16:07:39Z"/>
        </w:rPr>
      </w:pPr>
    </w:p>
    <w:p>
      <w:pPr>
        <w:pStyle w:val="55"/>
        <w:rPr>
          <w:ins w:id="383" w:author="向兰华" w:date="2025-08-15T16:07:39Z"/>
        </w:rPr>
      </w:pPr>
      <w:ins w:id="384" w:author="向兰华" w:date="2025-08-15T16:07:39Z">
        <w:r>
          <w:rPr/>
          <w:t xml:space="preserve">Table </w:t>
        </w:r>
      </w:ins>
      <w:ins w:id="385" w:author="向兰华" w:date="2025-08-15T16:07:39Z">
        <w:r>
          <w:rPr>
            <w:rFonts w:hint="eastAsia" w:eastAsia="宋体"/>
            <w:lang w:eastAsia="zh-CN"/>
          </w:rPr>
          <w:t>8.1.3.5.11</w:t>
        </w:r>
      </w:ins>
      <w:ins w:id="386" w:author="向兰华" w:date="2025-08-15T16:07:39Z">
        <w:r>
          <w:rPr/>
          <w:t xml:space="preserve">.3.3-2: </w:t>
        </w:r>
      </w:ins>
      <w:ins w:id="387" w:author="向兰华" w:date="2025-08-15T16:07:39Z">
        <w:r>
          <w:rPr>
            <w:i/>
          </w:rPr>
          <w:t>MeasObjectNR-f1</w:t>
        </w:r>
      </w:ins>
      <w:ins w:id="388" w:author="向兰华" w:date="2025-08-15T16:07:39Z">
        <w:r>
          <w:rPr/>
          <w:t xml:space="preserve"> (Table </w:t>
        </w:r>
      </w:ins>
      <w:ins w:id="389" w:author="向兰华" w:date="2025-08-15T16:07:39Z">
        <w:r>
          <w:rPr>
            <w:rFonts w:hint="eastAsia" w:eastAsia="宋体"/>
            <w:lang w:eastAsia="zh-CN"/>
          </w:rPr>
          <w:t>8.1.3.5.11</w:t>
        </w:r>
      </w:ins>
      <w:ins w:id="390" w:author="向兰华" w:date="2025-08-15T16:07:39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1" w:author="向兰华" w:date="2025-08-15T16:07:39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392" w:author="向兰华" w:date="2025-08-15T16:07:39Z"/>
                <w:b w:val="0"/>
                <w:lang w:eastAsia="en-US"/>
              </w:rPr>
            </w:pPr>
            <w:ins w:id="393" w:author="向兰华" w:date="2025-08-15T16:07:39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4" w:author="向兰华" w:date="2025-08-15T16:07:39Z"/>
        </w:trPr>
        <w:tc>
          <w:tcPr>
            <w:tcW w:w="4535" w:type="dxa"/>
          </w:tcPr>
          <w:p>
            <w:pPr>
              <w:pStyle w:val="51"/>
              <w:rPr>
                <w:ins w:id="395" w:author="向兰华" w:date="2025-08-15T16:07:39Z"/>
                <w:lang w:eastAsia="en-US"/>
              </w:rPr>
            </w:pPr>
            <w:ins w:id="396" w:author="向兰华" w:date="2025-08-15T16:07:39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397" w:author="向兰华" w:date="2025-08-15T16:07:39Z"/>
                <w:lang w:eastAsia="en-US"/>
              </w:rPr>
            </w:pPr>
            <w:ins w:id="398" w:author="向兰华" w:date="2025-08-15T16:07:39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399" w:author="向兰华" w:date="2025-08-15T16:07:39Z"/>
                <w:lang w:eastAsia="en-US"/>
              </w:rPr>
            </w:pPr>
            <w:ins w:id="400" w:author="向兰华" w:date="2025-08-15T16:07:39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401" w:author="向兰华" w:date="2025-08-15T16:07:39Z"/>
                <w:lang w:eastAsia="en-US"/>
              </w:rPr>
            </w:pPr>
            <w:ins w:id="402" w:author="向兰华" w:date="2025-08-15T16:07:39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3" w:author="向兰华" w:date="2025-08-15T16:07:39Z"/>
        </w:trPr>
        <w:tc>
          <w:tcPr>
            <w:tcW w:w="4535" w:type="dxa"/>
          </w:tcPr>
          <w:p>
            <w:pPr>
              <w:pStyle w:val="53"/>
              <w:rPr>
                <w:ins w:id="404" w:author="向兰华" w:date="2025-08-15T16:07:39Z"/>
                <w:lang w:eastAsia="en-US"/>
              </w:rPr>
            </w:pPr>
            <w:ins w:id="405" w:author="向兰华" w:date="2025-08-15T16:07:39Z">
              <w:r>
                <w:rPr>
                  <w:lang w:eastAsia="en-US"/>
                </w:rPr>
                <w:t xml:space="preserve">MeasObjectNR::= </w:t>
              </w:r>
            </w:ins>
            <w:ins w:id="406" w:author="向兰华" w:date="2025-08-15T16:07:39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07" w:author="向兰华" w:date="2025-08-15T16:07:39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08" w:author="向兰华" w:date="2025-08-15T16:07:39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09" w:author="向兰华" w:date="2025-08-15T16:07:3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10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1" w:author="向兰华" w:date="2025-08-15T16:07:39Z"/>
        </w:trPr>
        <w:tc>
          <w:tcPr>
            <w:tcW w:w="4535" w:type="dxa"/>
          </w:tcPr>
          <w:p>
            <w:pPr>
              <w:pStyle w:val="53"/>
              <w:rPr>
                <w:ins w:id="412" w:author="向兰华" w:date="2025-08-15T16:07:39Z"/>
                <w:lang w:eastAsia="en-US"/>
              </w:rPr>
            </w:pPr>
            <w:ins w:id="413" w:author="向兰华" w:date="2025-08-15T16:07:39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4" w:author="向兰华" w:date="2025-08-15T16:07:39Z"/>
                <w:lang w:eastAsia="en-US"/>
              </w:rPr>
            </w:pPr>
            <w:ins w:id="415" w:author="向兰华" w:date="2025-08-15T16:07:39Z">
              <w:r>
                <w:rPr>
                  <w:lang w:eastAsia="en-US"/>
                </w:rPr>
                <w:t>ARFCN-ValueNR for SSB of NR Cell 1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16" w:author="向兰华" w:date="2025-08-15T16:07:3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17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8" w:author="向兰华" w:date="2025-08-15T16:07:3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9" w:author="向兰华" w:date="2025-08-15T16:07:39Z"/>
                <w:lang w:eastAsia="en-US"/>
              </w:rPr>
            </w:pPr>
            <w:ins w:id="420" w:author="向兰华" w:date="2025-08-15T16:07:39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1" w:author="向兰华" w:date="2025-08-15T16:07:39Z"/>
                <w:rFonts w:eastAsia="MS Mincho"/>
              </w:rPr>
            </w:pPr>
            <w:ins w:id="422" w:author="向兰华" w:date="2025-08-15T16:07:39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3" w:author="向兰华" w:date="2025-08-15T16:07:39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4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5" w:author="向兰华" w:date="2025-08-15T16:07:3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6" w:author="向兰华" w:date="2025-08-15T16:07:39Z"/>
                <w:lang w:eastAsia="en-US"/>
              </w:rPr>
            </w:pPr>
            <w:ins w:id="427" w:author="向兰华" w:date="2025-08-15T16:07:39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8" w:author="向兰华" w:date="2025-08-15T16:07:39Z"/>
              </w:rPr>
            </w:pPr>
            <w:ins w:id="429" w:author="向兰华" w:date="2025-08-15T16:07:39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0" w:author="向兰华" w:date="2025-08-15T16:07:39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1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2" w:author="向兰华" w:date="2025-08-15T16:07:39Z"/>
        </w:trPr>
        <w:tc>
          <w:tcPr>
            <w:tcW w:w="4535" w:type="dxa"/>
          </w:tcPr>
          <w:p>
            <w:pPr>
              <w:pStyle w:val="53"/>
              <w:rPr>
                <w:ins w:id="433" w:author="向兰华" w:date="2025-08-15T16:07:39Z"/>
                <w:lang w:eastAsia="en-US"/>
              </w:rPr>
            </w:pPr>
            <w:ins w:id="434" w:author="向兰华" w:date="2025-08-15T16:07:39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35" w:author="向兰华" w:date="2025-08-15T16:07:39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36" w:author="向兰华" w:date="2025-08-15T16:07:3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37" w:author="向兰华" w:date="2025-08-15T16:07:39Z"/>
                <w:lang w:eastAsia="en-US"/>
              </w:rPr>
            </w:pPr>
          </w:p>
        </w:tc>
      </w:tr>
    </w:tbl>
    <w:p>
      <w:pPr>
        <w:rPr>
          <w:ins w:id="438" w:author="向兰华" w:date="2025-08-15T16:07:39Z"/>
        </w:rPr>
      </w:pPr>
    </w:p>
    <w:p>
      <w:pPr>
        <w:pStyle w:val="55"/>
        <w:rPr>
          <w:ins w:id="439" w:author="向兰华" w:date="2025-08-15T16:07:39Z"/>
        </w:rPr>
      </w:pPr>
      <w:ins w:id="440" w:author="向兰华" w:date="2025-08-15T16:07:39Z">
        <w:r>
          <w:rPr/>
          <w:t xml:space="preserve">Table </w:t>
        </w:r>
      </w:ins>
      <w:ins w:id="441" w:author="向兰华" w:date="2025-08-15T16:07:39Z">
        <w:r>
          <w:rPr>
            <w:rFonts w:hint="eastAsia" w:eastAsia="宋体"/>
            <w:lang w:eastAsia="zh-CN"/>
          </w:rPr>
          <w:t>8.1.3.5.11</w:t>
        </w:r>
      </w:ins>
      <w:ins w:id="442" w:author="向兰华" w:date="2025-08-15T16:07:39Z">
        <w:r>
          <w:rPr/>
          <w:t xml:space="preserve">.3.3-3: </w:t>
        </w:r>
      </w:ins>
      <w:ins w:id="443" w:author="向兰华" w:date="2025-08-15T16:07:39Z">
        <w:r>
          <w:rPr>
            <w:i/>
          </w:rPr>
          <w:t>MeasObjectNR-f2</w:t>
        </w:r>
      </w:ins>
      <w:ins w:id="444" w:author="向兰华" w:date="2025-08-15T16:07:39Z">
        <w:r>
          <w:rPr/>
          <w:t xml:space="preserve"> (Table </w:t>
        </w:r>
      </w:ins>
      <w:ins w:id="445" w:author="向兰华" w:date="2025-08-15T16:07:39Z">
        <w:r>
          <w:rPr>
            <w:rFonts w:hint="eastAsia" w:eastAsia="宋体"/>
            <w:lang w:eastAsia="zh-CN"/>
          </w:rPr>
          <w:t>8.1.3.5.11</w:t>
        </w:r>
      </w:ins>
      <w:ins w:id="446" w:author="向兰华" w:date="2025-08-15T16:07:39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7" w:author="向兰华" w:date="2025-08-15T16:07:39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448" w:author="向兰华" w:date="2025-08-15T16:07:39Z"/>
                <w:b w:val="0"/>
                <w:lang w:eastAsia="en-US"/>
              </w:rPr>
            </w:pPr>
            <w:ins w:id="449" w:author="向兰华" w:date="2025-08-15T16:07:39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0" w:author="向兰华" w:date="2025-08-15T16:07:39Z"/>
        </w:trPr>
        <w:tc>
          <w:tcPr>
            <w:tcW w:w="4535" w:type="dxa"/>
          </w:tcPr>
          <w:p>
            <w:pPr>
              <w:pStyle w:val="51"/>
              <w:rPr>
                <w:ins w:id="451" w:author="向兰华" w:date="2025-08-15T16:07:39Z"/>
                <w:lang w:eastAsia="en-US"/>
              </w:rPr>
            </w:pPr>
            <w:ins w:id="452" w:author="向兰华" w:date="2025-08-15T16:07:39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453" w:author="向兰华" w:date="2025-08-15T16:07:39Z"/>
                <w:lang w:eastAsia="en-US"/>
              </w:rPr>
            </w:pPr>
            <w:ins w:id="454" w:author="向兰华" w:date="2025-08-15T16:07:39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55" w:author="向兰华" w:date="2025-08-15T16:07:39Z"/>
                <w:lang w:eastAsia="en-US"/>
              </w:rPr>
            </w:pPr>
            <w:ins w:id="456" w:author="向兰华" w:date="2025-08-15T16:07:39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457" w:author="向兰华" w:date="2025-08-15T16:07:39Z"/>
                <w:lang w:eastAsia="en-US"/>
              </w:rPr>
            </w:pPr>
            <w:ins w:id="458" w:author="向兰华" w:date="2025-08-15T16:07:39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9" w:author="向兰华" w:date="2025-08-15T16:07:39Z"/>
        </w:trPr>
        <w:tc>
          <w:tcPr>
            <w:tcW w:w="4535" w:type="dxa"/>
          </w:tcPr>
          <w:p>
            <w:pPr>
              <w:pStyle w:val="53"/>
              <w:rPr>
                <w:ins w:id="460" w:author="向兰华" w:date="2025-08-15T16:07:39Z"/>
                <w:lang w:eastAsia="en-US"/>
              </w:rPr>
            </w:pPr>
            <w:ins w:id="461" w:author="向兰华" w:date="2025-08-15T16:07:39Z">
              <w:r>
                <w:rPr>
                  <w:lang w:eastAsia="en-US"/>
                </w:rPr>
                <w:t xml:space="preserve">MeasObjectNR::= </w:t>
              </w:r>
            </w:ins>
            <w:ins w:id="462" w:author="向兰华" w:date="2025-08-15T16:07:39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63" w:author="向兰华" w:date="2025-08-15T16:07:39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64" w:author="向兰华" w:date="2025-08-15T16:07:39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65" w:author="向兰华" w:date="2025-08-15T16:07:3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66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7" w:author="向兰华" w:date="2025-08-15T16:07:39Z"/>
        </w:trPr>
        <w:tc>
          <w:tcPr>
            <w:tcW w:w="4535" w:type="dxa"/>
          </w:tcPr>
          <w:p>
            <w:pPr>
              <w:pStyle w:val="53"/>
              <w:rPr>
                <w:ins w:id="468" w:author="向兰华" w:date="2025-08-15T16:07:39Z"/>
                <w:lang w:eastAsia="en-US"/>
              </w:rPr>
            </w:pPr>
            <w:ins w:id="469" w:author="向兰华" w:date="2025-08-15T16:07:39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70" w:author="向兰华" w:date="2025-08-15T16:07:39Z"/>
                <w:lang w:eastAsia="en-US"/>
              </w:rPr>
            </w:pPr>
            <w:ins w:id="471" w:author="向兰华" w:date="2025-08-15T16:07:39Z">
              <w:r>
                <w:rPr>
                  <w:lang w:eastAsia="en-US"/>
                </w:rPr>
                <w:t>ARFCN-ValueNR for SSB of NR Cell 10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72" w:author="向兰华" w:date="2025-08-15T16:07:3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73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4" w:author="向兰华" w:date="2025-08-15T16:07:3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5" w:author="向兰华" w:date="2025-08-15T16:07:39Z"/>
                <w:lang w:eastAsia="en-US"/>
              </w:rPr>
            </w:pPr>
            <w:ins w:id="476" w:author="向兰华" w:date="2025-08-15T16:07:39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7" w:author="向兰华" w:date="2025-08-15T16:07:39Z"/>
                <w:rFonts w:eastAsia="MS Mincho"/>
              </w:rPr>
            </w:pPr>
            <w:ins w:id="478" w:author="向兰华" w:date="2025-08-15T16:07:39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9" w:author="向兰华" w:date="2025-08-15T16:07:39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0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1" w:author="向兰华" w:date="2025-08-15T16:07:3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2" w:author="向兰华" w:date="2025-08-15T16:07:39Z"/>
                <w:lang w:eastAsia="en-US"/>
              </w:rPr>
            </w:pPr>
            <w:ins w:id="483" w:author="向兰华" w:date="2025-08-15T16:07:39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4" w:author="向兰华" w:date="2025-08-15T16:07:39Z"/>
              </w:rPr>
            </w:pPr>
            <w:ins w:id="485" w:author="向兰华" w:date="2025-08-15T16:07:39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6" w:author="向兰华" w:date="2025-08-15T16:07:39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7" w:author="向兰华" w:date="2025-08-15T16:07:3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8" w:author="向兰华" w:date="2025-08-15T16:07:39Z"/>
        </w:trPr>
        <w:tc>
          <w:tcPr>
            <w:tcW w:w="4535" w:type="dxa"/>
          </w:tcPr>
          <w:p>
            <w:pPr>
              <w:pStyle w:val="53"/>
              <w:rPr>
                <w:ins w:id="489" w:author="向兰华" w:date="2025-08-15T16:07:39Z"/>
                <w:lang w:eastAsia="en-US"/>
              </w:rPr>
            </w:pPr>
            <w:ins w:id="490" w:author="向兰华" w:date="2025-08-15T16:07:39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91" w:author="向兰华" w:date="2025-08-15T16:07:39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92" w:author="向兰华" w:date="2025-08-15T16:07:39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93" w:author="向兰华" w:date="2025-08-15T16:07:39Z"/>
                <w:lang w:eastAsia="en-US"/>
              </w:rPr>
            </w:pPr>
          </w:p>
        </w:tc>
      </w:tr>
    </w:tbl>
    <w:p/>
    <w:p>
      <w:pPr>
        <w:pStyle w:val="3"/>
        <w:rPr>
          <w:rFonts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hint="eastAsia"/>
          <w:b/>
          <w:i/>
          <w:iCs/>
          <w:color w:val="C00000"/>
          <w:lang w:val="en-US" w:eastAsia="zh-CN"/>
        </w:rPr>
        <w:t>End</w:t>
      </w:r>
      <w:r>
        <w:rPr>
          <w:b/>
          <w:i/>
          <w:iCs/>
          <w:color w:val="C00000"/>
          <w:lang w:val="en-US" w:eastAsia="zh-CN"/>
        </w:rPr>
        <w:t xml:space="preserve"> </w:t>
      </w:r>
      <w:r>
        <w:rPr>
          <w:rFonts w:eastAsia="PMingLiU"/>
          <w:b/>
          <w:i/>
          <w:iCs/>
          <w:color w:val="C00000"/>
        </w:rPr>
        <w:t>of changes</w:t>
      </w:r>
      <w:r>
        <w:rPr>
          <w:rFonts w:hint="eastAsia" w:eastAsia="PMingLiU"/>
          <w:b/>
          <w:i/>
          <w:iCs/>
          <w:color w:val="C00000"/>
          <w:lang w:val="en-US" w:eastAsia="zh-CN"/>
        </w:rPr>
        <w:t xml:space="preserve"> 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向兰华">
    <w15:presenceInfo w15:providerId="None" w15:userId="向兰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32C97E1F"/>
    <w:rsid w:val="426E0A73"/>
    <w:rsid w:val="73F5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向兰华</cp:lastModifiedBy>
  <cp:lastPrinted>2411-12-31T23:00:00Z</cp:lastPrinted>
  <dcterms:modified xsi:type="dcterms:W3CDTF">2025-08-15T10:17:18Z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R5-254542</vt:lpwstr>
  </property>
  <property fmtid="{D5CDD505-2E9C-101B-9397-08002B2CF9AE}" pid="10" name="Spec#">
    <vt:lpwstr>38.523-1</vt:lpwstr>
  </property>
  <property fmtid="{D5CDD505-2E9C-101B-9397-08002B2CF9AE}" pid="11" name="Cr#">
    <vt:lpwstr>5121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new UAV Test Case 8.1.3.5.11 Test Case for event A4H1 reporting for Inter-Band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CCC2087359DE4BD0B4317BDBAA367B86</vt:lpwstr>
  </property>
</Properties>
</file>