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76D820" w:rsidR="001E41F3" w:rsidRDefault="006826C9">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r w:rsidR="00F337F8">
        <w:fldChar w:fldCharType="begin"/>
      </w:r>
      <w:r w:rsidR="00F337F8">
        <w:instrText xml:space="preserve"> DOCPROPERTY  Tdoc#  \* MERGEFORMAT </w:instrText>
      </w:r>
      <w:r w:rsidR="00F337F8">
        <w:fldChar w:fldCharType="separate"/>
      </w:r>
      <w:r w:rsidRPr="006826C9">
        <w:rPr>
          <w:b/>
          <w:i/>
          <w:noProof/>
          <w:sz w:val="28"/>
        </w:rPr>
        <w:t>R4-2102259</w:t>
      </w:r>
      <w:r w:rsidR="00F337F8">
        <w:rPr>
          <w:b/>
          <w:i/>
          <w:noProof/>
          <w:sz w:val="28"/>
        </w:rPr>
        <w:fldChar w:fldCharType="end"/>
      </w:r>
    </w:p>
    <w:p w14:paraId="7CB45193" w14:textId="52D8C11E" w:rsidR="001E41F3" w:rsidRDefault="006826C9" w:rsidP="005E2C44">
      <w:pPr>
        <w:pStyle w:val="CRCoverPage"/>
        <w:outlineLvl w:val="0"/>
        <w:rPr>
          <w:b/>
          <w:noProof/>
          <w:sz w:val="24"/>
        </w:rPr>
      </w:pPr>
      <w:r w:rsidRPr="004012CD">
        <w:rPr>
          <w:rFonts w:cs="Arial"/>
          <w:b/>
          <w:sz w:val="24"/>
          <w:lang w:eastAsia="ko-KR"/>
        </w:rPr>
        <w:t>Electronic Meeting</w:t>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January</w:t>
      </w:r>
      <w:r>
        <w:rPr>
          <w:b/>
          <w:noProof/>
          <w:sz w:val="24"/>
        </w:rPr>
        <w:fldChar w:fldCharType="end"/>
      </w:r>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F402F" w:rsidR="001E41F3" w:rsidRPr="00410371" w:rsidRDefault="00F337F8" w:rsidP="00E13F3D">
            <w:pPr>
              <w:pStyle w:val="CRCoverPage"/>
              <w:spacing w:after="0"/>
              <w:jc w:val="right"/>
              <w:rPr>
                <w:b/>
                <w:noProof/>
                <w:sz w:val="28"/>
              </w:rPr>
            </w:pPr>
            <w:r>
              <w:fldChar w:fldCharType="begin"/>
            </w:r>
            <w:r>
              <w:instrText xml:space="preserve"> DOCPROPERTY  Spec#  \* MERGEFORMAT </w:instrText>
            </w:r>
            <w:r>
              <w:fldChar w:fldCharType="separate"/>
            </w:r>
            <w:r w:rsidR="006826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E1A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3EAE" w:rsidR="001E41F3" w:rsidRPr="00410371" w:rsidRDefault="00F337F8" w:rsidP="00E13F3D">
            <w:pPr>
              <w:pStyle w:val="CRCoverPage"/>
              <w:spacing w:after="0"/>
              <w:jc w:val="center"/>
              <w:rPr>
                <w:b/>
                <w:noProof/>
              </w:rPr>
            </w:pPr>
            <w:r>
              <w:fldChar w:fldCharType="begin"/>
            </w:r>
            <w:r>
              <w:instrText xml:space="preserve"> DOCPROPERTY  Revision  \* MERGEFORMAT </w:instrText>
            </w:r>
            <w:r>
              <w:fldChar w:fldCharType="separate"/>
            </w:r>
            <w:r w:rsidR="00682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C090" w:rsidR="001E41F3" w:rsidRPr="00410371" w:rsidRDefault="00F337F8">
            <w:pPr>
              <w:pStyle w:val="CRCoverPage"/>
              <w:spacing w:after="0"/>
              <w:jc w:val="center"/>
              <w:rPr>
                <w:noProof/>
                <w:sz w:val="28"/>
              </w:rPr>
            </w:pPr>
            <w:r>
              <w:fldChar w:fldCharType="begin"/>
            </w:r>
            <w:r>
              <w:instrText xml:space="preserve"> DOCPROPERTY  Version  \* MERGEFORMAT </w:instrText>
            </w:r>
            <w:r>
              <w:fldChar w:fldCharType="separate"/>
            </w:r>
            <w:r w:rsidR="006826C9">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3F5E1" w:rsidR="00F25D98" w:rsidRDefault="00DC45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F8973" w:rsidR="001E41F3" w:rsidRDefault="00DC45BF">
            <w:pPr>
              <w:pStyle w:val="CRCoverPage"/>
              <w:spacing w:after="0"/>
              <w:ind w:left="100"/>
              <w:rPr>
                <w:noProof/>
              </w:rPr>
            </w:pPr>
            <w:r>
              <w:t xml:space="preserve">Draft CR for test case 7 for </w:t>
            </w:r>
            <w:r w:rsidRPr="00DC45BF">
              <w:t>Dormant SCell BWP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F235D" w:rsidR="001E41F3" w:rsidRDefault="00DC45BF">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CB863" w:rsidR="001E41F3" w:rsidRDefault="00DC45B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C810" w:rsidR="001E41F3" w:rsidRDefault="00DC45BF">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783C" w:rsidR="001E41F3" w:rsidRDefault="00DC45BF">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6FC91" w:rsidR="001E41F3" w:rsidRDefault="00DC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FE7B6" w:rsidR="001E41F3" w:rsidRDefault="00DC45B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9534E" w:rsidR="001E41F3" w:rsidRDefault="0057239C">
            <w:pPr>
              <w:pStyle w:val="CRCoverPage"/>
              <w:spacing w:after="0"/>
              <w:ind w:left="100"/>
              <w:rPr>
                <w:noProof/>
              </w:rPr>
            </w:pPr>
            <w:r>
              <w:rPr>
                <w:noProof/>
              </w:rPr>
              <w:t xml:space="preserve">Test case for TC#7: </w:t>
            </w:r>
            <w:r w:rsidRPr="0057239C">
              <w:rPr>
                <w:noProof/>
                <w:lang w:val="sv-SE"/>
              </w:rPr>
              <w:t>SA, spCell in FR2, SCell in FR2, DCI 0_1/1_0 within/after 3 OFDM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267E58" w:rsidR="001E41F3" w:rsidRDefault="0057239C">
            <w:pPr>
              <w:pStyle w:val="CRCoverPage"/>
              <w:spacing w:after="0"/>
              <w:ind w:left="100"/>
              <w:rPr>
                <w:noProof/>
              </w:rPr>
            </w:pPr>
            <w:r>
              <w:rPr>
                <w:noProof/>
              </w:rPr>
              <w:t xml:space="preserve">Introduction of agreed TC#7 testing UE requirements </w:t>
            </w:r>
            <w:bookmarkStart w:id="1" w:name="_Hlk61646438"/>
            <w:r>
              <w:rPr>
                <w:noProof/>
              </w:rPr>
              <w:t xml:space="preserve">for dormancy SCell in </w:t>
            </w:r>
            <w:r w:rsidR="00B93198">
              <w:rPr>
                <w:noProof/>
              </w:rPr>
              <w:t xml:space="preserve">NR </w:t>
            </w:r>
            <w:r>
              <w:rPr>
                <w:noProof/>
              </w:rPr>
              <w:t>SA with PCell and SCell in FR2</w:t>
            </w:r>
            <w:bookmarkEnd w:id="1"/>
            <w:r w:rsidR="00B9319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1FF09" w:rsidR="001E41F3" w:rsidRDefault="0057239C">
            <w:pPr>
              <w:pStyle w:val="CRCoverPage"/>
              <w:spacing w:after="0"/>
              <w:ind w:left="100"/>
              <w:rPr>
                <w:noProof/>
              </w:rPr>
            </w:pPr>
            <w:r>
              <w:rPr>
                <w:noProof/>
              </w:rPr>
              <w:t>Missing test case for dormant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25CF9" w:rsidR="001E41F3" w:rsidRDefault="0057239C">
            <w:pPr>
              <w:pStyle w:val="CRCoverPage"/>
              <w:spacing w:after="0"/>
              <w:ind w:left="100"/>
              <w:rPr>
                <w:noProof/>
              </w:rPr>
            </w:pPr>
            <w:r>
              <w:rPr>
                <w:noProof/>
              </w:rPr>
              <w:t>New test case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CA336" w:rsidR="001E41F3" w:rsidRDefault="00DC45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E2CBB" w:rsidR="001E41F3" w:rsidRDefault="00DC45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6BACE" w:rsidR="001E41F3" w:rsidRDefault="00DC45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9AADC9" w14:textId="77777777" w:rsidR="006826C9" w:rsidRDefault="006826C9" w:rsidP="006826C9">
      <w:pPr>
        <w:jc w:val="center"/>
        <w:rPr>
          <w:noProof/>
        </w:rPr>
      </w:pPr>
      <w:r w:rsidRPr="006377F6">
        <w:rPr>
          <w:sz w:val="36"/>
          <w:highlight w:val="yellow"/>
          <w:lang w:eastAsia="zh-CN"/>
        </w:rPr>
        <w:lastRenderedPageBreak/>
        <w:t>&lt;Start of Change&gt;</w:t>
      </w:r>
    </w:p>
    <w:p w14:paraId="36FE77B1" w14:textId="77777777" w:rsidR="006826C9" w:rsidRDefault="006826C9" w:rsidP="008401AE">
      <w:pPr>
        <w:rPr>
          <w:noProof/>
        </w:rPr>
      </w:pPr>
    </w:p>
    <w:p w14:paraId="74748B7D" w14:textId="0BB28B50" w:rsidR="00763A74" w:rsidRPr="0074252A" w:rsidRDefault="00763A74" w:rsidP="00763A74">
      <w:pPr>
        <w:pStyle w:val="Heading4"/>
        <w:rPr>
          <w:b/>
          <w:i/>
          <w:lang w:eastAsia="zh-CN"/>
        </w:rPr>
      </w:pPr>
      <w:r w:rsidRPr="0074252A">
        <w:t>A.</w:t>
      </w:r>
      <w:r>
        <w:t>x</w:t>
      </w:r>
      <w:r w:rsidRPr="0074252A">
        <w:t>.</w:t>
      </w:r>
      <w:r>
        <w:t>x</w:t>
      </w:r>
      <w:r w:rsidRPr="0074252A">
        <w:t>.</w:t>
      </w:r>
      <w:r>
        <w:t>x</w:t>
      </w:r>
      <w:r w:rsidRPr="0074252A">
        <w:t>.</w:t>
      </w:r>
      <w:r w:rsidRPr="0074252A">
        <w:rPr>
          <w:lang w:eastAsia="zh-CN"/>
        </w:rPr>
        <w:t>1</w:t>
      </w:r>
      <w:r w:rsidRPr="0074252A">
        <w:tab/>
        <w:t xml:space="preserve">Test </w:t>
      </w:r>
      <w:r w:rsidRPr="0074252A">
        <w:rPr>
          <w:lang w:eastAsia="zh-CN"/>
        </w:rPr>
        <w:t>Purpose and Environment</w:t>
      </w:r>
    </w:p>
    <w:p w14:paraId="361832E5" w14:textId="6000C7E2" w:rsidR="00763A74" w:rsidRPr="00D367BB" w:rsidRDefault="00763A74" w:rsidP="00763A74">
      <w:pPr>
        <w:rPr>
          <w:szCs w:val="24"/>
        </w:rPr>
      </w:pPr>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p>
    <w:p w14:paraId="640C3C43" w14:textId="5EC8B3AE" w:rsidR="00763A74" w:rsidRPr="00D367BB" w:rsidRDefault="00DA17FA" w:rsidP="00763A74">
      <w:r>
        <w:t xml:space="preserve">The </w:t>
      </w:r>
      <w:r w:rsidRPr="00DA17FA">
        <w:t>Supported test configurations</w:t>
      </w:r>
      <w:r w:rsidRPr="00DA17FA">
        <w:t xml:space="preserve"> </w:t>
      </w:r>
      <w:r>
        <w:t xml:space="preserve">are given in Table A.x.x.x.x-1. </w:t>
      </w:r>
      <w:r w:rsidR="00763A74" w:rsidRPr="00D367BB">
        <w:t>The test parameters are given in Tables A.x.x.x.x-</w:t>
      </w:r>
      <w:r>
        <w:t>2</w:t>
      </w:r>
      <w:r w:rsidR="00763A74" w:rsidRPr="00D367BB">
        <w:t xml:space="preserve"> and cell-specific parameters in A.x.x.x.x-</w:t>
      </w:r>
      <w:r>
        <w:t>3</w:t>
      </w:r>
      <w:bookmarkStart w:id="2" w:name="_GoBack"/>
      <w:bookmarkEnd w:id="2"/>
      <w:r w:rsidR="00763A74" w:rsidRPr="00D367BB">
        <w:t xml:space="preserve"> below. </w:t>
      </w:r>
      <w:r w:rsidR="00425DE9" w:rsidRPr="00D367BB">
        <w:rPr>
          <w:rFonts w:cs="v4.2.0"/>
        </w:rPr>
        <w:t>In the measurement control information, a measurement object is configured for the frequency of the PCell, and it is indicated to the UE that event-triggered reporting with Event A6 is used</w:t>
      </w:r>
      <w:r w:rsidR="00425DE9" w:rsidRPr="00D367BB">
        <w:t xml:space="preserve"> </w:t>
      </w:r>
      <w:r w:rsidR="00763A74" w:rsidRPr="00D367BB">
        <w:t xml:space="preserve">The test consists of four successive time periods, with duration of T1, T2, T3 and T4, respectively. There are two carriers both in FR2, </w:t>
      </w:r>
      <w:r w:rsidR="00F41B0A" w:rsidRPr="00D367BB">
        <w:t xml:space="preserve">with </w:t>
      </w:r>
      <w:r w:rsidR="00763A74" w:rsidRPr="00D367BB">
        <w:t>one cell</w:t>
      </w:r>
      <w:r w:rsidR="00F41B0A" w:rsidRPr="00D367BB">
        <w:t xml:space="preserve"> on the PCC and 2 cells on SCC</w:t>
      </w:r>
      <w:r w:rsidR="00763A74" w:rsidRPr="00D367BB">
        <w:t>. Cell 1</w:t>
      </w:r>
      <w:r w:rsidR="00F41B0A" w:rsidRPr="00D367BB">
        <w:t>,</w:t>
      </w:r>
      <w:r w:rsidR="00763A74" w:rsidRPr="00D367BB">
        <w:t xml:space="preserve"> Cell 2 </w:t>
      </w:r>
      <w:r w:rsidR="00F41B0A" w:rsidRPr="00D367BB">
        <w:t xml:space="preserve">and Cell 3 </w:t>
      </w:r>
      <w:r w:rsidR="00763A74" w:rsidRPr="00D367BB">
        <w:t xml:space="preserve">operate in either FDD or TDD duplex mode according to test configuration. </w:t>
      </w:r>
      <w:r w:rsidR="00F41B0A" w:rsidRPr="00D367BB">
        <w:t>All</w:t>
      </w:r>
      <w:r w:rsidR="00763A74" w:rsidRPr="00D367BB">
        <w:t xml:space="preserve"> cells have constant signal levels throughout the test. Before the test starts the UE is connected to Cell 1 (PCell) on radio channel 1 (PCC) </w:t>
      </w:r>
      <w:r w:rsidR="00F41B0A" w:rsidRPr="00D367BB">
        <w:t>with configured and activated S</w:t>
      </w:r>
      <w:r w:rsidR="00763A74" w:rsidRPr="00D367BB">
        <w:t>Cell (SCell1) on radio channel 2 (SCC1).</w:t>
      </w:r>
      <w:r w:rsidR="00F41B0A" w:rsidRPr="00D367BB">
        <w:t xml:space="preserve"> The UE is not aware of Cell 3 on radio channel 2 (SCC1). </w:t>
      </w:r>
      <w:r w:rsidR="00F41B0A" w:rsidRPr="00D367BB">
        <w:rPr>
          <w:lang w:eastAsia="zh-CN"/>
        </w:rPr>
        <w:t xml:space="preserve">The UE is reporting CSI and shall </w:t>
      </w:r>
      <w:r w:rsidR="00200780" w:rsidRPr="00D367BB">
        <w:rPr>
          <w:lang w:eastAsia="zh-CN"/>
        </w:rPr>
        <w:t xml:space="preserve">not </w:t>
      </w:r>
      <w:r w:rsidR="00F41B0A" w:rsidRPr="00D367BB">
        <w:rPr>
          <w:lang w:eastAsia="zh-CN"/>
        </w:rPr>
        <w:t>report CQI index 0 (out-of-range) i</w:t>
      </w:r>
      <w:r w:rsidR="00200780" w:rsidRPr="00D367BB">
        <w:rPr>
          <w:lang w:eastAsia="zh-CN"/>
        </w:rPr>
        <w:t>n</w:t>
      </w:r>
      <w:r w:rsidR="00F41B0A" w:rsidRPr="00D367BB">
        <w:rPr>
          <w:lang w:eastAsia="zh-CN"/>
        </w:rPr>
        <w:t xml:space="preserve"> the available uplink resources to report CQI for the SCell</w:t>
      </w:r>
      <w:r w:rsidR="00763A74" w:rsidRPr="00D367BB">
        <w:t>. The UE shall be continuously scheduled in the PCell throughout the whole test.</w:t>
      </w:r>
    </w:p>
    <w:p w14:paraId="613A74BF" w14:textId="0561E447" w:rsidR="00763A74" w:rsidRPr="00D367BB" w:rsidRDefault="00F25957">
      <w:pPr>
        <w:rPr>
          <w:noProof/>
        </w:rPr>
      </w:pPr>
      <w:r w:rsidRPr="00D367BB">
        <w:t>T</w:t>
      </w:r>
      <w:r w:rsidR="00D36796" w:rsidRPr="00D367BB">
        <w:t>he UE receives a</w:t>
      </w:r>
      <w:r w:rsidR="00FD4177" w:rsidRPr="00D367BB">
        <w:t xml:space="preserve"> DCI-based BWP switch command by which the SCell1 (Cell 2) is requested to switch </w:t>
      </w:r>
      <w:r w:rsidR="001225FB" w:rsidRPr="00D367BB">
        <w:t xml:space="preserve">the active BWP </w:t>
      </w:r>
      <w:r w:rsidR="00FD4177" w:rsidRPr="00D367BB">
        <w:t>to the dormant BWP.</w:t>
      </w:r>
    </w:p>
    <w:p w14:paraId="1128C4A2" w14:textId="19A527A2" w:rsidR="00763A74" w:rsidRPr="00D367BB" w:rsidRDefault="00F25957">
      <w:pPr>
        <w:rPr>
          <w:lang w:eastAsia="zh-CN"/>
        </w:rPr>
      </w:pPr>
      <w:r w:rsidRPr="00D367BB">
        <w:rPr>
          <w:lang w:eastAsia="zh-CN"/>
        </w:rPr>
        <w:t xml:space="preserve">The point in time at which the DCI message is received at the UE antenna connector, in a subframe # denoted n, defines the start of time period T1. The UE shall </w:t>
      </w:r>
      <w:r w:rsidR="00A64E90" w:rsidRPr="00D367BB">
        <w:rPr>
          <w:lang w:eastAsia="zh-CN"/>
        </w:rPr>
        <w:t xml:space="preserve">accomplish the BWP switch to </w:t>
      </w:r>
      <w:r w:rsidRPr="00D367BB">
        <w:rPr>
          <w:lang w:eastAsia="zh-CN"/>
        </w:rPr>
        <w:t xml:space="preserve">the dormant </w:t>
      </w:r>
      <w:r w:rsidR="00A64E90" w:rsidRPr="00D367BB">
        <w:rPr>
          <w:lang w:eastAsia="zh-CN"/>
        </w:rPr>
        <w:t>BWP</w:t>
      </w:r>
      <w:r w:rsidRPr="00D367BB">
        <w:rPr>
          <w:lang w:eastAsia="zh-CN"/>
        </w:rPr>
        <w:t xml:space="preserve"> latest in subframe (n +</w:t>
      </w:r>
      <w:r w:rsidRPr="00D367BB">
        <w:t xml:space="preserve">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lang w:eastAsia="zh-CN"/>
        </w:rPr>
        <w:t xml:space="preserve">.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w:t>
      </w:r>
      <w:r w:rsidR="008401AE" w:rsidRPr="00D367BB">
        <w:rPr>
          <w:lang w:eastAsia="zh-CN"/>
        </w:rPr>
        <w:t>n</w:t>
      </w:r>
      <w:r w:rsidRPr="00D367BB">
        <w:rPr>
          <w:lang w:eastAsia="zh-CN"/>
        </w:rPr>
        <w:t xml:space="preserve"> to (</w:t>
      </w:r>
      <w:r w:rsidR="008401AE" w:rsidRPr="00D367BB">
        <w:rPr>
          <w:lang w:eastAsia="zh-CN"/>
        </w:rPr>
        <w:t>n</w:t>
      </w:r>
      <w:r w:rsidRPr="00D367BB">
        <w:rPr>
          <w:lang w:eastAsia="zh-CN"/>
        </w:rPr>
        <w:t>+</w:t>
      </w:r>
      <w:r w:rsidR="008401AE" w:rsidRPr="00D367BB">
        <w:t xml:space="preserve"> </w:t>
      </w:r>
      <w:proofErr w:type="spellStart"/>
      <w:r w:rsidR="008401AE" w:rsidRPr="00D367BB">
        <w:t>T</w:t>
      </w:r>
      <w:r w:rsidR="008401AE" w:rsidRPr="00D367BB">
        <w:rPr>
          <w:sz w:val="13"/>
          <w:szCs w:val="13"/>
        </w:rPr>
        <w:t>BWPswitchDelay</w:t>
      </w:r>
      <w:proofErr w:type="spellEnd"/>
      <w:r w:rsidR="008401AE" w:rsidRPr="00D367BB">
        <w:rPr>
          <w:sz w:val="13"/>
          <w:szCs w:val="13"/>
        </w:rPr>
        <w:t xml:space="preserve"> </w:t>
      </w:r>
      <w:r w:rsidR="008401AE" w:rsidRPr="00D367BB">
        <w:t>+ X</w:t>
      </w:r>
      <w:r w:rsidRPr="00D367BB">
        <w:rPr>
          <w:lang w:eastAsia="zh-CN"/>
        </w:rPr>
        <w:t>).</w:t>
      </w:r>
    </w:p>
    <w:p w14:paraId="02610072" w14:textId="61131324" w:rsidR="00112A18" w:rsidRPr="00D367BB" w:rsidRDefault="00112A18">
      <w:pPr>
        <w:rPr>
          <w:lang w:eastAsia="zh-CN"/>
        </w:rPr>
      </w:pPr>
      <w:r w:rsidRPr="00D367BB">
        <w:rPr>
          <w:noProof/>
        </w:rPr>
        <w:t>Time T2 start at T1 +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noProof/>
        </w:rPr>
        <w:t>). During T2 the UE sh</w:t>
      </w:r>
      <w:r w:rsidR="00A64E90" w:rsidRPr="00D367BB">
        <w:rPr>
          <w:noProof/>
        </w:rPr>
        <w:t>a</w:t>
      </w:r>
      <w:r w:rsidRPr="00D367BB">
        <w:rPr>
          <w:noProof/>
        </w:rPr>
        <w:t xml:space="preserve">ll continue to measure and report CQI and L1-RSRP </w:t>
      </w:r>
      <w:r w:rsidRPr="00D367BB">
        <w:rPr>
          <w:lang w:eastAsia="zh-CN"/>
        </w:rPr>
        <w:t>in the available uplink resources to report CQI and L1-RSRP for the SCell.</w:t>
      </w:r>
    </w:p>
    <w:p w14:paraId="6C2ADCD3" w14:textId="1906BB06" w:rsidR="00112A18" w:rsidRPr="00D367BB" w:rsidRDefault="00112A18">
      <w:pPr>
        <w:rPr>
          <w:lang w:eastAsia="zh-CN"/>
        </w:rPr>
      </w:pPr>
      <w:r w:rsidRPr="00D367BB">
        <w:rPr>
          <w:noProof/>
        </w:rPr>
        <w:t xml:space="preserve">Time T3 starts at T2 + </w:t>
      </w:r>
      <w:r w:rsidR="00A64E90" w:rsidRPr="00D367BB">
        <w:rPr>
          <w:noProof/>
        </w:rPr>
        <w:t xml:space="preserve">500ms. During T3 the UE shall continue to measure and report CQI and L1-RSRP </w:t>
      </w:r>
      <w:r w:rsidR="00A64E90" w:rsidRPr="00D367BB">
        <w:rPr>
          <w:lang w:eastAsia="zh-CN"/>
        </w:rPr>
        <w:t>in the available uplink resources to report CQI and L1-RSRP for the SCell.</w:t>
      </w:r>
    </w:p>
    <w:p w14:paraId="7F7D86D6" w14:textId="08E6BE12" w:rsidR="00425DE9" w:rsidRPr="00D367BB" w:rsidRDefault="00112A18" w:rsidP="00425DE9">
      <w:pPr>
        <w:rPr>
          <w:rFonts w:cs="v4.2.0"/>
          <w:lang w:eastAsia="ko-KR"/>
        </w:rPr>
      </w:pPr>
      <w:r w:rsidRPr="00D367BB">
        <w:rPr>
          <w:noProof/>
        </w:rPr>
        <w:t xml:space="preserve">Starting at </w:t>
      </w:r>
      <w:r w:rsidR="005904DA" w:rsidRPr="00D367BB">
        <w:rPr>
          <w:noProof/>
        </w:rPr>
        <w:t>T</w:t>
      </w:r>
      <w:r w:rsidRPr="00D367BB">
        <w:rPr>
          <w:noProof/>
        </w:rPr>
        <w:t>4</w:t>
      </w:r>
      <w:r w:rsidR="005904DA" w:rsidRPr="00D367BB">
        <w:rPr>
          <w:noProof/>
        </w:rPr>
        <w:t xml:space="preserve"> </w:t>
      </w:r>
      <w:r w:rsidR="00A64E90" w:rsidRPr="00D367BB">
        <w:rPr>
          <w:noProof/>
        </w:rPr>
        <w:t xml:space="preserve">= T3 + 500ms, </w:t>
      </w:r>
      <w:r w:rsidRPr="00D367BB">
        <w:rPr>
          <w:noProof/>
        </w:rPr>
        <w:t>Cell 3 becomes detectable.</w:t>
      </w:r>
      <w:r w:rsidR="005904DA" w:rsidRPr="00D367BB">
        <w:rPr>
          <w:noProof/>
        </w:rPr>
        <w:t xml:space="preserve"> </w:t>
      </w:r>
      <w:r w:rsidR="00A64E90" w:rsidRPr="00D367BB">
        <w:rPr>
          <w:noProof/>
        </w:rPr>
        <w:t xml:space="preserve">During T3 the UE shall continue to measure and report CQI and L1-RSRP </w:t>
      </w:r>
      <w:r w:rsidR="00A64E90" w:rsidRPr="00D367BB">
        <w:rPr>
          <w:lang w:eastAsia="zh-CN"/>
        </w:rPr>
        <w:t xml:space="preserve">in the available uplink resources to report CQI and L1-RSRP for the SCell. </w:t>
      </w:r>
      <w:r w:rsidR="00425DE9" w:rsidRPr="00D367BB">
        <w:rPr>
          <w:rFonts w:cs="v4.2.0"/>
        </w:rPr>
        <w:t xml:space="preserve">The UE shall send one Event A6 triggered measurement report, with a measurement reporting delay less than 1000 </w:t>
      </w:r>
      <w:proofErr w:type="spellStart"/>
      <w:r w:rsidR="00425DE9" w:rsidRPr="00D367BB">
        <w:rPr>
          <w:rFonts w:cs="v4.2.0"/>
        </w:rPr>
        <w:t>ms</w:t>
      </w:r>
      <w:proofErr w:type="spellEnd"/>
      <w:r w:rsidR="00425DE9" w:rsidRPr="00D367BB">
        <w:rPr>
          <w:rFonts w:cs="v4.2.0"/>
        </w:rPr>
        <w:t xml:space="preserve"> from the beginning of time period T4. The UE is not required to read the neighbour cell SSB index in this test.</w:t>
      </w:r>
    </w:p>
    <w:p w14:paraId="3CE05B5E" w14:textId="17DE71B3" w:rsidR="008776AA" w:rsidRPr="00D367BB" w:rsidRDefault="00425DE9">
      <w:r w:rsidRPr="00D367BB">
        <w:rPr>
          <w:noProof/>
        </w:rPr>
        <w:t xml:space="preserve">At time T5 starting at T4 + 1500ms a </w:t>
      </w:r>
      <w:proofErr w:type="spellStart"/>
      <w:r w:rsidRPr="00D367BB">
        <w:t>a</w:t>
      </w:r>
      <w:proofErr w:type="spellEnd"/>
      <w:r w:rsidRPr="00D367BB">
        <w:t xml:space="preserve"> DCI-based BWP switch command by which the SCell1 (Cell 2) is requested to switch the active BWP to the non-dormant BWP.</w:t>
      </w:r>
    </w:p>
    <w:p w14:paraId="4BBCA928" w14:textId="66EA991E" w:rsidR="00425DE9" w:rsidRDefault="00425DE9">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lang w:eastAsia="zh-CN"/>
        </w:rPr>
        <w:t>).</w:t>
      </w:r>
    </w:p>
    <w:p w14:paraId="491DF711" w14:textId="6BB30CE9" w:rsidR="00425DE9" w:rsidRDefault="002C70FA">
      <w:r>
        <w:rPr>
          <w:noProof/>
        </w:rPr>
        <w:t xml:space="preserve">During T2, T3 and T4 </w:t>
      </w:r>
      <w:r>
        <w:t xml:space="preserve">the total rate of ACK/NACK feedback loss on any non-dormant serving cell resulting from CQI measurements and RRM measurements, clause 8.2.2.2.12.3, on dormant </w:t>
      </w:r>
      <w:proofErr w:type="spellStart"/>
      <w:r>
        <w:t>SCells</w:t>
      </w:r>
      <w:proofErr w:type="spellEnd"/>
      <w:r>
        <w:t>, shall not exceed [0.5]%.</w:t>
      </w:r>
    </w:p>
    <w:p w14:paraId="4F0329A0" w14:textId="640A8D95" w:rsidR="002C70FA" w:rsidRDefault="002C70FA">
      <w:pPr>
        <w:rPr>
          <w:noProof/>
        </w:rPr>
      </w:pPr>
      <w:r>
        <w:rPr>
          <w:noProof/>
        </w:rPr>
        <w:t xml:space="preserve">During T2, T3 and T4 </w:t>
      </w:r>
      <w:r>
        <w:t xml:space="preserve">the total rate of ACK/NACK feedback loss on any non-dormant serving cell resulting from L1-RSRP measurements and RRM measurements, clause 8.2.2.2.12.x, on dormant </w:t>
      </w:r>
      <w:proofErr w:type="spellStart"/>
      <w:r>
        <w:t>SCells</w:t>
      </w:r>
      <w:proofErr w:type="spellEnd"/>
      <w:r>
        <w:t>, shall not exceed [0.5]%.</w:t>
      </w:r>
    </w:p>
    <w:p w14:paraId="1D51A23E" w14:textId="7180088C" w:rsidR="00A64E90" w:rsidRDefault="002C70FA">
      <w:pPr>
        <w:rPr>
          <w:noProof/>
        </w:rPr>
      </w:pPr>
      <w:r>
        <w:rPr>
          <w:noProof/>
        </w:rPr>
        <w:t xml:space="preserve">During T2, T3 and T4 </w:t>
      </w:r>
      <w:r>
        <w:t xml:space="preserve">the total rate of ACK/NACK feedback loss on any non-dormant serving cell resulting from RRM measurements and RRM measurements, clause 8.2.2.2.12.3, on dormant </w:t>
      </w:r>
      <w:proofErr w:type="spellStart"/>
      <w:r>
        <w:t>SCells</w:t>
      </w:r>
      <w:proofErr w:type="spellEnd"/>
      <w:r>
        <w:t>, shall not exceed [0.5]%</w:t>
      </w:r>
    </w:p>
    <w:p w14:paraId="605BA80C" w14:textId="4D23FCE4" w:rsidR="00A64E90" w:rsidRDefault="00A64E90">
      <w:pPr>
        <w:rPr>
          <w:lang w:eastAsia="zh-CN"/>
        </w:rPr>
      </w:pPr>
      <w:r w:rsidRPr="0074252A">
        <w:rPr>
          <w:lang w:eastAsia="zh-CN"/>
        </w:rPr>
        <w:t>During T</w:t>
      </w:r>
      <w:r>
        <w:rPr>
          <w:lang w:eastAsia="zh-CN"/>
        </w:rPr>
        <w:t>1, T2, T3, T4</w:t>
      </w:r>
      <w:r w:rsidR="008410F8">
        <w:rPr>
          <w:lang w:eastAsia="zh-CN"/>
        </w:rPr>
        <w:t>, T5</w:t>
      </w:r>
      <w:r w:rsidRPr="0074252A">
        <w:rPr>
          <w:lang w:eastAsia="zh-CN"/>
        </w:rPr>
        <w:t xml:space="preserve"> </w:t>
      </w:r>
      <w:r>
        <w:rPr>
          <w:lang w:eastAsia="zh-CN"/>
        </w:rPr>
        <w:t>and</w:t>
      </w:r>
      <w:r w:rsidRPr="0074252A">
        <w:rPr>
          <w:lang w:eastAsia="zh-CN"/>
        </w:rPr>
        <w:t xml:space="preserve"> T</w:t>
      </w:r>
      <w:r w:rsidR="008410F8">
        <w:rPr>
          <w:lang w:eastAsia="zh-CN"/>
        </w:rPr>
        <w:t>6</w:t>
      </w:r>
      <w:r w:rsidRPr="0074252A">
        <w:rPr>
          <w:lang w:eastAsia="zh-CN"/>
        </w:rPr>
        <w:t>, the UE shall be continuously scheduled in the SCell1</w:t>
      </w:r>
      <w:r w:rsidR="002C70FA">
        <w:rPr>
          <w:lang w:eastAsia="zh-CN"/>
        </w:rPr>
        <w:t>.</w:t>
      </w:r>
    </w:p>
    <w:p w14:paraId="48FB8EC8" w14:textId="0B45B40C" w:rsidR="00741F8B" w:rsidRPr="00A62BB0" w:rsidRDefault="00741F8B" w:rsidP="00741F8B">
      <w:pPr>
        <w:keepNext/>
        <w:keepLines/>
        <w:spacing w:before="60"/>
        <w:jc w:val="center"/>
        <w:rPr>
          <w:rFonts w:ascii="Arial" w:hAnsi="Arial"/>
          <w:b/>
        </w:rPr>
      </w:pPr>
      <w:r w:rsidRPr="00A62BB0">
        <w:rPr>
          <w:rFonts w:ascii="Arial" w:hAnsi="Arial"/>
          <w:b/>
        </w:rPr>
        <w:lastRenderedPageBreak/>
        <w:t>Table A.</w:t>
      </w:r>
      <w:r>
        <w:rPr>
          <w:rFonts w:ascii="Arial" w:hAnsi="Arial"/>
          <w:b/>
        </w:rPr>
        <w:t>x</w:t>
      </w:r>
      <w:r w:rsidRPr="00A62BB0">
        <w:rPr>
          <w:rFonts w:ascii="Arial" w:hAnsi="Arial"/>
          <w:b/>
        </w:rPr>
        <w:t>.</w:t>
      </w:r>
      <w:r>
        <w:rPr>
          <w:rFonts w:ascii="Arial" w:hAnsi="Arial"/>
          <w:b/>
        </w:rPr>
        <w:t>x</w:t>
      </w:r>
      <w:r w:rsidRPr="00A62BB0">
        <w:rPr>
          <w:rFonts w:ascii="Arial" w:hAnsi="Arial"/>
          <w:b/>
        </w:rPr>
        <w:t>.</w:t>
      </w:r>
      <w:r>
        <w:rPr>
          <w:rFonts w:ascii="Arial" w:hAnsi="Arial"/>
          <w:b/>
        </w:rPr>
        <w:t>x</w:t>
      </w:r>
      <w:r w:rsidRPr="00A62BB0">
        <w:rPr>
          <w:rFonts w:ascii="Arial" w:hAnsi="Arial"/>
          <w:b/>
        </w:rPr>
        <w:t>.</w:t>
      </w:r>
      <w:r>
        <w:rPr>
          <w:rFonts w:ascii="Arial" w:hAnsi="Arial"/>
          <w:b/>
        </w:rPr>
        <w:t>x.x</w:t>
      </w:r>
      <w:r w:rsidRPr="00A62BB0">
        <w:rPr>
          <w:rFonts w:ascii="Arial" w:hAnsi="Arial"/>
          <w:b/>
        </w:rPr>
        <w:t xml:space="preserve">-1: </w:t>
      </w:r>
      <w:bookmarkStart w:id="3" w:name="_Hlk61647924"/>
      <w:r w:rsidRPr="00A62BB0">
        <w:rPr>
          <w:rFonts w:ascii="Arial" w:hAnsi="Arial"/>
          <w:b/>
        </w:rPr>
        <w:t>Supported test configurations</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41F8B" w:rsidRPr="00A62BB0" w14:paraId="4EA49880" w14:textId="77777777" w:rsidTr="00BA7C2E">
        <w:tc>
          <w:tcPr>
            <w:tcW w:w="2340" w:type="dxa"/>
            <w:tcBorders>
              <w:top w:val="single" w:sz="4" w:space="0" w:color="auto"/>
              <w:left w:val="single" w:sz="4" w:space="0" w:color="auto"/>
              <w:bottom w:val="single" w:sz="4" w:space="0" w:color="auto"/>
              <w:right w:val="single" w:sz="4" w:space="0" w:color="auto"/>
            </w:tcBorders>
            <w:hideMark/>
          </w:tcPr>
          <w:p w14:paraId="75A17469" w14:textId="77777777" w:rsidR="00741F8B" w:rsidRPr="00A62BB0" w:rsidRDefault="00741F8B" w:rsidP="00BA7C2E">
            <w:pPr>
              <w:keepNext/>
              <w:keepLines/>
              <w:spacing w:after="0"/>
              <w:jc w:val="center"/>
              <w:rPr>
                <w:rFonts w:ascii="Arial" w:hAnsi="Arial"/>
                <w:b/>
                <w:sz w:val="18"/>
              </w:rPr>
            </w:pPr>
            <w:r w:rsidRPr="00A62BB0">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4DFBC440" w14:textId="77777777" w:rsidR="00741F8B" w:rsidRPr="00A62BB0" w:rsidRDefault="00741F8B" w:rsidP="00BA7C2E">
            <w:pPr>
              <w:keepNext/>
              <w:keepLines/>
              <w:spacing w:after="0"/>
              <w:jc w:val="center"/>
              <w:rPr>
                <w:rFonts w:ascii="Arial" w:hAnsi="Arial"/>
                <w:b/>
                <w:sz w:val="18"/>
              </w:rPr>
            </w:pPr>
            <w:r w:rsidRPr="00A62BB0">
              <w:rPr>
                <w:rFonts w:ascii="Arial" w:hAnsi="Arial"/>
                <w:b/>
                <w:sz w:val="18"/>
              </w:rPr>
              <w:t>Description</w:t>
            </w:r>
          </w:p>
        </w:tc>
      </w:tr>
      <w:tr w:rsidR="00741F8B" w:rsidRPr="00A62BB0" w14:paraId="7C3ECAFB" w14:textId="77777777" w:rsidTr="00BA7C2E">
        <w:tc>
          <w:tcPr>
            <w:tcW w:w="2340" w:type="dxa"/>
            <w:tcBorders>
              <w:top w:val="single" w:sz="4" w:space="0" w:color="auto"/>
              <w:left w:val="single" w:sz="4" w:space="0" w:color="auto"/>
              <w:bottom w:val="single" w:sz="4" w:space="0" w:color="auto"/>
              <w:right w:val="single" w:sz="4" w:space="0" w:color="auto"/>
            </w:tcBorders>
            <w:hideMark/>
          </w:tcPr>
          <w:p w14:paraId="1B7B4AC2" w14:textId="77777777" w:rsidR="00741F8B" w:rsidRPr="00A62BB0" w:rsidRDefault="00741F8B" w:rsidP="00BA7C2E">
            <w:pPr>
              <w:keepNext/>
              <w:keepLines/>
              <w:spacing w:after="0"/>
              <w:rPr>
                <w:rFonts w:ascii="Arial" w:hAnsi="Arial"/>
                <w:sz w:val="18"/>
                <w:lang w:eastAsia="zh-CN"/>
              </w:rPr>
            </w:pPr>
            <w:r w:rsidRPr="00A62BB0">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63EFA94D" w14:textId="074024D7" w:rsidR="00741F8B" w:rsidRPr="00A62BB0" w:rsidRDefault="00741F8B" w:rsidP="00BA7C2E">
            <w:pPr>
              <w:keepNext/>
              <w:keepLines/>
              <w:spacing w:after="0"/>
              <w:rPr>
                <w:rFonts w:ascii="Arial" w:eastAsia="Malgun Gothic" w:hAnsi="Arial"/>
                <w:b/>
                <w:sz w:val="18"/>
              </w:rPr>
            </w:pPr>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p>
        </w:tc>
      </w:tr>
    </w:tbl>
    <w:p w14:paraId="3E438489" w14:textId="3F4060EC" w:rsidR="0066735F" w:rsidRDefault="0066735F">
      <w:pPr>
        <w:rPr>
          <w:lang w:eastAsia="zh-CN"/>
        </w:rPr>
      </w:pPr>
    </w:p>
    <w:p w14:paraId="623348AC" w14:textId="3C102903" w:rsidR="00741F8B" w:rsidRPr="00A62BB0" w:rsidRDefault="00741F8B" w:rsidP="00741F8B">
      <w:pPr>
        <w:keepNext/>
        <w:keepLines/>
        <w:spacing w:before="60"/>
        <w:jc w:val="center"/>
        <w:rPr>
          <w:rFonts w:ascii="Arial" w:hAnsi="Arial"/>
          <w:b/>
        </w:rPr>
      </w:pPr>
      <w:r w:rsidRPr="00A62BB0">
        <w:rPr>
          <w:rFonts w:ascii="Arial" w:hAnsi="Arial" w:cs="v4.2.0"/>
          <w:b/>
        </w:rPr>
        <w:t>Table A.</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 xml:space="preserve">-2: General test parameters for </w:t>
      </w:r>
      <w:r w:rsidRPr="00741F8B">
        <w:rPr>
          <w:rFonts w:ascii="Arial" w:hAnsi="Arial" w:cs="v4.2.0"/>
          <w:b/>
        </w:rPr>
        <w:t>dormancy SCell in NR SA with PCell and SCell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41F8B" w:rsidRPr="00A62BB0" w14:paraId="0D933258" w14:textId="77777777" w:rsidTr="00741F8B">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6477C8D9" w14:textId="77777777" w:rsidR="00741F8B" w:rsidRPr="00A62BB0" w:rsidRDefault="00741F8B" w:rsidP="00BA7C2E">
            <w:pPr>
              <w:keepNext/>
              <w:keepLines/>
              <w:spacing w:after="0"/>
              <w:jc w:val="center"/>
              <w:rPr>
                <w:rFonts w:ascii="Arial" w:hAnsi="Arial" w:cs="Arial"/>
                <w:b/>
                <w:sz w:val="18"/>
              </w:rPr>
            </w:pPr>
            <w:r w:rsidRPr="00A62BB0">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26108EB" w14:textId="77777777" w:rsidR="00741F8B" w:rsidRPr="00A62BB0" w:rsidRDefault="00741F8B" w:rsidP="00BA7C2E">
            <w:pPr>
              <w:keepNext/>
              <w:keepLines/>
              <w:spacing w:after="0"/>
              <w:jc w:val="center"/>
              <w:rPr>
                <w:rFonts w:ascii="Arial" w:hAnsi="Arial" w:cs="Arial"/>
                <w:b/>
                <w:sz w:val="18"/>
              </w:rPr>
            </w:pPr>
            <w:r w:rsidRPr="00A62BB0">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FA00247" w14:textId="77777777" w:rsidR="00741F8B" w:rsidRPr="00A62BB0" w:rsidRDefault="00741F8B" w:rsidP="00BA7C2E">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8842EA3" w14:textId="77777777" w:rsidR="00741F8B" w:rsidRPr="00A62BB0" w:rsidRDefault="00741F8B" w:rsidP="00BA7C2E">
            <w:pPr>
              <w:keepNext/>
              <w:keepLines/>
              <w:spacing w:after="0"/>
              <w:jc w:val="center"/>
              <w:rPr>
                <w:rFonts w:ascii="Arial" w:hAnsi="Arial" w:cs="Arial"/>
                <w:b/>
                <w:sz w:val="18"/>
              </w:rPr>
            </w:pPr>
            <w:r w:rsidRPr="00A62BB0">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01FE230C" w14:textId="77777777" w:rsidR="00741F8B" w:rsidRPr="00A62BB0" w:rsidRDefault="00741F8B" w:rsidP="00BA7C2E">
            <w:pPr>
              <w:keepNext/>
              <w:keepLines/>
              <w:spacing w:after="0"/>
              <w:jc w:val="center"/>
              <w:rPr>
                <w:rFonts w:ascii="Arial" w:hAnsi="Arial" w:cs="Arial"/>
                <w:b/>
                <w:sz w:val="18"/>
              </w:rPr>
            </w:pPr>
            <w:r w:rsidRPr="00A62BB0">
              <w:rPr>
                <w:rFonts w:ascii="Arial" w:hAnsi="Arial" w:cs="v4.2.0"/>
                <w:b/>
                <w:sz w:val="18"/>
              </w:rPr>
              <w:t>Comment</w:t>
            </w:r>
          </w:p>
        </w:tc>
      </w:tr>
      <w:tr w:rsidR="00741F8B" w:rsidRPr="00A62BB0" w14:paraId="293AEA33"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62FF092D" w14:textId="46628D43" w:rsidR="00741F8B" w:rsidRPr="00A62BB0" w:rsidRDefault="00741F8B" w:rsidP="00BA7C2E">
            <w:pPr>
              <w:keepNext/>
              <w:keepLines/>
              <w:spacing w:after="0"/>
              <w:rPr>
                <w:rFonts w:ascii="Arial" w:hAnsi="Arial" w:cs="Arial"/>
                <w:sz w:val="18"/>
              </w:rPr>
            </w:pPr>
            <w:r>
              <w:rPr>
                <w:rFonts w:ascii="Arial" w:hAnsi="Arial" w:cs="v4.2.0"/>
                <w:sz w:val="18"/>
              </w:rPr>
              <w:t>PC</w:t>
            </w:r>
            <w:r w:rsidRPr="00A62BB0">
              <w:rPr>
                <w:rFonts w:ascii="Arial" w:hAnsi="Arial" w:cs="v4.2.0"/>
                <w:sz w:val="18"/>
              </w:rPr>
              <w:t>ell</w:t>
            </w:r>
          </w:p>
        </w:tc>
        <w:tc>
          <w:tcPr>
            <w:tcW w:w="709" w:type="dxa"/>
            <w:tcBorders>
              <w:top w:val="single" w:sz="4" w:space="0" w:color="auto"/>
              <w:left w:val="single" w:sz="4" w:space="0" w:color="auto"/>
              <w:bottom w:val="single" w:sz="4" w:space="0" w:color="auto"/>
              <w:right w:val="single" w:sz="4" w:space="0" w:color="auto"/>
            </w:tcBorders>
          </w:tcPr>
          <w:p w14:paraId="6D0FDE75" w14:textId="77777777" w:rsidR="00741F8B" w:rsidRPr="00A62BB0" w:rsidRDefault="00741F8B" w:rsidP="00BA7C2E">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D629EA" w14:textId="77777777" w:rsidR="00741F8B" w:rsidRPr="00A62BB0" w:rsidRDefault="00741F8B" w:rsidP="00BA7C2E">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2AFC6"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14:paraId="22EE40DC" w14:textId="77777777" w:rsidR="00741F8B" w:rsidRPr="00A62BB0" w:rsidRDefault="00741F8B" w:rsidP="00BA7C2E">
            <w:pPr>
              <w:keepNext/>
              <w:keepLines/>
              <w:spacing w:after="0"/>
              <w:rPr>
                <w:rFonts w:ascii="Arial" w:hAnsi="Arial" w:cs="Arial"/>
                <w:sz w:val="18"/>
              </w:rPr>
            </w:pPr>
          </w:p>
        </w:tc>
      </w:tr>
      <w:tr w:rsidR="00741F8B" w:rsidRPr="00A62BB0" w14:paraId="7488E2BB"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54377BCB" w14:textId="581571E4" w:rsidR="00741F8B" w:rsidRPr="00A62BB0" w:rsidRDefault="00741F8B" w:rsidP="00BA7C2E">
            <w:pPr>
              <w:keepNext/>
              <w:keepLines/>
              <w:spacing w:after="0"/>
              <w:rPr>
                <w:rFonts w:ascii="Arial" w:hAnsi="Arial" w:cs="Arial"/>
                <w:b/>
                <w:sz w:val="18"/>
              </w:rPr>
            </w:pPr>
            <w:r>
              <w:rPr>
                <w:rFonts w:ascii="Arial" w:hAnsi="Arial" w:cs="v4.2.0"/>
                <w:bCs/>
                <w:sz w:val="18"/>
              </w:rPr>
              <w:t>SC</w:t>
            </w:r>
            <w:r w:rsidRPr="00A62BB0">
              <w:rPr>
                <w:rFonts w:ascii="Arial" w:hAnsi="Arial" w:cs="v4.2.0"/>
                <w:bCs/>
                <w:sz w:val="18"/>
              </w:rPr>
              <w:t>ell</w:t>
            </w:r>
          </w:p>
        </w:tc>
        <w:tc>
          <w:tcPr>
            <w:tcW w:w="709" w:type="dxa"/>
            <w:tcBorders>
              <w:top w:val="single" w:sz="4" w:space="0" w:color="auto"/>
              <w:left w:val="single" w:sz="4" w:space="0" w:color="auto"/>
              <w:bottom w:val="single" w:sz="4" w:space="0" w:color="auto"/>
              <w:right w:val="single" w:sz="4" w:space="0" w:color="auto"/>
            </w:tcBorders>
          </w:tcPr>
          <w:p w14:paraId="6F950FB5" w14:textId="77777777" w:rsidR="00741F8B" w:rsidRPr="00A62BB0" w:rsidRDefault="00741F8B" w:rsidP="00BA7C2E">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4888159" w14:textId="77777777" w:rsidR="00741F8B" w:rsidRPr="00A62BB0" w:rsidRDefault="00741F8B" w:rsidP="00BA7C2E">
            <w:pPr>
              <w:keepNext/>
              <w:keepLines/>
              <w:spacing w:after="0"/>
              <w:rPr>
                <w:rFonts w:ascii="Arial" w:hAnsi="Arial" w:cs="v4.2.0"/>
                <w:bCs/>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D71111" w14:textId="77777777" w:rsidR="00741F8B" w:rsidRPr="00A62BB0" w:rsidRDefault="00741F8B" w:rsidP="00BA7C2E">
            <w:pPr>
              <w:keepNext/>
              <w:keepLines/>
              <w:spacing w:after="0"/>
              <w:rPr>
                <w:rFonts w:ascii="Arial" w:hAnsi="Arial" w:cs="Arial"/>
                <w:b/>
                <w:sz w:val="18"/>
              </w:rPr>
            </w:pPr>
            <w:r w:rsidRPr="00A62BB0">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2CB69BEF" w14:textId="3E9B7D86" w:rsidR="00741F8B" w:rsidRPr="00A62BB0" w:rsidRDefault="00741F8B" w:rsidP="00BA7C2E">
            <w:pPr>
              <w:keepNext/>
              <w:keepLines/>
              <w:spacing w:after="0"/>
              <w:rPr>
                <w:rFonts w:ascii="Arial" w:hAnsi="Arial" w:cs="Arial"/>
                <w:b/>
                <w:sz w:val="18"/>
              </w:rPr>
            </w:pPr>
          </w:p>
        </w:tc>
      </w:tr>
      <w:tr w:rsidR="00741F8B" w:rsidRPr="00A62BB0" w14:paraId="163E7552" w14:textId="77777777" w:rsidTr="00741F8B">
        <w:trPr>
          <w:cantSplit/>
        </w:trPr>
        <w:tc>
          <w:tcPr>
            <w:tcW w:w="2518" w:type="dxa"/>
            <w:tcBorders>
              <w:top w:val="single" w:sz="4" w:space="0" w:color="auto"/>
              <w:left w:val="single" w:sz="4" w:space="0" w:color="auto"/>
              <w:bottom w:val="single" w:sz="4" w:space="0" w:color="auto"/>
              <w:right w:val="single" w:sz="4" w:space="0" w:color="auto"/>
            </w:tcBorders>
          </w:tcPr>
          <w:p w14:paraId="0CB253EF" w14:textId="41034594" w:rsidR="00741F8B" w:rsidRPr="00A62BB0" w:rsidRDefault="00741F8B" w:rsidP="00BA7C2E">
            <w:pPr>
              <w:keepNext/>
              <w:keepLines/>
              <w:spacing w:after="0"/>
              <w:rPr>
                <w:rFonts w:ascii="Arial" w:hAnsi="Arial" w:cs="v4.2.0"/>
                <w:bCs/>
                <w:sz w:val="18"/>
              </w:rPr>
            </w:pPr>
            <w:r w:rsidRPr="00A62BB0">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04AB498" w14:textId="77777777" w:rsidR="00741F8B" w:rsidRPr="00A62BB0" w:rsidRDefault="00741F8B" w:rsidP="00BA7C2E">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3CFEEA9C" w14:textId="4DD21742" w:rsidR="00741F8B" w:rsidRPr="00A62BB0" w:rsidRDefault="00741F8B" w:rsidP="00BA7C2E">
            <w:pPr>
              <w:keepNext/>
              <w:keepLines/>
              <w:spacing w:after="0"/>
              <w:rPr>
                <w:rFonts w:ascii="Arial" w:hAnsi="Arial" w:cs="v4.2.0"/>
                <w:sz w:val="18"/>
                <w:lang w:eastAsia="zh-CN"/>
              </w:rPr>
            </w:pPr>
            <w:r>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B2FC7" w14:textId="528BF589" w:rsidR="00741F8B" w:rsidRPr="00A62BB0" w:rsidRDefault="00741F8B" w:rsidP="00BA7C2E">
            <w:pPr>
              <w:keepNext/>
              <w:keepLines/>
              <w:spacing w:after="0"/>
              <w:rPr>
                <w:rFonts w:ascii="Arial" w:hAnsi="Arial" w:cs="v4.2.0"/>
                <w:bCs/>
                <w:sz w:val="18"/>
              </w:rPr>
            </w:pPr>
            <w:r>
              <w:rPr>
                <w:rFonts w:ascii="Arial" w:hAnsi="Arial" w:cs="v4.2.0"/>
                <w:bCs/>
                <w:sz w:val="18"/>
              </w:rPr>
              <w:t>Cell 3</w:t>
            </w:r>
          </w:p>
        </w:tc>
        <w:tc>
          <w:tcPr>
            <w:tcW w:w="2977" w:type="dxa"/>
            <w:tcBorders>
              <w:top w:val="single" w:sz="4" w:space="0" w:color="auto"/>
              <w:left w:val="single" w:sz="4" w:space="0" w:color="auto"/>
              <w:bottom w:val="single" w:sz="4" w:space="0" w:color="auto"/>
              <w:right w:val="single" w:sz="4" w:space="0" w:color="auto"/>
            </w:tcBorders>
          </w:tcPr>
          <w:p w14:paraId="02E49540" w14:textId="55FB7538" w:rsidR="00741F8B" w:rsidRPr="00A62BB0" w:rsidRDefault="00741F8B" w:rsidP="00BA7C2E">
            <w:pPr>
              <w:keepNext/>
              <w:keepLines/>
              <w:spacing w:after="0"/>
              <w:rPr>
                <w:rFonts w:ascii="Arial" w:hAnsi="Arial" w:cs="v4.2.0"/>
                <w:bCs/>
                <w:sz w:val="18"/>
              </w:rPr>
            </w:pPr>
            <w:r w:rsidRPr="00A62BB0">
              <w:rPr>
                <w:rFonts w:ascii="Arial" w:hAnsi="Arial" w:cs="v4.2.0"/>
                <w:bCs/>
                <w:sz w:val="18"/>
              </w:rPr>
              <w:t>Cell to be identified.</w:t>
            </w:r>
          </w:p>
        </w:tc>
      </w:tr>
      <w:tr w:rsidR="00741F8B" w:rsidRPr="00A62BB0" w14:paraId="6694BA87"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426F2801" w14:textId="77777777" w:rsidR="00741F8B" w:rsidRPr="00A62BB0" w:rsidRDefault="00741F8B" w:rsidP="00BA7C2E">
            <w:pPr>
              <w:keepNext/>
              <w:keepLines/>
              <w:spacing w:after="0"/>
              <w:rPr>
                <w:rFonts w:ascii="Arial" w:hAnsi="Arial" w:cs="Arial"/>
                <w:b/>
                <w:sz w:val="18"/>
                <w:lang w:val="it-IT"/>
              </w:rPr>
            </w:pPr>
            <w:r w:rsidRPr="00A62BB0">
              <w:rPr>
                <w:rFonts w:ascii="Arial" w:hAnsi="Arial" w:cs="v4.2.0"/>
                <w:sz w:val="18"/>
                <w:lang w:val="it-IT"/>
              </w:rPr>
              <w:t xml:space="preserve">RF Channel </w:t>
            </w:r>
            <w:proofErr w:type="spellStart"/>
            <w:r w:rsidRPr="00A62BB0">
              <w:rPr>
                <w:rFonts w:ascii="Arial"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3D5E82CF" w14:textId="77777777" w:rsidR="00741F8B" w:rsidRPr="00A62BB0" w:rsidRDefault="00741F8B" w:rsidP="00BA7C2E">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6DCD0DDF" w14:textId="77777777" w:rsidR="00741F8B" w:rsidRPr="00A62BB0" w:rsidRDefault="00741F8B" w:rsidP="00BA7C2E">
            <w:pPr>
              <w:keepNext/>
              <w:keepLines/>
              <w:spacing w:after="0"/>
              <w:rPr>
                <w:rFonts w:ascii="Arial" w:hAnsi="Arial" w:cs="v4.2.0"/>
                <w:bCs/>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9A1992" w14:textId="45ED51BB" w:rsidR="00741F8B" w:rsidRPr="00A62BB0" w:rsidRDefault="00741F8B" w:rsidP="00BA7C2E">
            <w:pPr>
              <w:keepNext/>
              <w:keepLines/>
              <w:spacing w:after="0"/>
              <w:rPr>
                <w:rFonts w:ascii="Arial" w:hAnsi="Arial" w:cs="Arial"/>
                <w:b/>
                <w:sz w:val="18"/>
              </w:rPr>
            </w:pPr>
            <w:r w:rsidRPr="00A62BB0">
              <w:rPr>
                <w:rFonts w:ascii="Arial" w:hAnsi="Arial" w:cs="v4.2.0"/>
                <w:bCs/>
                <w:sz w:val="18"/>
              </w:rPr>
              <w:t xml:space="preserve">Cell 1 </w:t>
            </w:r>
          </w:p>
        </w:tc>
        <w:tc>
          <w:tcPr>
            <w:tcW w:w="2977" w:type="dxa"/>
            <w:tcBorders>
              <w:top w:val="single" w:sz="4" w:space="0" w:color="auto"/>
              <w:left w:val="single" w:sz="4" w:space="0" w:color="auto"/>
              <w:bottom w:val="single" w:sz="4" w:space="0" w:color="auto"/>
              <w:right w:val="single" w:sz="4" w:space="0" w:color="auto"/>
            </w:tcBorders>
          </w:tcPr>
          <w:p w14:paraId="28D3F618" w14:textId="77777777" w:rsidR="00741F8B" w:rsidRPr="00A62BB0" w:rsidRDefault="00741F8B" w:rsidP="00BA7C2E">
            <w:pPr>
              <w:keepNext/>
              <w:keepLines/>
              <w:spacing w:after="0"/>
              <w:rPr>
                <w:rFonts w:ascii="Arial" w:hAnsi="Arial" w:cs="Arial"/>
                <w:b/>
                <w:sz w:val="18"/>
              </w:rPr>
            </w:pPr>
          </w:p>
        </w:tc>
      </w:tr>
      <w:tr w:rsidR="00741F8B" w:rsidRPr="00A62BB0" w14:paraId="1E58FA98" w14:textId="77777777" w:rsidTr="00741F8B">
        <w:trPr>
          <w:cantSplit/>
        </w:trPr>
        <w:tc>
          <w:tcPr>
            <w:tcW w:w="2518" w:type="dxa"/>
            <w:tcBorders>
              <w:top w:val="single" w:sz="4" w:space="0" w:color="auto"/>
              <w:left w:val="single" w:sz="4" w:space="0" w:color="auto"/>
              <w:bottom w:val="single" w:sz="4" w:space="0" w:color="auto"/>
              <w:right w:val="single" w:sz="4" w:space="0" w:color="auto"/>
            </w:tcBorders>
          </w:tcPr>
          <w:p w14:paraId="5E2F8D86" w14:textId="080D13DF" w:rsidR="00741F8B" w:rsidRPr="00A62BB0" w:rsidRDefault="00741F8B" w:rsidP="00BA7C2E">
            <w:pPr>
              <w:keepNext/>
              <w:keepLines/>
              <w:spacing w:after="0"/>
              <w:rPr>
                <w:rFonts w:ascii="Arial" w:hAnsi="Arial" w:cs="v4.2.0"/>
                <w:sz w:val="18"/>
                <w:lang w:val="it-IT"/>
              </w:rPr>
            </w:pPr>
            <w:r w:rsidRPr="00A62BB0">
              <w:rPr>
                <w:rFonts w:ascii="Arial" w:hAnsi="Arial" w:cs="v4.2.0"/>
                <w:sz w:val="18"/>
                <w:lang w:val="it-IT"/>
              </w:rPr>
              <w:t xml:space="preserve">RF Channel </w:t>
            </w:r>
            <w:proofErr w:type="spellStart"/>
            <w:r w:rsidRPr="00A62BB0">
              <w:rPr>
                <w:rFonts w:ascii="Arial"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1554916" w14:textId="77777777" w:rsidR="00741F8B" w:rsidRPr="00A62BB0" w:rsidRDefault="00741F8B" w:rsidP="00BA7C2E">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1FE1B10D" w14:textId="78BFFC7E" w:rsidR="00741F8B" w:rsidRPr="00A62BB0" w:rsidRDefault="00741F8B" w:rsidP="00BA7C2E">
            <w:pPr>
              <w:keepNext/>
              <w:keepLines/>
              <w:spacing w:after="0"/>
              <w:rPr>
                <w:rFonts w:ascii="Arial" w:hAnsi="Arial" w:cs="v4.2.0"/>
                <w:sz w:val="18"/>
                <w:lang w:eastAsia="zh-CN"/>
              </w:rPr>
            </w:pPr>
            <w:r>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0521451" w14:textId="4CDF7083" w:rsidR="00741F8B" w:rsidRPr="00A62BB0" w:rsidRDefault="00741F8B" w:rsidP="00BA7C2E">
            <w:pPr>
              <w:keepNext/>
              <w:keepLines/>
              <w:spacing w:after="0"/>
              <w:rPr>
                <w:rFonts w:ascii="Arial" w:hAnsi="Arial" w:cs="v4.2.0"/>
                <w:bCs/>
                <w:sz w:val="18"/>
              </w:rPr>
            </w:pPr>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p>
        </w:tc>
        <w:tc>
          <w:tcPr>
            <w:tcW w:w="2977" w:type="dxa"/>
            <w:tcBorders>
              <w:top w:val="single" w:sz="4" w:space="0" w:color="auto"/>
              <w:left w:val="single" w:sz="4" w:space="0" w:color="auto"/>
              <w:bottom w:val="single" w:sz="4" w:space="0" w:color="auto"/>
              <w:right w:val="single" w:sz="4" w:space="0" w:color="auto"/>
            </w:tcBorders>
          </w:tcPr>
          <w:p w14:paraId="57E24409" w14:textId="77777777" w:rsidR="00741F8B" w:rsidRPr="00A62BB0" w:rsidRDefault="00741F8B" w:rsidP="00BA7C2E">
            <w:pPr>
              <w:keepNext/>
              <w:keepLines/>
              <w:spacing w:after="0"/>
              <w:rPr>
                <w:rFonts w:ascii="Arial" w:hAnsi="Arial" w:cs="Arial"/>
                <w:b/>
                <w:sz w:val="18"/>
              </w:rPr>
            </w:pPr>
          </w:p>
        </w:tc>
      </w:tr>
      <w:tr w:rsidR="00741F8B" w:rsidRPr="00A62BB0" w14:paraId="7FD8A2E4"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72C4B5A4" w14:textId="77777777" w:rsidR="00741F8B" w:rsidRPr="00A62BB0" w:rsidRDefault="00741F8B" w:rsidP="00BA7C2E">
            <w:pPr>
              <w:keepNext/>
              <w:keepLines/>
              <w:spacing w:after="0"/>
              <w:rPr>
                <w:rFonts w:ascii="Arial" w:hAnsi="Arial" w:cs="v4.2.0"/>
                <w:sz w:val="18"/>
                <w:lang w:val="it-IT" w:eastAsia="zh-CN"/>
              </w:rPr>
            </w:pPr>
            <w:proofErr w:type="spellStart"/>
            <w:r w:rsidRPr="00A62BB0">
              <w:rPr>
                <w:rFonts w:ascii="Arial" w:hAnsi="Arial" w:cs="v4.2.0"/>
                <w:sz w:val="18"/>
                <w:lang w:val="it-IT" w:eastAsia="zh-CN"/>
              </w:rPr>
              <w:t>Measurement</w:t>
            </w:r>
            <w:proofErr w:type="spellEnd"/>
            <w:r w:rsidRPr="00A62BB0">
              <w:rPr>
                <w:rFonts w:ascii="Arial" w:hAnsi="Arial" w:cs="v4.2.0"/>
                <w:sz w:val="18"/>
                <w:lang w:val="it-IT" w:eastAsia="zh-CN"/>
              </w:rPr>
              <w:t xml:space="preserve"> gap </w:t>
            </w:r>
            <w:proofErr w:type="spellStart"/>
            <w:r w:rsidRPr="00A62BB0">
              <w:rPr>
                <w:rFonts w:ascii="Arial" w:hAnsi="Arial" w:cs="v4.2.0"/>
                <w:sz w:val="18"/>
                <w:lang w:val="it-IT" w:eastAsia="zh-CN"/>
              </w:rPr>
              <w:t>type</w:t>
            </w:r>
            <w:proofErr w:type="spellEnd"/>
          </w:p>
        </w:tc>
        <w:tc>
          <w:tcPr>
            <w:tcW w:w="709" w:type="dxa"/>
            <w:tcBorders>
              <w:top w:val="single" w:sz="4" w:space="0" w:color="auto"/>
              <w:left w:val="single" w:sz="4" w:space="0" w:color="auto"/>
              <w:bottom w:val="single" w:sz="4" w:space="0" w:color="auto"/>
              <w:right w:val="single" w:sz="4" w:space="0" w:color="auto"/>
            </w:tcBorders>
          </w:tcPr>
          <w:p w14:paraId="7F79444B" w14:textId="77777777" w:rsidR="00741F8B" w:rsidRPr="00A62BB0" w:rsidRDefault="00741F8B" w:rsidP="00BA7C2E">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6A3DEADA" w14:textId="77777777" w:rsidR="00741F8B" w:rsidRPr="00A62BB0" w:rsidRDefault="00741F8B" w:rsidP="00BA7C2E">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467A5E7" w14:textId="3C65535E" w:rsidR="00741F8B" w:rsidRPr="00A62BB0" w:rsidRDefault="00741F8B" w:rsidP="00BA7C2E">
            <w:pPr>
              <w:keepNext/>
              <w:keepLines/>
              <w:spacing w:after="0"/>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75480A8" w14:textId="3ADD54D6" w:rsidR="00741F8B" w:rsidRPr="00741F8B" w:rsidRDefault="00741F8B" w:rsidP="00BA7C2E">
            <w:pPr>
              <w:keepNext/>
              <w:keepLines/>
              <w:spacing w:after="0"/>
              <w:rPr>
                <w:rFonts w:ascii="Arial" w:hAnsi="Arial" w:cs="Arial"/>
                <w:bCs/>
                <w:sz w:val="18"/>
              </w:rPr>
            </w:pPr>
            <w:r w:rsidRPr="00741F8B">
              <w:rPr>
                <w:rFonts w:ascii="Arial" w:hAnsi="Arial" w:cs="Arial"/>
                <w:bCs/>
                <w:sz w:val="18"/>
              </w:rPr>
              <w:t>No measurement gaps configured</w:t>
            </w:r>
          </w:p>
        </w:tc>
      </w:tr>
      <w:tr w:rsidR="00741F8B" w:rsidRPr="00A62BB0" w14:paraId="2ACA0003"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7F31620F" w14:textId="77777777" w:rsidR="00741F8B" w:rsidRPr="00A62BB0" w:rsidRDefault="00741F8B" w:rsidP="00BA7C2E">
            <w:pPr>
              <w:keepNext/>
              <w:keepLines/>
              <w:spacing w:after="0"/>
              <w:rPr>
                <w:rFonts w:ascii="Arial" w:hAnsi="Arial" w:cs="v4.2.0"/>
                <w:sz w:val="18"/>
                <w:lang w:val="it-IT" w:eastAsia="zh-CN"/>
              </w:rPr>
            </w:pPr>
            <w:r w:rsidRPr="00A62BB0">
              <w:rPr>
                <w:rFonts w:ascii="Arial" w:hAnsi="Arial" w:cs="v4.2.0"/>
                <w:sz w:val="18"/>
                <w:lang w:val="it-IT" w:eastAsia="zh-CN"/>
              </w:rPr>
              <w:t xml:space="preserve">SSB </w:t>
            </w:r>
            <w:proofErr w:type="spellStart"/>
            <w:r w:rsidRPr="00A62BB0">
              <w:rPr>
                <w:rFonts w:ascii="Arial" w:hAnsi="Arial" w:cs="v4.2.0"/>
                <w:sz w:val="18"/>
                <w:lang w:val="it-IT" w:eastAsia="zh-CN"/>
              </w:rPr>
              <w:t>configuration</w:t>
            </w:r>
            <w:proofErr w:type="spellEnd"/>
          </w:p>
        </w:tc>
        <w:tc>
          <w:tcPr>
            <w:tcW w:w="709" w:type="dxa"/>
            <w:tcBorders>
              <w:top w:val="single" w:sz="4" w:space="0" w:color="auto"/>
              <w:left w:val="single" w:sz="4" w:space="0" w:color="auto"/>
              <w:bottom w:val="single" w:sz="4" w:space="0" w:color="auto"/>
              <w:right w:val="single" w:sz="4" w:space="0" w:color="auto"/>
            </w:tcBorders>
          </w:tcPr>
          <w:p w14:paraId="248BD322" w14:textId="77777777" w:rsidR="00741F8B" w:rsidRPr="00A62BB0" w:rsidRDefault="00741F8B" w:rsidP="00BA7C2E">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2F9898" w14:textId="77777777" w:rsidR="00741F8B" w:rsidRPr="00A62BB0" w:rsidRDefault="00741F8B" w:rsidP="00BA7C2E">
            <w:pPr>
              <w:keepNext/>
              <w:keepLines/>
              <w:spacing w:after="0"/>
              <w:rPr>
                <w:rFonts w:ascii="Arial" w:hAnsi="Arial" w:cs="v4.2.0"/>
                <w:bCs/>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3FDBF81" w14:textId="2B40AD1E" w:rsidR="00741F8B" w:rsidRPr="00A62BB0" w:rsidRDefault="00741F8B" w:rsidP="00BA7C2E">
            <w:pPr>
              <w:keepNext/>
              <w:keepLines/>
              <w:spacing w:after="0"/>
              <w:rPr>
                <w:rFonts w:ascii="Arial" w:hAnsi="Arial" w:cs="v4.2.0"/>
                <w:bCs/>
                <w:sz w:val="18"/>
                <w:lang w:eastAsia="zh-CN"/>
              </w:rPr>
            </w:pPr>
            <w:r w:rsidRPr="00A62BB0">
              <w:rPr>
                <w:rFonts w:ascii="Arial" w:hAnsi="Arial" w:cs="v4.2.0"/>
                <w:bCs/>
                <w:sz w:val="18"/>
                <w:lang w:eastAsia="zh-CN"/>
              </w:rPr>
              <w:t>SSB.1 FR</w:t>
            </w:r>
            <w:r>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8A8B238" w14:textId="73E052FF" w:rsidR="00741F8B" w:rsidRPr="00A62BB0" w:rsidRDefault="00741F8B" w:rsidP="00BA7C2E">
            <w:pPr>
              <w:keepNext/>
              <w:keepLines/>
              <w:spacing w:after="0"/>
              <w:rPr>
                <w:rFonts w:ascii="Arial" w:hAnsi="Arial" w:cs="v4.2.0"/>
                <w:bCs/>
                <w:sz w:val="18"/>
                <w:lang w:eastAsia="zh-CN"/>
              </w:rPr>
            </w:pPr>
            <w:r>
              <w:rPr>
                <w:rFonts w:ascii="Arial" w:hAnsi="Arial" w:cs="v4.2.0"/>
                <w:bCs/>
                <w:sz w:val="18"/>
                <w:lang w:eastAsia="zh-CN"/>
              </w:rPr>
              <w:t>for all cells</w:t>
            </w:r>
          </w:p>
        </w:tc>
      </w:tr>
      <w:tr w:rsidR="00741F8B" w:rsidRPr="00A62BB0" w14:paraId="5E6295F4"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226F3B9F" w14:textId="77777777" w:rsidR="00741F8B" w:rsidRPr="00A62BB0" w:rsidRDefault="00741F8B" w:rsidP="00BA7C2E">
            <w:pPr>
              <w:keepNext/>
              <w:keepLines/>
              <w:spacing w:after="0"/>
              <w:rPr>
                <w:rFonts w:ascii="Arial" w:hAnsi="Arial" w:cs="v4.2.0"/>
                <w:sz w:val="18"/>
                <w:lang w:val="it-IT" w:eastAsia="zh-CN"/>
              </w:rPr>
            </w:pPr>
            <w:r w:rsidRPr="00A62BB0">
              <w:rPr>
                <w:rFonts w:ascii="Arial" w:hAnsi="Arial" w:cs="v4.2.0"/>
                <w:sz w:val="18"/>
                <w:lang w:val="it-IT" w:eastAsia="zh-CN"/>
              </w:rPr>
              <w:t xml:space="preserve">SMTC </w:t>
            </w:r>
            <w:proofErr w:type="spellStart"/>
            <w:r w:rsidRPr="00A62BB0">
              <w:rPr>
                <w:rFonts w:ascii="Arial" w:hAnsi="Arial" w:cs="v4.2.0"/>
                <w:sz w:val="18"/>
                <w:lang w:val="it-IT" w:eastAsia="zh-CN"/>
              </w:rPr>
              <w:t>configuration</w:t>
            </w:r>
            <w:proofErr w:type="spellEnd"/>
          </w:p>
        </w:tc>
        <w:tc>
          <w:tcPr>
            <w:tcW w:w="709" w:type="dxa"/>
            <w:tcBorders>
              <w:top w:val="single" w:sz="4" w:space="0" w:color="auto"/>
              <w:left w:val="single" w:sz="4" w:space="0" w:color="auto"/>
              <w:bottom w:val="single" w:sz="4" w:space="0" w:color="auto"/>
              <w:right w:val="single" w:sz="4" w:space="0" w:color="auto"/>
            </w:tcBorders>
          </w:tcPr>
          <w:p w14:paraId="204F1602" w14:textId="77777777" w:rsidR="00741F8B" w:rsidRPr="00A62BB0" w:rsidRDefault="00741F8B" w:rsidP="00BA7C2E">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0C1D00" w14:textId="77777777" w:rsidR="00741F8B" w:rsidRPr="00A62BB0" w:rsidRDefault="00741F8B" w:rsidP="00BA7C2E">
            <w:pPr>
              <w:keepNext/>
              <w:keepLines/>
              <w:spacing w:after="0"/>
              <w:rPr>
                <w:rFonts w:ascii="Arial" w:hAnsi="Arial" w:cs="v4.2.0"/>
                <w:bCs/>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C14D6A" w14:textId="5BDDB0C8" w:rsidR="00741F8B" w:rsidRPr="00A62BB0" w:rsidRDefault="00741F8B" w:rsidP="00BA7C2E">
            <w:pPr>
              <w:keepNext/>
              <w:keepLines/>
              <w:spacing w:after="0"/>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EC388C3" w14:textId="51960C59" w:rsidR="00741F8B" w:rsidRPr="00A62BB0" w:rsidRDefault="00741F8B" w:rsidP="00BA7C2E">
            <w:pPr>
              <w:keepNext/>
              <w:keepLines/>
              <w:spacing w:after="0"/>
              <w:rPr>
                <w:rFonts w:ascii="Arial" w:hAnsi="Arial" w:cs="v4.2.0"/>
                <w:bCs/>
                <w:sz w:val="18"/>
                <w:lang w:eastAsia="zh-CN"/>
              </w:rPr>
            </w:pPr>
            <w:r>
              <w:rPr>
                <w:rFonts w:ascii="Arial" w:hAnsi="Arial" w:cs="v4.2.0"/>
                <w:bCs/>
                <w:sz w:val="18"/>
                <w:lang w:eastAsia="zh-CN"/>
              </w:rPr>
              <w:t>all cells</w:t>
            </w:r>
          </w:p>
        </w:tc>
      </w:tr>
      <w:tr w:rsidR="00741F8B" w:rsidRPr="00A62BB0" w14:paraId="156BF55F"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071F87E3" w14:textId="77777777" w:rsidR="00741F8B" w:rsidRPr="00A62BB0" w:rsidRDefault="00741F8B" w:rsidP="00BA7C2E">
            <w:pPr>
              <w:keepNext/>
              <w:keepLines/>
              <w:spacing w:after="0"/>
              <w:rPr>
                <w:rFonts w:ascii="Arial" w:hAnsi="Arial" w:cs="v4.2.0"/>
                <w:sz w:val="18"/>
                <w:lang w:val="it-IT" w:eastAsia="zh-CN"/>
              </w:rPr>
            </w:pPr>
            <w:r w:rsidRPr="00A62BB0">
              <w:rPr>
                <w:rFonts w:ascii="Arial" w:hAnsi="Arial" w:cs="v4.2.0"/>
                <w:sz w:val="18"/>
                <w:lang w:val="it-IT" w:eastAsia="zh-CN"/>
              </w:rPr>
              <w:t xml:space="preserve">CSI-RS </w:t>
            </w:r>
            <w:proofErr w:type="spellStart"/>
            <w:r w:rsidRPr="00A62BB0">
              <w:rPr>
                <w:rFonts w:ascii="Arial" w:hAnsi="Arial" w:cs="v4.2.0"/>
                <w:sz w:val="18"/>
                <w:lang w:val="it-IT" w:eastAsia="zh-CN"/>
              </w:rPr>
              <w:t>parameters</w:t>
            </w:r>
            <w:proofErr w:type="spellEnd"/>
          </w:p>
        </w:tc>
        <w:tc>
          <w:tcPr>
            <w:tcW w:w="709" w:type="dxa"/>
            <w:tcBorders>
              <w:top w:val="single" w:sz="4" w:space="0" w:color="auto"/>
              <w:left w:val="single" w:sz="4" w:space="0" w:color="auto"/>
              <w:bottom w:val="single" w:sz="4" w:space="0" w:color="auto"/>
              <w:right w:val="single" w:sz="4" w:space="0" w:color="auto"/>
            </w:tcBorders>
          </w:tcPr>
          <w:p w14:paraId="5FACC590" w14:textId="77777777" w:rsidR="00741F8B" w:rsidRPr="00A62BB0" w:rsidRDefault="00741F8B" w:rsidP="00BA7C2E">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2404B3" w14:textId="77777777" w:rsidR="00741F8B" w:rsidRPr="00A62BB0" w:rsidRDefault="00741F8B" w:rsidP="00BA7C2E">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D50345" w14:textId="05CE4ECE" w:rsidR="00741F8B" w:rsidRPr="00A62BB0" w:rsidRDefault="00741F8B" w:rsidP="00BA7C2E">
            <w:pPr>
              <w:keepNext/>
              <w:keepLines/>
              <w:spacing w:after="0"/>
              <w:rPr>
                <w:rFonts w:ascii="Arial" w:hAnsi="Arial" w:cs="v4.2.0"/>
                <w:bCs/>
                <w:sz w:val="18"/>
                <w:lang w:eastAsia="zh-CN"/>
              </w:rPr>
            </w:pPr>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p>
        </w:tc>
        <w:tc>
          <w:tcPr>
            <w:tcW w:w="2977" w:type="dxa"/>
            <w:tcBorders>
              <w:top w:val="single" w:sz="4" w:space="0" w:color="auto"/>
              <w:left w:val="single" w:sz="4" w:space="0" w:color="auto"/>
              <w:bottom w:val="single" w:sz="4" w:space="0" w:color="auto"/>
              <w:right w:val="single" w:sz="4" w:space="0" w:color="auto"/>
            </w:tcBorders>
          </w:tcPr>
          <w:p w14:paraId="18EB4969" w14:textId="77777777" w:rsidR="00741F8B" w:rsidRPr="00A62BB0" w:rsidRDefault="00741F8B" w:rsidP="00BA7C2E">
            <w:pPr>
              <w:keepNext/>
              <w:keepLines/>
              <w:spacing w:after="0"/>
              <w:rPr>
                <w:rFonts w:ascii="Arial" w:hAnsi="Arial" w:cs="v4.2.0"/>
                <w:bCs/>
                <w:sz w:val="18"/>
                <w:lang w:eastAsia="zh-CN"/>
              </w:rPr>
            </w:pPr>
          </w:p>
        </w:tc>
      </w:tr>
      <w:tr w:rsidR="00741F8B" w:rsidRPr="00A62BB0" w14:paraId="13899D52"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69B10823"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4792239F"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C6D5CBC" w14:textId="77777777" w:rsidR="00741F8B" w:rsidRPr="00A62BB0" w:rsidRDefault="00741F8B" w:rsidP="00BA7C2E">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A8B6733"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14:paraId="7102CD44" w14:textId="77777777" w:rsidR="00741F8B" w:rsidRPr="00A62BB0" w:rsidRDefault="00741F8B" w:rsidP="00BA7C2E">
            <w:pPr>
              <w:keepNext/>
              <w:keepLines/>
              <w:spacing w:after="0"/>
              <w:rPr>
                <w:rFonts w:ascii="Arial" w:hAnsi="Arial" w:cs="Arial"/>
                <w:sz w:val="18"/>
              </w:rPr>
            </w:pPr>
          </w:p>
        </w:tc>
      </w:tr>
      <w:tr w:rsidR="00741F8B" w:rsidRPr="00A62BB0" w14:paraId="16A148DD"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216510C2"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3D409E45" w14:textId="77777777" w:rsidR="00741F8B" w:rsidRPr="00A62BB0" w:rsidRDefault="00741F8B" w:rsidP="00BA7C2E">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0494F4" w14:textId="77777777" w:rsidR="00741F8B" w:rsidRPr="00A62BB0" w:rsidRDefault="00741F8B" w:rsidP="00BA7C2E">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D35752"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14:paraId="73C98FDF" w14:textId="77777777" w:rsidR="00741F8B" w:rsidRPr="00A62BB0" w:rsidRDefault="00741F8B" w:rsidP="00BA7C2E">
            <w:pPr>
              <w:keepNext/>
              <w:keepLines/>
              <w:spacing w:after="0"/>
              <w:rPr>
                <w:rFonts w:ascii="Arial" w:hAnsi="Arial" w:cs="Arial"/>
                <w:sz w:val="18"/>
              </w:rPr>
            </w:pPr>
          </w:p>
        </w:tc>
      </w:tr>
      <w:tr w:rsidR="00741F8B" w:rsidRPr="00A62BB0" w14:paraId="4F678569"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4474FAA9"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6C0FDF5"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4DB94AB" w14:textId="77777777" w:rsidR="00741F8B" w:rsidRPr="00A62BB0" w:rsidRDefault="00741F8B" w:rsidP="00BA7C2E">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6E336D8"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45BBC453" w14:textId="77777777" w:rsidR="00741F8B" w:rsidRPr="00A62BB0" w:rsidRDefault="00741F8B" w:rsidP="00BA7C2E">
            <w:pPr>
              <w:keepNext/>
              <w:keepLines/>
              <w:spacing w:after="0"/>
              <w:rPr>
                <w:rFonts w:ascii="Arial" w:hAnsi="Arial" w:cs="Arial"/>
                <w:sz w:val="18"/>
              </w:rPr>
            </w:pPr>
          </w:p>
        </w:tc>
      </w:tr>
      <w:tr w:rsidR="00741F8B" w:rsidRPr="00A62BB0" w14:paraId="79490557"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5175DE24"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1D7F27B"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47E25A3" w14:textId="77777777" w:rsidR="00741F8B" w:rsidRPr="00A62BB0" w:rsidRDefault="00741F8B" w:rsidP="00BA7C2E">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676A699"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00E200E5" w14:textId="77777777" w:rsidR="00741F8B" w:rsidRPr="00A62BB0" w:rsidRDefault="00741F8B" w:rsidP="00BA7C2E">
            <w:pPr>
              <w:keepNext/>
              <w:keepLines/>
              <w:spacing w:after="0"/>
              <w:rPr>
                <w:rFonts w:ascii="Arial" w:hAnsi="Arial" w:cs="Arial"/>
                <w:sz w:val="18"/>
              </w:rPr>
            </w:pPr>
          </w:p>
        </w:tc>
      </w:tr>
      <w:tr w:rsidR="00741F8B" w:rsidRPr="00A62BB0" w14:paraId="7EED82D4"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015EC4A2" w14:textId="77777777" w:rsidR="00741F8B" w:rsidRPr="00A62BB0" w:rsidRDefault="00741F8B" w:rsidP="00BA7C2E">
            <w:pPr>
              <w:keepNext/>
              <w:keepLines/>
              <w:spacing w:after="0"/>
              <w:rPr>
                <w:rFonts w:ascii="Arial" w:hAnsi="Arial" w:cs="Arial"/>
                <w:sz w:val="18"/>
              </w:rPr>
            </w:pPr>
            <w:r w:rsidRPr="00A62BB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2BAA3AC4" w14:textId="77777777" w:rsidR="00741F8B" w:rsidRPr="00A62BB0" w:rsidRDefault="00741F8B" w:rsidP="00BA7C2E">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9D48B9" w14:textId="77777777" w:rsidR="00741F8B" w:rsidRPr="00A62BB0" w:rsidRDefault="00741F8B" w:rsidP="00BA7C2E">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8FBA62D"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69230115"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L3 filtering is not used</w:t>
            </w:r>
          </w:p>
        </w:tc>
      </w:tr>
      <w:tr w:rsidR="00741F8B" w:rsidRPr="00A62BB0" w14:paraId="5088DDFD"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78C0F70C" w14:textId="77777777" w:rsidR="00741F8B" w:rsidRPr="00A62BB0" w:rsidRDefault="00741F8B" w:rsidP="00BA7C2E">
            <w:pPr>
              <w:keepNext/>
              <w:keepLines/>
              <w:spacing w:after="0"/>
              <w:rPr>
                <w:rFonts w:ascii="Arial" w:hAnsi="Arial" w:cs="Arial"/>
                <w:sz w:val="18"/>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1DD28744" w14:textId="77777777" w:rsidR="00741F8B" w:rsidRPr="00A62BB0" w:rsidRDefault="00741F8B" w:rsidP="00BA7C2E">
            <w:pPr>
              <w:keepNext/>
              <w:keepLines/>
              <w:spacing w:after="0"/>
              <w:rPr>
                <w:rFonts w:ascii="Arial" w:hAnsi="Arial" w:cs="Arial"/>
                <w:sz w:val="18"/>
                <w:lang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09BF194" w14:textId="77777777" w:rsidR="00741F8B" w:rsidRPr="00A62BB0" w:rsidRDefault="00741F8B" w:rsidP="00BA7C2E">
            <w:pPr>
              <w:keepNext/>
              <w:keepLines/>
              <w:spacing w:after="0"/>
              <w:rPr>
                <w:rFonts w:ascii="Arial" w:hAnsi="Arial" w:cs="Arial"/>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8F853E" w14:textId="77777777" w:rsidR="00741F8B" w:rsidRPr="00A62BB0" w:rsidRDefault="00741F8B" w:rsidP="00BA7C2E">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1F78A7E" w14:textId="77777777" w:rsidR="00741F8B" w:rsidRPr="00A62BB0" w:rsidRDefault="00741F8B" w:rsidP="00BA7C2E">
            <w:pPr>
              <w:keepNext/>
              <w:keepLines/>
              <w:spacing w:after="0"/>
              <w:rPr>
                <w:rFonts w:ascii="Arial" w:hAnsi="Arial" w:cs="Arial"/>
                <w:sz w:val="18"/>
                <w:lang w:eastAsia="zh-CN"/>
              </w:rPr>
            </w:pPr>
            <w:r w:rsidRPr="00A62BB0">
              <w:rPr>
                <w:rFonts w:ascii="Arial" w:hAnsi="Arial" w:cs="Arial"/>
                <w:sz w:val="18"/>
                <w:lang w:eastAsia="zh-CN"/>
              </w:rPr>
              <w:t>OFF</w:t>
            </w:r>
          </w:p>
        </w:tc>
      </w:tr>
      <w:tr w:rsidR="00741F8B" w:rsidRPr="00A62BB0" w14:paraId="406B9C24"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4304B5B7" w14:textId="77777777" w:rsidR="00741F8B" w:rsidRPr="00D367BB" w:rsidRDefault="00741F8B" w:rsidP="00BA7C2E">
            <w:pPr>
              <w:keepNext/>
              <w:keepLines/>
              <w:spacing w:after="0"/>
              <w:rPr>
                <w:rFonts w:ascii="Arial" w:hAnsi="Arial" w:cs="Arial"/>
                <w:sz w:val="18"/>
              </w:rPr>
            </w:pPr>
            <w:r w:rsidRPr="00D367B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6BC0A78"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6EA6108" w14:textId="77777777" w:rsidR="00741F8B" w:rsidRPr="00A62BB0" w:rsidRDefault="00741F8B" w:rsidP="00BA7C2E">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89935AA" w14:textId="6327740F" w:rsidR="00741F8B" w:rsidRPr="00A62BB0" w:rsidRDefault="00D367BB" w:rsidP="00BA7C2E">
            <w:pPr>
              <w:keepNext/>
              <w:keepLines/>
              <w:spacing w:after="0"/>
              <w:rPr>
                <w:rFonts w:ascii="Arial" w:hAnsi="Arial" w:cs="Arial"/>
                <w:sz w:val="18"/>
              </w:rPr>
            </w:pPr>
            <w:r>
              <w:rPr>
                <w:rFonts w:ascii="Arial" w:hAnsi="Arial" w:cs="v4.2.0"/>
                <w:sz w:val="18"/>
              </w:rPr>
              <w:t>[</w:t>
            </w:r>
            <w:r w:rsidR="00741F8B" w:rsidRPr="00A62BB0">
              <w:rPr>
                <w:rFonts w:ascii="Arial" w:hAnsi="Arial" w:cs="v4.2.0"/>
                <w:sz w:val="18"/>
              </w:rPr>
              <w:t>5</w:t>
            </w:r>
            <w:r>
              <w:rPr>
                <w:rFonts w:ascii="Arial" w:hAnsi="Arial" w:cs="v4.2.0"/>
                <w:sz w:val="18"/>
              </w:rPr>
              <w:t>]</w:t>
            </w:r>
          </w:p>
        </w:tc>
        <w:tc>
          <w:tcPr>
            <w:tcW w:w="2977" w:type="dxa"/>
            <w:tcBorders>
              <w:top w:val="single" w:sz="4" w:space="0" w:color="auto"/>
              <w:left w:val="single" w:sz="4" w:space="0" w:color="auto"/>
              <w:bottom w:val="single" w:sz="4" w:space="0" w:color="auto"/>
              <w:right w:val="single" w:sz="4" w:space="0" w:color="auto"/>
            </w:tcBorders>
          </w:tcPr>
          <w:p w14:paraId="68AC98B7" w14:textId="77777777" w:rsidR="00741F8B" w:rsidRPr="00A62BB0" w:rsidRDefault="00741F8B" w:rsidP="00BA7C2E">
            <w:pPr>
              <w:keepNext/>
              <w:keepLines/>
              <w:spacing w:after="0"/>
              <w:rPr>
                <w:rFonts w:ascii="Arial" w:hAnsi="Arial" w:cs="Arial"/>
                <w:sz w:val="18"/>
              </w:rPr>
            </w:pPr>
          </w:p>
        </w:tc>
      </w:tr>
      <w:tr w:rsidR="00741F8B" w:rsidRPr="00A62BB0" w14:paraId="231E0BEF" w14:textId="77777777" w:rsidTr="00741F8B">
        <w:trPr>
          <w:cantSplit/>
        </w:trPr>
        <w:tc>
          <w:tcPr>
            <w:tcW w:w="2518" w:type="dxa"/>
            <w:tcBorders>
              <w:top w:val="single" w:sz="4" w:space="0" w:color="auto"/>
              <w:left w:val="single" w:sz="4" w:space="0" w:color="auto"/>
              <w:bottom w:val="single" w:sz="4" w:space="0" w:color="auto"/>
              <w:right w:val="single" w:sz="4" w:space="0" w:color="auto"/>
            </w:tcBorders>
            <w:hideMark/>
          </w:tcPr>
          <w:p w14:paraId="7B51EDFC" w14:textId="77777777" w:rsidR="00741F8B" w:rsidRPr="00D367BB" w:rsidRDefault="00741F8B" w:rsidP="00BA7C2E">
            <w:pPr>
              <w:keepNext/>
              <w:keepLines/>
              <w:spacing w:after="0"/>
              <w:rPr>
                <w:rFonts w:ascii="Arial" w:hAnsi="Arial" w:cs="Arial"/>
                <w:sz w:val="18"/>
              </w:rPr>
            </w:pPr>
            <w:r w:rsidRPr="00D367B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123E5BE" w14:textId="77777777" w:rsidR="00741F8B" w:rsidRPr="00A62BB0" w:rsidRDefault="00741F8B" w:rsidP="00BA7C2E">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93173FB" w14:textId="77777777" w:rsidR="00741F8B" w:rsidRPr="00A62BB0" w:rsidRDefault="00741F8B" w:rsidP="00BA7C2E">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93B225F" w14:textId="09A39212" w:rsidR="00741F8B" w:rsidRPr="00A62BB0" w:rsidRDefault="00D367BB" w:rsidP="00BA7C2E">
            <w:pPr>
              <w:keepNext/>
              <w:keepLines/>
              <w:spacing w:after="0"/>
              <w:rPr>
                <w:rFonts w:ascii="Arial" w:hAnsi="Arial" w:cs="Arial"/>
                <w:sz w:val="18"/>
              </w:rPr>
            </w:pPr>
            <w:r>
              <w:rPr>
                <w:rFonts w:ascii="Arial" w:hAnsi="Arial" w:cs="v4.2.0"/>
                <w:sz w:val="18"/>
              </w:rPr>
              <w:t>[</w:t>
            </w:r>
            <w:r w:rsidR="00741F8B" w:rsidRPr="00A62BB0">
              <w:rPr>
                <w:rFonts w:ascii="Arial" w:hAnsi="Arial" w:cs="v4.2.0"/>
                <w:sz w:val="18"/>
              </w:rPr>
              <w:t>5</w:t>
            </w:r>
            <w:r>
              <w:rPr>
                <w:rFonts w:ascii="Arial" w:hAnsi="Arial" w:cs="v4.2.0"/>
                <w:sz w:val="18"/>
              </w:rPr>
              <w:t>]</w:t>
            </w:r>
          </w:p>
        </w:tc>
        <w:tc>
          <w:tcPr>
            <w:tcW w:w="2977" w:type="dxa"/>
            <w:tcBorders>
              <w:top w:val="single" w:sz="4" w:space="0" w:color="auto"/>
              <w:left w:val="single" w:sz="4" w:space="0" w:color="auto"/>
              <w:bottom w:val="single" w:sz="4" w:space="0" w:color="auto"/>
              <w:right w:val="single" w:sz="4" w:space="0" w:color="auto"/>
            </w:tcBorders>
          </w:tcPr>
          <w:p w14:paraId="1CA28D93" w14:textId="77777777" w:rsidR="00741F8B" w:rsidRPr="00A62BB0" w:rsidRDefault="00741F8B" w:rsidP="00BA7C2E">
            <w:pPr>
              <w:keepNext/>
              <w:keepLines/>
              <w:spacing w:after="0"/>
              <w:rPr>
                <w:rFonts w:ascii="Arial" w:hAnsi="Arial" w:cs="Arial"/>
                <w:sz w:val="18"/>
              </w:rPr>
            </w:pPr>
          </w:p>
        </w:tc>
      </w:tr>
    </w:tbl>
    <w:p w14:paraId="23D31FD1" w14:textId="2AC4FEB3" w:rsidR="0066735F" w:rsidRDefault="0066735F">
      <w:pPr>
        <w:rPr>
          <w:noProof/>
        </w:rPr>
      </w:pPr>
    </w:p>
    <w:p w14:paraId="135F1DAA" w14:textId="222B68DB" w:rsidR="001F6CDC" w:rsidRPr="00A62BB0" w:rsidRDefault="001F6CDC" w:rsidP="001F6CDC">
      <w:pPr>
        <w:keepNext/>
        <w:keepLines/>
        <w:spacing w:before="60"/>
        <w:jc w:val="center"/>
        <w:rPr>
          <w:rFonts w:ascii="Arial" w:hAnsi="Arial"/>
          <w:b/>
        </w:rPr>
      </w:pPr>
      <w:r w:rsidRPr="00A62BB0">
        <w:rPr>
          <w:rFonts w:ascii="Arial" w:hAnsi="Arial" w:cs="v4.2.0"/>
          <w:b/>
        </w:rPr>
        <w:t>Table A.</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 xml:space="preserve">-3: NR Cell specific test parameters for </w:t>
      </w:r>
      <w:r w:rsidRPr="00741F8B">
        <w:rPr>
          <w:rFonts w:ascii="Arial" w:hAnsi="Arial" w:cs="v4.2.0"/>
          <w:b/>
        </w:rPr>
        <w:t>dormancy SCell in NR SA with PCell and SCell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F6CDC" w:rsidRPr="00A62BB0" w14:paraId="09F7A272" w14:textId="77777777" w:rsidTr="00BA7C2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01D002" w14:textId="77777777" w:rsidR="001F6CDC" w:rsidRPr="00A62BB0" w:rsidRDefault="001F6CDC" w:rsidP="00BA7C2E">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95C0FB" w14:textId="77777777" w:rsidR="001F6CDC" w:rsidRPr="00A62BB0" w:rsidRDefault="001F6CDC" w:rsidP="00BA7C2E">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193860" w14:textId="77777777" w:rsidR="001F6CDC" w:rsidRPr="00A62BB0" w:rsidRDefault="001F6CDC" w:rsidP="00BA7C2E">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D947085" w14:textId="6009E102" w:rsidR="001F6CDC" w:rsidRPr="00A62BB0" w:rsidRDefault="001F6CDC" w:rsidP="00BA7C2E">
            <w:pPr>
              <w:keepLines/>
              <w:spacing w:after="0"/>
              <w:jc w:val="center"/>
              <w:rPr>
                <w:rFonts w:ascii="Arial" w:hAnsi="Arial" w:cs="Arial"/>
                <w:b/>
                <w:sz w:val="18"/>
              </w:rPr>
            </w:pPr>
            <w:r w:rsidRPr="00A62BB0">
              <w:rPr>
                <w:rFonts w:ascii="Arial" w:hAnsi="Arial" w:cs="v4.2.0"/>
                <w:b/>
                <w:sz w:val="18"/>
              </w:rPr>
              <w:t>Cell 1</w:t>
            </w:r>
            <w:r>
              <w:rPr>
                <w:rFonts w:ascii="Arial" w:hAnsi="Arial" w:cs="v4.2.0"/>
                <w:b/>
                <w:sz w:val="18"/>
              </w:rPr>
              <w:t>,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2ADA09D" w14:textId="75ADF4DC" w:rsidR="001F6CDC" w:rsidRPr="00A62BB0" w:rsidRDefault="001F6CDC" w:rsidP="00BA7C2E">
            <w:pPr>
              <w:keepLines/>
              <w:spacing w:after="0"/>
              <w:jc w:val="center"/>
              <w:rPr>
                <w:rFonts w:ascii="Arial" w:hAnsi="Arial" w:cs="v4.2.0"/>
                <w:b/>
                <w:sz w:val="18"/>
                <w:lang w:eastAsia="zh-CN"/>
              </w:rPr>
            </w:pPr>
            <w:r w:rsidRPr="00A62BB0">
              <w:rPr>
                <w:rFonts w:ascii="Arial" w:hAnsi="Arial" w:cs="v4.2.0"/>
                <w:b/>
                <w:sz w:val="18"/>
                <w:lang w:eastAsia="zh-CN"/>
              </w:rPr>
              <w:t xml:space="preserve">Cell </w:t>
            </w:r>
            <w:r>
              <w:rPr>
                <w:rFonts w:ascii="Arial" w:hAnsi="Arial" w:cs="v4.2.0"/>
                <w:b/>
                <w:sz w:val="18"/>
                <w:lang w:eastAsia="zh-CN"/>
              </w:rPr>
              <w:t>3</w:t>
            </w:r>
          </w:p>
        </w:tc>
      </w:tr>
      <w:tr w:rsidR="001F6CDC" w:rsidRPr="00A62BB0" w14:paraId="7575F5AC" w14:textId="77777777" w:rsidTr="00BA7C2E">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1FA92E" w14:textId="77777777" w:rsidR="001F6CDC" w:rsidRPr="00A62BB0" w:rsidRDefault="001F6CDC" w:rsidP="00BA7C2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AA4BA2" w14:textId="77777777" w:rsidR="001F6CDC" w:rsidRPr="00A62BB0" w:rsidRDefault="001F6CDC" w:rsidP="00BA7C2E">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2484DB" w14:textId="77777777" w:rsidR="001F6CDC" w:rsidRPr="00A62BB0" w:rsidRDefault="001F6CDC" w:rsidP="00BA7C2E">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099AD5" w14:textId="77777777" w:rsidR="001F6CDC" w:rsidRPr="00A62BB0" w:rsidRDefault="001F6CDC" w:rsidP="00BA7C2E">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885859D" w14:textId="77777777" w:rsidR="001F6CDC" w:rsidRPr="00A62BB0" w:rsidRDefault="001F6CDC" w:rsidP="00BA7C2E">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563C6A1" w14:textId="77777777" w:rsidR="001F6CDC" w:rsidRPr="00A62BB0" w:rsidRDefault="001F6CDC" w:rsidP="00BA7C2E">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FC7F7B0" w14:textId="77777777" w:rsidR="001F6CDC" w:rsidRPr="00A62BB0" w:rsidRDefault="001F6CDC" w:rsidP="00BA7C2E">
            <w:pPr>
              <w:keepLines/>
              <w:spacing w:after="0"/>
              <w:jc w:val="center"/>
              <w:rPr>
                <w:rFonts w:ascii="Arial" w:hAnsi="Arial" w:cs="v4.2.0"/>
                <w:b/>
                <w:sz w:val="18"/>
                <w:lang w:eastAsia="zh-CN"/>
              </w:rPr>
            </w:pPr>
            <w:r w:rsidRPr="00A62BB0">
              <w:rPr>
                <w:rFonts w:ascii="Arial" w:hAnsi="Arial" w:cs="v4.2.0"/>
                <w:b/>
                <w:sz w:val="18"/>
                <w:lang w:eastAsia="zh-CN"/>
              </w:rPr>
              <w:t>T2</w:t>
            </w:r>
          </w:p>
        </w:tc>
      </w:tr>
      <w:tr w:rsidR="001F6CDC" w:rsidRPr="00A62BB0" w14:paraId="0CD75046" w14:textId="77777777" w:rsidTr="00BA7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5EC66A" w14:textId="77777777" w:rsidR="001F6CDC" w:rsidRPr="00A62BB0" w:rsidRDefault="001F6CDC" w:rsidP="00BA7C2E">
            <w:pPr>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3EE9EF5" w14:textId="77777777" w:rsidR="001F6CDC" w:rsidRPr="00A62BB0" w:rsidRDefault="001F6CDC" w:rsidP="00BA7C2E">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54FDAA"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94225F" w14:textId="19ECE79A" w:rsidR="001F6CDC" w:rsidRPr="00A62BB0" w:rsidRDefault="001C2529" w:rsidP="00BA7C2E">
            <w:pPr>
              <w:keepLines/>
              <w:spacing w:after="0"/>
              <w:jc w:val="center"/>
              <w:rPr>
                <w:rFonts w:ascii="Arial" w:hAnsi="Arial" w:cs="v4.2.0"/>
                <w:sz w:val="18"/>
                <w:lang w:eastAsia="zh-CN"/>
              </w:rPr>
            </w:pPr>
            <w:r w:rsidRPr="001C2529">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CF77885" w14:textId="2A83EBBB" w:rsidR="001F6CDC" w:rsidRPr="00A62BB0" w:rsidRDefault="001C2529" w:rsidP="00BA7C2E">
            <w:pPr>
              <w:keepLines/>
              <w:spacing w:after="0"/>
              <w:jc w:val="center"/>
              <w:rPr>
                <w:rFonts w:ascii="Arial" w:hAnsi="Arial" w:cs="v4.2.0"/>
                <w:sz w:val="18"/>
                <w:lang w:eastAsia="zh-CN"/>
              </w:rPr>
            </w:pPr>
            <w:r w:rsidRPr="001C2529">
              <w:rPr>
                <w:rFonts w:ascii="Arial" w:hAnsi="Arial" w:cs="v4.2.0"/>
                <w:sz w:val="18"/>
                <w:lang w:eastAsia="zh-CN"/>
              </w:rPr>
              <w:t>TDDConf.3.1</w:t>
            </w:r>
          </w:p>
        </w:tc>
      </w:tr>
      <w:tr w:rsidR="001F6CDC" w:rsidRPr="00A62BB0" w14:paraId="5294CB68" w14:textId="77777777" w:rsidTr="00BA7C2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B2F4B9F" w14:textId="77777777" w:rsidR="001F6CDC" w:rsidRPr="00A62BB0" w:rsidRDefault="001F6CDC" w:rsidP="00BA7C2E">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2074E376" w14:textId="77777777" w:rsidR="001F6CDC" w:rsidRPr="00A62BB0" w:rsidRDefault="001F6CDC" w:rsidP="00BA7C2E">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46F165"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A78D21" w14:textId="0F8FEAA2"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SR.</w:t>
            </w:r>
            <w:r w:rsidR="001C2529">
              <w:rPr>
                <w:rFonts w:ascii="Arial" w:hAnsi="Arial" w:cs="v4.2.0"/>
                <w:sz w:val="18"/>
                <w:lang w:eastAsia="zh-CN"/>
              </w:rPr>
              <w:t>3</w:t>
            </w:r>
            <w:r w:rsidRPr="00A62BB0">
              <w:rPr>
                <w:rFonts w:ascii="Arial" w:hAnsi="Arial" w:cs="v4.2.0"/>
                <w:sz w:val="18"/>
                <w:lang w:eastAsia="zh-CN"/>
              </w:rPr>
              <w:t xml:space="preserve">.1 </w:t>
            </w:r>
            <w:r w:rsidR="001C2529">
              <w:rPr>
                <w:rFonts w:ascii="Arial" w:hAnsi="Arial" w:cs="v4.2.0"/>
                <w:sz w:val="18"/>
                <w:lang w:eastAsia="zh-CN"/>
              </w:rPr>
              <w:t>T</w:t>
            </w:r>
            <w:r w:rsidRPr="00A62BB0">
              <w:rPr>
                <w:rFonts w:ascii="Arial" w:hAnsi="Arial" w:cs="v4.2.0"/>
                <w:sz w:val="18"/>
                <w:lang w:eastAsia="zh-CN"/>
              </w:rPr>
              <w: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DDF1DE" w14:textId="284675CC" w:rsidR="001F6CDC" w:rsidRPr="00A62BB0" w:rsidRDefault="001C2529" w:rsidP="00BA7C2E">
            <w:pPr>
              <w:keepLines/>
              <w:spacing w:after="0"/>
              <w:jc w:val="center"/>
              <w:rPr>
                <w:rFonts w:ascii="Arial" w:hAnsi="Arial" w:cs="v4.2.0"/>
                <w:sz w:val="18"/>
                <w:lang w:eastAsia="zh-CN"/>
              </w:rPr>
            </w:pPr>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p>
        </w:tc>
      </w:tr>
      <w:tr w:rsidR="001F6CDC" w:rsidRPr="00A62BB0" w14:paraId="548C5C28" w14:textId="77777777" w:rsidTr="00BA7C2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14C3511" w14:textId="77777777" w:rsidR="001F6CDC" w:rsidRPr="00A62BB0" w:rsidRDefault="001F6CDC" w:rsidP="00BA7C2E">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39C9050" w14:textId="77777777" w:rsidR="001F6CDC" w:rsidRPr="00A62BB0" w:rsidRDefault="001F6CDC" w:rsidP="00BA7C2E">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591D50"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C64E25" w14:textId="3F8CF498" w:rsidR="001F6CDC" w:rsidRPr="00A62BB0" w:rsidRDefault="001F6CDC" w:rsidP="001C2529">
            <w:pPr>
              <w:keepLines/>
              <w:spacing w:after="0"/>
              <w:jc w:val="center"/>
              <w:rPr>
                <w:rFonts w:ascii="Arial" w:hAnsi="Arial" w:cs="v4.2.0"/>
                <w:sz w:val="18"/>
                <w:lang w:eastAsia="zh-CN"/>
              </w:rPr>
            </w:pPr>
            <w:r w:rsidRPr="00A62BB0">
              <w:rPr>
                <w:rFonts w:ascii="Arial" w:hAnsi="Arial" w:cs="v4.2.0"/>
                <w:sz w:val="18"/>
                <w:lang w:eastAsia="zh-CN"/>
              </w:rPr>
              <w:t>CR.</w:t>
            </w:r>
            <w:r w:rsidR="001C2529">
              <w:rPr>
                <w:rFonts w:ascii="Arial" w:hAnsi="Arial" w:cs="v4.2.0"/>
                <w:sz w:val="18"/>
                <w:lang w:eastAsia="zh-CN"/>
              </w:rPr>
              <w:t>3</w:t>
            </w:r>
            <w:r w:rsidRPr="00A62BB0">
              <w:rPr>
                <w:rFonts w:ascii="Arial" w:hAnsi="Arial" w:cs="v4.2.0"/>
                <w:sz w:val="18"/>
                <w:lang w:eastAsia="zh-CN"/>
              </w:rPr>
              <w:t xml:space="preserve">.1 </w:t>
            </w:r>
            <w:r w:rsidR="001C2529">
              <w:rPr>
                <w:rFonts w:ascii="Arial" w:hAnsi="Arial" w:cs="v4.2.0"/>
                <w:sz w:val="18"/>
                <w:lang w:eastAsia="zh-CN"/>
              </w:rPr>
              <w:t>T</w:t>
            </w:r>
            <w:r w:rsidRPr="00A62BB0">
              <w:rPr>
                <w:rFonts w:ascii="Arial" w:hAnsi="Arial" w:cs="v4.2.0"/>
                <w:sz w:val="18"/>
                <w:lang w:eastAsia="zh-CN"/>
              </w:rPr>
              <w: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B0B13D" w14:textId="7D51A0A6"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CR.</w:t>
            </w:r>
            <w:r w:rsidR="001C2529">
              <w:rPr>
                <w:rFonts w:ascii="Arial" w:hAnsi="Arial" w:cs="v4.2.0"/>
                <w:sz w:val="18"/>
                <w:lang w:eastAsia="zh-CN"/>
              </w:rPr>
              <w:t>3</w:t>
            </w:r>
            <w:r w:rsidRPr="00A62BB0">
              <w:rPr>
                <w:rFonts w:ascii="Arial" w:hAnsi="Arial" w:cs="v4.2.0"/>
                <w:sz w:val="18"/>
                <w:lang w:eastAsia="zh-CN"/>
              </w:rPr>
              <w:t xml:space="preserve">.1 </w:t>
            </w:r>
            <w:r w:rsidR="001C2529">
              <w:rPr>
                <w:rFonts w:ascii="Arial" w:hAnsi="Arial" w:cs="v4.2.0"/>
                <w:sz w:val="18"/>
                <w:lang w:eastAsia="zh-CN"/>
              </w:rPr>
              <w:t>T</w:t>
            </w:r>
            <w:r w:rsidRPr="00A62BB0">
              <w:rPr>
                <w:rFonts w:ascii="Arial" w:hAnsi="Arial" w:cs="v4.2.0"/>
                <w:sz w:val="18"/>
                <w:lang w:eastAsia="zh-CN"/>
              </w:rPr>
              <w:t>DD</w:t>
            </w:r>
          </w:p>
        </w:tc>
      </w:tr>
      <w:tr w:rsidR="001F6CDC" w:rsidRPr="00A62BB0" w14:paraId="7B063E9D" w14:textId="77777777" w:rsidTr="00BA7C2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7B8530F" w14:textId="77777777" w:rsidR="001F6CDC" w:rsidRPr="00A62BB0" w:rsidRDefault="001F6CDC" w:rsidP="00BA7C2E">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55728D5" w14:textId="77777777" w:rsidR="001F6CDC" w:rsidRPr="00A62BB0" w:rsidRDefault="001F6CDC" w:rsidP="00BA7C2E">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C67108"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EB3132" w14:textId="2100432A"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CCR.</w:t>
            </w:r>
            <w:r w:rsidR="001C2529">
              <w:rPr>
                <w:rFonts w:ascii="Arial" w:hAnsi="Arial" w:cs="v4.2.0"/>
                <w:sz w:val="18"/>
                <w:lang w:eastAsia="zh-CN"/>
              </w:rPr>
              <w:t>3</w:t>
            </w:r>
            <w:r w:rsidRPr="00A62BB0">
              <w:rPr>
                <w:rFonts w:ascii="Arial" w:hAnsi="Arial" w:cs="v4.2.0"/>
                <w:sz w:val="18"/>
                <w:lang w:eastAsia="zh-CN"/>
              </w:rPr>
              <w:t xml:space="preserve">.1 </w:t>
            </w:r>
            <w:r w:rsidR="001C2529">
              <w:rPr>
                <w:rFonts w:ascii="Arial" w:hAnsi="Arial" w:cs="v4.2.0"/>
                <w:sz w:val="18"/>
                <w:lang w:eastAsia="zh-CN"/>
              </w:rPr>
              <w:t>T</w:t>
            </w:r>
            <w:r w:rsidRPr="00A62BB0">
              <w:rPr>
                <w:rFonts w:ascii="Arial" w:hAnsi="Arial" w:cs="v4.2.0"/>
                <w:sz w:val="18"/>
                <w:lang w:eastAsia="zh-CN"/>
              </w:rPr>
              <w: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CB3D94" w14:textId="27A50C54"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CCR.</w:t>
            </w:r>
            <w:r w:rsidR="001C2529">
              <w:rPr>
                <w:rFonts w:ascii="Arial" w:hAnsi="Arial" w:cs="v4.2.0"/>
                <w:sz w:val="18"/>
                <w:lang w:eastAsia="zh-CN"/>
              </w:rPr>
              <w:t>3</w:t>
            </w:r>
            <w:r w:rsidRPr="00A62BB0">
              <w:rPr>
                <w:rFonts w:ascii="Arial" w:hAnsi="Arial" w:cs="v4.2.0"/>
                <w:sz w:val="18"/>
                <w:lang w:eastAsia="zh-CN"/>
              </w:rPr>
              <w:t xml:space="preserve">.1 </w:t>
            </w:r>
            <w:r w:rsidR="001C2529">
              <w:rPr>
                <w:rFonts w:ascii="Arial" w:hAnsi="Arial" w:cs="v4.2.0"/>
                <w:sz w:val="18"/>
                <w:lang w:eastAsia="zh-CN"/>
              </w:rPr>
              <w:t>T</w:t>
            </w:r>
            <w:r w:rsidRPr="00A62BB0">
              <w:rPr>
                <w:rFonts w:ascii="Arial" w:hAnsi="Arial" w:cs="v4.2.0"/>
                <w:sz w:val="18"/>
                <w:lang w:eastAsia="zh-CN"/>
              </w:rPr>
              <w:t>DD</w:t>
            </w:r>
          </w:p>
        </w:tc>
      </w:tr>
      <w:tr w:rsidR="001F6CDC" w:rsidRPr="00A62BB0" w14:paraId="6A3BEBA2" w14:textId="77777777" w:rsidTr="00BA7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9D03CC" w14:textId="77777777" w:rsidR="001F6CDC" w:rsidRPr="00A62BB0" w:rsidRDefault="001F6CDC" w:rsidP="00BA7C2E">
            <w:pPr>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57A77F33" w14:textId="77777777" w:rsidR="001F6CDC" w:rsidRPr="00A62BB0" w:rsidRDefault="001F6CDC" w:rsidP="00BA7C2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C7BC6A" w14:textId="77777777" w:rsidR="001F6CDC" w:rsidRPr="00A62BB0" w:rsidRDefault="001F6CDC" w:rsidP="00BA7C2E">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941622" w14:textId="77777777" w:rsidR="001F6CDC" w:rsidRPr="00A62BB0" w:rsidRDefault="001F6CDC" w:rsidP="00BA7C2E">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21F836" w14:textId="77777777" w:rsidR="001F6CDC" w:rsidRPr="00A62BB0" w:rsidRDefault="001F6CDC" w:rsidP="00BA7C2E">
            <w:pPr>
              <w:keepLines/>
              <w:spacing w:after="0"/>
              <w:jc w:val="center"/>
              <w:rPr>
                <w:rFonts w:ascii="Arial" w:hAnsi="Arial" w:cs="Arial"/>
                <w:sz w:val="18"/>
              </w:rPr>
            </w:pPr>
            <w:r w:rsidRPr="00A62BB0">
              <w:rPr>
                <w:rFonts w:ascii="Arial" w:hAnsi="Arial"/>
                <w:sz w:val="18"/>
              </w:rPr>
              <w:t>OP.1</w:t>
            </w:r>
          </w:p>
        </w:tc>
      </w:tr>
      <w:tr w:rsidR="001F6CDC" w:rsidRPr="00A62BB0" w14:paraId="7B74FAD9" w14:textId="77777777" w:rsidTr="00BA7C2E">
        <w:trPr>
          <w:cantSplit/>
          <w:jc w:val="center"/>
        </w:trPr>
        <w:tc>
          <w:tcPr>
            <w:tcW w:w="1668" w:type="dxa"/>
            <w:tcBorders>
              <w:top w:val="single" w:sz="4" w:space="0" w:color="auto"/>
              <w:left w:val="single" w:sz="4" w:space="0" w:color="auto"/>
              <w:bottom w:val="single" w:sz="4" w:space="0" w:color="auto"/>
              <w:right w:val="single" w:sz="4" w:space="0" w:color="auto"/>
            </w:tcBorders>
          </w:tcPr>
          <w:p w14:paraId="17CB92A6" w14:textId="77777777" w:rsidR="001F6CDC" w:rsidRPr="00A62BB0" w:rsidRDefault="001F6CDC" w:rsidP="00BA7C2E">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77C5BA40" w14:textId="77777777" w:rsidR="001F6CDC" w:rsidRPr="00A62BB0" w:rsidRDefault="001F6CDC" w:rsidP="00BA7C2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787222E"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6374583" w14:textId="2509C76B" w:rsidR="001F6CDC" w:rsidRPr="00A62BB0" w:rsidRDefault="001F6CDC" w:rsidP="00BA7C2E">
            <w:pPr>
              <w:keepLines/>
              <w:spacing w:after="0"/>
              <w:jc w:val="center"/>
              <w:rPr>
                <w:rFonts w:ascii="Arial" w:hAnsi="Arial"/>
                <w:sz w:val="18"/>
              </w:rPr>
            </w:pPr>
            <w:r w:rsidRPr="00A62BB0">
              <w:rPr>
                <w:rFonts w:ascii="Arial" w:hAnsi="Arial" w:cs="v4.2.0"/>
                <w:sz w:val="18"/>
                <w:lang w:eastAsia="zh-CN"/>
              </w:rPr>
              <w:t>TRS.</w:t>
            </w:r>
            <w:r w:rsidR="001C2529">
              <w:rPr>
                <w:rFonts w:ascii="Arial" w:hAnsi="Arial" w:cs="v4.2.0"/>
                <w:sz w:val="18"/>
                <w:lang w:eastAsia="zh-CN"/>
              </w:rPr>
              <w:t>2</w:t>
            </w:r>
            <w:r w:rsidRPr="00A62BB0">
              <w:rPr>
                <w:rFonts w:ascii="Arial" w:hAnsi="Arial" w:cs="v4.2.0"/>
                <w:sz w:val="18"/>
                <w:lang w:eastAsia="zh-CN"/>
              </w:rPr>
              <w:t xml:space="preserve">.1 </w:t>
            </w:r>
            <w:r w:rsidR="001C2529">
              <w:rPr>
                <w:rFonts w:ascii="Arial" w:hAnsi="Arial" w:cs="v4.2.0"/>
                <w:sz w:val="18"/>
                <w:lang w:eastAsia="zh-CN"/>
              </w:rPr>
              <w:t>T</w:t>
            </w:r>
            <w:r w:rsidRPr="00A62BB0">
              <w:rPr>
                <w:rFonts w:ascii="Arial" w:hAnsi="Arial" w:cs="v4.2.0"/>
                <w:sz w:val="18"/>
                <w:lang w:eastAsia="zh-CN"/>
              </w:rPr>
              <w:t>DD</w:t>
            </w:r>
          </w:p>
        </w:tc>
        <w:tc>
          <w:tcPr>
            <w:tcW w:w="1842" w:type="dxa"/>
            <w:gridSpan w:val="2"/>
            <w:tcBorders>
              <w:top w:val="single" w:sz="4" w:space="0" w:color="auto"/>
              <w:left w:val="single" w:sz="4" w:space="0" w:color="auto"/>
              <w:bottom w:val="single" w:sz="4" w:space="0" w:color="auto"/>
              <w:right w:val="single" w:sz="4" w:space="0" w:color="auto"/>
            </w:tcBorders>
          </w:tcPr>
          <w:p w14:paraId="61725D5F" w14:textId="77777777" w:rsidR="001F6CDC" w:rsidRPr="00A62BB0" w:rsidRDefault="001F6CDC" w:rsidP="00BA7C2E">
            <w:pPr>
              <w:keepLines/>
              <w:spacing w:after="0"/>
              <w:jc w:val="center"/>
              <w:rPr>
                <w:rFonts w:ascii="Arial" w:hAnsi="Arial"/>
                <w:sz w:val="18"/>
              </w:rPr>
            </w:pPr>
            <w:r w:rsidRPr="00A62BB0">
              <w:rPr>
                <w:rFonts w:ascii="Arial" w:hAnsi="Arial" w:cs="v4.2.0"/>
                <w:sz w:val="18"/>
                <w:lang w:eastAsia="zh-CN"/>
              </w:rPr>
              <w:t>N/A</w:t>
            </w:r>
          </w:p>
        </w:tc>
      </w:tr>
      <w:tr w:rsidR="001F6CDC" w:rsidRPr="00A62BB0" w14:paraId="6AD84816" w14:textId="77777777" w:rsidTr="00BA7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C841E7" w14:textId="77777777" w:rsidR="001F6CDC" w:rsidRPr="00A62BB0" w:rsidRDefault="001F6CDC" w:rsidP="00BA7C2E">
            <w:pPr>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A952A7D" w14:textId="77777777" w:rsidR="001F6CDC" w:rsidRPr="00A62BB0" w:rsidRDefault="001F6CDC" w:rsidP="00BA7C2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BC2A6"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B7077C" w14:textId="77777777" w:rsidR="001F6CDC" w:rsidRPr="00A62BB0" w:rsidRDefault="001F6CDC" w:rsidP="00BA7C2E">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3A70E30" w14:textId="75169A29" w:rsidR="001F6CDC" w:rsidRPr="00A62BB0" w:rsidRDefault="001C2529" w:rsidP="00BA7C2E">
            <w:pPr>
              <w:keepLines/>
              <w:spacing w:after="0"/>
              <w:jc w:val="center"/>
              <w:rPr>
                <w:rFonts w:ascii="Arial" w:hAnsi="Arial"/>
                <w:sz w:val="18"/>
              </w:rPr>
            </w:pPr>
            <w:r>
              <w:rPr>
                <w:rFonts w:ascii="Arial" w:hAnsi="Arial" w:cs="v4.2.0"/>
                <w:sz w:val="18"/>
                <w:lang w:eastAsia="zh-CN"/>
              </w:rPr>
              <w:t>N/A</w:t>
            </w:r>
          </w:p>
        </w:tc>
      </w:tr>
      <w:tr w:rsidR="001F6CDC" w:rsidRPr="00A62BB0" w14:paraId="6EDEE276" w14:textId="77777777" w:rsidTr="00BA7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526F8E" w14:textId="77777777" w:rsidR="001F6CDC" w:rsidRPr="00A62BB0" w:rsidRDefault="001F6CDC" w:rsidP="00BA7C2E">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38E3BEE" w14:textId="77777777" w:rsidR="001F6CDC" w:rsidRPr="00A62BB0" w:rsidRDefault="001F6CDC" w:rsidP="00BA7C2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9DECC9"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918DE6" w14:textId="77777777" w:rsidR="001F6CDC" w:rsidRPr="00A62BB0" w:rsidRDefault="001F6CDC" w:rsidP="00BA7C2E">
            <w:pPr>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DFD70D8" w14:textId="1CBE0928" w:rsidR="001F6CDC" w:rsidRPr="00A62BB0" w:rsidRDefault="001C2529" w:rsidP="00BA7C2E">
            <w:pPr>
              <w:keepLines/>
              <w:spacing w:after="0"/>
              <w:jc w:val="center"/>
              <w:rPr>
                <w:rFonts w:ascii="Arial" w:hAnsi="Arial"/>
                <w:sz w:val="18"/>
              </w:rPr>
            </w:pPr>
            <w:r>
              <w:rPr>
                <w:rFonts w:ascii="Arial" w:hAnsi="Arial" w:cs="v4.2.0"/>
                <w:sz w:val="18"/>
                <w:lang w:eastAsia="zh-CN"/>
              </w:rPr>
              <w:t>N/A</w:t>
            </w:r>
          </w:p>
        </w:tc>
      </w:tr>
      <w:tr w:rsidR="001F6CDC" w:rsidRPr="00A62BB0" w14:paraId="445CAC1E" w14:textId="77777777" w:rsidTr="00BA7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A2BA75" w14:textId="77777777" w:rsidR="001F6CDC" w:rsidRPr="00A62BB0" w:rsidRDefault="001F6CDC" w:rsidP="00BA7C2E">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8D8026E" w14:textId="77777777" w:rsidR="001F6CDC" w:rsidRPr="00A62BB0" w:rsidRDefault="001F6CDC" w:rsidP="00BA7C2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E20D67"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290148"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231155" w14:textId="6F6A3CCE"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N/A</w:t>
            </w:r>
          </w:p>
        </w:tc>
      </w:tr>
      <w:tr w:rsidR="001F6CDC" w:rsidRPr="00A62BB0" w14:paraId="023D9E75" w14:textId="77777777" w:rsidTr="00BA7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43C441" w14:textId="77777777" w:rsidR="001F6CDC" w:rsidRPr="00A62BB0" w:rsidRDefault="001F6CDC" w:rsidP="00BA7C2E">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CCCC4C8" w14:textId="77777777" w:rsidR="001F6CDC" w:rsidRPr="00A62BB0" w:rsidRDefault="001F6CDC" w:rsidP="00BA7C2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A61E54"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61EC2"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036D2B0" w14:textId="2F7E6182"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N/A</w:t>
            </w:r>
          </w:p>
        </w:tc>
      </w:tr>
      <w:tr w:rsidR="001F6CDC" w:rsidRPr="00A62BB0" w14:paraId="289DF6BB" w14:textId="77777777" w:rsidTr="00BA7C2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0F48D01" w14:textId="77777777" w:rsidR="001F6CDC" w:rsidRPr="00A62BB0" w:rsidRDefault="001F6CDC" w:rsidP="00BA7C2E">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3E46BF60" wp14:editId="3B288DF5">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0D21012"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5BF4F90"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75C3D06" w14:textId="05645905"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Pr>
                <w:rFonts w:ascii="Arial" w:hAnsi="Arial" w:cs="v4.2.0"/>
                <w:sz w:val="18"/>
                <w:lang w:eastAsia="zh-CN"/>
              </w:rPr>
              <w:t>-98</w:t>
            </w:r>
            <w:r>
              <w:rPr>
                <w:rFonts w:ascii="Arial" w:hAnsi="Arial" w:cs="v4.2.0"/>
                <w:sz w:val="18"/>
                <w:lang w:eastAsia="zh-CN"/>
              </w:rPr>
              <w:t>]</w:t>
            </w:r>
          </w:p>
        </w:tc>
      </w:tr>
      <w:tr w:rsidR="001F6CDC" w:rsidRPr="00A62BB0" w14:paraId="636DDD40" w14:textId="77777777" w:rsidTr="00BA7C2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4F0F3EF9" w14:textId="77777777" w:rsidR="001F6CDC" w:rsidRPr="00A62BB0" w:rsidRDefault="001F6CDC" w:rsidP="00BA7C2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DDABFCE" wp14:editId="6BFD0678">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6EFA489" w14:textId="77777777" w:rsidR="001F6CDC" w:rsidRPr="00A62BB0" w:rsidRDefault="001F6CDC" w:rsidP="00BA7C2E">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287D997" w14:textId="77777777" w:rsidR="001F6CDC" w:rsidRPr="00A62BB0" w:rsidRDefault="001F6CDC" w:rsidP="00BA7C2E">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0B323B6" w14:textId="670351C1" w:rsidR="001F6CDC" w:rsidRPr="00A62BB0" w:rsidRDefault="001C2529" w:rsidP="00BA7C2E">
            <w:pPr>
              <w:keepLines/>
              <w:spacing w:after="0"/>
              <w:jc w:val="center"/>
              <w:rPr>
                <w:rFonts w:ascii="Arial" w:hAnsi="Arial" w:cs="Arial"/>
                <w:sz w:val="18"/>
              </w:rPr>
            </w:pPr>
            <w:r>
              <w:rPr>
                <w:rFonts w:ascii="Arial" w:hAnsi="Arial" w:cs="Arial"/>
                <w:sz w:val="18"/>
              </w:rPr>
              <w:t>[</w:t>
            </w:r>
            <w:r w:rsidR="001F6CDC" w:rsidRPr="00A62BB0">
              <w:rPr>
                <w:rFonts w:ascii="Arial" w:hAnsi="Arial" w:cs="Arial"/>
                <w:sz w:val="18"/>
              </w:rPr>
              <w:t>-98</w:t>
            </w:r>
            <w:r>
              <w:rPr>
                <w:rFonts w:ascii="Arial" w:hAnsi="Arial" w:cs="Arial"/>
                <w:sz w:val="18"/>
              </w:rPr>
              <w:t>]</w:t>
            </w:r>
          </w:p>
        </w:tc>
      </w:tr>
      <w:tr w:rsidR="001F6CDC" w:rsidRPr="00A62BB0" w14:paraId="7A38DCCE" w14:textId="77777777" w:rsidTr="00BA7C2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8CDD2D2" w14:textId="77777777" w:rsidR="001F6CDC" w:rsidRPr="00A62BB0" w:rsidRDefault="001F6CDC" w:rsidP="00BA7C2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64EE121E" wp14:editId="1C39F1BA">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B1D6B59" w14:textId="77777777" w:rsidR="001F6CDC" w:rsidRPr="00A62BB0" w:rsidRDefault="001F6CDC" w:rsidP="00BA7C2E">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2AC23DB"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E838F6" w14:textId="36800113" w:rsidR="001F6CDC" w:rsidRPr="00A62BB0" w:rsidRDefault="001C2529" w:rsidP="00BA7C2E">
            <w:pPr>
              <w:keepLines/>
              <w:spacing w:after="0"/>
              <w:jc w:val="center"/>
              <w:rPr>
                <w:rFonts w:ascii="Arial" w:hAnsi="Arial" w:cs="Arial"/>
                <w:sz w:val="18"/>
              </w:rPr>
            </w:pPr>
            <w:r>
              <w:rPr>
                <w:rFonts w:ascii="Arial" w:hAnsi="Arial" w:cs="v4.2.0"/>
                <w:sz w:val="18"/>
              </w:rPr>
              <w:t>[</w:t>
            </w:r>
            <w:r w:rsidR="001F6CDC" w:rsidRPr="00A62BB0">
              <w:rPr>
                <w:rFonts w:ascii="Arial" w:hAnsi="Arial" w:cs="v4.2.0"/>
                <w:sz w:val="18"/>
              </w:rPr>
              <w:t>4</w:t>
            </w:r>
            <w:r>
              <w:rPr>
                <w:rFonts w:ascii="Arial" w:hAnsi="Arial" w:cs="v4.2.0"/>
                <w:sz w:val="18"/>
              </w:rPr>
              <w:t>]</w:t>
            </w:r>
          </w:p>
        </w:tc>
        <w:tc>
          <w:tcPr>
            <w:tcW w:w="851" w:type="dxa"/>
            <w:tcBorders>
              <w:top w:val="single" w:sz="4" w:space="0" w:color="auto"/>
              <w:left w:val="single" w:sz="4" w:space="0" w:color="auto"/>
              <w:bottom w:val="single" w:sz="4" w:space="0" w:color="auto"/>
              <w:right w:val="single" w:sz="4" w:space="0" w:color="auto"/>
            </w:tcBorders>
            <w:hideMark/>
          </w:tcPr>
          <w:p w14:paraId="17DE1C3F" w14:textId="7ABCC289" w:rsidR="001F6CDC" w:rsidRPr="00A62BB0" w:rsidRDefault="001C2529" w:rsidP="00BA7C2E">
            <w:pPr>
              <w:keepLines/>
              <w:spacing w:after="0"/>
              <w:jc w:val="center"/>
              <w:rPr>
                <w:rFonts w:ascii="Arial" w:hAnsi="Arial" w:cs="Arial"/>
                <w:sz w:val="18"/>
              </w:rPr>
            </w:pPr>
            <w:r>
              <w:rPr>
                <w:rFonts w:ascii="Arial" w:hAnsi="Arial" w:cs="v4.2.0"/>
                <w:sz w:val="18"/>
              </w:rPr>
              <w:t>[</w:t>
            </w:r>
            <w:r w:rsidR="001F6CDC" w:rsidRPr="00A62BB0">
              <w:rPr>
                <w:rFonts w:ascii="Arial" w:hAnsi="Arial" w:cs="v4.2.0"/>
                <w:sz w:val="18"/>
              </w:rPr>
              <w:t>-1.46</w:t>
            </w:r>
            <w:r>
              <w:rPr>
                <w:rFonts w:ascii="Arial" w:hAnsi="Arial" w:cs="v4.2.0"/>
                <w:sz w:val="18"/>
              </w:rPr>
              <w:t>]</w:t>
            </w:r>
          </w:p>
        </w:tc>
        <w:tc>
          <w:tcPr>
            <w:tcW w:w="921" w:type="dxa"/>
            <w:tcBorders>
              <w:top w:val="single" w:sz="4" w:space="0" w:color="auto"/>
              <w:left w:val="single" w:sz="4" w:space="0" w:color="auto"/>
              <w:bottom w:val="single" w:sz="4" w:space="0" w:color="auto"/>
              <w:right w:val="single" w:sz="4" w:space="0" w:color="auto"/>
            </w:tcBorders>
            <w:hideMark/>
          </w:tcPr>
          <w:p w14:paraId="3EEE5F80" w14:textId="0A772FEE"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Pr>
                <w:rFonts w:ascii="Arial" w:hAnsi="Arial" w:cs="v4.2.0"/>
                <w:sz w:val="18"/>
                <w:lang w:eastAsia="zh-CN"/>
              </w:rPr>
              <w:t>-Infinity</w:t>
            </w:r>
            <w:r>
              <w:rPr>
                <w:rFonts w:ascii="Arial" w:hAnsi="Arial" w:cs="v4.2.0"/>
                <w:sz w:val="18"/>
                <w:lang w:eastAsia="zh-CN"/>
              </w:rPr>
              <w:t>]</w:t>
            </w:r>
          </w:p>
        </w:tc>
        <w:tc>
          <w:tcPr>
            <w:tcW w:w="921" w:type="dxa"/>
            <w:tcBorders>
              <w:top w:val="single" w:sz="4" w:space="0" w:color="auto"/>
              <w:left w:val="single" w:sz="4" w:space="0" w:color="auto"/>
              <w:bottom w:val="single" w:sz="4" w:space="0" w:color="auto"/>
              <w:right w:val="single" w:sz="4" w:space="0" w:color="auto"/>
            </w:tcBorders>
            <w:hideMark/>
          </w:tcPr>
          <w:p w14:paraId="59D27755" w14:textId="74FC3481"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Pr>
                <w:rFonts w:ascii="Arial" w:hAnsi="Arial" w:cs="v4.2.0"/>
                <w:sz w:val="18"/>
                <w:lang w:eastAsia="zh-CN"/>
              </w:rPr>
              <w:t>-1.46</w:t>
            </w:r>
            <w:r>
              <w:rPr>
                <w:rFonts w:ascii="Arial" w:hAnsi="Arial" w:cs="v4.2.0"/>
                <w:sz w:val="18"/>
                <w:lang w:eastAsia="zh-CN"/>
              </w:rPr>
              <w:t>]</w:t>
            </w:r>
          </w:p>
        </w:tc>
      </w:tr>
      <w:tr w:rsidR="001F6CDC" w:rsidRPr="00A62BB0" w14:paraId="488F26D8" w14:textId="77777777" w:rsidTr="00BA7C2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27BBE5F" w14:textId="77777777" w:rsidR="001F6CDC" w:rsidRPr="00A62BB0" w:rsidRDefault="001F6CDC" w:rsidP="00BA7C2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75FB2477" wp14:editId="3EB2D667">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0434650" w14:textId="77777777" w:rsidR="001F6CDC" w:rsidRPr="00A62BB0" w:rsidRDefault="001F6CDC" w:rsidP="00BA7C2E">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FED3204"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9A4C42E" w14:textId="67B600C1" w:rsidR="001F6CDC" w:rsidRPr="00A62BB0" w:rsidRDefault="001C2529" w:rsidP="00BA7C2E">
            <w:pPr>
              <w:keepLines/>
              <w:spacing w:after="0"/>
              <w:jc w:val="center"/>
              <w:rPr>
                <w:rFonts w:ascii="Arial" w:hAnsi="Arial" w:cs="Arial"/>
                <w:sz w:val="18"/>
              </w:rPr>
            </w:pPr>
            <w:r>
              <w:rPr>
                <w:rFonts w:ascii="Arial" w:hAnsi="Arial" w:cs="v4.2.0"/>
                <w:sz w:val="18"/>
              </w:rPr>
              <w:t>[</w:t>
            </w:r>
            <w:r w:rsidR="001F6CDC" w:rsidRPr="00A62BB0">
              <w:rPr>
                <w:rFonts w:ascii="Arial" w:hAnsi="Arial" w:cs="v4.2.0"/>
                <w:sz w:val="18"/>
              </w:rPr>
              <w:t>4</w:t>
            </w:r>
            <w:r>
              <w:rPr>
                <w:rFonts w:ascii="Arial" w:hAnsi="Arial" w:cs="v4.2.0"/>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06F4F2" w14:textId="507384DC" w:rsidR="001F6CDC" w:rsidRPr="00A62BB0" w:rsidRDefault="001C2529" w:rsidP="00BA7C2E">
            <w:pPr>
              <w:keepLines/>
              <w:spacing w:after="0"/>
              <w:jc w:val="center"/>
              <w:rPr>
                <w:rFonts w:ascii="Arial" w:hAnsi="Arial" w:cs="Arial"/>
                <w:sz w:val="18"/>
              </w:rPr>
            </w:pPr>
            <w:r>
              <w:rPr>
                <w:rFonts w:ascii="Arial" w:hAnsi="Arial" w:cs="v4.2.0"/>
                <w:sz w:val="18"/>
              </w:rPr>
              <w:t>[</w:t>
            </w:r>
            <w:r w:rsidR="001F6CDC" w:rsidRPr="00A62BB0">
              <w:rPr>
                <w:rFonts w:ascii="Arial" w:hAnsi="Arial" w:cs="v4.2.0"/>
                <w:sz w:val="18"/>
              </w:rPr>
              <w:t>4</w:t>
            </w:r>
            <w:r>
              <w:rPr>
                <w:rFonts w:ascii="Arial" w:hAnsi="Arial" w:cs="v4.2.0"/>
                <w:sz w:val="18"/>
              </w:rPr>
              <w:t>]</w:t>
            </w:r>
          </w:p>
        </w:tc>
        <w:tc>
          <w:tcPr>
            <w:tcW w:w="921" w:type="dxa"/>
            <w:tcBorders>
              <w:top w:val="single" w:sz="4" w:space="0" w:color="auto"/>
              <w:left w:val="single" w:sz="4" w:space="0" w:color="auto"/>
              <w:bottom w:val="single" w:sz="4" w:space="0" w:color="auto"/>
              <w:right w:val="single" w:sz="4" w:space="0" w:color="auto"/>
            </w:tcBorders>
            <w:hideMark/>
          </w:tcPr>
          <w:p w14:paraId="12EFD8C2" w14:textId="197662B4" w:rsidR="001F6CDC" w:rsidRPr="00A62BB0" w:rsidRDefault="001C2529" w:rsidP="00BA7C2E">
            <w:pPr>
              <w:keepLines/>
              <w:spacing w:after="0"/>
              <w:jc w:val="center"/>
              <w:rPr>
                <w:rFonts w:ascii="Arial" w:hAnsi="Arial" w:cs="v4.2.0"/>
                <w:sz w:val="18"/>
              </w:rPr>
            </w:pPr>
            <w:r>
              <w:rPr>
                <w:rFonts w:ascii="Arial" w:hAnsi="Arial" w:cs="v4.2.0"/>
                <w:sz w:val="18"/>
              </w:rPr>
              <w:t>[</w:t>
            </w:r>
            <w:r w:rsidR="001F6CDC" w:rsidRPr="00A62BB0">
              <w:rPr>
                <w:rFonts w:ascii="Arial" w:hAnsi="Arial" w:cs="v4.2.0"/>
                <w:sz w:val="18"/>
              </w:rPr>
              <w:t>-Infinity</w:t>
            </w:r>
            <w:r>
              <w:rPr>
                <w:rFonts w:ascii="Arial" w:hAnsi="Arial" w:cs="v4.2.0"/>
                <w:sz w:val="18"/>
              </w:rPr>
              <w:t>]</w:t>
            </w:r>
          </w:p>
        </w:tc>
        <w:tc>
          <w:tcPr>
            <w:tcW w:w="921" w:type="dxa"/>
            <w:tcBorders>
              <w:top w:val="single" w:sz="4" w:space="0" w:color="auto"/>
              <w:left w:val="single" w:sz="4" w:space="0" w:color="auto"/>
              <w:bottom w:val="single" w:sz="4" w:space="0" w:color="auto"/>
              <w:right w:val="single" w:sz="4" w:space="0" w:color="auto"/>
            </w:tcBorders>
            <w:hideMark/>
          </w:tcPr>
          <w:p w14:paraId="165B5316" w14:textId="0B812885" w:rsidR="001F6CDC" w:rsidRPr="00A62BB0" w:rsidRDefault="001C2529" w:rsidP="00BA7C2E">
            <w:pPr>
              <w:keepLines/>
              <w:spacing w:after="0"/>
              <w:jc w:val="center"/>
              <w:rPr>
                <w:rFonts w:ascii="Arial" w:hAnsi="Arial" w:cs="v4.2.0"/>
                <w:sz w:val="18"/>
              </w:rPr>
            </w:pPr>
            <w:r>
              <w:rPr>
                <w:rFonts w:ascii="Arial" w:hAnsi="Arial" w:cs="v4.2.0"/>
                <w:sz w:val="18"/>
              </w:rPr>
              <w:t>[</w:t>
            </w:r>
            <w:r w:rsidR="001F6CDC" w:rsidRPr="00A62BB0">
              <w:rPr>
                <w:rFonts w:ascii="Arial" w:hAnsi="Arial" w:cs="v4.2.0"/>
                <w:sz w:val="18"/>
              </w:rPr>
              <w:t>4</w:t>
            </w:r>
            <w:r>
              <w:rPr>
                <w:rFonts w:ascii="Arial" w:hAnsi="Arial" w:cs="v4.2.0"/>
                <w:sz w:val="18"/>
              </w:rPr>
              <w:t>]</w:t>
            </w:r>
          </w:p>
        </w:tc>
      </w:tr>
      <w:tr w:rsidR="001F6CDC" w:rsidRPr="00A62BB0" w14:paraId="3A0FB2E2" w14:textId="77777777" w:rsidTr="00BA7C2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6D1FA9F" w14:textId="77777777" w:rsidR="001F6CDC" w:rsidRPr="00A62BB0" w:rsidRDefault="001F6CDC" w:rsidP="00BA7C2E">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0886A8C" w14:textId="77777777" w:rsidR="001F6CDC" w:rsidRPr="00A62BB0" w:rsidRDefault="001F6CDC" w:rsidP="00BA7C2E">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7C6C4CF4"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1D13383" w14:textId="4C47D78F" w:rsidR="001F6CDC" w:rsidRPr="00A62BB0" w:rsidRDefault="001C2529" w:rsidP="00BA7C2E">
            <w:pPr>
              <w:keepLines/>
              <w:spacing w:after="0"/>
              <w:jc w:val="center"/>
              <w:rPr>
                <w:rFonts w:ascii="Arial" w:hAnsi="Arial" w:cs="Arial"/>
                <w:sz w:val="18"/>
              </w:rPr>
            </w:pPr>
            <w:r>
              <w:rPr>
                <w:rFonts w:ascii="Arial" w:hAnsi="Arial" w:cs="v4.2.0"/>
                <w:sz w:val="18"/>
              </w:rPr>
              <w:t>[</w:t>
            </w:r>
            <w:r w:rsidR="001F6CDC" w:rsidRPr="00A62BB0">
              <w:rPr>
                <w:rFonts w:ascii="Arial" w:hAnsi="Arial" w:cs="v4.2.0"/>
                <w:sz w:val="18"/>
              </w:rPr>
              <w:t>-94</w:t>
            </w:r>
            <w:r>
              <w:rPr>
                <w:rFonts w:ascii="Arial" w:hAnsi="Arial" w:cs="v4.2.0"/>
                <w:sz w:val="18"/>
              </w:rPr>
              <w:t>]</w:t>
            </w:r>
          </w:p>
        </w:tc>
        <w:tc>
          <w:tcPr>
            <w:tcW w:w="851" w:type="dxa"/>
            <w:tcBorders>
              <w:top w:val="single" w:sz="4" w:space="0" w:color="auto"/>
              <w:left w:val="single" w:sz="4" w:space="0" w:color="auto"/>
              <w:bottom w:val="single" w:sz="4" w:space="0" w:color="auto"/>
              <w:right w:val="single" w:sz="4" w:space="0" w:color="auto"/>
            </w:tcBorders>
            <w:hideMark/>
          </w:tcPr>
          <w:p w14:paraId="31B200A2" w14:textId="3C1A1A66" w:rsidR="001F6CDC" w:rsidRPr="00A62BB0" w:rsidRDefault="001C2529" w:rsidP="00BA7C2E">
            <w:pPr>
              <w:keepLines/>
              <w:spacing w:after="0"/>
              <w:jc w:val="center"/>
              <w:rPr>
                <w:rFonts w:ascii="Arial" w:hAnsi="Arial" w:cs="Arial"/>
                <w:sz w:val="18"/>
              </w:rPr>
            </w:pPr>
            <w:r>
              <w:rPr>
                <w:rFonts w:ascii="Arial" w:hAnsi="Arial" w:cs="v4.2.0"/>
                <w:sz w:val="18"/>
              </w:rPr>
              <w:t>[</w:t>
            </w:r>
            <w:r w:rsidR="001F6CDC" w:rsidRPr="00A62BB0">
              <w:rPr>
                <w:rFonts w:ascii="Arial" w:hAnsi="Arial" w:cs="v4.2.0"/>
                <w:sz w:val="18"/>
              </w:rPr>
              <w:t>-94</w:t>
            </w:r>
            <w:r>
              <w:rPr>
                <w:rFonts w:ascii="Arial" w:hAnsi="Arial" w:cs="v4.2.0"/>
                <w:sz w:val="18"/>
              </w:rPr>
              <w:t>]</w:t>
            </w:r>
          </w:p>
        </w:tc>
        <w:tc>
          <w:tcPr>
            <w:tcW w:w="921" w:type="dxa"/>
            <w:tcBorders>
              <w:top w:val="single" w:sz="4" w:space="0" w:color="auto"/>
              <w:left w:val="single" w:sz="4" w:space="0" w:color="auto"/>
              <w:bottom w:val="single" w:sz="4" w:space="0" w:color="auto"/>
              <w:right w:val="single" w:sz="4" w:space="0" w:color="auto"/>
            </w:tcBorders>
            <w:hideMark/>
          </w:tcPr>
          <w:p w14:paraId="14CF0ABD" w14:textId="6DB5516E"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Pr>
                <w:rFonts w:ascii="Arial" w:hAnsi="Arial" w:cs="v4.2.0"/>
                <w:sz w:val="18"/>
                <w:lang w:eastAsia="zh-CN"/>
              </w:rPr>
              <w:t>-Infinity</w:t>
            </w:r>
            <w:r>
              <w:rPr>
                <w:rFonts w:ascii="Arial" w:hAnsi="Arial" w:cs="v4.2.0"/>
                <w:sz w:val="18"/>
                <w:lang w:eastAsia="zh-CN"/>
              </w:rPr>
              <w:t>]</w:t>
            </w:r>
          </w:p>
        </w:tc>
        <w:tc>
          <w:tcPr>
            <w:tcW w:w="921" w:type="dxa"/>
            <w:tcBorders>
              <w:top w:val="single" w:sz="4" w:space="0" w:color="auto"/>
              <w:left w:val="single" w:sz="4" w:space="0" w:color="auto"/>
              <w:bottom w:val="single" w:sz="4" w:space="0" w:color="auto"/>
              <w:right w:val="single" w:sz="4" w:space="0" w:color="auto"/>
            </w:tcBorders>
            <w:hideMark/>
          </w:tcPr>
          <w:p w14:paraId="65DBBDDD" w14:textId="6190CFCF"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Pr>
                <w:rFonts w:ascii="Arial" w:hAnsi="Arial" w:cs="v4.2.0"/>
                <w:sz w:val="18"/>
                <w:lang w:eastAsia="zh-CN"/>
              </w:rPr>
              <w:t>-94</w:t>
            </w:r>
            <w:r>
              <w:rPr>
                <w:rFonts w:ascii="Arial" w:hAnsi="Arial" w:cs="v4.2.0"/>
                <w:sz w:val="18"/>
                <w:lang w:eastAsia="zh-CN"/>
              </w:rPr>
              <w:t>]</w:t>
            </w:r>
          </w:p>
        </w:tc>
      </w:tr>
      <w:tr w:rsidR="001F6CDC" w:rsidRPr="00A62BB0" w14:paraId="13F2D7A3" w14:textId="77777777" w:rsidTr="00BA7C2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74E5BA7" w14:textId="77777777" w:rsidR="001F6CDC" w:rsidRPr="00A62BB0" w:rsidRDefault="001F6CDC" w:rsidP="00BA7C2E">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41EB716"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962A149"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7D21C47" w14:textId="7B2574EB"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Pr>
                <w:rFonts w:ascii="Arial" w:hAnsi="Arial" w:cs="v4.2.0"/>
                <w:sz w:val="18"/>
                <w:lang w:eastAsia="zh-CN"/>
              </w:rPr>
              <w:t>-64.60</w:t>
            </w:r>
            <w:r>
              <w:rPr>
                <w:rFonts w:ascii="Arial" w:hAnsi="Arial" w:cs="v4.2.0"/>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2939075" w14:textId="40E569D6"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Pr>
                <w:rFonts w:ascii="Arial" w:hAnsi="Arial" w:cs="v4.2.0"/>
                <w:sz w:val="18"/>
                <w:lang w:eastAsia="zh-CN"/>
              </w:rPr>
              <w:t>-62.25</w:t>
            </w:r>
            <w:r>
              <w:rPr>
                <w:rFonts w:ascii="Arial" w:hAnsi="Arial" w:cs="v4.2.0"/>
                <w:sz w:val="18"/>
                <w:lang w:eastAsia="zh-CN"/>
              </w:rPr>
              <w:t>]</w:t>
            </w:r>
          </w:p>
        </w:tc>
        <w:tc>
          <w:tcPr>
            <w:tcW w:w="921" w:type="dxa"/>
            <w:tcBorders>
              <w:top w:val="single" w:sz="4" w:space="0" w:color="auto"/>
              <w:left w:val="single" w:sz="4" w:space="0" w:color="auto"/>
              <w:bottom w:val="single" w:sz="4" w:space="0" w:color="auto"/>
              <w:right w:val="single" w:sz="4" w:space="0" w:color="auto"/>
            </w:tcBorders>
            <w:hideMark/>
          </w:tcPr>
          <w:p w14:paraId="3219A8FA" w14:textId="6001D215"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sidDel="00ED11C3">
              <w:rPr>
                <w:rFonts w:ascii="Arial" w:hAnsi="Arial" w:cs="v4.2.0"/>
                <w:sz w:val="18"/>
                <w:lang w:eastAsia="zh-CN"/>
              </w:rPr>
              <w:t>-</w:t>
            </w:r>
            <w:r w:rsidR="001F6CDC" w:rsidRPr="00A62BB0">
              <w:rPr>
                <w:rFonts w:ascii="Arial" w:hAnsi="Arial" w:cs="v4.2.0"/>
                <w:sz w:val="18"/>
                <w:lang w:eastAsia="zh-CN"/>
              </w:rPr>
              <w:t>-64.60</w:t>
            </w:r>
            <w:r>
              <w:rPr>
                <w:rFonts w:ascii="Arial" w:hAnsi="Arial" w:cs="v4.2.0"/>
                <w:sz w:val="18"/>
                <w:lang w:eastAsia="zh-CN"/>
              </w:rPr>
              <w:t>]</w:t>
            </w:r>
          </w:p>
        </w:tc>
        <w:tc>
          <w:tcPr>
            <w:tcW w:w="921" w:type="dxa"/>
            <w:tcBorders>
              <w:top w:val="single" w:sz="4" w:space="0" w:color="auto"/>
              <w:left w:val="single" w:sz="4" w:space="0" w:color="auto"/>
              <w:bottom w:val="single" w:sz="4" w:space="0" w:color="auto"/>
              <w:right w:val="single" w:sz="4" w:space="0" w:color="auto"/>
            </w:tcBorders>
            <w:hideMark/>
          </w:tcPr>
          <w:p w14:paraId="1D745BCF" w14:textId="2C9B6C27" w:rsidR="001F6CDC" w:rsidRPr="00A62BB0" w:rsidRDefault="001C2529" w:rsidP="00BA7C2E">
            <w:pPr>
              <w:keepLines/>
              <w:spacing w:after="0"/>
              <w:jc w:val="center"/>
              <w:rPr>
                <w:rFonts w:ascii="Arial" w:hAnsi="Arial" w:cs="v4.2.0"/>
                <w:sz w:val="18"/>
                <w:lang w:eastAsia="zh-CN"/>
              </w:rPr>
            </w:pPr>
            <w:r>
              <w:rPr>
                <w:rFonts w:ascii="Arial" w:hAnsi="Arial" w:cs="v4.2.0"/>
                <w:sz w:val="18"/>
                <w:lang w:eastAsia="zh-CN"/>
              </w:rPr>
              <w:t>[</w:t>
            </w:r>
            <w:r w:rsidR="001F6CDC" w:rsidRPr="00A62BB0">
              <w:rPr>
                <w:rFonts w:ascii="Arial" w:hAnsi="Arial" w:cs="v4.2.0"/>
                <w:sz w:val="18"/>
                <w:lang w:eastAsia="zh-CN"/>
              </w:rPr>
              <w:t>-62.25</w:t>
            </w:r>
            <w:r>
              <w:rPr>
                <w:rFonts w:ascii="Arial" w:hAnsi="Arial" w:cs="v4.2.0"/>
                <w:sz w:val="18"/>
                <w:lang w:eastAsia="zh-CN"/>
              </w:rPr>
              <w:t>]</w:t>
            </w:r>
          </w:p>
        </w:tc>
      </w:tr>
      <w:tr w:rsidR="001F6CDC" w:rsidRPr="00A62BB0" w14:paraId="016D873E" w14:textId="77777777" w:rsidTr="00BA7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474DF9" w14:textId="77777777" w:rsidR="001F6CDC" w:rsidRPr="00A62BB0" w:rsidRDefault="001F6CDC" w:rsidP="00BA7C2E">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887276A" w14:textId="77777777" w:rsidR="001F6CDC" w:rsidRPr="00A62BB0" w:rsidRDefault="001F6CDC" w:rsidP="00BA7C2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0052B" w14:textId="77777777" w:rsidR="001F6CDC" w:rsidRPr="00A62BB0" w:rsidRDefault="001F6CDC" w:rsidP="00BA7C2E">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FD31F89" w14:textId="77777777" w:rsidR="001F6CDC" w:rsidRPr="00A62BB0" w:rsidRDefault="001F6CDC" w:rsidP="00BA7C2E">
            <w:pPr>
              <w:keepLines/>
              <w:spacing w:after="0"/>
              <w:jc w:val="center"/>
              <w:rPr>
                <w:rFonts w:ascii="Arial" w:hAnsi="Arial" w:cs="v4.2.0"/>
                <w:sz w:val="18"/>
              </w:rPr>
            </w:pPr>
            <w:r w:rsidRPr="00A62BB0">
              <w:rPr>
                <w:rFonts w:ascii="Arial" w:hAnsi="Arial" w:cs="v4.2.0"/>
                <w:sz w:val="18"/>
              </w:rPr>
              <w:t>AWGN</w:t>
            </w:r>
          </w:p>
        </w:tc>
      </w:tr>
      <w:tr w:rsidR="001F6CDC" w:rsidRPr="00A62BB0" w14:paraId="450079A0" w14:textId="77777777" w:rsidTr="00BA7C2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1E9F90A" w14:textId="77777777" w:rsidR="001F6CDC" w:rsidRPr="00A62BB0" w:rsidRDefault="001F6CDC" w:rsidP="00BA7C2E">
            <w:pPr>
              <w:keepLines/>
              <w:spacing w:after="0"/>
              <w:ind w:left="851" w:hanging="851"/>
              <w:rPr>
                <w:rFonts w:ascii="Arial" w:hAnsi="Arial"/>
                <w:sz w:val="18"/>
              </w:rPr>
            </w:pPr>
            <w:r w:rsidRPr="00A62BB0">
              <w:rPr>
                <w:rFonts w:ascii="Arial" w:hAnsi="Arial"/>
                <w:sz w:val="18"/>
              </w:rPr>
              <w:lastRenderedPageBreak/>
              <w:t>Note 1:</w:t>
            </w:r>
            <w:r w:rsidRPr="00A62BB0">
              <w:rPr>
                <w:rFonts w:ascii="Arial" w:hAnsi="Arial"/>
                <w:sz w:val="18"/>
              </w:rPr>
              <w:tab/>
              <w:t>The resources for uplink transmission are assigned to the UE prior to the start of time period T2.</w:t>
            </w:r>
          </w:p>
          <w:p w14:paraId="6803D238" w14:textId="77777777" w:rsidR="001F6CDC" w:rsidRPr="00A62BB0" w:rsidRDefault="001F6CDC" w:rsidP="00BA7C2E">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6DD7F9EB" wp14:editId="119B97AC">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75A48EA0" w14:textId="77777777" w:rsidR="001F6CDC" w:rsidRPr="00A62BB0" w:rsidRDefault="001F6CDC" w:rsidP="00BA7C2E">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626BDE1C" w14:textId="77777777" w:rsidR="001F6CDC" w:rsidRDefault="001F6CDC">
      <w:pPr>
        <w:rPr>
          <w:noProof/>
        </w:rPr>
      </w:pPr>
    </w:p>
    <w:p w14:paraId="782DA6CA" w14:textId="50625CEF" w:rsidR="0066735F" w:rsidRPr="0074252A" w:rsidRDefault="0066735F" w:rsidP="0066735F">
      <w:pPr>
        <w:pStyle w:val="Heading4"/>
        <w:rPr>
          <w:b/>
          <w:i/>
        </w:rPr>
      </w:pPr>
      <w:r w:rsidRPr="0074252A">
        <w:t>A.</w:t>
      </w:r>
      <w:r>
        <w:t>x</w:t>
      </w:r>
      <w:r w:rsidRPr="0074252A">
        <w:t>.</w:t>
      </w:r>
      <w:r>
        <w:t>x</w:t>
      </w:r>
      <w:r w:rsidRPr="0074252A">
        <w:t>.</w:t>
      </w:r>
      <w:r>
        <w:t>x</w:t>
      </w:r>
      <w:r w:rsidRPr="0074252A">
        <w:t>.2</w:t>
      </w:r>
      <w:r w:rsidRPr="0074252A">
        <w:tab/>
        <w:t>Test Requirements</w:t>
      </w:r>
    </w:p>
    <w:p w14:paraId="74072567" w14:textId="77777777" w:rsidR="006226AC" w:rsidRDefault="0066735F" w:rsidP="0066735F">
      <w:pPr>
        <w:rPr>
          <w:lang w:eastAsia="zh-CN"/>
        </w:rPr>
      </w:pPr>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p>
    <w:p w14:paraId="7039E5B1" w14:textId="585740B0" w:rsidR="0066735F" w:rsidRDefault="006226AC" w:rsidP="0066735F">
      <w:pPr>
        <w:rPr>
          <w:lang w:eastAsia="zh-CN"/>
        </w:rPr>
      </w:pPr>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 xml:space="preserve">on </w:t>
      </w:r>
      <w:r w:rsidR="0066735F">
        <w:rPr>
          <w:lang w:eastAsia="zh-CN"/>
        </w:rPr>
        <w:t>the SCell</w:t>
      </w:r>
      <w:r>
        <w:rPr>
          <w:lang w:eastAsia="zh-CN"/>
        </w:rPr>
        <w:t>.</w:t>
      </w:r>
    </w:p>
    <w:p w14:paraId="1935F425" w14:textId="5E8DB9E4" w:rsidR="006226AC" w:rsidRDefault="006226AC" w:rsidP="0066735F">
      <w:pPr>
        <w:rPr>
          <w:lang w:eastAsia="zh-CN"/>
        </w:rPr>
      </w:pPr>
      <w:r>
        <w:rPr>
          <w:noProof/>
        </w:rPr>
        <w:t xml:space="preserve">During T2, T3, T4 and T5 the UE shall continue to </w:t>
      </w:r>
      <w:r w:rsidRPr="0074252A">
        <w:rPr>
          <w:lang w:eastAsia="zh-CN"/>
        </w:rPr>
        <w:t>send CSI reports for SCell1 with non-zero CQI index</w:t>
      </w:r>
      <w:r>
        <w:rPr>
          <w:lang w:eastAsia="zh-CN"/>
        </w:rPr>
        <w:t xml:space="preserve">. </w:t>
      </w:r>
    </w:p>
    <w:p w14:paraId="7E2142CE" w14:textId="2659761B" w:rsidR="006226AC" w:rsidRDefault="006226AC" w:rsidP="0066735F">
      <w:pPr>
        <w:rPr>
          <w:lang w:eastAsia="zh-CN"/>
        </w:rPr>
      </w:pPr>
      <w:r>
        <w:rPr>
          <w:noProof/>
        </w:rPr>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p>
    <w:p w14:paraId="5114BF4D" w14:textId="73EA8C47" w:rsidR="006226AC" w:rsidRDefault="006226AC" w:rsidP="0066735F">
      <w:pPr>
        <w:rPr>
          <w:rFonts w:cs="v4.2.0"/>
        </w:rPr>
      </w:pPr>
      <w:r>
        <w:rPr>
          <w:lang w:eastAsia="zh-CN"/>
        </w:rPr>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 xml:space="preserve">00 </w:t>
      </w:r>
      <w:proofErr w:type="spellStart"/>
      <w:r w:rsidRPr="00BF1D37">
        <w:rPr>
          <w:rFonts w:cs="v4.2.0"/>
        </w:rPr>
        <w:t>ms</w:t>
      </w:r>
      <w:proofErr w:type="spellEnd"/>
      <w:r w:rsidRPr="00BF1D37">
        <w:rPr>
          <w:rFonts w:cs="v4.2.0"/>
        </w:rPr>
        <w:t xml:space="preserve"> from the beginning of time period T</w:t>
      </w:r>
      <w:r>
        <w:rPr>
          <w:rFonts w:cs="v4.2.0"/>
        </w:rPr>
        <w:t>4</w:t>
      </w:r>
      <w:r w:rsidRPr="00BF1D37">
        <w:rPr>
          <w:rFonts w:cs="v4.2.0"/>
        </w:rPr>
        <w:t>.</w:t>
      </w:r>
    </w:p>
    <w:p w14:paraId="08148804" w14:textId="65719024" w:rsidR="006226AC" w:rsidRDefault="006226AC" w:rsidP="0066735F">
      <w:pPr>
        <w:rPr>
          <w:lang w:eastAsia="zh-CN"/>
        </w:rPr>
      </w:pPr>
      <w:r w:rsidRPr="0074252A">
        <w:rPr>
          <w:lang w:eastAsia="zh-CN"/>
        </w:rPr>
        <w:t>During T</w:t>
      </w:r>
      <w:r>
        <w:rPr>
          <w:lang w:eastAsia="zh-CN"/>
        </w:rPr>
        <w:t>2, T3,</w:t>
      </w:r>
      <w:r w:rsidR="009A6931">
        <w:rPr>
          <w:lang w:eastAsia="zh-CN"/>
        </w:rPr>
        <w:t xml:space="preserve"> </w:t>
      </w:r>
      <w:r>
        <w:rPr>
          <w:lang w:eastAsia="zh-CN"/>
        </w:rPr>
        <w:t>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x]</w:t>
      </w:r>
      <w:r w:rsidRPr="0074252A">
        <w:rPr>
          <w:lang w:eastAsia="zh-CN"/>
        </w:rPr>
        <w:t>% of the total number of the expected ACK/NACK.</w:t>
      </w:r>
    </w:p>
    <w:p w14:paraId="37EC121C" w14:textId="26A6D4F8" w:rsidR="008410F8" w:rsidRDefault="008410F8" w:rsidP="0066735F">
      <w:pPr>
        <w:rPr>
          <w:lang w:eastAsia="zh-CN"/>
        </w:rPr>
      </w:pPr>
      <w:r w:rsidRPr="0074252A">
        <w:rPr>
          <w:lang w:eastAsia="zh-CN"/>
        </w:rPr>
        <w:t>During T</w:t>
      </w:r>
      <w:r>
        <w:rPr>
          <w:lang w:eastAsia="zh-CN"/>
        </w:rPr>
        <w:t>6</w:t>
      </w:r>
      <w:r w:rsidRPr="0074252A">
        <w:rPr>
          <w:lang w:eastAsia="zh-CN"/>
        </w:rPr>
        <w:t>, the UE shall send ACK/NACK for the PDSCH data scheduled after subframe (n+</w:t>
      </w:r>
      <w:r w:rsidRPr="008410F8">
        <w:rPr>
          <w:highlight w:val="lightGray"/>
        </w:rPr>
        <w:t xml:space="preserve"> </w:t>
      </w:r>
      <w:proofErr w:type="spellStart"/>
      <w:r w:rsidRPr="0066735F">
        <w:rPr>
          <w:highlight w:val="lightGray"/>
        </w:rPr>
        <w:t>T</w:t>
      </w:r>
      <w:r w:rsidRPr="0066735F">
        <w:rPr>
          <w:sz w:val="13"/>
          <w:szCs w:val="13"/>
          <w:highlight w:val="lightGray"/>
        </w:rPr>
        <w:t>BWPswitchDelay</w:t>
      </w:r>
      <w:proofErr w:type="spellEnd"/>
      <w:r w:rsidRPr="0066735F">
        <w:rPr>
          <w:sz w:val="13"/>
          <w:szCs w:val="13"/>
          <w:highlight w:val="lightGray"/>
        </w:rPr>
        <w:t xml:space="preserve"> </w:t>
      </w:r>
      <w:r w:rsidRPr="0066735F">
        <w:rPr>
          <w:highlight w:val="lightGray"/>
        </w:rPr>
        <w:t>+ X</w:t>
      </w:r>
      <w:r w:rsidRPr="0074252A">
        <w:rPr>
          <w:lang w:eastAsia="zh-CN"/>
        </w:rPr>
        <w:t xml:space="preserve">) for </w:t>
      </w:r>
      <w:r>
        <w:rPr>
          <w:lang w:eastAsia="zh-CN"/>
        </w:rPr>
        <w:t>the</w:t>
      </w:r>
      <w:r w:rsidRPr="0074252A">
        <w:rPr>
          <w:lang w:eastAsia="zh-CN"/>
        </w:rPr>
        <w:t xml:space="preserve"> SCell1</w:t>
      </w:r>
      <w:r>
        <w:rPr>
          <w:lang w:eastAsia="zh-CN"/>
        </w:rPr>
        <w:t>.</w:t>
      </w:r>
    </w:p>
    <w:p w14:paraId="6944E46A" w14:textId="4F8F8DC3" w:rsidR="008410F8" w:rsidRDefault="008410F8" w:rsidP="0066735F">
      <w:pPr>
        <w:rPr>
          <w:lang w:eastAsia="zh-CN"/>
        </w:rPr>
      </w:pPr>
      <w:r w:rsidRPr="0074252A">
        <w:rPr>
          <w:lang w:eastAsia="zh-CN"/>
        </w:rPr>
        <w:t xml:space="preserve">All of the above test requirements shall be fulfilled in order for the observed SCell1 </w:t>
      </w:r>
      <w:r>
        <w:rPr>
          <w:lang w:eastAsia="zh-CN"/>
        </w:rPr>
        <w:t>BWP switch delays</w:t>
      </w:r>
      <w:r w:rsidRPr="0074252A">
        <w:rPr>
          <w:lang w:eastAsia="zh-CN"/>
        </w:rPr>
        <w:t xml:space="preserve">, </w:t>
      </w:r>
      <w:proofErr w:type="spellStart"/>
      <w:r>
        <w:rPr>
          <w:lang w:eastAsia="zh-CN"/>
        </w:rPr>
        <w:t>Pcell</w:t>
      </w:r>
      <w:proofErr w:type="spellEnd"/>
      <w:r>
        <w:rPr>
          <w:lang w:eastAsia="zh-CN"/>
        </w:rPr>
        <w:t xml:space="preserve"> interruption rate, correct CSI and L1-RSRP reporting and event </w:t>
      </w:r>
      <w:proofErr w:type="spellStart"/>
      <w:r>
        <w:rPr>
          <w:lang w:eastAsia="zh-CN"/>
        </w:rPr>
        <w:t>triggeres</w:t>
      </w:r>
      <w:proofErr w:type="spellEnd"/>
      <w:r>
        <w:rPr>
          <w:lang w:eastAsia="zh-CN"/>
        </w:rPr>
        <w:t xml:space="preserve"> reporting</w:t>
      </w:r>
      <w:r w:rsidRPr="0074252A">
        <w:rPr>
          <w:lang w:eastAsia="zh-CN"/>
        </w:rPr>
        <w:t>. The rate of correct observed SCell1 hibernation delay, activation delay and SCell1 deactivation delay during repeated tests shall be at least 90%.</w:t>
      </w:r>
    </w:p>
    <w:p w14:paraId="513E4037" w14:textId="5C3257AB" w:rsidR="006826C9" w:rsidRDefault="006826C9" w:rsidP="0066735F">
      <w:pPr>
        <w:rPr>
          <w:lang w:eastAsia="zh-CN"/>
        </w:rPr>
      </w:pPr>
    </w:p>
    <w:p w14:paraId="2752B6FA" w14:textId="291563E7" w:rsidR="006826C9" w:rsidRDefault="006826C9" w:rsidP="006826C9">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125A2539" w14:textId="77777777" w:rsidR="006826C9" w:rsidRDefault="006826C9" w:rsidP="0066735F">
      <w:pPr>
        <w:rPr>
          <w:noProof/>
        </w:rPr>
      </w:pPr>
    </w:p>
    <w:sectPr w:rsidR="006826C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0A841" w14:textId="77777777" w:rsidR="00F337F8" w:rsidRDefault="00F337F8">
      <w:r>
        <w:separator/>
      </w:r>
    </w:p>
  </w:endnote>
  <w:endnote w:type="continuationSeparator" w:id="0">
    <w:p w14:paraId="1E607C90" w14:textId="77777777" w:rsidR="00F337F8" w:rsidRDefault="00F3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4BC5" w14:textId="77777777" w:rsidR="00B93198" w:rsidRDefault="00B931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84DD" w14:textId="77777777" w:rsidR="00B93198" w:rsidRDefault="00B931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0AD39" w14:textId="77777777" w:rsidR="00B93198" w:rsidRDefault="00B931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195B5" w14:textId="77777777" w:rsidR="00F337F8" w:rsidRDefault="00F337F8">
      <w:r>
        <w:separator/>
      </w:r>
    </w:p>
  </w:footnote>
  <w:footnote w:type="continuationSeparator" w:id="0">
    <w:p w14:paraId="33F83032" w14:textId="77777777" w:rsidR="00F337F8" w:rsidRDefault="00F33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DF83A" w14:textId="77777777" w:rsidR="00B93198" w:rsidRDefault="00B93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DEEE" w14:textId="77777777" w:rsidR="00B93198" w:rsidRDefault="00B931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A145E"/>
    <w:multiLevelType w:val="hybridMultilevel"/>
    <w:tmpl w:val="1110E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5054D5E"/>
    <w:multiLevelType w:val="hybridMultilevel"/>
    <w:tmpl w:val="C5828B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43329EB"/>
    <w:multiLevelType w:val="hybridMultilevel"/>
    <w:tmpl w:val="67FE0C6E"/>
    <w:lvl w:ilvl="0" w:tplc="08090001">
      <w:start w:val="9"/>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DEC1045"/>
    <w:multiLevelType w:val="hybridMultilevel"/>
    <w:tmpl w:val="B074F39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DA"/>
    <w:rsid w:val="000A6394"/>
    <w:rsid w:val="000B7FED"/>
    <w:rsid w:val="000C038A"/>
    <w:rsid w:val="000C6598"/>
    <w:rsid w:val="000D12CE"/>
    <w:rsid w:val="000D44B3"/>
    <w:rsid w:val="00112A18"/>
    <w:rsid w:val="001225FB"/>
    <w:rsid w:val="00145D43"/>
    <w:rsid w:val="00192C46"/>
    <w:rsid w:val="001A08B3"/>
    <w:rsid w:val="001A7B60"/>
    <w:rsid w:val="001B52F0"/>
    <w:rsid w:val="001B7A65"/>
    <w:rsid w:val="001C2529"/>
    <w:rsid w:val="001E41F3"/>
    <w:rsid w:val="001F6CDC"/>
    <w:rsid w:val="00200780"/>
    <w:rsid w:val="002470AB"/>
    <w:rsid w:val="0026004D"/>
    <w:rsid w:val="002640DD"/>
    <w:rsid w:val="00275D12"/>
    <w:rsid w:val="00284FEB"/>
    <w:rsid w:val="002860C4"/>
    <w:rsid w:val="002B5741"/>
    <w:rsid w:val="002C70FA"/>
    <w:rsid w:val="002E472E"/>
    <w:rsid w:val="00305409"/>
    <w:rsid w:val="003609EF"/>
    <w:rsid w:val="0036231A"/>
    <w:rsid w:val="0037402C"/>
    <w:rsid w:val="00374DD4"/>
    <w:rsid w:val="003A0E0D"/>
    <w:rsid w:val="003D2C0E"/>
    <w:rsid w:val="003E1A36"/>
    <w:rsid w:val="00410371"/>
    <w:rsid w:val="004242F1"/>
    <w:rsid w:val="00425DE9"/>
    <w:rsid w:val="00490562"/>
    <w:rsid w:val="004B75B7"/>
    <w:rsid w:val="0051580D"/>
    <w:rsid w:val="00547111"/>
    <w:rsid w:val="0057239C"/>
    <w:rsid w:val="005904DA"/>
    <w:rsid w:val="00592D74"/>
    <w:rsid w:val="005E2C44"/>
    <w:rsid w:val="00621188"/>
    <w:rsid w:val="006226AC"/>
    <w:rsid w:val="006257ED"/>
    <w:rsid w:val="00665C47"/>
    <w:rsid w:val="0066735F"/>
    <w:rsid w:val="006826C9"/>
    <w:rsid w:val="00695808"/>
    <w:rsid w:val="006B46FB"/>
    <w:rsid w:val="006E21FB"/>
    <w:rsid w:val="00741F8B"/>
    <w:rsid w:val="00763A74"/>
    <w:rsid w:val="00792342"/>
    <w:rsid w:val="007977A8"/>
    <w:rsid w:val="007B512A"/>
    <w:rsid w:val="007C2097"/>
    <w:rsid w:val="007D6A07"/>
    <w:rsid w:val="007F7259"/>
    <w:rsid w:val="008040A8"/>
    <w:rsid w:val="00805268"/>
    <w:rsid w:val="008279FA"/>
    <w:rsid w:val="008401AE"/>
    <w:rsid w:val="008410F8"/>
    <w:rsid w:val="008626E7"/>
    <w:rsid w:val="00870EE7"/>
    <w:rsid w:val="008776AA"/>
    <w:rsid w:val="008863B9"/>
    <w:rsid w:val="008A45A6"/>
    <w:rsid w:val="008F3789"/>
    <w:rsid w:val="008F686C"/>
    <w:rsid w:val="009148DE"/>
    <w:rsid w:val="00941E30"/>
    <w:rsid w:val="009777D9"/>
    <w:rsid w:val="00991B88"/>
    <w:rsid w:val="009A5753"/>
    <w:rsid w:val="009A579D"/>
    <w:rsid w:val="009A6931"/>
    <w:rsid w:val="009E3297"/>
    <w:rsid w:val="009F734F"/>
    <w:rsid w:val="00A246B6"/>
    <w:rsid w:val="00A47E70"/>
    <w:rsid w:val="00A50CF0"/>
    <w:rsid w:val="00A64E90"/>
    <w:rsid w:val="00A7671C"/>
    <w:rsid w:val="00AA2CBC"/>
    <w:rsid w:val="00AC5820"/>
    <w:rsid w:val="00AD1CD8"/>
    <w:rsid w:val="00B258BB"/>
    <w:rsid w:val="00B67B97"/>
    <w:rsid w:val="00B93198"/>
    <w:rsid w:val="00B968C8"/>
    <w:rsid w:val="00BA3EC5"/>
    <w:rsid w:val="00BA51D9"/>
    <w:rsid w:val="00BB5DFC"/>
    <w:rsid w:val="00BD279D"/>
    <w:rsid w:val="00BD6BB8"/>
    <w:rsid w:val="00C66BA2"/>
    <w:rsid w:val="00C95985"/>
    <w:rsid w:val="00CC5026"/>
    <w:rsid w:val="00CC68D0"/>
    <w:rsid w:val="00D03F9A"/>
    <w:rsid w:val="00D06D51"/>
    <w:rsid w:val="00D24991"/>
    <w:rsid w:val="00D36796"/>
    <w:rsid w:val="00D367BB"/>
    <w:rsid w:val="00D50255"/>
    <w:rsid w:val="00D66520"/>
    <w:rsid w:val="00D81B34"/>
    <w:rsid w:val="00DA17FA"/>
    <w:rsid w:val="00DC45BF"/>
    <w:rsid w:val="00DD7C83"/>
    <w:rsid w:val="00DE34CF"/>
    <w:rsid w:val="00E13F3D"/>
    <w:rsid w:val="00E34898"/>
    <w:rsid w:val="00E45DD7"/>
    <w:rsid w:val="00EB09B7"/>
    <w:rsid w:val="00EE7D7C"/>
    <w:rsid w:val="00F25957"/>
    <w:rsid w:val="00F25D98"/>
    <w:rsid w:val="00F300FB"/>
    <w:rsid w:val="00F337F8"/>
    <w:rsid w:val="00F41B0A"/>
    <w:rsid w:val="00FB6386"/>
    <w:rsid w:val="00FD41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D12CE"/>
    <w:pPr>
      <w:ind w:left="720"/>
      <w:contextualSpacing/>
    </w:pPr>
  </w:style>
  <w:style w:type="paragraph" w:customStyle="1" w:styleId="Default">
    <w:name w:val="Default"/>
    <w:rsid w:val="008401AE"/>
    <w:pPr>
      <w:autoSpaceDE w:val="0"/>
      <w:autoSpaceDN w:val="0"/>
      <w:adjustRightInd w:val="0"/>
    </w:pPr>
    <w:rPr>
      <w:rFonts w:ascii="Times New Roman" w:hAnsi="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697207">
      <w:bodyDiv w:val="1"/>
      <w:marLeft w:val="0"/>
      <w:marRight w:val="0"/>
      <w:marTop w:val="0"/>
      <w:marBottom w:val="0"/>
      <w:divBdr>
        <w:top w:val="none" w:sz="0" w:space="0" w:color="auto"/>
        <w:left w:val="none" w:sz="0" w:space="0" w:color="auto"/>
        <w:bottom w:val="none" w:sz="0" w:space="0" w:color="auto"/>
        <w:right w:val="none" w:sz="0" w:space="0" w:color="auto"/>
      </w:divBdr>
    </w:div>
    <w:div w:id="97033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4EE5-EAF6-42BC-A0CA-CD44F54C6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64E17-9B6B-4F4C-9D18-EF1FFC7A15A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6D6CDE-15DB-44C9-B054-72299A6968C6}">
  <ds:schemaRefs>
    <ds:schemaRef ds:uri="http://schemas.microsoft.com/sharepoint/v3/contenttype/forms"/>
  </ds:schemaRefs>
</ds:datastoreItem>
</file>

<file path=customXml/itemProps4.xml><?xml version="1.0" encoding="utf-8"?>
<ds:datastoreItem xmlns:ds="http://schemas.openxmlformats.org/officeDocument/2006/customXml" ds:itemID="{A4581790-B988-4DCF-B328-6F6FC9052D8F}">
  <ds:schemaRefs>
    <ds:schemaRef ds:uri="http://schemas.microsoft.com/sharepoint/events"/>
  </ds:schemaRefs>
</ds:datastoreItem>
</file>

<file path=customXml/itemProps5.xml><?xml version="1.0" encoding="utf-8"?>
<ds:datastoreItem xmlns:ds="http://schemas.openxmlformats.org/officeDocument/2006/customXml" ds:itemID="{8A0C0B4D-1C53-40E1-8AE1-5D03F6A4F9A0}">
  <ds:schemaRefs>
    <ds:schemaRef ds:uri="Microsoft.SharePoint.Taxonomy.ContentTypeSync"/>
  </ds:schemaRefs>
</ds:datastoreItem>
</file>

<file path=customXml/itemProps6.xml><?xml version="1.0" encoding="utf-8"?>
<ds:datastoreItem xmlns:ds="http://schemas.openxmlformats.org/officeDocument/2006/customXml" ds:itemID="{327261C8-8BF5-4098-8231-1740EC2C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1486</Words>
  <Characters>8472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2021-01-15T22:04:00Z</dcterms:created>
  <dcterms:modified xsi:type="dcterms:W3CDTF">2021-01-15T22:06:00Z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