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7EA26" w14:textId="189A9512"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#94</w:t>
      </w:r>
      <w:r w:rsidR="00310331">
        <w:rPr>
          <w:rFonts w:cs="Arial"/>
          <w:sz w:val="24"/>
          <w:szCs w:val="24"/>
          <w:lang w:val="de-DE"/>
        </w:rPr>
        <w:t>bis</w:t>
      </w:r>
      <w:r>
        <w:rPr>
          <w:rFonts w:cs="Arial"/>
          <w:sz w:val="24"/>
          <w:szCs w:val="24"/>
          <w:lang w:val="de-DE"/>
        </w:rPr>
        <w:t>-e</w:t>
      </w:r>
      <w:r w:rsidRPr="00DB3907">
        <w:rPr>
          <w:rFonts w:cs="Arial"/>
          <w:sz w:val="24"/>
          <w:szCs w:val="24"/>
          <w:lang w:val="de-DE"/>
        </w:rPr>
        <w:tab/>
        <w:t>R4-</w:t>
      </w:r>
      <w:r>
        <w:rPr>
          <w:rFonts w:cs="Arial"/>
          <w:sz w:val="24"/>
          <w:szCs w:val="24"/>
          <w:lang w:val="de-DE"/>
        </w:rPr>
        <w:t>200</w:t>
      </w:r>
      <w:r w:rsidR="002E1D9E">
        <w:rPr>
          <w:rFonts w:cs="Arial"/>
          <w:sz w:val="24"/>
          <w:szCs w:val="24"/>
          <w:lang w:val="de-DE"/>
        </w:rPr>
        <w:t>4725</w:t>
      </w:r>
    </w:p>
    <w:p w14:paraId="7B0E701E" w14:textId="2DBAAA29" w:rsidR="006B0412" w:rsidRPr="00DB3907" w:rsidRDefault="00310331" w:rsidP="006B0412">
      <w:pPr>
        <w:pStyle w:val="Header"/>
        <w:tabs>
          <w:tab w:val="left" w:pos="6521"/>
        </w:tabs>
        <w:rPr>
          <w:rFonts w:cs="Arial"/>
          <w:sz w:val="24"/>
          <w:szCs w:val="24"/>
        </w:rPr>
      </w:pPr>
      <w:r>
        <w:rPr>
          <w:rFonts w:cs="Arial"/>
          <w:sz w:val="24"/>
          <w:szCs w:val="24"/>
        </w:rPr>
        <w:t>April</w:t>
      </w:r>
      <w:r w:rsidR="006B0412">
        <w:rPr>
          <w:rFonts w:cs="Arial"/>
          <w:sz w:val="24"/>
          <w:szCs w:val="24"/>
        </w:rPr>
        <w:t xml:space="preserve"> 2</w:t>
      </w:r>
      <w:r>
        <w:rPr>
          <w:rFonts w:cs="Arial"/>
          <w:sz w:val="24"/>
          <w:szCs w:val="24"/>
        </w:rPr>
        <w:t>0</w:t>
      </w:r>
      <w:r w:rsidR="006B0412">
        <w:rPr>
          <w:rFonts w:cs="Arial"/>
          <w:sz w:val="24"/>
          <w:szCs w:val="24"/>
          <w:vertAlign w:val="superscript"/>
        </w:rPr>
        <w:t>th</w:t>
      </w:r>
      <w:r w:rsidR="006B0412">
        <w:rPr>
          <w:rFonts w:cs="Arial"/>
          <w:sz w:val="24"/>
          <w:szCs w:val="24"/>
        </w:rPr>
        <w:t xml:space="preserve"> ‒ </w:t>
      </w:r>
      <w:r>
        <w:rPr>
          <w:rFonts w:cs="Arial"/>
          <w:sz w:val="24"/>
          <w:szCs w:val="24"/>
        </w:rPr>
        <w:t>30</w:t>
      </w:r>
      <w:r w:rsidR="006B0412">
        <w:rPr>
          <w:rFonts w:cs="Arial"/>
          <w:sz w:val="24"/>
          <w:szCs w:val="24"/>
          <w:vertAlign w:val="superscript"/>
        </w:rPr>
        <w:t>th</w:t>
      </w:r>
      <w:r w:rsidR="006B0412">
        <w:rPr>
          <w:rFonts w:cs="Arial"/>
          <w:sz w:val="24"/>
          <w:szCs w:val="24"/>
        </w:rPr>
        <w:t>, 2020</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0141F05A"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0E4DA0">
        <w:rPr>
          <w:rFonts w:ascii="Arial" w:hAnsi="Arial"/>
          <w:sz w:val="24"/>
          <w:lang w:val="en-US"/>
        </w:rPr>
        <w:t>6.1.2.1</w:t>
      </w:r>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A62F436" w14:textId="692A89E1"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0" w:name="_Hlk36624600"/>
      <w:r w:rsidR="00676DCA">
        <w:rPr>
          <w:rFonts w:ascii="Arial" w:hAnsi="Arial"/>
          <w:sz w:val="24"/>
          <w:lang w:val="en-US"/>
        </w:rPr>
        <w:t>NR-U MPR</w:t>
      </w:r>
      <w:r w:rsidR="00ED4861">
        <w:rPr>
          <w:rFonts w:ascii="Arial" w:hAnsi="Arial"/>
          <w:sz w:val="24"/>
          <w:lang w:val="en-US"/>
        </w:rPr>
        <w:t xml:space="preserve"> for PC5 single carrier</w:t>
      </w:r>
      <w:bookmarkEnd w:id="0"/>
      <w:r w:rsidR="00310331">
        <w:rPr>
          <w:rFonts w:ascii="Arial" w:hAnsi="Arial"/>
          <w:sz w:val="24"/>
          <w:lang w:val="en-US"/>
        </w:rPr>
        <w:t xml:space="preserve"> and wideband</w:t>
      </w:r>
    </w:p>
    <w:p w14:paraId="013F978F" w14:textId="5EDB7CD0"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DC3A53">
        <w:rPr>
          <w:rFonts w:ascii="Arial" w:hAnsi="Arial"/>
          <w:sz w:val="24"/>
          <w:lang w:val="en-US"/>
        </w:rPr>
        <w:t>Discussion</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76290628" w14:textId="7B1722D3" w:rsidR="00676DCA" w:rsidRPr="00676DCA" w:rsidRDefault="00310331" w:rsidP="00676DCA">
      <w:pPr>
        <w:rPr>
          <w:lang w:val="en-US"/>
        </w:rPr>
      </w:pPr>
      <w:r>
        <w:rPr>
          <w:lang w:val="en-US"/>
        </w:rPr>
        <w:t xml:space="preserve">In [1] simulation results were presented to derive MPR for single carrier NR-U with maximum output power according to PC5.  This contribution is an update to [1] to also include results for wideband operation with one or more 20 MHz sub-bands. The MPR values proposed in this contribution for the </w:t>
      </w:r>
      <w:r w:rsidR="00676DCA">
        <w:rPr>
          <w:lang w:val="en-US"/>
        </w:rPr>
        <w:t xml:space="preserve">NR-U interlaced waveform </w:t>
      </w:r>
      <w:r>
        <w:rPr>
          <w:lang w:val="en-US"/>
        </w:rPr>
        <w:t xml:space="preserve">are </w:t>
      </w:r>
      <w:r w:rsidR="00676DCA">
        <w:rPr>
          <w:lang w:val="en-US"/>
        </w:rPr>
        <w:t xml:space="preserve">based on a WiFi PA model for PC5.  The emission requirements are taken from recent agreements with the exception of in-band emissions which </w:t>
      </w:r>
      <w:r>
        <w:rPr>
          <w:lang w:val="en-US"/>
        </w:rPr>
        <w:t xml:space="preserve">for which discussion </w:t>
      </w:r>
      <w:r w:rsidR="00036437">
        <w:rPr>
          <w:lang w:val="en-US"/>
        </w:rPr>
        <w:t>began</w:t>
      </w:r>
      <w:r>
        <w:rPr>
          <w:lang w:val="en-US"/>
        </w:rPr>
        <w:t xml:space="preserve"> at the last meeting [2] with a proposal this meeting</w:t>
      </w:r>
      <w:r w:rsidR="002E1D9E">
        <w:rPr>
          <w:lang w:val="en-US"/>
        </w:rPr>
        <w:t xml:space="preserve"> for further study</w:t>
      </w:r>
      <w:bookmarkStart w:id="1" w:name="_GoBack"/>
      <w:bookmarkEnd w:id="1"/>
      <w:r>
        <w:rPr>
          <w:lang w:val="en-US"/>
        </w:rPr>
        <w:t xml:space="preserve"> [3]</w:t>
      </w:r>
      <w:r w:rsidR="00676DCA">
        <w:rPr>
          <w:lang w:val="en-US"/>
        </w:rPr>
        <w:t>.  EVM is also partitioned between transceiver and PA.  Finally, an MPR table is provided for consideration.  In this contribution, only interlaced waveforms are studied.  While RAN1 specifications permit an NR uplink waveform for regions where a spectral occupancy requirement is not applicable, its MPR has not been studied.</w:t>
      </w:r>
    </w:p>
    <w:p w14:paraId="10F6602E" w14:textId="75AD8D33" w:rsidR="007E1E78" w:rsidRDefault="007E1E78" w:rsidP="0099327E">
      <w:pPr>
        <w:pStyle w:val="Heading1"/>
        <w:tabs>
          <w:tab w:val="clear" w:pos="432"/>
          <w:tab w:val="num" w:pos="522"/>
        </w:tabs>
        <w:ind w:left="522" w:hanging="522"/>
        <w:rPr>
          <w:lang w:val="en-US"/>
        </w:rPr>
      </w:pPr>
      <w:r>
        <w:rPr>
          <w:lang w:val="en-US"/>
        </w:rPr>
        <w:t>Discussion</w:t>
      </w:r>
    </w:p>
    <w:p w14:paraId="6A2FEA77" w14:textId="4AC6E752" w:rsidR="00676DCA" w:rsidRDefault="00676DCA" w:rsidP="00676DCA">
      <w:pPr>
        <w:pStyle w:val="Heading2"/>
        <w:rPr>
          <w:lang w:val="en-US"/>
        </w:rPr>
      </w:pPr>
      <w:r>
        <w:rPr>
          <w:lang w:val="en-US"/>
        </w:rPr>
        <w:t>PA model</w:t>
      </w:r>
    </w:p>
    <w:p w14:paraId="4BA5191E" w14:textId="6E1D37CF" w:rsidR="00676DCA" w:rsidRDefault="00676DCA" w:rsidP="00676DCA">
      <w:pPr>
        <w:rPr>
          <w:lang w:val="en-US"/>
        </w:rPr>
      </w:pPr>
      <w:r>
        <w:rPr>
          <w:lang w:val="en-US"/>
        </w:rPr>
        <w:t>A WiFi PA model has been used to generate the simulation</w:t>
      </w:r>
      <w:r w:rsidR="003A3E1F">
        <w:rPr>
          <w:lang w:val="en-US"/>
        </w:rPr>
        <w:t xml:space="preserve"> results in this contribution.  The approach taken in this contribution is to characterize the maximum performance achievable by existing WiFi PA’s in order to enable their usage for NR-U applications, at least for power class 5.  This approach deviates slightly from the conventional approach of defining requirements starting from the power class for a purpose-built PA, but is motivated by the desire to enable reuse of existing PA’s that are already found on many phone designs today.</w:t>
      </w:r>
    </w:p>
    <w:p w14:paraId="71F2E666" w14:textId="5EF550F7" w:rsidR="003A3E1F" w:rsidRDefault="003A3E1F" w:rsidP="00676DCA">
      <w:pPr>
        <w:rPr>
          <w:lang w:val="en-US"/>
        </w:rPr>
      </w:pPr>
      <w:r>
        <w:rPr>
          <w:lang w:val="en-US"/>
        </w:rPr>
        <w:t>The method used to calibrate the PA against manufacturing process and temperature variation to extrapolate performance for worst case specifications is described in [</w:t>
      </w:r>
      <w:r w:rsidR="00E11AC1">
        <w:rPr>
          <w:lang w:val="en-US"/>
        </w:rPr>
        <w:t>4</w:t>
      </w:r>
      <w:r>
        <w:rPr>
          <w:lang w:val="en-US"/>
        </w:rPr>
        <w:t xml:space="preserve">].  In short, the PA is calibrated against a WiFi requirement which is expected to bound its linearity with an assumption that a worst case PA would just meet this requirement at its maximum output power.  In the PA studied, it was found that 2 dB could be used to extrapolate the worst case behavior of this PA across process and temperature.  Moreover, it is assumed that the worst case front-end loss is 3.5 dB </w:t>
      </w:r>
      <w:r w:rsidR="004B709D">
        <w:rPr>
          <w:lang w:val="en-US"/>
        </w:rPr>
        <w:t>between the PA output and the antenna port.  This figure was obtained from studying various WiFi designs at 5 GHz and may be slightly underestimated since the loss was measured evaluated at the output of the front-end module rather than the PA itself.  Nevertheless, considering the 2 dB offset for process/temp and the 3.5 dB front-end loss, 5.5 dB is subtracted from the modeled PA output to obtain the power level at the antenna port.  Note that any absolute emissions (dBm) should also have at least the 3.5 dB front-end loss subtracted as well, but the emissions used in this study were relative emissions (dBr) where the front-end loss is normalized out.</w:t>
      </w:r>
    </w:p>
    <w:p w14:paraId="74172B0C" w14:textId="48452A2B" w:rsidR="00ED4861" w:rsidRDefault="00ED4861" w:rsidP="00ED4861">
      <w:pPr>
        <w:pStyle w:val="Heading2"/>
        <w:rPr>
          <w:lang w:val="en-US"/>
        </w:rPr>
      </w:pPr>
      <w:r>
        <w:rPr>
          <w:lang w:val="en-US"/>
        </w:rPr>
        <w:t>Emission requirements</w:t>
      </w:r>
    </w:p>
    <w:p w14:paraId="35000686" w14:textId="583D2537" w:rsidR="00AF0715" w:rsidRDefault="00AF0715" w:rsidP="00676DCA">
      <w:pPr>
        <w:rPr>
          <w:lang w:val="en-US"/>
        </w:rPr>
      </w:pPr>
      <w:r>
        <w:rPr>
          <w:lang w:val="en-US"/>
        </w:rPr>
        <w:t>The following emission requirements are included in the simulations for PC5</w:t>
      </w:r>
    </w:p>
    <w:p w14:paraId="25FEEF87" w14:textId="41D22429" w:rsidR="00AF0715" w:rsidRDefault="00BC5DC7" w:rsidP="00AF0715">
      <w:pPr>
        <w:pStyle w:val="ListParagraph"/>
        <w:numPr>
          <w:ilvl w:val="0"/>
          <w:numId w:val="19"/>
        </w:numPr>
        <w:rPr>
          <w:lang w:val="en-US"/>
        </w:rPr>
      </w:pPr>
      <w:r>
        <w:rPr>
          <w:lang w:val="en-US"/>
        </w:rPr>
        <w:t xml:space="preserve">Single carrier </w:t>
      </w:r>
      <w:r w:rsidR="00AF0715" w:rsidRPr="00AF0715">
        <w:rPr>
          <w:lang w:val="en-US"/>
        </w:rPr>
        <w:t xml:space="preserve">SEM </w:t>
      </w:r>
      <w:r w:rsidR="00AF0715">
        <w:rPr>
          <w:lang w:val="en-US"/>
        </w:rPr>
        <w:t>in accordance with the figure in slide 3 of</w:t>
      </w:r>
      <w:r w:rsidR="00AF0715" w:rsidRPr="00AF0715">
        <w:rPr>
          <w:lang w:val="en-US"/>
        </w:rPr>
        <w:t xml:space="preserve"> [</w:t>
      </w:r>
      <w:r w:rsidR="00E11AC1">
        <w:rPr>
          <w:lang w:val="en-US"/>
        </w:rPr>
        <w:t>5</w:t>
      </w:r>
      <w:r w:rsidR="00AF0715" w:rsidRPr="00AF0715">
        <w:rPr>
          <w:lang w:val="en-US"/>
        </w:rPr>
        <w:t>]</w:t>
      </w:r>
      <w:r w:rsidR="00AF0715">
        <w:rPr>
          <w:lang w:val="en-US"/>
        </w:rPr>
        <w:t>.  Measurement bandwidth in the 0 to 1 MHz transition from 0 dBr to -20 dBr was 100 kHz and compared against a requirement scaled to 100 kHz bandwidth.  The mask was evaluated in (near)-continuously swept increments.</w:t>
      </w:r>
    </w:p>
    <w:p w14:paraId="3938E640" w14:textId="071546F0" w:rsidR="00BC5DC7" w:rsidRDefault="00BC5DC7" w:rsidP="00BC5DC7">
      <w:pPr>
        <w:pStyle w:val="ListParagraph"/>
        <w:numPr>
          <w:ilvl w:val="0"/>
          <w:numId w:val="19"/>
        </w:numPr>
        <w:rPr>
          <w:lang w:val="en-US"/>
        </w:rPr>
      </w:pPr>
      <w:r>
        <w:rPr>
          <w:lang w:val="en-US"/>
        </w:rPr>
        <w:t>Wideband SEM in accordance with the figure in slide 8 of [5].  From previous agreement [8], only 20 MHz sub-bands that are contiguously spaced within the wideband channel are considered for Rel-16.  Therefore, the following sub-band configurations were simulated</w:t>
      </w:r>
    </w:p>
    <w:tbl>
      <w:tblPr>
        <w:tblStyle w:val="TableGrid"/>
        <w:tblW w:w="0" w:type="auto"/>
        <w:jc w:val="center"/>
        <w:tblLook w:val="04A0" w:firstRow="1" w:lastRow="0" w:firstColumn="1" w:lastColumn="0" w:noHBand="0" w:noVBand="1"/>
      </w:tblPr>
      <w:tblGrid>
        <w:gridCol w:w="2639"/>
        <w:gridCol w:w="3391"/>
      </w:tblGrid>
      <w:tr w:rsidR="00BC5DC7" w14:paraId="48D3B0D6" w14:textId="77777777" w:rsidTr="00BC5DC7">
        <w:trPr>
          <w:jc w:val="center"/>
        </w:trPr>
        <w:tc>
          <w:tcPr>
            <w:tcW w:w="2639" w:type="dxa"/>
          </w:tcPr>
          <w:p w14:paraId="458218F1" w14:textId="22BD34F8" w:rsidR="00BC5DC7" w:rsidRPr="00BC5DC7" w:rsidRDefault="00BC5DC7" w:rsidP="00BC5DC7">
            <w:pPr>
              <w:rPr>
                <w:lang w:val="en-US"/>
              </w:rPr>
            </w:pPr>
            <w:r>
              <w:rPr>
                <w:lang w:val="en-US"/>
              </w:rPr>
              <w:t>Channel bandwidth</w:t>
            </w:r>
          </w:p>
        </w:tc>
        <w:tc>
          <w:tcPr>
            <w:tcW w:w="3391" w:type="dxa"/>
          </w:tcPr>
          <w:p w14:paraId="2B03B8C2" w14:textId="42444C3D" w:rsidR="00BC5DC7" w:rsidRPr="00BC5DC7" w:rsidRDefault="00BC5DC7" w:rsidP="00BC5DC7">
            <w:pPr>
              <w:rPr>
                <w:lang w:val="en-US"/>
              </w:rPr>
            </w:pPr>
            <w:r>
              <w:rPr>
                <w:lang w:val="en-US"/>
              </w:rPr>
              <w:t>20 MHz sub-band configurations</w:t>
            </w:r>
          </w:p>
        </w:tc>
      </w:tr>
      <w:tr w:rsidR="00BC5DC7" w14:paraId="74F0E489" w14:textId="77777777" w:rsidTr="00BC5DC7">
        <w:trPr>
          <w:jc w:val="center"/>
        </w:trPr>
        <w:tc>
          <w:tcPr>
            <w:tcW w:w="2639" w:type="dxa"/>
          </w:tcPr>
          <w:p w14:paraId="7C33CAB8" w14:textId="23B74FF6" w:rsidR="00BC5DC7" w:rsidRPr="00BC5DC7" w:rsidRDefault="00BC5DC7" w:rsidP="00BC5DC7">
            <w:pPr>
              <w:rPr>
                <w:lang w:val="en-US"/>
              </w:rPr>
            </w:pPr>
            <w:r>
              <w:rPr>
                <w:lang w:val="en-US"/>
              </w:rPr>
              <w:lastRenderedPageBreak/>
              <w:t>40 MHz</w:t>
            </w:r>
          </w:p>
        </w:tc>
        <w:tc>
          <w:tcPr>
            <w:tcW w:w="3391" w:type="dxa"/>
          </w:tcPr>
          <w:p w14:paraId="69F4F1E6" w14:textId="6FAC3ABF" w:rsidR="00BC5DC7" w:rsidRPr="00BC5DC7" w:rsidRDefault="00C8643D" w:rsidP="00BC5DC7">
            <w:pPr>
              <w:rPr>
                <w:lang w:val="en-US"/>
              </w:rPr>
            </w:pPr>
            <w:r>
              <w:rPr>
                <w:lang w:val="en-US"/>
              </w:rPr>
              <w:t>01</w:t>
            </w:r>
          </w:p>
        </w:tc>
      </w:tr>
      <w:tr w:rsidR="00BC5DC7" w14:paraId="64512C33" w14:textId="77777777" w:rsidTr="00BC5DC7">
        <w:trPr>
          <w:jc w:val="center"/>
        </w:trPr>
        <w:tc>
          <w:tcPr>
            <w:tcW w:w="2639" w:type="dxa"/>
          </w:tcPr>
          <w:p w14:paraId="587C4FC2" w14:textId="024ED563" w:rsidR="00BC5DC7" w:rsidRPr="00BC5DC7" w:rsidRDefault="00BC5DC7" w:rsidP="00BC5DC7">
            <w:pPr>
              <w:rPr>
                <w:lang w:val="en-US"/>
              </w:rPr>
            </w:pPr>
            <w:r>
              <w:rPr>
                <w:lang w:val="en-US"/>
              </w:rPr>
              <w:t>60 MHz</w:t>
            </w:r>
          </w:p>
        </w:tc>
        <w:tc>
          <w:tcPr>
            <w:tcW w:w="3391" w:type="dxa"/>
          </w:tcPr>
          <w:p w14:paraId="340CA636" w14:textId="67A47439" w:rsidR="00BC5DC7" w:rsidRPr="00BC5DC7" w:rsidRDefault="00C8643D" w:rsidP="00BC5DC7">
            <w:pPr>
              <w:rPr>
                <w:lang w:val="en-US"/>
              </w:rPr>
            </w:pPr>
            <w:r>
              <w:rPr>
                <w:lang w:val="en-US"/>
              </w:rPr>
              <w:t>001, 011, [010]</w:t>
            </w:r>
          </w:p>
        </w:tc>
      </w:tr>
      <w:tr w:rsidR="00BC5DC7" w14:paraId="3F295CC6" w14:textId="77777777" w:rsidTr="00BC5DC7">
        <w:trPr>
          <w:jc w:val="center"/>
        </w:trPr>
        <w:tc>
          <w:tcPr>
            <w:tcW w:w="2639" w:type="dxa"/>
          </w:tcPr>
          <w:p w14:paraId="19197E6A" w14:textId="17F0681B" w:rsidR="00BC5DC7" w:rsidRPr="00BC5DC7" w:rsidRDefault="00BC5DC7" w:rsidP="00BC5DC7">
            <w:pPr>
              <w:rPr>
                <w:lang w:val="en-US"/>
              </w:rPr>
            </w:pPr>
            <w:r>
              <w:rPr>
                <w:lang w:val="en-US"/>
              </w:rPr>
              <w:t>80 MHz</w:t>
            </w:r>
          </w:p>
        </w:tc>
        <w:tc>
          <w:tcPr>
            <w:tcW w:w="3391" w:type="dxa"/>
          </w:tcPr>
          <w:p w14:paraId="021372D7" w14:textId="284D4EE9" w:rsidR="00BC5DC7" w:rsidRPr="00BC5DC7" w:rsidRDefault="00C8643D" w:rsidP="00BC5DC7">
            <w:pPr>
              <w:rPr>
                <w:lang w:val="en-US"/>
              </w:rPr>
            </w:pPr>
            <w:r>
              <w:rPr>
                <w:lang w:val="en-US"/>
              </w:rPr>
              <w:t>0001, 0010, 0011, 0110, 0111</w:t>
            </w:r>
          </w:p>
        </w:tc>
      </w:tr>
    </w:tbl>
    <w:p w14:paraId="2D2E4EF6" w14:textId="77777777" w:rsidR="00C8643D" w:rsidRDefault="00C8643D" w:rsidP="00C8643D">
      <w:pPr>
        <w:ind w:left="720"/>
        <w:rPr>
          <w:lang w:val="en-US"/>
        </w:rPr>
      </w:pPr>
    </w:p>
    <w:p w14:paraId="7708B032" w14:textId="5753112B" w:rsidR="00C8643D" w:rsidRPr="00C8643D" w:rsidRDefault="00C8643D" w:rsidP="00C8643D">
      <w:pPr>
        <w:ind w:left="720"/>
        <w:rPr>
          <w:lang w:val="en-US"/>
        </w:rPr>
      </w:pPr>
      <w:r>
        <w:rPr>
          <w:lang w:val="en-US"/>
        </w:rPr>
        <w:t>The notation in the table is a bitmap according to 20 MHz sub-bands where ‘1’ indicates that the sub-band is scheduled and allocated while ‘0’ indicates that it is not.  Symmetry</w:t>
      </w:r>
      <w:r w:rsidR="00065C27">
        <w:rPr>
          <w:lang w:val="en-US"/>
        </w:rPr>
        <w:t xml:space="preserve"> about the center of the wideband channel</w:t>
      </w:r>
      <w:r>
        <w:rPr>
          <w:lang w:val="en-US"/>
        </w:rPr>
        <w:t xml:space="preserve"> is assumed in order to reduce the number of configurations for simulation.  In other words, it is assumed that ‘01’ is equivalent to ‘10’.  For the 60 MHz bandwidth, the configuration ‘010’ was overlooked in simulation but is not expected to change the final result due to its similarity with ‘001’ or ‘0010’.</w:t>
      </w:r>
    </w:p>
    <w:p w14:paraId="4B658293" w14:textId="38D8FA57" w:rsidR="00AF0715" w:rsidRDefault="00AF0715" w:rsidP="00AF0715">
      <w:pPr>
        <w:pStyle w:val="ListParagraph"/>
        <w:numPr>
          <w:ilvl w:val="0"/>
          <w:numId w:val="19"/>
        </w:numPr>
        <w:rPr>
          <w:lang w:val="en-US"/>
        </w:rPr>
      </w:pPr>
      <w:r w:rsidRPr="00AF0715">
        <w:rPr>
          <w:lang w:val="en-US"/>
        </w:rPr>
        <w:t xml:space="preserve">ACLR </w:t>
      </w:r>
      <w:r>
        <w:rPr>
          <w:lang w:val="en-US"/>
        </w:rPr>
        <w:t xml:space="preserve">was simulated for </w:t>
      </w:r>
      <w:r w:rsidR="00E11AC1">
        <w:rPr>
          <w:lang w:val="en-US"/>
        </w:rPr>
        <w:t xml:space="preserve">26 and </w:t>
      </w:r>
      <w:r w:rsidRPr="00AF0715">
        <w:rPr>
          <w:lang w:val="en-US"/>
        </w:rPr>
        <w:t>27 dB</w:t>
      </w:r>
      <w:r w:rsidR="00E11AC1">
        <w:rPr>
          <w:lang w:val="en-US"/>
        </w:rPr>
        <w:t xml:space="preserve">, with a tentative agreement of [27] dB </w:t>
      </w:r>
      <w:r w:rsidR="00E44C9D">
        <w:rPr>
          <w:lang w:val="en-US"/>
        </w:rPr>
        <w:t xml:space="preserve">documented in </w:t>
      </w:r>
      <w:r w:rsidR="00E11AC1">
        <w:rPr>
          <w:lang w:val="en-US"/>
        </w:rPr>
        <w:t>[</w:t>
      </w:r>
      <w:r w:rsidR="00E44C9D">
        <w:rPr>
          <w:lang w:val="en-US"/>
        </w:rPr>
        <w:t>2</w:t>
      </w:r>
      <w:r w:rsidR="00E11AC1">
        <w:rPr>
          <w:lang w:val="en-US"/>
        </w:rPr>
        <w:t>]</w:t>
      </w:r>
      <w:r>
        <w:rPr>
          <w:lang w:val="en-US"/>
        </w:rPr>
        <w:t xml:space="preserve">.  </w:t>
      </w:r>
    </w:p>
    <w:p w14:paraId="6FC3CE2D" w14:textId="6262C0B6" w:rsidR="00AF0715" w:rsidRPr="00AF0715" w:rsidRDefault="00AF0715" w:rsidP="00AF0715">
      <w:pPr>
        <w:pStyle w:val="ListParagraph"/>
        <w:numPr>
          <w:ilvl w:val="0"/>
          <w:numId w:val="19"/>
        </w:numPr>
        <w:rPr>
          <w:lang w:val="en-US"/>
        </w:rPr>
      </w:pPr>
      <w:r w:rsidRPr="00AF0715">
        <w:rPr>
          <w:lang w:val="en-US"/>
        </w:rPr>
        <w:t>Spurious emissions</w:t>
      </w:r>
      <w:r w:rsidR="00B70EAA">
        <w:rPr>
          <w:lang w:val="en-US"/>
        </w:rPr>
        <w:t xml:space="preserve"> are the same </w:t>
      </w:r>
      <w:r w:rsidRPr="00AF0715">
        <w:rPr>
          <w:lang w:val="en-US"/>
        </w:rPr>
        <w:t xml:space="preserve">as for NR; </w:t>
      </w:r>
      <w:r w:rsidR="00B70EAA">
        <w:rPr>
          <w:lang w:val="en-US"/>
        </w:rPr>
        <w:t>that is,</w:t>
      </w:r>
      <w:r w:rsidRPr="00AF0715">
        <w:rPr>
          <w:lang w:val="en-US"/>
        </w:rPr>
        <w:t xml:space="preserve"> -30 dBm/MHz beyond CBW+5 MHz from the channel edge</w:t>
      </w:r>
    </w:p>
    <w:p w14:paraId="586A805A" w14:textId="26C5A11D" w:rsidR="00B70EAA" w:rsidRDefault="00AF0715" w:rsidP="00B70EAA">
      <w:pPr>
        <w:pStyle w:val="ListParagraph"/>
        <w:numPr>
          <w:ilvl w:val="0"/>
          <w:numId w:val="19"/>
        </w:numPr>
        <w:rPr>
          <w:lang w:val="en-US"/>
        </w:rPr>
      </w:pPr>
      <w:r w:rsidRPr="00AF0715">
        <w:rPr>
          <w:lang w:val="en-US"/>
        </w:rPr>
        <w:t xml:space="preserve">EVM partitioned to the PA </w:t>
      </w:r>
      <w:r w:rsidR="00F35682">
        <w:rPr>
          <w:lang w:val="en-US"/>
        </w:rPr>
        <w:t>using an approach similar to [</w:t>
      </w:r>
      <w:r w:rsidR="00E44C9D">
        <w:rPr>
          <w:lang w:val="en-US"/>
        </w:rPr>
        <w:t>6</w:t>
      </w:r>
      <w:r w:rsidR="00F35682">
        <w:rPr>
          <w:lang w:val="en-US"/>
        </w:rPr>
        <w:t>] and [</w:t>
      </w:r>
      <w:r w:rsidR="00E44C9D">
        <w:rPr>
          <w:lang w:val="en-US"/>
        </w:rPr>
        <w:t>7</w:t>
      </w:r>
      <w:r w:rsidR="00F35682">
        <w:rPr>
          <w:lang w:val="en-US"/>
        </w:rPr>
        <w:t xml:space="preserve">] </w:t>
      </w:r>
      <w:r w:rsidRPr="00AF0715">
        <w:rPr>
          <w:lang w:val="en-US"/>
        </w:rPr>
        <w:t>as follows</w:t>
      </w:r>
      <w:r w:rsidR="00435F2E">
        <w:rPr>
          <w:lang w:val="en-US"/>
        </w:rPr>
        <w:t>.  EVM was not indirectly estimated by time domain or frequency domain spectral analysis, but was computed directly per tone after symbol decoding in the modulation domain.</w:t>
      </w:r>
    </w:p>
    <w:tbl>
      <w:tblPr>
        <w:tblStyle w:val="TableGrid"/>
        <w:tblW w:w="0" w:type="auto"/>
        <w:tblInd w:w="1440" w:type="dxa"/>
        <w:tblLook w:val="04A0" w:firstRow="1" w:lastRow="0" w:firstColumn="1" w:lastColumn="0" w:noHBand="0" w:noVBand="1"/>
      </w:tblPr>
      <w:tblGrid>
        <w:gridCol w:w="2120"/>
        <w:gridCol w:w="2042"/>
        <w:gridCol w:w="2108"/>
      </w:tblGrid>
      <w:tr w:rsidR="00B70EAA" w14:paraId="769664D8" w14:textId="77777777" w:rsidTr="00B70EAA">
        <w:tc>
          <w:tcPr>
            <w:tcW w:w="2120" w:type="dxa"/>
          </w:tcPr>
          <w:p w14:paraId="15F8F96E" w14:textId="4A313A79" w:rsidR="00B70EAA" w:rsidRPr="00B70EAA" w:rsidRDefault="00B70EAA" w:rsidP="00B70EAA">
            <w:pPr>
              <w:rPr>
                <w:lang w:val="en-US"/>
              </w:rPr>
            </w:pPr>
            <w:r>
              <w:rPr>
                <w:lang w:val="en-US"/>
              </w:rPr>
              <w:t>Modulation</w:t>
            </w:r>
          </w:p>
        </w:tc>
        <w:tc>
          <w:tcPr>
            <w:tcW w:w="2042" w:type="dxa"/>
          </w:tcPr>
          <w:p w14:paraId="0B85AB7C" w14:textId="2BB84DA2" w:rsidR="00B70EAA" w:rsidRPr="00B70EAA" w:rsidRDefault="00F35682" w:rsidP="00B70EAA">
            <w:pPr>
              <w:rPr>
                <w:lang w:val="en-US"/>
              </w:rPr>
            </w:pPr>
            <w:r>
              <w:rPr>
                <w:lang w:val="en-US"/>
              </w:rPr>
              <w:t>Total transmitter (%)</w:t>
            </w:r>
          </w:p>
        </w:tc>
        <w:tc>
          <w:tcPr>
            <w:tcW w:w="2108" w:type="dxa"/>
          </w:tcPr>
          <w:p w14:paraId="22106234" w14:textId="0252942C" w:rsidR="00B70EAA" w:rsidRPr="00B70EAA" w:rsidRDefault="00B70EAA" w:rsidP="00B70EAA">
            <w:pPr>
              <w:rPr>
                <w:lang w:val="en-US"/>
              </w:rPr>
            </w:pPr>
            <w:r>
              <w:rPr>
                <w:lang w:val="en-US"/>
              </w:rPr>
              <w:t>Partitioned to PA</w:t>
            </w:r>
            <w:r w:rsidR="00F35682">
              <w:rPr>
                <w:lang w:val="en-US"/>
              </w:rPr>
              <w:t xml:space="preserve"> (%)</w:t>
            </w:r>
          </w:p>
        </w:tc>
      </w:tr>
      <w:tr w:rsidR="00B70EAA" w14:paraId="23A3B83B" w14:textId="77777777" w:rsidTr="00B70EAA">
        <w:tc>
          <w:tcPr>
            <w:tcW w:w="2120" w:type="dxa"/>
          </w:tcPr>
          <w:p w14:paraId="02A7B2D3" w14:textId="50A9BFA3" w:rsidR="00B70EAA" w:rsidRPr="00B70EAA" w:rsidRDefault="00B70EAA" w:rsidP="00B70EAA">
            <w:pPr>
              <w:rPr>
                <w:lang w:val="en-US"/>
              </w:rPr>
            </w:pPr>
            <w:r>
              <w:rPr>
                <w:lang w:val="en-US"/>
              </w:rPr>
              <w:t>QPSK</w:t>
            </w:r>
          </w:p>
        </w:tc>
        <w:tc>
          <w:tcPr>
            <w:tcW w:w="2042" w:type="dxa"/>
          </w:tcPr>
          <w:p w14:paraId="768401F8" w14:textId="1AC723F1" w:rsidR="00B70EAA" w:rsidRPr="00B70EAA" w:rsidRDefault="00B70EAA" w:rsidP="00B70EAA">
            <w:pPr>
              <w:rPr>
                <w:lang w:val="en-US"/>
              </w:rPr>
            </w:pPr>
            <w:r>
              <w:rPr>
                <w:lang w:val="en-US"/>
              </w:rPr>
              <w:t>17.5</w:t>
            </w:r>
          </w:p>
        </w:tc>
        <w:tc>
          <w:tcPr>
            <w:tcW w:w="2108" w:type="dxa"/>
          </w:tcPr>
          <w:p w14:paraId="414C8593" w14:textId="64BA8D1F" w:rsidR="00B70EAA" w:rsidRPr="00B70EAA" w:rsidRDefault="00B70EAA" w:rsidP="00B70EAA">
            <w:pPr>
              <w:rPr>
                <w:lang w:val="en-US"/>
              </w:rPr>
            </w:pPr>
            <w:r>
              <w:rPr>
                <w:lang w:val="en-US"/>
              </w:rPr>
              <w:t>8</w:t>
            </w:r>
          </w:p>
        </w:tc>
      </w:tr>
      <w:tr w:rsidR="00B70EAA" w14:paraId="10E64F6E" w14:textId="77777777" w:rsidTr="00B70EAA">
        <w:tc>
          <w:tcPr>
            <w:tcW w:w="2120" w:type="dxa"/>
          </w:tcPr>
          <w:p w14:paraId="10DCCD20" w14:textId="05AAA641" w:rsidR="00B70EAA" w:rsidRDefault="00B70EAA" w:rsidP="00B70EAA">
            <w:pPr>
              <w:rPr>
                <w:lang w:val="en-US"/>
              </w:rPr>
            </w:pPr>
            <w:r>
              <w:rPr>
                <w:lang w:val="en-US"/>
              </w:rPr>
              <w:t>16QAM</w:t>
            </w:r>
          </w:p>
        </w:tc>
        <w:tc>
          <w:tcPr>
            <w:tcW w:w="2042" w:type="dxa"/>
          </w:tcPr>
          <w:p w14:paraId="01B60B70" w14:textId="18DB1D77" w:rsidR="00B70EAA" w:rsidRDefault="00B70EAA" w:rsidP="00B70EAA">
            <w:pPr>
              <w:rPr>
                <w:lang w:val="en-US"/>
              </w:rPr>
            </w:pPr>
            <w:r>
              <w:rPr>
                <w:lang w:val="en-US"/>
              </w:rPr>
              <w:t>12.5</w:t>
            </w:r>
          </w:p>
        </w:tc>
        <w:tc>
          <w:tcPr>
            <w:tcW w:w="2108" w:type="dxa"/>
          </w:tcPr>
          <w:p w14:paraId="3FE16DC0" w14:textId="74545F5F" w:rsidR="00B70EAA" w:rsidRDefault="00B70EAA" w:rsidP="00B70EAA">
            <w:pPr>
              <w:rPr>
                <w:lang w:val="en-US"/>
              </w:rPr>
            </w:pPr>
            <w:r>
              <w:rPr>
                <w:lang w:val="en-US"/>
              </w:rPr>
              <w:t>7.5</w:t>
            </w:r>
          </w:p>
        </w:tc>
      </w:tr>
      <w:tr w:rsidR="00B70EAA" w14:paraId="4EC1C8F0" w14:textId="77777777" w:rsidTr="00B70EAA">
        <w:tc>
          <w:tcPr>
            <w:tcW w:w="2120" w:type="dxa"/>
          </w:tcPr>
          <w:p w14:paraId="4063FAC9" w14:textId="55640CDF" w:rsidR="00B70EAA" w:rsidRDefault="00B70EAA" w:rsidP="00B70EAA">
            <w:pPr>
              <w:rPr>
                <w:lang w:val="en-US"/>
              </w:rPr>
            </w:pPr>
            <w:r>
              <w:rPr>
                <w:lang w:val="en-US"/>
              </w:rPr>
              <w:t>64QAM</w:t>
            </w:r>
          </w:p>
        </w:tc>
        <w:tc>
          <w:tcPr>
            <w:tcW w:w="2042" w:type="dxa"/>
          </w:tcPr>
          <w:p w14:paraId="5698BBB9" w14:textId="7A4EA92A" w:rsidR="00B70EAA" w:rsidRDefault="00B70EAA" w:rsidP="00B70EAA">
            <w:pPr>
              <w:rPr>
                <w:lang w:val="en-US"/>
              </w:rPr>
            </w:pPr>
            <w:r>
              <w:rPr>
                <w:lang w:val="en-US"/>
              </w:rPr>
              <w:t>8</w:t>
            </w:r>
          </w:p>
        </w:tc>
        <w:tc>
          <w:tcPr>
            <w:tcW w:w="2108" w:type="dxa"/>
          </w:tcPr>
          <w:p w14:paraId="3C6685B8" w14:textId="36BCAE83" w:rsidR="00B70EAA" w:rsidRDefault="00B70EAA" w:rsidP="00B70EAA">
            <w:pPr>
              <w:rPr>
                <w:lang w:val="en-US"/>
              </w:rPr>
            </w:pPr>
            <w:r>
              <w:rPr>
                <w:lang w:val="en-US"/>
              </w:rPr>
              <w:t>4</w:t>
            </w:r>
          </w:p>
        </w:tc>
      </w:tr>
      <w:tr w:rsidR="00B70EAA" w14:paraId="689293A1" w14:textId="77777777" w:rsidTr="00B70EAA">
        <w:tc>
          <w:tcPr>
            <w:tcW w:w="2120" w:type="dxa"/>
          </w:tcPr>
          <w:p w14:paraId="407AA59F" w14:textId="5138E2BC" w:rsidR="00B70EAA" w:rsidRDefault="00B70EAA" w:rsidP="00B70EAA">
            <w:pPr>
              <w:rPr>
                <w:lang w:val="en-US"/>
              </w:rPr>
            </w:pPr>
            <w:r>
              <w:rPr>
                <w:lang w:val="en-US"/>
              </w:rPr>
              <w:t>256QAM</w:t>
            </w:r>
          </w:p>
        </w:tc>
        <w:tc>
          <w:tcPr>
            <w:tcW w:w="2042" w:type="dxa"/>
          </w:tcPr>
          <w:p w14:paraId="3C30AA11" w14:textId="1BEEFFEF" w:rsidR="00B70EAA" w:rsidRDefault="00B70EAA" w:rsidP="00B70EAA">
            <w:pPr>
              <w:rPr>
                <w:lang w:val="en-US"/>
              </w:rPr>
            </w:pPr>
            <w:r>
              <w:rPr>
                <w:lang w:val="en-US"/>
              </w:rPr>
              <w:t>3.5</w:t>
            </w:r>
          </w:p>
        </w:tc>
        <w:tc>
          <w:tcPr>
            <w:tcW w:w="2108" w:type="dxa"/>
          </w:tcPr>
          <w:p w14:paraId="31F917D5" w14:textId="5766150C" w:rsidR="00B70EAA" w:rsidRDefault="00B70EAA" w:rsidP="00B70EAA">
            <w:pPr>
              <w:rPr>
                <w:lang w:val="en-US"/>
              </w:rPr>
            </w:pPr>
            <w:r>
              <w:rPr>
                <w:lang w:val="en-US"/>
              </w:rPr>
              <w:t>1.5</w:t>
            </w:r>
            <w:r w:rsidR="00E44C9D">
              <w:rPr>
                <w:lang w:val="en-US"/>
              </w:rPr>
              <w:t>*</w:t>
            </w:r>
          </w:p>
        </w:tc>
      </w:tr>
      <w:tr w:rsidR="00E44C9D" w14:paraId="0A96E4D4" w14:textId="77777777" w:rsidTr="005C2F94">
        <w:tc>
          <w:tcPr>
            <w:tcW w:w="6270" w:type="dxa"/>
            <w:gridSpan w:val="3"/>
          </w:tcPr>
          <w:p w14:paraId="29DFD263" w14:textId="43FFF5DC" w:rsidR="00E44C9D" w:rsidRDefault="00E44C9D" w:rsidP="00B70EAA">
            <w:pPr>
              <w:rPr>
                <w:lang w:val="en-US"/>
              </w:rPr>
            </w:pPr>
            <w:r>
              <w:rPr>
                <w:lang w:val="en-US"/>
              </w:rPr>
              <w:t>*For 256QAM, the agreement was 1.8% partitioned to the PA but the simulations have not been rerun to reflect this yet.  It is not expected to materially change the MPR results for 256QAM.</w:t>
            </w:r>
          </w:p>
        </w:tc>
      </w:tr>
    </w:tbl>
    <w:p w14:paraId="235859AD" w14:textId="06C29C59" w:rsidR="00B70EAA" w:rsidRDefault="00B70EAA" w:rsidP="00B70EAA">
      <w:pPr>
        <w:pStyle w:val="ListParagraph"/>
        <w:ind w:left="1440"/>
        <w:rPr>
          <w:lang w:val="en-US"/>
        </w:rPr>
      </w:pPr>
    </w:p>
    <w:p w14:paraId="72F4A865" w14:textId="2EED0F06" w:rsidR="00E44C9D" w:rsidRPr="00B70EAA" w:rsidRDefault="00E44C9D" w:rsidP="00B70EAA">
      <w:pPr>
        <w:pStyle w:val="ListParagraph"/>
        <w:ind w:left="1440"/>
        <w:rPr>
          <w:lang w:val="en-US"/>
        </w:rPr>
      </w:pPr>
      <w:r>
        <w:rPr>
          <w:lang w:val="en-US"/>
        </w:rPr>
        <w:tab/>
      </w:r>
    </w:p>
    <w:p w14:paraId="3447A777" w14:textId="15882D00" w:rsidR="00AF0715" w:rsidRDefault="00AF0715" w:rsidP="00AF0715">
      <w:pPr>
        <w:pStyle w:val="ListParagraph"/>
        <w:numPr>
          <w:ilvl w:val="0"/>
          <w:numId w:val="19"/>
        </w:numPr>
        <w:rPr>
          <w:lang w:val="en-US"/>
        </w:rPr>
      </w:pPr>
      <w:r w:rsidRPr="00AF0715">
        <w:rPr>
          <w:lang w:val="en-US"/>
        </w:rPr>
        <w:t xml:space="preserve">In-band emissions have not yet been </w:t>
      </w:r>
      <w:r w:rsidR="00E44C9D">
        <w:rPr>
          <w:lang w:val="en-US"/>
        </w:rPr>
        <w:t>agreed</w:t>
      </w:r>
      <w:r w:rsidRPr="00AF0715">
        <w:rPr>
          <w:lang w:val="en-US"/>
        </w:rPr>
        <w:t xml:space="preserve"> and are not included in these simulations.</w:t>
      </w:r>
    </w:p>
    <w:p w14:paraId="11D286CB" w14:textId="2814E986" w:rsidR="00F35682" w:rsidRDefault="00F35682" w:rsidP="00F35682">
      <w:pPr>
        <w:pStyle w:val="Heading2"/>
        <w:rPr>
          <w:lang w:val="en-US"/>
        </w:rPr>
      </w:pPr>
      <w:r>
        <w:rPr>
          <w:lang w:val="en-US"/>
        </w:rPr>
        <w:t>Baseline waveform</w:t>
      </w:r>
    </w:p>
    <w:p w14:paraId="454F7F96" w14:textId="4F60C97E" w:rsidR="00F35682" w:rsidRDefault="00F35682" w:rsidP="00F35682">
      <w:pPr>
        <w:rPr>
          <w:lang w:val="en-US"/>
        </w:rPr>
      </w:pPr>
      <w:r>
        <w:rPr>
          <w:lang w:val="en-US"/>
        </w:rPr>
        <w:t xml:space="preserve">It has been suggested that a baseline waveform be </w:t>
      </w:r>
      <w:r w:rsidR="00DC3A53">
        <w:rPr>
          <w:lang w:val="en-US"/>
        </w:rPr>
        <w:t>proposed to be commonly used by all companies as a first step to align simulation results.  The suggested reference waveform is described as</w:t>
      </w:r>
    </w:p>
    <w:p w14:paraId="5BAD44F0" w14:textId="7E8375D4" w:rsidR="00DC3A53" w:rsidRPr="00F35682" w:rsidRDefault="00DC3A53" w:rsidP="00DC3A53">
      <w:pPr>
        <w:ind w:firstLine="284"/>
        <w:rPr>
          <w:lang w:val="en-US"/>
        </w:rPr>
      </w:pPr>
      <w:r>
        <w:rPr>
          <w:lang w:val="en-US"/>
        </w:rPr>
        <w:t>QPSK CP-OFDM and DFT-S-OFDM, 20 MHz, 15 kHz SCS, fully allocated and single interlace</w:t>
      </w:r>
    </w:p>
    <w:p w14:paraId="39499810" w14:textId="5EDD8B7E" w:rsidR="00AF0715" w:rsidRDefault="00DC3A53" w:rsidP="00676DCA">
      <w:pPr>
        <w:rPr>
          <w:lang w:val="en-US"/>
        </w:rPr>
      </w:pPr>
      <w:r>
        <w:rPr>
          <w:lang w:val="en-US"/>
        </w:rPr>
        <w:t>A 20 MHz channel holds up to 106 RB’s according to NR spectrum utilization, where these RB’s are located at the center of the channel.  For CP-OFDM, all 106 RB’s can be assigned but for DFT-S-OFDM, the length of the allocation is limited to 2^a*3^b*5^c, but mapping is still according to the 106 RB’s of CP-OFDM.  For fully allocated</w:t>
      </w:r>
      <w:r w:rsidR="000C3601">
        <w:rPr>
          <w:lang w:val="en-US"/>
        </w:rPr>
        <w:t xml:space="preserve"> CP-OFDM waveforms, all 106 RB’s are allocated but for fully allocated DFT-S waveforms, only 100 RB’s are allocated.  These 100 RB’s are placed left justified in the 106 RB’s mapping so can be viewed as occupying RB’s 0 to 99 where RB’s 100 to 105 are empty.  The interlace-0 waveform is mapped as RB locations {0, 10, 20, 30, 40 … 100} with 11 active RB’s for CP-ODFM and RB locations {0, 10, 20, 30, 40 … 90} with 10 active RB’s for DFT-S-OFDM.</w:t>
      </w:r>
    </w:p>
    <w:p w14:paraId="743D3FC8" w14:textId="6C87DCDD" w:rsidR="000C3601" w:rsidRDefault="00670CBF" w:rsidP="00676DCA">
      <w:pPr>
        <w:rPr>
          <w:lang w:val="en-US"/>
        </w:rPr>
      </w:pPr>
      <w:r>
        <w:rPr>
          <w:lang w:val="en-US"/>
        </w:rPr>
        <w:t xml:space="preserve">The simulation results for this waveform are shown below in Table </w:t>
      </w:r>
      <w:r w:rsidR="004C7AF0">
        <w:rPr>
          <w:lang w:val="en-US"/>
        </w:rPr>
        <w:t>1</w:t>
      </w:r>
      <w:r>
        <w:rPr>
          <w:lang w:val="en-US"/>
        </w:rPr>
        <w:t xml:space="preserve">.  The table shows the maximum output power referred to the antenna port while simultaneously meeting the emission requirement.  The maximum output power is reported separately for each emission requirement to provide detail.  </w:t>
      </w:r>
      <w:r w:rsidR="004C7AF0">
        <w:rPr>
          <w:lang w:val="en-US"/>
        </w:rPr>
        <w:t xml:space="preserve">The SEM is decomposed into Region 1 (0 to -20 dBr) and Region 2 (-20 dBr to -28 dBr).  </w:t>
      </w:r>
      <w:r>
        <w:rPr>
          <w:lang w:val="en-US"/>
        </w:rPr>
        <w:t xml:space="preserve">However, the minimum of these output powers across all emission requirements is the maximum output power this PA is able to achieve while simultaneously meeting all emission requirements.  </w:t>
      </w:r>
    </w:p>
    <w:p w14:paraId="69BF2C25" w14:textId="1C041249" w:rsidR="004C7AF0" w:rsidRDefault="004C7AF0" w:rsidP="004C7AF0">
      <w:pPr>
        <w:pStyle w:val="Caption"/>
        <w:keepNext/>
        <w:jc w:val="center"/>
      </w:pPr>
      <w:r>
        <w:t xml:space="preserve">Table </w:t>
      </w:r>
      <w:r>
        <w:fldChar w:fldCharType="begin"/>
      </w:r>
      <w:r>
        <w:instrText xml:space="preserve"> SEQ Table \* ARABIC </w:instrText>
      </w:r>
      <w:r>
        <w:fldChar w:fldCharType="separate"/>
      </w:r>
      <w:r w:rsidR="00160586">
        <w:rPr>
          <w:noProof/>
        </w:rPr>
        <w:t>1</w:t>
      </w:r>
      <w:r>
        <w:fldChar w:fldCharType="end"/>
      </w:r>
      <w:r>
        <w:t>.  Maximum output power and MPR for baseline waveform</w:t>
      </w:r>
    </w:p>
    <w:tbl>
      <w:tblPr>
        <w:tblStyle w:val="TableGrid"/>
        <w:tblW w:w="0" w:type="auto"/>
        <w:tblLook w:val="04A0" w:firstRow="1" w:lastRow="0" w:firstColumn="1" w:lastColumn="0" w:noHBand="0" w:noVBand="1"/>
      </w:tblPr>
      <w:tblGrid>
        <w:gridCol w:w="927"/>
        <w:gridCol w:w="890"/>
        <w:gridCol w:w="1150"/>
        <w:gridCol w:w="949"/>
        <w:gridCol w:w="1116"/>
        <w:gridCol w:w="905"/>
        <w:gridCol w:w="922"/>
        <w:gridCol w:w="930"/>
        <w:gridCol w:w="930"/>
        <w:gridCol w:w="902"/>
      </w:tblGrid>
      <w:tr w:rsidR="00274FBC" w14:paraId="6DAC8223" w14:textId="77777777" w:rsidTr="00A66D33">
        <w:tc>
          <w:tcPr>
            <w:tcW w:w="927" w:type="dxa"/>
            <w:vMerge w:val="restart"/>
          </w:tcPr>
          <w:p w14:paraId="78FD62B2" w14:textId="07CF0AB9" w:rsidR="00274FBC" w:rsidRDefault="00274FBC" w:rsidP="00676DCA">
            <w:pPr>
              <w:rPr>
                <w:lang w:val="en-US"/>
              </w:rPr>
            </w:pPr>
            <w:r>
              <w:rPr>
                <w:lang w:val="en-US"/>
              </w:rPr>
              <w:t>ChBW</w:t>
            </w:r>
          </w:p>
        </w:tc>
        <w:tc>
          <w:tcPr>
            <w:tcW w:w="890" w:type="dxa"/>
            <w:vMerge w:val="restart"/>
          </w:tcPr>
          <w:p w14:paraId="2BC042D2" w14:textId="2AE7C515" w:rsidR="00274FBC" w:rsidRDefault="00274FBC" w:rsidP="00676DCA">
            <w:pPr>
              <w:rPr>
                <w:lang w:val="en-US"/>
              </w:rPr>
            </w:pPr>
            <w:r>
              <w:rPr>
                <w:lang w:val="en-US"/>
              </w:rPr>
              <w:t>SCS</w:t>
            </w:r>
          </w:p>
        </w:tc>
        <w:tc>
          <w:tcPr>
            <w:tcW w:w="1150" w:type="dxa"/>
            <w:vMerge w:val="restart"/>
          </w:tcPr>
          <w:p w14:paraId="09D04B62" w14:textId="2FD6C2EF" w:rsidR="00274FBC" w:rsidRDefault="00274FBC" w:rsidP="00676DCA">
            <w:pPr>
              <w:rPr>
                <w:lang w:val="en-US"/>
              </w:rPr>
            </w:pPr>
            <w:r>
              <w:rPr>
                <w:lang w:val="en-US"/>
              </w:rPr>
              <w:t>Modulation</w:t>
            </w:r>
          </w:p>
        </w:tc>
        <w:tc>
          <w:tcPr>
            <w:tcW w:w="949" w:type="dxa"/>
            <w:vMerge w:val="restart"/>
          </w:tcPr>
          <w:p w14:paraId="16E8A0F5" w14:textId="3386FB7F" w:rsidR="00274FBC" w:rsidRDefault="00274FBC" w:rsidP="00676DCA">
            <w:pPr>
              <w:rPr>
                <w:lang w:val="en-US"/>
              </w:rPr>
            </w:pPr>
            <w:r>
              <w:rPr>
                <w:lang w:val="en-US"/>
              </w:rPr>
              <w:t>DFT/CP</w:t>
            </w:r>
          </w:p>
        </w:tc>
        <w:tc>
          <w:tcPr>
            <w:tcW w:w="1116" w:type="dxa"/>
            <w:vMerge w:val="restart"/>
          </w:tcPr>
          <w:p w14:paraId="75738CE0" w14:textId="7B399CD5" w:rsidR="00274FBC" w:rsidRDefault="00274FBC" w:rsidP="00676DCA">
            <w:pPr>
              <w:rPr>
                <w:lang w:val="en-US"/>
              </w:rPr>
            </w:pPr>
            <w:r>
              <w:rPr>
                <w:lang w:val="en-US"/>
              </w:rPr>
              <w:t>Allocation</w:t>
            </w:r>
          </w:p>
        </w:tc>
        <w:tc>
          <w:tcPr>
            <w:tcW w:w="3687" w:type="dxa"/>
            <w:gridSpan w:val="4"/>
          </w:tcPr>
          <w:p w14:paraId="45EA7993" w14:textId="31ECB872" w:rsidR="00274FBC" w:rsidRDefault="00274FBC" w:rsidP="00676DCA">
            <w:pPr>
              <w:rPr>
                <w:lang w:val="en-US"/>
              </w:rPr>
            </w:pPr>
            <w:r>
              <w:rPr>
                <w:lang w:val="en-US"/>
              </w:rPr>
              <w:t>Achievable maximum output power (dBm)</w:t>
            </w:r>
          </w:p>
        </w:tc>
        <w:tc>
          <w:tcPr>
            <w:tcW w:w="902" w:type="dxa"/>
            <w:vMerge w:val="restart"/>
          </w:tcPr>
          <w:p w14:paraId="4F46E42D" w14:textId="4AD53914" w:rsidR="00274FBC" w:rsidRDefault="00274FBC" w:rsidP="00676DCA">
            <w:pPr>
              <w:rPr>
                <w:lang w:val="en-US"/>
              </w:rPr>
            </w:pPr>
            <w:r>
              <w:rPr>
                <w:lang w:val="en-US"/>
              </w:rPr>
              <w:t>PC5 MPR</w:t>
            </w:r>
          </w:p>
        </w:tc>
      </w:tr>
      <w:tr w:rsidR="00274FBC" w14:paraId="3B6B2335" w14:textId="77777777" w:rsidTr="004C7AF0">
        <w:tc>
          <w:tcPr>
            <w:tcW w:w="927" w:type="dxa"/>
            <w:vMerge/>
          </w:tcPr>
          <w:p w14:paraId="5209AA4E" w14:textId="53E15D8F" w:rsidR="00274FBC" w:rsidRDefault="00274FBC" w:rsidP="00676DCA">
            <w:pPr>
              <w:rPr>
                <w:lang w:val="en-US"/>
              </w:rPr>
            </w:pPr>
          </w:p>
        </w:tc>
        <w:tc>
          <w:tcPr>
            <w:tcW w:w="890" w:type="dxa"/>
            <w:vMerge/>
          </w:tcPr>
          <w:p w14:paraId="57D740C9" w14:textId="66717D7B" w:rsidR="00274FBC" w:rsidRDefault="00274FBC" w:rsidP="00676DCA">
            <w:pPr>
              <w:rPr>
                <w:lang w:val="en-US"/>
              </w:rPr>
            </w:pPr>
          </w:p>
        </w:tc>
        <w:tc>
          <w:tcPr>
            <w:tcW w:w="1150" w:type="dxa"/>
            <w:vMerge/>
          </w:tcPr>
          <w:p w14:paraId="77DD3FAD" w14:textId="1EB56455" w:rsidR="00274FBC" w:rsidRDefault="00274FBC" w:rsidP="00676DCA">
            <w:pPr>
              <w:rPr>
                <w:lang w:val="en-US"/>
              </w:rPr>
            </w:pPr>
          </w:p>
        </w:tc>
        <w:tc>
          <w:tcPr>
            <w:tcW w:w="949" w:type="dxa"/>
            <w:vMerge/>
          </w:tcPr>
          <w:p w14:paraId="7DE0B5D2" w14:textId="3B7C8855" w:rsidR="00274FBC" w:rsidRDefault="00274FBC" w:rsidP="00676DCA">
            <w:pPr>
              <w:rPr>
                <w:lang w:val="en-US"/>
              </w:rPr>
            </w:pPr>
          </w:p>
        </w:tc>
        <w:tc>
          <w:tcPr>
            <w:tcW w:w="1116" w:type="dxa"/>
            <w:vMerge/>
          </w:tcPr>
          <w:p w14:paraId="30AC41BC" w14:textId="74FBCECE" w:rsidR="00274FBC" w:rsidRDefault="00274FBC" w:rsidP="00676DCA">
            <w:pPr>
              <w:rPr>
                <w:lang w:val="en-US"/>
              </w:rPr>
            </w:pPr>
          </w:p>
        </w:tc>
        <w:tc>
          <w:tcPr>
            <w:tcW w:w="905" w:type="dxa"/>
          </w:tcPr>
          <w:p w14:paraId="5B629A4B" w14:textId="755963F1" w:rsidR="00274FBC" w:rsidRDefault="00274FBC" w:rsidP="00676DCA">
            <w:pPr>
              <w:rPr>
                <w:lang w:val="en-US"/>
              </w:rPr>
            </w:pPr>
            <w:r>
              <w:rPr>
                <w:lang w:val="en-US"/>
              </w:rPr>
              <w:t>EVM</w:t>
            </w:r>
          </w:p>
        </w:tc>
        <w:tc>
          <w:tcPr>
            <w:tcW w:w="922" w:type="dxa"/>
          </w:tcPr>
          <w:p w14:paraId="70C616A5" w14:textId="4C8B0FC4" w:rsidR="00274FBC" w:rsidRDefault="00274FBC" w:rsidP="00676DCA">
            <w:pPr>
              <w:rPr>
                <w:lang w:val="en-US"/>
              </w:rPr>
            </w:pPr>
            <w:r>
              <w:rPr>
                <w:lang w:val="en-US"/>
              </w:rPr>
              <w:t>ACLR (27 dB)</w:t>
            </w:r>
          </w:p>
        </w:tc>
        <w:tc>
          <w:tcPr>
            <w:tcW w:w="930" w:type="dxa"/>
          </w:tcPr>
          <w:p w14:paraId="7A5FAB41" w14:textId="4607B657" w:rsidR="00274FBC" w:rsidRDefault="00274FBC" w:rsidP="00676DCA">
            <w:pPr>
              <w:rPr>
                <w:lang w:val="en-US"/>
              </w:rPr>
            </w:pPr>
            <w:r>
              <w:rPr>
                <w:lang w:val="en-US"/>
              </w:rPr>
              <w:t>SEM Region 1</w:t>
            </w:r>
          </w:p>
        </w:tc>
        <w:tc>
          <w:tcPr>
            <w:tcW w:w="930" w:type="dxa"/>
          </w:tcPr>
          <w:p w14:paraId="4339CB6F" w14:textId="11F92A34" w:rsidR="00274FBC" w:rsidRDefault="00274FBC" w:rsidP="00676DCA">
            <w:pPr>
              <w:rPr>
                <w:lang w:val="en-US"/>
              </w:rPr>
            </w:pPr>
            <w:r>
              <w:rPr>
                <w:lang w:val="en-US"/>
              </w:rPr>
              <w:t>SEM Region 2</w:t>
            </w:r>
          </w:p>
        </w:tc>
        <w:tc>
          <w:tcPr>
            <w:tcW w:w="902" w:type="dxa"/>
            <w:vMerge/>
          </w:tcPr>
          <w:p w14:paraId="1B3E2DAE" w14:textId="7DCA0957" w:rsidR="00274FBC" w:rsidRDefault="00274FBC" w:rsidP="00676DCA">
            <w:pPr>
              <w:rPr>
                <w:lang w:val="en-US"/>
              </w:rPr>
            </w:pPr>
          </w:p>
        </w:tc>
      </w:tr>
      <w:tr w:rsidR="004C7AF0" w14:paraId="0C660593" w14:textId="77777777" w:rsidTr="004C7AF0">
        <w:tc>
          <w:tcPr>
            <w:tcW w:w="927" w:type="dxa"/>
          </w:tcPr>
          <w:p w14:paraId="18328E89" w14:textId="497610A1" w:rsidR="00670CBF" w:rsidRDefault="004C7AF0" w:rsidP="00676DCA">
            <w:pPr>
              <w:rPr>
                <w:lang w:val="en-US"/>
              </w:rPr>
            </w:pPr>
            <w:r>
              <w:rPr>
                <w:lang w:val="en-US"/>
              </w:rPr>
              <w:t>20</w:t>
            </w:r>
          </w:p>
        </w:tc>
        <w:tc>
          <w:tcPr>
            <w:tcW w:w="890" w:type="dxa"/>
          </w:tcPr>
          <w:p w14:paraId="6692CEEC" w14:textId="4B1275FC" w:rsidR="00670CBF" w:rsidRDefault="004C7AF0" w:rsidP="00676DCA">
            <w:pPr>
              <w:rPr>
                <w:lang w:val="en-US"/>
              </w:rPr>
            </w:pPr>
            <w:r>
              <w:rPr>
                <w:lang w:val="en-US"/>
              </w:rPr>
              <w:t>15</w:t>
            </w:r>
          </w:p>
        </w:tc>
        <w:tc>
          <w:tcPr>
            <w:tcW w:w="1150" w:type="dxa"/>
          </w:tcPr>
          <w:p w14:paraId="29191392" w14:textId="415A670C" w:rsidR="00670CBF" w:rsidRDefault="004C7AF0" w:rsidP="00676DCA">
            <w:pPr>
              <w:rPr>
                <w:lang w:val="en-US"/>
              </w:rPr>
            </w:pPr>
            <w:r>
              <w:rPr>
                <w:lang w:val="en-US"/>
              </w:rPr>
              <w:t>QPSK</w:t>
            </w:r>
          </w:p>
        </w:tc>
        <w:tc>
          <w:tcPr>
            <w:tcW w:w="949" w:type="dxa"/>
          </w:tcPr>
          <w:p w14:paraId="421087BA" w14:textId="209D44BD" w:rsidR="00670CBF" w:rsidRDefault="004C7AF0" w:rsidP="00676DCA">
            <w:pPr>
              <w:rPr>
                <w:lang w:val="en-US"/>
              </w:rPr>
            </w:pPr>
            <w:r>
              <w:rPr>
                <w:lang w:val="en-US"/>
              </w:rPr>
              <w:t>CP</w:t>
            </w:r>
          </w:p>
        </w:tc>
        <w:tc>
          <w:tcPr>
            <w:tcW w:w="1116" w:type="dxa"/>
          </w:tcPr>
          <w:p w14:paraId="0F33D38C" w14:textId="29EBA233" w:rsidR="00670CBF" w:rsidRDefault="004C7AF0" w:rsidP="00676DCA">
            <w:pPr>
              <w:rPr>
                <w:lang w:val="en-US"/>
              </w:rPr>
            </w:pPr>
            <w:r>
              <w:rPr>
                <w:lang w:val="en-US"/>
              </w:rPr>
              <w:t>Interlace_0</w:t>
            </w:r>
          </w:p>
        </w:tc>
        <w:tc>
          <w:tcPr>
            <w:tcW w:w="905" w:type="dxa"/>
          </w:tcPr>
          <w:p w14:paraId="524767B1" w14:textId="5C61ED6E" w:rsidR="00670CBF" w:rsidRDefault="004C7AF0" w:rsidP="00676DCA">
            <w:pPr>
              <w:rPr>
                <w:lang w:val="en-US"/>
              </w:rPr>
            </w:pPr>
            <w:r>
              <w:rPr>
                <w:lang w:val="en-US"/>
              </w:rPr>
              <w:t>16.3</w:t>
            </w:r>
          </w:p>
        </w:tc>
        <w:tc>
          <w:tcPr>
            <w:tcW w:w="922" w:type="dxa"/>
          </w:tcPr>
          <w:p w14:paraId="1861D63B" w14:textId="5E8741B2" w:rsidR="00670CBF" w:rsidRDefault="004C7AF0" w:rsidP="00676DCA">
            <w:pPr>
              <w:rPr>
                <w:lang w:val="en-US"/>
              </w:rPr>
            </w:pPr>
            <w:r>
              <w:rPr>
                <w:lang w:val="en-US"/>
              </w:rPr>
              <w:t>16.7</w:t>
            </w:r>
          </w:p>
        </w:tc>
        <w:tc>
          <w:tcPr>
            <w:tcW w:w="930" w:type="dxa"/>
          </w:tcPr>
          <w:p w14:paraId="7C64629B" w14:textId="1D3A0ACA" w:rsidR="00670CBF" w:rsidRDefault="004C7AF0" w:rsidP="00676DCA">
            <w:pPr>
              <w:rPr>
                <w:lang w:val="en-US"/>
              </w:rPr>
            </w:pPr>
            <w:r>
              <w:rPr>
                <w:lang w:val="en-US"/>
              </w:rPr>
              <w:t>20.2</w:t>
            </w:r>
          </w:p>
        </w:tc>
        <w:tc>
          <w:tcPr>
            <w:tcW w:w="930" w:type="dxa"/>
          </w:tcPr>
          <w:p w14:paraId="3227D7F5" w14:textId="6C27795D" w:rsidR="00670CBF" w:rsidRDefault="004C7AF0" w:rsidP="00676DCA">
            <w:pPr>
              <w:rPr>
                <w:lang w:val="en-US"/>
              </w:rPr>
            </w:pPr>
            <w:r>
              <w:rPr>
                <w:lang w:val="en-US"/>
              </w:rPr>
              <w:t>16.5</w:t>
            </w:r>
          </w:p>
        </w:tc>
        <w:tc>
          <w:tcPr>
            <w:tcW w:w="902" w:type="dxa"/>
          </w:tcPr>
          <w:p w14:paraId="3D94B163" w14:textId="4260883F" w:rsidR="00670CBF" w:rsidRDefault="004C7AF0" w:rsidP="00676DCA">
            <w:pPr>
              <w:rPr>
                <w:lang w:val="en-US"/>
              </w:rPr>
            </w:pPr>
            <w:r>
              <w:rPr>
                <w:lang w:val="en-US"/>
              </w:rPr>
              <w:t>3.7</w:t>
            </w:r>
          </w:p>
        </w:tc>
      </w:tr>
      <w:tr w:rsidR="004C7AF0" w14:paraId="593C302F" w14:textId="77777777" w:rsidTr="004C7AF0">
        <w:tc>
          <w:tcPr>
            <w:tcW w:w="927" w:type="dxa"/>
          </w:tcPr>
          <w:p w14:paraId="40F08D60" w14:textId="3A272135" w:rsidR="00670CBF" w:rsidRDefault="004C7AF0" w:rsidP="00676DCA">
            <w:pPr>
              <w:rPr>
                <w:lang w:val="en-US"/>
              </w:rPr>
            </w:pPr>
            <w:r>
              <w:rPr>
                <w:lang w:val="en-US"/>
              </w:rPr>
              <w:t>20</w:t>
            </w:r>
          </w:p>
        </w:tc>
        <w:tc>
          <w:tcPr>
            <w:tcW w:w="890" w:type="dxa"/>
          </w:tcPr>
          <w:p w14:paraId="676C85D2" w14:textId="5C32D311" w:rsidR="00670CBF" w:rsidRDefault="004C7AF0" w:rsidP="00676DCA">
            <w:pPr>
              <w:rPr>
                <w:lang w:val="en-US"/>
              </w:rPr>
            </w:pPr>
            <w:r>
              <w:rPr>
                <w:lang w:val="en-US"/>
              </w:rPr>
              <w:t>15</w:t>
            </w:r>
          </w:p>
        </w:tc>
        <w:tc>
          <w:tcPr>
            <w:tcW w:w="1150" w:type="dxa"/>
          </w:tcPr>
          <w:p w14:paraId="4956C359" w14:textId="5D351226" w:rsidR="00670CBF" w:rsidRDefault="004C7AF0" w:rsidP="00676DCA">
            <w:pPr>
              <w:rPr>
                <w:lang w:val="en-US"/>
              </w:rPr>
            </w:pPr>
            <w:r>
              <w:rPr>
                <w:lang w:val="en-US"/>
              </w:rPr>
              <w:t>QPSK</w:t>
            </w:r>
          </w:p>
        </w:tc>
        <w:tc>
          <w:tcPr>
            <w:tcW w:w="949" w:type="dxa"/>
          </w:tcPr>
          <w:p w14:paraId="2091030D" w14:textId="7A48F95F" w:rsidR="00670CBF" w:rsidRDefault="004C7AF0" w:rsidP="00676DCA">
            <w:pPr>
              <w:rPr>
                <w:lang w:val="en-US"/>
              </w:rPr>
            </w:pPr>
            <w:r>
              <w:rPr>
                <w:lang w:val="en-US"/>
              </w:rPr>
              <w:t>DFT-S</w:t>
            </w:r>
          </w:p>
        </w:tc>
        <w:tc>
          <w:tcPr>
            <w:tcW w:w="1116" w:type="dxa"/>
          </w:tcPr>
          <w:p w14:paraId="762EDBC4" w14:textId="11E9F4C4" w:rsidR="00670CBF" w:rsidRDefault="004C7AF0" w:rsidP="00676DCA">
            <w:pPr>
              <w:rPr>
                <w:lang w:val="en-US"/>
              </w:rPr>
            </w:pPr>
            <w:r>
              <w:rPr>
                <w:lang w:val="en-US"/>
              </w:rPr>
              <w:t>Interlace_0</w:t>
            </w:r>
          </w:p>
        </w:tc>
        <w:tc>
          <w:tcPr>
            <w:tcW w:w="905" w:type="dxa"/>
          </w:tcPr>
          <w:p w14:paraId="7EB1EA6E" w14:textId="4652708E" w:rsidR="00670CBF" w:rsidRDefault="004C7AF0" w:rsidP="00676DCA">
            <w:pPr>
              <w:rPr>
                <w:lang w:val="en-US"/>
              </w:rPr>
            </w:pPr>
            <w:r>
              <w:rPr>
                <w:lang w:val="en-US"/>
              </w:rPr>
              <w:t>17.9</w:t>
            </w:r>
          </w:p>
        </w:tc>
        <w:tc>
          <w:tcPr>
            <w:tcW w:w="922" w:type="dxa"/>
          </w:tcPr>
          <w:p w14:paraId="0A7B8476" w14:textId="34ADDA65" w:rsidR="00670CBF" w:rsidRDefault="004C7AF0" w:rsidP="00676DCA">
            <w:pPr>
              <w:rPr>
                <w:lang w:val="en-US"/>
              </w:rPr>
            </w:pPr>
            <w:r>
              <w:rPr>
                <w:lang w:val="en-US"/>
              </w:rPr>
              <w:t>18.0</w:t>
            </w:r>
          </w:p>
        </w:tc>
        <w:tc>
          <w:tcPr>
            <w:tcW w:w="930" w:type="dxa"/>
          </w:tcPr>
          <w:p w14:paraId="3F955824" w14:textId="1235DDD8" w:rsidR="00670CBF" w:rsidRDefault="004C7AF0" w:rsidP="00676DCA">
            <w:pPr>
              <w:rPr>
                <w:lang w:val="en-US"/>
              </w:rPr>
            </w:pPr>
            <w:r>
              <w:rPr>
                <w:lang w:val="en-US"/>
              </w:rPr>
              <w:t>20.5</w:t>
            </w:r>
          </w:p>
        </w:tc>
        <w:tc>
          <w:tcPr>
            <w:tcW w:w="930" w:type="dxa"/>
          </w:tcPr>
          <w:p w14:paraId="5F633C89" w14:textId="1A793484" w:rsidR="00670CBF" w:rsidRDefault="004C7AF0" w:rsidP="00676DCA">
            <w:pPr>
              <w:rPr>
                <w:lang w:val="en-US"/>
              </w:rPr>
            </w:pPr>
            <w:r>
              <w:rPr>
                <w:lang w:val="en-US"/>
              </w:rPr>
              <w:t>18.0</w:t>
            </w:r>
          </w:p>
        </w:tc>
        <w:tc>
          <w:tcPr>
            <w:tcW w:w="902" w:type="dxa"/>
          </w:tcPr>
          <w:p w14:paraId="7D163D57" w14:textId="3CD9A500" w:rsidR="00670CBF" w:rsidRDefault="004C7AF0" w:rsidP="00676DCA">
            <w:pPr>
              <w:rPr>
                <w:lang w:val="en-US"/>
              </w:rPr>
            </w:pPr>
            <w:r>
              <w:rPr>
                <w:lang w:val="en-US"/>
              </w:rPr>
              <w:t>2.1</w:t>
            </w:r>
          </w:p>
        </w:tc>
      </w:tr>
      <w:tr w:rsidR="004C7AF0" w14:paraId="2E89C8BE" w14:textId="77777777" w:rsidTr="004C7AF0">
        <w:tc>
          <w:tcPr>
            <w:tcW w:w="927" w:type="dxa"/>
          </w:tcPr>
          <w:p w14:paraId="75116565" w14:textId="33770B26" w:rsidR="00670CBF" w:rsidRDefault="004C7AF0" w:rsidP="00676DCA">
            <w:pPr>
              <w:rPr>
                <w:lang w:val="en-US"/>
              </w:rPr>
            </w:pPr>
            <w:r>
              <w:rPr>
                <w:lang w:val="en-US"/>
              </w:rPr>
              <w:t>20</w:t>
            </w:r>
          </w:p>
        </w:tc>
        <w:tc>
          <w:tcPr>
            <w:tcW w:w="890" w:type="dxa"/>
          </w:tcPr>
          <w:p w14:paraId="376BCA3B" w14:textId="12580305" w:rsidR="00670CBF" w:rsidRDefault="004C7AF0" w:rsidP="00676DCA">
            <w:pPr>
              <w:rPr>
                <w:lang w:val="en-US"/>
              </w:rPr>
            </w:pPr>
            <w:r>
              <w:rPr>
                <w:lang w:val="en-US"/>
              </w:rPr>
              <w:t>15</w:t>
            </w:r>
          </w:p>
        </w:tc>
        <w:tc>
          <w:tcPr>
            <w:tcW w:w="1150" w:type="dxa"/>
          </w:tcPr>
          <w:p w14:paraId="3D39FAB2" w14:textId="2FEF6C49" w:rsidR="00670CBF" w:rsidRDefault="004C7AF0" w:rsidP="00676DCA">
            <w:pPr>
              <w:rPr>
                <w:lang w:val="en-US"/>
              </w:rPr>
            </w:pPr>
            <w:r>
              <w:rPr>
                <w:lang w:val="en-US"/>
              </w:rPr>
              <w:t>QPSK</w:t>
            </w:r>
          </w:p>
        </w:tc>
        <w:tc>
          <w:tcPr>
            <w:tcW w:w="949" w:type="dxa"/>
          </w:tcPr>
          <w:p w14:paraId="74536084" w14:textId="2996E556" w:rsidR="00670CBF" w:rsidRDefault="004C7AF0" w:rsidP="00676DCA">
            <w:pPr>
              <w:rPr>
                <w:lang w:val="en-US"/>
              </w:rPr>
            </w:pPr>
            <w:r>
              <w:rPr>
                <w:lang w:val="en-US"/>
              </w:rPr>
              <w:t>CP</w:t>
            </w:r>
          </w:p>
        </w:tc>
        <w:tc>
          <w:tcPr>
            <w:tcW w:w="1116" w:type="dxa"/>
          </w:tcPr>
          <w:p w14:paraId="3DAAB0B3" w14:textId="7FDD23E8" w:rsidR="00670CBF" w:rsidRDefault="004C7AF0" w:rsidP="00676DCA">
            <w:pPr>
              <w:rPr>
                <w:lang w:val="en-US"/>
              </w:rPr>
            </w:pPr>
            <w:r>
              <w:rPr>
                <w:lang w:val="en-US"/>
              </w:rPr>
              <w:t>Full</w:t>
            </w:r>
          </w:p>
        </w:tc>
        <w:tc>
          <w:tcPr>
            <w:tcW w:w="905" w:type="dxa"/>
          </w:tcPr>
          <w:p w14:paraId="58498989" w14:textId="70098D5D" w:rsidR="00670CBF" w:rsidRDefault="004C7AF0" w:rsidP="00676DCA">
            <w:pPr>
              <w:rPr>
                <w:lang w:val="en-US"/>
              </w:rPr>
            </w:pPr>
            <w:r>
              <w:rPr>
                <w:lang w:val="en-US"/>
              </w:rPr>
              <w:t>16.0</w:t>
            </w:r>
          </w:p>
        </w:tc>
        <w:tc>
          <w:tcPr>
            <w:tcW w:w="922" w:type="dxa"/>
          </w:tcPr>
          <w:p w14:paraId="182E23B0" w14:textId="01481679" w:rsidR="00670CBF" w:rsidRDefault="004C7AF0" w:rsidP="00676DCA">
            <w:pPr>
              <w:rPr>
                <w:lang w:val="en-US"/>
              </w:rPr>
            </w:pPr>
            <w:r>
              <w:rPr>
                <w:lang w:val="en-US"/>
              </w:rPr>
              <w:t>16.9</w:t>
            </w:r>
          </w:p>
        </w:tc>
        <w:tc>
          <w:tcPr>
            <w:tcW w:w="930" w:type="dxa"/>
          </w:tcPr>
          <w:p w14:paraId="3D1BE563" w14:textId="77F942FD" w:rsidR="00670CBF" w:rsidRDefault="004C7AF0" w:rsidP="00676DCA">
            <w:pPr>
              <w:rPr>
                <w:lang w:val="en-US"/>
              </w:rPr>
            </w:pPr>
            <w:r>
              <w:rPr>
                <w:lang w:val="en-US"/>
              </w:rPr>
              <w:t>17.7</w:t>
            </w:r>
          </w:p>
        </w:tc>
        <w:tc>
          <w:tcPr>
            <w:tcW w:w="930" w:type="dxa"/>
          </w:tcPr>
          <w:p w14:paraId="723BE79F" w14:textId="50F7E461" w:rsidR="00670CBF" w:rsidRDefault="004C7AF0" w:rsidP="00676DCA">
            <w:pPr>
              <w:rPr>
                <w:lang w:val="en-US"/>
              </w:rPr>
            </w:pPr>
            <w:r>
              <w:rPr>
                <w:lang w:val="en-US"/>
              </w:rPr>
              <w:t>16.9</w:t>
            </w:r>
          </w:p>
        </w:tc>
        <w:tc>
          <w:tcPr>
            <w:tcW w:w="902" w:type="dxa"/>
          </w:tcPr>
          <w:p w14:paraId="7F31A4BC" w14:textId="45883819" w:rsidR="00670CBF" w:rsidRDefault="004C7AF0" w:rsidP="00676DCA">
            <w:pPr>
              <w:rPr>
                <w:lang w:val="en-US"/>
              </w:rPr>
            </w:pPr>
            <w:r>
              <w:rPr>
                <w:lang w:val="en-US"/>
              </w:rPr>
              <w:t>4.0</w:t>
            </w:r>
          </w:p>
        </w:tc>
      </w:tr>
      <w:tr w:rsidR="004C7AF0" w14:paraId="3E0CEFC2" w14:textId="77777777" w:rsidTr="004C7AF0">
        <w:tc>
          <w:tcPr>
            <w:tcW w:w="927" w:type="dxa"/>
          </w:tcPr>
          <w:p w14:paraId="76E6F205" w14:textId="31F26F6D" w:rsidR="00670CBF" w:rsidRDefault="004C7AF0" w:rsidP="00676DCA">
            <w:pPr>
              <w:rPr>
                <w:lang w:val="en-US"/>
              </w:rPr>
            </w:pPr>
            <w:r>
              <w:rPr>
                <w:lang w:val="en-US"/>
              </w:rPr>
              <w:t>20</w:t>
            </w:r>
          </w:p>
        </w:tc>
        <w:tc>
          <w:tcPr>
            <w:tcW w:w="890" w:type="dxa"/>
          </w:tcPr>
          <w:p w14:paraId="14DF9138" w14:textId="0F2CD097" w:rsidR="00670CBF" w:rsidRDefault="004C7AF0" w:rsidP="00676DCA">
            <w:pPr>
              <w:rPr>
                <w:lang w:val="en-US"/>
              </w:rPr>
            </w:pPr>
            <w:r>
              <w:rPr>
                <w:lang w:val="en-US"/>
              </w:rPr>
              <w:t>15</w:t>
            </w:r>
          </w:p>
        </w:tc>
        <w:tc>
          <w:tcPr>
            <w:tcW w:w="1150" w:type="dxa"/>
          </w:tcPr>
          <w:p w14:paraId="5FD2DE4B" w14:textId="45D147B2" w:rsidR="00670CBF" w:rsidRDefault="004C7AF0" w:rsidP="00676DCA">
            <w:pPr>
              <w:rPr>
                <w:lang w:val="en-US"/>
              </w:rPr>
            </w:pPr>
            <w:r>
              <w:rPr>
                <w:lang w:val="en-US"/>
              </w:rPr>
              <w:t>QPSK</w:t>
            </w:r>
          </w:p>
        </w:tc>
        <w:tc>
          <w:tcPr>
            <w:tcW w:w="949" w:type="dxa"/>
          </w:tcPr>
          <w:p w14:paraId="37A6D1FE" w14:textId="015CDA12" w:rsidR="00670CBF" w:rsidRDefault="004C7AF0" w:rsidP="00676DCA">
            <w:pPr>
              <w:rPr>
                <w:lang w:val="en-US"/>
              </w:rPr>
            </w:pPr>
            <w:r>
              <w:rPr>
                <w:lang w:val="en-US"/>
              </w:rPr>
              <w:t>DFT-S</w:t>
            </w:r>
          </w:p>
        </w:tc>
        <w:tc>
          <w:tcPr>
            <w:tcW w:w="1116" w:type="dxa"/>
          </w:tcPr>
          <w:p w14:paraId="15D2C296" w14:textId="56A7EA15" w:rsidR="00670CBF" w:rsidRDefault="004C7AF0" w:rsidP="00676DCA">
            <w:pPr>
              <w:rPr>
                <w:lang w:val="en-US"/>
              </w:rPr>
            </w:pPr>
            <w:r>
              <w:rPr>
                <w:lang w:val="en-US"/>
              </w:rPr>
              <w:t>Full</w:t>
            </w:r>
          </w:p>
        </w:tc>
        <w:tc>
          <w:tcPr>
            <w:tcW w:w="905" w:type="dxa"/>
          </w:tcPr>
          <w:p w14:paraId="517FA8A4" w14:textId="4FB1C659" w:rsidR="00670CBF" w:rsidRDefault="004C7AF0" w:rsidP="00676DCA">
            <w:pPr>
              <w:rPr>
                <w:lang w:val="en-US"/>
              </w:rPr>
            </w:pPr>
            <w:r>
              <w:rPr>
                <w:lang w:val="en-US"/>
              </w:rPr>
              <w:t>18.7</w:t>
            </w:r>
          </w:p>
        </w:tc>
        <w:tc>
          <w:tcPr>
            <w:tcW w:w="922" w:type="dxa"/>
          </w:tcPr>
          <w:p w14:paraId="2975859A" w14:textId="519187E0" w:rsidR="00670CBF" w:rsidRDefault="004C7AF0" w:rsidP="00676DCA">
            <w:pPr>
              <w:rPr>
                <w:lang w:val="en-US"/>
              </w:rPr>
            </w:pPr>
            <w:r>
              <w:rPr>
                <w:lang w:val="en-US"/>
              </w:rPr>
              <w:t>18.8</w:t>
            </w:r>
          </w:p>
        </w:tc>
        <w:tc>
          <w:tcPr>
            <w:tcW w:w="930" w:type="dxa"/>
          </w:tcPr>
          <w:p w14:paraId="1C933F9C" w14:textId="407CD8D8" w:rsidR="00670CBF" w:rsidRDefault="004C7AF0" w:rsidP="00676DCA">
            <w:pPr>
              <w:rPr>
                <w:lang w:val="en-US"/>
              </w:rPr>
            </w:pPr>
            <w:r>
              <w:rPr>
                <w:lang w:val="en-US"/>
              </w:rPr>
              <w:t>19.5</w:t>
            </w:r>
          </w:p>
        </w:tc>
        <w:tc>
          <w:tcPr>
            <w:tcW w:w="930" w:type="dxa"/>
          </w:tcPr>
          <w:p w14:paraId="57FC1545" w14:textId="4AA1E7BF" w:rsidR="00670CBF" w:rsidRDefault="004C7AF0" w:rsidP="00676DCA">
            <w:pPr>
              <w:rPr>
                <w:lang w:val="en-US"/>
              </w:rPr>
            </w:pPr>
            <w:r>
              <w:rPr>
                <w:lang w:val="en-US"/>
              </w:rPr>
              <w:t>18.8</w:t>
            </w:r>
          </w:p>
        </w:tc>
        <w:tc>
          <w:tcPr>
            <w:tcW w:w="902" w:type="dxa"/>
          </w:tcPr>
          <w:p w14:paraId="7CC8CA7C" w14:textId="1F5BC83E" w:rsidR="00670CBF" w:rsidRDefault="004C7AF0" w:rsidP="00676DCA">
            <w:pPr>
              <w:rPr>
                <w:lang w:val="en-US"/>
              </w:rPr>
            </w:pPr>
            <w:r>
              <w:rPr>
                <w:lang w:val="en-US"/>
              </w:rPr>
              <w:t>1.3</w:t>
            </w:r>
          </w:p>
        </w:tc>
      </w:tr>
    </w:tbl>
    <w:p w14:paraId="17F86244" w14:textId="6A8FC1E5" w:rsidR="00670CBF" w:rsidRDefault="00670CBF" w:rsidP="00676DCA">
      <w:pPr>
        <w:rPr>
          <w:lang w:val="en-US"/>
        </w:rPr>
      </w:pPr>
    </w:p>
    <w:p w14:paraId="280E64F4" w14:textId="44991B8E" w:rsidR="00A173D8" w:rsidRDefault="00A173D8" w:rsidP="00676DCA">
      <w:pPr>
        <w:rPr>
          <w:lang w:val="en-US"/>
        </w:rPr>
      </w:pPr>
      <w:r>
        <w:rPr>
          <w:lang w:val="en-US"/>
        </w:rPr>
        <w:t xml:space="preserve">It can be seen that the maximum output power is always limited by EVM for these waveform from this PA.  However, if EVM is removed as a criterion, then for the first, second, and fourth waveforms, there is only about 0.1 dB difference in maximum output power as ACLR (27 dB) and SEM2 quickly become limiting.  For the third waveform without EVM, the difference is more significant at 0.9 dB.  It is also seen that even the most benign waveform (DFT-S-OFDM with full allocation) requires 1.3 dB </w:t>
      </w:r>
      <w:r w:rsidR="00806420">
        <w:rPr>
          <w:lang w:val="en-US"/>
        </w:rPr>
        <w:t xml:space="preserve">power backoff </w:t>
      </w:r>
      <w:r>
        <w:rPr>
          <w:lang w:val="en-US"/>
        </w:rPr>
        <w:t>which will be rounded to 1.5 dB MPR.  A fully allocated QPSK waveform for NR requires 1 dB MPR</w:t>
      </w:r>
      <w:r w:rsidR="00806420">
        <w:rPr>
          <w:lang w:val="en-US"/>
        </w:rPr>
        <w:t>, so the 1.5 dB shown here is not out-of-line.  However, it does mean that there is no 0 dB MPR waveform available for PC5.</w:t>
      </w:r>
    </w:p>
    <w:p w14:paraId="135482D7" w14:textId="64AE8EEE" w:rsidR="00806420" w:rsidRDefault="00806420" w:rsidP="00806420">
      <w:pPr>
        <w:pStyle w:val="Heading2"/>
        <w:rPr>
          <w:lang w:val="en-US"/>
        </w:rPr>
      </w:pPr>
      <w:r>
        <w:rPr>
          <w:lang w:val="en-US"/>
        </w:rPr>
        <w:t>Single carrier simulation result</w:t>
      </w:r>
    </w:p>
    <w:p w14:paraId="43261911" w14:textId="19465259" w:rsidR="00C6560E" w:rsidRDefault="00C6560E" w:rsidP="00676DCA">
      <w:pPr>
        <w:rPr>
          <w:lang w:val="en-US"/>
        </w:rPr>
      </w:pPr>
      <w:r>
        <w:rPr>
          <w:lang w:val="en-US"/>
        </w:rPr>
        <w:t>A more exhaustive simulation suite was run to derive an MPR table.  In addition to the baseline parameters described above, the following aspects were also simulated.</w:t>
      </w:r>
    </w:p>
    <w:p w14:paraId="39D1DF0C" w14:textId="2714F5F5" w:rsidR="00C6560E" w:rsidRDefault="00C6560E" w:rsidP="00676DCA">
      <w:pPr>
        <w:rPr>
          <w:lang w:val="en-US"/>
        </w:rPr>
      </w:pPr>
      <w:r>
        <w:rPr>
          <w:lang w:val="en-US"/>
        </w:rPr>
        <w:t>All possible allocations for interlaced waveforms were simulated initially.  However, it was found that the full allocation and interlace-0 allocation waveforms could bound the spread of MPR values.  Moreover, the spread of MPR values was not found to be significant to warrant further dissecting the allocation to identify waveforms with mid-point MPR.  Therefore, simulations were only run for these two waveforms recognizing also that eLAA MPR was also derived based on two similar waveforms.</w:t>
      </w:r>
    </w:p>
    <w:p w14:paraId="6A2C7BE3" w14:textId="4DB7DCC6" w:rsidR="00C6560E" w:rsidRDefault="0063314D" w:rsidP="00676DCA">
      <w:pPr>
        <w:rPr>
          <w:lang w:val="en-US"/>
        </w:rPr>
      </w:pPr>
      <w:r>
        <w:rPr>
          <w:lang w:val="en-US"/>
        </w:rPr>
        <w:t>Modulations simulated were QPSK, 16QAM, 64 QAM, and 256 QAM.</w:t>
      </w:r>
    </w:p>
    <w:p w14:paraId="1EAC8E70" w14:textId="30737DBA" w:rsidR="0063314D" w:rsidRDefault="0063314D" w:rsidP="00676DCA">
      <w:pPr>
        <w:rPr>
          <w:lang w:val="en-US"/>
        </w:rPr>
      </w:pPr>
      <w:r>
        <w:rPr>
          <w:lang w:val="en-US"/>
        </w:rPr>
        <w:t xml:space="preserve">Channel bandwidths simulated were 20 MHz, 40 MHz, 60 MHz, and 80 MHz.  Results for wideband operation with partial allocation of sub-bands </w:t>
      </w:r>
      <w:r w:rsidR="00065C27">
        <w:rPr>
          <w:lang w:val="en-US"/>
        </w:rPr>
        <w:t>are in the next section of this report</w:t>
      </w:r>
      <w:r>
        <w:rPr>
          <w:lang w:val="en-US"/>
        </w:rPr>
        <w:t>.</w:t>
      </w:r>
    </w:p>
    <w:p w14:paraId="36FE6AA1" w14:textId="68026363" w:rsidR="00EB1A5A" w:rsidRDefault="00EB1A5A" w:rsidP="00EB1A5A">
      <w:pPr>
        <w:pStyle w:val="Caption"/>
        <w:keepNext/>
        <w:jc w:val="center"/>
      </w:pPr>
      <w:r>
        <w:t xml:space="preserve">Table </w:t>
      </w:r>
      <w:r>
        <w:fldChar w:fldCharType="begin"/>
      </w:r>
      <w:r>
        <w:instrText xml:space="preserve"> SEQ Table \* ARABIC </w:instrText>
      </w:r>
      <w:r>
        <w:fldChar w:fldCharType="separate"/>
      </w:r>
      <w:r w:rsidR="00160586">
        <w:rPr>
          <w:noProof/>
        </w:rPr>
        <w:t>2</w:t>
      </w:r>
      <w:r>
        <w:fldChar w:fldCharType="end"/>
      </w:r>
      <w:r>
        <w:t>.  Simulation scenarios for all CBW/SCS</w:t>
      </w:r>
    </w:p>
    <w:tbl>
      <w:tblPr>
        <w:tblStyle w:val="TableGrid"/>
        <w:tblW w:w="0" w:type="auto"/>
        <w:jc w:val="center"/>
        <w:tblLayout w:type="fixed"/>
        <w:tblLook w:val="04A0" w:firstRow="1" w:lastRow="0" w:firstColumn="1" w:lastColumn="0" w:noHBand="0" w:noVBand="1"/>
      </w:tblPr>
      <w:tblGrid>
        <w:gridCol w:w="1075"/>
        <w:gridCol w:w="1169"/>
        <w:gridCol w:w="1081"/>
        <w:gridCol w:w="1440"/>
      </w:tblGrid>
      <w:tr w:rsidR="00EB1A5A" w14:paraId="4B0D3070" w14:textId="77777777" w:rsidTr="00EB1A5A">
        <w:trPr>
          <w:jc w:val="center"/>
        </w:trPr>
        <w:tc>
          <w:tcPr>
            <w:tcW w:w="1075" w:type="dxa"/>
          </w:tcPr>
          <w:p w14:paraId="457BA345" w14:textId="7F10A690" w:rsidR="00EB1A5A" w:rsidRDefault="00EB1A5A" w:rsidP="00EB1A5A">
            <w:pPr>
              <w:spacing w:after="0"/>
              <w:rPr>
                <w:lang w:val="en-US"/>
              </w:rPr>
            </w:pPr>
            <w:r>
              <w:rPr>
                <w:lang w:val="en-US"/>
              </w:rPr>
              <w:t>Scenario</w:t>
            </w:r>
          </w:p>
        </w:tc>
        <w:tc>
          <w:tcPr>
            <w:tcW w:w="1169" w:type="dxa"/>
          </w:tcPr>
          <w:p w14:paraId="3333552D" w14:textId="650159BA" w:rsidR="00EB1A5A" w:rsidRDefault="00EB1A5A" w:rsidP="00EB1A5A">
            <w:pPr>
              <w:spacing w:after="0"/>
              <w:rPr>
                <w:lang w:val="en-US"/>
              </w:rPr>
            </w:pPr>
            <w:r>
              <w:rPr>
                <w:lang w:val="en-US"/>
              </w:rPr>
              <w:t>Modulation</w:t>
            </w:r>
          </w:p>
        </w:tc>
        <w:tc>
          <w:tcPr>
            <w:tcW w:w="1081" w:type="dxa"/>
          </w:tcPr>
          <w:p w14:paraId="53576149" w14:textId="536BE066" w:rsidR="00EB1A5A" w:rsidRDefault="00EB1A5A" w:rsidP="00EB1A5A">
            <w:pPr>
              <w:spacing w:after="0"/>
              <w:rPr>
                <w:lang w:val="en-US"/>
              </w:rPr>
            </w:pPr>
            <w:r>
              <w:rPr>
                <w:lang w:val="en-US"/>
              </w:rPr>
              <w:t>DFT/CP</w:t>
            </w:r>
          </w:p>
        </w:tc>
        <w:tc>
          <w:tcPr>
            <w:tcW w:w="1440" w:type="dxa"/>
          </w:tcPr>
          <w:p w14:paraId="5A3C015D" w14:textId="4809B1EB" w:rsidR="00EB1A5A" w:rsidRDefault="00EB1A5A" w:rsidP="00EB1A5A">
            <w:pPr>
              <w:spacing w:after="0"/>
              <w:rPr>
                <w:lang w:val="en-US"/>
              </w:rPr>
            </w:pPr>
            <w:r>
              <w:rPr>
                <w:lang w:val="en-US"/>
              </w:rPr>
              <w:t>Allocation</w:t>
            </w:r>
          </w:p>
        </w:tc>
      </w:tr>
      <w:tr w:rsidR="00EB1A5A" w14:paraId="6C9139C8" w14:textId="77777777" w:rsidTr="00EB1A5A">
        <w:trPr>
          <w:jc w:val="center"/>
        </w:trPr>
        <w:tc>
          <w:tcPr>
            <w:tcW w:w="1075" w:type="dxa"/>
          </w:tcPr>
          <w:p w14:paraId="175297C0" w14:textId="64B8174E" w:rsidR="00EB1A5A" w:rsidRDefault="00EB1A5A" w:rsidP="00EB1A5A">
            <w:pPr>
              <w:spacing w:after="0"/>
              <w:rPr>
                <w:lang w:val="en-US"/>
              </w:rPr>
            </w:pPr>
            <w:r>
              <w:rPr>
                <w:lang w:val="en-US"/>
              </w:rPr>
              <w:t>1</w:t>
            </w:r>
          </w:p>
        </w:tc>
        <w:tc>
          <w:tcPr>
            <w:tcW w:w="1169" w:type="dxa"/>
          </w:tcPr>
          <w:p w14:paraId="15D16B54" w14:textId="77777777" w:rsidR="00EB1A5A" w:rsidRDefault="00EB1A5A" w:rsidP="00EB1A5A">
            <w:pPr>
              <w:spacing w:after="0"/>
              <w:rPr>
                <w:lang w:val="en-US"/>
              </w:rPr>
            </w:pPr>
            <w:r>
              <w:rPr>
                <w:lang w:val="en-US"/>
              </w:rPr>
              <w:t>QPSK</w:t>
            </w:r>
          </w:p>
        </w:tc>
        <w:tc>
          <w:tcPr>
            <w:tcW w:w="1081" w:type="dxa"/>
          </w:tcPr>
          <w:p w14:paraId="1E0F313C" w14:textId="77777777" w:rsidR="00EB1A5A" w:rsidRDefault="00EB1A5A" w:rsidP="00EB1A5A">
            <w:pPr>
              <w:spacing w:after="0"/>
              <w:rPr>
                <w:lang w:val="en-US"/>
              </w:rPr>
            </w:pPr>
            <w:r>
              <w:rPr>
                <w:lang w:val="en-US"/>
              </w:rPr>
              <w:t>CP</w:t>
            </w:r>
          </w:p>
        </w:tc>
        <w:tc>
          <w:tcPr>
            <w:tcW w:w="1440" w:type="dxa"/>
          </w:tcPr>
          <w:p w14:paraId="47E09BB8" w14:textId="77777777" w:rsidR="00EB1A5A" w:rsidRDefault="00EB1A5A" w:rsidP="00EB1A5A">
            <w:pPr>
              <w:spacing w:after="0"/>
              <w:rPr>
                <w:lang w:val="en-US"/>
              </w:rPr>
            </w:pPr>
            <w:r>
              <w:rPr>
                <w:lang w:val="en-US"/>
              </w:rPr>
              <w:t>Interlace_0</w:t>
            </w:r>
          </w:p>
        </w:tc>
      </w:tr>
      <w:tr w:rsidR="00EB1A5A" w14:paraId="2F8C28CE" w14:textId="77777777" w:rsidTr="00EB1A5A">
        <w:trPr>
          <w:jc w:val="center"/>
        </w:trPr>
        <w:tc>
          <w:tcPr>
            <w:tcW w:w="1075" w:type="dxa"/>
          </w:tcPr>
          <w:p w14:paraId="1A6299EE" w14:textId="0562F55D" w:rsidR="00EB1A5A" w:rsidRDefault="00EB1A5A" w:rsidP="00EB1A5A">
            <w:pPr>
              <w:spacing w:after="0"/>
              <w:rPr>
                <w:lang w:val="en-US"/>
              </w:rPr>
            </w:pPr>
            <w:r>
              <w:rPr>
                <w:lang w:val="en-US"/>
              </w:rPr>
              <w:t>2</w:t>
            </w:r>
          </w:p>
        </w:tc>
        <w:tc>
          <w:tcPr>
            <w:tcW w:w="1169" w:type="dxa"/>
          </w:tcPr>
          <w:p w14:paraId="55A75390" w14:textId="77777777" w:rsidR="00EB1A5A" w:rsidRDefault="00EB1A5A" w:rsidP="00EB1A5A">
            <w:pPr>
              <w:spacing w:after="0"/>
              <w:rPr>
                <w:lang w:val="en-US"/>
              </w:rPr>
            </w:pPr>
            <w:r>
              <w:rPr>
                <w:lang w:val="en-US"/>
              </w:rPr>
              <w:t>QPSK</w:t>
            </w:r>
          </w:p>
        </w:tc>
        <w:tc>
          <w:tcPr>
            <w:tcW w:w="1081" w:type="dxa"/>
          </w:tcPr>
          <w:p w14:paraId="0F3D94DB" w14:textId="77777777" w:rsidR="00EB1A5A" w:rsidRDefault="00EB1A5A" w:rsidP="00EB1A5A">
            <w:pPr>
              <w:spacing w:after="0"/>
              <w:rPr>
                <w:lang w:val="en-US"/>
              </w:rPr>
            </w:pPr>
            <w:r>
              <w:rPr>
                <w:lang w:val="en-US"/>
              </w:rPr>
              <w:t>DFT-S</w:t>
            </w:r>
          </w:p>
        </w:tc>
        <w:tc>
          <w:tcPr>
            <w:tcW w:w="1440" w:type="dxa"/>
          </w:tcPr>
          <w:p w14:paraId="48844B5B" w14:textId="77777777" w:rsidR="00EB1A5A" w:rsidRDefault="00EB1A5A" w:rsidP="00EB1A5A">
            <w:pPr>
              <w:spacing w:after="0"/>
              <w:rPr>
                <w:lang w:val="en-US"/>
              </w:rPr>
            </w:pPr>
            <w:r>
              <w:rPr>
                <w:lang w:val="en-US"/>
              </w:rPr>
              <w:t>Interlace_0</w:t>
            </w:r>
          </w:p>
        </w:tc>
      </w:tr>
      <w:tr w:rsidR="00EB1A5A" w14:paraId="283C400A" w14:textId="77777777" w:rsidTr="00EB1A5A">
        <w:trPr>
          <w:jc w:val="center"/>
        </w:trPr>
        <w:tc>
          <w:tcPr>
            <w:tcW w:w="1075" w:type="dxa"/>
          </w:tcPr>
          <w:p w14:paraId="2F0632F7" w14:textId="7CA18946" w:rsidR="00EB1A5A" w:rsidRDefault="00EB1A5A" w:rsidP="00EB1A5A">
            <w:pPr>
              <w:spacing w:after="0"/>
              <w:rPr>
                <w:lang w:val="en-US"/>
              </w:rPr>
            </w:pPr>
            <w:r>
              <w:rPr>
                <w:lang w:val="en-US"/>
              </w:rPr>
              <w:t>3</w:t>
            </w:r>
          </w:p>
        </w:tc>
        <w:tc>
          <w:tcPr>
            <w:tcW w:w="1169" w:type="dxa"/>
          </w:tcPr>
          <w:p w14:paraId="2D3A5BB7" w14:textId="77777777" w:rsidR="00EB1A5A" w:rsidRDefault="00EB1A5A" w:rsidP="00EB1A5A">
            <w:pPr>
              <w:spacing w:after="0"/>
              <w:rPr>
                <w:lang w:val="en-US"/>
              </w:rPr>
            </w:pPr>
            <w:r>
              <w:rPr>
                <w:lang w:val="en-US"/>
              </w:rPr>
              <w:t>QPSK</w:t>
            </w:r>
          </w:p>
        </w:tc>
        <w:tc>
          <w:tcPr>
            <w:tcW w:w="1081" w:type="dxa"/>
          </w:tcPr>
          <w:p w14:paraId="32DD51E0" w14:textId="77777777" w:rsidR="00EB1A5A" w:rsidRDefault="00EB1A5A" w:rsidP="00EB1A5A">
            <w:pPr>
              <w:spacing w:after="0"/>
              <w:rPr>
                <w:lang w:val="en-US"/>
              </w:rPr>
            </w:pPr>
            <w:r>
              <w:rPr>
                <w:lang w:val="en-US"/>
              </w:rPr>
              <w:t>CP</w:t>
            </w:r>
          </w:p>
        </w:tc>
        <w:tc>
          <w:tcPr>
            <w:tcW w:w="1440" w:type="dxa"/>
          </w:tcPr>
          <w:p w14:paraId="6F9AC268" w14:textId="77777777" w:rsidR="00EB1A5A" w:rsidRDefault="00EB1A5A" w:rsidP="00EB1A5A">
            <w:pPr>
              <w:spacing w:after="0"/>
              <w:rPr>
                <w:lang w:val="en-US"/>
              </w:rPr>
            </w:pPr>
            <w:r>
              <w:rPr>
                <w:lang w:val="en-US"/>
              </w:rPr>
              <w:t>Full</w:t>
            </w:r>
          </w:p>
        </w:tc>
      </w:tr>
      <w:tr w:rsidR="00EB1A5A" w14:paraId="7E52471D" w14:textId="77777777" w:rsidTr="00EB1A5A">
        <w:trPr>
          <w:jc w:val="center"/>
        </w:trPr>
        <w:tc>
          <w:tcPr>
            <w:tcW w:w="1075" w:type="dxa"/>
          </w:tcPr>
          <w:p w14:paraId="2A719534" w14:textId="5295FADF" w:rsidR="00EB1A5A" w:rsidRDefault="00EB1A5A" w:rsidP="00EB1A5A">
            <w:pPr>
              <w:spacing w:after="0"/>
              <w:rPr>
                <w:lang w:val="en-US"/>
              </w:rPr>
            </w:pPr>
            <w:r>
              <w:rPr>
                <w:lang w:val="en-US"/>
              </w:rPr>
              <w:t>4</w:t>
            </w:r>
          </w:p>
        </w:tc>
        <w:tc>
          <w:tcPr>
            <w:tcW w:w="1169" w:type="dxa"/>
          </w:tcPr>
          <w:p w14:paraId="57EDCE1C" w14:textId="77777777" w:rsidR="00EB1A5A" w:rsidRDefault="00EB1A5A" w:rsidP="00EB1A5A">
            <w:pPr>
              <w:spacing w:after="0"/>
              <w:rPr>
                <w:lang w:val="en-US"/>
              </w:rPr>
            </w:pPr>
            <w:r>
              <w:rPr>
                <w:lang w:val="en-US"/>
              </w:rPr>
              <w:t>QPSK</w:t>
            </w:r>
          </w:p>
        </w:tc>
        <w:tc>
          <w:tcPr>
            <w:tcW w:w="1081" w:type="dxa"/>
          </w:tcPr>
          <w:p w14:paraId="5908E768" w14:textId="77777777" w:rsidR="00EB1A5A" w:rsidRDefault="00EB1A5A" w:rsidP="00EB1A5A">
            <w:pPr>
              <w:spacing w:after="0"/>
              <w:rPr>
                <w:lang w:val="en-US"/>
              </w:rPr>
            </w:pPr>
            <w:r>
              <w:rPr>
                <w:lang w:val="en-US"/>
              </w:rPr>
              <w:t>DFT-S</w:t>
            </w:r>
          </w:p>
        </w:tc>
        <w:tc>
          <w:tcPr>
            <w:tcW w:w="1440" w:type="dxa"/>
          </w:tcPr>
          <w:p w14:paraId="45A25573" w14:textId="77777777" w:rsidR="00EB1A5A" w:rsidRDefault="00EB1A5A" w:rsidP="00EB1A5A">
            <w:pPr>
              <w:spacing w:after="0"/>
              <w:rPr>
                <w:lang w:val="en-US"/>
              </w:rPr>
            </w:pPr>
            <w:r>
              <w:rPr>
                <w:lang w:val="en-US"/>
              </w:rPr>
              <w:t>Full</w:t>
            </w:r>
          </w:p>
        </w:tc>
      </w:tr>
      <w:tr w:rsidR="00EB1A5A" w14:paraId="363A8C51" w14:textId="77777777" w:rsidTr="00EB1A5A">
        <w:trPr>
          <w:jc w:val="center"/>
        </w:trPr>
        <w:tc>
          <w:tcPr>
            <w:tcW w:w="1075" w:type="dxa"/>
          </w:tcPr>
          <w:p w14:paraId="2155998C" w14:textId="5EC62E60" w:rsidR="00EB1A5A" w:rsidRDefault="00EB1A5A" w:rsidP="00EB1A5A">
            <w:pPr>
              <w:spacing w:after="0"/>
              <w:rPr>
                <w:lang w:val="en-US"/>
              </w:rPr>
            </w:pPr>
            <w:r>
              <w:rPr>
                <w:lang w:val="en-US"/>
              </w:rPr>
              <w:t>5</w:t>
            </w:r>
          </w:p>
        </w:tc>
        <w:tc>
          <w:tcPr>
            <w:tcW w:w="1169" w:type="dxa"/>
          </w:tcPr>
          <w:p w14:paraId="6BF04954" w14:textId="68E6BF3B" w:rsidR="00EB1A5A" w:rsidRDefault="00EB1A5A" w:rsidP="00EB1A5A">
            <w:pPr>
              <w:spacing w:after="0"/>
              <w:rPr>
                <w:lang w:val="en-US"/>
              </w:rPr>
            </w:pPr>
            <w:r>
              <w:rPr>
                <w:lang w:val="en-US"/>
              </w:rPr>
              <w:t>16QAM</w:t>
            </w:r>
          </w:p>
        </w:tc>
        <w:tc>
          <w:tcPr>
            <w:tcW w:w="1081" w:type="dxa"/>
          </w:tcPr>
          <w:p w14:paraId="7C3A0191" w14:textId="3659A5C6" w:rsidR="00EB1A5A" w:rsidRDefault="00EB1A5A" w:rsidP="00EB1A5A">
            <w:pPr>
              <w:spacing w:after="0"/>
              <w:rPr>
                <w:lang w:val="en-US"/>
              </w:rPr>
            </w:pPr>
            <w:r>
              <w:rPr>
                <w:lang w:val="en-US"/>
              </w:rPr>
              <w:t>CP</w:t>
            </w:r>
          </w:p>
        </w:tc>
        <w:tc>
          <w:tcPr>
            <w:tcW w:w="1440" w:type="dxa"/>
          </w:tcPr>
          <w:p w14:paraId="585B00CD" w14:textId="7B9AEC22" w:rsidR="00EB1A5A" w:rsidRDefault="00EB1A5A" w:rsidP="00EB1A5A">
            <w:pPr>
              <w:spacing w:after="0"/>
              <w:rPr>
                <w:lang w:val="en-US"/>
              </w:rPr>
            </w:pPr>
            <w:r>
              <w:rPr>
                <w:lang w:val="en-US"/>
              </w:rPr>
              <w:t>Interlace_0</w:t>
            </w:r>
          </w:p>
        </w:tc>
      </w:tr>
      <w:tr w:rsidR="00EB1A5A" w14:paraId="25BC8A64" w14:textId="77777777" w:rsidTr="00EB1A5A">
        <w:trPr>
          <w:jc w:val="center"/>
        </w:trPr>
        <w:tc>
          <w:tcPr>
            <w:tcW w:w="1075" w:type="dxa"/>
          </w:tcPr>
          <w:p w14:paraId="7F25E314" w14:textId="73EE1242" w:rsidR="00EB1A5A" w:rsidRDefault="00EB1A5A" w:rsidP="00EB1A5A">
            <w:pPr>
              <w:spacing w:after="0"/>
              <w:rPr>
                <w:lang w:val="en-US"/>
              </w:rPr>
            </w:pPr>
            <w:r>
              <w:rPr>
                <w:lang w:val="en-US"/>
              </w:rPr>
              <w:t>6</w:t>
            </w:r>
          </w:p>
        </w:tc>
        <w:tc>
          <w:tcPr>
            <w:tcW w:w="1169" w:type="dxa"/>
          </w:tcPr>
          <w:p w14:paraId="6B85666E" w14:textId="665331BC" w:rsidR="00EB1A5A" w:rsidRDefault="00EB1A5A" w:rsidP="00EB1A5A">
            <w:pPr>
              <w:spacing w:after="0"/>
              <w:rPr>
                <w:lang w:val="en-US"/>
              </w:rPr>
            </w:pPr>
            <w:r>
              <w:rPr>
                <w:lang w:val="en-US"/>
              </w:rPr>
              <w:t>16QAM</w:t>
            </w:r>
          </w:p>
        </w:tc>
        <w:tc>
          <w:tcPr>
            <w:tcW w:w="1081" w:type="dxa"/>
          </w:tcPr>
          <w:p w14:paraId="77B78703" w14:textId="2839635D" w:rsidR="00EB1A5A" w:rsidRDefault="00EB1A5A" w:rsidP="00EB1A5A">
            <w:pPr>
              <w:spacing w:after="0"/>
              <w:rPr>
                <w:lang w:val="en-US"/>
              </w:rPr>
            </w:pPr>
            <w:r>
              <w:rPr>
                <w:lang w:val="en-US"/>
              </w:rPr>
              <w:t>DFT-S</w:t>
            </w:r>
          </w:p>
        </w:tc>
        <w:tc>
          <w:tcPr>
            <w:tcW w:w="1440" w:type="dxa"/>
          </w:tcPr>
          <w:p w14:paraId="56C3846F" w14:textId="0161DF1F" w:rsidR="00EB1A5A" w:rsidRDefault="00EB1A5A" w:rsidP="00EB1A5A">
            <w:pPr>
              <w:spacing w:after="0"/>
              <w:rPr>
                <w:lang w:val="en-US"/>
              </w:rPr>
            </w:pPr>
            <w:r>
              <w:rPr>
                <w:lang w:val="en-US"/>
              </w:rPr>
              <w:t>Interlace_0</w:t>
            </w:r>
          </w:p>
        </w:tc>
      </w:tr>
      <w:tr w:rsidR="00EB1A5A" w14:paraId="118A1D25" w14:textId="77777777" w:rsidTr="00EB1A5A">
        <w:trPr>
          <w:jc w:val="center"/>
        </w:trPr>
        <w:tc>
          <w:tcPr>
            <w:tcW w:w="1075" w:type="dxa"/>
          </w:tcPr>
          <w:p w14:paraId="4D15DFAA" w14:textId="0F3F51B6" w:rsidR="00EB1A5A" w:rsidRDefault="00EB1A5A" w:rsidP="00EB1A5A">
            <w:pPr>
              <w:spacing w:after="0"/>
              <w:rPr>
                <w:lang w:val="en-US"/>
              </w:rPr>
            </w:pPr>
            <w:r>
              <w:rPr>
                <w:lang w:val="en-US"/>
              </w:rPr>
              <w:t>7</w:t>
            </w:r>
          </w:p>
        </w:tc>
        <w:tc>
          <w:tcPr>
            <w:tcW w:w="1169" w:type="dxa"/>
          </w:tcPr>
          <w:p w14:paraId="5B326595" w14:textId="20A7DDA1" w:rsidR="00EB1A5A" w:rsidRDefault="00EB1A5A" w:rsidP="00EB1A5A">
            <w:pPr>
              <w:spacing w:after="0"/>
              <w:rPr>
                <w:lang w:val="en-US"/>
              </w:rPr>
            </w:pPr>
            <w:r>
              <w:rPr>
                <w:lang w:val="en-US"/>
              </w:rPr>
              <w:t>16QAM</w:t>
            </w:r>
          </w:p>
        </w:tc>
        <w:tc>
          <w:tcPr>
            <w:tcW w:w="1081" w:type="dxa"/>
          </w:tcPr>
          <w:p w14:paraId="376FE364" w14:textId="3CA5B6BC" w:rsidR="00EB1A5A" w:rsidRDefault="00EB1A5A" w:rsidP="00EB1A5A">
            <w:pPr>
              <w:spacing w:after="0"/>
              <w:rPr>
                <w:lang w:val="en-US"/>
              </w:rPr>
            </w:pPr>
            <w:r>
              <w:rPr>
                <w:lang w:val="en-US"/>
              </w:rPr>
              <w:t>CP</w:t>
            </w:r>
          </w:p>
        </w:tc>
        <w:tc>
          <w:tcPr>
            <w:tcW w:w="1440" w:type="dxa"/>
          </w:tcPr>
          <w:p w14:paraId="5A733A22" w14:textId="22B96B06" w:rsidR="00EB1A5A" w:rsidRDefault="00EB1A5A" w:rsidP="00EB1A5A">
            <w:pPr>
              <w:spacing w:after="0"/>
              <w:rPr>
                <w:lang w:val="en-US"/>
              </w:rPr>
            </w:pPr>
            <w:r>
              <w:rPr>
                <w:lang w:val="en-US"/>
              </w:rPr>
              <w:t>Full</w:t>
            </w:r>
          </w:p>
        </w:tc>
      </w:tr>
      <w:tr w:rsidR="00EB1A5A" w14:paraId="4915ADFE" w14:textId="77777777" w:rsidTr="00EB1A5A">
        <w:trPr>
          <w:jc w:val="center"/>
        </w:trPr>
        <w:tc>
          <w:tcPr>
            <w:tcW w:w="1075" w:type="dxa"/>
          </w:tcPr>
          <w:p w14:paraId="7A8CD267" w14:textId="0B2E5D9B" w:rsidR="00EB1A5A" w:rsidRDefault="00EB1A5A" w:rsidP="00EB1A5A">
            <w:pPr>
              <w:spacing w:after="0"/>
              <w:rPr>
                <w:lang w:val="en-US"/>
              </w:rPr>
            </w:pPr>
            <w:r>
              <w:rPr>
                <w:lang w:val="en-US"/>
              </w:rPr>
              <w:t>8</w:t>
            </w:r>
          </w:p>
        </w:tc>
        <w:tc>
          <w:tcPr>
            <w:tcW w:w="1169" w:type="dxa"/>
          </w:tcPr>
          <w:p w14:paraId="0770C1F1" w14:textId="62EE2547" w:rsidR="00EB1A5A" w:rsidRDefault="00EB1A5A" w:rsidP="00EB1A5A">
            <w:pPr>
              <w:spacing w:after="0"/>
              <w:rPr>
                <w:lang w:val="en-US"/>
              </w:rPr>
            </w:pPr>
            <w:r>
              <w:rPr>
                <w:lang w:val="en-US"/>
              </w:rPr>
              <w:t>16QAM</w:t>
            </w:r>
          </w:p>
        </w:tc>
        <w:tc>
          <w:tcPr>
            <w:tcW w:w="1081" w:type="dxa"/>
          </w:tcPr>
          <w:p w14:paraId="0BCCEC3B" w14:textId="3C601CDE" w:rsidR="00EB1A5A" w:rsidRDefault="00EB1A5A" w:rsidP="00EB1A5A">
            <w:pPr>
              <w:spacing w:after="0"/>
              <w:rPr>
                <w:lang w:val="en-US"/>
              </w:rPr>
            </w:pPr>
            <w:r>
              <w:rPr>
                <w:lang w:val="en-US"/>
              </w:rPr>
              <w:t>DFT-S</w:t>
            </w:r>
          </w:p>
        </w:tc>
        <w:tc>
          <w:tcPr>
            <w:tcW w:w="1440" w:type="dxa"/>
          </w:tcPr>
          <w:p w14:paraId="4F8F5751" w14:textId="3E4B98F3" w:rsidR="00EB1A5A" w:rsidRDefault="00EB1A5A" w:rsidP="00EB1A5A">
            <w:pPr>
              <w:spacing w:after="0"/>
              <w:rPr>
                <w:lang w:val="en-US"/>
              </w:rPr>
            </w:pPr>
            <w:r>
              <w:rPr>
                <w:lang w:val="en-US"/>
              </w:rPr>
              <w:t>Full</w:t>
            </w:r>
          </w:p>
        </w:tc>
      </w:tr>
      <w:tr w:rsidR="00EB1A5A" w14:paraId="30FBAFC0" w14:textId="77777777" w:rsidTr="00EB1A5A">
        <w:trPr>
          <w:jc w:val="center"/>
        </w:trPr>
        <w:tc>
          <w:tcPr>
            <w:tcW w:w="1075" w:type="dxa"/>
          </w:tcPr>
          <w:p w14:paraId="283BA6D4" w14:textId="0CC9B66A" w:rsidR="00EB1A5A" w:rsidRDefault="00EB1A5A" w:rsidP="00EB1A5A">
            <w:pPr>
              <w:spacing w:after="0"/>
              <w:rPr>
                <w:lang w:val="en-US"/>
              </w:rPr>
            </w:pPr>
            <w:r>
              <w:rPr>
                <w:lang w:val="en-US"/>
              </w:rPr>
              <w:t>9</w:t>
            </w:r>
          </w:p>
        </w:tc>
        <w:tc>
          <w:tcPr>
            <w:tcW w:w="1169" w:type="dxa"/>
          </w:tcPr>
          <w:p w14:paraId="137BD3AF" w14:textId="1C4B2C4A" w:rsidR="00EB1A5A" w:rsidRDefault="00EB1A5A" w:rsidP="00EB1A5A">
            <w:pPr>
              <w:spacing w:after="0"/>
              <w:rPr>
                <w:lang w:val="en-US"/>
              </w:rPr>
            </w:pPr>
            <w:r>
              <w:rPr>
                <w:lang w:val="en-US"/>
              </w:rPr>
              <w:t>64QAM</w:t>
            </w:r>
          </w:p>
        </w:tc>
        <w:tc>
          <w:tcPr>
            <w:tcW w:w="1081" w:type="dxa"/>
          </w:tcPr>
          <w:p w14:paraId="10748AB0" w14:textId="60F1C37B" w:rsidR="00EB1A5A" w:rsidRDefault="00EB1A5A" w:rsidP="00EB1A5A">
            <w:pPr>
              <w:spacing w:after="0"/>
              <w:rPr>
                <w:lang w:val="en-US"/>
              </w:rPr>
            </w:pPr>
            <w:r>
              <w:rPr>
                <w:lang w:val="en-US"/>
              </w:rPr>
              <w:t>CP</w:t>
            </w:r>
          </w:p>
        </w:tc>
        <w:tc>
          <w:tcPr>
            <w:tcW w:w="1440" w:type="dxa"/>
          </w:tcPr>
          <w:p w14:paraId="61F9388F" w14:textId="3F4AD854" w:rsidR="00EB1A5A" w:rsidRDefault="00EB1A5A" w:rsidP="00EB1A5A">
            <w:pPr>
              <w:spacing w:after="0"/>
              <w:rPr>
                <w:lang w:val="en-US"/>
              </w:rPr>
            </w:pPr>
            <w:r>
              <w:rPr>
                <w:lang w:val="en-US"/>
              </w:rPr>
              <w:t>Interlace_0</w:t>
            </w:r>
          </w:p>
        </w:tc>
      </w:tr>
      <w:tr w:rsidR="00EB1A5A" w14:paraId="220BC5F5" w14:textId="77777777" w:rsidTr="00EB1A5A">
        <w:trPr>
          <w:jc w:val="center"/>
        </w:trPr>
        <w:tc>
          <w:tcPr>
            <w:tcW w:w="1075" w:type="dxa"/>
          </w:tcPr>
          <w:p w14:paraId="42921E82" w14:textId="71BE643C" w:rsidR="00EB1A5A" w:rsidRDefault="00EB1A5A" w:rsidP="00EB1A5A">
            <w:pPr>
              <w:spacing w:after="0"/>
              <w:rPr>
                <w:lang w:val="en-US"/>
              </w:rPr>
            </w:pPr>
            <w:r>
              <w:rPr>
                <w:lang w:val="en-US"/>
              </w:rPr>
              <w:t>10</w:t>
            </w:r>
          </w:p>
        </w:tc>
        <w:tc>
          <w:tcPr>
            <w:tcW w:w="1169" w:type="dxa"/>
          </w:tcPr>
          <w:p w14:paraId="7AA93F2F" w14:textId="19620753" w:rsidR="00EB1A5A" w:rsidRDefault="00EB1A5A" w:rsidP="00EB1A5A">
            <w:pPr>
              <w:spacing w:after="0"/>
              <w:rPr>
                <w:lang w:val="en-US"/>
              </w:rPr>
            </w:pPr>
            <w:r>
              <w:rPr>
                <w:lang w:val="en-US"/>
              </w:rPr>
              <w:t>64QAM</w:t>
            </w:r>
          </w:p>
        </w:tc>
        <w:tc>
          <w:tcPr>
            <w:tcW w:w="1081" w:type="dxa"/>
          </w:tcPr>
          <w:p w14:paraId="49E9E5BC" w14:textId="35E530C2" w:rsidR="00EB1A5A" w:rsidRDefault="00EB1A5A" w:rsidP="00EB1A5A">
            <w:pPr>
              <w:spacing w:after="0"/>
              <w:rPr>
                <w:lang w:val="en-US"/>
              </w:rPr>
            </w:pPr>
            <w:r>
              <w:rPr>
                <w:lang w:val="en-US"/>
              </w:rPr>
              <w:t>DFT-S</w:t>
            </w:r>
          </w:p>
        </w:tc>
        <w:tc>
          <w:tcPr>
            <w:tcW w:w="1440" w:type="dxa"/>
          </w:tcPr>
          <w:p w14:paraId="2D1F3A49" w14:textId="3559DDF1" w:rsidR="00EB1A5A" w:rsidRDefault="00EB1A5A" w:rsidP="00EB1A5A">
            <w:pPr>
              <w:spacing w:after="0"/>
              <w:rPr>
                <w:lang w:val="en-US"/>
              </w:rPr>
            </w:pPr>
            <w:r>
              <w:rPr>
                <w:lang w:val="en-US"/>
              </w:rPr>
              <w:t>Interlace_0</w:t>
            </w:r>
          </w:p>
        </w:tc>
      </w:tr>
      <w:tr w:rsidR="00EB1A5A" w14:paraId="2B426127" w14:textId="77777777" w:rsidTr="00EB1A5A">
        <w:trPr>
          <w:jc w:val="center"/>
        </w:trPr>
        <w:tc>
          <w:tcPr>
            <w:tcW w:w="1075" w:type="dxa"/>
          </w:tcPr>
          <w:p w14:paraId="38B60DC3" w14:textId="2E093307" w:rsidR="00EB1A5A" w:rsidRDefault="00EB1A5A" w:rsidP="00EB1A5A">
            <w:pPr>
              <w:spacing w:after="0"/>
              <w:rPr>
                <w:lang w:val="en-US"/>
              </w:rPr>
            </w:pPr>
            <w:r>
              <w:rPr>
                <w:lang w:val="en-US"/>
              </w:rPr>
              <w:t>11</w:t>
            </w:r>
          </w:p>
        </w:tc>
        <w:tc>
          <w:tcPr>
            <w:tcW w:w="1169" w:type="dxa"/>
          </w:tcPr>
          <w:p w14:paraId="3B3ACFCD" w14:textId="60BFCA0D" w:rsidR="00EB1A5A" w:rsidRDefault="00EB1A5A" w:rsidP="00EB1A5A">
            <w:pPr>
              <w:spacing w:after="0"/>
              <w:rPr>
                <w:lang w:val="en-US"/>
              </w:rPr>
            </w:pPr>
            <w:r>
              <w:rPr>
                <w:lang w:val="en-US"/>
              </w:rPr>
              <w:t>64QAM</w:t>
            </w:r>
          </w:p>
        </w:tc>
        <w:tc>
          <w:tcPr>
            <w:tcW w:w="1081" w:type="dxa"/>
          </w:tcPr>
          <w:p w14:paraId="5A42BCC5" w14:textId="348C4B9C" w:rsidR="00EB1A5A" w:rsidRDefault="00EB1A5A" w:rsidP="00EB1A5A">
            <w:pPr>
              <w:spacing w:after="0"/>
              <w:rPr>
                <w:lang w:val="en-US"/>
              </w:rPr>
            </w:pPr>
            <w:r>
              <w:rPr>
                <w:lang w:val="en-US"/>
              </w:rPr>
              <w:t>CP</w:t>
            </w:r>
          </w:p>
        </w:tc>
        <w:tc>
          <w:tcPr>
            <w:tcW w:w="1440" w:type="dxa"/>
          </w:tcPr>
          <w:p w14:paraId="4D50AE7A" w14:textId="53A42EB5" w:rsidR="00EB1A5A" w:rsidRDefault="00EB1A5A" w:rsidP="00EB1A5A">
            <w:pPr>
              <w:spacing w:after="0"/>
              <w:rPr>
                <w:lang w:val="en-US"/>
              </w:rPr>
            </w:pPr>
            <w:r>
              <w:rPr>
                <w:lang w:val="en-US"/>
              </w:rPr>
              <w:t>Full</w:t>
            </w:r>
          </w:p>
        </w:tc>
      </w:tr>
      <w:tr w:rsidR="00EB1A5A" w14:paraId="67530BBC" w14:textId="77777777" w:rsidTr="00EB1A5A">
        <w:trPr>
          <w:jc w:val="center"/>
        </w:trPr>
        <w:tc>
          <w:tcPr>
            <w:tcW w:w="1075" w:type="dxa"/>
          </w:tcPr>
          <w:p w14:paraId="2C95DF0C" w14:textId="7954DAFD" w:rsidR="00EB1A5A" w:rsidRDefault="00EB1A5A" w:rsidP="00EB1A5A">
            <w:pPr>
              <w:spacing w:after="0"/>
              <w:rPr>
                <w:lang w:val="en-US"/>
              </w:rPr>
            </w:pPr>
            <w:r>
              <w:rPr>
                <w:lang w:val="en-US"/>
              </w:rPr>
              <w:t>12</w:t>
            </w:r>
          </w:p>
        </w:tc>
        <w:tc>
          <w:tcPr>
            <w:tcW w:w="1169" w:type="dxa"/>
          </w:tcPr>
          <w:p w14:paraId="0C9AACF3" w14:textId="38B738D4" w:rsidR="00EB1A5A" w:rsidRDefault="00EB1A5A" w:rsidP="00EB1A5A">
            <w:pPr>
              <w:spacing w:after="0"/>
              <w:rPr>
                <w:lang w:val="en-US"/>
              </w:rPr>
            </w:pPr>
            <w:r>
              <w:rPr>
                <w:lang w:val="en-US"/>
              </w:rPr>
              <w:t>64QAM</w:t>
            </w:r>
          </w:p>
        </w:tc>
        <w:tc>
          <w:tcPr>
            <w:tcW w:w="1081" w:type="dxa"/>
          </w:tcPr>
          <w:p w14:paraId="24E994BC" w14:textId="053D5DF1" w:rsidR="00EB1A5A" w:rsidRDefault="00EB1A5A" w:rsidP="00EB1A5A">
            <w:pPr>
              <w:spacing w:after="0"/>
              <w:rPr>
                <w:lang w:val="en-US"/>
              </w:rPr>
            </w:pPr>
            <w:r>
              <w:rPr>
                <w:lang w:val="en-US"/>
              </w:rPr>
              <w:t>DFT-S</w:t>
            </w:r>
          </w:p>
        </w:tc>
        <w:tc>
          <w:tcPr>
            <w:tcW w:w="1440" w:type="dxa"/>
          </w:tcPr>
          <w:p w14:paraId="2FFBBB74" w14:textId="5CA0AC85" w:rsidR="00EB1A5A" w:rsidRDefault="00EB1A5A" w:rsidP="00EB1A5A">
            <w:pPr>
              <w:spacing w:after="0"/>
              <w:rPr>
                <w:lang w:val="en-US"/>
              </w:rPr>
            </w:pPr>
            <w:r>
              <w:rPr>
                <w:lang w:val="en-US"/>
              </w:rPr>
              <w:t>Full</w:t>
            </w:r>
          </w:p>
        </w:tc>
      </w:tr>
      <w:tr w:rsidR="00EB1A5A" w14:paraId="1BF21764" w14:textId="77777777" w:rsidTr="00EB1A5A">
        <w:trPr>
          <w:jc w:val="center"/>
        </w:trPr>
        <w:tc>
          <w:tcPr>
            <w:tcW w:w="1075" w:type="dxa"/>
          </w:tcPr>
          <w:p w14:paraId="77F606C8" w14:textId="1AD1AB38" w:rsidR="00EB1A5A" w:rsidRDefault="00EB1A5A" w:rsidP="00EB1A5A">
            <w:pPr>
              <w:spacing w:after="0"/>
              <w:rPr>
                <w:lang w:val="en-US"/>
              </w:rPr>
            </w:pPr>
            <w:r>
              <w:rPr>
                <w:lang w:val="en-US"/>
              </w:rPr>
              <w:t>13</w:t>
            </w:r>
          </w:p>
        </w:tc>
        <w:tc>
          <w:tcPr>
            <w:tcW w:w="1169" w:type="dxa"/>
          </w:tcPr>
          <w:p w14:paraId="346F1E8B" w14:textId="5A766978" w:rsidR="00EB1A5A" w:rsidRDefault="00EB1A5A" w:rsidP="00EB1A5A">
            <w:pPr>
              <w:spacing w:after="0"/>
              <w:rPr>
                <w:lang w:val="en-US"/>
              </w:rPr>
            </w:pPr>
            <w:r>
              <w:rPr>
                <w:lang w:val="en-US"/>
              </w:rPr>
              <w:t>256QAM</w:t>
            </w:r>
          </w:p>
        </w:tc>
        <w:tc>
          <w:tcPr>
            <w:tcW w:w="1081" w:type="dxa"/>
          </w:tcPr>
          <w:p w14:paraId="25F385F3" w14:textId="238B79B7" w:rsidR="00EB1A5A" w:rsidRDefault="00EB1A5A" w:rsidP="00EB1A5A">
            <w:pPr>
              <w:spacing w:after="0"/>
              <w:rPr>
                <w:lang w:val="en-US"/>
              </w:rPr>
            </w:pPr>
            <w:r>
              <w:rPr>
                <w:lang w:val="en-US"/>
              </w:rPr>
              <w:t>CP</w:t>
            </w:r>
          </w:p>
        </w:tc>
        <w:tc>
          <w:tcPr>
            <w:tcW w:w="1440" w:type="dxa"/>
          </w:tcPr>
          <w:p w14:paraId="0A6691C0" w14:textId="7801848E" w:rsidR="00EB1A5A" w:rsidRDefault="00EB1A5A" w:rsidP="00EB1A5A">
            <w:pPr>
              <w:spacing w:after="0"/>
              <w:rPr>
                <w:lang w:val="en-US"/>
              </w:rPr>
            </w:pPr>
            <w:r>
              <w:rPr>
                <w:lang w:val="en-US"/>
              </w:rPr>
              <w:t>Interlace_0</w:t>
            </w:r>
          </w:p>
        </w:tc>
      </w:tr>
      <w:tr w:rsidR="00EB1A5A" w14:paraId="46F03139" w14:textId="77777777" w:rsidTr="00EB1A5A">
        <w:trPr>
          <w:jc w:val="center"/>
        </w:trPr>
        <w:tc>
          <w:tcPr>
            <w:tcW w:w="1075" w:type="dxa"/>
          </w:tcPr>
          <w:p w14:paraId="31782A5A" w14:textId="014C1168" w:rsidR="00EB1A5A" w:rsidRDefault="00EB1A5A" w:rsidP="00EB1A5A">
            <w:pPr>
              <w:spacing w:after="0"/>
              <w:rPr>
                <w:lang w:val="en-US"/>
              </w:rPr>
            </w:pPr>
            <w:r>
              <w:rPr>
                <w:lang w:val="en-US"/>
              </w:rPr>
              <w:t>14</w:t>
            </w:r>
          </w:p>
        </w:tc>
        <w:tc>
          <w:tcPr>
            <w:tcW w:w="1169" w:type="dxa"/>
          </w:tcPr>
          <w:p w14:paraId="69FD7C0F" w14:textId="5005FE1E" w:rsidR="00EB1A5A" w:rsidRDefault="00EB1A5A" w:rsidP="00EB1A5A">
            <w:pPr>
              <w:spacing w:after="0"/>
              <w:rPr>
                <w:lang w:val="en-US"/>
              </w:rPr>
            </w:pPr>
            <w:r>
              <w:rPr>
                <w:lang w:val="en-US"/>
              </w:rPr>
              <w:t>256QAM</w:t>
            </w:r>
          </w:p>
        </w:tc>
        <w:tc>
          <w:tcPr>
            <w:tcW w:w="1081" w:type="dxa"/>
          </w:tcPr>
          <w:p w14:paraId="3C8D4296" w14:textId="38C91D33" w:rsidR="00EB1A5A" w:rsidRDefault="00EB1A5A" w:rsidP="00EB1A5A">
            <w:pPr>
              <w:spacing w:after="0"/>
              <w:rPr>
                <w:lang w:val="en-US"/>
              </w:rPr>
            </w:pPr>
            <w:r>
              <w:rPr>
                <w:lang w:val="en-US"/>
              </w:rPr>
              <w:t>DFT-S</w:t>
            </w:r>
          </w:p>
        </w:tc>
        <w:tc>
          <w:tcPr>
            <w:tcW w:w="1440" w:type="dxa"/>
          </w:tcPr>
          <w:p w14:paraId="124046FE" w14:textId="6D472695" w:rsidR="00EB1A5A" w:rsidRDefault="00EB1A5A" w:rsidP="00EB1A5A">
            <w:pPr>
              <w:spacing w:after="0"/>
              <w:rPr>
                <w:lang w:val="en-US"/>
              </w:rPr>
            </w:pPr>
            <w:r>
              <w:rPr>
                <w:lang w:val="en-US"/>
              </w:rPr>
              <w:t>Interlace_0</w:t>
            </w:r>
          </w:p>
        </w:tc>
      </w:tr>
      <w:tr w:rsidR="00EB1A5A" w14:paraId="03F72F6A" w14:textId="77777777" w:rsidTr="00EB1A5A">
        <w:trPr>
          <w:jc w:val="center"/>
        </w:trPr>
        <w:tc>
          <w:tcPr>
            <w:tcW w:w="1075" w:type="dxa"/>
          </w:tcPr>
          <w:p w14:paraId="079D4555" w14:textId="02825EC7" w:rsidR="00EB1A5A" w:rsidRDefault="00EB1A5A" w:rsidP="00EB1A5A">
            <w:pPr>
              <w:spacing w:after="0"/>
              <w:rPr>
                <w:lang w:val="en-US"/>
              </w:rPr>
            </w:pPr>
            <w:r>
              <w:rPr>
                <w:lang w:val="en-US"/>
              </w:rPr>
              <w:t>15</w:t>
            </w:r>
          </w:p>
        </w:tc>
        <w:tc>
          <w:tcPr>
            <w:tcW w:w="1169" w:type="dxa"/>
          </w:tcPr>
          <w:p w14:paraId="37797764" w14:textId="10F2B5BE" w:rsidR="00EB1A5A" w:rsidRDefault="00EB1A5A" w:rsidP="00EB1A5A">
            <w:pPr>
              <w:spacing w:after="0"/>
              <w:rPr>
                <w:lang w:val="en-US"/>
              </w:rPr>
            </w:pPr>
            <w:r>
              <w:rPr>
                <w:lang w:val="en-US"/>
              </w:rPr>
              <w:t>256QAM</w:t>
            </w:r>
          </w:p>
        </w:tc>
        <w:tc>
          <w:tcPr>
            <w:tcW w:w="1081" w:type="dxa"/>
          </w:tcPr>
          <w:p w14:paraId="49E602EE" w14:textId="1671FE74" w:rsidR="00EB1A5A" w:rsidRDefault="00EB1A5A" w:rsidP="00EB1A5A">
            <w:pPr>
              <w:spacing w:after="0"/>
              <w:rPr>
                <w:lang w:val="en-US"/>
              </w:rPr>
            </w:pPr>
            <w:r>
              <w:rPr>
                <w:lang w:val="en-US"/>
              </w:rPr>
              <w:t>CP</w:t>
            </w:r>
          </w:p>
        </w:tc>
        <w:tc>
          <w:tcPr>
            <w:tcW w:w="1440" w:type="dxa"/>
          </w:tcPr>
          <w:p w14:paraId="180B48DE" w14:textId="5DA00AA7" w:rsidR="00EB1A5A" w:rsidRDefault="00EB1A5A" w:rsidP="00EB1A5A">
            <w:pPr>
              <w:spacing w:after="0"/>
              <w:rPr>
                <w:lang w:val="en-US"/>
              </w:rPr>
            </w:pPr>
            <w:r>
              <w:rPr>
                <w:lang w:val="en-US"/>
              </w:rPr>
              <w:t>Full</w:t>
            </w:r>
          </w:p>
        </w:tc>
      </w:tr>
      <w:tr w:rsidR="00EB1A5A" w14:paraId="2BF9838C" w14:textId="77777777" w:rsidTr="00EB1A5A">
        <w:trPr>
          <w:jc w:val="center"/>
        </w:trPr>
        <w:tc>
          <w:tcPr>
            <w:tcW w:w="1075" w:type="dxa"/>
          </w:tcPr>
          <w:p w14:paraId="3CE2A2EA" w14:textId="2061F5AB" w:rsidR="00EB1A5A" w:rsidRDefault="00EB1A5A" w:rsidP="00EB1A5A">
            <w:pPr>
              <w:spacing w:after="0"/>
              <w:rPr>
                <w:lang w:val="en-US"/>
              </w:rPr>
            </w:pPr>
            <w:r>
              <w:rPr>
                <w:lang w:val="en-US"/>
              </w:rPr>
              <w:t>16</w:t>
            </w:r>
          </w:p>
        </w:tc>
        <w:tc>
          <w:tcPr>
            <w:tcW w:w="1169" w:type="dxa"/>
          </w:tcPr>
          <w:p w14:paraId="5D90C7B1" w14:textId="4A3302A1" w:rsidR="00EB1A5A" w:rsidRDefault="00EB1A5A" w:rsidP="00EB1A5A">
            <w:pPr>
              <w:spacing w:after="0"/>
              <w:rPr>
                <w:lang w:val="en-US"/>
              </w:rPr>
            </w:pPr>
            <w:r>
              <w:rPr>
                <w:lang w:val="en-US"/>
              </w:rPr>
              <w:t>256QAM</w:t>
            </w:r>
          </w:p>
        </w:tc>
        <w:tc>
          <w:tcPr>
            <w:tcW w:w="1081" w:type="dxa"/>
          </w:tcPr>
          <w:p w14:paraId="1649C598" w14:textId="2E3B6236" w:rsidR="00EB1A5A" w:rsidRDefault="00EB1A5A" w:rsidP="00EB1A5A">
            <w:pPr>
              <w:spacing w:after="0"/>
              <w:rPr>
                <w:lang w:val="en-US"/>
              </w:rPr>
            </w:pPr>
            <w:r>
              <w:rPr>
                <w:lang w:val="en-US"/>
              </w:rPr>
              <w:t>DFT-S</w:t>
            </w:r>
          </w:p>
        </w:tc>
        <w:tc>
          <w:tcPr>
            <w:tcW w:w="1440" w:type="dxa"/>
          </w:tcPr>
          <w:p w14:paraId="272E081A" w14:textId="5FC5917E" w:rsidR="00EB1A5A" w:rsidRDefault="00EB1A5A" w:rsidP="00EB1A5A">
            <w:pPr>
              <w:spacing w:after="0"/>
              <w:rPr>
                <w:lang w:val="en-US"/>
              </w:rPr>
            </w:pPr>
            <w:r>
              <w:rPr>
                <w:lang w:val="en-US"/>
              </w:rPr>
              <w:t>Full</w:t>
            </w:r>
          </w:p>
        </w:tc>
      </w:tr>
    </w:tbl>
    <w:p w14:paraId="52CF82C7" w14:textId="77777777" w:rsidR="00EB1A5A" w:rsidRDefault="00EB1A5A" w:rsidP="00676DCA">
      <w:pPr>
        <w:rPr>
          <w:lang w:val="en-US"/>
        </w:rPr>
      </w:pPr>
    </w:p>
    <w:p w14:paraId="643CBE8E" w14:textId="77777777" w:rsidR="00EB1A5A" w:rsidRDefault="00EB1A5A" w:rsidP="00EB1A5A">
      <w:pPr>
        <w:keepNext/>
        <w:jc w:val="center"/>
      </w:pPr>
      <w:r>
        <w:rPr>
          <w:noProof/>
          <w:lang w:val="en-US"/>
        </w:rPr>
        <w:lastRenderedPageBreak/>
        <w:drawing>
          <wp:inline distT="0" distB="0" distL="0" distR="0" wp14:anchorId="1B3F7673" wp14:editId="5484D67E">
            <wp:extent cx="4275455" cy="328179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76493" cy="3282590"/>
                    </a:xfrm>
                    <a:prstGeom prst="rect">
                      <a:avLst/>
                    </a:prstGeom>
                    <a:noFill/>
                  </pic:spPr>
                </pic:pic>
              </a:graphicData>
            </a:graphic>
          </wp:inline>
        </w:drawing>
      </w:r>
    </w:p>
    <w:p w14:paraId="46664ECC" w14:textId="616D2101" w:rsidR="00EB1A5A" w:rsidRDefault="00EB1A5A" w:rsidP="00EB1A5A">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MPR simulation results and proposal</w:t>
      </w:r>
    </w:p>
    <w:p w14:paraId="6D912420" w14:textId="77777777" w:rsidR="00EB1A5A" w:rsidRDefault="00EB1A5A" w:rsidP="00676DCA">
      <w:pPr>
        <w:rPr>
          <w:lang w:val="en-US"/>
        </w:rPr>
      </w:pPr>
    </w:p>
    <w:p w14:paraId="54F22544" w14:textId="00D54F45" w:rsidR="00BD47D5" w:rsidRDefault="00EB1A5A" w:rsidP="00676DCA">
      <w:pPr>
        <w:rPr>
          <w:lang w:val="en-US"/>
        </w:rPr>
      </w:pPr>
      <w:r>
        <w:rPr>
          <w:lang w:val="en-US"/>
        </w:rPr>
        <w:t xml:space="preserve">Simulation scenarios are listed in Table 2 with MPR simulation results shown in Figure 1.  In the figure, the MPR required to meet all emission requirements is shown for each simulation scenario.  </w:t>
      </w:r>
      <w:r w:rsidR="00BD47D5">
        <w:rPr>
          <w:lang w:val="en-US"/>
        </w:rPr>
        <w:t xml:space="preserve">Different channel bandwidths and SCS are overlaid on top of each other; from the overlaid curves it can be seen that the performance is nearly agnostic to channel bandwidth and SCS.  </w:t>
      </w:r>
      <w:r w:rsidR="008079BC">
        <w:rPr>
          <w:lang w:val="en-US"/>
        </w:rPr>
        <w:t xml:space="preserve">This is due to the observation that the MPR is mostly dominated by EVM which is insensitive to channel bandwidth and SCS.  </w:t>
      </w:r>
      <w:r w:rsidR="00BD47D5">
        <w:rPr>
          <w:lang w:val="en-US"/>
        </w:rPr>
        <w:t>Based on these results, an MPR table can be constructed.</w:t>
      </w:r>
    </w:p>
    <w:p w14:paraId="541FF201" w14:textId="43820FA9" w:rsidR="00BD47D5" w:rsidRDefault="00BD47D5" w:rsidP="00676DCA">
      <w:pPr>
        <w:rPr>
          <w:lang w:val="en-US"/>
        </w:rPr>
      </w:pPr>
      <w:r>
        <w:rPr>
          <w:lang w:val="en-US"/>
        </w:rPr>
        <w:t xml:space="preserve">The approach </w:t>
      </w:r>
      <w:r w:rsidR="0094026E">
        <w:rPr>
          <w:lang w:val="en-US"/>
        </w:rPr>
        <w:t xml:space="preserve">used in this contribution </w:t>
      </w:r>
      <w:r>
        <w:rPr>
          <w:lang w:val="en-US"/>
        </w:rPr>
        <w:t xml:space="preserve">to building the MPR table is to define a baseline MPR </w:t>
      </w:r>
      <w:r w:rsidR="0094026E">
        <w:rPr>
          <w:lang w:val="en-US"/>
        </w:rPr>
        <w:t>with</w:t>
      </w:r>
      <w:r>
        <w:rPr>
          <w:lang w:val="en-US"/>
        </w:rPr>
        <w:t xml:space="preserve"> offsets for more </w:t>
      </w:r>
      <w:r w:rsidR="0094026E">
        <w:rPr>
          <w:lang w:val="en-US"/>
        </w:rPr>
        <w:t>challenging waveform attributes.</w:t>
      </w:r>
      <w:r w:rsidR="00160586">
        <w:rPr>
          <w:lang w:val="en-US"/>
        </w:rPr>
        <w:t xml:space="preserve">  All values are </w:t>
      </w:r>
      <w:r w:rsidR="008079BC">
        <w:rPr>
          <w:lang w:val="en-US"/>
        </w:rPr>
        <w:t>specified with</w:t>
      </w:r>
      <w:r w:rsidR="00160586">
        <w:rPr>
          <w:lang w:val="en-US"/>
        </w:rPr>
        <w:t xml:space="preserve"> 0.5 dB resolution.</w:t>
      </w:r>
    </w:p>
    <w:p w14:paraId="79A67BC9" w14:textId="0475332F" w:rsidR="00160586" w:rsidRDefault="00160586" w:rsidP="00160586">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Proposed MPR table for single carrier PC5 NR-U</w:t>
      </w:r>
    </w:p>
    <w:tbl>
      <w:tblPr>
        <w:tblStyle w:val="TableGrid"/>
        <w:tblW w:w="0" w:type="auto"/>
        <w:jc w:val="center"/>
        <w:tblLook w:val="04A0" w:firstRow="1" w:lastRow="0" w:firstColumn="1" w:lastColumn="0" w:noHBand="0" w:noVBand="1"/>
      </w:tblPr>
      <w:tblGrid>
        <w:gridCol w:w="4810"/>
        <w:gridCol w:w="1575"/>
      </w:tblGrid>
      <w:tr w:rsidR="0094026E" w14:paraId="3C3B85D8" w14:textId="77777777" w:rsidTr="008079BC">
        <w:trPr>
          <w:jc w:val="center"/>
        </w:trPr>
        <w:tc>
          <w:tcPr>
            <w:tcW w:w="4810" w:type="dxa"/>
          </w:tcPr>
          <w:p w14:paraId="61A68650" w14:textId="1FF4442C" w:rsidR="0094026E" w:rsidRDefault="00160586" w:rsidP="00676DCA">
            <w:pPr>
              <w:rPr>
                <w:lang w:val="en-US"/>
              </w:rPr>
            </w:pPr>
            <w:r>
              <w:rPr>
                <w:lang w:val="en-US"/>
              </w:rPr>
              <w:t>Waveform</w:t>
            </w:r>
          </w:p>
        </w:tc>
        <w:tc>
          <w:tcPr>
            <w:tcW w:w="1575" w:type="dxa"/>
          </w:tcPr>
          <w:p w14:paraId="4C7B9622" w14:textId="423C94F0" w:rsidR="0094026E" w:rsidRDefault="00160586" w:rsidP="00676DCA">
            <w:pPr>
              <w:rPr>
                <w:lang w:val="en-US"/>
              </w:rPr>
            </w:pPr>
            <w:r>
              <w:rPr>
                <w:lang w:val="en-US"/>
              </w:rPr>
              <w:t>MPR</w:t>
            </w:r>
            <w:r w:rsidR="008079BC">
              <w:rPr>
                <w:lang w:val="en-US"/>
              </w:rPr>
              <w:t xml:space="preserve"> and offset</w:t>
            </w:r>
          </w:p>
        </w:tc>
      </w:tr>
      <w:tr w:rsidR="00160586" w14:paraId="2D517259" w14:textId="77777777" w:rsidTr="008079BC">
        <w:trPr>
          <w:jc w:val="center"/>
        </w:trPr>
        <w:tc>
          <w:tcPr>
            <w:tcW w:w="4810" w:type="dxa"/>
          </w:tcPr>
          <w:p w14:paraId="01C2FA59" w14:textId="6F5D1CC3" w:rsidR="00160586" w:rsidRDefault="00160586" w:rsidP="00676DCA">
            <w:pPr>
              <w:rPr>
                <w:lang w:val="en-US"/>
              </w:rPr>
            </w:pPr>
            <w:r>
              <w:rPr>
                <w:lang w:val="en-US"/>
              </w:rPr>
              <w:t>Baseline (QPSK, DFT-S, full allocation)</w:t>
            </w:r>
          </w:p>
        </w:tc>
        <w:tc>
          <w:tcPr>
            <w:tcW w:w="1575" w:type="dxa"/>
          </w:tcPr>
          <w:p w14:paraId="300AE720" w14:textId="12CBF5D3" w:rsidR="00160586" w:rsidRDefault="00160586" w:rsidP="00676DCA">
            <w:pPr>
              <w:rPr>
                <w:lang w:val="en-US"/>
              </w:rPr>
            </w:pPr>
            <w:r>
              <w:rPr>
                <w:lang w:val="en-US"/>
              </w:rPr>
              <w:t>2 dB</w:t>
            </w:r>
          </w:p>
        </w:tc>
      </w:tr>
      <w:tr w:rsidR="0094026E" w14:paraId="70863F27" w14:textId="77777777" w:rsidTr="008079BC">
        <w:trPr>
          <w:jc w:val="center"/>
        </w:trPr>
        <w:tc>
          <w:tcPr>
            <w:tcW w:w="4810" w:type="dxa"/>
          </w:tcPr>
          <w:p w14:paraId="528A9419" w14:textId="27C13690" w:rsidR="0094026E" w:rsidRDefault="00160586" w:rsidP="00676DCA">
            <w:pPr>
              <w:rPr>
                <w:lang w:val="en-US"/>
              </w:rPr>
            </w:pPr>
            <w:r>
              <w:rPr>
                <w:lang w:val="en-US"/>
              </w:rPr>
              <w:t>CP-OFDM + full allocation</w:t>
            </w:r>
          </w:p>
        </w:tc>
        <w:tc>
          <w:tcPr>
            <w:tcW w:w="1575" w:type="dxa"/>
          </w:tcPr>
          <w:p w14:paraId="29605AC0" w14:textId="772DC3C9" w:rsidR="0094026E" w:rsidRDefault="00160586" w:rsidP="00676DCA">
            <w:pPr>
              <w:rPr>
                <w:lang w:val="en-US"/>
              </w:rPr>
            </w:pPr>
            <w:r>
              <w:rPr>
                <w:lang w:val="en-US"/>
              </w:rPr>
              <w:t>+2.5 dB</w:t>
            </w:r>
          </w:p>
        </w:tc>
      </w:tr>
      <w:tr w:rsidR="0094026E" w14:paraId="20AAB9AC" w14:textId="77777777" w:rsidTr="008079BC">
        <w:trPr>
          <w:jc w:val="center"/>
        </w:trPr>
        <w:tc>
          <w:tcPr>
            <w:tcW w:w="4810" w:type="dxa"/>
          </w:tcPr>
          <w:p w14:paraId="6931BF57" w14:textId="40D4C188" w:rsidR="0094026E" w:rsidRDefault="00160586" w:rsidP="00676DCA">
            <w:pPr>
              <w:rPr>
                <w:lang w:val="en-US"/>
              </w:rPr>
            </w:pPr>
            <w:r>
              <w:rPr>
                <w:lang w:val="en-US"/>
              </w:rPr>
              <w:t>CP-OFDM + any other allocation</w:t>
            </w:r>
          </w:p>
        </w:tc>
        <w:tc>
          <w:tcPr>
            <w:tcW w:w="1575" w:type="dxa"/>
          </w:tcPr>
          <w:p w14:paraId="34865655" w14:textId="055EB323" w:rsidR="0094026E" w:rsidRDefault="00160586" w:rsidP="00676DCA">
            <w:pPr>
              <w:rPr>
                <w:lang w:val="en-US"/>
              </w:rPr>
            </w:pPr>
            <w:r>
              <w:rPr>
                <w:lang w:val="en-US"/>
              </w:rPr>
              <w:t>+2 dB</w:t>
            </w:r>
          </w:p>
        </w:tc>
      </w:tr>
      <w:tr w:rsidR="0094026E" w14:paraId="3CBE09FF" w14:textId="77777777" w:rsidTr="008079BC">
        <w:trPr>
          <w:jc w:val="center"/>
        </w:trPr>
        <w:tc>
          <w:tcPr>
            <w:tcW w:w="4810" w:type="dxa"/>
          </w:tcPr>
          <w:p w14:paraId="50A1B734" w14:textId="4C59CF06" w:rsidR="0094026E" w:rsidRDefault="00160586" w:rsidP="00676DCA">
            <w:pPr>
              <w:rPr>
                <w:lang w:val="en-US"/>
              </w:rPr>
            </w:pPr>
            <w:r>
              <w:rPr>
                <w:lang w:val="en-US"/>
              </w:rPr>
              <w:t>DFT-S + any other allocation</w:t>
            </w:r>
          </w:p>
        </w:tc>
        <w:tc>
          <w:tcPr>
            <w:tcW w:w="1575" w:type="dxa"/>
          </w:tcPr>
          <w:p w14:paraId="66FE16D0" w14:textId="700DD1E1" w:rsidR="0094026E" w:rsidRDefault="00160586" w:rsidP="00676DCA">
            <w:pPr>
              <w:rPr>
                <w:lang w:val="en-US"/>
              </w:rPr>
            </w:pPr>
            <w:r>
              <w:rPr>
                <w:lang w:val="en-US"/>
              </w:rPr>
              <w:t>+0.5 dB</w:t>
            </w:r>
          </w:p>
        </w:tc>
      </w:tr>
      <w:tr w:rsidR="0094026E" w14:paraId="3CAC5675" w14:textId="77777777" w:rsidTr="008079BC">
        <w:trPr>
          <w:jc w:val="center"/>
        </w:trPr>
        <w:tc>
          <w:tcPr>
            <w:tcW w:w="4810" w:type="dxa"/>
          </w:tcPr>
          <w:p w14:paraId="61924CB5" w14:textId="3F713244" w:rsidR="0094026E" w:rsidRDefault="00160586" w:rsidP="00676DCA">
            <w:pPr>
              <w:rPr>
                <w:lang w:val="en-US"/>
              </w:rPr>
            </w:pPr>
            <w:r>
              <w:rPr>
                <w:lang w:val="en-US"/>
              </w:rPr>
              <w:t>16QAM</w:t>
            </w:r>
          </w:p>
        </w:tc>
        <w:tc>
          <w:tcPr>
            <w:tcW w:w="1575" w:type="dxa"/>
          </w:tcPr>
          <w:p w14:paraId="4495AA20" w14:textId="1F394241" w:rsidR="0094026E" w:rsidRDefault="00160586" w:rsidP="00676DCA">
            <w:pPr>
              <w:rPr>
                <w:lang w:val="en-US"/>
              </w:rPr>
            </w:pPr>
            <w:r>
              <w:rPr>
                <w:lang w:val="en-US"/>
              </w:rPr>
              <w:t>+0.5 dB</w:t>
            </w:r>
            <w:r w:rsidR="00645469">
              <w:rPr>
                <w:lang w:val="en-US"/>
              </w:rPr>
              <w:t>*</w:t>
            </w:r>
          </w:p>
        </w:tc>
      </w:tr>
      <w:tr w:rsidR="0094026E" w14:paraId="24CA1AE6" w14:textId="77777777" w:rsidTr="008079BC">
        <w:trPr>
          <w:jc w:val="center"/>
        </w:trPr>
        <w:tc>
          <w:tcPr>
            <w:tcW w:w="4810" w:type="dxa"/>
          </w:tcPr>
          <w:p w14:paraId="3A7D8F43" w14:textId="73FEFC87" w:rsidR="0094026E" w:rsidRDefault="00160586" w:rsidP="00676DCA">
            <w:pPr>
              <w:rPr>
                <w:lang w:val="en-US"/>
              </w:rPr>
            </w:pPr>
            <w:r>
              <w:rPr>
                <w:lang w:val="en-US"/>
              </w:rPr>
              <w:t>64QAM</w:t>
            </w:r>
          </w:p>
        </w:tc>
        <w:tc>
          <w:tcPr>
            <w:tcW w:w="1575" w:type="dxa"/>
          </w:tcPr>
          <w:p w14:paraId="7DEDBF20" w14:textId="4CDCEE5F" w:rsidR="0094026E" w:rsidRDefault="00160586" w:rsidP="00676DCA">
            <w:pPr>
              <w:rPr>
                <w:lang w:val="en-US"/>
              </w:rPr>
            </w:pPr>
            <w:r>
              <w:rPr>
                <w:lang w:val="en-US"/>
              </w:rPr>
              <w:t>+2 dB</w:t>
            </w:r>
          </w:p>
        </w:tc>
      </w:tr>
      <w:tr w:rsidR="0094026E" w14:paraId="0C6CD9B3" w14:textId="77777777" w:rsidTr="008079BC">
        <w:trPr>
          <w:jc w:val="center"/>
        </w:trPr>
        <w:tc>
          <w:tcPr>
            <w:tcW w:w="4810" w:type="dxa"/>
          </w:tcPr>
          <w:p w14:paraId="7876AF29" w14:textId="4A9A8722" w:rsidR="0094026E" w:rsidRDefault="00160586" w:rsidP="00676DCA">
            <w:pPr>
              <w:rPr>
                <w:lang w:val="en-US"/>
              </w:rPr>
            </w:pPr>
            <w:r>
              <w:rPr>
                <w:lang w:val="en-US"/>
              </w:rPr>
              <w:t>256QAM</w:t>
            </w:r>
          </w:p>
        </w:tc>
        <w:tc>
          <w:tcPr>
            <w:tcW w:w="1575" w:type="dxa"/>
          </w:tcPr>
          <w:p w14:paraId="7C2AAE47" w14:textId="79CB8349" w:rsidR="0094026E" w:rsidRDefault="00160586" w:rsidP="00676DCA">
            <w:pPr>
              <w:rPr>
                <w:lang w:val="en-US"/>
              </w:rPr>
            </w:pPr>
            <w:r>
              <w:rPr>
                <w:lang w:val="en-US"/>
              </w:rPr>
              <w:t>+3.5 dB</w:t>
            </w:r>
          </w:p>
        </w:tc>
      </w:tr>
      <w:tr w:rsidR="00645469" w14:paraId="63FDCE8C" w14:textId="77777777" w:rsidTr="00E07AE9">
        <w:trPr>
          <w:jc w:val="center"/>
        </w:trPr>
        <w:tc>
          <w:tcPr>
            <w:tcW w:w="6385" w:type="dxa"/>
            <w:gridSpan w:val="2"/>
          </w:tcPr>
          <w:p w14:paraId="358FAD72" w14:textId="1570558B" w:rsidR="00645469" w:rsidRDefault="00645469" w:rsidP="00676DCA">
            <w:pPr>
              <w:rPr>
                <w:lang w:val="en-US"/>
              </w:rPr>
            </w:pPr>
            <w:r>
              <w:rPr>
                <w:lang w:val="en-US"/>
              </w:rPr>
              <w:t>*It was found that the MPR offset for 16QAM is required to be 1 dB in wideband operation described below.</w:t>
            </w:r>
          </w:p>
        </w:tc>
      </w:tr>
    </w:tbl>
    <w:p w14:paraId="3A5BF395" w14:textId="118E7BD1" w:rsidR="0094026E" w:rsidRDefault="0094026E" w:rsidP="00676DCA">
      <w:pPr>
        <w:rPr>
          <w:lang w:val="en-US"/>
        </w:rPr>
      </w:pPr>
    </w:p>
    <w:p w14:paraId="2230AC76" w14:textId="1465528E" w:rsidR="00160586" w:rsidRDefault="00160586" w:rsidP="00676DCA">
      <w:pPr>
        <w:rPr>
          <w:lang w:val="en-US"/>
        </w:rPr>
      </w:pPr>
      <w:r>
        <w:rPr>
          <w:lang w:val="en-US"/>
        </w:rPr>
        <w:t>For example, a 16QAM waveform, CP-OFDM, partial interlace would receive 2 dB (baseline) + 2 dB (CP-OFDM + any other allocation) + 0.5 dB (16QAM) for a total of 4.5 dB MPR.  This MPR table is illustrated as the top curve in Figure 1.</w:t>
      </w:r>
      <w:r w:rsidR="008079BC">
        <w:rPr>
          <w:lang w:val="en-US"/>
        </w:rPr>
        <w:t xml:space="preserve">  The minimum MPR is 2 dB while the maximum MPR is 8 dB.</w:t>
      </w:r>
    </w:p>
    <w:p w14:paraId="0033EED3" w14:textId="05E0E2A6" w:rsidR="00065C27" w:rsidRDefault="00065C27" w:rsidP="00065C27">
      <w:pPr>
        <w:pStyle w:val="Heading2"/>
        <w:rPr>
          <w:lang w:val="en-US"/>
        </w:rPr>
      </w:pPr>
      <w:r>
        <w:rPr>
          <w:lang w:val="en-US"/>
        </w:rPr>
        <w:lastRenderedPageBreak/>
        <w:t>Wideband carrier simulation result</w:t>
      </w:r>
    </w:p>
    <w:p w14:paraId="1F63A5D7" w14:textId="7428FFF7" w:rsidR="00065C27" w:rsidRPr="00065C27" w:rsidRDefault="00065C27" w:rsidP="00065C27">
      <w:pPr>
        <w:rPr>
          <w:lang w:val="en-US"/>
        </w:rPr>
      </w:pPr>
      <w:r>
        <w:rPr>
          <w:lang w:val="en-US"/>
        </w:rPr>
        <w:t xml:space="preserve">For wideband, the same set of 16 scenarios was run but with the various sub-band configurations as described above.  </w:t>
      </w:r>
    </w:p>
    <w:p w14:paraId="0E1CC165" w14:textId="6E63BD6C" w:rsidR="00065C27" w:rsidRDefault="00065C27" w:rsidP="00065C27">
      <w:pPr>
        <w:jc w:val="center"/>
        <w:rPr>
          <w:lang w:val="en-US"/>
        </w:rPr>
      </w:pPr>
      <w:r>
        <w:rPr>
          <w:noProof/>
        </w:rPr>
        <w:drawing>
          <wp:inline distT="0" distB="0" distL="0" distR="0" wp14:anchorId="2032726C" wp14:editId="4A5C6CC7">
            <wp:extent cx="4572000" cy="3671888"/>
            <wp:effectExtent l="0" t="0" r="0" b="5080"/>
            <wp:docPr id="1" name="Chart 1">
              <a:extLst xmlns:a="http://schemas.openxmlformats.org/drawingml/2006/main">
                <a:ext uri="{FF2B5EF4-FFF2-40B4-BE49-F238E27FC236}">
                  <a16:creationId xmlns:a16="http://schemas.microsoft.com/office/drawing/2014/main" id="{6BE59C8B-B23B-49B5-913C-982A5137931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14AEB73" w14:textId="3BC5B1DB" w:rsidR="00065C27" w:rsidRDefault="00065C27" w:rsidP="00065C27">
      <w:pPr>
        <w:pStyle w:val="Caption"/>
        <w:jc w:val="center"/>
      </w:pPr>
      <w:r>
        <w:t>Figure 2.  Wideband MPR simulation results and proposal</w:t>
      </w:r>
    </w:p>
    <w:p w14:paraId="2A44E66B" w14:textId="099F5BB9" w:rsidR="00065C27" w:rsidRDefault="00065C27" w:rsidP="00065C27">
      <w:r>
        <w:t>The results for wideband in Figure 2 are strikingly similar to those for single carrier shown above in Figure 1.  One reason is that the sub-bands are only contiguously allocated and the SEM requirement is largely the same as it is for single carrier.  Moreover, as described above, the MPR was found to be limited by EVM which of course is primarily a function of modulation rather than distinguished between single carrier and wideband.  As also observed for single carrier, even with EVM removed as a criterion for MPR, for lower order modulations, the ACLR of 27 dB or SEM</w:t>
      </w:r>
      <w:r w:rsidR="00645469">
        <w:t xml:space="preserve"> region 2 (-20 dBr to -28 dBr) quickly becomes limiting.  For some of the 16 QAM scenarios, it was found that the single carrier MPR was failing.  Therefore, the 16QAM MPR is adjusted by an additional 0.5 dB to arrive at the proposal for MPR below, and as shown in the uppermost trace in Figure 2.</w:t>
      </w:r>
    </w:p>
    <w:p w14:paraId="4E7BF566" w14:textId="525CA490" w:rsidR="00645469" w:rsidRDefault="00645469" w:rsidP="00645469">
      <w:pPr>
        <w:pStyle w:val="Caption"/>
        <w:keepNext/>
        <w:jc w:val="center"/>
      </w:pPr>
      <w:r>
        <w:t>Table 4.  Proposed MPR table for single carrier and wideband PC5 NR-U</w:t>
      </w:r>
    </w:p>
    <w:tbl>
      <w:tblPr>
        <w:tblStyle w:val="TableGrid"/>
        <w:tblW w:w="0" w:type="auto"/>
        <w:jc w:val="center"/>
        <w:tblLook w:val="04A0" w:firstRow="1" w:lastRow="0" w:firstColumn="1" w:lastColumn="0" w:noHBand="0" w:noVBand="1"/>
      </w:tblPr>
      <w:tblGrid>
        <w:gridCol w:w="4810"/>
        <w:gridCol w:w="1575"/>
      </w:tblGrid>
      <w:tr w:rsidR="00645469" w14:paraId="0A4F1034" w14:textId="77777777" w:rsidTr="001D1309">
        <w:trPr>
          <w:jc w:val="center"/>
        </w:trPr>
        <w:tc>
          <w:tcPr>
            <w:tcW w:w="4810" w:type="dxa"/>
          </w:tcPr>
          <w:p w14:paraId="04821942" w14:textId="77777777" w:rsidR="00645469" w:rsidRDefault="00645469" w:rsidP="001D1309">
            <w:pPr>
              <w:rPr>
                <w:lang w:val="en-US"/>
              </w:rPr>
            </w:pPr>
            <w:r>
              <w:rPr>
                <w:lang w:val="en-US"/>
              </w:rPr>
              <w:t>Waveform</w:t>
            </w:r>
          </w:p>
        </w:tc>
        <w:tc>
          <w:tcPr>
            <w:tcW w:w="1575" w:type="dxa"/>
          </w:tcPr>
          <w:p w14:paraId="0E0FAC3B" w14:textId="77777777" w:rsidR="00645469" w:rsidRDefault="00645469" w:rsidP="001D1309">
            <w:pPr>
              <w:rPr>
                <w:lang w:val="en-US"/>
              </w:rPr>
            </w:pPr>
            <w:r>
              <w:rPr>
                <w:lang w:val="en-US"/>
              </w:rPr>
              <w:t>MPR and offset</w:t>
            </w:r>
          </w:p>
        </w:tc>
      </w:tr>
      <w:tr w:rsidR="00645469" w14:paraId="7E203F4A" w14:textId="77777777" w:rsidTr="001D1309">
        <w:trPr>
          <w:jc w:val="center"/>
        </w:trPr>
        <w:tc>
          <w:tcPr>
            <w:tcW w:w="4810" w:type="dxa"/>
          </w:tcPr>
          <w:p w14:paraId="162D5A48" w14:textId="77777777" w:rsidR="00645469" w:rsidRDefault="00645469" w:rsidP="001D1309">
            <w:pPr>
              <w:rPr>
                <w:lang w:val="en-US"/>
              </w:rPr>
            </w:pPr>
            <w:r>
              <w:rPr>
                <w:lang w:val="en-US"/>
              </w:rPr>
              <w:t>Baseline (QPSK, DFT-S, full allocation)</w:t>
            </w:r>
          </w:p>
        </w:tc>
        <w:tc>
          <w:tcPr>
            <w:tcW w:w="1575" w:type="dxa"/>
          </w:tcPr>
          <w:p w14:paraId="64ED4941" w14:textId="77777777" w:rsidR="00645469" w:rsidRDefault="00645469" w:rsidP="001D1309">
            <w:pPr>
              <w:rPr>
                <w:lang w:val="en-US"/>
              </w:rPr>
            </w:pPr>
            <w:r>
              <w:rPr>
                <w:lang w:val="en-US"/>
              </w:rPr>
              <w:t>2 dB</w:t>
            </w:r>
          </w:p>
        </w:tc>
      </w:tr>
      <w:tr w:rsidR="00645469" w14:paraId="4444F806" w14:textId="77777777" w:rsidTr="001D1309">
        <w:trPr>
          <w:jc w:val="center"/>
        </w:trPr>
        <w:tc>
          <w:tcPr>
            <w:tcW w:w="4810" w:type="dxa"/>
          </w:tcPr>
          <w:p w14:paraId="362903AD" w14:textId="77777777" w:rsidR="00645469" w:rsidRDefault="00645469" w:rsidP="001D1309">
            <w:pPr>
              <w:rPr>
                <w:lang w:val="en-US"/>
              </w:rPr>
            </w:pPr>
            <w:r>
              <w:rPr>
                <w:lang w:val="en-US"/>
              </w:rPr>
              <w:t>CP-OFDM + full allocation</w:t>
            </w:r>
          </w:p>
        </w:tc>
        <w:tc>
          <w:tcPr>
            <w:tcW w:w="1575" w:type="dxa"/>
          </w:tcPr>
          <w:p w14:paraId="5E7EDF2F" w14:textId="77777777" w:rsidR="00645469" w:rsidRDefault="00645469" w:rsidP="001D1309">
            <w:pPr>
              <w:rPr>
                <w:lang w:val="en-US"/>
              </w:rPr>
            </w:pPr>
            <w:r>
              <w:rPr>
                <w:lang w:val="en-US"/>
              </w:rPr>
              <w:t>+2.5 dB</w:t>
            </w:r>
          </w:p>
        </w:tc>
      </w:tr>
      <w:tr w:rsidR="00645469" w14:paraId="63A9EEC3" w14:textId="77777777" w:rsidTr="001D1309">
        <w:trPr>
          <w:jc w:val="center"/>
        </w:trPr>
        <w:tc>
          <w:tcPr>
            <w:tcW w:w="4810" w:type="dxa"/>
          </w:tcPr>
          <w:p w14:paraId="24EBD1E0" w14:textId="77777777" w:rsidR="00645469" w:rsidRDefault="00645469" w:rsidP="001D1309">
            <w:pPr>
              <w:rPr>
                <w:lang w:val="en-US"/>
              </w:rPr>
            </w:pPr>
            <w:r>
              <w:rPr>
                <w:lang w:val="en-US"/>
              </w:rPr>
              <w:t>CP-OFDM + any other allocation</w:t>
            </w:r>
          </w:p>
        </w:tc>
        <w:tc>
          <w:tcPr>
            <w:tcW w:w="1575" w:type="dxa"/>
          </w:tcPr>
          <w:p w14:paraId="05DF5419" w14:textId="77777777" w:rsidR="00645469" w:rsidRDefault="00645469" w:rsidP="001D1309">
            <w:pPr>
              <w:rPr>
                <w:lang w:val="en-US"/>
              </w:rPr>
            </w:pPr>
            <w:r>
              <w:rPr>
                <w:lang w:val="en-US"/>
              </w:rPr>
              <w:t>+2 dB</w:t>
            </w:r>
          </w:p>
        </w:tc>
      </w:tr>
      <w:tr w:rsidR="00645469" w14:paraId="25FB2F4F" w14:textId="77777777" w:rsidTr="001D1309">
        <w:trPr>
          <w:jc w:val="center"/>
        </w:trPr>
        <w:tc>
          <w:tcPr>
            <w:tcW w:w="4810" w:type="dxa"/>
          </w:tcPr>
          <w:p w14:paraId="0939AB13" w14:textId="77777777" w:rsidR="00645469" w:rsidRDefault="00645469" w:rsidP="001D1309">
            <w:pPr>
              <w:rPr>
                <w:lang w:val="en-US"/>
              </w:rPr>
            </w:pPr>
            <w:r>
              <w:rPr>
                <w:lang w:val="en-US"/>
              </w:rPr>
              <w:t>DFT-S + any other allocation</w:t>
            </w:r>
          </w:p>
        </w:tc>
        <w:tc>
          <w:tcPr>
            <w:tcW w:w="1575" w:type="dxa"/>
          </w:tcPr>
          <w:p w14:paraId="0464B187" w14:textId="77777777" w:rsidR="00645469" w:rsidRDefault="00645469" w:rsidP="001D1309">
            <w:pPr>
              <w:rPr>
                <w:lang w:val="en-US"/>
              </w:rPr>
            </w:pPr>
            <w:r>
              <w:rPr>
                <w:lang w:val="en-US"/>
              </w:rPr>
              <w:t>+0.5 dB</w:t>
            </w:r>
          </w:p>
        </w:tc>
      </w:tr>
      <w:tr w:rsidR="00645469" w14:paraId="0B9D3C27" w14:textId="77777777" w:rsidTr="001D1309">
        <w:trPr>
          <w:jc w:val="center"/>
        </w:trPr>
        <w:tc>
          <w:tcPr>
            <w:tcW w:w="4810" w:type="dxa"/>
          </w:tcPr>
          <w:p w14:paraId="3052A412" w14:textId="77777777" w:rsidR="00645469" w:rsidRDefault="00645469" w:rsidP="001D1309">
            <w:pPr>
              <w:rPr>
                <w:lang w:val="en-US"/>
              </w:rPr>
            </w:pPr>
            <w:r>
              <w:rPr>
                <w:lang w:val="en-US"/>
              </w:rPr>
              <w:t>16QAM</w:t>
            </w:r>
          </w:p>
        </w:tc>
        <w:tc>
          <w:tcPr>
            <w:tcW w:w="1575" w:type="dxa"/>
          </w:tcPr>
          <w:p w14:paraId="6D6D0D1E" w14:textId="00740FEE" w:rsidR="00645469" w:rsidRDefault="00645469" w:rsidP="001D1309">
            <w:pPr>
              <w:rPr>
                <w:lang w:val="en-US"/>
              </w:rPr>
            </w:pPr>
            <w:r>
              <w:rPr>
                <w:lang w:val="en-US"/>
              </w:rPr>
              <w:t>+1 dB</w:t>
            </w:r>
          </w:p>
        </w:tc>
      </w:tr>
      <w:tr w:rsidR="00645469" w14:paraId="79E0F8F2" w14:textId="77777777" w:rsidTr="001D1309">
        <w:trPr>
          <w:jc w:val="center"/>
        </w:trPr>
        <w:tc>
          <w:tcPr>
            <w:tcW w:w="4810" w:type="dxa"/>
          </w:tcPr>
          <w:p w14:paraId="2A194836" w14:textId="77777777" w:rsidR="00645469" w:rsidRDefault="00645469" w:rsidP="001D1309">
            <w:pPr>
              <w:rPr>
                <w:lang w:val="en-US"/>
              </w:rPr>
            </w:pPr>
            <w:r>
              <w:rPr>
                <w:lang w:val="en-US"/>
              </w:rPr>
              <w:t>64QAM</w:t>
            </w:r>
          </w:p>
        </w:tc>
        <w:tc>
          <w:tcPr>
            <w:tcW w:w="1575" w:type="dxa"/>
          </w:tcPr>
          <w:p w14:paraId="26F40142" w14:textId="77777777" w:rsidR="00645469" w:rsidRDefault="00645469" w:rsidP="001D1309">
            <w:pPr>
              <w:rPr>
                <w:lang w:val="en-US"/>
              </w:rPr>
            </w:pPr>
            <w:r>
              <w:rPr>
                <w:lang w:val="en-US"/>
              </w:rPr>
              <w:t>+2 dB</w:t>
            </w:r>
          </w:p>
        </w:tc>
      </w:tr>
      <w:tr w:rsidR="00645469" w14:paraId="28112DC6" w14:textId="77777777" w:rsidTr="001D1309">
        <w:trPr>
          <w:jc w:val="center"/>
        </w:trPr>
        <w:tc>
          <w:tcPr>
            <w:tcW w:w="4810" w:type="dxa"/>
          </w:tcPr>
          <w:p w14:paraId="46BB500E" w14:textId="77777777" w:rsidR="00645469" w:rsidRDefault="00645469" w:rsidP="001D1309">
            <w:pPr>
              <w:rPr>
                <w:lang w:val="en-US"/>
              </w:rPr>
            </w:pPr>
            <w:r>
              <w:rPr>
                <w:lang w:val="en-US"/>
              </w:rPr>
              <w:t>256QAM</w:t>
            </w:r>
          </w:p>
        </w:tc>
        <w:tc>
          <w:tcPr>
            <w:tcW w:w="1575" w:type="dxa"/>
          </w:tcPr>
          <w:p w14:paraId="1AFAF18B" w14:textId="77777777" w:rsidR="00645469" w:rsidRDefault="00645469" w:rsidP="001D1309">
            <w:pPr>
              <w:rPr>
                <w:lang w:val="en-US"/>
              </w:rPr>
            </w:pPr>
            <w:r>
              <w:rPr>
                <w:lang w:val="en-US"/>
              </w:rPr>
              <w:t>+3.5 dB</w:t>
            </w:r>
          </w:p>
        </w:tc>
      </w:tr>
    </w:tbl>
    <w:p w14:paraId="3615DB53" w14:textId="77777777" w:rsidR="00645469" w:rsidRDefault="00645469" w:rsidP="00645469">
      <w:pPr>
        <w:rPr>
          <w:lang w:val="en-US"/>
        </w:rPr>
      </w:pPr>
    </w:p>
    <w:p w14:paraId="418E7F6E" w14:textId="77777777" w:rsidR="00645469" w:rsidRPr="00065C27" w:rsidRDefault="00645469" w:rsidP="00065C27"/>
    <w:p w14:paraId="17ECDF7D" w14:textId="2C69CED8" w:rsidR="00FA01C7" w:rsidRDefault="00FA01C7" w:rsidP="00FA01C7">
      <w:pPr>
        <w:pStyle w:val="Heading1"/>
        <w:tabs>
          <w:tab w:val="clear" w:pos="432"/>
          <w:tab w:val="num" w:pos="522"/>
        </w:tabs>
        <w:ind w:left="522" w:hanging="522"/>
        <w:rPr>
          <w:lang w:val="en-US"/>
        </w:rPr>
      </w:pPr>
      <w:r>
        <w:rPr>
          <w:lang w:val="en-US"/>
        </w:rPr>
        <w:lastRenderedPageBreak/>
        <w:t>Conclusion</w:t>
      </w:r>
    </w:p>
    <w:p w14:paraId="58621DEB" w14:textId="647D104B" w:rsidR="00FA01C7" w:rsidRDefault="00FA01C7" w:rsidP="00A0551F">
      <w:pPr>
        <w:rPr>
          <w:lang w:val="en-US"/>
        </w:rPr>
      </w:pPr>
      <w:r>
        <w:rPr>
          <w:lang w:val="en-US"/>
        </w:rPr>
        <w:t xml:space="preserve">This contribution </w:t>
      </w:r>
      <w:r w:rsidR="00EF33ED">
        <w:rPr>
          <w:lang w:val="en-US"/>
        </w:rPr>
        <w:t xml:space="preserve">provides simulation results of MPR for NR-U.  The basis for the simulation results is described in terms of PA modeling and emission requirements where the approach is to enable the reuse of WiFi PA’s for the PC5 NR-U application.  Detailed results for a baseline waveform have been provided to align results with those from other companies.  Finally, the results of an exhaustive simulation campaign are presented along with an MPR table proposal.  It is to be noted that the results in this contribution do not include in-band emission requirements and are relevant to </w:t>
      </w:r>
      <w:r w:rsidR="00645469">
        <w:rPr>
          <w:lang w:val="en-US"/>
        </w:rPr>
        <w:t xml:space="preserve">both </w:t>
      </w:r>
      <w:r w:rsidR="00EF33ED">
        <w:rPr>
          <w:lang w:val="en-US"/>
        </w:rPr>
        <w:t>single carrier NR-U waveforms</w:t>
      </w:r>
      <w:r w:rsidR="008079BC">
        <w:rPr>
          <w:lang w:val="en-US"/>
        </w:rPr>
        <w:t xml:space="preserve"> (all sub-bands allocated)</w:t>
      </w:r>
      <w:r w:rsidR="00645469">
        <w:rPr>
          <w:lang w:val="en-US"/>
        </w:rPr>
        <w:t xml:space="preserve"> as well as w</w:t>
      </w:r>
      <w:r w:rsidR="00EF33ED">
        <w:rPr>
          <w:lang w:val="en-US"/>
        </w:rPr>
        <w:t>ideband waveforms where partial 20 MHz sub-bands may be allocated</w:t>
      </w:r>
      <w:r w:rsidR="008079BC">
        <w:rPr>
          <w:lang w:val="en-US"/>
        </w:rPr>
        <w:t xml:space="preserve">.  </w:t>
      </w:r>
      <w:r w:rsidR="00645469">
        <w:rPr>
          <w:lang w:val="en-US"/>
        </w:rPr>
        <w:t xml:space="preserve">These allocated sub-bands are assumed to be contiguous within the wideband channel.  </w:t>
      </w:r>
      <w:r w:rsidR="008079BC">
        <w:rPr>
          <w:lang w:val="en-US"/>
        </w:rPr>
        <w:t>Also, conventional NR waveforms not interlaced are also not included in these results.</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29938D23" w14:textId="6B219C2E" w:rsidR="00310331" w:rsidRDefault="00310331" w:rsidP="001219FC">
      <w:pPr>
        <w:numPr>
          <w:ilvl w:val="0"/>
          <w:numId w:val="2"/>
        </w:numPr>
        <w:tabs>
          <w:tab w:val="left" w:pos="1080"/>
        </w:tabs>
        <w:rPr>
          <w:lang w:val="en-US" w:eastAsia="x-none"/>
        </w:rPr>
      </w:pPr>
      <w:bookmarkStart w:id="2" w:name="_Hlk859252"/>
      <w:r>
        <w:rPr>
          <w:lang w:val="en-US" w:eastAsia="x-none"/>
        </w:rPr>
        <w:t>R4-2002094, “</w:t>
      </w:r>
      <w:r w:rsidRPr="00310331">
        <w:rPr>
          <w:lang w:val="en-US" w:eastAsia="x-none"/>
        </w:rPr>
        <w:t>NR-U MPR for PC5 single carrier</w:t>
      </w:r>
      <w:r>
        <w:rPr>
          <w:lang w:val="en-US" w:eastAsia="x-none"/>
        </w:rPr>
        <w:t>,” Qualcomm Incorporated</w:t>
      </w:r>
    </w:p>
    <w:p w14:paraId="0371842E" w14:textId="4069D6D6" w:rsidR="00310331" w:rsidRDefault="00310331" w:rsidP="001219FC">
      <w:pPr>
        <w:numPr>
          <w:ilvl w:val="0"/>
          <w:numId w:val="2"/>
        </w:numPr>
        <w:tabs>
          <w:tab w:val="left" w:pos="1080"/>
        </w:tabs>
        <w:rPr>
          <w:lang w:val="en-US" w:eastAsia="x-none"/>
        </w:rPr>
      </w:pPr>
      <w:r>
        <w:rPr>
          <w:lang w:val="en-US" w:eastAsia="x-none"/>
        </w:rPr>
        <w:t>R4-200</w:t>
      </w:r>
      <w:r w:rsidR="00036437">
        <w:rPr>
          <w:lang w:val="en-US" w:eastAsia="x-none"/>
        </w:rPr>
        <w:t>2753</w:t>
      </w:r>
      <w:r>
        <w:rPr>
          <w:lang w:val="en-US" w:eastAsia="x-none"/>
        </w:rPr>
        <w:t>, “</w:t>
      </w:r>
      <w:r w:rsidR="00036437" w:rsidRPr="00036437">
        <w:rPr>
          <w:lang w:val="en-US" w:eastAsia="x-none"/>
        </w:rPr>
        <w:t>WF on remaining UE Tx requirements for NR-U</w:t>
      </w:r>
      <w:r w:rsidR="00036437">
        <w:rPr>
          <w:lang w:val="en-US" w:eastAsia="x-none"/>
        </w:rPr>
        <w:t>,” Qualcomm Incorporated, Skyworks Solutions, Inc.</w:t>
      </w:r>
    </w:p>
    <w:p w14:paraId="3763B56C" w14:textId="44392EDA" w:rsidR="00036437" w:rsidRPr="002E1D9E" w:rsidRDefault="00036437" w:rsidP="001219FC">
      <w:pPr>
        <w:numPr>
          <w:ilvl w:val="0"/>
          <w:numId w:val="2"/>
        </w:numPr>
        <w:tabs>
          <w:tab w:val="left" w:pos="1080"/>
        </w:tabs>
        <w:rPr>
          <w:lang w:val="en-US" w:eastAsia="x-none"/>
        </w:rPr>
      </w:pPr>
      <w:r w:rsidRPr="002E1D9E">
        <w:rPr>
          <w:lang w:val="en-US" w:eastAsia="x-none"/>
        </w:rPr>
        <w:t>R4-200</w:t>
      </w:r>
      <w:r w:rsidR="002E1D9E" w:rsidRPr="002E1D9E">
        <w:rPr>
          <w:lang w:val="en-US" w:eastAsia="x-none"/>
        </w:rPr>
        <w:t>4724</w:t>
      </w:r>
      <w:r w:rsidRPr="002E1D9E">
        <w:rPr>
          <w:lang w:val="en-US" w:eastAsia="x-none"/>
        </w:rPr>
        <w:t>, “</w:t>
      </w:r>
      <w:r w:rsidR="002E1D9E" w:rsidRPr="002E1D9E">
        <w:rPr>
          <w:lang w:val="en-US" w:eastAsia="x-none"/>
        </w:rPr>
        <w:t xml:space="preserve">NR-U </w:t>
      </w:r>
      <w:r w:rsidRPr="002E1D9E">
        <w:rPr>
          <w:lang w:val="en-US" w:eastAsia="x-none"/>
        </w:rPr>
        <w:t>In-band emission</w:t>
      </w:r>
      <w:r w:rsidR="002E1D9E" w:rsidRPr="002E1D9E">
        <w:rPr>
          <w:lang w:val="en-US" w:eastAsia="x-none"/>
        </w:rPr>
        <w:t xml:space="preserve"> requirement</w:t>
      </w:r>
      <w:r w:rsidRPr="002E1D9E">
        <w:rPr>
          <w:lang w:val="en-US" w:eastAsia="x-none"/>
        </w:rPr>
        <w:t>,” Qualcomm Incorporated</w:t>
      </w:r>
    </w:p>
    <w:p w14:paraId="3444394C" w14:textId="7ED4176C" w:rsidR="00CB6D97" w:rsidRDefault="001F4B45" w:rsidP="001219FC">
      <w:pPr>
        <w:numPr>
          <w:ilvl w:val="0"/>
          <w:numId w:val="2"/>
        </w:numPr>
        <w:tabs>
          <w:tab w:val="left" w:pos="1080"/>
        </w:tabs>
        <w:rPr>
          <w:lang w:val="en-US" w:eastAsia="x-none"/>
        </w:rPr>
      </w:pPr>
      <w:r>
        <w:rPr>
          <w:lang w:val="en-US" w:eastAsia="x-none"/>
        </w:rPr>
        <w:t>R4-</w:t>
      </w:r>
      <w:r w:rsidR="00CB6D97">
        <w:rPr>
          <w:lang w:val="en-US" w:eastAsia="x-none"/>
        </w:rPr>
        <w:t>1</w:t>
      </w:r>
      <w:r w:rsidR="00F35682">
        <w:rPr>
          <w:lang w:val="en-US" w:eastAsia="x-none"/>
        </w:rPr>
        <w:t>907961</w:t>
      </w:r>
      <w:r w:rsidR="00CB6D97">
        <w:rPr>
          <w:lang w:val="en-US" w:eastAsia="x-none"/>
        </w:rPr>
        <w:t>, “</w:t>
      </w:r>
      <w:r w:rsidR="00F35682">
        <w:rPr>
          <w:lang w:val="en-US" w:eastAsia="x-none"/>
        </w:rPr>
        <w:t>NR-U PA calibration</w:t>
      </w:r>
      <w:r w:rsidR="00CB6D97">
        <w:rPr>
          <w:lang w:val="en-US" w:eastAsia="x-none"/>
        </w:rPr>
        <w:t>,” Qualcomm Incorporated</w:t>
      </w:r>
    </w:p>
    <w:p w14:paraId="38600284" w14:textId="6A9B61CE" w:rsidR="00F35682" w:rsidRPr="00F35682" w:rsidRDefault="00F35682" w:rsidP="001219FC">
      <w:pPr>
        <w:numPr>
          <w:ilvl w:val="0"/>
          <w:numId w:val="2"/>
        </w:numPr>
        <w:tabs>
          <w:tab w:val="left" w:pos="1080"/>
        </w:tabs>
        <w:rPr>
          <w:lang w:val="en-US" w:eastAsia="x-none"/>
        </w:rPr>
      </w:pPr>
      <w:r w:rsidRPr="00F35682">
        <w:rPr>
          <w:lang w:val="en-US"/>
        </w:rPr>
        <w:t>R4-1915979</w:t>
      </w:r>
      <w:r>
        <w:rPr>
          <w:lang w:val="en-US"/>
        </w:rPr>
        <w:t>, “</w:t>
      </w:r>
      <w:r w:rsidRPr="00F35682">
        <w:rPr>
          <w:lang w:val="en-US"/>
        </w:rPr>
        <w:t>WF on NR-U spectrum emission mask</w:t>
      </w:r>
      <w:r>
        <w:rPr>
          <w:lang w:val="en-US"/>
        </w:rPr>
        <w:t>,” Nokia, CableLabs, Charter</w:t>
      </w:r>
    </w:p>
    <w:p w14:paraId="789D6E98" w14:textId="30ECC643" w:rsidR="00CB6D97" w:rsidRDefault="00983903" w:rsidP="001219FC">
      <w:pPr>
        <w:numPr>
          <w:ilvl w:val="0"/>
          <w:numId w:val="2"/>
        </w:numPr>
        <w:tabs>
          <w:tab w:val="left" w:pos="1080"/>
        </w:tabs>
        <w:rPr>
          <w:lang w:val="en-US" w:eastAsia="x-none"/>
        </w:rPr>
      </w:pPr>
      <w:r>
        <w:rPr>
          <w:lang w:val="en-US" w:eastAsia="x-none"/>
        </w:rPr>
        <w:t>R4-15</w:t>
      </w:r>
      <w:r w:rsidR="00F35682">
        <w:rPr>
          <w:lang w:val="en-US" w:eastAsia="x-none"/>
        </w:rPr>
        <w:t>0975, “EVM and MPR requirements in support of 64QAM UL,” Qualcomm Incorporated</w:t>
      </w:r>
    </w:p>
    <w:p w14:paraId="067EC359" w14:textId="564F24BA" w:rsidR="00F35682" w:rsidRDefault="00F35682" w:rsidP="001219FC">
      <w:pPr>
        <w:numPr>
          <w:ilvl w:val="0"/>
          <w:numId w:val="2"/>
        </w:numPr>
        <w:tabs>
          <w:tab w:val="left" w:pos="1080"/>
        </w:tabs>
        <w:rPr>
          <w:lang w:val="en-US" w:eastAsia="x-none"/>
        </w:rPr>
      </w:pPr>
      <w:r>
        <w:rPr>
          <w:lang w:val="en-US" w:eastAsia="x-none"/>
        </w:rPr>
        <w:t>R4-163852, “TX Challenges for 256 QAM,” Qualcomm Incorporated</w:t>
      </w:r>
      <w:bookmarkEnd w:id="2"/>
    </w:p>
    <w:p w14:paraId="3540CE9C" w14:textId="1189ADFB" w:rsidR="00BC5DC7" w:rsidRDefault="00BC5DC7" w:rsidP="001219FC">
      <w:pPr>
        <w:numPr>
          <w:ilvl w:val="0"/>
          <w:numId w:val="2"/>
        </w:numPr>
        <w:tabs>
          <w:tab w:val="left" w:pos="1080"/>
        </w:tabs>
        <w:rPr>
          <w:lang w:val="en-US" w:eastAsia="x-none"/>
        </w:rPr>
      </w:pPr>
      <w:r>
        <w:rPr>
          <w:lang w:val="en-US" w:eastAsia="x-none"/>
        </w:rPr>
        <w:t xml:space="preserve">R4-1912866, “LS on UL wideband operation for NR-U,” </w:t>
      </w:r>
      <w:r w:rsidR="00C8643D">
        <w:rPr>
          <w:lang w:val="en-US" w:eastAsia="x-none"/>
        </w:rPr>
        <w:t>LS from RAN4 to RAN1</w:t>
      </w:r>
    </w:p>
    <w:sectPr w:rsidR="00BC5DC7" w:rsidSect="00521ED0">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ED90F" w14:textId="77777777" w:rsidR="00A61962" w:rsidRDefault="00A61962">
      <w:r>
        <w:separator/>
      </w:r>
    </w:p>
  </w:endnote>
  <w:endnote w:type="continuationSeparator" w:id="0">
    <w:p w14:paraId="3130D7B8" w14:textId="77777777" w:rsidR="00A61962" w:rsidRDefault="00A61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686264" w:rsidRDefault="006862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686264" w:rsidRDefault="006862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686264" w:rsidRDefault="006862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686264" w:rsidRDefault="0068626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8D6D5C" w14:textId="77777777" w:rsidR="00A61962" w:rsidRDefault="00A61962">
      <w:r>
        <w:separator/>
      </w:r>
    </w:p>
  </w:footnote>
  <w:footnote w:type="continuationSeparator" w:id="0">
    <w:p w14:paraId="41F3BEA9" w14:textId="77777777" w:rsidR="00A61962" w:rsidRDefault="00A619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3"/>
  </w:num>
  <w:num w:numId="3">
    <w:abstractNumId w:val="15"/>
  </w:num>
  <w:num w:numId="4">
    <w:abstractNumId w:val="16"/>
  </w:num>
  <w:num w:numId="5">
    <w:abstractNumId w:val="12"/>
  </w:num>
  <w:num w:numId="6">
    <w:abstractNumId w:val="4"/>
  </w:num>
  <w:num w:numId="7">
    <w:abstractNumId w:val="1"/>
  </w:num>
  <w:num w:numId="8">
    <w:abstractNumId w:val="14"/>
  </w:num>
  <w:num w:numId="9">
    <w:abstractNumId w:val="5"/>
  </w:num>
  <w:num w:numId="10">
    <w:abstractNumId w:val="11"/>
  </w:num>
  <w:num w:numId="11">
    <w:abstractNumId w:val="18"/>
  </w:num>
  <w:num w:numId="12">
    <w:abstractNumId w:val="3"/>
  </w:num>
  <w:num w:numId="13">
    <w:abstractNumId w:val="10"/>
  </w:num>
  <w:num w:numId="14">
    <w:abstractNumId w:val="2"/>
  </w:num>
  <w:num w:numId="15">
    <w:abstractNumId w:val="9"/>
  </w:num>
  <w:num w:numId="16">
    <w:abstractNumId w:val="17"/>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8"/>
  </w:num>
  <w:num w:numId="19">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0BC1"/>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DA0"/>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6030D"/>
    <w:rsid w:val="0016046E"/>
    <w:rsid w:val="00160586"/>
    <w:rsid w:val="001611D4"/>
    <w:rsid w:val="0016136A"/>
    <w:rsid w:val="001619CC"/>
    <w:rsid w:val="00161FE8"/>
    <w:rsid w:val="001624B9"/>
    <w:rsid w:val="00162645"/>
    <w:rsid w:val="00162E8B"/>
    <w:rsid w:val="00163472"/>
    <w:rsid w:val="0016353B"/>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5939"/>
    <w:rsid w:val="00236663"/>
    <w:rsid w:val="00236AFB"/>
    <w:rsid w:val="00236C6E"/>
    <w:rsid w:val="00236EB4"/>
    <w:rsid w:val="00237E42"/>
    <w:rsid w:val="00240974"/>
    <w:rsid w:val="002420FA"/>
    <w:rsid w:val="0024341E"/>
    <w:rsid w:val="0024423D"/>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8AB"/>
    <w:rsid w:val="002A5A2D"/>
    <w:rsid w:val="002A679B"/>
    <w:rsid w:val="002A685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417D"/>
    <w:rsid w:val="002D4919"/>
    <w:rsid w:val="002D4A80"/>
    <w:rsid w:val="002D547C"/>
    <w:rsid w:val="002D5DDD"/>
    <w:rsid w:val="002D727D"/>
    <w:rsid w:val="002D72FC"/>
    <w:rsid w:val="002D7985"/>
    <w:rsid w:val="002E0790"/>
    <w:rsid w:val="002E173F"/>
    <w:rsid w:val="002E1D9E"/>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AB4"/>
    <w:rsid w:val="00306C15"/>
    <w:rsid w:val="0030710A"/>
    <w:rsid w:val="00307F1E"/>
    <w:rsid w:val="00310331"/>
    <w:rsid w:val="0031040B"/>
    <w:rsid w:val="003109C2"/>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20AB6"/>
    <w:rsid w:val="00320B8A"/>
    <w:rsid w:val="0032195A"/>
    <w:rsid w:val="00321A07"/>
    <w:rsid w:val="00322083"/>
    <w:rsid w:val="003228AD"/>
    <w:rsid w:val="00322EBD"/>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5071D"/>
    <w:rsid w:val="003508AD"/>
    <w:rsid w:val="003512A1"/>
    <w:rsid w:val="00351328"/>
    <w:rsid w:val="003514E1"/>
    <w:rsid w:val="003517BE"/>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6DA"/>
    <w:rsid w:val="003C11BC"/>
    <w:rsid w:val="003C186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6B81"/>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5C1"/>
    <w:rsid w:val="0048493E"/>
    <w:rsid w:val="00484AB9"/>
    <w:rsid w:val="004852CF"/>
    <w:rsid w:val="0048547C"/>
    <w:rsid w:val="004854C9"/>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C7AF0"/>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75C1"/>
    <w:rsid w:val="00537F2E"/>
    <w:rsid w:val="0054008E"/>
    <w:rsid w:val="00540AD9"/>
    <w:rsid w:val="00540E4D"/>
    <w:rsid w:val="0054188C"/>
    <w:rsid w:val="005427B8"/>
    <w:rsid w:val="0054314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4A35"/>
    <w:rsid w:val="005E534E"/>
    <w:rsid w:val="005E56ED"/>
    <w:rsid w:val="005E5729"/>
    <w:rsid w:val="005E597B"/>
    <w:rsid w:val="005E59A8"/>
    <w:rsid w:val="005E5CBA"/>
    <w:rsid w:val="005E5CD5"/>
    <w:rsid w:val="005E684F"/>
    <w:rsid w:val="005E6BCB"/>
    <w:rsid w:val="005E6F14"/>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433C"/>
    <w:rsid w:val="007646C3"/>
    <w:rsid w:val="00764ABF"/>
    <w:rsid w:val="00764F6B"/>
    <w:rsid w:val="00765328"/>
    <w:rsid w:val="007663F2"/>
    <w:rsid w:val="007664C6"/>
    <w:rsid w:val="00766A38"/>
    <w:rsid w:val="00766CB7"/>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6A"/>
    <w:rsid w:val="007F3094"/>
    <w:rsid w:val="007F321F"/>
    <w:rsid w:val="007F4C7A"/>
    <w:rsid w:val="007F51CC"/>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70E2"/>
    <w:rsid w:val="0080737A"/>
    <w:rsid w:val="00807535"/>
    <w:rsid w:val="008077EA"/>
    <w:rsid w:val="008079BC"/>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E3F"/>
    <w:rsid w:val="0085554B"/>
    <w:rsid w:val="0085616A"/>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803"/>
    <w:rsid w:val="00873D07"/>
    <w:rsid w:val="008740BB"/>
    <w:rsid w:val="00874DFD"/>
    <w:rsid w:val="00875013"/>
    <w:rsid w:val="0087541C"/>
    <w:rsid w:val="00875E39"/>
    <w:rsid w:val="00875ECC"/>
    <w:rsid w:val="008760A4"/>
    <w:rsid w:val="008772BE"/>
    <w:rsid w:val="00877518"/>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09EB"/>
    <w:rsid w:val="00891046"/>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45A"/>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26E"/>
    <w:rsid w:val="00940474"/>
    <w:rsid w:val="009407FC"/>
    <w:rsid w:val="00940975"/>
    <w:rsid w:val="00940CCA"/>
    <w:rsid w:val="00940E8F"/>
    <w:rsid w:val="00941429"/>
    <w:rsid w:val="009416AD"/>
    <w:rsid w:val="009417D0"/>
    <w:rsid w:val="009428CB"/>
    <w:rsid w:val="00943794"/>
    <w:rsid w:val="009437DC"/>
    <w:rsid w:val="00944300"/>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30A"/>
    <w:rsid w:val="009F3232"/>
    <w:rsid w:val="009F4335"/>
    <w:rsid w:val="009F4336"/>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962"/>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3D1E"/>
    <w:rsid w:val="00B14745"/>
    <w:rsid w:val="00B153E3"/>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3D3"/>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0DE1"/>
    <w:rsid w:val="00C6124F"/>
    <w:rsid w:val="00C615C8"/>
    <w:rsid w:val="00C63FEE"/>
    <w:rsid w:val="00C64668"/>
    <w:rsid w:val="00C64915"/>
    <w:rsid w:val="00C64D52"/>
    <w:rsid w:val="00C65088"/>
    <w:rsid w:val="00C65181"/>
    <w:rsid w:val="00C65556"/>
    <w:rsid w:val="00C6560E"/>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E23"/>
    <w:rsid w:val="00D62203"/>
    <w:rsid w:val="00D62E5B"/>
    <w:rsid w:val="00D6320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3BD"/>
    <w:rsid w:val="00E35A26"/>
    <w:rsid w:val="00E35B6C"/>
    <w:rsid w:val="00E36B2F"/>
    <w:rsid w:val="00E36D90"/>
    <w:rsid w:val="00E371C2"/>
    <w:rsid w:val="00E374C5"/>
    <w:rsid w:val="00E377D8"/>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8B6"/>
    <w:rsid w:val="00F36A11"/>
    <w:rsid w:val="00F36C90"/>
    <w:rsid w:val="00F36D83"/>
    <w:rsid w:val="00F3756B"/>
    <w:rsid w:val="00F375E7"/>
    <w:rsid w:val="00F4013A"/>
    <w:rsid w:val="00F40694"/>
    <w:rsid w:val="00F4288E"/>
    <w:rsid w:val="00F42BC0"/>
    <w:rsid w:val="00F434D7"/>
    <w:rsid w:val="00F437E7"/>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98B"/>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A5"/>
    <w:rsid w:val="00FC6354"/>
    <w:rsid w:val="00FC6995"/>
    <w:rsid w:val="00FD09D0"/>
    <w:rsid w:val="00FD0AAD"/>
    <w:rsid w:val="00FD0D8C"/>
    <w:rsid w:val="00FD1000"/>
    <w:rsid w:val="00FD1527"/>
    <w:rsid w:val="00FD1F75"/>
    <w:rsid w:val="00FD33DB"/>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Projects\3GPP\NR\NR-U\MPR%20simulations\Wideband\WB_40_60_80_100M_int0_and_full_gf.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MPR proposal for</a:t>
            </a:r>
            <a:r>
              <a:rPr lang="en-US" baseline="0"/>
              <a:t> wideband</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40 MHz/15 kHz/01</c:v>
          </c:tx>
          <c:spPr>
            <a:ln w="28575" cap="rnd">
              <a:solidFill>
                <a:schemeClr val="accent1"/>
              </a:solidFill>
              <a:round/>
            </a:ln>
            <a:effectLst/>
          </c:spPr>
          <c:marker>
            <c:symbol val="none"/>
          </c:marker>
          <c:val>
            <c:numRef>
              <c:f>'MPR proposal'!$J$13:$J$43</c:f>
              <c:numCache>
                <c:formatCode>General</c:formatCode>
                <c:ptCount val="16"/>
                <c:pt idx="0">
                  <c:v>3.6595271886686014</c:v>
                </c:pt>
                <c:pt idx="1">
                  <c:v>2.0420399670191998</c:v>
                </c:pt>
                <c:pt idx="2">
                  <c:v>3.9976855817379011</c:v>
                </c:pt>
                <c:pt idx="3">
                  <c:v>1.1595381564780993</c:v>
                </c:pt>
                <c:pt idx="4">
                  <c:v>3.8167085905694016</c:v>
                </c:pt>
                <c:pt idx="5">
                  <c:v>2.7086214999620992</c:v>
                </c:pt>
                <c:pt idx="6">
                  <c:v>4.1307539228421</c:v>
                </c:pt>
                <c:pt idx="7">
                  <c:v>2.1823354448738996</c:v>
                </c:pt>
                <c:pt idx="8">
                  <c:v>5.1639089282772002</c:v>
                </c:pt>
                <c:pt idx="9">
                  <c:v>3.9961665749729995</c:v>
                </c:pt>
                <c:pt idx="10">
                  <c:v>5.4453673229357999</c:v>
                </c:pt>
                <c:pt idx="11">
                  <c:v>3.4979801726736994</c:v>
                </c:pt>
                <c:pt idx="12">
                  <c:v>6.8929312658385999</c:v>
                </c:pt>
                <c:pt idx="13">
                  <c:v>5.7031416572196001</c:v>
                </c:pt>
                <c:pt idx="14">
                  <c:v>7.3035734460067001</c:v>
                </c:pt>
                <c:pt idx="15">
                  <c:v>5.1402627585841998</c:v>
                </c:pt>
              </c:numCache>
            </c:numRef>
          </c:val>
          <c:smooth val="0"/>
          <c:extLst>
            <c:ext xmlns:c16="http://schemas.microsoft.com/office/drawing/2014/chart" uri="{C3380CC4-5D6E-409C-BE32-E72D297353CC}">
              <c16:uniqueId val="{00000000-B280-4A90-A2B1-34F5700698B0}"/>
            </c:ext>
          </c:extLst>
        </c:ser>
        <c:ser>
          <c:idx val="1"/>
          <c:order val="1"/>
          <c:tx>
            <c:v>40 MHz/30 kHz/01</c:v>
          </c:tx>
          <c:spPr>
            <a:ln w="28575" cap="rnd">
              <a:solidFill>
                <a:schemeClr val="accent2"/>
              </a:solidFill>
              <a:round/>
            </a:ln>
            <a:effectLst/>
          </c:spPr>
          <c:marker>
            <c:symbol val="none"/>
          </c:marker>
          <c:val>
            <c:numRef>
              <c:f>'MPR proposal'!$J$45:$J$75</c:f>
              <c:numCache>
                <c:formatCode>General</c:formatCode>
                <c:ptCount val="16"/>
                <c:pt idx="0">
                  <c:v>3.6513591668784002</c:v>
                </c:pt>
                <c:pt idx="1">
                  <c:v>2.0391784744326991</c:v>
                </c:pt>
                <c:pt idx="2">
                  <c:v>4.0805140251045007</c:v>
                </c:pt>
                <c:pt idx="3">
                  <c:v>1.3040140512403013</c:v>
                </c:pt>
                <c:pt idx="4">
                  <c:v>3.8930704933367011</c:v>
                </c:pt>
                <c:pt idx="5">
                  <c:v>2.699946903404701</c:v>
                </c:pt>
                <c:pt idx="6">
                  <c:v>4.2079816006685995</c:v>
                </c:pt>
                <c:pt idx="7">
                  <c:v>2.3690790501533989</c:v>
                </c:pt>
                <c:pt idx="8">
                  <c:v>5.1827778415987993</c:v>
                </c:pt>
                <c:pt idx="9">
                  <c:v>3.9745749848618992</c:v>
                </c:pt>
                <c:pt idx="10">
                  <c:v>5.5135552577397995</c:v>
                </c:pt>
                <c:pt idx="11">
                  <c:v>3.6286661054793008</c:v>
                </c:pt>
                <c:pt idx="12">
                  <c:v>7.0808551328115001</c:v>
                </c:pt>
                <c:pt idx="13">
                  <c:v>5.6625258924168005</c:v>
                </c:pt>
                <c:pt idx="14">
                  <c:v>7.4284534850922999</c:v>
                </c:pt>
                <c:pt idx="15">
                  <c:v>5.2189821997653993</c:v>
                </c:pt>
              </c:numCache>
            </c:numRef>
          </c:val>
          <c:smooth val="0"/>
          <c:extLst>
            <c:ext xmlns:c16="http://schemas.microsoft.com/office/drawing/2014/chart" uri="{C3380CC4-5D6E-409C-BE32-E72D297353CC}">
              <c16:uniqueId val="{00000001-B280-4A90-A2B1-34F5700698B0}"/>
            </c:ext>
          </c:extLst>
        </c:ser>
        <c:ser>
          <c:idx val="2"/>
          <c:order val="2"/>
          <c:tx>
            <c:v>60 MHz/30 kHz/001</c:v>
          </c:tx>
          <c:spPr>
            <a:ln w="28575" cap="rnd">
              <a:solidFill>
                <a:schemeClr val="accent3"/>
              </a:solidFill>
              <a:round/>
            </a:ln>
            <a:effectLst/>
          </c:spPr>
          <c:marker>
            <c:symbol val="none"/>
          </c:marker>
          <c:val>
            <c:numRef>
              <c:f>'MPR proposal'!$J$77:$J$107</c:f>
              <c:numCache>
                <c:formatCode>General</c:formatCode>
                <c:ptCount val="16"/>
                <c:pt idx="0">
                  <c:v>3.7251616375382994</c:v>
                </c:pt>
                <c:pt idx="1">
                  <c:v>2.0488578441450009</c:v>
                </c:pt>
                <c:pt idx="2">
                  <c:v>4.0234176088174003</c:v>
                </c:pt>
                <c:pt idx="3">
                  <c:v>1.2857778320644009</c:v>
                </c:pt>
                <c:pt idx="4">
                  <c:v>3.8704925317107985</c:v>
                </c:pt>
                <c:pt idx="5">
                  <c:v>2.7098325380127015</c:v>
                </c:pt>
                <c:pt idx="6">
                  <c:v>4.1519393660824004</c:v>
                </c:pt>
                <c:pt idx="7">
                  <c:v>2.3627288917850002</c:v>
                </c:pt>
                <c:pt idx="8">
                  <c:v>5.1875526360775002</c:v>
                </c:pt>
                <c:pt idx="9">
                  <c:v>3.9936774640316983</c:v>
                </c:pt>
                <c:pt idx="10">
                  <c:v>5.4244929149375007</c:v>
                </c:pt>
                <c:pt idx="11">
                  <c:v>3.6083948572561013</c:v>
                </c:pt>
                <c:pt idx="12">
                  <c:v>7.2478973814107999</c:v>
                </c:pt>
                <c:pt idx="13">
                  <c:v>5.6598083616484995</c:v>
                </c:pt>
                <c:pt idx="14">
                  <c:v>7.2345586401412003</c:v>
                </c:pt>
                <c:pt idx="15">
                  <c:v>5.2218784536838001</c:v>
                </c:pt>
              </c:numCache>
            </c:numRef>
          </c:val>
          <c:smooth val="0"/>
          <c:extLst>
            <c:ext xmlns:c16="http://schemas.microsoft.com/office/drawing/2014/chart" uri="{C3380CC4-5D6E-409C-BE32-E72D297353CC}">
              <c16:uniqueId val="{00000002-B280-4A90-A2B1-34F5700698B0}"/>
            </c:ext>
          </c:extLst>
        </c:ser>
        <c:ser>
          <c:idx val="3"/>
          <c:order val="3"/>
          <c:tx>
            <c:v>60 MHz/30 kHz/011</c:v>
          </c:tx>
          <c:spPr>
            <a:ln w="28575" cap="rnd">
              <a:solidFill>
                <a:schemeClr val="accent4"/>
              </a:solidFill>
              <a:round/>
            </a:ln>
            <a:effectLst/>
          </c:spPr>
          <c:marker>
            <c:symbol val="none"/>
          </c:marker>
          <c:val>
            <c:numRef>
              <c:f>'MPR proposal'!$J$109:$J$139</c:f>
              <c:numCache>
                <c:formatCode>General</c:formatCode>
                <c:ptCount val="16"/>
                <c:pt idx="0">
                  <c:v>3.6427084203542002</c:v>
                </c:pt>
                <c:pt idx="1">
                  <c:v>2.1482956162732982</c:v>
                </c:pt>
                <c:pt idx="2">
                  <c:v>3.9981069291285998</c:v>
                </c:pt>
                <c:pt idx="3">
                  <c:v>1.2477439335392013</c:v>
                </c:pt>
                <c:pt idx="4">
                  <c:v>3.8704632784839994</c:v>
                </c:pt>
                <c:pt idx="5">
                  <c:v>2.8174415454843</c:v>
                </c:pt>
                <c:pt idx="6">
                  <c:v>4.1570936158992993</c:v>
                </c:pt>
                <c:pt idx="7">
                  <c:v>2.3226141795332005</c:v>
                </c:pt>
                <c:pt idx="8">
                  <c:v>5.1529977604650998</c:v>
                </c:pt>
                <c:pt idx="9">
                  <c:v>4.0601101211209993</c:v>
                </c:pt>
                <c:pt idx="10">
                  <c:v>5.4550140381768006</c:v>
                </c:pt>
                <c:pt idx="11">
                  <c:v>3.5968051253682987</c:v>
                </c:pt>
                <c:pt idx="12">
                  <c:v>6.9384484949266003</c:v>
                </c:pt>
                <c:pt idx="13">
                  <c:v>5.6626927917782002</c:v>
                </c:pt>
                <c:pt idx="14">
                  <c:v>7.3157495275198006</c:v>
                </c:pt>
                <c:pt idx="15">
                  <c:v>5.1544463898274007</c:v>
                </c:pt>
              </c:numCache>
            </c:numRef>
          </c:val>
          <c:smooth val="0"/>
          <c:extLst>
            <c:ext xmlns:c16="http://schemas.microsoft.com/office/drawing/2014/chart" uri="{C3380CC4-5D6E-409C-BE32-E72D297353CC}">
              <c16:uniqueId val="{00000003-B280-4A90-A2B1-34F5700698B0}"/>
            </c:ext>
          </c:extLst>
        </c:ser>
        <c:ser>
          <c:idx val="4"/>
          <c:order val="4"/>
          <c:tx>
            <c:v>80 MHz/30 kHz/0001</c:v>
          </c:tx>
          <c:spPr>
            <a:ln w="28575" cap="rnd">
              <a:solidFill>
                <a:schemeClr val="accent5"/>
              </a:solidFill>
              <a:round/>
            </a:ln>
            <a:effectLst/>
          </c:spPr>
          <c:marker>
            <c:symbol val="none"/>
          </c:marker>
          <c:val>
            <c:numRef>
              <c:f>'MPR proposal'!$J$141:$J$171</c:f>
              <c:numCache>
                <c:formatCode>General</c:formatCode>
                <c:ptCount val="16"/>
                <c:pt idx="0">
                  <c:v>3.6514510324444984</c:v>
                </c:pt>
                <c:pt idx="1">
                  <c:v>2.0218610790807006</c:v>
                </c:pt>
                <c:pt idx="2">
                  <c:v>3.9844533017182009</c:v>
                </c:pt>
                <c:pt idx="3">
                  <c:v>1.3019246224456005</c:v>
                </c:pt>
                <c:pt idx="4">
                  <c:v>3.8535655374904003</c:v>
                </c:pt>
                <c:pt idx="5">
                  <c:v>2.6905561159023001</c:v>
                </c:pt>
                <c:pt idx="6">
                  <c:v>4.1383879743340994</c:v>
                </c:pt>
                <c:pt idx="7">
                  <c:v>2.3641393628460001</c:v>
                </c:pt>
                <c:pt idx="8">
                  <c:v>5.1454973751093007</c:v>
                </c:pt>
                <c:pt idx="9">
                  <c:v>3.9901390191434984</c:v>
                </c:pt>
                <c:pt idx="10">
                  <c:v>5.4978881790967993</c:v>
                </c:pt>
                <c:pt idx="11">
                  <c:v>3.6269876180863001</c:v>
                </c:pt>
                <c:pt idx="12">
                  <c:v>6.9922094029218993</c:v>
                </c:pt>
                <c:pt idx="13">
                  <c:v>5.6887048166301</c:v>
                </c:pt>
                <c:pt idx="14">
                  <c:v>7.3326901367712001</c:v>
                </c:pt>
                <c:pt idx="15">
                  <c:v>5.1969777671061994</c:v>
                </c:pt>
              </c:numCache>
            </c:numRef>
          </c:val>
          <c:smooth val="0"/>
          <c:extLst>
            <c:ext xmlns:c16="http://schemas.microsoft.com/office/drawing/2014/chart" uri="{C3380CC4-5D6E-409C-BE32-E72D297353CC}">
              <c16:uniqueId val="{00000004-B280-4A90-A2B1-34F5700698B0}"/>
            </c:ext>
          </c:extLst>
        </c:ser>
        <c:ser>
          <c:idx val="5"/>
          <c:order val="5"/>
          <c:tx>
            <c:v>80 MHz/30 kHz/0010</c:v>
          </c:tx>
          <c:spPr>
            <a:ln w="28575" cap="rnd">
              <a:solidFill>
                <a:schemeClr val="accent6"/>
              </a:solidFill>
              <a:round/>
            </a:ln>
            <a:effectLst/>
          </c:spPr>
          <c:marker>
            <c:symbol val="none"/>
          </c:marker>
          <c:val>
            <c:numRef>
              <c:f>'MPR proposal'!$J$173:$J$203</c:f>
              <c:numCache>
                <c:formatCode>General</c:formatCode>
                <c:ptCount val="16"/>
                <c:pt idx="0">
                  <c:v>3.7155330478882007</c:v>
                </c:pt>
                <c:pt idx="1">
                  <c:v>2.0366440049693004</c:v>
                </c:pt>
                <c:pt idx="2">
                  <c:v>4.0195513587856002</c:v>
                </c:pt>
                <c:pt idx="3">
                  <c:v>1.3100606569636994</c:v>
                </c:pt>
                <c:pt idx="4">
                  <c:v>3.8026158333233013</c:v>
                </c:pt>
                <c:pt idx="5">
                  <c:v>2.6899233912073015</c:v>
                </c:pt>
                <c:pt idx="6">
                  <c:v>4.1574850964434997</c:v>
                </c:pt>
                <c:pt idx="7">
                  <c:v>2.3743670667822983</c:v>
                </c:pt>
                <c:pt idx="8">
                  <c:v>5.0469841402049003</c:v>
                </c:pt>
                <c:pt idx="9">
                  <c:v>4.0145809646990998</c:v>
                </c:pt>
                <c:pt idx="10">
                  <c:v>5.4318570498968999</c:v>
                </c:pt>
                <c:pt idx="11">
                  <c:v>3.6017537869224014</c:v>
                </c:pt>
                <c:pt idx="12">
                  <c:v>6.8155147078396006</c:v>
                </c:pt>
                <c:pt idx="13">
                  <c:v>5.7031171697312999</c:v>
                </c:pt>
                <c:pt idx="14">
                  <c:v>7.4041299157103992</c:v>
                </c:pt>
                <c:pt idx="15">
                  <c:v>5.2411615394593003</c:v>
                </c:pt>
              </c:numCache>
            </c:numRef>
          </c:val>
          <c:smooth val="0"/>
          <c:extLst>
            <c:ext xmlns:c16="http://schemas.microsoft.com/office/drawing/2014/chart" uri="{C3380CC4-5D6E-409C-BE32-E72D297353CC}">
              <c16:uniqueId val="{00000005-B280-4A90-A2B1-34F5700698B0}"/>
            </c:ext>
          </c:extLst>
        </c:ser>
        <c:ser>
          <c:idx val="6"/>
          <c:order val="6"/>
          <c:tx>
            <c:v>80 MHz/30 kHz/0110</c:v>
          </c:tx>
          <c:spPr>
            <a:ln w="28575" cap="rnd">
              <a:solidFill>
                <a:schemeClr val="accent1">
                  <a:lumMod val="60000"/>
                </a:schemeClr>
              </a:solidFill>
              <a:round/>
            </a:ln>
            <a:effectLst/>
          </c:spPr>
          <c:marker>
            <c:symbol val="none"/>
          </c:marker>
          <c:val>
            <c:numRef>
              <c:f>'MPR proposal'!$J$237:$J$267</c:f>
              <c:numCache>
                <c:formatCode>General</c:formatCode>
                <c:ptCount val="16"/>
                <c:pt idx="0">
                  <c:v>3.7181250189830983</c:v>
                </c:pt>
                <c:pt idx="1">
                  <c:v>2.1874685245190015</c:v>
                </c:pt>
                <c:pt idx="2">
                  <c:v>4.0065146617495007</c:v>
                </c:pt>
                <c:pt idx="3">
                  <c:v>1.2877554140342014</c:v>
                </c:pt>
                <c:pt idx="4">
                  <c:v>3.8276143764601009</c:v>
                </c:pt>
                <c:pt idx="5">
                  <c:v>2.779379360182201</c:v>
                </c:pt>
                <c:pt idx="6">
                  <c:v>4.1370459467890992</c:v>
                </c:pt>
                <c:pt idx="7">
                  <c:v>2.3295639786528994</c:v>
                </c:pt>
                <c:pt idx="8">
                  <c:v>5.0648997170900998</c:v>
                </c:pt>
                <c:pt idx="9">
                  <c:v>4.0098395393348998</c:v>
                </c:pt>
                <c:pt idx="10">
                  <c:v>5.4403537506200994</c:v>
                </c:pt>
                <c:pt idx="11">
                  <c:v>3.5963672565626013</c:v>
                </c:pt>
                <c:pt idx="12">
                  <c:v>7.0321548479042004</c:v>
                </c:pt>
                <c:pt idx="13">
                  <c:v>5.7522019989363997</c:v>
                </c:pt>
                <c:pt idx="14">
                  <c:v>7.2750526533483004</c:v>
                </c:pt>
                <c:pt idx="15">
                  <c:v>5.1986310460893002</c:v>
                </c:pt>
              </c:numCache>
            </c:numRef>
          </c:val>
          <c:smooth val="0"/>
          <c:extLst>
            <c:ext xmlns:c16="http://schemas.microsoft.com/office/drawing/2014/chart" uri="{C3380CC4-5D6E-409C-BE32-E72D297353CC}">
              <c16:uniqueId val="{00000006-B280-4A90-A2B1-34F5700698B0}"/>
            </c:ext>
          </c:extLst>
        </c:ser>
        <c:ser>
          <c:idx val="7"/>
          <c:order val="7"/>
          <c:tx>
            <c:v>80 MHz/30 kHz/0111</c:v>
          </c:tx>
          <c:spPr>
            <a:ln w="28575" cap="rnd">
              <a:solidFill>
                <a:schemeClr val="accent2">
                  <a:lumMod val="60000"/>
                </a:schemeClr>
              </a:solidFill>
              <a:round/>
            </a:ln>
            <a:effectLst/>
          </c:spPr>
          <c:marker>
            <c:symbol val="none"/>
          </c:marker>
          <c:val>
            <c:numRef>
              <c:f>'MPR proposal'!$J$269:$J$299</c:f>
              <c:numCache>
                <c:formatCode>General</c:formatCode>
                <c:ptCount val="16"/>
                <c:pt idx="0">
                  <c:v>3.7077766320831991</c:v>
                </c:pt>
                <c:pt idx="1">
                  <c:v>1.9862436977718012</c:v>
                </c:pt>
                <c:pt idx="2">
                  <c:v>4.0392412326409008</c:v>
                </c:pt>
                <c:pt idx="3">
                  <c:v>1.4353308002587006</c:v>
                </c:pt>
                <c:pt idx="4">
                  <c:v>3.9080835797038986</c:v>
                </c:pt>
                <c:pt idx="5">
                  <c:v>2.6925825584981986</c:v>
                </c:pt>
                <c:pt idx="6">
                  <c:v>4.1595698872054996</c:v>
                </c:pt>
                <c:pt idx="7">
                  <c:v>2.3949258678301</c:v>
                </c:pt>
                <c:pt idx="8">
                  <c:v>5.2141162096533993</c:v>
                </c:pt>
                <c:pt idx="9">
                  <c:v>3.9947859693059016</c:v>
                </c:pt>
                <c:pt idx="10">
                  <c:v>5.4686465099482007</c:v>
                </c:pt>
                <c:pt idx="11">
                  <c:v>3.6152510792924986</c:v>
                </c:pt>
                <c:pt idx="12">
                  <c:v>7.0156253364473997</c:v>
                </c:pt>
                <c:pt idx="13">
                  <c:v>5.6810728571499993</c:v>
                </c:pt>
                <c:pt idx="14">
                  <c:v>7.2552182473461997</c:v>
                </c:pt>
                <c:pt idx="15">
                  <c:v>5.2156444902940002</c:v>
                </c:pt>
              </c:numCache>
            </c:numRef>
          </c:val>
          <c:smooth val="0"/>
          <c:extLst>
            <c:ext xmlns:c16="http://schemas.microsoft.com/office/drawing/2014/chart" uri="{C3380CC4-5D6E-409C-BE32-E72D297353CC}">
              <c16:uniqueId val="{00000007-B280-4A90-A2B1-34F5700698B0}"/>
            </c:ext>
          </c:extLst>
        </c:ser>
        <c:ser>
          <c:idx val="8"/>
          <c:order val="8"/>
          <c:tx>
            <c:v>MPR proposal</c:v>
          </c:tx>
          <c:spPr>
            <a:ln w="28575" cap="rnd">
              <a:solidFill>
                <a:schemeClr val="accent3">
                  <a:lumMod val="60000"/>
                </a:schemeClr>
              </a:solidFill>
              <a:round/>
            </a:ln>
            <a:effectLst/>
          </c:spPr>
          <c:marker>
            <c:symbol val="none"/>
          </c:marker>
          <c:val>
            <c:numRef>
              <c:f>'MPR proposal'!$M$13:$M$43</c:f>
              <c:numCache>
                <c:formatCode>General</c:formatCode>
                <c:ptCount val="16"/>
                <c:pt idx="0">
                  <c:v>4.5</c:v>
                </c:pt>
                <c:pt idx="1">
                  <c:v>2.5</c:v>
                </c:pt>
                <c:pt idx="2">
                  <c:v>4.5</c:v>
                </c:pt>
                <c:pt idx="3">
                  <c:v>2</c:v>
                </c:pt>
                <c:pt idx="4">
                  <c:v>5.5</c:v>
                </c:pt>
                <c:pt idx="5">
                  <c:v>3.5</c:v>
                </c:pt>
                <c:pt idx="6">
                  <c:v>5.5</c:v>
                </c:pt>
                <c:pt idx="7">
                  <c:v>3</c:v>
                </c:pt>
                <c:pt idx="8">
                  <c:v>6.5</c:v>
                </c:pt>
                <c:pt idx="9">
                  <c:v>4.5</c:v>
                </c:pt>
                <c:pt idx="10">
                  <c:v>6.5</c:v>
                </c:pt>
                <c:pt idx="11">
                  <c:v>4</c:v>
                </c:pt>
                <c:pt idx="12">
                  <c:v>8</c:v>
                </c:pt>
                <c:pt idx="13">
                  <c:v>6</c:v>
                </c:pt>
                <c:pt idx="14">
                  <c:v>8</c:v>
                </c:pt>
                <c:pt idx="15">
                  <c:v>5.5</c:v>
                </c:pt>
              </c:numCache>
            </c:numRef>
          </c:val>
          <c:smooth val="0"/>
          <c:extLst>
            <c:ext xmlns:c16="http://schemas.microsoft.com/office/drawing/2014/chart" uri="{C3380CC4-5D6E-409C-BE32-E72D297353CC}">
              <c16:uniqueId val="{00000008-B280-4A90-A2B1-34F5700698B0}"/>
            </c:ext>
          </c:extLst>
        </c:ser>
        <c:dLbls>
          <c:showLegendKey val="0"/>
          <c:showVal val="0"/>
          <c:showCatName val="0"/>
          <c:showSerName val="0"/>
          <c:showPercent val="0"/>
          <c:showBubbleSize val="0"/>
        </c:dLbls>
        <c:smooth val="0"/>
        <c:axId val="547740112"/>
        <c:axId val="547745688"/>
      </c:lineChart>
      <c:catAx>
        <c:axId val="547740112"/>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7745688"/>
        <c:crosses val="autoZero"/>
        <c:auto val="1"/>
        <c:lblAlgn val="ctr"/>
        <c:lblOffset val="100"/>
        <c:noMultiLvlLbl val="0"/>
      </c:catAx>
      <c:valAx>
        <c:axId val="5477456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7740112"/>
        <c:crosses val="autoZero"/>
        <c:crossBetween val="between"/>
      </c:valAx>
      <c:spPr>
        <a:noFill/>
        <a:ln>
          <a:noFill/>
        </a:ln>
        <a:effectLst/>
      </c:spPr>
    </c:plotArea>
    <c:plotVisOnly val="1"/>
    <c:dispBlanksAs val="zero"/>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E0953-37F1-4438-80E2-93719CD1B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6</Pages>
  <Words>2044</Words>
  <Characters>11654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2020-04-10T19:20:00Z</dcterms:created>
  <dcterms:modified xsi:type="dcterms:W3CDTF">2020-04-10T19:20:00Z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