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42C5E" w14:textId="3D409541" w:rsidR="00873AC5" w:rsidRPr="00DA1985" w:rsidRDefault="00873AC5" w:rsidP="00873AC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bookmarkStart w:id="0" w:name="_Ref488331639"/>
      <w:r w:rsidRPr="00DA1985">
        <w:rPr>
          <w:rFonts w:cs="Arial"/>
          <w:b/>
          <w:sz w:val="28"/>
          <w:szCs w:val="28"/>
        </w:rPr>
        <w:t>3GPP TSG RAN</w:t>
      </w:r>
      <w:r w:rsidR="00F568BD">
        <w:rPr>
          <w:rFonts w:cs="Arial"/>
          <w:b/>
          <w:sz w:val="28"/>
          <w:szCs w:val="28"/>
        </w:rPr>
        <w:t>4</w:t>
      </w:r>
      <w:r w:rsidRPr="00DA1985">
        <w:rPr>
          <w:rFonts w:cs="Arial"/>
          <w:b/>
          <w:sz w:val="28"/>
          <w:szCs w:val="28"/>
        </w:rPr>
        <w:t xml:space="preserve"> Meeting #</w:t>
      </w:r>
      <w:r w:rsidR="00DA7B76">
        <w:rPr>
          <w:rFonts w:cs="Arial"/>
          <w:b/>
          <w:sz w:val="28"/>
          <w:szCs w:val="28"/>
        </w:rPr>
        <w:t>117</w:t>
      </w:r>
      <w:r w:rsidRPr="00DA1985">
        <w:rPr>
          <w:rFonts w:cs="Arial"/>
          <w:b/>
          <w:sz w:val="28"/>
          <w:szCs w:val="28"/>
        </w:rPr>
        <w:tab/>
      </w:r>
      <w:r w:rsidRPr="00DA1985">
        <w:rPr>
          <w:rFonts w:cs="Arial"/>
          <w:b/>
          <w:sz w:val="28"/>
          <w:szCs w:val="28"/>
        </w:rPr>
        <w:tab/>
      </w:r>
      <w:r w:rsidRPr="00DA1985">
        <w:rPr>
          <w:rFonts w:eastAsia="MS Mincho" w:cs="Arial"/>
          <w:b/>
          <w:sz w:val="28"/>
          <w:szCs w:val="28"/>
        </w:rPr>
        <w:tab/>
      </w:r>
      <w:r w:rsidRPr="00DA1985">
        <w:rPr>
          <w:rFonts w:eastAsia="MS Mincho" w:cs="Arial"/>
          <w:b/>
          <w:sz w:val="28"/>
          <w:szCs w:val="28"/>
        </w:rPr>
        <w:tab/>
      </w:r>
      <w:r w:rsidRPr="00DA1985">
        <w:rPr>
          <w:rFonts w:eastAsia="MS Mincho" w:cs="Arial" w:hint="eastAsia"/>
          <w:b/>
          <w:sz w:val="28"/>
          <w:szCs w:val="28"/>
        </w:rPr>
        <w:tab/>
      </w:r>
      <w:r w:rsidRPr="00DA1985">
        <w:rPr>
          <w:rFonts w:eastAsia="MS Mincho" w:cs="Arial"/>
          <w:b/>
          <w:sz w:val="28"/>
          <w:szCs w:val="28"/>
        </w:rPr>
        <w:tab/>
      </w:r>
      <w:r w:rsidR="003D2DBB" w:rsidRPr="00DA1985">
        <w:rPr>
          <w:rFonts w:eastAsia="MS Mincho" w:cs="Arial" w:hint="eastAsia"/>
          <w:b/>
          <w:sz w:val="28"/>
          <w:szCs w:val="28"/>
        </w:rPr>
        <w:tab/>
      </w:r>
      <w:r w:rsidR="0067779F" w:rsidRPr="00264C89">
        <w:rPr>
          <w:rFonts w:eastAsia="MS Mincho" w:cs="Arial"/>
          <w:b/>
          <w:color w:val="000000" w:themeColor="text1"/>
          <w:sz w:val="28"/>
          <w:szCs w:val="28"/>
        </w:rPr>
        <w:t>R4-2520370</w:t>
      </w:r>
    </w:p>
    <w:p w14:paraId="050841AE" w14:textId="1D90FB9F" w:rsidR="00A44DCB" w:rsidRPr="00DA1985" w:rsidRDefault="00707D68" w:rsidP="00926D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eastAsia="MS Mincho" w:cs="Arial"/>
          <w:b/>
          <w:color w:val="000000"/>
          <w:sz w:val="24"/>
          <w:szCs w:val="24"/>
        </w:rPr>
      </w:pPr>
      <w:r w:rsidRPr="00DA1985">
        <w:rPr>
          <w:rFonts w:cs="Arial"/>
          <w:b/>
          <w:sz w:val="28"/>
          <w:szCs w:val="28"/>
        </w:rPr>
        <w:t xml:space="preserve">Dallas, USA, Nov. 17th-21st </w:t>
      </w:r>
      <w:r w:rsidR="00FF5789" w:rsidRPr="00DA1985">
        <w:rPr>
          <w:rFonts w:cs="Arial"/>
          <w:b/>
          <w:sz w:val="28"/>
          <w:szCs w:val="28"/>
        </w:rPr>
        <w:t>November 2025</w:t>
      </w:r>
    </w:p>
    <w:p w14:paraId="70AC6D3B" w14:textId="376A7F04" w:rsidR="00926DF9" w:rsidRPr="00DA1985" w:rsidRDefault="00926DF9" w:rsidP="00926D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eastAsiaTheme="minorEastAsia" w:cs="Arial"/>
          <w:bCs/>
          <w:color w:val="000000"/>
          <w:sz w:val="24"/>
          <w:szCs w:val="24"/>
        </w:rPr>
      </w:pPr>
      <w:r w:rsidRPr="00DA1985">
        <w:rPr>
          <w:rFonts w:eastAsia="MS Mincho" w:cs="Arial"/>
          <w:b/>
          <w:color w:val="000000"/>
          <w:sz w:val="24"/>
          <w:szCs w:val="24"/>
        </w:rPr>
        <w:t>Agenda item:</w:t>
      </w:r>
      <w:r w:rsidRPr="00DA1985">
        <w:rPr>
          <w:rFonts w:eastAsia="MS Mincho" w:cs="Arial"/>
          <w:b/>
          <w:color w:val="000000"/>
          <w:sz w:val="24"/>
          <w:szCs w:val="24"/>
        </w:rPr>
        <w:tab/>
      </w:r>
      <w:r w:rsidRPr="00DA1985">
        <w:rPr>
          <w:rFonts w:eastAsia="MS Mincho" w:cs="Arial"/>
          <w:b/>
          <w:color w:val="000000"/>
          <w:sz w:val="24"/>
          <w:szCs w:val="24"/>
          <w:lang w:eastAsia="ja-JP"/>
        </w:rPr>
        <w:tab/>
      </w:r>
      <w:r w:rsidR="0014206E" w:rsidRPr="00264C89">
        <w:rPr>
          <w:rFonts w:eastAsia="MS Mincho" w:cs="Arial"/>
          <w:b/>
          <w:color w:val="000000"/>
          <w:sz w:val="24"/>
          <w:szCs w:val="24"/>
          <w:lang w:eastAsia="ja-JP"/>
        </w:rPr>
        <w:t>8.3</w:t>
      </w:r>
      <w:r w:rsidR="00364A64" w:rsidRPr="00DA7B76">
        <w:rPr>
          <w:sz w:val="24"/>
          <w:szCs w:val="24"/>
        </w:rPr>
        <w:t xml:space="preserve"> </w:t>
      </w:r>
    </w:p>
    <w:p w14:paraId="21E76027" w14:textId="5962BFE4" w:rsidR="00926DF9" w:rsidRPr="00DA7B76" w:rsidRDefault="00926DF9" w:rsidP="00926DF9">
      <w:pPr>
        <w:ind w:left="1985" w:hanging="1985"/>
        <w:rPr>
          <w:rFonts w:cs="Arial"/>
          <w:color w:val="000000"/>
          <w:sz w:val="24"/>
          <w:szCs w:val="24"/>
          <w:lang w:eastAsia="ja-JP"/>
        </w:rPr>
      </w:pPr>
      <w:r w:rsidRPr="00DA7B76">
        <w:rPr>
          <w:rFonts w:eastAsia="MS Mincho" w:cs="Arial"/>
          <w:b/>
          <w:sz w:val="24"/>
          <w:szCs w:val="24"/>
        </w:rPr>
        <w:t>Source:</w:t>
      </w:r>
      <w:r w:rsidRPr="00DA7B76">
        <w:rPr>
          <w:rFonts w:eastAsia="MS Mincho" w:cs="Arial"/>
          <w:b/>
          <w:sz w:val="24"/>
          <w:szCs w:val="24"/>
        </w:rPr>
        <w:tab/>
      </w:r>
      <w:r w:rsidR="00B73E4A" w:rsidRPr="00DA7B76">
        <w:rPr>
          <w:rFonts w:eastAsia="MS Mincho" w:cs="Arial"/>
          <w:bCs/>
          <w:sz w:val="24"/>
          <w:szCs w:val="24"/>
        </w:rPr>
        <w:t>SES</w:t>
      </w:r>
      <w:r w:rsidR="0098620C" w:rsidRPr="00DA7B76">
        <w:rPr>
          <w:rFonts w:eastAsia="MS Mincho" w:cs="Arial"/>
          <w:bCs/>
          <w:sz w:val="24"/>
          <w:szCs w:val="24"/>
        </w:rPr>
        <w:t>, MITRE</w:t>
      </w:r>
      <w:r w:rsidR="00A27A24" w:rsidRPr="00DA7B76">
        <w:rPr>
          <w:rFonts w:eastAsia="MS Mincho" w:cs="Arial" w:hint="eastAsia"/>
          <w:bCs/>
          <w:sz w:val="24"/>
          <w:szCs w:val="24"/>
          <w:lang w:eastAsia="ja-JP"/>
        </w:rPr>
        <w:t>, JSAT</w:t>
      </w:r>
      <w:r w:rsidR="00A56431" w:rsidRPr="00DA7B76">
        <w:rPr>
          <w:rFonts w:eastAsia="MS Mincho" w:cs="Arial"/>
          <w:bCs/>
          <w:sz w:val="24"/>
          <w:szCs w:val="24"/>
          <w:lang w:eastAsia="ja-JP"/>
        </w:rPr>
        <w:t>, Thales</w:t>
      </w:r>
      <w:r w:rsidR="002309BE" w:rsidRPr="00DA7B76">
        <w:rPr>
          <w:rFonts w:eastAsia="MS Mincho" w:cs="Arial"/>
          <w:bCs/>
          <w:sz w:val="24"/>
          <w:szCs w:val="24"/>
          <w:lang w:eastAsia="ja-JP"/>
        </w:rPr>
        <w:t xml:space="preserve">, </w:t>
      </w:r>
      <w:r w:rsidR="0079317C" w:rsidRPr="0079317C">
        <w:rPr>
          <w:rFonts w:eastAsia="MS Mincho" w:cs="Arial"/>
          <w:bCs/>
          <w:sz w:val="24"/>
          <w:szCs w:val="24"/>
          <w:lang w:eastAsia="ja-JP"/>
        </w:rPr>
        <w:t>Lockheed</w:t>
      </w:r>
      <w:r w:rsidR="002309BE" w:rsidRPr="00DA7B76">
        <w:rPr>
          <w:rFonts w:eastAsia="MS Mincho" w:cs="Arial"/>
          <w:bCs/>
          <w:sz w:val="24"/>
          <w:szCs w:val="24"/>
          <w:lang w:eastAsia="ja-JP"/>
        </w:rPr>
        <w:t xml:space="preserve"> Martin, Gatehouse</w:t>
      </w:r>
      <w:r w:rsidR="00AB7DE6" w:rsidRPr="00DA7B76">
        <w:rPr>
          <w:rFonts w:eastAsia="MS Mincho" w:cs="Arial"/>
          <w:bCs/>
          <w:sz w:val="24"/>
          <w:szCs w:val="24"/>
          <w:lang w:eastAsia="ja-JP"/>
        </w:rPr>
        <w:t>, Gilat</w:t>
      </w:r>
      <w:r w:rsidR="006710E6">
        <w:rPr>
          <w:rFonts w:eastAsia="MS Mincho" w:cs="Arial"/>
          <w:bCs/>
          <w:sz w:val="24"/>
          <w:szCs w:val="24"/>
          <w:lang w:eastAsia="ja-JP"/>
        </w:rPr>
        <w:t>, Airbus</w:t>
      </w:r>
    </w:p>
    <w:p w14:paraId="44608B6A" w14:textId="1AB46B4A" w:rsidR="00926DF9" w:rsidRPr="00DA1985" w:rsidRDefault="00926DF9" w:rsidP="00926DF9">
      <w:pPr>
        <w:ind w:left="1985" w:hanging="1985"/>
        <w:rPr>
          <w:rFonts w:eastAsiaTheme="minorEastAsia" w:cs="Arial"/>
          <w:color w:val="000000"/>
          <w:sz w:val="24"/>
          <w:szCs w:val="24"/>
        </w:rPr>
      </w:pPr>
      <w:r w:rsidRPr="00DA1985">
        <w:rPr>
          <w:rFonts w:eastAsia="MS Mincho" w:cs="Arial"/>
          <w:b/>
          <w:color w:val="000000"/>
          <w:sz w:val="24"/>
          <w:szCs w:val="24"/>
        </w:rPr>
        <w:t>Title:</w:t>
      </w:r>
      <w:r w:rsidRPr="00DA1985">
        <w:rPr>
          <w:rFonts w:eastAsia="MS Mincho" w:cs="Arial"/>
          <w:b/>
          <w:color w:val="000000"/>
          <w:sz w:val="24"/>
          <w:szCs w:val="24"/>
        </w:rPr>
        <w:tab/>
      </w:r>
      <w:r w:rsidR="006764F9" w:rsidRPr="00DA7B76">
        <w:rPr>
          <w:rFonts w:eastAsia="MS Mincho" w:cs="Arial"/>
          <w:bCs/>
          <w:color w:val="000000"/>
          <w:sz w:val="24"/>
          <w:szCs w:val="24"/>
        </w:rPr>
        <w:t xml:space="preserve">Multi-Orbit NTN Solution for 6G </w:t>
      </w:r>
      <w:r w:rsidR="00B21A29" w:rsidRPr="00DA1985">
        <w:rPr>
          <w:rFonts w:eastAsia="MS Mincho" w:cs="Arial"/>
          <w:bCs/>
          <w:color w:val="000000"/>
          <w:sz w:val="24"/>
          <w:szCs w:val="24"/>
        </w:rPr>
        <w:t xml:space="preserve"> </w:t>
      </w:r>
    </w:p>
    <w:p w14:paraId="46D133C7" w14:textId="77777777" w:rsidR="00926DF9" w:rsidRPr="00DA1985" w:rsidRDefault="00926DF9" w:rsidP="00926DF9">
      <w:pPr>
        <w:ind w:left="1985" w:hanging="1985"/>
        <w:rPr>
          <w:rFonts w:eastAsiaTheme="minorEastAsia" w:cs="Arial"/>
          <w:color w:val="000000"/>
          <w:sz w:val="24"/>
          <w:szCs w:val="24"/>
        </w:rPr>
      </w:pPr>
      <w:r w:rsidRPr="00DA1985">
        <w:rPr>
          <w:rFonts w:eastAsia="MS Mincho" w:cs="Arial"/>
          <w:b/>
          <w:color w:val="000000"/>
          <w:sz w:val="24"/>
          <w:szCs w:val="24"/>
        </w:rPr>
        <w:t>Document for:</w:t>
      </w:r>
      <w:r w:rsidRPr="00DA1985">
        <w:rPr>
          <w:rFonts w:eastAsia="MS Mincho" w:cs="Arial"/>
          <w:b/>
          <w:color w:val="000000"/>
          <w:sz w:val="24"/>
          <w:szCs w:val="24"/>
        </w:rPr>
        <w:tab/>
      </w:r>
      <w:r w:rsidRPr="00DA1985">
        <w:rPr>
          <w:rFonts w:eastAsiaTheme="minorEastAsia" w:cs="Arial"/>
          <w:color w:val="000000"/>
          <w:sz w:val="24"/>
          <w:szCs w:val="24"/>
        </w:rPr>
        <w:t xml:space="preserve">Discussion and Decisions </w:t>
      </w:r>
    </w:p>
    <w:p w14:paraId="4DAD2F9C" w14:textId="77777777" w:rsidR="00E85462" w:rsidRPr="00DA1985" w:rsidRDefault="00E85462" w:rsidP="00E85462">
      <w:pPr>
        <w:spacing w:beforeLines="50" w:before="120"/>
        <w:rPr>
          <w:color w:val="C00000"/>
        </w:rPr>
      </w:pPr>
    </w:p>
    <w:p w14:paraId="343FBF36" w14:textId="741E256E" w:rsidR="00D0573B" w:rsidRPr="00DA1985" w:rsidRDefault="00D0573B" w:rsidP="00E85462">
      <w:pPr>
        <w:pStyle w:val="Heading1"/>
      </w:pPr>
      <w:r w:rsidRPr="00DA1985">
        <w:t>Introduction</w:t>
      </w:r>
      <w:bookmarkEnd w:id="0"/>
    </w:p>
    <w:p w14:paraId="20B6E03C" w14:textId="7EDEE331" w:rsidR="001B581C" w:rsidRPr="00DA1985" w:rsidRDefault="00AE2FFE" w:rsidP="00AE2FFE">
      <w:r w:rsidRPr="00DA1985">
        <w:t xml:space="preserve">In this contribution we </w:t>
      </w:r>
      <w:r w:rsidR="003078EA" w:rsidRPr="00DA1985">
        <w:t xml:space="preserve">would </w:t>
      </w:r>
      <w:r w:rsidR="007A2560" w:rsidRPr="00DA1985">
        <w:t xml:space="preserve">like to introduce the concept of Multi-Orbit </w:t>
      </w:r>
      <w:r w:rsidR="00455AC2" w:rsidRPr="00DA1985">
        <w:t>Connectivity</w:t>
      </w:r>
      <w:r w:rsidR="007A2560" w:rsidRPr="00DA1985">
        <w:t xml:space="preserve"> Non-Terrestrial Networks</w:t>
      </w:r>
      <w:r w:rsidR="00E47EB3" w:rsidRPr="00DA1985">
        <w:t xml:space="preserve"> (NTN)</w:t>
      </w:r>
      <w:r w:rsidR="00D50FED" w:rsidRPr="00DA1985">
        <w:t xml:space="preserve"> </w:t>
      </w:r>
      <w:r w:rsidR="00C07033">
        <w:t>solution</w:t>
      </w:r>
      <w:r w:rsidR="00016CE2" w:rsidRPr="00DA1985">
        <w:t xml:space="preserve">, as part of the 6G Study </w:t>
      </w:r>
    </w:p>
    <w:p w14:paraId="75CE666C" w14:textId="297065A0" w:rsidR="008E3A11" w:rsidRPr="00DA1985" w:rsidRDefault="008E3A11" w:rsidP="00AE2FFE">
      <w:r w:rsidRPr="00DA1985">
        <w:t xml:space="preserve">Since </w:t>
      </w:r>
      <w:r w:rsidR="00CC6042" w:rsidRPr="00DA1985">
        <w:t xml:space="preserve">3GPP </w:t>
      </w:r>
      <w:r w:rsidRPr="00DA1985">
        <w:t xml:space="preserve">Release 17 Non-Terrestrial Networks (NTN) have </w:t>
      </w:r>
      <w:r w:rsidR="006F2541" w:rsidRPr="00DA1985">
        <w:t xml:space="preserve">been established as supplementary </w:t>
      </w:r>
      <w:r w:rsidR="00E519FC" w:rsidRPr="00DA1985">
        <w:t>network solutions for UEs and NB-IoT devices</w:t>
      </w:r>
      <w:r w:rsidR="00AD681C" w:rsidRPr="00DA1985">
        <w:t xml:space="preserve"> and </w:t>
      </w:r>
      <w:r w:rsidR="00D5666F" w:rsidRPr="00DA1985">
        <w:t>together</w:t>
      </w:r>
      <w:r w:rsidR="00AD681C" w:rsidRPr="00DA1985">
        <w:t xml:space="preserve"> with the conventional </w:t>
      </w:r>
      <w:r w:rsidR="001B5814" w:rsidRPr="00DA1985">
        <w:t>T</w:t>
      </w:r>
      <w:r w:rsidR="00AD681C" w:rsidRPr="00DA1985">
        <w:t xml:space="preserve">errestrial </w:t>
      </w:r>
      <w:r w:rsidR="001B5814" w:rsidRPr="00DA1985">
        <w:t>N</w:t>
      </w:r>
      <w:r w:rsidR="0038518D" w:rsidRPr="00DA1985">
        <w:t>etworks</w:t>
      </w:r>
      <w:r w:rsidR="001B5814" w:rsidRPr="00DA1985">
        <w:t xml:space="preserve"> (TN)</w:t>
      </w:r>
      <w:r w:rsidR="0038518D" w:rsidRPr="00DA1985">
        <w:t xml:space="preserve"> t</w:t>
      </w:r>
      <w:r w:rsidR="00AD681C" w:rsidRPr="00DA1985">
        <w:t xml:space="preserve">hey offer </w:t>
      </w:r>
      <w:r w:rsidR="0038518D" w:rsidRPr="00DA1985">
        <w:t>a</w:t>
      </w:r>
      <w:r w:rsidR="00AD681C" w:rsidRPr="00DA1985">
        <w:t xml:space="preserve"> ubiquitous connectivity solution </w:t>
      </w:r>
      <w:r w:rsidR="00D5666F" w:rsidRPr="00DA1985">
        <w:t>over land and over water</w:t>
      </w:r>
      <w:r w:rsidR="001B5814" w:rsidRPr="00DA1985">
        <w:t>, added resiliency to network failures, and offer best-of-both service quality.</w:t>
      </w:r>
    </w:p>
    <w:p w14:paraId="580403BD" w14:textId="0BE0E905" w:rsidR="00BC253A" w:rsidRPr="00DA1985" w:rsidRDefault="00AB1F05" w:rsidP="00AE2FFE">
      <w:r w:rsidRPr="00DA1985">
        <w:t xml:space="preserve">In our view </w:t>
      </w:r>
      <w:r w:rsidR="00330DC1" w:rsidRPr="00DA1985">
        <w:t>this</w:t>
      </w:r>
      <w:r w:rsidR="000A1D92" w:rsidRPr="00DA1985">
        <w:t xml:space="preserve"> ubiquitous coverage can </w:t>
      </w:r>
      <w:proofErr w:type="gramStart"/>
      <w:r w:rsidR="000A1D92" w:rsidRPr="00DA1985">
        <w:t>be further extended</w:t>
      </w:r>
      <w:proofErr w:type="gramEnd"/>
      <w:r w:rsidR="00FF7183" w:rsidRPr="00DA1985">
        <w:t xml:space="preserve"> to provide seamless connectivity between Terrestrial and Non-Terrestrial network. </w:t>
      </w:r>
    </w:p>
    <w:p w14:paraId="734A7AE0" w14:textId="7F5A1C9F" w:rsidR="00A72847" w:rsidRPr="00DA1985" w:rsidRDefault="00BC253A" w:rsidP="00AE2FFE">
      <w:r w:rsidRPr="00DA1985">
        <w:t>In our view</w:t>
      </w:r>
      <w:r w:rsidR="007F5EAB" w:rsidRPr="00DA1985">
        <w:t>, the</w:t>
      </w:r>
      <w:r w:rsidRPr="00DA1985">
        <w:t xml:space="preserve"> </w:t>
      </w:r>
      <w:r w:rsidR="00AB1F05" w:rsidRPr="00DA1985">
        <w:t xml:space="preserve">next </w:t>
      </w:r>
      <w:r w:rsidR="00EE6CF6" w:rsidRPr="00DA1985">
        <w:t>evolution</w:t>
      </w:r>
      <w:r w:rsidR="00AB1F05" w:rsidRPr="00DA1985">
        <w:t xml:space="preserve"> </w:t>
      </w:r>
      <w:r w:rsidR="00540F7D" w:rsidRPr="00DA1985">
        <w:t xml:space="preserve">in the NTN connectivity solution would be </w:t>
      </w:r>
      <w:r w:rsidR="000D6D67" w:rsidRPr="00DA1985">
        <w:t xml:space="preserve">the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="00540F7D" w:rsidRPr="00DA1985">
        <w:t xml:space="preserve">, whereby a UE or a VSAT </w:t>
      </w:r>
      <w:r w:rsidR="00BE61CA" w:rsidRPr="00DA1985">
        <w:t>can</w:t>
      </w:r>
      <w:r w:rsidR="00540F7D" w:rsidRPr="00DA1985">
        <w:t xml:space="preserve"> connect to </w:t>
      </w:r>
      <w:r w:rsidR="00BE61CA" w:rsidRPr="00DA1985">
        <w:t>various satellites i</w:t>
      </w:r>
      <w:r w:rsidR="000D6D67" w:rsidRPr="00DA1985">
        <w:t>n</w:t>
      </w:r>
      <w:r w:rsidR="00BE61CA" w:rsidRPr="00DA1985">
        <w:t xml:space="preserve"> various orbits, as illustrated in the following </w:t>
      </w:r>
      <w:r w:rsidR="00726311" w:rsidRPr="00DA1985">
        <w:fldChar w:fldCharType="begin"/>
      </w:r>
      <w:r w:rsidR="00726311" w:rsidRPr="00DA1985">
        <w:instrText xml:space="preserve"> REF _Ref199320142 \h </w:instrText>
      </w:r>
      <w:r w:rsidR="00726311" w:rsidRPr="00DA1985">
        <w:fldChar w:fldCharType="separate"/>
      </w:r>
      <w:r w:rsidR="00B907A6" w:rsidRPr="00DA1985">
        <w:t xml:space="preserve">Figure </w:t>
      </w:r>
      <w:r w:rsidR="00B907A6" w:rsidRPr="00DA7B76">
        <w:t>1</w:t>
      </w:r>
      <w:r w:rsidR="00726311" w:rsidRPr="00DA1985">
        <w:fldChar w:fldCharType="end"/>
      </w:r>
      <w:r w:rsidR="008636C2" w:rsidRPr="00DA1985">
        <w:t>.  Figure 1 illustrates GEO</w:t>
      </w:r>
      <w:r w:rsidR="00562A84" w:rsidRPr="00DA1985">
        <w:t xml:space="preserve">, MEO </w:t>
      </w:r>
      <w:r w:rsidR="008636C2" w:rsidRPr="00DA1985">
        <w:t>and LEO orbit</w:t>
      </w:r>
      <w:r w:rsidR="00562A84" w:rsidRPr="00DA1985">
        <w:t>s</w:t>
      </w:r>
      <w:r w:rsidR="00A72847" w:rsidRPr="00DA1985">
        <w:t>.</w:t>
      </w:r>
    </w:p>
    <w:p w14:paraId="708C6FAC" w14:textId="761C2F3B" w:rsidR="00A72B94" w:rsidRPr="00DA1985" w:rsidRDefault="00A72B94" w:rsidP="00AE2FFE">
      <w:r w:rsidRPr="00DA7B76">
        <w:rPr>
          <w:noProof/>
          <w:lang w:eastAsia="fr-FR"/>
        </w:rPr>
        <w:drawing>
          <wp:inline distT="0" distB="0" distL="0" distR="0" wp14:anchorId="324CD32F" wp14:editId="4EDE83D2">
            <wp:extent cx="6120765" cy="4638675"/>
            <wp:effectExtent l="0" t="0" r="0" b="9525"/>
            <wp:docPr id="437601185" name="Picture 1" descr="A diagram of satellite communication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601185" name="Picture 1" descr="A diagram of satellite communications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1365D" w14:textId="063AC457" w:rsidR="004175B4" w:rsidRPr="00DA1985" w:rsidRDefault="004175B4" w:rsidP="004335DB">
      <w:pPr>
        <w:keepNext/>
        <w:jc w:val="center"/>
      </w:pPr>
    </w:p>
    <w:p w14:paraId="36FD1023" w14:textId="3123D8D2" w:rsidR="0031244E" w:rsidRPr="00DA1985" w:rsidRDefault="004175B4" w:rsidP="004175B4">
      <w:pPr>
        <w:pStyle w:val="Caption"/>
        <w:jc w:val="both"/>
      </w:pPr>
      <w:bookmarkStart w:id="1" w:name="_Ref199320142"/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proofErr w:type="gramStart"/>
      <w:r w:rsidR="00C62DF3" w:rsidRPr="00DA7B76">
        <w:t>1</w:t>
      </w:r>
      <w:proofErr w:type="gramEnd"/>
      <w:r w:rsidRPr="00DA1985">
        <w:fldChar w:fldCharType="end"/>
      </w:r>
      <w:bookmarkEnd w:id="1"/>
      <w:r w:rsidRPr="00DA1985">
        <w:t xml:space="preserve"> Multi-Orbit </w:t>
      </w:r>
      <w:r w:rsidR="00D50FED" w:rsidRPr="00DA1985">
        <w:t xml:space="preserve">NTN </w:t>
      </w:r>
      <w:r w:rsidR="00342AB3">
        <w:t>Connectivity</w:t>
      </w:r>
    </w:p>
    <w:p w14:paraId="3278B3CF" w14:textId="049EF927" w:rsidR="007F5C2C" w:rsidRPr="00DA1985" w:rsidRDefault="007F5C2C" w:rsidP="00AE2FFE">
      <w:r w:rsidRPr="00DA1985">
        <w:t xml:space="preserve">By leveraging </w:t>
      </w:r>
      <w:r w:rsidR="00330DC1" w:rsidRPr="00DA1985">
        <w:t>the strengths</w:t>
      </w:r>
      <w:r w:rsidRPr="00DA1985">
        <w:t xml:space="preserve"> of </w:t>
      </w:r>
      <w:r w:rsidR="007114A4" w:rsidRPr="00DA1985">
        <w:t xml:space="preserve">satellites at various </w:t>
      </w:r>
      <w:r w:rsidRPr="00DA1985">
        <w:t xml:space="preserve">orbital altitudes, this </w:t>
      </w:r>
      <w:r w:rsidR="00772436" w:rsidRPr="00DA1985">
        <w:t xml:space="preserve">solution can potentially </w:t>
      </w:r>
      <w:r w:rsidR="00F473BB" w:rsidRPr="00DA1985">
        <w:t>create</w:t>
      </w:r>
      <w:r w:rsidRPr="00DA1985">
        <w:t xml:space="preserve"> a robust and versatile </w:t>
      </w:r>
      <w:r w:rsidR="00772436" w:rsidRPr="00DA1985">
        <w:t xml:space="preserve">solution </w:t>
      </w:r>
      <w:r w:rsidRPr="00DA1985">
        <w:t xml:space="preserve">that enhances overall performance, enabling high-speed internet access, improved coverage, enhanced communication, and resilient </w:t>
      </w:r>
      <w:r w:rsidR="00445F8F" w:rsidRPr="00DA1985">
        <w:t>services.</w:t>
      </w:r>
    </w:p>
    <w:p w14:paraId="7655F78A" w14:textId="6C9F459A" w:rsidR="00F473BB" w:rsidRPr="00DA1985" w:rsidRDefault="00675B56" w:rsidP="00AE2FFE">
      <w:r w:rsidRPr="00DA1985">
        <w:t xml:space="preserve">With the growing expansion of the </w:t>
      </w:r>
      <w:r w:rsidR="00224984" w:rsidRPr="00DA1985">
        <w:t>communication</w:t>
      </w:r>
      <w:r w:rsidRPr="00DA1985">
        <w:t xml:space="preserve"> services and </w:t>
      </w:r>
      <w:r w:rsidR="00224984" w:rsidRPr="00DA1985">
        <w:t>ever-growing</w:t>
      </w:r>
      <w:r w:rsidRPr="00DA1985">
        <w:t xml:space="preserve"> needs for data connectivity</w:t>
      </w:r>
      <w:r w:rsidR="003E1ECA" w:rsidRPr="00DA1985">
        <w:t xml:space="preserve">,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="003E1ECA" w:rsidRPr="00DA1985">
        <w:t xml:space="preserve"> is becoming essential </w:t>
      </w:r>
      <w:r w:rsidR="00224984" w:rsidRPr="00DA1985">
        <w:t>to remain competitive.</w:t>
      </w:r>
      <w:r w:rsidR="00DF1778" w:rsidRPr="00DA1985">
        <w:t xml:space="preserve"> In addition to the technological enhancements, the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="00DF1778" w:rsidRPr="00DA1985">
        <w:t xml:space="preserve"> has </w:t>
      </w:r>
      <w:r w:rsidR="00C97996" w:rsidRPr="00DA1985">
        <w:t xml:space="preserve">commercial advantages </w:t>
      </w:r>
      <w:r w:rsidR="00CC153E" w:rsidRPr="00DA1985">
        <w:t>for</w:t>
      </w:r>
      <w:r w:rsidR="009E3A6B" w:rsidRPr="00DA1985">
        <w:t xml:space="preserve"> operators who </w:t>
      </w:r>
      <w:r w:rsidR="00CC153E" w:rsidRPr="00DA1985">
        <w:t xml:space="preserve">operate NGSO and GSO </w:t>
      </w:r>
      <w:r w:rsidR="00330DC1" w:rsidRPr="00DA1985">
        <w:t>constellations</w:t>
      </w:r>
      <w:r w:rsidR="00CC153E" w:rsidRPr="00DA1985">
        <w:t xml:space="preserve">. </w:t>
      </w:r>
    </w:p>
    <w:p w14:paraId="46A0C5F4" w14:textId="695BB7F2" w:rsidR="0059743B" w:rsidRPr="00DA1985" w:rsidRDefault="00C6369D" w:rsidP="00AE2FFE">
      <w:r w:rsidRPr="00DA1985">
        <w:t xml:space="preserve">In this concept, </w:t>
      </w:r>
      <w:r w:rsidR="00275986" w:rsidRPr="00DA1985">
        <w:t xml:space="preserve">delay sensitive applications can </w:t>
      </w:r>
      <w:proofErr w:type="gramStart"/>
      <w:r w:rsidR="00275986" w:rsidRPr="00DA1985">
        <w:t>be routed</w:t>
      </w:r>
      <w:proofErr w:type="gramEnd"/>
      <w:r w:rsidR="00275986" w:rsidRPr="00DA1985">
        <w:t xml:space="preserve"> to LEO </w:t>
      </w:r>
      <w:r w:rsidR="001C1B15" w:rsidRPr="00DA1985">
        <w:t>constellation</w:t>
      </w:r>
      <w:r w:rsidR="007F5EAB" w:rsidRPr="00DA1985">
        <w:t>s</w:t>
      </w:r>
      <w:r w:rsidR="001C1B15" w:rsidRPr="00DA1985">
        <w:t xml:space="preserve">, </w:t>
      </w:r>
      <w:r w:rsidR="00275986" w:rsidRPr="00DA1985">
        <w:t xml:space="preserve">while non-delay sensitive applications </w:t>
      </w:r>
      <w:r w:rsidR="001C1B15" w:rsidRPr="00DA1985">
        <w:t xml:space="preserve">can </w:t>
      </w:r>
      <w:proofErr w:type="gramStart"/>
      <w:r w:rsidR="001C1B15" w:rsidRPr="00DA1985">
        <w:t xml:space="preserve">be </w:t>
      </w:r>
      <w:r w:rsidR="00275986" w:rsidRPr="00DA1985">
        <w:t>routed</w:t>
      </w:r>
      <w:proofErr w:type="gramEnd"/>
      <w:r w:rsidR="00275986" w:rsidRPr="00DA1985">
        <w:t xml:space="preserve"> to GEO</w:t>
      </w:r>
      <w:r w:rsidR="001C1B15" w:rsidRPr="00DA1985">
        <w:t>;</w:t>
      </w:r>
      <w:r w:rsidR="00275986" w:rsidRPr="00DA1985">
        <w:t xml:space="preserve"> </w:t>
      </w:r>
      <w:proofErr w:type="gramStart"/>
      <w:r w:rsidR="00275986" w:rsidRPr="00DA1985">
        <w:t>essentially load</w:t>
      </w:r>
      <w:proofErr w:type="gramEnd"/>
      <w:r w:rsidR="00275986" w:rsidRPr="00DA1985">
        <w:t xml:space="preserve"> balancing the application data </w:t>
      </w:r>
      <w:r w:rsidR="007F5EAB" w:rsidRPr="00DA1985">
        <w:t xml:space="preserve">traffic </w:t>
      </w:r>
      <w:r w:rsidR="00275986" w:rsidRPr="00DA1985">
        <w:t>using multi-orbit constellations</w:t>
      </w:r>
      <w:r w:rsidR="00852B70" w:rsidRPr="00DA1985">
        <w:t>.</w:t>
      </w:r>
    </w:p>
    <w:p w14:paraId="0F2CE5CA" w14:textId="272A8DC5" w:rsidR="00224984" w:rsidRPr="00DA1985" w:rsidRDefault="0059743B" w:rsidP="00AE2FFE">
      <w:r w:rsidRPr="00DA1985">
        <w:t xml:space="preserve">Additionally, </w:t>
      </w:r>
      <w:r w:rsidR="00734204" w:rsidRPr="00DA1985">
        <w:t xml:space="preserve">with this </w:t>
      </w:r>
      <w:r w:rsidR="004F39BD" w:rsidRPr="00DA1985">
        <w:t xml:space="preserve">multi-orbit approach, legacy satellites can </w:t>
      </w:r>
      <w:proofErr w:type="gramStart"/>
      <w:r w:rsidR="004F39BD" w:rsidRPr="00DA1985">
        <w:t>be used</w:t>
      </w:r>
      <w:proofErr w:type="gramEnd"/>
      <w:r w:rsidR="004F39BD" w:rsidRPr="00DA1985">
        <w:t xml:space="preserve"> for fall-back resiliency</w:t>
      </w:r>
      <w:r w:rsidR="003F2510" w:rsidRPr="00DA1985">
        <w:t>, which may also include non-3GPP satellite systems.</w:t>
      </w:r>
      <w:r w:rsidR="003F2510" w:rsidRPr="00DA1985" w:rsidDel="003F2510">
        <w:rPr>
          <w:rStyle w:val="CommentReference"/>
        </w:rPr>
        <w:t xml:space="preserve">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="007417C6" w:rsidRPr="00DA1985">
        <w:t xml:space="preserve"> also offers </w:t>
      </w:r>
      <w:r w:rsidR="00DB6026" w:rsidRPr="00DA1985">
        <w:t>services resilience</w:t>
      </w:r>
      <w:r w:rsidR="007417C6" w:rsidRPr="00DA1985">
        <w:t xml:space="preserve"> </w:t>
      </w:r>
      <w:r w:rsidR="005A7024" w:rsidRPr="00DA1985">
        <w:t>as even</w:t>
      </w:r>
      <w:r w:rsidR="009E72AF" w:rsidRPr="00DA1985">
        <w:t xml:space="preserve"> if one satellite fails</w:t>
      </w:r>
      <w:r w:rsidR="009B1E0C" w:rsidRPr="00DA1985">
        <w:t>,</w:t>
      </w:r>
      <w:r w:rsidR="009E72AF" w:rsidRPr="00DA1985">
        <w:t xml:space="preserve"> the network can </w:t>
      </w:r>
      <w:r w:rsidR="005A7024" w:rsidRPr="00DA1985">
        <w:t>switch</w:t>
      </w:r>
      <w:r w:rsidR="009E72AF" w:rsidRPr="00DA1985">
        <w:t xml:space="preserve"> services through another satellite. </w:t>
      </w:r>
    </w:p>
    <w:p w14:paraId="1ABFB3D4" w14:textId="1EACDB85" w:rsidR="007B5D63" w:rsidRPr="00DA1985" w:rsidRDefault="007B5D63" w:rsidP="00AE2FFE">
      <w:r w:rsidRPr="00DA1985">
        <w:t xml:space="preserve">Furthermore, the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="00D50FED" w:rsidRPr="00DA1985">
        <w:t xml:space="preserve"> </w:t>
      </w:r>
      <w:r w:rsidR="00465B66" w:rsidRPr="00DA1985">
        <w:t>would offer a type of Relay or backhaul between the LEO</w:t>
      </w:r>
      <w:r w:rsidR="001E64DD" w:rsidRPr="00DA1985">
        <w:t xml:space="preserve"> constellation for </w:t>
      </w:r>
      <w:r w:rsidRPr="00DA1985">
        <w:t xml:space="preserve">the Direct-to-Device </w:t>
      </w:r>
      <w:r w:rsidR="001E64DD" w:rsidRPr="00DA1985">
        <w:t xml:space="preserve">services. </w:t>
      </w:r>
    </w:p>
    <w:p w14:paraId="37A72455" w14:textId="0754CCAD" w:rsidR="00E72876" w:rsidRPr="00DA1985" w:rsidRDefault="00E72876" w:rsidP="00AE2FFE">
      <w:r w:rsidRPr="00DA1985">
        <w:t xml:space="preserve">In our view </w:t>
      </w:r>
      <w:r w:rsidR="00B8133A" w:rsidRPr="00DA1985">
        <w:t xml:space="preserve">the work </w:t>
      </w:r>
      <w:r w:rsidR="00553F16" w:rsidRPr="00DA1985">
        <w:t>previously</w:t>
      </w:r>
      <w:r w:rsidR="00B8133A" w:rsidRPr="00DA1985">
        <w:t xml:space="preserve"> completed for </w:t>
      </w:r>
      <w:r w:rsidR="00553F16" w:rsidRPr="00DA1985">
        <w:t xml:space="preserve">NTN-TN and vice versa can </w:t>
      </w:r>
      <w:proofErr w:type="gramStart"/>
      <w:r w:rsidR="00553F16" w:rsidRPr="00DA1985">
        <w:t>be leveraged</w:t>
      </w:r>
      <w:proofErr w:type="gramEnd"/>
      <w:r w:rsidR="00553F16" w:rsidRPr="00DA1985">
        <w:t xml:space="preserve"> to extend the solution for </w:t>
      </w:r>
      <w:r w:rsidR="007D593F" w:rsidRPr="00DA1985">
        <w:t>multi-orbit</w:t>
      </w:r>
      <w:r w:rsidR="00553F16" w:rsidRPr="00DA1985">
        <w:t xml:space="preserve"> connectivity</w:t>
      </w:r>
      <w:r w:rsidR="00F4238F" w:rsidRPr="00DA1985">
        <w:t xml:space="preserve"> by way of new signalling </w:t>
      </w:r>
      <w:r w:rsidR="00614F01" w:rsidRPr="00DA1985">
        <w:t xml:space="preserve">procedures and </w:t>
      </w:r>
      <w:proofErr w:type="gramStart"/>
      <w:r w:rsidR="00614F01" w:rsidRPr="00DA1985">
        <w:t>possibly new</w:t>
      </w:r>
      <w:proofErr w:type="gramEnd"/>
      <w:r w:rsidR="00614F01" w:rsidRPr="00DA1985">
        <w:t xml:space="preserve"> SIB(s)</w:t>
      </w:r>
      <w:r w:rsidR="00A775DC" w:rsidRPr="00DA1985">
        <w:t xml:space="preserve">. </w:t>
      </w:r>
    </w:p>
    <w:p w14:paraId="4D83E011" w14:textId="2A5FB697" w:rsidR="00C91908" w:rsidRPr="00DA1985" w:rsidRDefault="00974556" w:rsidP="00AE2FFE">
      <w:r w:rsidRPr="00DA1985">
        <w:t xml:space="preserve">Although </w:t>
      </w:r>
      <w:proofErr w:type="gramStart"/>
      <w:r w:rsidRPr="00DA1985">
        <w:t>at first glance the</w:t>
      </w:r>
      <w:proofErr w:type="gramEnd"/>
      <w:r w:rsidRPr="00DA1985">
        <w:t xml:space="preserve">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="00D50FED" w:rsidRPr="00DA1985">
        <w:t xml:space="preserve"> </w:t>
      </w:r>
      <w:r w:rsidR="00A93E34" w:rsidRPr="00DA1985">
        <w:t>would involve devices, such as the VSATs</w:t>
      </w:r>
      <w:r w:rsidR="00B5604C" w:rsidRPr="00DA1985">
        <w:t xml:space="preserve"> </w:t>
      </w:r>
      <w:proofErr w:type="gramStart"/>
      <w:r w:rsidR="00B5604C" w:rsidRPr="00DA1985">
        <w:t>etc.</w:t>
      </w:r>
      <w:proofErr w:type="gramEnd"/>
      <w:r w:rsidR="00A93E34" w:rsidRPr="00DA1985">
        <w:t xml:space="preserve">, </w:t>
      </w:r>
      <w:r w:rsidR="00441F17" w:rsidRPr="00DA1985">
        <w:t>nevertheless</w:t>
      </w:r>
      <w:r w:rsidR="00A93E34" w:rsidRPr="00DA1985">
        <w:t xml:space="preserve"> in our view </w:t>
      </w:r>
      <w:r w:rsidR="00B650DD" w:rsidRPr="00DA1985">
        <w:t xml:space="preserve">we need to have a holistic view of the solution, as the solution could involve </w:t>
      </w:r>
      <w:r w:rsidR="00833017" w:rsidRPr="00DA1985">
        <w:t>architectural enhancements</w:t>
      </w:r>
      <w:r w:rsidR="00B20F3F" w:rsidRPr="00DA1985">
        <w:t xml:space="preserve"> to accommodate the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="00B20F3F" w:rsidRPr="00DA1985">
        <w:t>.</w:t>
      </w:r>
    </w:p>
    <w:p w14:paraId="1E8880FF" w14:textId="663EF01B" w:rsidR="00E85462" w:rsidRPr="00DA1985" w:rsidRDefault="00A72BA0" w:rsidP="00BA5A84">
      <w:pPr>
        <w:rPr>
          <w:b/>
          <w:bCs/>
        </w:rPr>
      </w:pPr>
      <w:r w:rsidRPr="00DA1985">
        <w:rPr>
          <w:b/>
          <w:bCs/>
        </w:rPr>
        <w:t xml:space="preserve">Observations 1: </w:t>
      </w:r>
      <w:r w:rsidR="0031605C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643CEC">
        <w:rPr>
          <w:b/>
          <w:bCs/>
        </w:rPr>
        <w:t>solution</w:t>
      </w:r>
      <w:r w:rsidR="00D50FED" w:rsidRPr="00DA1985">
        <w:rPr>
          <w:b/>
          <w:bCs/>
        </w:rPr>
        <w:t xml:space="preserve"> </w:t>
      </w:r>
      <w:r w:rsidRPr="00DA1985">
        <w:rPr>
          <w:b/>
          <w:bCs/>
        </w:rPr>
        <w:t xml:space="preserve">would </w:t>
      </w:r>
      <w:r w:rsidR="00D50FED" w:rsidRPr="00DA1985">
        <w:rPr>
          <w:b/>
          <w:bCs/>
        </w:rPr>
        <w:t xml:space="preserve">contribute to </w:t>
      </w:r>
      <w:r w:rsidR="003A727C" w:rsidRPr="00DA1985">
        <w:rPr>
          <w:b/>
          <w:bCs/>
        </w:rPr>
        <w:t>a</w:t>
      </w:r>
      <w:r w:rsidR="00D50FED" w:rsidRPr="00DA1985">
        <w:rPr>
          <w:b/>
          <w:bCs/>
        </w:rPr>
        <w:t xml:space="preserve"> </w:t>
      </w:r>
      <w:r w:rsidR="00441F17" w:rsidRPr="00DA1985">
        <w:rPr>
          <w:b/>
          <w:bCs/>
        </w:rPr>
        <w:t>ubiquitous</w:t>
      </w:r>
      <w:r w:rsidR="00833017" w:rsidRPr="00DA1985">
        <w:rPr>
          <w:b/>
          <w:bCs/>
        </w:rPr>
        <w:t xml:space="preserve"> </w:t>
      </w:r>
      <w:r w:rsidR="00441F17" w:rsidRPr="00DA1985">
        <w:rPr>
          <w:b/>
          <w:bCs/>
        </w:rPr>
        <w:t xml:space="preserve">and robust </w:t>
      </w:r>
      <w:r w:rsidR="003E2E07" w:rsidRPr="00DA1985">
        <w:rPr>
          <w:b/>
          <w:bCs/>
        </w:rPr>
        <w:t>connectivity.</w:t>
      </w:r>
      <w:r w:rsidR="00833017" w:rsidRPr="00DA1985">
        <w:rPr>
          <w:b/>
          <w:bCs/>
        </w:rPr>
        <w:t xml:space="preserve"> </w:t>
      </w:r>
    </w:p>
    <w:p w14:paraId="7A4226D9" w14:textId="0A6E2017" w:rsidR="0020675B" w:rsidRPr="00DA1985" w:rsidRDefault="006F30A7" w:rsidP="0020675B">
      <w:pPr>
        <w:pStyle w:val="Heading1"/>
      </w:pPr>
      <w:r w:rsidRPr="00DA1985">
        <w:t xml:space="preserve">Topics to be Considered </w:t>
      </w:r>
      <w:r w:rsidR="0020675B" w:rsidRPr="00DA1985">
        <w:t>for Multi</w:t>
      </w:r>
      <w:r w:rsidRPr="00DA1985">
        <w:t xml:space="preserve">-Obit </w:t>
      </w:r>
      <w:r w:rsidR="00A92A46" w:rsidRPr="00DA1985">
        <w:t xml:space="preserve">NTN </w:t>
      </w:r>
      <w:r w:rsidR="00044EDF">
        <w:t>Solution</w:t>
      </w:r>
      <w:r w:rsidR="00D50FED" w:rsidRPr="00DA1985">
        <w:t xml:space="preserve"> </w:t>
      </w:r>
    </w:p>
    <w:p w14:paraId="0A8EC96E" w14:textId="4975CF9D" w:rsidR="0020675B" w:rsidRPr="00DA1985" w:rsidRDefault="0026343C" w:rsidP="0020675B">
      <w:r w:rsidRPr="00DA1985">
        <w:t xml:space="preserve">As part of the 6G Study, </w:t>
      </w:r>
      <w:r w:rsidR="003779B2" w:rsidRPr="00DA1985">
        <w:t xml:space="preserve">the mobility solution needs to be extended to accommodate not only Terrestrial to </w:t>
      </w:r>
      <w:r w:rsidR="00244322" w:rsidRPr="00DA1985">
        <w:t>N</w:t>
      </w:r>
      <w:r w:rsidR="003779B2" w:rsidRPr="00DA1985">
        <w:t xml:space="preserve">on-Terrestrial </w:t>
      </w:r>
      <w:r w:rsidR="00244322" w:rsidRPr="00DA1985">
        <w:t>N</w:t>
      </w:r>
      <w:r w:rsidR="003779B2" w:rsidRPr="00DA1985">
        <w:t>etworks</w:t>
      </w:r>
      <w:r w:rsidR="004F23D2" w:rsidRPr="00DA1985">
        <w:t xml:space="preserve"> mobility</w:t>
      </w:r>
      <w:r w:rsidR="003779B2" w:rsidRPr="00DA1985">
        <w:t xml:space="preserve">, but also handover and </w:t>
      </w:r>
      <w:r w:rsidR="00244322" w:rsidRPr="00DA1985">
        <w:t>mobility</w:t>
      </w:r>
      <w:r w:rsidR="003779B2" w:rsidRPr="00DA1985">
        <w:t xml:space="preserve"> between various </w:t>
      </w:r>
      <w:r w:rsidR="00244322" w:rsidRPr="00DA1985">
        <w:t>satellites</w:t>
      </w:r>
      <w:r w:rsidR="002C3607" w:rsidRPr="00DA1985">
        <w:t xml:space="preserve">, </w:t>
      </w:r>
      <w:r w:rsidR="00B97760" w:rsidRPr="00DA1985">
        <w:t>namely</w:t>
      </w:r>
      <w:r w:rsidR="002C3607" w:rsidRPr="00DA1985">
        <w:t xml:space="preserve"> NTN-to-NTN mobility</w:t>
      </w:r>
      <w:r w:rsidR="00B97760" w:rsidRPr="00DA1985">
        <w:t>,</w:t>
      </w:r>
      <w:r w:rsidR="00244322" w:rsidRPr="00DA1985">
        <w:t xml:space="preserve"> </w:t>
      </w:r>
      <w:r w:rsidR="002C3607" w:rsidRPr="00DA1985">
        <w:t xml:space="preserve">in </w:t>
      </w:r>
      <w:r w:rsidR="00244322" w:rsidRPr="00DA1985">
        <w:t>various orbits</w:t>
      </w:r>
      <w:r w:rsidR="00D10A64" w:rsidRPr="00DA1985">
        <w:t xml:space="preserve">, see following </w:t>
      </w:r>
      <w:r w:rsidR="00B97760" w:rsidRPr="00DA1985">
        <w:fldChar w:fldCharType="begin"/>
      </w:r>
      <w:r w:rsidR="00B97760" w:rsidRPr="00DA1985">
        <w:instrText xml:space="preserve"> REF _Ref212112785 \h </w:instrText>
      </w:r>
      <w:r w:rsidR="00B97760" w:rsidRPr="00DA1985">
        <w:fldChar w:fldCharType="separate"/>
      </w:r>
      <w:r w:rsidR="00B97760" w:rsidRPr="00DA1985">
        <w:t xml:space="preserve">Figure </w:t>
      </w:r>
      <w:r w:rsidR="00B97760" w:rsidRPr="00DA7B76">
        <w:t>2</w:t>
      </w:r>
      <w:r w:rsidR="00B97760" w:rsidRPr="00DA1985">
        <w:fldChar w:fldCharType="end"/>
      </w:r>
    </w:p>
    <w:p w14:paraId="663141E8" w14:textId="77777777" w:rsidR="00CC2EC1" w:rsidRPr="00DA1985" w:rsidRDefault="00CC2EC1" w:rsidP="008F3301">
      <w:pPr>
        <w:keepNext/>
      </w:pPr>
      <w:r w:rsidRPr="00DA7B76">
        <w:rPr>
          <w:noProof/>
          <w:lang w:eastAsia="fr-FR"/>
        </w:rPr>
        <w:lastRenderedPageBreak/>
        <w:drawing>
          <wp:inline distT="0" distB="0" distL="0" distR="0" wp14:anchorId="5F30D28B" wp14:editId="3ABEA830">
            <wp:extent cx="6120765" cy="3118485"/>
            <wp:effectExtent l="0" t="0" r="0" b="5715"/>
            <wp:docPr id="1045929471" name="Picture 5" descr="A diagram of a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593424" name="Picture 5" descr="A diagram of a network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1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3DA7A" w14:textId="5AAFB166" w:rsidR="00CC2EC1" w:rsidRPr="00DA1985" w:rsidRDefault="00CC2EC1" w:rsidP="008F3301">
      <w:pPr>
        <w:pStyle w:val="Caption"/>
        <w:jc w:val="both"/>
      </w:pPr>
      <w:bookmarkStart w:id="2" w:name="_Ref212112785"/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proofErr w:type="gramStart"/>
      <w:r w:rsidR="00C62DF3" w:rsidRPr="00DA7B76">
        <w:t>2</w:t>
      </w:r>
      <w:proofErr w:type="gramEnd"/>
      <w:r w:rsidRPr="00DA1985">
        <w:fldChar w:fldCharType="end"/>
      </w:r>
      <w:bookmarkEnd w:id="2"/>
      <w:r w:rsidRPr="00DA1985">
        <w:t xml:space="preserve"> Mobility and Handover Scenarios in a </w:t>
      </w:r>
      <w:r w:rsidR="0031605C">
        <w:t>Multi-Orbit</w:t>
      </w:r>
      <w:r w:rsidR="00A92A46" w:rsidRPr="00DA1985">
        <w:t xml:space="preserve"> NTN </w:t>
      </w:r>
      <w:r w:rsidR="00E73D88">
        <w:t>Solution</w:t>
      </w:r>
    </w:p>
    <w:p w14:paraId="7060C56A" w14:textId="0D197192" w:rsidR="00CC2EC1" w:rsidRPr="00DA1985" w:rsidRDefault="00CC2EC1" w:rsidP="008F3301">
      <w:pPr>
        <w:pStyle w:val="Heading2"/>
      </w:pPr>
      <w:r w:rsidRPr="00DA1985">
        <w:t>Mobility</w:t>
      </w:r>
      <w:r w:rsidR="00E72876" w:rsidRPr="00DA1985">
        <w:t xml:space="preserve"> and Handover </w:t>
      </w:r>
      <w:r w:rsidRPr="00DA1985">
        <w:t xml:space="preserve">Scenarios </w:t>
      </w:r>
    </w:p>
    <w:p w14:paraId="4B826553" w14:textId="4DFE2813" w:rsidR="00CC2EC1" w:rsidRPr="00DA1985" w:rsidRDefault="00CC2EC1" w:rsidP="00CC2EC1">
      <w:r w:rsidRPr="00DA1985">
        <w:t xml:space="preserve">With the multi-orbit </w:t>
      </w:r>
      <w:r w:rsidR="00D50FED" w:rsidRPr="00DA1985">
        <w:t>scenario</w:t>
      </w:r>
      <w:r w:rsidRPr="00DA1985">
        <w:t xml:space="preserve">, we envisage </w:t>
      </w:r>
      <w:r w:rsidR="00D50FED" w:rsidRPr="00DA1985">
        <w:t xml:space="preserve">the following </w:t>
      </w:r>
      <w:r w:rsidRPr="00DA1985">
        <w:t xml:space="preserve">mobility scenarios such as </w:t>
      </w:r>
    </w:p>
    <w:p w14:paraId="6475F7B1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1 Terrestrial Cell to/from LEO Cell</w:t>
      </w:r>
    </w:p>
    <w:p w14:paraId="1CAC39A3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2 Terrestrial Cell to/from GEO Cell</w:t>
      </w:r>
    </w:p>
    <w:p w14:paraId="162BF11E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3 LEO Cell to/from GEO Cell</w:t>
      </w:r>
    </w:p>
    <w:p w14:paraId="2ECDC9A4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4 GEO Cell t/from GEO Cell</w:t>
      </w:r>
    </w:p>
    <w:p w14:paraId="27BD65D5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5 LEO Cell to/from LEO Cell</w:t>
      </w:r>
    </w:p>
    <w:p w14:paraId="27F85A45" w14:textId="14DCDA25" w:rsidR="00CC2EC1" w:rsidRPr="00DA1985" w:rsidRDefault="006D2DFF" w:rsidP="00CC2EC1">
      <w:r w:rsidRPr="00DA1985">
        <w:t xml:space="preserve">In </w:t>
      </w:r>
      <w:r w:rsidRPr="00DA1985">
        <w:fldChar w:fldCharType="begin"/>
      </w:r>
      <w:r w:rsidRPr="00DA1985">
        <w:instrText xml:space="preserve"> REF _Ref212112785 \h </w:instrText>
      </w:r>
      <w:r w:rsidRPr="00DA1985">
        <w:fldChar w:fldCharType="separate"/>
      </w:r>
      <w:r w:rsidRPr="00DA1985">
        <w:t xml:space="preserve">Figure </w:t>
      </w:r>
      <w:r w:rsidRPr="00DA7B76">
        <w:t>2</w:t>
      </w:r>
      <w:r w:rsidRPr="00DA1985">
        <w:fldChar w:fldCharType="end"/>
      </w:r>
      <w:r w:rsidR="00CC2EC1" w:rsidRPr="00DA1985">
        <w:t xml:space="preserve">. Scenarios 3-5 would require further </w:t>
      </w:r>
      <w:r w:rsidR="003E2E07" w:rsidRPr="00DA1985">
        <w:t>analysis.</w:t>
      </w:r>
      <w:r w:rsidR="00CC2EC1" w:rsidRPr="00DA1985">
        <w:t xml:space="preserve"> </w:t>
      </w:r>
    </w:p>
    <w:p w14:paraId="46606DA0" w14:textId="037D03F4" w:rsidR="00CC2EC1" w:rsidRPr="00DA1985" w:rsidRDefault="00CC2EC1" w:rsidP="00CC2EC1">
      <w:r w:rsidRPr="00DA1985">
        <w:t xml:space="preserve">Although not shown MEO cells </w:t>
      </w:r>
      <w:r w:rsidR="00B11114" w:rsidRPr="00DA1985">
        <w:t xml:space="preserve">could </w:t>
      </w:r>
      <w:r w:rsidRPr="00DA1985">
        <w:t>also be part of the Mobility Scenarios</w:t>
      </w:r>
      <w:r w:rsidR="007B7EFE" w:rsidRPr="00DA1985">
        <w:t xml:space="preserve">. </w:t>
      </w:r>
      <w:r w:rsidRPr="00DA1985">
        <w:t xml:space="preserve">Other handover scenarios could be possible. </w:t>
      </w:r>
    </w:p>
    <w:p w14:paraId="7ECF9648" w14:textId="17F521AF" w:rsidR="00A619FF" w:rsidRPr="00DA1985" w:rsidRDefault="00060586" w:rsidP="00CC2EC1">
      <w:pPr>
        <w:rPr>
          <w:rFonts w:eastAsia="Yu Mincho"/>
          <w:lang w:eastAsia="ja-JP"/>
        </w:rPr>
      </w:pPr>
      <w:r w:rsidRPr="00DA1985">
        <w:t>Additionally f</w:t>
      </w:r>
      <w:r w:rsidR="00A619FF" w:rsidRPr="00DA1985">
        <w:t xml:space="preserve">or the NTN-NTN mobility solution, </w:t>
      </w:r>
      <w:r w:rsidR="007335E0" w:rsidRPr="00DA1985">
        <w:t>the connected mode mobility would require further analysis</w:t>
      </w:r>
      <w:r w:rsidR="00A27A24" w:rsidRPr="00DA1985">
        <w:rPr>
          <w:rFonts w:eastAsia="Yu Mincho" w:hint="eastAsia"/>
          <w:lang w:eastAsia="ja-JP"/>
        </w:rPr>
        <w:t>.</w:t>
      </w:r>
    </w:p>
    <w:p w14:paraId="498C4901" w14:textId="76539E31" w:rsidR="00FF11C8" w:rsidRPr="00DA7B76" w:rsidRDefault="00FF11C8" w:rsidP="00CC2EC1">
      <w:pPr>
        <w:rPr>
          <w:rFonts w:eastAsia="Yu Mincho"/>
          <w:lang w:eastAsia="ja-JP"/>
        </w:rPr>
      </w:pPr>
      <w:r w:rsidRPr="00DA1985">
        <w:rPr>
          <w:rFonts w:eastAsia="Yu Mincho"/>
          <w:lang w:eastAsia="ja-JP"/>
        </w:rPr>
        <w:t xml:space="preserve">It should </w:t>
      </w:r>
      <w:proofErr w:type="gramStart"/>
      <w:r w:rsidRPr="00DA1985">
        <w:rPr>
          <w:rFonts w:eastAsia="Yu Mincho"/>
          <w:lang w:eastAsia="ja-JP"/>
        </w:rPr>
        <w:t>be noted</w:t>
      </w:r>
      <w:proofErr w:type="gramEnd"/>
      <w:r w:rsidRPr="00DA1985">
        <w:rPr>
          <w:rFonts w:eastAsia="Yu Mincho"/>
          <w:lang w:eastAsia="ja-JP"/>
        </w:rPr>
        <w:t xml:space="preserve"> that in realistic deployment scenarios, the networks involved in these mobility scenarios (terrestrial networks, </w:t>
      </w:r>
      <w:proofErr w:type="gramStart"/>
      <w:r w:rsidRPr="00DA1985">
        <w:rPr>
          <w:rFonts w:eastAsia="Yu Mincho"/>
          <w:lang w:eastAsia="ja-JP"/>
        </w:rPr>
        <w:t>GE</w:t>
      </w:r>
      <w:r w:rsidRPr="00DA1985">
        <w:rPr>
          <w:rFonts w:eastAsia="Yu Mincho" w:hint="eastAsia"/>
          <w:lang w:eastAsia="ja-JP"/>
        </w:rPr>
        <w:t>O</w:t>
      </w:r>
      <w:proofErr w:type="gramEnd"/>
      <w:r w:rsidRPr="00DA1985">
        <w:rPr>
          <w:rFonts w:eastAsia="Yu Mincho" w:hint="eastAsia"/>
          <w:lang w:eastAsia="ja-JP"/>
        </w:rPr>
        <w:t xml:space="preserve"> </w:t>
      </w:r>
      <w:r w:rsidRPr="00DA1985">
        <w:rPr>
          <w:rFonts w:eastAsia="Yu Mincho"/>
          <w:lang w:eastAsia="ja-JP"/>
        </w:rPr>
        <w:t xml:space="preserve">and LEO constellations) may </w:t>
      </w:r>
      <w:proofErr w:type="gramStart"/>
      <w:r w:rsidRPr="00DA1985">
        <w:rPr>
          <w:rFonts w:eastAsia="Yu Mincho"/>
          <w:lang w:eastAsia="ja-JP"/>
        </w:rPr>
        <w:t>be operated</w:t>
      </w:r>
      <w:proofErr w:type="gramEnd"/>
      <w:r w:rsidRPr="00DA1985">
        <w:rPr>
          <w:rFonts w:eastAsia="Yu Mincho"/>
          <w:lang w:eastAsia="ja-JP"/>
        </w:rPr>
        <w:t xml:space="preserve"> by different operators. The handover procedures and signa</w:t>
      </w:r>
      <w:r w:rsidRPr="00DA1985">
        <w:rPr>
          <w:rFonts w:eastAsia="Yu Mincho" w:hint="eastAsia"/>
          <w:lang w:eastAsia="ja-JP"/>
        </w:rPr>
        <w:t>l</w:t>
      </w:r>
      <w:r w:rsidRPr="00DA1985">
        <w:rPr>
          <w:rFonts w:eastAsia="Yu Mincho"/>
          <w:lang w:eastAsia="ja-JP"/>
        </w:rPr>
        <w:t>ling mechanisms would need to accommodate such multi-operator scenarios.</w:t>
      </w:r>
    </w:p>
    <w:p w14:paraId="1BF76520" w14:textId="2679C71B" w:rsidR="0062370A" w:rsidRPr="00DA1985" w:rsidRDefault="00433648" w:rsidP="00CC2EC1">
      <w:pPr>
        <w:rPr>
          <w:b/>
          <w:bCs/>
        </w:rPr>
      </w:pPr>
      <w:r w:rsidRPr="00DA1985">
        <w:rPr>
          <w:b/>
          <w:bCs/>
        </w:rPr>
        <w:t>Observation 2</w:t>
      </w:r>
      <w:r w:rsidR="0062370A" w:rsidRPr="00DA1985">
        <w:rPr>
          <w:b/>
          <w:bCs/>
        </w:rPr>
        <w:t>:</w:t>
      </w:r>
      <w:r w:rsidR="00AB4C41" w:rsidRPr="00DA1985">
        <w:rPr>
          <w:b/>
          <w:bCs/>
        </w:rPr>
        <w:t xml:space="preserve"> For the Multi-Orbit</w:t>
      </w:r>
      <w:r w:rsidR="00FB38ED" w:rsidRPr="00DA1985">
        <w:rPr>
          <w:b/>
          <w:bCs/>
        </w:rPr>
        <w:t xml:space="preserve"> </w:t>
      </w:r>
      <w:r w:rsidR="00D50FED" w:rsidRPr="00DA1985">
        <w:rPr>
          <w:b/>
          <w:bCs/>
        </w:rPr>
        <w:t xml:space="preserve">NTN </w:t>
      </w:r>
      <w:r w:rsidR="00C07033">
        <w:rPr>
          <w:b/>
          <w:bCs/>
        </w:rPr>
        <w:t>solution</w:t>
      </w:r>
      <w:r w:rsidR="00AB4C41" w:rsidRPr="00DA1985">
        <w:rPr>
          <w:b/>
          <w:bCs/>
        </w:rPr>
        <w:t>,</w:t>
      </w:r>
      <w:r w:rsidRPr="00DA1985">
        <w:rPr>
          <w:b/>
          <w:bCs/>
        </w:rPr>
        <w:t xml:space="preserve"> </w:t>
      </w:r>
      <w:r w:rsidR="00FB38ED" w:rsidRPr="00DA1985">
        <w:rPr>
          <w:b/>
          <w:bCs/>
        </w:rPr>
        <w:t>n</w:t>
      </w:r>
      <w:r w:rsidR="00C7695E" w:rsidRPr="00DA1985">
        <w:rPr>
          <w:b/>
          <w:bCs/>
        </w:rPr>
        <w:t xml:space="preserve">ew mobility and handover scenarios </w:t>
      </w:r>
      <w:r w:rsidR="0062370A" w:rsidRPr="00DA1985">
        <w:rPr>
          <w:b/>
          <w:bCs/>
        </w:rPr>
        <w:t xml:space="preserve">need to </w:t>
      </w:r>
      <w:proofErr w:type="gramStart"/>
      <w:r w:rsidR="0062370A" w:rsidRPr="00DA1985">
        <w:rPr>
          <w:b/>
          <w:bCs/>
        </w:rPr>
        <w:t>be considered</w:t>
      </w:r>
      <w:proofErr w:type="gramEnd"/>
      <w:r w:rsidR="0062370A" w:rsidRPr="00DA1985">
        <w:rPr>
          <w:b/>
          <w:bCs/>
        </w:rPr>
        <w:t xml:space="preserve">, and solution </w:t>
      </w:r>
      <w:r w:rsidR="003E2E07" w:rsidRPr="00DA1985">
        <w:rPr>
          <w:b/>
          <w:bCs/>
        </w:rPr>
        <w:t>sought.</w:t>
      </w:r>
      <w:r w:rsidR="0062370A" w:rsidRPr="00DA1985">
        <w:rPr>
          <w:b/>
          <w:bCs/>
        </w:rPr>
        <w:t xml:space="preserve"> </w:t>
      </w:r>
    </w:p>
    <w:p w14:paraId="034AD2F7" w14:textId="77777777" w:rsidR="0062370A" w:rsidRPr="00DA1985" w:rsidRDefault="0062370A" w:rsidP="00CC2EC1"/>
    <w:p w14:paraId="3FCFA17E" w14:textId="1E3B0CC1" w:rsidR="00270ABA" w:rsidRPr="00DA1985" w:rsidRDefault="00270ABA" w:rsidP="00270ABA">
      <w:pPr>
        <w:pStyle w:val="Heading2"/>
      </w:pPr>
      <w:bookmarkStart w:id="3" w:name="_Ref212634657"/>
      <w:r w:rsidRPr="00DA1985">
        <w:t>Mobility Triggers</w:t>
      </w:r>
      <w:bookmarkEnd w:id="3"/>
    </w:p>
    <w:p w14:paraId="47260A49" w14:textId="39AFFDDD" w:rsidR="00270ABA" w:rsidRPr="00DA1985" w:rsidRDefault="0017059B" w:rsidP="00270ABA">
      <w:proofErr w:type="gramStart"/>
      <w:r w:rsidRPr="00DA1985">
        <w:t>Several</w:t>
      </w:r>
      <w:proofErr w:type="gramEnd"/>
      <w:r w:rsidRPr="00DA1985">
        <w:t xml:space="preserve"> new </w:t>
      </w:r>
      <w:r w:rsidR="0051135A" w:rsidRPr="00DA1985">
        <w:t xml:space="preserve">mobility triggering is to </w:t>
      </w:r>
      <w:proofErr w:type="gramStart"/>
      <w:r w:rsidR="0051135A" w:rsidRPr="00DA1985">
        <w:t>be analysed</w:t>
      </w:r>
      <w:proofErr w:type="gramEnd"/>
      <w:r w:rsidR="0051135A" w:rsidRPr="00DA1985">
        <w:t xml:space="preserve"> for </w:t>
      </w:r>
      <w:r w:rsidR="00F948F7" w:rsidRPr="00DA1985">
        <w:t xml:space="preserve">the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="0051135A" w:rsidRPr="00DA1985">
        <w:t xml:space="preserve">, </w:t>
      </w:r>
    </w:p>
    <w:p w14:paraId="7F51EEB3" w14:textId="28D82FAD" w:rsidR="005569C0" w:rsidRPr="00DA1985" w:rsidRDefault="009A5B31" w:rsidP="009A5B31">
      <w:r w:rsidRPr="00DA1985">
        <w:t>For the VSAT to be handed from one cell to another certain network condition must occur for the VSAT to transition to another cell</w:t>
      </w:r>
      <w:r w:rsidR="00E37246" w:rsidRPr="00DA1985">
        <w:t xml:space="preserve">, these conditions are either RF/Signal based or are set by the </w:t>
      </w:r>
      <w:r w:rsidR="005A0A9A" w:rsidRPr="00DA1985">
        <w:t>network. These triggers are as follow</w:t>
      </w:r>
      <w:r w:rsidR="003E2E07">
        <w:t>:</w:t>
      </w:r>
    </w:p>
    <w:p w14:paraId="2ABA43A9" w14:textId="09BCE949" w:rsidR="009A5B31" w:rsidRPr="00DA1985" w:rsidRDefault="009A5B31" w:rsidP="008F3301">
      <w:r w:rsidRPr="00DA1985">
        <w:t xml:space="preserve">Signal </w:t>
      </w:r>
      <w:r w:rsidR="00281875" w:rsidRPr="00DA1985">
        <w:t>L</w:t>
      </w:r>
      <w:r w:rsidRPr="00DA1985">
        <w:t xml:space="preserve">evel </w:t>
      </w:r>
      <w:r w:rsidR="00281875" w:rsidRPr="00DA1985">
        <w:t>B</w:t>
      </w:r>
      <w:r w:rsidRPr="00DA1985">
        <w:t xml:space="preserve">ased </w:t>
      </w:r>
    </w:p>
    <w:p w14:paraId="46C2844F" w14:textId="7AE060C5" w:rsidR="009A5B31" w:rsidRPr="00DA1985" w:rsidRDefault="009A5B31" w:rsidP="008F3301">
      <w:pPr>
        <w:ind w:left="567"/>
      </w:pPr>
      <w:r w:rsidRPr="00DA1985">
        <w:lastRenderedPageBreak/>
        <w:t xml:space="preserve">The VSAT handover from weak to strong cell based on RSRP/RSRQ values. Hand-out and hand-in solution </w:t>
      </w:r>
      <w:proofErr w:type="gramStart"/>
      <w:r w:rsidRPr="00DA1985">
        <w:t>was completed</w:t>
      </w:r>
      <w:proofErr w:type="gramEnd"/>
      <w:r w:rsidRPr="00DA1985">
        <w:t xml:space="preserve"> in Rel17 and </w:t>
      </w:r>
      <w:proofErr w:type="gramStart"/>
      <w:r w:rsidRPr="00DA1985">
        <w:t>Rel18</w:t>
      </w:r>
      <w:proofErr w:type="gramEnd"/>
      <w:r w:rsidRPr="00DA1985">
        <w:t xml:space="preserve"> </w:t>
      </w:r>
      <w:r w:rsidR="003E2E07" w:rsidRPr="00DA1985">
        <w:t>respectively.</w:t>
      </w:r>
    </w:p>
    <w:p w14:paraId="2F5AA357" w14:textId="77777777" w:rsidR="009A5B31" w:rsidRPr="00DA1985" w:rsidRDefault="009A5B31" w:rsidP="008F3301">
      <w:r w:rsidRPr="00DA1985">
        <w:t>Location Based</w:t>
      </w:r>
    </w:p>
    <w:p w14:paraId="433915E0" w14:textId="77777777" w:rsidR="009A5B31" w:rsidRPr="00DA1985" w:rsidRDefault="009A5B31" w:rsidP="008F3301">
      <w:pPr>
        <w:ind w:left="567"/>
      </w:pPr>
      <w:r w:rsidRPr="00DA1985">
        <w:t xml:space="preserve">The VSAT handover </w:t>
      </w:r>
      <w:proofErr w:type="gramStart"/>
      <w:r w:rsidRPr="00DA1985">
        <w:t>is triggered</w:t>
      </w:r>
      <w:proofErr w:type="gramEnd"/>
      <w:r w:rsidRPr="00DA1985">
        <w:t xml:space="preserve"> by VSAT’s location on the ground. This solution is GPS based, and it is currently </w:t>
      </w:r>
      <w:proofErr w:type="gramStart"/>
      <w:r w:rsidRPr="00DA1985">
        <w:t>being developed</w:t>
      </w:r>
      <w:proofErr w:type="gramEnd"/>
      <w:r w:rsidRPr="00DA1985">
        <w:t xml:space="preserve"> in Rel19 by RAN2.</w:t>
      </w:r>
    </w:p>
    <w:p w14:paraId="000900FB" w14:textId="2CBED60C" w:rsidR="009A5B31" w:rsidRPr="00DA1985" w:rsidRDefault="009A5B31" w:rsidP="008F3301">
      <w:pPr>
        <w:ind w:left="567"/>
      </w:pPr>
      <w:r w:rsidRPr="00DA1985">
        <w:t xml:space="preserve">See following </w:t>
      </w:r>
      <w:r w:rsidRPr="00DA1985">
        <w:fldChar w:fldCharType="begin"/>
      </w:r>
      <w:r w:rsidRPr="00DA1985">
        <w:instrText xml:space="preserve"> REF _Ref199322705 \h </w:instrText>
      </w:r>
      <w:r w:rsidR="00C16BA0" w:rsidRPr="00DA1985">
        <w:instrText xml:space="preserve"> \* MERGEFORMAT </w:instrText>
      </w:r>
      <w:r w:rsidRPr="00DA1985">
        <w:fldChar w:fldCharType="separate"/>
      </w:r>
      <w:r w:rsidRPr="00DA1985">
        <w:t xml:space="preserve">Figure </w:t>
      </w:r>
      <w:r w:rsidRPr="00DA7B76">
        <w:t>6</w:t>
      </w:r>
      <w:r w:rsidRPr="00DA1985">
        <w:fldChar w:fldCharType="end"/>
      </w:r>
    </w:p>
    <w:p w14:paraId="74773F0C" w14:textId="77777777" w:rsidR="009A5B31" w:rsidRPr="00DA1985" w:rsidRDefault="009A5B31" w:rsidP="009A5B31">
      <w:pPr>
        <w:keepNext/>
        <w:jc w:val="center"/>
      </w:pPr>
      <w:r w:rsidRPr="00DA7B76">
        <w:rPr>
          <w:noProof/>
          <w:lang w:eastAsia="fr-FR"/>
        </w:rPr>
        <w:drawing>
          <wp:inline distT="0" distB="0" distL="0" distR="0" wp14:anchorId="30C88691" wp14:editId="17DF48BD">
            <wp:extent cx="4155363" cy="3106068"/>
            <wp:effectExtent l="0" t="0" r="0" b="0"/>
            <wp:docPr id="947244924" name="Picture 7" descr="A diagram of a handover based on loc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473026" name="Picture 7" descr="A diagram of a handover based on location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417" cy="3111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AB376" w14:textId="4CBEA65E" w:rsidR="009A5B31" w:rsidRPr="00DA1985" w:rsidRDefault="009A5B31" w:rsidP="009A5B31">
      <w:pPr>
        <w:pStyle w:val="Caption"/>
        <w:jc w:val="both"/>
      </w:pPr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proofErr w:type="gramStart"/>
      <w:r w:rsidR="00C62DF3" w:rsidRPr="00DA7B76">
        <w:t>3</w:t>
      </w:r>
      <w:proofErr w:type="gramEnd"/>
      <w:r w:rsidRPr="00DA1985">
        <w:fldChar w:fldCharType="end"/>
      </w:r>
      <w:r w:rsidRPr="00DA1985">
        <w:t xml:space="preserve"> Handover Based on Signal Strength and Location Based</w:t>
      </w:r>
    </w:p>
    <w:p w14:paraId="7E1AD991" w14:textId="7F618E7E" w:rsidR="00281875" w:rsidRPr="00DA1985" w:rsidRDefault="00281875" w:rsidP="008F3301">
      <w:r w:rsidRPr="00DA1985">
        <w:t>Time Based Trigger</w:t>
      </w:r>
    </w:p>
    <w:p w14:paraId="35D13F96" w14:textId="54AF78B1" w:rsidR="009A5B31" w:rsidRPr="00DA1985" w:rsidRDefault="009A5B31" w:rsidP="008F3301">
      <w:pPr>
        <w:ind w:firstLine="567"/>
      </w:pPr>
      <w:r w:rsidRPr="00DA1985">
        <w:t xml:space="preserve">The handover trigger is based on the length of time a VSAT has remained in a particular </w:t>
      </w:r>
      <w:r w:rsidR="003E2E07" w:rsidRPr="00DA1985">
        <w:t>cell.</w:t>
      </w:r>
      <w:r w:rsidRPr="00DA1985">
        <w:t xml:space="preserve"> </w:t>
      </w:r>
    </w:p>
    <w:p w14:paraId="0B6C7F12" w14:textId="6892FE57" w:rsidR="00281875" w:rsidRPr="00DA1985" w:rsidRDefault="00281875" w:rsidP="00281875">
      <w:r w:rsidRPr="00DA1985">
        <w:t xml:space="preserve">Load Balancing </w:t>
      </w:r>
      <w:r w:rsidR="00CA473A" w:rsidRPr="00DA1985">
        <w:t>Trigger</w:t>
      </w:r>
    </w:p>
    <w:p w14:paraId="378125F3" w14:textId="0127F084" w:rsidR="009A5B31" w:rsidRPr="00DA1985" w:rsidRDefault="009A5B31" w:rsidP="008F3301">
      <w:pPr>
        <w:ind w:firstLine="567"/>
      </w:pPr>
      <w:r w:rsidRPr="00DA1985">
        <w:t xml:space="preserve">The VSAT </w:t>
      </w:r>
      <w:proofErr w:type="gramStart"/>
      <w:r w:rsidRPr="00DA1985">
        <w:t>is pushed</w:t>
      </w:r>
      <w:proofErr w:type="gramEnd"/>
      <w:r w:rsidRPr="00DA1985">
        <w:t xml:space="preserve"> to another less-congested cell due to cell </w:t>
      </w:r>
      <w:r w:rsidR="003E2E07" w:rsidRPr="00DA1985">
        <w:t>congestion.</w:t>
      </w:r>
    </w:p>
    <w:p w14:paraId="09A59BB2" w14:textId="6717CD1E" w:rsidR="00D427DE" w:rsidRPr="00DA1985" w:rsidRDefault="00D427DE" w:rsidP="008F3301">
      <w:r w:rsidRPr="00DA1985">
        <w:t xml:space="preserve">Service Based Trigger </w:t>
      </w:r>
    </w:p>
    <w:p w14:paraId="7099A78D" w14:textId="2CF9FBAE" w:rsidR="009A5B31" w:rsidRPr="00DA1985" w:rsidRDefault="009A5B31" w:rsidP="008F3301">
      <w:pPr>
        <w:ind w:firstLine="567"/>
      </w:pPr>
      <w:r w:rsidRPr="00DA1985">
        <w:t xml:space="preserve">Service Based: The VSAT </w:t>
      </w:r>
      <w:proofErr w:type="gramStart"/>
      <w:r w:rsidRPr="00DA1985">
        <w:t>is pushed</w:t>
      </w:r>
      <w:proofErr w:type="gramEnd"/>
      <w:r w:rsidRPr="00DA1985">
        <w:t xml:space="preserve"> to another cell due to service </w:t>
      </w:r>
      <w:r w:rsidR="003E2E07" w:rsidRPr="00DA1985">
        <w:t>requirements.</w:t>
      </w:r>
      <w:r w:rsidRPr="00DA1985">
        <w:t xml:space="preserve"> </w:t>
      </w:r>
    </w:p>
    <w:p w14:paraId="06C52327" w14:textId="1E1A3E8F" w:rsidR="001A70E6" w:rsidRPr="00DA1985" w:rsidRDefault="001A70E6" w:rsidP="008F3301">
      <w:r w:rsidRPr="00DA1985">
        <w:t xml:space="preserve">User Priority </w:t>
      </w:r>
      <w:r w:rsidR="00CA473A" w:rsidRPr="00DA1985">
        <w:t>Trigger</w:t>
      </w:r>
    </w:p>
    <w:p w14:paraId="78D4094A" w14:textId="4DD56785" w:rsidR="009A5B31" w:rsidRPr="00DA1985" w:rsidRDefault="009A5B31" w:rsidP="008F3301">
      <w:pPr>
        <w:ind w:left="567"/>
      </w:pPr>
      <w:r w:rsidRPr="00DA1985">
        <w:t xml:space="preserve">Mission-critical users have higher </w:t>
      </w:r>
      <w:r w:rsidR="003E2E07" w:rsidRPr="00DA1985">
        <w:t>priority.</w:t>
      </w:r>
    </w:p>
    <w:p w14:paraId="7975605A" w14:textId="3A456B80" w:rsidR="009A5B31" w:rsidRPr="00DA1985" w:rsidRDefault="009A5B31" w:rsidP="008F3301">
      <w:pPr>
        <w:ind w:left="567"/>
      </w:pPr>
      <w:r w:rsidRPr="00DA1985">
        <w:t xml:space="preserve">Emergency service users have higher priority over regular </w:t>
      </w:r>
      <w:r w:rsidR="003E2E07" w:rsidRPr="00DA1985">
        <w:t>users.</w:t>
      </w:r>
    </w:p>
    <w:p w14:paraId="26FE624B" w14:textId="77777777" w:rsidR="009A5B31" w:rsidRPr="00DA1985" w:rsidRDefault="009A5B31" w:rsidP="008F3301">
      <w:pPr>
        <w:ind w:left="567"/>
      </w:pPr>
      <w:r w:rsidRPr="00DA1985">
        <w:t>Gold customers have priority over regular users,</w:t>
      </w:r>
    </w:p>
    <w:p w14:paraId="080DABFE" w14:textId="77777777" w:rsidR="009A5B31" w:rsidRPr="00DA1985" w:rsidRDefault="009A5B31" w:rsidP="008F3301">
      <w:r w:rsidRPr="00DA1985">
        <w:t>Regulatory Triggers</w:t>
      </w:r>
    </w:p>
    <w:p w14:paraId="0F8BF376" w14:textId="77777777" w:rsidR="009A5B31" w:rsidRPr="00DA1985" w:rsidRDefault="009A5B31" w:rsidP="008F3301">
      <w:pPr>
        <w:ind w:firstLine="567"/>
      </w:pPr>
      <w:r w:rsidRPr="00DA1985">
        <w:t xml:space="preserve">VSAT </w:t>
      </w:r>
      <w:proofErr w:type="gramStart"/>
      <w:r w:rsidRPr="00DA1985">
        <w:t>is triggered</w:t>
      </w:r>
      <w:proofErr w:type="gramEnd"/>
      <w:r w:rsidRPr="00DA1985">
        <w:t xml:space="preserve"> to handover to a new cell due to Regional Regulatory Requirements </w:t>
      </w:r>
    </w:p>
    <w:p w14:paraId="0707B496" w14:textId="713A1F85" w:rsidR="009A5B31" w:rsidRPr="00DA1985" w:rsidRDefault="009A5B31" w:rsidP="008F3301">
      <w:r w:rsidRPr="00DA1985">
        <w:t xml:space="preserve">Elevation </w:t>
      </w:r>
      <w:r w:rsidR="00CA473A" w:rsidRPr="00DA1985">
        <w:t xml:space="preserve">Angle </w:t>
      </w:r>
      <w:r w:rsidRPr="00DA1985">
        <w:t>Based Triggers</w:t>
      </w:r>
    </w:p>
    <w:p w14:paraId="4DA7933E" w14:textId="77777777" w:rsidR="009A5B31" w:rsidRPr="00DA1985" w:rsidRDefault="009A5B31" w:rsidP="008F3301">
      <w:pPr>
        <w:ind w:firstLine="567"/>
      </w:pPr>
      <w:r w:rsidRPr="00DA1985">
        <w:t>NGSO satellite elevation above the ground triggers handover to another cell</w:t>
      </w:r>
    </w:p>
    <w:p w14:paraId="1A027636" w14:textId="77777777" w:rsidR="00270ABA" w:rsidRPr="00DA1985" w:rsidRDefault="00270ABA" w:rsidP="00CC2EC1"/>
    <w:p w14:paraId="3233AF75" w14:textId="309D2B39" w:rsidR="00FB38ED" w:rsidRPr="00DA1985" w:rsidRDefault="00FB38ED" w:rsidP="00CC2EC1">
      <w:pPr>
        <w:rPr>
          <w:b/>
          <w:bCs/>
        </w:rPr>
      </w:pPr>
      <w:r w:rsidRPr="00DA1985">
        <w:rPr>
          <w:b/>
          <w:bCs/>
        </w:rPr>
        <w:t xml:space="preserve">Observation 3: With the Multi-Orbit </w:t>
      </w:r>
      <w:r w:rsidR="00D50FED" w:rsidRPr="00DA1985">
        <w:rPr>
          <w:b/>
          <w:bCs/>
        </w:rPr>
        <w:t xml:space="preserve">NTN </w:t>
      </w:r>
      <w:r w:rsidR="00C07033">
        <w:rPr>
          <w:b/>
          <w:bCs/>
        </w:rPr>
        <w:t>solution</w:t>
      </w:r>
      <w:r w:rsidRPr="00DA1985">
        <w:rPr>
          <w:b/>
          <w:bCs/>
        </w:rPr>
        <w:t xml:space="preserve">, </w:t>
      </w:r>
      <w:r w:rsidR="008263CB" w:rsidRPr="00DA1985">
        <w:rPr>
          <w:b/>
          <w:bCs/>
        </w:rPr>
        <w:t xml:space="preserve">additional handover triggering mechanism would need to </w:t>
      </w:r>
      <w:proofErr w:type="gramStart"/>
      <w:r w:rsidR="008263CB" w:rsidRPr="00DA1985">
        <w:rPr>
          <w:b/>
          <w:bCs/>
        </w:rPr>
        <w:t xml:space="preserve">be </w:t>
      </w:r>
      <w:r w:rsidR="003E2E07" w:rsidRPr="00DA1985">
        <w:rPr>
          <w:b/>
          <w:bCs/>
        </w:rPr>
        <w:t>considered</w:t>
      </w:r>
      <w:proofErr w:type="gramEnd"/>
      <w:r w:rsidR="003E2E07" w:rsidRPr="00DA1985">
        <w:rPr>
          <w:b/>
          <w:bCs/>
        </w:rPr>
        <w:t>.</w:t>
      </w:r>
    </w:p>
    <w:p w14:paraId="603D620C" w14:textId="77777777" w:rsidR="00244322" w:rsidRPr="00DA1985" w:rsidRDefault="00244322" w:rsidP="0020675B"/>
    <w:p w14:paraId="48516979" w14:textId="3008E14E" w:rsidR="00735619" w:rsidRPr="00DA1985" w:rsidRDefault="0079166C" w:rsidP="0079166C">
      <w:pPr>
        <w:pStyle w:val="Heading2"/>
      </w:pPr>
      <w:r w:rsidRPr="00DA1985">
        <w:lastRenderedPageBreak/>
        <w:t xml:space="preserve">Large Number of Satellite Cells </w:t>
      </w:r>
    </w:p>
    <w:p w14:paraId="24D1F3B8" w14:textId="2036D740" w:rsidR="002A115A" w:rsidRPr="00DA1985" w:rsidRDefault="00FE5FAA" w:rsidP="0079166C">
      <w:r w:rsidRPr="00DA1985">
        <w:t xml:space="preserve">With the </w:t>
      </w:r>
      <w:r w:rsidR="008B322A" w:rsidRPr="00DA1985">
        <w:t>advent</w:t>
      </w:r>
      <w:r w:rsidRPr="00DA1985">
        <w:t xml:space="preserve"> of the </w:t>
      </w:r>
      <w:r w:rsidR="001126DD" w:rsidRPr="00DA1985">
        <w:t xml:space="preserve">High Throughput Satellites and </w:t>
      </w:r>
      <w:r w:rsidR="008B322A" w:rsidRPr="00DA1985">
        <w:t xml:space="preserve">GEO Satellites with </w:t>
      </w:r>
      <w:r w:rsidR="001126DD" w:rsidRPr="00DA1985">
        <w:t>Narrow Beams</w:t>
      </w:r>
      <w:r w:rsidR="008B322A" w:rsidRPr="00DA1985">
        <w:t>, the number of satellite cells on the ground</w:t>
      </w:r>
      <w:r w:rsidR="002367AE" w:rsidRPr="00DA1985">
        <w:t xml:space="preserve"> would increase. </w:t>
      </w:r>
    </w:p>
    <w:p w14:paraId="5CF57C8A" w14:textId="0A762C95" w:rsidR="0079166C" w:rsidRPr="00DA1985" w:rsidRDefault="00C62DF3" w:rsidP="0079166C">
      <w:r w:rsidRPr="00DA1985">
        <w:t>Furthermore,</w:t>
      </w:r>
      <w:r w:rsidR="002367AE" w:rsidRPr="00DA1985">
        <w:t xml:space="preserve"> by </w:t>
      </w:r>
      <w:r w:rsidR="004B0921" w:rsidRPr="00DA1985">
        <w:t>considering</w:t>
      </w:r>
      <w:r w:rsidR="00A52818" w:rsidRPr="00DA1985">
        <w:t xml:space="preserve"> the MEO and LEO Cells, the number of satellite cells on the </w:t>
      </w:r>
      <w:r w:rsidR="00812521" w:rsidRPr="00DA1985">
        <w:t>ground and</w:t>
      </w:r>
      <w:r w:rsidR="00E31276" w:rsidRPr="00DA1985">
        <w:t xml:space="preserve"> seen by the VSAT would increase with </w:t>
      </w:r>
      <w:r w:rsidR="00812521" w:rsidRPr="00DA1985">
        <w:t>the</w:t>
      </w:r>
      <w:r w:rsidR="00E31276" w:rsidRPr="00DA1985">
        <w:t xml:space="preserve">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="00812521" w:rsidRPr="00DA1985">
        <w:t>.</w:t>
      </w:r>
    </w:p>
    <w:p w14:paraId="1BBE9480" w14:textId="0463DFA1" w:rsidR="00812521" w:rsidRPr="00DA1985" w:rsidRDefault="00385FF4" w:rsidP="0079166C">
      <w:r w:rsidRPr="00DA1985">
        <w:t xml:space="preserve">See following </w:t>
      </w:r>
      <w:r w:rsidR="00C62DF3" w:rsidRPr="00DA1985">
        <w:fldChar w:fldCharType="begin"/>
      </w:r>
      <w:r w:rsidR="00C62DF3" w:rsidRPr="00DA1985">
        <w:instrText xml:space="preserve"> REF _Ref212628106 \h </w:instrText>
      </w:r>
      <w:r w:rsidR="00C62DF3" w:rsidRPr="00DA1985">
        <w:fldChar w:fldCharType="separate"/>
      </w:r>
      <w:r w:rsidR="00C62DF3" w:rsidRPr="00DA1985">
        <w:t xml:space="preserve">Figure </w:t>
      </w:r>
      <w:r w:rsidR="00C62DF3" w:rsidRPr="00DA7B76">
        <w:t>4</w:t>
      </w:r>
      <w:r w:rsidR="00C62DF3" w:rsidRPr="00DA1985">
        <w:fldChar w:fldCharType="end"/>
      </w:r>
    </w:p>
    <w:p w14:paraId="5CC77C14" w14:textId="77777777" w:rsidR="00C62DF3" w:rsidRPr="00DA1985" w:rsidRDefault="008E6C55" w:rsidP="008F3301">
      <w:pPr>
        <w:keepNext/>
      </w:pPr>
      <w:r w:rsidRPr="00DA7B76">
        <w:rPr>
          <w:noProof/>
          <w:lang w:eastAsia="fr-FR"/>
        </w:rPr>
        <w:drawing>
          <wp:inline distT="0" distB="0" distL="0" distR="0" wp14:anchorId="69234EF6" wp14:editId="690D11B4">
            <wp:extent cx="6120765" cy="3947795"/>
            <wp:effectExtent l="0" t="0" r="0" b="0"/>
            <wp:docPr id="2090042500" name="Picture 1" descr="A diagram of 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042500" name="Picture 1" descr="A diagram of a diagram of a diagram&#10;&#10;AI-generated content may be incorrect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4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0475" w14:textId="25325D96" w:rsidR="008E6C55" w:rsidRPr="00DA1985" w:rsidRDefault="00C62DF3" w:rsidP="008F3301">
      <w:pPr>
        <w:pStyle w:val="Caption"/>
        <w:jc w:val="both"/>
      </w:pPr>
      <w:bookmarkStart w:id="4" w:name="_Ref212628106"/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proofErr w:type="gramStart"/>
      <w:r w:rsidRPr="00DA7B76">
        <w:t>4</w:t>
      </w:r>
      <w:proofErr w:type="gramEnd"/>
      <w:r w:rsidRPr="00DA1985">
        <w:fldChar w:fldCharType="end"/>
      </w:r>
      <w:bookmarkEnd w:id="4"/>
      <w:r w:rsidRPr="00DA1985">
        <w:t xml:space="preserve"> Large Number of Satellite Cells Available to the VSAT</w:t>
      </w:r>
    </w:p>
    <w:p w14:paraId="707B81E8" w14:textId="4713E4FC" w:rsidR="0079166C" w:rsidRPr="00DA1985" w:rsidRDefault="00DF6303" w:rsidP="0020675B">
      <w:pPr>
        <w:rPr>
          <w:b/>
          <w:bCs/>
        </w:rPr>
      </w:pPr>
      <w:r w:rsidRPr="00DA1985">
        <w:rPr>
          <w:b/>
          <w:bCs/>
        </w:rPr>
        <w:t xml:space="preserve">Observations </w:t>
      </w:r>
      <w:r w:rsidR="00CB543E" w:rsidRPr="00DA1985">
        <w:rPr>
          <w:b/>
          <w:bCs/>
        </w:rPr>
        <w:t>4</w:t>
      </w:r>
      <w:r w:rsidRPr="00DA1985">
        <w:rPr>
          <w:b/>
          <w:bCs/>
        </w:rPr>
        <w:t xml:space="preserve">: with the </w:t>
      </w:r>
      <w:r w:rsidR="0031605C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C07033">
        <w:rPr>
          <w:b/>
          <w:bCs/>
        </w:rPr>
        <w:t>solution</w:t>
      </w:r>
      <w:r w:rsidRPr="00DA1985">
        <w:rPr>
          <w:b/>
          <w:bCs/>
        </w:rPr>
        <w:t xml:space="preserve">, </w:t>
      </w:r>
      <w:proofErr w:type="gramStart"/>
      <w:r w:rsidRPr="00DA1985">
        <w:rPr>
          <w:b/>
          <w:bCs/>
        </w:rPr>
        <w:t>large number</w:t>
      </w:r>
      <w:proofErr w:type="gramEnd"/>
      <w:r w:rsidRPr="00DA1985">
        <w:rPr>
          <w:b/>
          <w:bCs/>
        </w:rPr>
        <w:t xml:space="preserve"> of satellite cells </w:t>
      </w:r>
      <w:r w:rsidR="0071751C" w:rsidRPr="00DA1985">
        <w:rPr>
          <w:b/>
          <w:bCs/>
        </w:rPr>
        <w:t xml:space="preserve">would be in VSAT’s neighbouring </w:t>
      </w:r>
      <w:r w:rsidR="003E2E07" w:rsidRPr="00DA1985">
        <w:rPr>
          <w:b/>
          <w:bCs/>
        </w:rPr>
        <w:t>list.</w:t>
      </w:r>
    </w:p>
    <w:p w14:paraId="79B873CF" w14:textId="77777777" w:rsidR="0071751C" w:rsidRPr="00DA1985" w:rsidRDefault="0071751C" w:rsidP="0020675B"/>
    <w:p w14:paraId="66909B7D" w14:textId="3229B545" w:rsidR="005C7726" w:rsidRPr="00DA1985" w:rsidRDefault="005C7726" w:rsidP="005C7726">
      <w:pPr>
        <w:pStyle w:val="Heading2"/>
      </w:pPr>
      <w:r w:rsidRPr="00DA1985">
        <w:t>Service Anchor</w:t>
      </w:r>
    </w:p>
    <w:p w14:paraId="483A38FB" w14:textId="4EDD5834" w:rsidR="00FF2A0A" w:rsidRPr="00DA1985" w:rsidRDefault="00FF2A0A" w:rsidP="00FF2A0A">
      <w:r w:rsidRPr="00DA1985">
        <w:t xml:space="preserve">In the mobility solutions that have </w:t>
      </w:r>
      <w:proofErr w:type="gramStart"/>
      <w:r w:rsidRPr="00DA1985">
        <w:t>been developed</w:t>
      </w:r>
      <w:proofErr w:type="gramEnd"/>
      <w:r w:rsidRPr="00DA1985">
        <w:t xml:space="preserve"> in Rel17 and Rel18</w:t>
      </w:r>
      <w:r w:rsidR="00C13657" w:rsidRPr="00DA1985">
        <w:t xml:space="preserve"> Specifications</w:t>
      </w:r>
      <w:r w:rsidRPr="00DA1985">
        <w:t xml:space="preserve">, whereby the UE is handed out and handed back in, the service anchor has been the </w:t>
      </w:r>
      <w:r w:rsidR="008608F1" w:rsidRPr="00DA1985">
        <w:t>T</w:t>
      </w:r>
      <w:r w:rsidRPr="00DA1985">
        <w:t xml:space="preserve">errestrial </w:t>
      </w:r>
      <w:r w:rsidR="008608F1" w:rsidRPr="00DA1985">
        <w:t>N</w:t>
      </w:r>
      <w:r w:rsidRPr="00DA1985">
        <w:t xml:space="preserve">etwork, and all the signalling </w:t>
      </w:r>
      <w:proofErr w:type="gramStart"/>
      <w:r w:rsidRPr="00DA1985">
        <w:t xml:space="preserve">was </w:t>
      </w:r>
      <w:r w:rsidR="00023FD2" w:rsidRPr="00DA1985">
        <w:t>‘</w:t>
      </w:r>
      <w:r w:rsidR="002F41E8" w:rsidRPr="00DA1985">
        <w:t>anchored</w:t>
      </w:r>
      <w:r w:rsidR="00023FD2" w:rsidRPr="00DA1985">
        <w:t>’</w:t>
      </w:r>
      <w:proofErr w:type="gramEnd"/>
      <w:r w:rsidR="00F06487" w:rsidRPr="00DA1985">
        <w:t xml:space="preserve"> </w:t>
      </w:r>
      <w:r w:rsidR="002F41E8" w:rsidRPr="00DA1985">
        <w:t>in</w:t>
      </w:r>
      <w:r w:rsidRPr="00DA1985">
        <w:t xml:space="preserve"> the terrestrial 5G core. </w:t>
      </w:r>
      <w:proofErr w:type="gramStart"/>
      <w:r w:rsidR="008608F1" w:rsidRPr="00DA1985">
        <w:t xml:space="preserve">Essentially </w:t>
      </w:r>
      <w:r w:rsidR="00C45A4C" w:rsidRPr="00DA1985">
        <w:t>the</w:t>
      </w:r>
      <w:proofErr w:type="gramEnd"/>
      <w:r w:rsidR="00C45A4C" w:rsidRPr="00DA1985">
        <w:t xml:space="preserve"> mobility signalling </w:t>
      </w:r>
      <w:proofErr w:type="gramStart"/>
      <w:r w:rsidR="00C45A4C" w:rsidRPr="00DA1985">
        <w:t xml:space="preserve">was </w:t>
      </w:r>
      <w:r w:rsidR="00C05A83" w:rsidRPr="00DA1985">
        <w:t>managed</w:t>
      </w:r>
      <w:proofErr w:type="gramEnd"/>
      <w:r w:rsidR="00C45A4C" w:rsidRPr="00DA1985">
        <w:t xml:space="preserve"> by the terrestrial 5G Core. </w:t>
      </w:r>
      <w:r w:rsidR="006B42FA" w:rsidRPr="00DA1985">
        <w:t xml:space="preserve">In this “legacy” solution the Non-Terrestrial Network is serving as a complementary service to the </w:t>
      </w:r>
      <w:r w:rsidR="002F41E8" w:rsidRPr="00DA1985">
        <w:t>Terrestrial Network/</w:t>
      </w:r>
    </w:p>
    <w:p w14:paraId="38744F8C" w14:textId="0333E39C" w:rsidR="00BC3552" w:rsidRPr="00DA1985" w:rsidRDefault="00CE1B01" w:rsidP="00FF2A0A">
      <w:r w:rsidRPr="00DA1985">
        <w:t>Considering</w:t>
      </w:r>
      <w:r w:rsidR="00B2679B" w:rsidRPr="00DA1985">
        <w:t xml:space="preserve"> a practical </w:t>
      </w:r>
      <w:r w:rsidR="00EE1DA1" w:rsidRPr="00DA1985">
        <w:t xml:space="preserve">maritime </w:t>
      </w:r>
      <w:r w:rsidR="00B2679B" w:rsidRPr="00DA1985">
        <w:t xml:space="preserve">situation where the UE or VSAT is </w:t>
      </w:r>
      <w:r w:rsidR="00B313A6" w:rsidRPr="00DA1985">
        <w:t xml:space="preserve">switched on in the middle of the ocean, away from any terrestrial coverage, it would </w:t>
      </w:r>
      <w:r w:rsidR="007D515C" w:rsidRPr="00DA1985">
        <w:t xml:space="preserve">require </w:t>
      </w:r>
      <w:r w:rsidR="00BC3552" w:rsidRPr="00DA1985">
        <w:t>registering</w:t>
      </w:r>
      <w:r w:rsidR="007D515C" w:rsidRPr="00DA1985">
        <w:t xml:space="preserve"> to a </w:t>
      </w:r>
      <w:r w:rsidR="00A06581" w:rsidRPr="00DA1985">
        <w:t xml:space="preserve">GEO or NGSO constellation </w:t>
      </w:r>
      <w:r w:rsidR="007D515C" w:rsidRPr="00DA1985">
        <w:t>for the initial service access</w:t>
      </w:r>
      <w:r w:rsidR="0073495E" w:rsidRPr="00DA1985">
        <w:t xml:space="preserve">; in this scenario the 5G Core associated with the </w:t>
      </w:r>
      <w:r w:rsidR="00696FC0" w:rsidRPr="00DA1985">
        <w:t xml:space="preserve">satellite constellation would act as the service anchor and all signalling would be routed vis  the </w:t>
      </w:r>
      <w:r w:rsidR="004E16EF" w:rsidRPr="00DA1985">
        <w:t xml:space="preserve">satel5G Core. </w:t>
      </w:r>
    </w:p>
    <w:p w14:paraId="703770D4" w14:textId="19E1188B" w:rsidR="005407CA" w:rsidRPr="00DA1985" w:rsidRDefault="00FF2A0A" w:rsidP="00FF2A0A">
      <w:r w:rsidRPr="00DA1985">
        <w:t xml:space="preserve">With the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Pr="00DA1985">
        <w:t xml:space="preserve">, this service anchor would be in the satellite’s 5G Core Network whereby the </w:t>
      </w:r>
      <w:r w:rsidR="004E16EF" w:rsidRPr="00DA1985">
        <w:t>UE/</w:t>
      </w:r>
      <w:r w:rsidRPr="00DA1985">
        <w:t xml:space="preserve">VSAT is handed between </w:t>
      </w:r>
      <w:r w:rsidR="005407CA" w:rsidRPr="00DA1985">
        <w:t>satellite constellations and</w:t>
      </w:r>
      <w:r w:rsidRPr="00DA1985">
        <w:t xml:space="preserve"> terrestrial </w:t>
      </w:r>
      <w:r w:rsidR="005407CA" w:rsidRPr="00DA1985">
        <w:t>network.</w:t>
      </w:r>
    </w:p>
    <w:p w14:paraId="4B0B547F" w14:textId="17AD551E" w:rsidR="00377D17" w:rsidRPr="00DA1985" w:rsidRDefault="00377D17" w:rsidP="00FF2A0A"/>
    <w:p w14:paraId="455D53D4" w14:textId="5B8D0638" w:rsidR="008263CB" w:rsidRPr="00DA1985" w:rsidRDefault="00CB3F7C" w:rsidP="00FF2A0A">
      <w:pPr>
        <w:rPr>
          <w:b/>
          <w:bCs/>
        </w:rPr>
      </w:pPr>
      <w:r w:rsidRPr="00DA1985">
        <w:rPr>
          <w:b/>
          <w:bCs/>
        </w:rPr>
        <w:lastRenderedPageBreak/>
        <w:t xml:space="preserve">Observation </w:t>
      </w:r>
      <w:r w:rsidR="00307A2A" w:rsidRPr="00DA1985">
        <w:rPr>
          <w:b/>
          <w:bCs/>
        </w:rPr>
        <w:t>5</w:t>
      </w:r>
      <w:r w:rsidR="00195C8F" w:rsidRPr="00DA1985">
        <w:rPr>
          <w:b/>
          <w:bCs/>
        </w:rPr>
        <w:t xml:space="preserve">: A </w:t>
      </w:r>
      <w:r w:rsidR="00F163C8" w:rsidRPr="00DA1985">
        <w:rPr>
          <w:b/>
          <w:bCs/>
        </w:rPr>
        <w:t xml:space="preserve">Non-Terrestrial Service Anchor need to </w:t>
      </w:r>
      <w:proofErr w:type="gramStart"/>
      <w:r w:rsidR="00F163C8" w:rsidRPr="00DA1985">
        <w:rPr>
          <w:b/>
          <w:bCs/>
        </w:rPr>
        <w:t>be considered</w:t>
      </w:r>
      <w:proofErr w:type="gramEnd"/>
      <w:r w:rsidR="00F163C8" w:rsidRPr="00DA1985">
        <w:rPr>
          <w:b/>
          <w:bCs/>
        </w:rPr>
        <w:t xml:space="preserve"> for a Multi-Orbit </w:t>
      </w:r>
      <w:r w:rsidR="00D50FED" w:rsidRPr="00DA1985">
        <w:rPr>
          <w:b/>
          <w:bCs/>
        </w:rPr>
        <w:t xml:space="preserve">NTN </w:t>
      </w:r>
      <w:r w:rsidR="00C07033">
        <w:rPr>
          <w:b/>
          <w:bCs/>
        </w:rPr>
        <w:t>solution</w:t>
      </w:r>
      <w:r w:rsidR="00F163C8" w:rsidRPr="00DA1985">
        <w:rPr>
          <w:b/>
          <w:bCs/>
        </w:rPr>
        <w:t xml:space="preserve">. </w:t>
      </w:r>
    </w:p>
    <w:p w14:paraId="624C3DA1" w14:textId="77777777" w:rsidR="006A0F10" w:rsidRPr="00DA1985" w:rsidRDefault="006A0F10" w:rsidP="00FF2A0A">
      <w:pPr>
        <w:rPr>
          <w:b/>
          <w:bCs/>
        </w:rPr>
      </w:pPr>
    </w:p>
    <w:p w14:paraId="7B3D401E" w14:textId="0D91F0D0" w:rsidR="006A0F10" w:rsidRPr="00DA1985" w:rsidRDefault="00FF2A0A" w:rsidP="006A0F10">
      <w:pPr>
        <w:pStyle w:val="Heading2"/>
      </w:pPr>
      <w:r w:rsidRPr="00DA1985">
        <w:t xml:space="preserve"> </w:t>
      </w:r>
      <w:r w:rsidR="006A0F10" w:rsidRPr="00DA1985">
        <w:t>Non-Terrestrial Service Anchor (NTSA) for Multi-Orbit Operation</w:t>
      </w:r>
    </w:p>
    <w:p w14:paraId="17E4F797" w14:textId="13F8C3CC" w:rsidR="006A0F10" w:rsidRPr="00DA7B76" w:rsidRDefault="006A0F10" w:rsidP="006A0F10">
      <w:r w:rsidRPr="00DA7B76">
        <w:t xml:space="preserve">In </w:t>
      </w:r>
      <w:r w:rsidR="0031605C">
        <w:t>Multi-Orbit</w:t>
      </w:r>
      <w:r w:rsidR="00A92A46" w:rsidRPr="00DA7B76">
        <w:t xml:space="preserve"> NTN </w:t>
      </w:r>
      <w:r w:rsidR="00C07033">
        <w:t>solution</w:t>
      </w:r>
      <w:r w:rsidRPr="00DA7B76">
        <w:t xml:space="preserve">s, it is necessary to consider configurations where the service anchor resides in the Non-Terrestrial Network itself. In such configurations, one or more satellite 5G cores </w:t>
      </w:r>
      <w:proofErr w:type="gramStart"/>
      <w:r w:rsidRPr="00DA7B76">
        <w:t>act as</w:t>
      </w:r>
      <w:proofErr w:type="gramEnd"/>
      <w:r w:rsidRPr="00DA7B76">
        <w:t xml:space="preserve"> the service anchor to support service continuity when UEs/VSATs operate outside terrestrial coverage. </w:t>
      </w:r>
    </w:p>
    <w:p w14:paraId="565341D8" w14:textId="77777777" w:rsidR="006A0F10" w:rsidRPr="00DA7B76" w:rsidRDefault="006A0F10" w:rsidP="006A0F10"/>
    <w:p w14:paraId="6C9B5A4A" w14:textId="276AD77D" w:rsidR="006A0F10" w:rsidRPr="00DA7B76" w:rsidRDefault="006A0F10" w:rsidP="006A0F10">
      <w:r w:rsidRPr="00DA7B76">
        <w:t xml:space="preserve">Further study could be necessary in RAN2 to </w:t>
      </w:r>
      <w:r w:rsidR="00DA1985" w:rsidRPr="00DA1985">
        <w:t>analyse</w:t>
      </w:r>
      <w:r w:rsidRPr="00DA7B76">
        <w:t xml:space="preserve"> RRC and mobility signalling procedures related to: </w:t>
      </w:r>
    </w:p>
    <w:p w14:paraId="7794DF9C" w14:textId="77777777" w:rsidR="006A0F10" w:rsidRPr="00DA7B76" w:rsidRDefault="006A0F10" w:rsidP="006A0F10">
      <w:r w:rsidRPr="00DA7B76">
        <w:t xml:space="preserve">· Initial access and registration when the service anchor is purely non-terrestrial. </w:t>
      </w:r>
    </w:p>
    <w:p w14:paraId="0E682527" w14:textId="77777777" w:rsidR="006A0F10" w:rsidRPr="00DA7B76" w:rsidRDefault="006A0F10" w:rsidP="006A0F10">
      <w:r w:rsidRPr="00DA7B76">
        <w:t xml:space="preserve">· Mobility handling between orbits when the anchor resides in the NTN core, including scenarios of inter-NTN core handover. </w:t>
      </w:r>
    </w:p>
    <w:p w14:paraId="32414A43" w14:textId="77777777" w:rsidR="006A0F10" w:rsidRPr="00DA7B76" w:rsidRDefault="006A0F10" w:rsidP="006A0F10">
      <w:r w:rsidRPr="00DA7B76">
        <w:t xml:space="preserve">· Coordination with terrestrial anchors for hybrid coverage situations. </w:t>
      </w:r>
    </w:p>
    <w:p w14:paraId="1B78B345" w14:textId="77777777" w:rsidR="00341D0E" w:rsidRPr="00DA7B76" w:rsidRDefault="006A0F10" w:rsidP="006A0F10">
      <w:r w:rsidRPr="00DA7B76">
        <w:t xml:space="preserve">· Procedures to ensure session continuity and stable QoS when a UE transitions from terrestrial to NTN service anchoring, or between NTN anchors. </w:t>
      </w:r>
    </w:p>
    <w:p w14:paraId="08D3D1A9" w14:textId="77777777" w:rsidR="00341D0E" w:rsidRPr="00DA7B76" w:rsidRDefault="00341D0E" w:rsidP="006A0F10"/>
    <w:p w14:paraId="203FA526" w14:textId="205B1901" w:rsidR="006A0F10" w:rsidRPr="00DA7B76" w:rsidRDefault="00341D0E" w:rsidP="006A0F10">
      <w:r w:rsidRPr="00DA7B76">
        <w:t>Note that these</w:t>
      </w:r>
      <w:r w:rsidR="006A0F10" w:rsidRPr="00DA7B76">
        <w:t xml:space="preserve"> studies</w:t>
      </w:r>
      <w:r w:rsidRPr="00DA7B76">
        <w:t xml:space="preserve"> above</w:t>
      </w:r>
      <w:r w:rsidR="006A0F10" w:rsidRPr="00DA7B76">
        <w:t xml:space="preserve"> may require collaboration with RAN3 and SA2 for </w:t>
      </w:r>
      <w:r w:rsidRPr="00DA7B76">
        <w:t xml:space="preserve">RAN </w:t>
      </w:r>
      <w:r w:rsidR="006A0F10" w:rsidRPr="00DA7B76">
        <w:t>interface</w:t>
      </w:r>
      <w:r w:rsidRPr="00DA7B76">
        <w:t>(s) impact</w:t>
      </w:r>
      <w:r w:rsidR="006A0F10" w:rsidRPr="00DA7B76">
        <w:t xml:space="preserve"> and core aspects</w:t>
      </w:r>
      <w:r w:rsidRPr="00DA7B76">
        <w:t>.</w:t>
      </w:r>
    </w:p>
    <w:p w14:paraId="0ED95037" w14:textId="77777777" w:rsidR="006A0F10" w:rsidRPr="00DA1985" w:rsidRDefault="006A0F10" w:rsidP="00DA7B76"/>
    <w:p w14:paraId="7A77632A" w14:textId="77777777" w:rsidR="006E5583" w:rsidRPr="00DA1985" w:rsidRDefault="006E5583" w:rsidP="00F43E84"/>
    <w:p w14:paraId="23312DF5" w14:textId="60CDB6F0" w:rsidR="00D0573B" w:rsidRPr="00DA1985" w:rsidRDefault="00D57ED6" w:rsidP="00E85462">
      <w:pPr>
        <w:pStyle w:val="Heading1"/>
      </w:pPr>
      <w:r w:rsidRPr="00DA1985">
        <w:t>Areas of Further Study</w:t>
      </w:r>
    </w:p>
    <w:p w14:paraId="7E0A8472" w14:textId="77777777" w:rsidR="00B37C8E" w:rsidRDefault="00B37C8E" w:rsidP="00B37C8E">
      <w:r>
        <w:t>The study would focus on two VSAT connectivity scenarios:</w:t>
      </w:r>
    </w:p>
    <w:p w14:paraId="748812FB" w14:textId="77777777" w:rsidR="00B37C8E" w:rsidRPr="0092326D" w:rsidRDefault="00B37C8E" w:rsidP="00B37C8E">
      <w:pPr>
        <w:pStyle w:val="ListParagraph"/>
        <w:numPr>
          <w:ilvl w:val="0"/>
          <w:numId w:val="26"/>
        </w:numPr>
      </w:pPr>
      <w:r w:rsidRPr="0092326D">
        <w:t>Scenario 1: VSAT with single connectivity</w:t>
      </w:r>
    </w:p>
    <w:p w14:paraId="234D13E8" w14:textId="20ABEE95" w:rsidR="00B37C8E" w:rsidRPr="0092326D" w:rsidRDefault="00B37C8E" w:rsidP="00B37C8E">
      <w:pPr>
        <w:pStyle w:val="ListParagraph"/>
        <w:numPr>
          <w:ilvl w:val="0"/>
          <w:numId w:val="26"/>
        </w:numPr>
      </w:pPr>
      <w:r w:rsidRPr="0092326D">
        <w:t xml:space="preserve">Scenario 2: VSAT with two </w:t>
      </w:r>
      <w:r w:rsidR="00DF563C">
        <w:t>co</w:t>
      </w:r>
      <w:r w:rsidR="00DF563C" w:rsidRPr="0092326D">
        <w:t>nnectivity</w:t>
      </w:r>
      <w:r w:rsidRPr="0092326D">
        <w:t xml:space="preserve"> </w:t>
      </w:r>
    </w:p>
    <w:p w14:paraId="30E75DFD" w14:textId="3F86C83E" w:rsidR="00B37C8E" w:rsidRDefault="00B37C8E" w:rsidP="00B37C8E">
      <w:r w:rsidRPr="00DA1985">
        <w:t xml:space="preserve">To progress with the </w:t>
      </w:r>
      <w:r>
        <w:t>Multi-Orbit</w:t>
      </w:r>
      <w:r w:rsidRPr="00DA1985">
        <w:t xml:space="preserve"> NTN </w:t>
      </w:r>
      <w:r>
        <w:t>solution</w:t>
      </w:r>
      <w:r w:rsidRPr="00DA1985">
        <w:t xml:space="preserve">, we envisage the following topics to </w:t>
      </w:r>
      <w:proofErr w:type="gramStart"/>
      <w:r w:rsidRPr="00DA1985">
        <w:t>be studied</w:t>
      </w:r>
      <w:proofErr w:type="gramEnd"/>
      <w:r w:rsidRPr="00DA1985">
        <w:t xml:space="preserve"> by various working groups:</w:t>
      </w:r>
    </w:p>
    <w:p w14:paraId="7C8420D5" w14:textId="2D9BE0FB" w:rsidR="00352A4A" w:rsidRPr="00DA1985" w:rsidRDefault="00352A4A" w:rsidP="008A0A92">
      <w:r w:rsidRPr="00DA1985">
        <w:t xml:space="preserve">RAN2 </w:t>
      </w:r>
      <w:r w:rsidR="00915026" w:rsidRPr="00DA1985">
        <w:t xml:space="preserve">Topics </w:t>
      </w:r>
    </w:p>
    <w:p w14:paraId="766F20EB" w14:textId="33574E01" w:rsidR="00F37C98" w:rsidRPr="00DA1985" w:rsidRDefault="006B521C" w:rsidP="008A0A92">
      <w:pPr>
        <w:pStyle w:val="ListParagraph"/>
        <w:numPr>
          <w:ilvl w:val="0"/>
          <w:numId w:val="24"/>
        </w:numPr>
      </w:pPr>
      <w:r w:rsidRPr="00DA1985">
        <w:t>Additional signalling for cell selection and re-selection between GEO, MEO and LE</w:t>
      </w:r>
      <w:r w:rsidR="00F37C98" w:rsidRPr="00DA1985">
        <w:t>O</w:t>
      </w:r>
      <w:r w:rsidRPr="00DA1985">
        <w:t xml:space="preserve"> cells </w:t>
      </w:r>
      <w:r w:rsidR="008132C6" w:rsidRPr="00DA1985">
        <w:t>(GEO + LEO, GEO + MEO, GEO + GEO)</w:t>
      </w:r>
    </w:p>
    <w:p w14:paraId="1C97B113" w14:textId="68792A32" w:rsidR="00953B9E" w:rsidRPr="00DA1985" w:rsidRDefault="00F37C98" w:rsidP="00953B9E">
      <w:pPr>
        <w:pStyle w:val="ListParagraph"/>
        <w:numPr>
          <w:ilvl w:val="0"/>
          <w:numId w:val="24"/>
        </w:numPr>
      </w:pPr>
      <w:proofErr w:type="gramStart"/>
      <w:r w:rsidRPr="00DA1985">
        <w:t xml:space="preserve">New </w:t>
      </w:r>
      <w:r w:rsidR="00A56431" w:rsidRPr="00DA1985">
        <w:t>information</w:t>
      </w:r>
      <w:proofErr w:type="gramEnd"/>
      <w:r w:rsidR="00A56431" w:rsidRPr="00DA1985">
        <w:t xml:space="preserve"> in </w:t>
      </w:r>
      <w:r w:rsidRPr="00DA1985">
        <w:t>SIB</w:t>
      </w:r>
      <w:r w:rsidR="00395750" w:rsidRPr="00DA1985">
        <w:t>(s)</w:t>
      </w:r>
      <w:r w:rsidRPr="00DA1985">
        <w:t xml:space="preserve"> </w:t>
      </w:r>
      <w:r w:rsidR="00A56431" w:rsidRPr="00DA1985">
        <w:t xml:space="preserve">to assist the </w:t>
      </w:r>
      <w:r w:rsidRPr="00DA1985">
        <w:t xml:space="preserve">NTN-NTN handover </w:t>
      </w:r>
      <w:r w:rsidR="00A56431" w:rsidRPr="00DA1985">
        <w:t>(between different orbit)</w:t>
      </w:r>
    </w:p>
    <w:p w14:paraId="0A56730E" w14:textId="4C1736D2" w:rsidR="00953B9E" w:rsidRPr="00DA1985" w:rsidRDefault="00A56431" w:rsidP="00953B9E">
      <w:pPr>
        <w:pStyle w:val="ListParagraph"/>
        <w:numPr>
          <w:ilvl w:val="0"/>
          <w:numId w:val="24"/>
        </w:numPr>
      </w:pPr>
      <w:r w:rsidRPr="00DA1985">
        <w:t xml:space="preserve">How to address a potential </w:t>
      </w:r>
      <w:proofErr w:type="gramStart"/>
      <w:r w:rsidR="0079317C" w:rsidRPr="00DA1985">
        <w:t>large</w:t>
      </w:r>
      <w:r w:rsidR="00953B9E" w:rsidRPr="00DA1985">
        <w:t xml:space="preserve"> number</w:t>
      </w:r>
      <w:proofErr w:type="gramEnd"/>
      <w:r w:rsidR="00953B9E" w:rsidRPr="00DA1985">
        <w:t xml:space="preserve"> o</w:t>
      </w:r>
      <w:r w:rsidR="001B5814" w:rsidRPr="00DA1985">
        <w:t>f</w:t>
      </w:r>
      <w:r w:rsidR="00953B9E" w:rsidRPr="00DA1985">
        <w:t xml:space="preserve"> neighbouring</w:t>
      </w:r>
      <w:r w:rsidRPr="00DA1985">
        <w:t>/overlapping</w:t>
      </w:r>
      <w:r w:rsidR="00953B9E" w:rsidRPr="00DA1985">
        <w:t xml:space="preserve"> Cells</w:t>
      </w:r>
    </w:p>
    <w:p w14:paraId="0C261AE0" w14:textId="44058D7F" w:rsidR="002E06F2" w:rsidRPr="00DA1985" w:rsidRDefault="002E06F2" w:rsidP="002E06F2">
      <w:pPr>
        <w:pStyle w:val="ListParagraph"/>
        <w:numPr>
          <w:ilvl w:val="0"/>
          <w:numId w:val="24"/>
        </w:numPr>
      </w:pPr>
      <w:r w:rsidRPr="00DA1985">
        <w:t xml:space="preserve">Measurement time to detect larger number of neighbouring </w:t>
      </w:r>
      <w:r w:rsidR="003E2E07" w:rsidRPr="00DA1985">
        <w:t>cells.</w:t>
      </w:r>
      <w:r w:rsidRPr="00DA1985">
        <w:t xml:space="preserve"> </w:t>
      </w:r>
    </w:p>
    <w:p w14:paraId="697BC11F" w14:textId="433E9E93" w:rsidR="0044436D" w:rsidRPr="00DA1985" w:rsidRDefault="0044436D" w:rsidP="0044436D">
      <w:pPr>
        <w:pStyle w:val="ListParagraph"/>
        <w:numPr>
          <w:ilvl w:val="0"/>
          <w:numId w:val="24"/>
        </w:numPr>
      </w:pPr>
      <w:r w:rsidRPr="00DA1985">
        <w:t xml:space="preserve">Signalling enhancements to minimize </w:t>
      </w:r>
      <w:r w:rsidR="0058711F" w:rsidRPr="00DA1985">
        <w:t>handover interruption</w:t>
      </w:r>
      <w:r w:rsidRPr="00DA1985">
        <w:t xml:space="preserve"> time and enable RACH-less </w:t>
      </w:r>
      <w:r w:rsidR="003E2E07" w:rsidRPr="00DA1985">
        <w:t>handover.</w:t>
      </w:r>
      <w:r w:rsidR="00245E7D" w:rsidRPr="00DA1985">
        <w:t xml:space="preserve"> </w:t>
      </w:r>
    </w:p>
    <w:p w14:paraId="2150170A" w14:textId="79081FAE" w:rsidR="002E06F2" w:rsidRPr="00DA1985" w:rsidRDefault="00A83230" w:rsidP="002E06F2">
      <w:pPr>
        <w:pStyle w:val="ListParagraph"/>
        <w:numPr>
          <w:ilvl w:val="0"/>
          <w:numId w:val="24"/>
        </w:numPr>
      </w:pPr>
      <w:r w:rsidRPr="00DA1985">
        <w:t xml:space="preserve">Develop signalling for new </w:t>
      </w:r>
      <w:r w:rsidR="002A66D2" w:rsidRPr="00DA1985">
        <w:t xml:space="preserve">handover </w:t>
      </w:r>
      <w:r w:rsidR="0058711F" w:rsidRPr="00DA1985">
        <w:t xml:space="preserve">scenarios and triggers </w:t>
      </w:r>
      <w:r w:rsidR="0055574C" w:rsidRPr="00DA1985">
        <w:t xml:space="preserve">(see </w:t>
      </w:r>
      <w:r w:rsidR="00F97956" w:rsidRPr="00DA1985">
        <w:t xml:space="preserve">section </w:t>
      </w:r>
      <w:r w:rsidR="00F97956" w:rsidRPr="00DA1985">
        <w:fldChar w:fldCharType="begin"/>
      </w:r>
      <w:r w:rsidR="00F97956" w:rsidRPr="00DA1985">
        <w:instrText xml:space="preserve"> REF _Ref212634657 \r \h </w:instrText>
      </w:r>
      <w:r w:rsidR="00F97956" w:rsidRPr="00DA1985">
        <w:fldChar w:fldCharType="separate"/>
      </w:r>
      <w:r w:rsidR="00F97956" w:rsidRPr="00DA1985">
        <w:t>2.2</w:t>
      </w:r>
      <w:r w:rsidR="00F97956" w:rsidRPr="00DA1985">
        <w:fldChar w:fldCharType="end"/>
      </w:r>
      <w:r w:rsidR="00F97956" w:rsidRPr="00DA1985">
        <w:t xml:space="preserve"> )</w:t>
      </w:r>
    </w:p>
    <w:p w14:paraId="03660CE8" w14:textId="319F015D" w:rsidR="008132C6" w:rsidRPr="00DA1985" w:rsidRDefault="008132C6" w:rsidP="002E06F2">
      <w:pPr>
        <w:pStyle w:val="ListParagraph"/>
        <w:numPr>
          <w:ilvl w:val="0"/>
          <w:numId w:val="24"/>
        </w:numPr>
      </w:pPr>
      <w:r w:rsidRPr="00DA1985">
        <w:t>Study of seamless inter-orbit switching mechanisms for service continuity across GEO, MEO, and LEO systems. This includes mobility management procedures enabling Make-Before-Break (MBB) or conditional handover solutions between orbits while maintaining minimal service interruption.</w:t>
      </w:r>
    </w:p>
    <w:p w14:paraId="35B2BF5D" w14:textId="77777777" w:rsidR="00A56431" w:rsidRPr="00DA1985" w:rsidRDefault="008132C6" w:rsidP="002E06F2">
      <w:pPr>
        <w:pStyle w:val="ListParagraph"/>
        <w:numPr>
          <w:ilvl w:val="0"/>
          <w:numId w:val="24"/>
        </w:numPr>
      </w:pPr>
      <w:r w:rsidRPr="00DA1985">
        <w:lastRenderedPageBreak/>
        <w:t>Study of simultaneous multi-orbit connectivity where a UE/VSAT maintains concurrent RRC connections with multiple satellite layers.</w:t>
      </w:r>
    </w:p>
    <w:p w14:paraId="6378F7C6" w14:textId="03C996A4" w:rsidR="008132C6" w:rsidRPr="00DA1985" w:rsidRDefault="00A56431" w:rsidP="00DA7B76">
      <w:pPr>
        <w:pStyle w:val="ListParagraph"/>
        <w:numPr>
          <w:ilvl w:val="1"/>
          <w:numId w:val="24"/>
        </w:numPr>
      </w:pPr>
      <w:r w:rsidRPr="00DA1985">
        <w:t>It</w:t>
      </w:r>
      <w:r w:rsidR="008132C6" w:rsidRPr="00DA1985">
        <w:t xml:space="preserve"> may build on existing Dual Connectivity (DC) principles, defining Master and Secondary Nodes across orbits, and may require new RRC configurations for activation/deactivation, measurements, and coordination procedures.</w:t>
      </w:r>
      <w:r w:rsidRPr="00DA1985">
        <w:t xml:space="preserve"> But other mechanisms </w:t>
      </w:r>
      <w:proofErr w:type="gramStart"/>
      <w:r w:rsidRPr="00DA1985">
        <w:t xml:space="preserve">are not </w:t>
      </w:r>
      <w:r w:rsidR="00D8308A" w:rsidRPr="00DA1985">
        <w:t>excluded</w:t>
      </w:r>
      <w:proofErr w:type="gramEnd"/>
      <w:r w:rsidR="00D8308A" w:rsidRPr="00DA1985">
        <w:t>.</w:t>
      </w:r>
    </w:p>
    <w:p w14:paraId="491352E8" w14:textId="30FEF75C" w:rsidR="008132C6" w:rsidRPr="00DA1985" w:rsidRDefault="008132C6" w:rsidP="002E06F2">
      <w:pPr>
        <w:pStyle w:val="ListParagraph"/>
        <w:numPr>
          <w:ilvl w:val="0"/>
          <w:numId w:val="24"/>
        </w:numPr>
      </w:pPr>
      <w:r w:rsidRPr="00DA1985">
        <w:t xml:space="preserve">Study and clarify assumptions and requirements for whether the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Pr="00DA1985">
        <w:t xml:space="preserve"> operates on a single-connectivity or multi-connectivity basis, in coordination with RAN4 for Doppler, frequency, and other RF alignment aspects.</w:t>
      </w:r>
    </w:p>
    <w:p w14:paraId="25AF2729" w14:textId="317584A6" w:rsidR="006A0F10" w:rsidRPr="00DA1985" w:rsidRDefault="006A0F10" w:rsidP="002E06F2">
      <w:pPr>
        <w:pStyle w:val="ListParagraph"/>
        <w:numPr>
          <w:ilvl w:val="0"/>
          <w:numId w:val="24"/>
        </w:numPr>
      </w:pPr>
      <w:r w:rsidRPr="00DA1985">
        <w:t>Consider NTSA. RAN2 to do it in coordination with RAN3 and SA2</w:t>
      </w:r>
    </w:p>
    <w:p w14:paraId="08D09C91" w14:textId="77777777" w:rsidR="008132C6" w:rsidRPr="00DA1985" w:rsidRDefault="008132C6" w:rsidP="00DA7B76"/>
    <w:p w14:paraId="208D353A" w14:textId="123DF0C8" w:rsidR="007A2E73" w:rsidRPr="00DA1985" w:rsidRDefault="007A2E73" w:rsidP="007A2E73">
      <w:pPr>
        <w:rPr>
          <w:color w:val="000000" w:themeColor="text1"/>
        </w:rPr>
      </w:pPr>
      <w:r w:rsidRPr="00DA1985">
        <w:rPr>
          <w:color w:val="000000" w:themeColor="text1"/>
        </w:rPr>
        <w:t xml:space="preserve">RAN4 </w:t>
      </w:r>
      <w:r w:rsidR="00706BC3" w:rsidRPr="00DA1985">
        <w:rPr>
          <w:color w:val="000000" w:themeColor="text1"/>
        </w:rPr>
        <w:t>Topics</w:t>
      </w:r>
    </w:p>
    <w:p w14:paraId="6363FF26" w14:textId="4DEBB329" w:rsidR="00712466" w:rsidRPr="00DA1985" w:rsidRDefault="0019662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 xml:space="preserve">Provisioning for seamless </w:t>
      </w:r>
      <w:r w:rsidR="001511A3" w:rsidRPr="00DA1985">
        <w:rPr>
          <w:color w:val="000000" w:themeColor="text1"/>
        </w:rPr>
        <w:t xml:space="preserve">and uninterrupted </w:t>
      </w:r>
      <w:r w:rsidRPr="00DA1985">
        <w:rPr>
          <w:color w:val="000000" w:themeColor="text1"/>
        </w:rPr>
        <w:t>handover between GEO to MEO/LEO, Dople</w:t>
      </w:r>
      <w:r w:rsidR="001511A3" w:rsidRPr="00DA1985">
        <w:rPr>
          <w:color w:val="000000" w:themeColor="text1"/>
        </w:rPr>
        <w:t>r and Timing Alignment</w:t>
      </w:r>
    </w:p>
    <w:p w14:paraId="29A9D449" w14:textId="48FEE1ED" w:rsidR="005628BB" w:rsidRPr="00DA1985" w:rsidRDefault="00D74E99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 xml:space="preserve">Frequency offset </w:t>
      </w:r>
      <w:r w:rsidR="00D07B67" w:rsidRPr="00DA1985">
        <w:rPr>
          <w:color w:val="000000" w:themeColor="text1"/>
        </w:rPr>
        <w:t>tracking.</w:t>
      </w:r>
    </w:p>
    <w:p w14:paraId="2F379FFB" w14:textId="56653F99" w:rsidR="00D74E99" w:rsidRPr="00DA1985" w:rsidRDefault="00D74E99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>Doppler Tracking</w:t>
      </w:r>
    </w:p>
    <w:p w14:paraId="7A3B81AC" w14:textId="5C93FFE3" w:rsidR="00B60161" w:rsidRPr="00DA1985" w:rsidRDefault="00B6016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 xml:space="preserve">Differential Dopler Compensation for </w:t>
      </w:r>
      <w:r w:rsidR="00445C89" w:rsidRPr="00DA1985">
        <w:rPr>
          <w:color w:val="000000" w:themeColor="text1"/>
        </w:rPr>
        <w:t xml:space="preserve">VSATs at beam edge </w:t>
      </w:r>
    </w:p>
    <w:p w14:paraId="0A3A0602" w14:textId="1449E982" w:rsidR="00D74E99" w:rsidRPr="00DA1985" w:rsidRDefault="00C003F7" w:rsidP="008F330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>Time</w:t>
      </w:r>
      <w:r w:rsidR="00D74E99" w:rsidRPr="00DA1985">
        <w:rPr>
          <w:color w:val="000000" w:themeColor="text1"/>
        </w:rPr>
        <w:t xml:space="preserve"> </w:t>
      </w:r>
      <w:r w:rsidRPr="00DA1985">
        <w:rPr>
          <w:color w:val="000000" w:themeColor="text1"/>
        </w:rPr>
        <w:t xml:space="preserve">and Frequency </w:t>
      </w:r>
      <w:r w:rsidR="00D74E99" w:rsidRPr="00DA1985">
        <w:rPr>
          <w:color w:val="000000" w:themeColor="text1"/>
        </w:rPr>
        <w:t xml:space="preserve">synchronisation </w:t>
      </w:r>
    </w:p>
    <w:p w14:paraId="4BD91441" w14:textId="27F145CB" w:rsidR="00DC050B" w:rsidRPr="00DA1985" w:rsidRDefault="00C32E72" w:rsidP="007A2E73">
      <w:pPr>
        <w:rPr>
          <w:color w:val="000000" w:themeColor="text1"/>
        </w:rPr>
      </w:pPr>
      <w:bookmarkStart w:id="5" w:name="_Hlk213234087"/>
      <w:r w:rsidRPr="00DA1985">
        <w:rPr>
          <w:color w:val="000000" w:themeColor="text1"/>
        </w:rPr>
        <w:t xml:space="preserve">Othe features to study: </w:t>
      </w:r>
    </w:p>
    <w:p w14:paraId="4A13B4D4" w14:textId="493CEEFE" w:rsidR="00BD362E" w:rsidRPr="00DA7B76" w:rsidRDefault="0044436D" w:rsidP="008F330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>Simultaneous</w:t>
      </w:r>
      <w:r w:rsidR="00BD362E" w:rsidRPr="00DA1985">
        <w:rPr>
          <w:color w:val="000000" w:themeColor="text1"/>
        </w:rPr>
        <w:t xml:space="preserve"> Connectivity </w:t>
      </w:r>
      <w:r w:rsidR="00A56431" w:rsidRPr="00DA1985">
        <w:rPr>
          <w:color w:val="000000" w:themeColor="text1"/>
        </w:rPr>
        <w:t xml:space="preserve">between </w:t>
      </w:r>
      <w:r w:rsidR="00BD362E" w:rsidRPr="00DA1985">
        <w:rPr>
          <w:color w:val="000000" w:themeColor="text1"/>
        </w:rPr>
        <w:t>GEO</w:t>
      </w:r>
      <w:r w:rsidR="00A56431" w:rsidRPr="00DA1985">
        <w:rPr>
          <w:color w:val="000000" w:themeColor="text1"/>
        </w:rPr>
        <w:t xml:space="preserve">, </w:t>
      </w:r>
      <w:r w:rsidR="00BD362E" w:rsidRPr="00DA1985">
        <w:rPr>
          <w:color w:val="000000" w:themeColor="text1"/>
        </w:rPr>
        <w:t xml:space="preserve">MEO </w:t>
      </w:r>
      <w:r w:rsidR="00A56431" w:rsidRPr="00DA1985">
        <w:rPr>
          <w:color w:val="000000" w:themeColor="text1"/>
        </w:rPr>
        <w:t xml:space="preserve">and </w:t>
      </w:r>
      <w:r w:rsidRPr="00DA1985">
        <w:rPr>
          <w:color w:val="000000" w:themeColor="text1"/>
        </w:rPr>
        <w:t>LEO satellite</w:t>
      </w:r>
      <w:r w:rsidR="00A56431" w:rsidRPr="00DA1985">
        <w:rPr>
          <w:color w:val="000000" w:themeColor="text1"/>
        </w:rPr>
        <w:t xml:space="preserve"> access link</w:t>
      </w:r>
      <w:r w:rsidRPr="00DA1985">
        <w:rPr>
          <w:color w:val="000000" w:themeColor="text1"/>
        </w:rPr>
        <w:t xml:space="preserve">s during handover </w:t>
      </w:r>
    </w:p>
    <w:p w14:paraId="76407981" w14:textId="2414438F" w:rsidR="0022242A" w:rsidRPr="00DA1985" w:rsidRDefault="0022242A" w:rsidP="008F330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rFonts w:eastAsia="Yu Mincho" w:hint="eastAsia"/>
          <w:color w:val="000000" w:themeColor="text1"/>
          <w:lang w:eastAsia="ja-JP"/>
        </w:rPr>
        <w:t>Multi-operator deployment scenarios and associated handover procedures</w:t>
      </w:r>
    </w:p>
    <w:bookmarkEnd w:id="5"/>
    <w:p w14:paraId="6B65AC2B" w14:textId="77777777" w:rsidR="00B41660" w:rsidRPr="00DA1985" w:rsidRDefault="00B41660" w:rsidP="007A2E73">
      <w:pPr>
        <w:rPr>
          <w:color w:val="000000" w:themeColor="text1"/>
        </w:rPr>
      </w:pPr>
    </w:p>
    <w:p w14:paraId="414C508D" w14:textId="77777777" w:rsidR="006D0690" w:rsidRPr="00DA1985" w:rsidRDefault="006D0690" w:rsidP="007A2E73">
      <w:pPr>
        <w:rPr>
          <w:color w:val="FF0000"/>
        </w:rPr>
      </w:pPr>
    </w:p>
    <w:p w14:paraId="592FC2F8" w14:textId="77777777" w:rsidR="006D0690" w:rsidRPr="00DA1985" w:rsidRDefault="006D0690" w:rsidP="008F3301">
      <w:pPr>
        <w:rPr>
          <w:color w:val="FF0000"/>
        </w:rPr>
      </w:pPr>
    </w:p>
    <w:p w14:paraId="41E8B4F0" w14:textId="4E410017" w:rsidR="002E0D3C" w:rsidRPr="00DA1985" w:rsidRDefault="00352A4A" w:rsidP="00352A4A">
      <w:pPr>
        <w:pStyle w:val="Heading1"/>
      </w:pPr>
      <w:r w:rsidRPr="00DA1985">
        <w:t xml:space="preserve">Observations </w:t>
      </w:r>
    </w:p>
    <w:p w14:paraId="6D2990FF" w14:textId="2C200197" w:rsidR="00F45529" w:rsidRPr="00DA1985" w:rsidRDefault="00F45529" w:rsidP="00F45529">
      <w:pPr>
        <w:rPr>
          <w:b/>
          <w:bCs/>
        </w:rPr>
      </w:pPr>
      <w:r w:rsidRPr="00DA1985">
        <w:rPr>
          <w:b/>
          <w:bCs/>
        </w:rPr>
        <w:t xml:space="preserve">Observations 1: </w:t>
      </w:r>
      <w:r w:rsidR="0031605C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C07033">
        <w:rPr>
          <w:b/>
          <w:bCs/>
        </w:rPr>
        <w:t>solution</w:t>
      </w:r>
      <w:r w:rsidR="00A56431" w:rsidRPr="00DA1985">
        <w:rPr>
          <w:b/>
          <w:bCs/>
        </w:rPr>
        <w:t xml:space="preserve"> </w:t>
      </w:r>
      <w:r w:rsidRPr="00DA1985">
        <w:rPr>
          <w:b/>
          <w:bCs/>
        </w:rPr>
        <w:t xml:space="preserve">would offer ubiquitous and robust </w:t>
      </w:r>
      <w:r w:rsidR="00D07B67" w:rsidRPr="00DA1985">
        <w:rPr>
          <w:b/>
          <w:bCs/>
        </w:rPr>
        <w:t>connectivity.</w:t>
      </w:r>
      <w:r w:rsidRPr="00DA1985">
        <w:rPr>
          <w:b/>
          <w:bCs/>
        </w:rPr>
        <w:t xml:space="preserve"> </w:t>
      </w:r>
    </w:p>
    <w:p w14:paraId="0F82DA6C" w14:textId="5E6693FC" w:rsidR="00F45529" w:rsidRPr="00DA1985" w:rsidRDefault="00F45529" w:rsidP="00F45529">
      <w:pPr>
        <w:rPr>
          <w:b/>
          <w:bCs/>
        </w:rPr>
      </w:pPr>
      <w:r w:rsidRPr="00DA1985">
        <w:rPr>
          <w:b/>
          <w:bCs/>
        </w:rPr>
        <w:t xml:space="preserve">Observation 2: For the </w:t>
      </w:r>
      <w:r w:rsidR="0031605C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C07033">
        <w:rPr>
          <w:b/>
          <w:bCs/>
        </w:rPr>
        <w:t>solution</w:t>
      </w:r>
      <w:r w:rsidRPr="00DA1985">
        <w:rPr>
          <w:b/>
          <w:bCs/>
        </w:rPr>
        <w:t xml:space="preserve">, new mobility and handover scenarios need to </w:t>
      </w:r>
      <w:proofErr w:type="gramStart"/>
      <w:r w:rsidRPr="00DA1985">
        <w:rPr>
          <w:b/>
          <w:bCs/>
        </w:rPr>
        <w:t>be considered</w:t>
      </w:r>
      <w:proofErr w:type="gramEnd"/>
      <w:r w:rsidRPr="00DA1985">
        <w:rPr>
          <w:b/>
          <w:bCs/>
        </w:rPr>
        <w:t xml:space="preserve">, and solution </w:t>
      </w:r>
      <w:r w:rsidR="00D07B67" w:rsidRPr="00DA1985">
        <w:rPr>
          <w:b/>
          <w:bCs/>
        </w:rPr>
        <w:t>sought.</w:t>
      </w:r>
      <w:r w:rsidRPr="00DA1985">
        <w:rPr>
          <w:b/>
          <w:bCs/>
        </w:rPr>
        <w:t xml:space="preserve"> </w:t>
      </w:r>
    </w:p>
    <w:p w14:paraId="13302839" w14:textId="0217D45F" w:rsidR="00F45529" w:rsidRPr="00DA1985" w:rsidRDefault="00F45529" w:rsidP="00F45529">
      <w:pPr>
        <w:rPr>
          <w:b/>
          <w:bCs/>
        </w:rPr>
      </w:pPr>
      <w:r w:rsidRPr="00DA1985">
        <w:rPr>
          <w:b/>
          <w:bCs/>
        </w:rPr>
        <w:t xml:space="preserve">Observation 3: With the </w:t>
      </w:r>
      <w:r w:rsidR="0031605C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C07033">
        <w:rPr>
          <w:b/>
          <w:bCs/>
        </w:rPr>
        <w:t>solution</w:t>
      </w:r>
      <w:r w:rsidRPr="00DA1985">
        <w:rPr>
          <w:b/>
          <w:bCs/>
        </w:rPr>
        <w:t xml:space="preserve">, additional handover triggering mechanism would need to </w:t>
      </w:r>
      <w:proofErr w:type="gramStart"/>
      <w:r w:rsidRPr="00DA1985">
        <w:rPr>
          <w:b/>
          <w:bCs/>
        </w:rPr>
        <w:t xml:space="preserve">be </w:t>
      </w:r>
      <w:r w:rsidR="00D07B67" w:rsidRPr="00DA1985">
        <w:rPr>
          <w:b/>
          <w:bCs/>
        </w:rPr>
        <w:t>considered</w:t>
      </w:r>
      <w:proofErr w:type="gramEnd"/>
      <w:r w:rsidR="00D07B67" w:rsidRPr="00DA1985">
        <w:rPr>
          <w:b/>
          <w:bCs/>
        </w:rPr>
        <w:t>.</w:t>
      </w:r>
    </w:p>
    <w:p w14:paraId="01A2B739" w14:textId="3AFA4338" w:rsidR="00CB543E" w:rsidRPr="00DA1985" w:rsidRDefault="00CB543E" w:rsidP="00CB543E">
      <w:pPr>
        <w:rPr>
          <w:b/>
          <w:bCs/>
        </w:rPr>
      </w:pPr>
      <w:r w:rsidRPr="00DA1985">
        <w:rPr>
          <w:b/>
          <w:bCs/>
        </w:rPr>
        <w:t xml:space="preserve">Observations 4: with the </w:t>
      </w:r>
      <w:r w:rsidR="0031605C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C07033">
        <w:rPr>
          <w:b/>
          <w:bCs/>
        </w:rPr>
        <w:t>solution</w:t>
      </w:r>
      <w:r w:rsidRPr="00DA1985">
        <w:rPr>
          <w:b/>
          <w:bCs/>
        </w:rPr>
        <w:t xml:space="preserve">, </w:t>
      </w:r>
      <w:proofErr w:type="gramStart"/>
      <w:r w:rsidRPr="00DA1985">
        <w:rPr>
          <w:b/>
          <w:bCs/>
        </w:rPr>
        <w:t>large number</w:t>
      </w:r>
      <w:proofErr w:type="gramEnd"/>
      <w:r w:rsidRPr="00DA1985">
        <w:rPr>
          <w:b/>
          <w:bCs/>
        </w:rPr>
        <w:t xml:space="preserve"> of satellite cells would be in VSAT’s neighbouring </w:t>
      </w:r>
      <w:r w:rsidR="00D07B67" w:rsidRPr="00DA1985">
        <w:rPr>
          <w:b/>
          <w:bCs/>
        </w:rPr>
        <w:t>list.</w:t>
      </w:r>
    </w:p>
    <w:p w14:paraId="25602493" w14:textId="21133187" w:rsidR="00F45529" w:rsidRPr="00DA1985" w:rsidRDefault="00307A2A" w:rsidP="0094167A">
      <w:pPr>
        <w:rPr>
          <w:b/>
          <w:bCs/>
        </w:rPr>
      </w:pPr>
      <w:r w:rsidRPr="00DA1985">
        <w:rPr>
          <w:b/>
          <w:bCs/>
        </w:rPr>
        <w:t xml:space="preserve">Observation 5: A Non-Terrestrial Service Anchor need to </w:t>
      </w:r>
      <w:proofErr w:type="gramStart"/>
      <w:r w:rsidRPr="00DA1985">
        <w:rPr>
          <w:b/>
          <w:bCs/>
        </w:rPr>
        <w:t>be considered</w:t>
      </w:r>
      <w:proofErr w:type="gramEnd"/>
      <w:r w:rsidRPr="00DA1985">
        <w:rPr>
          <w:b/>
          <w:bCs/>
        </w:rPr>
        <w:t xml:space="preserve"> for a </w:t>
      </w:r>
      <w:r w:rsidR="0031605C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C07033">
        <w:rPr>
          <w:b/>
          <w:bCs/>
        </w:rPr>
        <w:t>solution</w:t>
      </w:r>
      <w:r w:rsidRPr="00DA1985">
        <w:rPr>
          <w:b/>
          <w:bCs/>
        </w:rPr>
        <w:t xml:space="preserve">. </w:t>
      </w:r>
    </w:p>
    <w:p w14:paraId="566C2F04" w14:textId="77777777" w:rsidR="0094167A" w:rsidRPr="00DA1985" w:rsidRDefault="0094167A" w:rsidP="00AE38BB">
      <w:pPr>
        <w:rPr>
          <w:b/>
          <w:bCs/>
        </w:rPr>
      </w:pPr>
    </w:p>
    <w:p w14:paraId="57C4A6F7" w14:textId="4AB13E90" w:rsidR="00A738D9" w:rsidRPr="00DA1985" w:rsidRDefault="00D0573B">
      <w:pPr>
        <w:pStyle w:val="Heading1"/>
      </w:pPr>
      <w:r w:rsidRPr="00DA1985">
        <w:t>Conclusion</w:t>
      </w:r>
      <w:r w:rsidR="009B551B" w:rsidRPr="00DA1985">
        <w:t xml:space="preserve"> and Proposal </w:t>
      </w:r>
    </w:p>
    <w:p w14:paraId="09F763DE" w14:textId="7E9C6B56" w:rsidR="004252A0" w:rsidRPr="00DA1985" w:rsidRDefault="008B3C6F" w:rsidP="008A0A92">
      <w:r w:rsidRPr="00DA1985">
        <w:t xml:space="preserve">As part of technological evolution towards 6G, </w:t>
      </w:r>
      <w:r w:rsidR="008F442B" w:rsidRPr="00DA1985">
        <w:t xml:space="preserve">NTN has </w:t>
      </w:r>
      <w:proofErr w:type="gramStart"/>
      <w:r w:rsidR="00471684" w:rsidRPr="00DA1985">
        <w:t>been</w:t>
      </w:r>
      <w:r w:rsidR="008F442B" w:rsidRPr="00DA1985">
        <w:t xml:space="preserve"> identified</w:t>
      </w:r>
      <w:proofErr w:type="gramEnd"/>
      <w:r w:rsidR="008F442B" w:rsidRPr="00DA1985">
        <w:t xml:space="preserve"> as the one of the key </w:t>
      </w:r>
      <w:r w:rsidR="00471684" w:rsidRPr="00DA1985">
        <w:t>components</w:t>
      </w:r>
      <w:r w:rsidR="008F442B" w:rsidRPr="00DA1985">
        <w:t xml:space="preserve"> </w:t>
      </w:r>
      <w:r w:rsidR="00A56431" w:rsidRPr="00DA1985">
        <w:t>to provide ubiquitous</w:t>
      </w:r>
      <w:r w:rsidR="00BE31F5" w:rsidRPr="00DA1985">
        <w:t xml:space="preserve"> connectivity. It follows that to enhance this </w:t>
      </w:r>
      <w:r w:rsidR="00A56431" w:rsidRPr="00DA1985">
        <w:t xml:space="preserve">ubiquitous </w:t>
      </w:r>
      <w:r w:rsidR="00421643" w:rsidRPr="00DA1985">
        <w:t>connectivity;</w:t>
      </w:r>
      <w:r w:rsidR="00BE31F5" w:rsidRPr="00DA1985">
        <w:t xml:space="preserve">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="00A56431" w:rsidRPr="00DA7B76">
        <w:rPr>
          <w:bCs/>
        </w:rPr>
        <w:t xml:space="preserve"> </w:t>
      </w:r>
      <w:r w:rsidR="003C639A">
        <w:rPr>
          <w:bCs/>
        </w:rPr>
        <w:t xml:space="preserve">is </w:t>
      </w:r>
      <w:r w:rsidR="00A56431" w:rsidRPr="00DA1985">
        <w:t>of interest for enhanced network resiliency</w:t>
      </w:r>
      <w:r w:rsidR="00471684" w:rsidRPr="00DA1985">
        <w:t>.</w:t>
      </w:r>
    </w:p>
    <w:p w14:paraId="57DA46F8" w14:textId="0F1607E9" w:rsidR="002002ED" w:rsidRPr="00DA1985" w:rsidRDefault="002002ED" w:rsidP="008A0A92">
      <w:r w:rsidRPr="00DA1985">
        <w:t xml:space="preserve">To date, mobility and handover solution have </w:t>
      </w:r>
      <w:proofErr w:type="gramStart"/>
      <w:r w:rsidRPr="00DA1985">
        <w:t>been provided</w:t>
      </w:r>
      <w:proofErr w:type="gramEnd"/>
      <w:r w:rsidRPr="00DA1985">
        <w:t xml:space="preserve"> between TN and NTN networks, and the solution is transferable to the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Pr="00DA1985">
        <w:t xml:space="preserve">. However, to realise the complete </w:t>
      </w:r>
      <w:r w:rsidR="0031605C">
        <w:t>Multi-Orbit</w:t>
      </w:r>
      <w:r w:rsidR="00A92A46" w:rsidRPr="00DA1985">
        <w:t xml:space="preserve"> NTN </w:t>
      </w:r>
      <w:r w:rsidR="00C07033">
        <w:t>solution</w:t>
      </w:r>
      <w:r w:rsidR="00A56431" w:rsidRPr="00DA1985">
        <w:rPr>
          <w:b/>
          <w:bCs/>
        </w:rPr>
        <w:t xml:space="preserve">s </w:t>
      </w:r>
      <w:r w:rsidRPr="00DA1985">
        <w:t xml:space="preserve">further work, and analysis would </w:t>
      </w:r>
      <w:proofErr w:type="gramStart"/>
      <w:r w:rsidRPr="00DA1985">
        <w:t>be required</w:t>
      </w:r>
      <w:proofErr w:type="gramEnd"/>
      <w:r w:rsidRPr="00DA1985">
        <w:t xml:space="preserve"> in 3GPP.</w:t>
      </w:r>
    </w:p>
    <w:p w14:paraId="19B14D26" w14:textId="60A00382" w:rsidR="00471684" w:rsidRPr="00DA1985" w:rsidRDefault="009B551B" w:rsidP="00C05FC0">
      <w:pPr>
        <w:rPr>
          <w:b/>
          <w:bCs/>
        </w:rPr>
      </w:pPr>
      <w:r w:rsidRPr="00DA1985">
        <w:rPr>
          <w:b/>
          <w:bCs/>
        </w:rPr>
        <w:lastRenderedPageBreak/>
        <w:t xml:space="preserve">Proposal: </w:t>
      </w:r>
      <w:r w:rsidR="00A56431" w:rsidRPr="00DA1985">
        <w:rPr>
          <w:b/>
          <w:bCs/>
        </w:rPr>
        <w:t>RAN</w:t>
      </w:r>
      <w:r w:rsidR="00DA7B76">
        <w:rPr>
          <w:b/>
          <w:bCs/>
        </w:rPr>
        <w:t>4</w:t>
      </w:r>
      <w:r w:rsidR="00A56431" w:rsidRPr="00DA1985">
        <w:rPr>
          <w:b/>
          <w:bCs/>
        </w:rPr>
        <w:t xml:space="preserve"> to </w:t>
      </w:r>
      <w:r w:rsidR="00DA7B76" w:rsidRPr="00DA1985">
        <w:rPr>
          <w:b/>
          <w:bCs/>
        </w:rPr>
        <w:t>consider</w:t>
      </w:r>
      <w:r w:rsidR="00A56431" w:rsidRPr="00DA1985">
        <w:rPr>
          <w:b/>
          <w:bCs/>
        </w:rPr>
        <w:t xml:space="preserve"> </w:t>
      </w:r>
      <w:r w:rsidR="00C05FC0">
        <w:rPr>
          <w:b/>
          <w:bCs/>
        </w:rPr>
        <w:t xml:space="preserve">General RF aspects of the </w:t>
      </w:r>
      <w:r w:rsidR="00A56431" w:rsidRPr="00DA1985">
        <w:rPr>
          <w:b/>
          <w:bCs/>
        </w:rPr>
        <w:t xml:space="preserve">“Multi-Orbit” NTN </w:t>
      </w:r>
      <w:r w:rsidR="00C07033">
        <w:rPr>
          <w:b/>
          <w:bCs/>
        </w:rPr>
        <w:t>solution</w:t>
      </w:r>
      <w:r w:rsidR="00A56431" w:rsidRPr="00DA1985">
        <w:rPr>
          <w:b/>
          <w:bCs/>
        </w:rPr>
        <w:t xml:space="preserve"> </w:t>
      </w:r>
      <w:r w:rsidR="0078789A">
        <w:rPr>
          <w:b/>
          <w:bCs/>
        </w:rPr>
        <w:t xml:space="preserve">as part of the 6G </w:t>
      </w:r>
      <w:r w:rsidR="00C05FC0">
        <w:rPr>
          <w:b/>
          <w:bCs/>
        </w:rPr>
        <w:t xml:space="preserve">Study </w:t>
      </w:r>
    </w:p>
    <w:p w14:paraId="4E4DE5E2" w14:textId="6EB3C079" w:rsidR="00EF14F4" w:rsidRPr="00DA1985" w:rsidRDefault="00EF14F4" w:rsidP="008A0A92"/>
    <w:p w14:paraId="2885D21A" w14:textId="44A10372" w:rsidR="00EF14F4" w:rsidRPr="00DA1985" w:rsidRDefault="00EF14F4" w:rsidP="008F3301">
      <w:pPr>
        <w:pStyle w:val="Heading1"/>
      </w:pPr>
      <w:r w:rsidRPr="00DA1985">
        <w:t>References</w:t>
      </w:r>
    </w:p>
    <w:p w14:paraId="38D2B5B3" w14:textId="42FD10D7" w:rsidR="00EF14F4" w:rsidRPr="00DA1985" w:rsidRDefault="00C91586" w:rsidP="008F3301">
      <w:pPr>
        <w:pStyle w:val="ListParagraph"/>
        <w:numPr>
          <w:ilvl w:val="0"/>
          <w:numId w:val="23"/>
        </w:numPr>
      </w:pPr>
      <w:r w:rsidRPr="00DA1985">
        <w:t>RP-251318</w:t>
      </w:r>
    </w:p>
    <w:p w14:paraId="0416ACA2" w14:textId="1F905D8B" w:rsidR="007D6383" w:rsidRDefault="007D6383" w:rsidP="003B51FC"/>
    <w:sectPr w:rsidR="007D6383"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83514" w14:textId="77777777" w:rsidR="001C4D3A" w:rsidRPr="00DA1985" w:rsidRDefault="001C4D3A">
      <w:pPr>
        <w:spacing w:after="0"/>
      </w:pPr>
      <w:r w:rsidRPr="00DA1985">
        <w:separator/>
      </w:r>
    </w:p>
  </w:endnote>
  <w:endnote w:type="continuationSeparator" w:id="0">
    <w:p w14:paraId="6CFF4F5E" w14:textId="77777777" w:rsidR="001C4D3A" w:rsidRPr="00DA1985" w:rsidRDefault="001C4D3A">
      <w:pPr>
        <w:spacing w:after="0"/>
      </w:pPr>
      <w:r w:rsidRPr="00DA19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7A83250D" w:rsidR="00F526F4" w:rsidRPr="00DA1985" w:rsidRDefault="00F526F4">
    <w:pPr>
      <w:pStyle w:val="Footer"/>
      <w:tabs>
        <w:tab w:val="center" w:pos="4820"/>
        <w:tab w:val="right" w:pos="9639"/>
      </w:tabs>
      <w:jc w:val="left"/>
      <w:rPr>
        <w:lang w:val="en-GB"/>
      </w:rPr>
    </w:pPr>
    <w:r w:rsidRPr="00DA1985">
      <w:rPr>
        <w:lang w:val="en-GB"/>
      </w:rPr>
      <w:tab/>
    </w:r>
    <w:r w:rsidRPr="00DA1985">
      <w:rPr>
        <w:lang w:val="en-GB"/>
      </w:rPr>
      <w:fldChar w:fldCharType="begin"/>
    </w:r>
    <w:r w:rsidRPr="00DA1985">
      <w:rPr>
        <w:rStyle w:val="PageNumber"/>
        <w:lang w:val="en-GB"/>
      </w:rPr>
      <w:instrText xml:space="preserve"> PAGE </w:instrText>
    </w:r>
    <w:r w:rsidRPr="00DA1985">
      <w:rPr>
        <w:lang w:val="en-GB"/>
      </w:rPr>
      <w:fldChar w:fldCharType="separate"/>
    </w:r>
    <w:r w:rsidR="00A92A46" w:rsidRPr="00DA7B76">
      <w:rPr>
        <w:rStyle w:val="PageNumber"/>
        <w:lang w:val="en-GB"/>
      </w:rPr>
      <w:t>8</w:t>
    </w:r>
    <w:r w:rsidRPr="00DA1985">
      <w:rPr>
        <w:lang w:val="en-GB"/>
      </w:rPr>
      <w:fldChar w:fldCharType="end"/>
    </w:r>
    <w:r w:rsidRPr="00DA1985">
      <w:rPr>
        <w:rStyle w:val="PageNumber"/>
        <w:lang w:val="en-GB"/>
      </w:rPr>
      <w:t>/</w:t>
    </w:r>
    <w:r w:rsidRPr="00DA1985">
      <w:rPr>
        <w:lang w:val="en-GB"/>
      </w:rPr>
      <w:fldChar w:fldCharType="begin"/>
    </w:r>
    <w:r w:rsidRPr="00DA1985">
      <w:rPr>
        <w:rStyle w:val="PageNumber"/>
        <w:lang w:val="en-GB"/>
      </w:rPr>
      <w:instrText xml:space="preserve"> NUMPAGES </w:instrText>
    </w:r>
    <w:r w:rsidRPr="00DA1985">
      <w:rPr>
        <w:lang w:val="en-GB"/>
      </w:rPr>
      <w:fldChar w:fldCharType="separate"/>
    </w:r>
    <w:r w:rsidR="00A92A46" w:rsidRPr="00DA7B76">
      <w:rPr>
        <w:rStyle w:val="PageNumber"/>
        <w:lang w:val="en-GB"/>
      </w:rPr>
      <w:t>8</w:t>
    </w:r>
    <w:r w:rsidRPr="00DA1985">
      <w:rPr>
        <w:lang w:val="en-GB"/>
      </w:rPr>
      <w:fldChar w:fldCharType="end"/>
    </w:r>
    <w:r w:rsidRPr="00DA1985">
      <w:rPr>
        <w:rStyle w:val="PageNumber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A4910" w14:textId="77777777" w:rsidR="001C4D3A" w:rsidRPr="00DA1985" w:rsidRDefault="001C4D3A">
      <w:pPr>
        <w:spacing w:after="0"/>
      </w:pPr>
      <w:r w:rsidRPr="00DA1985">
        <w:separator/>
      </w:r>
    </w:p>
  </w:footnote>
  <w:footnote w:type="continuationSeparator" w:id="0">
    <w:p w14:paraId="3BDE1D02" w14:textId="77777777" w:rsidR="001C4D3A" w:rsidRPr="00DA1985" w:rsidRDefault="001C4D3A">
      <w:pPr>
        <w:spacing w:after="0"/>
      </w:pPr>
      <w:r w:rsidRPr="00DA198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993"/>
        </w:tabs>
        <w:ind w:left="1993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C766F2"/>
    <w:multiLevelType w:val="hybridMultilevel"/>
    <w:tmpl w:val="40C2E790"/>
    <w:lvl w:ilvl="0" w:tplc="F236B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63321"/>
    <w:multiLevelType w:val="hybridMultilevel"/>
    <w:tmpl w:val="AE22E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A1FAF"/>
    <w:multiLevelType w:val="hybridMultilevel"/>
    <w:tmpl w:val="4B509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D760F"/>
    <w:multiLevelType w:val="hybridMultilevel"/>
    <w:tmpl w:val="11E291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635B6"/>
    <w:multiLevelType w:val="hybridMultilevel"/>
    <w:tmpl w:val="9F52A3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FC828CC"/>
    <w:multiLevelType w:val="hybridMultilevel"/>
    <w:tmpl w:val="BDAC2172"/>
    <w:lvl w:ilvl="0" w:tplc="F8C8B2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74F8E"/>
    <w:multiLevelType w:val="hybridMultilevel"/>
    <w:tmpl w:val="8CFAFB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463A5"/>
    <w:multiLevelType w:val="hybridMultilevel"/>
    <w:tmpl w:val="EAD21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A364A"/>
    <w:multiLevelType w:val="hybridMultilevel"/>
    <w:tmpl w:val="EEBEB6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8" w15:restartNumberingAfterBreak="0">
    <w:nsid w:val="6D291BC9"/>
    <w:multiLevelType w:val="hybridMultilevel"/>
    <w:tmpl w:val="4E929C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E27BE"/>
    <w:multiLevelType w:val="hybridMultilevel"/>
    <w:tmpl w:val="4F96A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7310B"/>
    <w:multiLevelType w:val="hybridMultilevel"/>
    <w:tmpl w:val="B7943F0C"/>
    <w:lvl w:ilvl="0" w:tplc="9844E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E576A"/>
    <w:multiLevelType w:val="hybridMultilevel"/>
    <w:tmpl w:val="2D5ED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444B4"/>
    <w:multiLevelType w:val="hybridMultilevel"/>
    <w:tmpl w:val="CE985D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089423681">
    <w:abstractNumId w:val="0"/>
  </w:num>
  <w:num w:numId="2" w16cid:durableId="1565674686">
    <w:abstractNumId w:val="15"/>
  </w:num>
  <w:num w:numId="3" w16cid:durableId="689768614">
    <w:abstractNumId w:val="6"/>
  </w:num>
  <w:num w:numId="4" w16cid:durableId="604465265">
    <w:abstractNumId w:val="11"/>
  </w:num>
  <w:num w:numId="5" w16cid:durableId="1306355107">
    <w:abstractNumId w:val="5"/>
  </w:num>
  <w:num w:numId="6" w16cid:durableId="656226191">
    <w:abstractNumId w:val="8"/>
  </w:num>
  <w:num w:numId="7" w16cid:durableId="426190670">
    <w:abstractNumId w:val="12"/>
  </w:num>
  <w:num w:numId="8" w16cid:durableId="673918325">
    <w:abstractNumId w:val="25"/>
  </w:num>
  <w:num w:numId="9" w16cid:durableId="1065176545">
    <w:abstractNumId w:val="13"/>
  </w:num>
  <w:num w:numId="10" w16cid:durableId="1879127690">
    <w:abstractNumId w:val="23"/>
  </w:num>
  <w:num w:numId="11" w16cid:durableId="599459396">
    <w:abstractNumId w:val="17"/>
  </w:num>
  <w:num w:numId="12" w16cid:durableId="557589813">
    <w:abstractNumId w:val="19"/>
  </w:num>
  <w:num w:numId="13" w16cid:durableId="370033377">
    <w:abstractNumId w:val="21"/>
  </w:num>
  <w:num w:numId="14" w16cid:durableId="415395065">
    <w:abstractNumId w:val="18"/>
  </w:num>
  <w:num w:numId="15" w16cid:durableId="1940412210">
    <w:abstractNumId w:val="16"/>
  </w:num>
  <w:num w:numId="16" w16cid:durableId="79831896">
    <w:abstractNumId w:val="10"/>
  </w:num>
  <w:num w:numId="17" w16cid:durableId="1797992544">
    <w:abstractNumId w:val="4"/>
  </w:num>
  <w:num w:numId="18" w16cid:durableId="1028990243">
    <w:abstractNumId w:val="20"/>
  </w:num>
  <w:num w:numId="19" w16cid:durableId="1590844783">
    <w:abstractNumId w:val="14"/>
  </w:num>
  <w:num w:numId="20" w16cid:durableId="796413489">
    <w:abstractNumId w:val="7"/>
  </w:num>
  <w:num w:numId="21" w16cid:durableId="1072891265">
    <w:abstractNumId w:val="22"/>
  </w:num>
  <w:num w:numId="22" w16cid:durableId="795564561">
    <w:abstractNumId w:val="24"/>
  </w:num>
  <w:num w:numId="23" w16cid:durableId="1414006703">
    <w:abstractNumId w:val="1"/>
  </w:num>
  <w:num w:numId="24" w16cid:durableId="1623997561">
    <w:abstractNumId w:val="3"/>
  </w:num>
  <w:num w:numId="25" w16cid:durableId="94134542">
    <w:abstractNumId w:val="2"/>
  </w:num>
  <w:num w:numId="26" w16cid:durableId="185436913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BFF"/>
    <w:rsid w:val="00012CD6"/>
    <w:rsid w:val="00013AED"/>
    <w:rsid w:val="000149CA"/>
    <w:rsid w:val="00014D3C"/>
    <w:rsid w:val="000155BA"/>
    <w:rsid w:val="0001576E"/>
    <w:rsid w:val="00015B7B"/>
    <w:rsid w:val="00015D15"/>
    <w:rsid w:val="00015E77"/>
    <w:rsid w:val="00016CE2"/>
    <w:rsid w:val="000203DC"/>
    <w:rsid w:val="0002068F"/>
    <w:rsid w:val="000208D9"/>
    <w:rsid w:val="00021D50"/>
    <w:rsid w:val="000223D9"/>
    <w:rsid w:val="00023231"/>
    <w:rsid w:val="00023FD2"/>
    <w:rsid w:val="00024B4B"/>
    <w:rsid w:val="00024F24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6DEE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45DB"/>
    <w:rsid w:val="00044EDF"/>
    <w:rsid w:val="00045A25"/>
    <w:rsid w:val="000460BB"/>
    <w:rsid w:val="00046743"/>
    <w:rsid w:val="0005140D"/>
    <w:rsid w:val="000522AE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578CB"/>
    <w:rsid w:val="00060586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679CC"/>
    <w:rsid w:val="00067D16"/>
    <w:rsid w:val="000713F8"/>
    <w:rsid w:val="00071811"/>
    <w:rsid w:val="00072DF8"/>
    <w:rsid w:val="000738F4"/>
    <w:rsid w:val="00073DFC"/>
    <w:rsid w:val="0007444F"/>
    <w:rsid w:val="0007620B"/>
    <w:rsid w:val="00077E5F"/>
    <w:rsid w:val="0008000C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66A"/>
    <w:rsid w:val="00096FB6"/>
    <w:rsid w:val="000A0F3C"/>
    <w:rsid w:val="000A1B7B"/>
    <w:rsid w:val="000A1D92"/>
    <w:rsid w:val="000A2482"/>
    <w:rsid w:val="000A2A75"/>
    <w:rsid w:val="000A325B"/>
    <w:rsid w:val="000A3539"/>
    <w:rsid w:val="000A3CA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B7A4B"/>
    <w:rsid w:val="000C0DA8"/>
    <w:rsid w:val="000C165A"/>
    <w:rsid w:val="000C2292"/>
    <w:rsid w:val="000C233B"/>
    <w:rsid w:val="000C2673"/>
    <w:rsid w:val="000C2E19"/>
    <w:rsid w:val="000C30DE"/>
    <w:rsid w:val="000C3215"/>
    <w:rsid w:val="000C375C"/>
    <w:rsid w:val="000C3BA5"/>
    <w:rsid w:val="000C3E52"/>
    <w:rsid w:val="000C54F2"/>
    <w:rsid w:val="000C57E5"/>
    <w:rsid w:val="000C66FC"/>
    <w:rsid w:val="000C7506"/>
    <w:rsid w:val="000D0D07"/>
    <w:rsid w:val="000D1B59"/>
    <w:rsid w:val="000D2904"/>
    <w:rsid w:val="000D2D12"/>
    <w:rsid w:val="000D2FE6"/>
    <w:rsid w:val="000D316B"/>
    <w:rsid w:val="000D3FD1"/>
    <w:rsid w:val="000D4797"/>
    <w:rsid w:val="000D4BD7"/>
    <w:rsid w:val="000D653E"/>
    <w:rsid w:val="000D67B4"/>
    <w:rsid w:val="000D6D67"/>
    <w:rsid w:val="000D77C2"/>
    <w:rsid w:val="000E018D"/>
    <w:rsid w:val="000E0527"/>
    <w:rsid w:val="000E112C"/>
    <w:rsid w:val="000E1A3C"/>
    <w:rsid w:val="000E1CC0"/>
    <w:rsid w:val="000E1E92"/>
    <w:rsid w:val="000E2210"/>
    <w:rsid w:val="000E333E"/>
    <w:rsid w:val="000E38A5"/>
    <w:rsid w:val="000E4D4B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3D0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4BD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7B8"/>
    <w:rsid w:val="00106AAD"/>
    <w:rsid w:val="0011074E"/>
    <w:rsid w:val="001110A6"/>
    <w:rsid w:val="00112487"/>
    <w:rsid w:val="001125F7"/>
    <w:rsid w:val="001126DD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2D2"/>
    <w:rsid w:val="001153EA"/>
    <w:rsid w:val="00115643"/>
    <w:rsid w:val="00115A0C"/>
    <w:rsid w:val="00116765"/>
    <w:rsid w:val="00116C40"/>
    <w:rsid w:val="00116E3B"/>
    <w:rsid w:val="00121432"/>
    <w:rsid w:val="00121665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63C"/>
    <w:rsid w:val="00141A2F"/>
    <w:rsid w:val="0014206E"/>
    <w:rsid w:val="00142476"/>
    <w:rsid w:val="0014377A"/>
    <w:rsid w:val="00143783"/>
    <w:rsid w:val="00144A42"/>
    <w:rsid w:val="00146774"/>
    <w:rsid w:val="00146865"/>
    <w:rsid w:val="00146960"/>
    <w:rsid w:val="001469D0"/>
    <w:rsid w:val="00146E78"/>
    <w:rsid w:val="001475B7"/>
    <w:rsid w:val="00147C23"/>
    <w:rsid w:val="00147F0C"/>
    <w:rsid w:val="00150427"/>
    <w:rsid w:val="00150AB2"/>
    <w:rsid w:val="001511A3"/>
    <w:rsid w:val="00151CF8"/>
    <w:rsid w:val="00151E23"/>
    <w:rsid w:val="0015219A"/>
    <w:rsid w:val="001522C9"/>
    <w:rsid w:val="001526E0"/>
    <w:rsid w:val="00153BD1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12C"/>
    <w:rsid w:val="00166588"/>
    <w:rsid w:val="00166BB5"/>
    <w:rsid w:val="0016782D"/>
    <w:rsid w:val="00170294"/>
    <w:rsid w:val="0017059B"/>
    <w:rsid w:val="001710FA"/>
    <w:rsid w:val="001719C5"/>
    <w:rsid w:val="00171F8B"/>
    <w:rsid w:val="001720BD"/>
    <w:rsid w:val="00172C64"/>
    <w:rsid w:val="001732EC"/>
    <w:rsid w:val="00173603"/>
    <w:rsid w:val="00173A8E"/>
    <w:rsid w:val="00173DB1"/>
    <w:rsid w:val="00175CE6"/>
    <w:rsid w:val="00176A65"/>
    <w:rsid w:val="001772CC"/>
    <w:rsid w:val="00177FA2"/>
    <w:rsid w:val="00180120"/>
    <w:rsid w:val="00180C40"/>
    <w:rsid w:val="00180EA8"/>
    <w:rsid w:val="0018143F"/>
    <w:rsid w:val="00182AC3"/>
    <w:rsid w:val="00183C22"/>
    <w:rsid w:val="00184A24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4F09"/>
    <w:rsid w:val="00194FBC"/>
    <w:rsid w:val="00195401"/>
    <w:rsid w:val="00195914"/>
    <w:rsid w:val="00195C8F"/>
    <w:rsid w:val="00195E60"/>
    <w:rsid w:val="001960B4"/>
    <w:rsid w:val="00196623"/>
    <w:rsid w:val="0019763C"/>
    <w:rsid w:val="00197DF9"/>
    <w:rsid w:val="00197E05"/>
    <w:rsid w:val="001A0948"/>
    <w:rsid w:val="001A13A5"/>
    <w:rsid w:val="001A14AB"/>
    <w:rsid w:val="001A17DA"/>
    <w:rsid w:val="001A1987"/>
    <w:rsid w:val="001A1C06"/>
    <w:rsid w:val="001A2489"/>
    <w:rsid w:val="001A2564"/>
    <w:rsid w:val="001A52DB"/>
    <w:rsid w:val="001A5476"/>
    <w:rsid w:val="001A5A89"/>
    <w:rsid w:val="001A5E26"/>
    <w:rsid w:val="001A6173"/>
    <w:rsid w:val="001A622D"/>
    <w:rsid w:val="001A6CBA"/>
    <w:rsid w:val="001A70E6"/>
    <w:rsid w:val="001B05F9"/>
    <w:rsid w:val="001B0B6C"/>
    <w:rsid w:val="001B0D97"/>
    <w:rsid w:val="001B0F91"/>
    <w:rsid w:val="001B1148"/>
    <w:rsid w:val="001B1808"/>
    <w:rsid w:val="001B1AEA"/>
    <w:rsid w:val="001B1B41"/>
    <w:rsid w:val="001B2537"/>
    <w:rsid w:val="001B265B"/>
    <w:rsid w:val="001B3887"/>
    <w:rsid w:val="001B42D4"/>
    <w:rsid w:val="001B4EA3"/>
    <w:rsid w:val="001B5814"/>
    <w:rsid w:val="001B581C"/>
    <w:rsid w:val="001B58B3"/>
    <w:rsid w:val="001B5A5D"/>
    <w:rsid w:val="001B6D62"/>
    <w:rsid w:val="001B7284"/>
    <w:rsid w:val="001C0E23"/>
    <w:rsid w:val="001C129A"/>
    <w:rsid w:val="001C1B15"/>
    <w:rsid w:val="001C1CE5"/>
    <w:rsid w:val="001C2DC5"/>
    <w:rsid w:val="001C3090"/>
    <w:rsid w:val="001C3832"/>
    <w:rsid w:val="001C3D2A"/>
    <w:rsid w:val="001C3F1A"/>
    <w:rsid w:val="001C4D3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6A3"/>
    <w:rsid w:val="001E58E2"/>
    <w:rsid w:val="001E64DD"/>
    <w:rsid w:val="001E78C9"/>
    <w:rsid w:val="001E7AED"/>
    <w:rsid w:val="001F0CCF"/>
    <w:rsid w:val="001F0CF7"/>
    <w:rsid w:val="001F2983"/>
    <w:rsid w:val="001F2AB8"/>
    <w:rsid w:val="001F3916"/>
    <w:rsid w:val="001F3DC2"/>
    <w:rsid w:val="001F54C5"/>
    <w:rsid w:val="001F6031"/>
    <w:rsid w:val="001F6452"/>
    <w:rsid w:val="001F6563"/>
    <w:rsid w:val="001F662C"/>
    <w:rsid w:val="001F7074"/>
    <w:rsid w:val="001F77B5"/>
    <w:rsid w:val="001F780C"/>
    <w:rsid w:val="001F7A7C"/>
    <w:rsid w:val="002002ED"/>
    <w:rsid w:val="00200490"/>
    <w:rsid w:val="00200F95"/>
    <w:rsid w:val="002014B8"/>
    <w:rsid w:val="00201F3A"/>
    <w:rsid w:val="00202441"/>
    <w:rsid w:val="00202B20"/>
    <w:rsid w:val="00202E05"/>
    <w:rsid w:val="00203F96"/>
    <w:rsid w:val="00204165"/>
    <w:rsid w:val="00205303"/>
    <w:rsid w:val="00205D63"/>
    <w:rsid w:val="0020675B"/>
    <w:rsid w:val="002069B2"/>
    <w:rsid w:val="00206ED6"/>
    <w:rsid w:val="00207FA3"/>
    <w:rsid w:val="00210A01"/>
    <w:rsid w:val="00210F3F"/>
    <w:rsid w:val="00211097"/>
    <w:rsid w:val="00211D0D"/>
    <w:rsid w:val="00211D81"/>
    <w:rsid w:val="00212F4A"/>
    <w:rsid w:val="002136E8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072"/>
    <w:rsid w:val="0022144B"/>
    <w:rsid w:val="00221602"/>
    <w:rsid w:val="0022242A"/>
    <w:rsid w:val="002224DB"/>
    <w:rsid w:val="002226FE"/>
    <w:rsid w:val="00222B47"/>
    <w:rsid w:val="00223FCB"/>
    <w:rsid w:val="0022436D"/>
    <w:rsid w:val="00224984"/>
    <w:rsid w:val="00224A63"/>
    <w:rsid w:val="00224BE7"/>
    <w:rsid w:val="002252C3"/>
    <w:rsid w:val="002254BD"/>
    <w:rsid w:val="002255C5"/>
    <w:rsid w:val="00225C54"/>
    <w:rsid w:val="00226B21"/>
    <w:rsid w:val="002274E0"/>
    <w:rsid w:val="002279E7"/>
    <w:rsid w:val="00230765"/>
    <w:rsid w:val="00230899"/>
    <w:rsid w:val="002309BE"/>
    <w:rsid w:val="00230E40"/>
    <w:rsid w:val="002317CD"/>
    <w:rsid w:val="002319E4"/>
    <w:rsid w:val="0023204D"/>
    <w:rsid w:val="00233154"/>
    <w:rsid w:val="00233D01"/>
    <w:rsid w:val="00235632"/>
    <w:rsid w:val="00235872"/>
    <w:rsid w:val="00235978"/>
    <w:rsid w:val="00235E17"/>
    <w:rsid w:val="002367AE"/>
    <w:rsid w:val="00236F7D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4322"/>
    <w:rsid w:val="00245373"/>
    <w:rsid w:val="002458EB"/>
    <w:rsid w:val="00245E7D"/>
    <w:rsid w:val="002468AB"/>
    <w:rsid w:val="002469A7"/>
    <w:rsid w:val="00250009"/>
    <w:rsid w:val="002500C8"/>
    <w:rsid w:val="0025228E"/>
    <w:rsid w:val="0025316F"/>
    <w:rsid w:val="002532A1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1DC4"/>
    <w:rsid w:val="002623FA"/>
    <w:rsid w:val="00262C31"/>
    <w:rsid w:val="0026341F"/>
    <w:rsid w:val="0026343C"/>
    <w:rsid w:val="00263652"/>
    <w:rsid w:val="00263ED8"/>
    <w:rsid w:val="00264228"/>
    <w:rsid w:val="0026426F"/>
    <w:rsid w:val="00264334"/>
    <w:rsid w:val="0026473E"/>
    <w:rsid w:val="0026486C"/>
    <w:rsid w:val="00264C89"/>
    <w:rsid w:val="00264F75"/>
    <w:rsid w:val="002651AD"/>
    <w:rsid w:val="00266214"/>
    <w:rsid w:val="002669AD"/>
    <w:rsid w:val="00266EFA"/>
    <w:rsid w:val="00267C83"/>
    <w:rsid w:val="002700A1"/>
    <w:rsid w:val="00270ABA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5986"/>
    <w:rsid w:val="00276545"/>
    <w:rsid w:val="00276721"/>
    <w:rsid w:val="002804D3"/>
    <w:rsid w:val="002805F5"/>
    <w:rsid w:val="0028067B"/>
    <w:rsid w:val="00280751"/>
    <w:rsid w:val="00280D01"/>
    <w:rsid w:val="00280DC2"/>
    <w:rsid w:val="002812E4"/>
    <w:rsid w:val="0028172C"/>
    <w:rsid w:val="00281875"/>
    <w:rsid w:val="00282041"/>
    <w:rsid w:val="0028280A"/>
    <w:rsid w:val="00283CA5"/>
    <w:rsid w:val="00284B82"/>
    <w:rsid w:val="002854AE"/>
    <w:rsid w:val="0028694E"/>
    <w:rsid w:val="00286ACD"/>
    <w:rsid w:val="00286DE4"/>
    <w:rsid w:val="00286F40"/>
    <w:rsid w:val="002871BB"/>
    <w:rsid w:val="00287838"/>
    <w:rsid w:val="00287BA5"/>
    <w:rsid w:val="0029030C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15A"/>
    <w:rsid w:val="002A134C"/>
    <w:rsid w:val="002A1D4E"/>
    <w:rsid w:val="002A2072"/>
    <w:rsid w:val="002A2869"/>
    <w:rsid w:val="002A4B6A"/>
    <w:rsid w:val="002A4D24"/>
    <w:rsid w:val="002A517B"/>
    <w:rsid w:val="002A630C"/>
    <w:rsid w:val="002A66D2"/>
    <w:rsid w:val="002A7399"/>
    <w:rsid w:val="002B034D"/>
    <w:rsid w:val="002B08D2"/>
    <w:rsid w:val="002B1095"/>
    <w:rsid w:val="002B141E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C1E"/>
    <w:rsid w:val="002B7228"/>
    <w:rsid w:val="002B735F"/>
    <w:rsid w:val="002B7A2E"/>
    <w:rsid w:val="002B7E4C"/>
    <w:rsid w:val="002C0D71"/>
    <w:rsid w:val="002C0F8B"/>
    <w:rsid w:val="002C3607"/>
    <w:rsid w:val="002C41E6"/>
    <w:rsid w:val="002C61DF"/>
    <w:rsid w:val="002C62E1"/>
    <w:rsid w:val="002C7540"/>
    <w:rsid w:val="002D071A"/>
    <w:rsid w:val="002D0994"/>
    <w:rsid w:val="002D269B"/>
    <w:rsid w:val="002D31C3"/>
    <w:rsid w:val="002D3327"/>
    <w:rsid w:val="002D34B2"/>
    <w:rsid w:val="002D36C3"/>
    <w:rsid w:val="002D3825"/>
    <w:rsid w:val="002D410F"/>
    <w:rsid w:val="002D440F"/>
    <w:rsid w:val="002D485A"/>
    <w:rsid w:val="002D5BE9"/>
    <w:rsid w:val="002D685B"/>
    <w:rsid w:val="002D733F"/>
    <w:rsid w:val="002D7637"/>
    <w:rsid w:val="002E06F2"/>
    <w:rsid w:val="002E0D2D"/>
    <w:rsid w:val="002E0D3C"/>
    <w:rsid w:val="002E1744"/>
    <w:rsid w:val="002E178A"/>
    <w:rsid w:val="002E17F2"/>
    <w:rsid w:val="002E2BF2"/>
    <w:rsid w:val="002E2EF6"/>
    <w:rsid w:val="002E3600"/>
    <w:rsid w:val="002E4DE5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1E8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8EA"/>
    <w:rsid w:val="00307A2A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44E"/>
    <w:rsid w:val="003128D3"/>
    <w:rsid w:val="003130B9"/>
    <w:rsid w:val="00313D72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05C"/>
    <w:rsid w:val="003169FE"/>
    <w:rsid w:val="0031765A"/>
    <w:rsid w:val="003177A2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5F47"/>
    <w:rsid w:val="003264B4"/>
    <w:rsid w:val="00326BBC"/>
    <w:rsid w:val="00327A7D"/>
    <w:rsid w:val="00327B06"/>
    <w:rsid w:val="003305AD"/>
    <w:rsid w:val="003308C2"/>
    <w:rsid w:val="00330A25"/>
    <w:rsid w:val="00330B27"/>
    <w:rsid w:val="00330DC1"/>
    <w:rsid w:val="003315D6"/>
    <w:rsid w:val="00331751"/>
    <w:rsid w:val="00331CD3"/>
    <w:rsid w:val="00331FA3"/>
    <w:rsid w:val="003339B1"/>
    <w:rsid w:val="00333B2F"/>
    <w:rsid w:val="00334579"/>
    <w:rsid w:val="00334CD7"/>
    <w:rsid w:val="00334DA1"/>
    <w:rsid w:val="0033573E"/>
    <w:rsid w:val="00335858"/>
    <w:rsid w:val="003362A7"/>
    <w:rsid w:val="00336400"/>
    <w:rsid w:val="003364C3"/>
    <w:rsid w:val="0033665A"/>
    <w:rsid w:val="003366C3"/>
    <w:rsid w:val="00336BDA"/>
    <w:rsid w:val="00336D04"/>
    <w:rsid w:val="00340556"/>
    <w:rsid w:val="00340C5D"/>
    <w:rsid w:val="00341D0E"/>
    <w:rsid w:val="003421F7"/>
    <w:rsid w:val="003424D7"/>
    <w:rsid w:val="00342A10"/>
    <w:rsid w:val="00342AB3"/>
    <w:rsid w:val="00342BD7"/>
    <w:rsid w:val="00344215"/>
    <w:rsid w:val="003458E7"/>
    <w:rsid w:val="00345F20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A4A"/>
    <w:rsid w:val="00352E14"/>
    <w:rsid w:val="00354C9A"/>
    <w:rsid w:val="00354EB9"/>
    <w:rsid w:val="00355B45"/>
    <w:rsid w:val="00357380"/>
    <w:rsid w:val="00357699"/>
    <w:rsid w:val="003602D9"/>
    <w:rsid w:val="0036035E"/>
    <w:rsid w:val="003604CE"/>
    <w:rsid w:val="003608CC"/>
    <w:rsid w:val="00360B2D"/>
    <w:rsid w:val="00360E17"/>
    <w:rsid w:val="003620DB"/>
    <w:rsid w:val="003634DA"/>
    <w:rsid w:val="00363565"/>
    <w:rsid w:val="0036486E"/>
    <w:rsid w:val="00364911"/>
    <w:rsid w:val="00364A64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1B5"/>
    <w:rsid w:val="00372591"/>
    <w:rsid w:val="003729E5"/>
    <w:rsid w:val="00373135"/>
    <w:rsid w:val="003742AC"/>
    <w:rsid w:val="003745BF"/>
    <w:rsid w:val="003753A4"/>
    <w:rsid w:val="003771EE"/>
    <w:rsid w:val="003773B2"/>
    <w:rsid w:val="003779B2"/>
    <w:rsid w:val="00377CE1"/>
    <w:rsid w:val="00377D17"/>
    <w:rsid w:val="00377D73"/>
    <w:rsid w:val="00377FE3"/>
    <w:rsid w:val="003829C3"/>
    <w:rsid w:val="0038518D"/>
    <w:rsid w:val="00385343"/>
    <w:rsid w:val="00385BF0"/>
    <w:rsid w:val="00385FF4"/>
    <w:rsid w:val="00386421"/>
    <w:rsid w:val="00387040"/>
    <w:rsid w:val="00390339"/>
    <w:rsid w:val="0039038E"/>
    <w:rsid w:val="003912C9"/>
    <w:rsid w:val="003918B7"/>
    <w:rsid w:val="00392011"/>
    <w:rsid w:val="00392421"/>
    <w:rsid w:val="0039259B"/>
    <w:rsid w:val="003939FF"/>
    <w:rsid w:val="003942D0"/>
    <w:rsid w:val="0039575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6D06"/>
    <w:rsid w:val="003A727C"/>
    <w:rsid w:val="003A7EF3"/>
    <w:rsid w:val="003A7F7A"/>
    <w:rsid w:val="003B0605"/>
    <w:rsid w:val="003B07A7"/>
    <w:rsid w:val="003B083D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1FC"/>
    <w:rsid w:val="003B68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39A"/>
    <w:rsid w:val="003C7806"/>
    <w:rsid w:val="003D0A19"/>
    <w:rsid w:val="003D0E82"/>
    <w:rsid w:val="003D109F"/>
    <w:rsid w:val="003D2478"/>
    <w:rsid w:val="003D2DBB"/>
    <w:rsid w:val="003D3C45"/>
    <w:rsid w:val="003D5B1F"/>
    <w:rsid w:val="003D62C8"/>
    <w:rsid w:val="003D64CC"/>
    <w:rsid w:val="003D6D10"/>
    <w:rsid w:val="003D7400"/>
    <w:rsid w:val="003D741A"/>
    <w:rsid w:val="003D75B4"/>
    <w:rsid w:val="003D76CD"/>
    <w:rsid w:val="003D7DF7"/>
    <w:rsid w:val="003E0851"/>
    <w:rsid w:val="003E09BE"/>
    <w:rsid w:val="003E1054"/>
    <w:rsid w:val="003E15FA"/>
    <w:rsid w:val="003E19D5"/>
    <w:rsid w:val="003E1ECA"/>
    <w:rsid w:val="003E2466"/>
    <w:rsid w:val="003E2E07"/>
    <w:rsid w:val="003E2EC0"/>
    <w:rsid w:val="003E3435"/>
    <w:rsid w:val="003E367A"/>
    <w:rsid w:val="003E3ABC"/>
    <w:rsid w:val="003E55E4"/>
    <w:rsid w:val="003E561D"/>
    <w:rsid w:val="003E5CFD"/>
    <w:rsid w:val="003E5E31"/>
    <w:rsid w:val="003E74E3"/>
    <w:rsid w:val="003F05C7"/>
    <w:rsid w:val="003F0DEC"/>
    <w:rsid w:val="003F1455"/>
    <w:rsid w:val="003F1717"/>
    <w:rsid w:val="003F1C47"/>
    <w:rsid w:val="003F2510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4F00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19C3"/>
    <w:rsid w:val="0041263E"/>
    <w:rsid w:val="00413AAC"/>
    <w:rsid w:val="00413E92"/>
    <w:rsid w:val="004140C5"/>
    <w:rsid w:val="004151C7"/>
    <w:rsid w:val="00417191"/>
    <w:rsid w:val="004175B4"/>
    <w:rsid w:val="00417799"/>
    <w:rsid w:val="00417BC8"/>
    <w:rsid w:val="00420059"/>
    <w:rsid w:val="00420936"/>
    <w:rsid w:val="00421105"/>
    <w:rsid w:val="00421643"/>
    <w:rsid w:val="00421CBB"/>
    <w:rsid w:val="00422555"/>
    <w:rsid w:val="00422B15"/>
    <w:rsid w:val="00422D45"/>
    <w:rsid w:val="004242F4"/>
    <w:rsid w:val="004252A0"/>
    <w:rsid w:val="00425B88"/>
    <w:rsid w:val="00425ED4"/>
    <w:rsid w:val="00427248"/>
    <w:rsid w:val="00427A46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35DB"/>
    <w:rsid w:val="00433648"/>
    <w:rsid w:val="00435934"/>
    <w:rsid w:val="00435E43"/>
    <w:rsid w:val="004360A3"/>
    <w:rsid w:val="00436891"/>
    <w:rsid w:val="0043694A"/>
    <w:rsid w:val="00436C9E"/>
    <w:rsid w:val="00437447"/>
    <w:rsid w:val="00437B73"/>
    <w:rsid w:val="0044054C"/>
    <w:rsid w:val="004412BF"/>
    <w:rsid w:val="00441A92"/>
    <w:rsid w:val="00441F17"/>
    <w:rsid w:val="00443276"/>
    <w:rsid w:val="00443E94"/>
    <w:rsid w:val="00444164"/>
    <w:rsid w:val="0044436D"/>
    <w:rsid w:val="00444F56"/>
    <w:rsid w:val="0044525C"/>
    <w:rsid w:val="00445AF8"/>
    <w:rsid w:val="00445C89"/>
    <w:rsid w:val="00445F8F"/>
    <w:rsid w:val="00446029"/>
    <w:rsid w:val="00446488"/>
    <w:rsid w:val="00446D86"/>
    <w:rsid w:val="00447306"/>
    <w:rsid w:val="00447911"/>
    <w:rsid w:val="00450A06"/>
    <w:rsid w:val="00451585"/>
    <w:rsid w:val="004517AA"/>
    <w:rsid w:val="00451F60"/>
    <w:rsid w:val="0045243A"/>
    <w:rsid w:val="0045244F"/>
    <w:rsid w:val="00452961"/>
    <w:rsid w:val="00452CAC"/>
    <w:rsid w:val="004530B4"/>
    <w:rsid w:val="004545B6"/>
    <w:rsid w:val="00455AC2"/>
    <w:rsid w:val="00456589"/>
    <w:rsid w:val="00457565"/>
    <w:rsid w:val="00457B71"/>
    <w:rsid w:val="00460F4B"/>
    <w:rsid w:val="004620FA"/>
    <w:rsid w:val="00463505"/>
    <w:rsid w:val="004652FD"/>
    <w:rsid w:val="00465B66"/>
    <w:rsid w:val="004669E2"/>
    <w:rsid w:val="004707B7"/>
    <w:rsid w:val="00470C31"/>
    <w:rsid w:val="00471684"/>
    <w:rsid w:val="0047204C"/>
    <w:rsid w:val="004734D0"/>
    <w:rsid w:val="00474782"/>
    <w:rsid w:val="00474EFA"/>
    <w:rsid w:val="0047556B"/>
    <w:rsid w:val="004760B7"/>
    <w:rsid w:val="004768EA"/>
    <w:rsid w:val="00477304"/>
    <w:rsid w:val="00477768"/>
    <w:rsid w:val="0047780C"/>
    <w:rsid w:val="00477C83"/>
    <w:rsid w:val="004804CD"/>
    <w:rsid w:val="004812B7"/>
    <w:rsid w:val="004818A9"/>
    <w:rsid w:val="004827BE"/>
    <w:rsid w:val="00482CDF"/>
    <w:rsid w:val="00482D79"/>
    <w:rsid w:val="00483258"/>
    <w:rsid w:val="00483B32"/>
    <w:rsid w:val="00483F9B"/>
    <w:rsid w:val="00484696"/>
    <w:rsid w:val="0048507A"/>
    <w:rsid w:val="00486236"/>
    <w:rsid w:val="004874D0"/>
    <w:rsid w:val="00487DBF"/>
    <w:rsid w:val="00490DE1"/>
    <w:rsid w:val="00490FB0"/>
    <w:rsid w:val="004914F8"/>
    <w:rsid w:val="00491D21"/>
    <w:rsid w:val="00491FB7"/>
    <w:rsid w:val="00492BC5"/>
    <w:rsid w:val="0049542D"/>
    <w:rsid w:val="00496255"/>
    <w:rsid w:val="004964F1"/>
    <w:rsid w:val="0049698D"/>
    <w:rsid w:val="00496ABA"/>
    <w:rsid w:val="00497852"/>
    <w:rsid w:val="004A0FE2"/>
    <w:rsid w:val="004A10FA"/>
    <w:rsid w:val="004A11D7"/>
    <w:rsid w:val="004A1411"/>
    <w:rsid w:val="004A16BC"/>
    <w:rsid w:val="004A1BB2"/>
    <w:rsid w:val="004A2B94"/>
    <w:rsid w:val="004A3D72"/>
    <w:rsid w:val="004A4DB9"/>
    <w:rsid w:val="004A64FA"/>
    <w:rsid w:val="004A74BB"/>
    <w:rsid w:val="004B0921"/>
    <w:rsid w:val="004B09A0"/>
    <w:rsid w:val="004B0B65"/>
    <w:rsid w:val="004B1FA5"/>
    <w:rsid w:val="004B254E"/>
    <w:rsid w:val="004B2B6D"/>
    <w:rsid w:val="004B32A3"/>
    <w:rsid w:val="004B3AAC"/>
    <w:rsid w:val="004B4ECD"/>
    <w:rsid w:val="004B5C2F"/>
    <w:rsid w:val="004B72FC"/>
    <w:rsid w:val="004B7C0C"/>
    <w:rsid w:val="004C005B"/>
    <w:rsid w:val="004C089A"/>
    <w:rsid w:val="004C1837"/>
    <w:rsid w:val="004C19CD"/>
    <w:rsid w:val="004C3898"/>
    <w:rsid w:val="004C4246"/>
    <w:rsid w:val="004C49D0"/>
    <w:rsid w:val="004C57ED"/>
    <w:rsid w:val="004C6233"/>
    <w:rsid w:val="004C6FB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16EF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4F2F"/>
    <w:rsid w:val="004E519A"/>
    <w:rsid w:val="004E56DC"/>
    <w:rsid w:val="004E5BA9"/>
    <w:rsid w:val="004E76F4"/>
    <w:rsid w:val="004F0B4E"/>
    <w:rsid w:val="004F0B6C"/>
    <w:rsid w:val="004F2078"/>
    <w:rsid w:val="004F23D2"/>
    <w:rsid w:val="004F2649"/>
    <w:rsid w:val="004F39BD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AB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2AB"/>
    <w:rsid w:val="0051135A"/>
    <w:rsid w:val="005116F9"/>
    <w:rsid w:val="00511892"/>
    <w:rsid w:val="00511CBB"/>
    <w:rsid w:val="00511DD1"/>
    <w:rsid w:val="00512E0D"/>
    <w:rsid w:val="005153A7"/>
    <w:rsid w:val="0051687A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6BCF"/>
    <w:rsid w:val="005270C3"/>
    <w:rsid w:val="005270DE"/>
    <w:rsid w:val="005275C0"/>
    <w:rsid w:val="00527819"/>
    <w:rsid w:val="00530643"/>
    <w:rsid w:val="00530B50"/>
    <w:rsid w:val="00530E91"/>
    <w:rsid w:val="00531CB4"/>
    <w:rsid w:val="00532C47"/>
    <w:rsid w:val="00533836"/>
    <w:rsid w:val="00533962"/>
    <w:rsid w:val="00534B59"/>
    <w:rsid w:val="00534BB0"/>
    <w:rsid w:val="005364B7"/>
    <w:rsid w:val="00536759"/>
    <w:rsid w:val="00537792"/>
    <w:rsid w:val="00537932"/>
    <w:rsid w:val="00537C62"/>
    <w:rsid w:val="00540697"/>
    <w:rsid w:val="005407CA"/>
    <w:rsid w:val="00540F7D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3A32"/>
    <w:rsid w:val="00553F16"/>
    <w:rsid w:val="00554E19"/>
    <w:rsid w:val="0055574C"/>
    <w:rsid w:val="00555E7C"/>
    <w:rsid w:val="0055680F"/>
    <w:rsid w:val="005569C0"/>
    <w:rsid w:val="005574E6"/>
    <w:rsid w:val="00560F4B"/>
    <w:rsid w:val="0056121F"/>
    <w:rsid w:val="00561386"/>
    <w:rsid w:val="0056176B"/>
    <w:rsid w:val="005628BB"/>
    <w:rsid w:val="00562A84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4E8"/>
    <w:rsid w:val="00567847"/>
    <w:rsid w:val="00567FDE"/>
    <w:rsid w:val="00570A38"/>
    <w:rsid w:val="0057126F"/>
    <w:rsid w:val="00571A25"/>
    <w:rsid w:val="00571AD0"/>
    <w:rsid w:val="00571C38"/>
    <w:rsid w:val="00571FB9"/>
    <w:rsid w:val="00572505"/>
    <w:rsid w:val="00572E90"/>
    <w:rsid w:val="005762A2"/>
    <w:rsid w:val="0057664C"/>
    <w:rsid w:val="00576969"/>
    <w:rsid w:val="00577CAD"/>
    <w:rsid w:val="00582809"/>
    <w:rsid w:val="00582CB2"/>
    <w:rsid w:val="00584D30"/>
    <w:rsid w:val="00585C92"/>
    <w:rsid w:val="00586D50"/>
    <w:rsid w:val="00586DB9"/>
    <w:rsid w:val="0058711F"/>
    <w:rsid w:val="0058798C"/>
    <w:rsid w:val="00587DF0"/>
    <w:rsid w:val="005900FA"/>
    <w:rsid w:val="005906E9"/>
    <w:rsid w:val="00590BFA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6CB"/>
    <w:rsid w:val="00595DCA"/>
    <w:rsid w:val="00595EA4"/>
    <w:rsid w:val="00596174"/>
    <w:rsid w:val="0059743B"/>
    <w:rsid w:val="005975B0"/>
    <w:rsid w:val="0059779B"/>
    <w:rsid w:val="00597CD4"/>
    <w:rsid w:val="00597EED"/>
    <w:rsid w:val="005A011C"/>
    <w:rsid w:val="005A0A9A"/>
    <w:rsid w:val="005A209A"/>
    <w:rsid w:val="005A292F"/>
    <w:rsid w:val="005A29FD"/>
    <w:rsid w:val="005A5149"/>
    <w:rsid w:val="005A6048"/>
    <w:rsid w:val="005A662D"/>
    <w:rsid w:val="005A7024"/>
    <w:rsid w:val="005A7D75"/>
    <w:rsid w:val="005B0395"/>
    <w:rsid w:val="005B0428"/>
    <w:rsid w:val="005B0678"/>
    <w:rsid w:val="005B0ACC"/>
    <w:rsid w:val="005B15B8"/>
    <w:rsid w:val="005B20B5"/>
    <w:rsid w:val="005B35D7"/>
    <w:rsid w:val="005B367D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C7682"/>
    <w:rsid w:val="005C7726"/>
    <w:rsid w:val="005D1602"/>
    <w:rsid w:val="005D1A6B"/>
    <w:rsid w:val="005D2D1D"/>
    <w:rsid w:val="005D41DF"/>
    <w:rsid w:val="005D4206"/>
    <w:rsid w:val="005D44DA"/>
    <w:rsid w:val="005D5E76"/>
    <w:rsid w:val="005D6C05"/>
    <w:rsid w:val="005D7237"/>
    <w:rsid w:val="005D757F"/>
    <w:rsid w:val="005E031F"/>
    <w:rsid w:val="005E08E8"/>
    <w:rsid w:val="005E0A25"/>
    <w:rsid w:val="005E0D74"/>
    <w:rsid w:val="005E1596"/>
    <w:rsid w:val="005E1B3D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25F"/>
    <w:rsid w:val="006007EA"/>
    <w:rsid w:val="00600C8F"/>
    <w:rsid w:val="0060150A"/>
    <w:rsid w:val="006025F9"/>
    <w:rsid w:val="0060263F"/>
    <w:rsid w:val="0060283C"/>
    <w:rsid w:val="00602E8B"/>
    <w:rsid w:val="0060334B"/>
    <w:rsid w:val="006039AD"/>
    <w:rsid w:val="00604F14"/>
    <w:rsid w:val="00605419"/>
    <w:rsid w:val="0060667C"/>
    <w:rsid w:val="00606A65"/>
    <w:rsid w:val="0060723B"/>
    <w:rsid w:val="00610560"/>
    <w:rsid w:val="00611B83"/>
    <w:rsid w:val="00612A50"/>
    <w:rsid w:val="00613257"/>
    <w:rsid w:val="0061342C"/>
    <w:rsid w:val="0061437E"/>
    <w:rsid w:val="006146CE"/>
    <w:rsid w:val="00614F01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70A"/>
    <w:rsid w:val="00623A29"/>
    <w:rsid w:val="00623CD0"/>
    <w:rsid w:val="006253C2"/>
    <w:rsid w:val="0062575A"/>
    <w:rsid w:val="00625E08"/>
    <w:rsid w:val="006262F0"/>
    <w:rsid w:val="0062635C"/>
    <w:rsid w:val="00626DC5"/>
    <w:rsid w:val="00627F35"/>
    <w:rsid w:val="00630001"/>
    <w:rsid w:val="00630950"/>
    <w:rsid w:val="006311B3"/>
    <w:rsid w:val="0063181D"/>
    <w:rsid w:val="0063284C"/>
    <w:rsid w:val="00632BE1"/>
    <w:rsid w:val="00632C4B"/>
    <w:rsid w:val="006332FD"/>
    <w:rsid w:val="0063366C"/>
    <w:rsid w:val="00633E90"/>
    <w:rsid w:val="00633F19"/>
    <w:rsid w:val="00633F2F"/>
    <w:rsid w:val="0063435A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0923"/>
    <w:rsid w:val="0064151F"/>
    <w:rsid w:val="00641533"/>
    <w:rsid w:val="0064169E"/>
    <w:rsid w:val="00641D12"/>
    <w:rsid w:val="00641E7A"/>
    <w:rsid w:val="0064208D"/>
    <w:rsid w:val="0064269C"/>
    <w:rsid w:val="00643475"/>
    <w:rsid w:val="0064358B"/>
    <w:rsid w:val="0064396A"/>
    <w:rsid w:val="00643CB0"/>
    <w:rsid w:val="00643CEC"/>
    <w:rsid w:val="00644CDC"/>
    <w:rsid w:val="0064624E"/>
    <w:rsid w:val="0064795A"/>
    <w:rsid w:val="00650811"/>
    <w:rsid w:val="0065097E"/>
    <w:rsid w:val="006509BB"/>
    <w:rsid w:val="00650AB9"/>
    <w:rsid w:val="006511BC"/>
    <w:rsid w:val="00651429"/>
    <w:rsid w:val="006521DB"/>
    <w:rsid w:val="006536C1"/>
    <w:rsid w:val="00654AD8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6D9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6939"/>
    <w:rsid w:val="0066707C"/>
    <w:rsid w:val="006673DC"/>
    <w:rsid w:val="00667843"/>
    <w:rsid w:val="00667EE7"/>
    <w:rsid w:val="00670922"/>
    <w:rsid w:val="00670A05"/>
    <w:rsid w:val="00670BE1"/>
    <w:rsid w:val="00670CA3"/>
    <w:rsid w:val="006710E6"/>
    <w:rsid w:val="0067114E"/>
    <w:rsid w:val="00671AED"/>
    <w:rsid w:val="00671D18"/>
    <w:rsid w:val="0067218F"/>
    <w:rsid w:val="00672FCF"/>
    <w:rsid w:val="00673D88"/>
    <w:rsid w:val="00673EFC"/>
    <w:rsid w:val="006741F2"/>
    <w:rsid w:val="00674765"/>
    <w:rsid w:val="00674CC3"/>
    <w:rsid w:val="006759FD"/>
    <w:rsid w:val="00675B56"/>
    <w:rsid w:val="00675C72"/>
    <w:rsid w:val="00675D4A"/>
    <w:rsid w:val="006761CD"/>
    <w:rsid w:val="006764F9"/>
    <w:rsid w:val="006768FB"/>
    <w:rsid w:val="00676D66"/>
    <w:rsid w:val="006771F9"/>
    <w:rsid w:val="00677670"/>
    <w:rsid w:val="006776D7"/>
    <w:rsid w:val="0067779F"/>
    <w:rsid w:val="006778D8"/>
    <w:rsid w:val="00681003"/>
    <w:rsid w:val="006817C9"/>
    <w:rsid w:val="00682B84"/>
    <w:rsid w:val="00683281"/>
    <w:rsid w:val="00683E3F"/>
    <w:rsid w:val="00683ECE"/>
    <w:rsid w:val="00684C20"/>
    <w:rsid w:val="006853D1"/>
    <w:rsid w:val="00687953"/>
    <w:rsid w:val="00690824"/>
    <w:rsid w:val="00690B7A"/>
    <w:rsid w:val="006918E0"/>
    <w:rsid w:val="00691AC8"/>
    <w:rsid w:val="0069337E"/>
    <w:rsid w:val="006957CF"/>
    <w:rsid w:val="00695FC2"/>
    <w:rsid w:val="00696391"/>
    <w:rsid w:val="00696949"/>
    <w:rsid w:val="00696E6B"/>
    <w:rsid w:val="00696FC0"/>
    <w:rsid w:val="00697052"/>
    <w:rsid w:val="00697F96"/>
    <w:rsid w:val="006A0F10"/>
    <w:rsid w:val="006A386C"/>
    <w:rsid w:val="006A3FFD"/>
    <w:rsid w:val="006A4584"/>
    <w:rsid w:val="006A46FB"/>
    <w:rsid w:val="006A5E28"/>
    <w:rsid w:val="006A68DD"/>
    <w:rsid w:val="006A697B"/>
    <w:rsid w:val="006A6EA1"/>
    <w:rsid w:val="006A7937"/>
    <w:rsid w:val="006A79E2"/>
    <w:rsid w:val="006A7AFF"/>
    <w:rsid w:val="006B054E"/>
    <w:rsid w:val="006B07C9"/>
    <w:rsid w:val="006B1816"/>
    <w:rsid w:val="006B2099"/>
    <w:rsid w:val="006B240A"/>
    <w:rsid w:val="006B34E9"/>
    <w:rsid w:val="006B42FA"/>
    <w:rsid w:val="006B5043"/>
    <w:rsid w:val="006B50CF"/>
    <w:rsid w:val="006B521C"/>
    <w:rsid w:val="006B5412"/>
    <w:rsid w:val="006B6047"/>
    <w:rsid w:val="006B61B1"/>
    <w:rsid w:val="006B6787"/>
    <w:rsid w:val="006B6DBB"/>
    <w:rsid w:val="006B7212"/>
    <w:rsid w:val="006B7666"/>
    <w:rsid w:val="006C03B8"/>
    <w:rsid w:val="006C15A7"/>
    <w:rsid w:val="006C1D7B"/>
    <w:rsid w:val="006C1DB4"/>
    <w:rsid w:val="006C22F4"/>
    <w:rsid w:val="006C380A"/>
    <w:rsid w:val="006C467E"/>
    <w:rsid w:val="006C49AF"/>
    <w:rsid w:val="006C5EC9"/>
    <w:rsid w:val="006C6028"/>
    <w:rsid w:val="006C6059"/>
    <w:rsid w:val="006C6949"/>
    <w:rsid w:val="006C7522"/>
    <w:rsid w:val="006D04D1"/>
    <w:rsid w:val="006D0690"/>
    <w:rsid w:val="006D2DFF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583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2541"/>
    <w:rsid w:val="006F30A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2D9C"/>
    <w:rsid w:val="0070346E"/>
    <w:rsid w:val="00703909"/>
    <w:rsid w:val="00703CA3"/>
    <w:rsid w:val="00704EDB"/>
    <w:rsid w:val="007054F0"/>
    <w:rsid w:val="00706101"/>
    <w:rsid w:val="00706BC3"/>
    <w:rsid w:val="00707072"/>
    <w:rsid w:val="0070714D"/>
    <w:rsid w:val="00707D61"/>
    <w:rsid w:val="00707D68"/>
    <w:rsid w:val="00710EE5"/>
    <w:rsid w:val="007114A4"/>
    <w:rsid w:val="00712287"/>
    <w:rsid w:val="00712466"/>
    <w:rsid w:val="00712772"/>
    <w:rsid w:val="00712EA9"/>
    <w:rsid w:val="00712EF0"/>
    <w:rsid w:val="00713852"/>
    <w:rsid w:val="00713AEA"/>
    <w:rsid w:val="00713D85"/>
    <w:rsid w:val="00713DFC"/>
    <w:rsid w:val="007148D3"/>
    <w:rsid w:val="00715B9A"/>
    <w:rsid w:val="007165BC"/>
    <w:rsid w:val="007165ED"/>
    <w:rsid w:val="0071751C"/>
    <w:rsid w:val="007175D4"/>
    <w:rsid w:val="0072225D"/>
    <w:rsid w:val="007227CC"/>
    <w:rsid w:val="00724516"/>
    <w:rsid w:val="00724AA9"/>
    <w:rsid w:val="00725652"/>
    <w:rsid w:val="00725B4D"/>
    <w:rsid w:val="00726311"/>
    <w:rsid w:val="00726621"/>
    <w:rsid w:val="00726EA6"/>
    <w:rsid w:val="00727208"/>
    <w:rsid w:val="0072741C"/>
    <w:rsid w:val="00727680"/>
    <w:rsid w:val="007313ED"/>
    <w:rsid w:val="00731409"/>
    <w:rsid w:val="007314F5"/>
    <w:rsid w:val="00731F39"/>
    <w:rsid w:val="00733355"/>
    <w:rsid w:val="007335C4"/>
    <w:rsid w:val="007335E0"/>
    <w:rsid w:val="00734204"/>
    <w:rsid w:val="007348B1"/>
    <w:rsid w:val="0073495E"/>
    <w:rsid w:val="007354AE"/>
    <w:rsid w:val="00735619"/>
    <w:rsid w:val="00735E92"/>
    <w:rsid w:val="007362A6"/>
    <w:rsid w:val="00736340"/>
    <w:rsid w:val="00736A40"/>
    <w:rsid w:val="00736D7D"/>
    <w:rsid w:val="007375F2"/>
    <w:rsid w:val="00740E58"/>
    <w:rsid w:val="0074147C"/>
    <w:rsid w:val="007417C6"/>
    <w:rsid w:val="007423C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48B3"/>
    <w:rsid w:val="007567F5"/>
    <w:rsid w:val="007571E1"/>
    <w:rsid w:val="007604B2"/>
    <w:rsid w:val="007605F1"/>
    <w:rsid w:val="0076098F"/>
    <w:rsid w:val="00760CB1"/>
    <w:rsid w:val="00761E11"/>
    <w:rsid w:val="00761F74"/>
    <w:rsid w:val="007621F0"/>
    <w:rsid w:val="00762B6E"/>
    <w:rsid w:val="00762EC6"/>
    <w:rsid w:val="0076327D"/>
    <w:rsid w:val="0076349C"/>
    <w:rsid w:val="0076355B"/>
    <w:rsid w:val="007635C5"/>
    <w:rsid w:val="00765281"/>
    <w:rsid w:val="00766BAD"/>
    <w:rsid w:val="00767672"/>
    <w:rsid w:val="00767BDD"/>
    <w:rsid w:val="00770A84"/>
    <w:rsid w:val="00771706"/>
    <w:rsid w:val="00771B71"/>
    <w:rsid w:val="007721D3"/>
    <w:rsid w:val="00772436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17A6"/>
    <w:rsid w:val="00782173"/>
    <w:rsid w:val="007821E0"/>
    <w:rsid w:val="00782367"/>
    <w:rsid w:val="0078304C"/>
    <w:rsid w:val="00783673"/>
    <w:rsid w:val="00784EBA"/>
    <w:rsid w:val="00784F92"/>
    <w:rsid w:val="00785490"/>
    <w:rsid w:val="0078591D"/>
    <w:rsid w:val="0078701F"/>
    <w:rsid w:val="0078789A"/>
    <w:rsid w:val="007878D1"/>
    <w:rsid w:val="00787C29"/>
    <w:rsid w:val="00790BF7"/>
    <w:rsid w:val="007914F2"/>
    <w:rsid w:val="0079166C"/>
    <w:rsid w:val="007916DF"/>
    <w:rsid w:val="00792054"/>
    <w:rsid w:val="007925EA"/>
    <w:rsid w:val="00792DB7"/>
    <w:rsid w:val="007930E5"/>
    <w:rsid w:val="0079317C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2560"/>
    <w:rsid w:val="007A2E7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5D63"/>
    <w:rsid w:val="007B69DC"/>
    <w:rsid w:val="007B76A2"/>
    <w:rsid w:val="007B77C8"/>
    <w:rsid w:val="007B7EC7"/>
    <w:rsid w:val="007B7EFE"/>
    <w:rsid w:val="007C0389"/>
    <w:rsid w:val="007C05DD"/>
    <w:rsid w:val="007C3AFD"/>
    <w:rsid w:val="007C3D18"/>
    <w:rsid w:val="007C4CA6"/>
    <w:rsid w:val="007C52F9"/>
    <w:rsid w:val="007C60BF"/>
    <w:rsid w:val="007C6A07"/>
    <w:rsid w:val="007C6C4C"/>
    <w:rsid w:val="007C74EC"/>
    <w:rsid w:val="007C75A1"/>
    <w:rsid w:val="007C77A5"/>
    <w:rsid w:val="007D04E5"/>
    <w:rsid w:val="007D0EDA"/>
    <w:rsid w:val="007D0EEC"/>
    <w:rsid w:val="007D170D"/>
    <w:rsid w:val="007D36E1"/>
    <w:rsid w:val="007D48B2"/>
    <w:rsid w:val="007D4969"/>
    <w:rsid w:val="007D515C"/>
    <w:rsid w:val="007D5901"/>
    <w:rsid w:val="007D593F"/>
    <w:rsid w:val="007D6383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4BF9"/>
    <w:rsid w:val="007F5500"/>
    <w:rsid w:val="007F5BAF"/>
    <w:rsid w:val="007F5C2C"/>
    <w:rsid w:val="007F5EAB"/>
    <w:rsid w:val="007F6931"/>
    <w:rsid w:val="007F7230"/>
    <w:rsid w:val="007F7B25"/>
    <w:rsid w:val="00800956"/>
    <w:rsid w:val="008018CE"/>
    <w:rsid w:val="0080294E"/>
    <w:rsid w:val="00803FAE"/>
    <w:rsid w:val="0080473F"/>
    <w:rsid w:val="00804843"/>
    <w:rsid w:val="0080517A"/>
    <w:rsid w:val="008051DF"/>
    <w:rsid w:val="00806026"/>
    <w:rsid w:val="0080605F"/>
    <w:rsid w:val="00806760"/>
    <w:rsid w:val="00807786"/>
    <w:rsid w:val="008078FF"/>
    <w:rsid w:val="00807D52"/>
    <w:rsid w:val="00811FCB"/>
    <w:rsid w:val="00812391"/>
    <w:rsid w:val="00812521"/>
    <w:rsid w:val="008132C6"/>
    <w:rsid w:val="008132D7"/>
    <w:rsid w:val="00813481"/>
    <w:rsid w:val="00813B3B"/>
    <w:rsid w:val="008152F8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90A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3CB"/>
    <w:rsid w:val="00826590"/>
    <w:rsid w:val="00827D6F"/>
    <w:rsid w:val="00830DCF"/>
    <w:rsid w:val="008326D2"/>
    <w:rsid w:val="00832CCB"/>
    <w:rsid w:val="00832EE6"/>
    <w:rsid w:val="00833017"/>
    <w:rsid w:val="00833061"/>
    <w:rsid w:val="00834375"/>
    <w:rsid w:val="0083488B"/>
    <w:rsid w:val="0083529D"/>
    <w:rsid w:val="00835929"/>
    <w:rsid w:val="00835942"/>
    <w:rsid w:val="008362D1"/>
    <w:rsid w:val="008376AC"/>
    <w:rsid w:val="00837FF8"/>
    <w:rsid w:val="00840847"/>
    <w:rsid w:val="00840A1C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2B70"/>
    <w:rsid w:val="00853FD9"/>
    <w:rsid w:val="0085566A"/>
    <w:rsid w:val="00855A9E"/>
    <w:rsid w:val="00856911"/>
    <w:rsid w:val="00856F80"/>
    <w:rsid w:val="008571C1"/>
    <w:rsid w:val="00857F50"/>
    <w:rsid w:val="008608F1"/>
    <w:rsid w:val="008617AC"/>
    <w:rsid w:val="0086247C"/>
    <w:rsid w:val="0086318D"/>
    <w:rsid w:val="008636C2"/>
    <w:rsid w:val="00864DB5"/>
    <w:rsid w:val="00865BAC"/>
    <w:rsid w:val="00865C41"/>
    <w:rsid w:val="00865F29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2F43"/>
    <w:rsid w:val="00873AC5"/>
    <w:rsid w:val="00874312"/>
    <w:rsid w:val="0087437C"/>
    <w:rsid w:val="0087456E"/>
    <w:rsid w:val="008747D6"/>
    <w:rsid w:val="0087485C"/>
    <w:rsid w:val="00874944"/>
    <w:rsid w:val="00875CD7"/>
    <w:rsid w:val="00875D36"/>
    <w:rsid w:val="00876B4D"/>
    <w:rsid w:val="0087701B"/>
    <w:rsid w:val="0087761E"/>
    <w:rsid w:val="00877854"/>
    <w:rsid w:val="00877962"/>
    <w:rsid w:val="00877EED"/>
    <w:rsid w:val="00877F18"/>
    <w:rsid w:val="00880032"/>
    <w:rsid w:val="008800BC"/>
    <w:rsid w:val="008800D8"/>
    <w:rsid w:val="00880516"/>
    <w:rsid w:val="00880A4F"/>
    <w:rsid w:val="00880AB0"/>
    <w:rsid w:val="008814B8"/>
    <w:rsid w:val="00883BAF"/>
    <w:rsid w:val="00885991"/>
    <w:rsid w:val="00885A6E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9DF"/>
    <w:rsid w:val="00895A6F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179"/>
    <w:rsid w:val="008A44B8"/>
    <w:rsid w:val="008A46E5"/>
    <w:rsid w:val="008A51A8"/>
    <w:rsid w:val="008A5410"/>
    <w:rsid w:val="008A54C7"/>
    <w:rsid w:val="008A7602"/>
    <w:rsid w:val="008A768F"/>
    <w:rsid w:val="008A77D8"/>
    <w:rsid w:val="008B0483"/>
    <w:rsid w:val="008B0C90"/>
    <w:rsid w:val="008B120C"/>
    <w:rsid w:val="008B288F"/>
    <w:rsid w:val="008B322A"/>
    <w:rsid w:val="008B3C6F"/>
    <w:rsid w:val="008B3C72"/>
    <w:rsid w:val="008B3C98"/>
    <w:rsid w:val="008B40A0"/>
    <w:rsid w:val="008B4472"/>
    <w:rsid w:val="008B44EE"/>
    <w:rsid w:val="008B4CBE"/>
    <w:rsid w:val="008B51A0"/>
    <w:rsid w:val="008B592A"/>
    <w:rsid w:val="008B5BF5"/>
    <w:rsid w:val="008B5CA1"/>
    <w:rsid w:val="008B6762"/>
    <w:rsid w:val="008B68BB"/>
    <w:rsid w:val="008B6F83"/>
    <w:rsid w:val="008B7650"/>
    <w:rsid w:val="008B781B"/>
    <w:rsid w:val="008B7997"/>
    <w:rsid w:val="008B7B5C"/>
    <w:rsid w:val="008C02A7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08E"/>
    <w:rsid w:val="008E065E"/>
    <w:rsid w:val="008E0927"/>
    <w:rsid w:val="008E1909"/>
    <w:rsid w:val="008E1990"/>
    <w:rsid w:val="008E1A25"/>
    <w:rsid w:val="008E2595"/>
    <w:rsid w:val="008E2D12"/>
    <w:rsid w:val="008E3A11"/>
    <w:rsid w:val="008E4D7C"/>
    <w:rsid w:val="008E5132"/>
    <w:rsid w:val="008E5B14"/>
    <w:rsid w:val="008E6925"/>
    <w:rsid w:val="008E6C55"/>
    <w:rsid w:val="008E7507"/>
    <w:rsid w:val="008E78FB"/>
    <w:rsid w:val="008E7D2E"/>
    <w:rsid w:val="008F02C2"/>
    <w:rsid w:val="008F1432"/>
    <w:rsid w:val="008F159A"/>
    <w:rsid w:val="008F1EAB"/>
    <w:rsid w:val="008F2C59"/>
    <w:rsid w:val="008F3301"/>
    <w:rsid w:val="008F33DC"/>
    <w:rsid w:val="008F356B"/>
    <w:rsid w:val="008F375D"/>
    <w:rsid w:val="008F442B"/>
    <w:rsid w:val="008F477F"/>
    <w:rsid w:val="008F50C7"/>
    <w:rsid w:val="008F6029"/>
    <w:rsid w:val="008F662F"/>
    <w:rsid w:val="008F7962"/>
    <w:rsid w:val="009000FD"/>
    <w:rsid w:val="00900CD4"/>
    <w:rsid w:val="00902327"/>
    <w:rsid w:val="00902350"/>
    <w:rsid w:val="009032D3"/>
    <w:rsid w:val="0090336B"/>
    <w:rsid w:val="009053AA"/>
    <w:rsid w:val="00906538"/>
    <w:rsid w:val="009067C8"/>
    <w:rsid w:val="00906939"/>
    <w:rsid w:val="00910A74"/>
    <w:rsid w:val="00910B7D"/>
    <w:rsid w:val="00911DFB"/>
    <w:rsid w:val="0091311E"/>
    <w:rsid w:val="009139D9"/>
    <w:rsid w:val="00914AD8"/>
    <w:rsid w:val="00915026"/>
    <w:rsid w:val="00916079"/>
    <w:rsid w:val="00917CE9"/>
    <w:rsid w:val="00920BF2"/>
    <w:rsid w:val="00920DCC"/>
    <w:rsid w:val="009210EF"/>
    <w:rsid w:val="00921D86"/>
    <w:rsid w:val="00922010"/>
    <w:rsid w:val="0092326D"/>
    <w:rsid w:val="00923EF6"/>
    <w:rsid w:val="00924943"/>
    <w:rsid w:val="009256CE"/>
    <w:rsid w:val="00926DF9"/>
    <w:rsid w:val="00927360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35F1"/>
    <w:rsid w:val="00936292"/>
    <w:rsid w:val="009368F3"/>
    <w:rsid w:val="00936D47"/>
    <w:rsid w:val="00937706"/>
    <w:rsid w:val="00940493"/>
    <w:rsid w:val="0094053D"/>
    <w:rsid w:val="00941636"/>
    <w:rsid w:val="0094167A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B9E"/>
    <w:rsid w:val="00953D47"/>
    <w:rsid w:val="00954D11"/>
    <w:rsid w:val="009558DD"/>
    <w:rsid w:val="0095681E"/>
    <w:rsid w:val="009572D4"/>
    <w:rsid w:val="00960239"/>
    <w:rsid w:val="00960608"/>
    <w:rsid w:val="00960DBE"/>
    <w:rsid w:val="00961921"/>
    <w:rsid w:val="009619C8"/>
    <w:rsid w:val="009621B3"/>
    <w:rsid w:val="0096430A"/>
    <w:rsid w:val="00964B5A"/>
    <w:rsid w:val="0096554B"/>
    <w:rsid w:val="0096584A"/>
    <w:rsid w:val="00967990"/>
    <w:rsid w:val="00967DF9"/>
    <w:rsid w:val="00970097"/>
    <w:rsid w:val="009704C6"/>
    <w:rsid w:val="00970CB4"/>
    <w:rsid w:val="00971626"/>
    <w:rsid w:val="00971F08"/>
    <w:rsid w:val="009720E8"/>
    <w:rsid w:val="00972941"/>
    <w:rsid w:val="00973E9D"/>
    <w:rsid w:val="00974556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620C"/>
    <w:rsid w:val="00987B4E"/>
    <w:rsid w:val="00987C96"/>
    <w:rsid w:val="00990630"/>
    <w:rsid w:val="00990B76"/>
    <w:rsid w:val="00990BEB"/>
    <w:rsid w:val="00990DCB"/>
    <w:rsid w:val="00991079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1724"/>
    <w:rsid w:val="009A38B7"/>
    <w:rsid w:val="009A38E6"/>
    <w:rsid w:val="009A462D"/>
    <w:rsid w:val="009A5B25"/>
    <w:rsid w:val="009A5B31"/>
    <w:rsid w:val="009A5CBA"/>
    <w:rsid w:val="009A6E9F"/>
    <w:rsid w:val="009A6EA9"/>
    <w:rsid w:val="009A7541"/>
    <w:rsid w:val="009B0E0E"/>
    <w:rsid w:val="009B1E0C"/>
    <w:rsid w:val="009B1F30"/>
    <w:rsid w:val="009B246F"/>
    <w:rsid w:val="009B33E5"/>
    <w:rsid w:val="009B3AC2"/>
    <w:rsid w:val="009B3F2D"/>
    <w:rsid w:val="009B4DF4"/>
    <w:rsid w:val="009B5261"/>
    <w:rsid w:val="009B551B"/>
    <w:rsid w:val="009B55A4"/>
    <w:rsid w:val="009B564E"/>
    <w:rsid w:val="009B6261"/>
    <w:rsid w:val="009B65C5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5C8"/>
    <w:rsid w:val="009D2627"/>
    <w:rsid w:val="009D2896"/>
    <w:rsid w:val="009D2C6E"/>
    <w:rsid w:val="009D442E"/>
    <w:rsid w:val="009D448A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2D08"/>
    <w:rsid w:val="009E35DB"/>
    <w:rsid w:val="009E3814"/>
    <w:rsid w:val="009E3A6B"/>
    <w:rsid w:val="009E3D8F"/>
    <w:rsid w:val="009E41A5"/>
    <w:rsid w:val="009E43E9"/>
    <w:rsid w:val="009E4577"/>
    <w:rsid w:val="009E47A3"/>
    <w:rsid w:val="009E4CDD"/>
    <w:rsid w:val="009E65D5"/>
    <w:rsid w:val="009E6B71"/>
    <w:rsid w:val="009E72AF"/>
    <w:rsid w:val="009E7A39"/>
    <w:rsid w:val="009E7AEF"/>
    <w:rsid w:val="009E7B8A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9E"/>
    <w:rsid w:val="009F68A6"/>
    <w:rsid w:val="009F7973"/>
    <w:rsid w:val="009F7CE2"/>
    <w:rsid w:val="00A00255"/>
    <w:rsid w:val="00A01B52"/>
    <w:rsid w:val="00A02613"/>
    <w:rsid w:val="00A031D8"/>
    <w:rsid w:val="00A0401C"/>
    <w:rsid w:val="00A0439B"/>
    <w:rsid w:val="00A048A8"/>
    <w:rsid w:val="00A0491E"/>
    <w:rsid w:val="00A04F49"/>
    <w:rsid w:val="00A051D2"/>
    <w:rsid w:val="00A05700"/>
    <w:rsid w:val="00A05BD3"/>
    <w:rsid w:val="00A05EA3"/>
    <w:rsid w:val="00A06581"/>
    <w:rsid w:val="00A06C3C"/>
    <w:rsid w:val="00A109A1"/>
    <w:rsid w:val="00A10DBF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A24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AB2"/>
    <w:rsid w:val="00A42D3B"/>
    <w:rsid w:val="00A43626"/>
    <w:rsid w:val="00A436E2"/>
    <w:rsid w:val="00A43A56"/>
    <w:rsid w:val="00A440D0"/>
    <w:rsid w:val="00A44966"/>
    <w:rsid w:val="00A44DCB"/>
    <w:rsid w:val="00A457B4"/>
    <w:rsid w:val="00A45930"/>
    <w:rsid w:val="00A45B74"/>
    <w:rsid w:val="00A45E16"/>
    <w:rsid w:val="00A46150"/>
    <w:rsid w:val="00A4652C"/>
    <w:rsid w:val="00A501F3"/>
    <w:rsid w:val="00A503CA"/>
    <w:rsid w:val="00A51A52"/>
    <w:rsid w:val="00A51EC9"/>
    <w:rsid w:val="00A52818"/>
    <w:rsid w:val="00A52D50"/>
    <w:rsid w:val="00A52E1D"/>
    <w:rsid w:val="00A55067"/>
    <w:rsid w:val="00A563A0"/>
    <w:rsid w:val="00A56431"/>
    <w:rsid w:val="00A568DF"/>
    <w:rsid w:val="00A56CCB"/>
    <w:rsid w:val="00A57F52"/>
    <w:rsid w:val="00A61499"/>
    <w:rsid w:val="00A619FF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2847"/>
    <w:rsid w:val="00A72B94"/>
    <w:rsid w:val="00A72BA0"/>
    <w:rsid w:val="00A72FE5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6AC2"/>
    <w:rsid w:val="00A7718D"/>
    <w:rsid w:val="00A775DC"/>
    <w:rsid w:val="00A77EC4"/>
    <w:rsid w:val="00A80F51"/>
    <w:rsid w:val="00A8122C"/>
    <w:rsid w:val="00A81673"/>
    <w:rsid w:val="00A81784"/>
    <w:rsid w:val="00A83230"/>
    <w:rsid w:val="00A838B0"/>
    <w:rsid w:val="00A840F1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A46"/>
    <w:rsid w:val="00A92BEC"/>
    <w:rsid w:val="00A93E34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57"/>
    <w:rsid w:val="00AA1984"/>
    <w:rsid w:val="00AA1ED6"/>
    <w:rsid w:val="00AA35B9"/>
    <w:rsid w:val="00AA3B59"/>
    <w:rsid w:val="00AA3DE4"/>
    <w:rsid w:val="00AA51D6"/>
    <w:rsid w:val="00AA584F"/>
    <w:rsid w:val="00AA7EFA"/>
    <w:rsid w:val="00AB0B21"/>
    <w:rsid w:val="00AB0BC8"/>
    <w:rsid w:val="00AB11CA"/>
    <w:rsid w:val="00AB14D9"/>
    <w:rsid w:val="00AB1616"/>
    <w:rsid w:val="00AB19AE"/>
    <w:rsid w:val="00AB1F05"/>
    <w:rsid w:val="00AB1FE5"/>
    <w:rsid w:val="00AB2057"/>
    <w:rsid w:val="00AB2ECF"/>
    <w:rsid w:val="00AB4AB8"/>
    <w:rsid w:val="00AB4C41"/>
    <w:rsid w:val="00AB4E59"/>
    <w:rsid w:val="00AB5769"/>
    <w:rsid w:val="00AB655E"/>
    <w:rsid w:val="00AB680E"/>
    <w:rsid w:val="00AB6AD7"/>
    <w:rsid w:val="00AB6AF7"/>
    <w:rsid w:val="00AB746C"/>
    <w:rsid w:val="00AB7DE6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4D70"/>
    <w:rsid w:val="00AC5A10"/>
    <w:rsid w:val="00AC6441"/>
    <w:rsid w:val="00AC6FFD"/>
    <w:rsid w:val="00AC72AA"/>
    <w:rsid w:val="00AC7C3C"/>
    <w:rsid w:val="00AC7FF9"/>
    <w:rsid w:val="00AD0642"/>
    <w:rsid w:val="00AD0AA3"/>
    <w:rsid w:val="00AD0CFB"/>
    <w:rsid w:val="00AD274C"/>
    <w:rsid w:val="00AD288D"/>
    <w:rsid w:val="00AD3F94"/>
    <w:rsid w:val="00AD4A5A"/>
    <w:rsid w:val="00AD681C"/>
    <w:rsid w:val="00AD696D"/>
    <w:rsid w:val="00AD6F9C"/>
    <w:rsid w:val="00AD7D69"/>
    <w:rsid w:val="00AE00F9"/>
    <w:rsid w:val="00AE032F"/>
    <w:rsid w:val="00AE0D99"/>
    <w:rsid w:val="00AE19E0"/>
    <w:rsid w:val="00AE1A91"/>
    <w:rsid w:val="00AE23D8"/>
    <w:rsid w:val="00AE2537"/>
    <w:rsid w:val="00AE27AC"/>
    <w:rsid w:val="00AE2FFE"/>
    <w:rsid w:val="00AE35C0"/>
    <w:rsid w:val="00AE37C3"/>
    <w:rsid w:val="00AE38BB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5281"/>
    <w:rsid w:val="00AF76F6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17"/>
    <w:rsid w:val="00B05084"/>
    <w:rsid w:val="00B05E98"/>
    <w:rsid w:val="00B05F7F"/>
    <w:rsid w:val="00B07DD7"/>
    <w:rsid w:val="00B101E0"/>
    <w:rsid w:val="00B10E4C"/>
    <w:rsid w:val="00B11114"/>
    <w:rsid w:val="00B130C7"/>
    <w:rsid w:val="00B132D1"/>
    <w:rsid w:val="00B133D4"/>
    <w:rsid w:val="00B1435A"/>
    <w:rsid w:val="00B154CD"/>
    <w:rsid w:val="00B157F9"/>
    <w:rsid w:val="00B16463"/>
    <w:rsid w:val="00B1653D"/>
    <w:rsid w:val="00B16B60"/>
    <w:rsid w:val="00B179AB"/>
    <w:rsid w:val="00B20256"/>
    <w:rsid w:val="00B20D09"/>
    <w:rsid w:val="00B20F3F"/>
    <w:rsid w:val="00B21270"/>
    <w:rsid w:val="00B21439"/>
    <w:rsid w:val="00B2195A"/>
    <w:rsid w:val="00B21A29"/>
    <w:rsid w:val="00B21C6E"/>
    <w:rsid w:val="00B21E4F"/>
    <w:rsid w:val="00B2210E"/>
    <w:rsid w:val="00B227E6"/>
    <w:rsid w:val="00B248B0"/>
    <w:rsid w:val="00B2611C"/>
    <w:rsid w:val="00B26318"/>
    <w:rsid w:val="00B2679B"/>
    <w:rsid w:val="00B274C8"/>
    <w:rsid w:val="00B2763F"/>
    <w:rsid w:val="00B27AAC"/>
    <w:rsid w:val="00B27BF7"/>
    <w:rsid w:val="00B30065"/>
    <w:rsid w:val="00B3042E"/>
    <w:rsid w:val="00B30929"/>
    <w:rsid w:val="00B313A6"/>
    <w:rsid w:val="00B318B4"/>
    <w:rsid w:val="00B318E4"/>
    <w:rsid w:val="00B32E47"/>
    <w:rsid w:val="00B33012"/>
    <w:rsid w:val="00B3411D"/>
    <w:rsid w:val="00B342DC"/>
    <w:rsid w:val="00B35212"/>
    <w:rsid w:val="00B35CAF"/>
    <w:rsid w:val="00B35F5E"/>
    <w:rsid w:val="00B36C4B"/>
    <w:rsid w:val="00B372AA"/>
    <w:rsid w:val="00B3746B"/>
    <w:rsid w:val="00B37BBF"/>
    <w:rsid w:val="00B37C8E"/>
    <w:rsid w:val="00B40445"/>
    <w:rsid w:val="00B410C7"/>
    <w:rsid w:val="00B41660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3AA8"/>
    <w:rsid w:val="00B54340"/>
    <w:rsid w:val="00B555C1"/>
    <w:rsid w:val="00B5604C"/>
    <w:rsid w:val="00B60161"/>
    <w:rsid w:val="00B61138"/>
    <w:rsid w:val="00B61834"/>
    <w:rsid w:val="00B61E49"/>
    <w:rsid w:val="00B6253B"/>
    <w:rsid w:val="00B62839"/>
    <w:rsid w:val="00B6329B"/>
    <w:rsid w:val="00B63A04"/>
    <w:rsid w:val="00B6408C"/>
    <w:rsid w:val="00B650DD"/>
    <w:rsid w:val="00B65587"/>
    <w:rsid w:val="00B664C7"/>
    <w:rsid w:val="00B66605"/>
    <w:rsid w:val="00B70C3B"/>
    <w:rsid w:val="00B70D31"/>
    <w:rsid w:val="00B71CD8"/>
    <w:rsid w:val="00B720BF"/>
    <w:rsid w:val="00B721AA"/>
    <w:rsid w:val="00B72866"/>
    <w:rsid w:val="00B72D53"/>
    <w:rsid w:val="00B72E1E"/>
    <w:rsid w:val="00B72F0A"/>
    <w:rsid w:val="00B739F6"/>
    <w:rsid w:val="00B73E4A"/>
    <w:rsid w:val="00B75F6D"/>
    <w:rsid w:val="00B77769"/>
    <w:rsid w:val="00B804B0"/>
    <w:rsid w:val="00B8133A"/>
    <w:rsid w:val="00B81A6C"/>
    <w:rsid w:val="00B82D98"/>
    <w:rsid w:val="00B843A0"/>
    <w:rsid w:val="00B84CBD"/>
    <w:rsid w:val="00B8566A"/>
    <w:rsid w:val="00B85839"/>
    <w:rsid w:val="00B85A63"/>
    <w:rsid w:val="00B85DE5"/>
    <w:rsid w:val="00B866AC"/>
    <w:rsid w:val="00B869D5"/>
    <w:rsid w:val="00B86BA3"/>
    <w:rsid w:val="00B86DAE"/>
    <w:rsid w:val="00B878DE"/>
    <w:rsid w:val="00B87918"/>
    <w:rsid w:val="00B907A6"/>
    <w:rsid w:val="00B90F73"/>
    <w:rsid w:val="00B911D2"/>
    <w:rsid w:val="00B914B1"/>
    <w:rsid w:val="00B9155B"/>
    <w:rsid w:val="00B922E8"/>
    <w:rsid w:val="00B92FD2"/>
    <w:rsid w:val="00B93B59"/>
    <w:rsid w:val="00B9406A"/>
    <w:rsid w:val="00B94833"/>
    <w:rsid w:val="00B94C5A"/>
    <w:rsid w:val="00B9578F"/>
    <w:rsid w:val="00B95B8A"/>
    <w:rsid w:val="00B975C7"/>
    <w:rsid w:val="00B97760"/>
    <w:rsid w:val="00B97825"/>
    <w:rsid w:val="00B97D24"/>
    <w:rsid w:val="00BA2280"/>
    <w:rsid w:val="00BA2437"/>
    <w:rsid w:val="00BA2571"/>
    <w:rsid w:val="00BA2A08"/>
    <w:rsid w:val="00BA2A57"/>
    <w:rsid w:val="00BA2E39"/>
    <w:rsid w:val="00BA371C"/>
    <w:rsid w:val="00BA56D2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53A"/>
    <w:rsid w:val="00BC2DA7"/>
    <w:rsid w:val="00BC3053"/>
    <w:rsid w:val="00BC3552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167F"/>
    <w:rsid w:val="00BD2890"/>
    <w:rsid w:val="00BD362E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1F5"/>
    <w:rsid w:val="00BE333F"/>
    <w:rsid w:val="00BE34FC"/>
    <w:rsid w:val="00BE396C"/>
    <w:rsid w:val="00BE5468"/>
    <w:rsid w:val="00BE61CA"/>
    <w:rsid w:val="00BE6E1F"/>
    <w:rsid w:val="00BE7406"/>
    <w:rsid w:val="00BE7603"/>
    <w:rsid w:val="00BF0B1D"/>
    <w:rsid w:val="00BF12EE"/>
    <w:rsid w:val="00BF1596"/>
    <w:rsid w:val="00BF3279"/>
    <w:rsid w:val="00BF3B4D"/>
    <w:rsid w:val="00BF3C7E"/>
    <w:rsid w:val="00BF3C7F"/>
    <w:rsid w:val="00BF4C11"/>
    <w:rsid w:val="00BF5A90"/>
    <w:rsid w:val="00BF69ED"/>
    <w:rsid w:val="00BF74C7"/>
    <w:rsid w:val="00BF75BE"/>
    <w:rsid w:val="00C003F7"/>
    <w:rsid w:val="00C006E0"/>
    <w:rsid w:val="00C009E4"/>
    <w:rsid w:val="00C015F1"/>
    <w:rsid w:val="00C01AA7"/>
    <w:rsid w:val="00C01F33"/>
    <w:rsid w:val="00C02CC6"/>
    <w:rsid w:val="00C036CB"/>
    <w:rsid w:val="00C040F7"/>
    <w:rsid w:val="00C044AB"/>
    <w:rsid w:val="00C044DB"/>
    <w:rsid w:val="00C04B4E"/>
    <w:rsid w:val="00C05706"/>
    <w:rsid w:val="00C05A83"/>
    <w:rsid w:val="00C05DC1"/>
    <w:rsid w:val="00C05F8E"/>
    <w:rsid w:val="00C05FC0"/>
    <w:rsid w:val="00C06E0E"/>
    <w:rsid w:val="00C07033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3657"/>
    <w:rsid w:val="00C14BE0"/>
    <w:rsid w:val="00C14D4B"/>
    <w:rsid w:val="00C15176"/>
    <w:rsid w:val="00C154BB"/>
    <w:rsid w:val="00C157FB"/>
    <w:rsid w:val="00C15ABD"/>
    <w:rsid w:val="00C16695"/>
    <w:rsid w:val="00C16BA0"/>
    <w:rsid w:val="00C16C69"/>
    <w:rsid w:val="00C206D9"/>
    <w:rsid w:val="00C20A8A"/>
    <w:rsid w:val="00C213B3"/>
    <w:rsid w:val="00C21534"/>
    <w:rsid w:val="00C224E3"/>
    <w:rsid w:val="00C225D7"/>
    <w:rsid w:val="00C22A90"/>
    <w:rsid w:val="00C22B2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2E72"/>
    <w:rsid w:val="00C333FD"/>
    <w:rsid w:val="00C3354C"/>
    <w:rsid w:val="00C33F45"/>
    <w:rsid w:val="00C34F5C"/>
    <w:rsid w:val="00C354AE"/>
    <w:rsid w:val="00C3719D"/>
    <w:rsid w:val="00C37E54"/>
    <w:rsid w:val="00C40AD2"/>
    <w:rsid w:val="00C40F43"/>
    <w:rsid w:val="00C41779"/>
    <w:rsid w:val="00C42B78"/>
    <w:rsid w:val="00C431FC"/>
    <w:rsid w:val="00C45066"/>
    <w:rsid w:val="00C45A4C"/>
    <w:rsid w:val="00C464A8"/>
    <w:rsid w:val="00C47623"/>
    <w:rsid w:val="00C4795B"/>
    <w:rsid w:val="00C5115A"/>
    <w:rsid w:val="00C516E0"/>
    <w:rsid w:val="00C53FBF"/>
    <w:rsid w:val="00C54995"/>
    <w:rsid w:val="00C54D41"/>
    <w:rsid w:val="00C54DCE"/>
    <w:rsid w:val="00C554CF"/>
    <w:rsid w:val="00C55D4E"/>
    <w:rsid w:val="00C56BFF"/>
    <w:rsid w:val="00C5761E"/>
    <w:rsid w:val="00C57E38"/>
    <w:rsid w:val="00C60783"/>
    <w:rsid w:val="00C6098D"/>
    <w:rsid w:val="00C61714"/>
    <w:rsid w:val="00C62DF3"/>
    <w:rsid w:val="00C62E0F"/>
    <w:rsid w:val="00C6369D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201"/>
    <w:rsid w:val="00C749EF"/>
    <w:rsid w:val="00C74A38"/>
    <w:rsid w:val="00C75D2F"/>
    <w:rsid w:val="00C75FA6"/>
    <w:rsid w:val="00C767BE"/>
    <w:rsid w:val="00C7695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586"/>
    <w:rsid w:val="00C918CB"/>
    <w:rsid w:val="00C91908"/>
    <w:rsid w:val="00C9302A"/>
    <w:rsid w:val="00C9324F"/>
    <w:rsid w:val="00C93C4B"/>
    <w:rsid w:val="00C944AB"/>
    <w:rsid w:val="00C951F0"/>
    <w:rsid w:val="00C95B40"/>
    <w:rsid w:val="00C9633C"/>
    <w:rsid w:val="00C96C85"/>
    <w:rsid w:val="00C97776"/>
    <w:rsid w:val="00C97996"/>
    <w:rsid w:val="00CA1356"/>
    <w:rsid w:val="00CA177B"/>
    <w:rsid w:val="00CA1ED8"/>
    <w:rsid w:val="00CA22E1"/>
    <w:rsid w:val="00CA293D"/>
    <w:rsid w:val="00CA2A9A"/>
    <w:rsid w:val="00CA2B5A"/>
    <w:rsid w:val="00CA33F2"/>
    <w:rsid w:val="00CA395E"/>
    <w:rsid w:val="00CA473A"/>
    <w:rsid w:val="00CA4BBD"/>
    <w:rsid w:val="00CA5609"/>
    <w:rsid w:val="00CA5A73"/>
    <w:rsid w:val="00CA6924"/>
    <w:rsid w:val="00CB00AD"/>
    <w:rsid w:val="00CB1F63"/>
    <w:rsid w:val="00CB355F"/>
    <w:rsid w:val="00CB3ACC"/>
    <w:rsid w:val="00CB3F7C"/>
    <w:rsid w:val="00CB446A"/>
    <w:rsid w:val="00CB44EB"/>
    <w:rsid w:val="00CB4738"/>
    <w:rsid w:val="00CB543E"/>
    <w:rsid w:val="00CB5EBC"/>
    <w:rsid w:val="00CB64E5"/>
    <w:rsid w:val="00CB64E9"/>
    <w:rsid w:val="00CB7170"/>
    <w:rsid w:val="00CB799E"/>
    <w:rsid w:val="00CC040E"/>
    <w:rsid w:val="00CC1028"/>
    <w:rsid w:val="00CC111F"/>
    <w:rsid w:val="00CC153E"/>
    <w:rsid w:val="00CC18A6"/>
    <w:rsid w:val="00CC192B"/>
    <w:rsid w:val="00CC2011"/>
    <w:rsid w:val="00CC21A5"/>
    <w:rsid w:val="00CC2EC1"/>
    <w:rsid w:val="00CC3EA0"/>
    <w:rsid w:val="00CC6042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E9F"/>
    <w:rsid w:val="00CD7FE4"/>
    <w:rsid w:val="00CE0424"/>
    <w:rsid w:val="00CE1B01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CF7F4C"/>
    <w:rsid w:val="00D00118"/>
    <w:rsid w:val="00D019F2"/>
    <w:rsid w:val="00D02520"/>
    <w:rsid w:val="00D02C0E"/>
    <w:rsid w:val="00D0349B"/>
    <w:rsid w:val="00D045F6"/>
    <w:rsid w:val="00D0573B"/>
    <w:rsid w:val="00D05895"/>
    <w:rsid w:val="00D0742D"/>
    <w:rsid w:val="00D07B67"/>
    <w:rsid w:val="00D07C78"/>
    <w:rsid w:val="00D10249"/>
    <w:rsid w:val="00D105A2"/>
    <w:rsid w:val="00D10A64"/>
    <w:rsid w:val="00D10AD3"/>
    <w:rsid w:val="00D10D23"/>
    <w:rsid w:val="00D115C3"/>
    <w:rsid w:val="00D11897"/>
    <w:rsid w:val="00D1204C"/>
    <w:rsid w:val="00D1265C"/>
    <w:rsid w:val="00D13135"/>
    <w:rsid w:val="00D13757"/>
    <w:rsid w:val="00D13E4E"/>
    <w:rsid w:val="00D14351"/>
    <w:rsid w:val="00D14791"/>
    <w:rsid w:val="00D15919"/>
    <w:rsid w:val="00D15998"/>
    <w:rsid w:val="00D15D7C"/>
    <w:rsid w:val="00D21023"/>
    <w:rsid w:val="00D212AD"/>
    <w:rsid w:val="00D21845"/>
    <w:rsid w:val="00D2232E"/>
    <w:rsid w:val="00D22C68"/>
    <w:rsid w:val="00D22CB5"/>
    <w:rsid w:val="00D233E8"/>
    <w:rsid w:val="00D236C1"/>
    <w:rsid w:val="00D237D8"/>
    <w:rsid w:val="00D239A7"/>
    <w:rsid w:val="00D23F47"/>
    <w:rsid w:val="00D23FEE"/>
    <w:rsid w:val="00D2427C"/>
    <w:rsid w:val="00D24C83"/>
    <w:rsid w:val="00D25027"/>
    <w:rsid w:val="00D25216"/>
    <w:rsid w:val="00D2529C"/>
    <w:rsid w:val="00D25D1D"/>
    <w:rsid w:val="00D25DF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33EB"/>
    <w:rsid w:val="00D33A9E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7DE"/>
    <w:rsid w:val="00D42942"/>
    <w:rsid w:val="00D4318F"/>
    <w:rsid w:val="00D438BF"/>
    <w:rsid w:val="00D43B5C"/>
    <w:rsid w:val="00D43E89"/>
    <w:rsid w:val="00D440F8"/>
    <w:rsid w:val="00D45256"/>
    <w:rsid w:val="00D46D01"/>
    <w:rsid w:val="00D479A0"/>
    <w:rsid w:val="00D50FED"/>
    <w:rsid w:val="00D51BDA"/>
    <w:rsid w:val="00D51FEB"/>
    <w:rsid w:val="00D523BE"/>
    <w:rsid w:val="00D52DB8"/>
    <w:rsid w:val="00D546FF"/>
    <w:rsid w:val="00D5513F"/>
    <w:rsid w:val="00D5534A"/>
    <w:rsid w:val="00D55AD5"/>
    <w:rsid w:val="00D5666F"/>
    <w:rsid w:val="00D576CA"/>
    <w:rsid w:val="00D57ED6"/>
    <w:rsid w:val="00D6067A"/>
    <w:rsid w:val="00D61AF5"/>
    <w:rsid w:val="00D63714"/>
    <w:rsid w:val="00D640DA"/>
    <w:rsid w:val="00D652B5"/>
    <w:rsid w:val="00D65796"/>
    <w:rsid w:val="00D657B7"/>
    <w:rsid w:val="00D65F70"/>
    <w:rsid w:val="00D66155"/>
    <w:rsid w:val="00D669C6"/>
    <w:rsid w:val="00D67097"/>
    <w:rsid w:val="00D67E53"/>
    <w:rsid w:val="00D708B0"/>
    <w:rsid w:val="00D70921"/>
    <w:rsid w:val="00D70D3B"/>
    <w:rsid w:val="00D7189E"/>
    <w:rsid w:val="00D71DF2"/>
    <w:rsid w:val="00D72808"/>
    <w:rsid w:val="00D729A3"/>
    <w:rsid w:val="00D7479E"/>
    <w:rsid w:val="00D74E99"/>
    <w:rsid w:val="00D758C5"/>
    <w:rsid w:val="00D75B91"/>
    <w:rsid w:val="00D75C74"/>
    <w:rsid w:val="00D75E89"/>
    <w:rsid w:val="00D761DB"/>
    <w:rsid w:val="00D76524"/>
    <w:rsid w:val="00D77407"/>
    <w:rsid w:val="00D77606"/>
    <w:rsid w:val="00D77B1D"/>
    <w:rsid w:val="00D77B31"/>
    <w:rsid w:val="00D8021F"/>
    <w:rsid w:val="00D80383"/>
    <w:rsid w:val="00D80787"/>
    <w:rsid w:val="00D81C94"/>
    <w:rsid w:val="00D81F41"/>
    <w:rsid w:val="00D821CE"/>
    <w:rsid w:val="00D823C6"/>
    <w:rsid w:val="00D829E6"/>
    <w:rsid w:val="00D82E87"/>
    <w:rsid w:val="00D8308A"/>
    <w:rsid w:val="00D83AB7"/>
    <w:rsid w:val="00D83F8E"/>
    <w:rsid w:val="00D83F9F"/>
    <w:rsid w:val="00D854BE"/>
    <w:rsid w:val="00D85BD2"/>
    <w:rsid w:val="00D86CA3"/>
    <w:rsid w:val="00D871CE"/>
    <w:rsid w:val="00D90275"/>
    <w:rsid w:val="00D90B04"/>
    <w:rsid w:val="00D9196D"/>
    <w:rsid w:val="00D91F2B"/>
    <w:rsid w:val="00D92982"/>
    <w:rsid w:val="00D93A32"/>
    <w:rsid w:val="00D93B70"/>
    <w:rsid w:val="00D93CEF"/>
    <w:rsid w:val="00D9453C"/>
    <w:rsid w:val="00D95AAF"/>
    <w:rsid w:val="00D95CEE"/>
    <w:rsid w:val="00D96FCE"/>
    <w:rsid w:val="00DA0D90"/>
    <w:rsid w:val="00DA18D1"/>
    <w:rsid w:val="00DA1985"/>
    <w:rsid w:val="00DA1B30"/>
    <w:rsid w:val="00DA2FA3"/>
    <w:rsid w:val="00DA305E"/>
    <w:rsid w:val="00DA3F78"/>
    <w:rsid w:val="00DA5417"/>
    <w:rsid w:val="00DA56E8"/>
    <w:rsid w:val="00DA5851"/>
    <w:rsid w:val="00DA5E61"/>
    <w:rsid w:val="00DA75F8"/>
    <w:rsid w:val="00DA7B76"/>
    <w:rsid w:val="00DA7D5F"/>
    <w:rsid w:val="00DB0A9F"/>
    <w:rsid w:val="00DB0F06"/>
    <w:rsid w:val="00DB1CCD"/>
    <w:rsid w:val="00DB1CD1"/>
    <w:rsid w:val="00DB1F42"/>
    <w:rsid w:val="00DB2E80"/>
    <w:rsid w:val="00DB3185"/>
    <w:rsid w:val="00DB377D"/>
    <w:rsid w:val="00DB3F3F"/>
    <w:rsid w:val="00DB4F87"/>
    <w:rsid w:val="00DB6026"/>
    <w:rsid w:val="00DB7034"/>
    <w:rsid w:val="00DB74C2"/>
    <w:rsid w:val="00DB7BDB"/>
    <w:rsid w:val="00DC050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D7C8E"/>
    <w:rsid w:val="00DE0A79"/>
    <w:rsid w:val="00DE11A8"/>
    <w:rsid w:val="00DE14CF"/>
    <w:rsid w:val="00DE1C64"/>
    <w:rsid w:val="00DE2179"/>
    <w:rsid w:val="00DE2773"/>
    <w:rsid w:val="00DE3A32"/>
    <w:rsid w:val="00DE4EFB"/>
    <w:rsid w:val="00DE5608"/>
    <w:rsid w:val="00DE58D0"/>
    <w:rsid w:val="00DE654F"/>
    <w:rsid w:val="00DE668C"/>
    <w:rsid w:val="00DE7A00"/>
    <w:rsid w:val="00DF0343"/>
    <w:rsid w:val="00DF0B6E"/>
    <w:rsid w:val="00DF141F"/>
    <w:rsid w:val="00DF15E0"/>
    <w:rsid w:val="00DF1778"/>
    <w:rsid w:val="00DF2010"/>
    <w:rsid w:val="00DF37A0"/>
    <w:rsid w:val="00DF563C"/>
    <w:rsid w:val="00DF6303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9DD"/>
    <w:rsid w:val="00E13DC5"/>
    <w:rsid w:val="00E13E2D"/>
    <w:rsid w:val="00E13F5C"/>
    <w:rsid w:val="00E14655"/>
    <w:rsid w:val="00E14DCF"/>
    <w:rsid w:val="00E15590"/>
    <w:rsid w:val="00E15715"/>
    <w:rsid w:val="00E16C1B"/>
    <w:rsid w:val="00E17312"/>
    <w:rsid w:val="00E17757"/>
    <w:rsid w:val="00E178DD"/>
    <w:rsid w:val="00E17FA2"/>
    <w:rsid w:val="00E2055C"/>
    <w:rsid w:val="00E20BFB"/>
    <w:rsid w:val="00E21504"/>
    <w:rsid w:val="00E21843"/>
    <w:rsid w:val="00E21AC1"/>
    <w:rsid w:val="00E21F11"/>
    <w:rsid w:val="00E22330"/>
    <w:rsid w:val="00E22364"/>
    <w:rsid w:val="00E22D33"/>
    <w:rsid w:val="00E25748"/>
    <w:rsid w:val="00E25D51"/>
    <w:rsid w:val="00E260C4"/>
    <w:rsid w:val="00E26D75"/>
    <w:rsid w:val="00E30B5A"/>
    <w:rsid w:val="00E3123D"/>
    <w:rsid w:val="00E31276"/>
    <w:rsid w:val="00E31461"/>
    <w:rsid w:val="00E31770"/>
    <w:rsid w:val="00E31CBF"/>
    <w:rsid w:val="00E31D43"/>
    <w:rsid w:val="00E31EE3"/>
    <w:rsid w:val="00E32608"/>
    <w:rsid w:val="00E32C33"/>
    <w:rsid w:val="00E33236"/>
    <w:rsid w:val="00E34188"/>
    <w:rsid w:val="00E34B6E"/>
    <w:rsid w:val="00E34E0F"/>
    <w:rsid w:val="00E35559"/>
    <w:rsid w:val="00E3581C"/>
    <w:rsid w:val="00E35DA5"/>
    <w:rsid w:val="00E3667B"/>
    <w:rsid w:val="00E3723A"/>
    <w:rsid w:val="00E37246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62C"/>
    <w:rsid w:val="00E45931"/>
    <w:rsid w:val="00E460CD"/>
    <w:rsid w:val="00E46886"/>
    <w:rsid w:val="00E47AEF"/>
    <w:rsid w:val="00E47EB3"/>
    <w:rsid w:val="00E500D0"/>
    <w:rsid w:val="00E519FC"/>
    <w:rsid w:val="00E51DEE"/>
    <w:rsid w:val="00E52125"/>
    <w:rsid w:val="00E525F8"/>
    <w:rsid w:val="00E527FA"/>
    <w:rsid w:val="00E53B75"/>
    <w:rsid w:val="00E54437"/>
    <w:rsid w:val="00E54E3B"/>
    <w:rsid w:val="00E5601B"/>
    <w:rsid w:val="00E57532"/>
    <w:rsid w:val="00E57565"/>
    <w:rsid w:val="00E577A3"/>
    <w:rsid w:val="00E57A93"/>
    <w:rsid w:val="00E57BCB"/>
    <w:rsid w:val="00E61D41"/>
    <w:rsid w:val="00E63838"/>
    <w:rsid w:val="00E6402E"/>
    <w:rsid w:val="00E64156"/>
    <w:rsid w:val="00E642D8"/>
    <w:rsid w:val="00E64434"/>
    <w:rsid w:val="00E64920"/>
    <w:rsid w:val="00E6645E"/>
    <w:rsid w:val="00E66D9A"/>
    <w:rsid w:val="00E67C51"/>
    <w:rsid w:val="00E702FB"/>
    <w:rsid w:val="00E70446"/>
    <w:rsid w:val="00E70887"/>
    <w:rsid w:val="00E7233A"/>
    <w:rsid w:val="00E72876"/>
    <w:rsid w:val="00E72EFC"/>
    <w:rsid w:val="00E72F31"/>
    <w:rsid w:val="00E73D88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462"/>
    <w:rsid w:val="00E8549F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43C"/>
    <w:rsid w:val="00EA49DF"/>
    <w:rsid w:val="00EA5107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19C6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3404"/>
    <w:rsid w:val="00ED42B3"/>
    <w:rsid w:val="00ED4D1B"/>
    <w:rsid w:val="00ED5012"/>
    <w:rsid w:val="00ED51BF"/>
    <w:rsid w:val="00ED51DE"/>
    <w:rsid w:val="00ED57C6"/>
    <w:rsid w:val="00ED5A72"/>
    <w:rsid w:val="00ED67C2"/>
    <w:rsid w:val="00ED7454"/>
    <w:rsid w:val="00EE03D1"/>
    <w:rsid w:val="00EE1DA1"/>
    <w:rsid w:val="00EE4874"/>
    <w:rsid w:val="00EE5D82"/>
    <w:rsid w:val="00EE6075"/>
    <w:rsid w:val="00EE60FC"/>
    <w:rsid w:val="00EE6434"/>
    <w:rsid w:val="00EE6CF6"/>
    <w:rsid w:val="00EF0166"/>
    <w:rsid w:val="00EF054D"/>
    <w:rsid w:val="00EF14F4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39F"/>
    <w:rsid w:val="00EF79BB"/>
    <w:rsid w:val="00F002A6"/>
    <w:rsid w:val="00F007B1"/>
    <w:rsid w:val="00F042BE"/>
    <w:rsid w:val="00F0507A"/>
    <w:rsid w:val="00F0528D"/>
    <w:rsid w:val="00F06487"/>
    <w:rsid w:val="00F06C67"/>
    <w:rsid w:val="00F06DFD"/>
    <w:rsid w:val="00F06F1F"/>
    <w:rsid w:val="00F071D1"/>
    <w:rsid w:val="00F07533"/>
    <w:rsid w:val="00F10629"/>
    <w:rsid w:val="00F10DBD"/>
    <w:rsid w:val="00F11CFC"/>
    <w:rsid w:val="00F11D4E"/>
    <w:rsid w:val="00F11EFB"/>
    <w:rsid w:val="00F13CE9"/>
    <w:rsid w:val="00F14976"/>
    <w:rsid w:val="00F150A7"/>
    <w:rsid w:val="00F1546E"/>
    <w:rsid w:val="00F15FA5"/>
    <w:rsid w:val="00F163C8"/>
    <w:rsid w:val="00F16C0F"/>
    <w:rsid w:val="00F16CDF"/>
    <w:rsid w:val="00F16FFE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8CA"/>
    <w:rsid w:val="00F25A9C"/>
    <w:rsid w:val="00F25C10"/>
    <w:rsid w:val="00F26835"/>
    <w:rsid w:val="00F27283"/>
    <w:rsid w:val="00F2794A"/>
    <w:rsid w:val="00F30099"/>
    <w:rsid w:val="00F30450"/>
    <w:rsid w:val="00F30828"/>
    <w:rsid w:val="00F30D69"/>
    <w:rsid w:val="00F313D6"/>
    <w:rsid w:val="00F31F92"/>
    <w:rsid w:val="00F32D13"/>
    <w:rsid w:val="00F34567"/>
    <w:rsid w:val="00F345DC"/>
    <w:rsid w:val="00F3530A"/>
    <w:rsid w:val="00F3632A"/>
    <w:rsid w:val="00F37854"/>
    <w:rsid w:val="00F37C98"/>
    <w:rsid w:val="00F400E4"/>
    <w:rsid w:val="00F40F0C"/>
    <w:rsid w:val="00F41038"/>
    <w:rsid w:val="00F4238F"/>
    <w:rsid w:val="00F42E71"/>
    <w:rsid w:val="00F43835"/>
    <w:rsid w:val="00F43D31"/>
    <w:rsid w:val="00F43E84"/>
    <w:rsid w:val="00F45529"/>
    <w:rsid w:val="00F4735F"/>
    <w:rsid w:val="00F473BB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0F38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68B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1BD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0D82"/>
    <w:rsid w:val="00F817CE"/>
    <w:rsid w:val="00F81B71"/>
    <w:rsid w:val="00F81D10"/>
    <w:rsid w:val="00F826DB"/>
    <w:rsid w:val="00F82F14"/>
    <w:rsid w:val="00F82FD6"/>
    <w:rsid w:val="00F82FDD"/>
    <w:rsid w:val="00F8316A"/>
    <w:rsid w:val="00F8456C"/>
    <w:rsid w:val="00F8510A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48F7"/>
    <w:rsid w:val="00F95902"/>
    <w:rsid w:val="00F95E69"/>
    <w:rsid w:val="00F96439"/>
    <w:rsid w:val="00F96496"/>
    <w:rsid w:val="00F96985"/>
    <w:rsid w:val="00F96BB8"/>
    <w:rsid w:val="00F974A1"/>
    <w:rsid w:val="00F97838"/>
    <w:rsid w:val="00F97956"/>
    <w:rsid w:val="00FA0390"/>
    <w:rsid w:val="00FA0644"/>
    <w:rsid w:val="00FA2301"/>
    <w:rsid w:val="00FA2BB3"/>
    <w:rsid w:val="00FA2C50"/>
    <w:rsid w:val="00FA2E5B"/>
    <w:rsid w:val="00FA3AAA"/>
    <w:rsid w:val="00FA3B7E"/>
    <w:rsid w:val="00FA446D"/>
    <w:rsid w:val="00FA50EC"/>
    <w:rsid w:val="00FA6713"/>
    <w:rsid w:val="00FA7127"/>
    <w:rsid w:val="00FA768F"/>
    <w:rsid w:val="00FA794B"/>
    <w:rsid w:val="00FB034E"/>
    <w:rsid w:val="00FB0489"/>
    <w:rsid w:val="00FB16C1"/>
    <w:rsid w:val="00FB18CB"/>
    <w:rsid w:val="00FB1DC8"/>
    <w:rsid w:val="00FB2D95"/>
    <w:rsid w:val="00FB3877"/>
    <w:rsid w:val="00FB38ED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98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1806"/>
    <w:rsid w:val="00FE2365"/>
    <w:rsid w:val="00FE252B"/>
    <w:rsid w:val="00FE2C65"/>
    <w:rsid w:val="00FE30E9"/>
    <w:rsid w:val="00FE37D7"/>
    <w:rsid w:val="00FE42EE"/>
    <w:rsid w:val="00FE4A94"/>
    <w:rsid w:val="00FE4C7B"/>
    <w:rsid w:val="00FE4F5F"/>
    <w:rsid w:val="00FE54CD"/>
    <w:rsid w:val="00FE5E3A"/>
    <w:rsid w:val="00FE5E62"/>
    <w:rsid w:val="00FE5FAA"/>
    <w:rsid w:val="00FE6006"/>
    <w:rsid w:val="00FE6F54"/>
    <w:rsid w:val="00FE7171"/>
    <w:rsid w:val="00FE7336"/>
    <w:rsid w:val="00FE787C"/>
    <w:rsid w:val="00FF0359"/>
    <w:rsid w:val="00FF11C8"/>
    <w:rsid w:val="00FF253B"/>
    <w:rsid w:val="00FF2A0A"/>
    <w:rsid w:val="00FF2DA5"/>
    <w:rsid w:val="00FF2F8B"/>
    <w:rsid w:val="00FF3D0A"/>
    <w:rsid w:val="00FF3FDF"/>
    <w:rsid w:val="00FF45A5"/>
    <w:rsid w:val="00FF4DB4"/>
    <w:rsid w:val="00FF519D"/>
    <w:rsid w:val="00FF5789"/>
    <w:rsid w:val="00FF59D4"/>
    <w:rsid w:val="00FF5C91"/>
    <w:rsid w:val="00FF694A"/>
    <w:rsid w:val="00FF6E8E"/>
    <w:rsid w:val="00FF7183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3460C47"/>
  <w15:docId w15:val="{CA038DD4-8390-4F65-B360-4B891FC3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tabs>
        <w:tab w:val="clear" w:pos="1993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  <w:style w:type="paragraph" w:styleId="Revision">
    <w:name w:val="Revision"/>
    <w:hidden/>
    <w:uiPriority w:val="99"/>
    <w:unhideWhenUsed/>
    <w:rsid w:val="0027598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700F82-B264-4660-B5DC-E82544D870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  <clbl:label id="{89aa4a21-5cc8-47db-9e38-dca5563cba90}" enabled="0" method="" siteId="{89aa4a21-5cc8-47db-9e38-dca5563cba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7</TotalTime>
  <Pages>8</Pages>
  <Words>1825</Words>
  <Characters>10824</Characters>
  <Application>Microsoft Office Word</Application>
  <DocSecurity>0</DocSecurity>
  <Lines>90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OPPO</vt:lpstr>
      <vt:lpstr>OPPO</vt:lpstr>
      <vt:lpstr>OPPO</vt:lpstr>
    </vt:vector>
  </TitlesOfParts>
  <Company/>
  <LinksUpToDate>false</LinksUpToDate>
  <CharactersWithSpaces>12624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Manook Soghomonian</cp:lastModifiedBy>
  <cp:revision>11</cp:revision>
  <cp:lastPrinted>2008-01-31T16:09:00Z</cp:lastPrinted>
  <dcterms:created xsi:type="dcterms:W3CDTF">2025-11-07T11:25:00Z</dcterms:created>
  <dcterms:modified xsi:type="dcterms:W3CDTF">2025-11-07T13:23:00Z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