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#117</w:t>
      </w:r>
      <w:r>
        <w:rPr>
          <w:b/>
          <w:i/>
          <w:sz w:val="28"/>
        </w:rPr>
        <w:tab/>
      </w:r>
      <w:r>
        <w:rPr>
          <w:b/>
          <w:i/>
          <w:sz w:val="28"/>
        </w:rPr>
        <w:t>R4-2522711</w:t>
      </w:r>
    </w:p>
    <w:p>
      <w:pPr>
        <w:pStyle w:val="81"/>
        <w:outlineLvl w:val="0"/>
        <w:rPr>
          <w:b/>
          <w:sz w:val="24"/>
        </w:rPr>
      </w:pPr>
      <w:r>
        <w:rPr>
          <w:b/>
          <w:sz w:val="24"/>
        </w:rPr>
        <w:t xml:space="preserve">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w:t>
            </w:r>
            <w:r>
              <w:rPr>
                <w:rFonts w:hint="default"/>
                <w:lang w:eastAsia="zh-CN"/>
              </w:rPr>
              <w:t>RACH-based intra-frequency PCell L1 triggered CLTM cell switch from FR2 to FR2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w:t>
            </w:r>
            <w:r>
              <w:rPr>
                <w:rFonts w:hint="default"/>
                <w:lang w:eastAsia="zh-CN"/>
              </w:rPr>
              <w:t>RACH-based intra-frequency PCell L1 triggered CLTM cell switch from FR2 to FR2</w:t>
            </w:r>
            <w:r>
              <w:rPr>
                <w:lang w:eastAsia="zh-CN"/>
              </w:rPr>
              <w:t xml:space="preserve"> </w:t>
            </w:r>
            <w:r>
              <w:rPr>
                <w:rFonts w:hint="eastAsia"/>
                <w:lang w:eastAsia="zh-CN"/>
              </w:rPr>
              <w:t xml:space="preserve">is </w:t>
            </w:r>
            <w:r>
              <w:rPr>
                <w:lang w:eastAsia="zh-CN"/>
              </w:rPr>
              <w:t>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hint="eastAsia"/>
                <w:lang w:val="en-US" w:eastAsia="zh-CN"/>
              </w:rPr>
              <w:t>7</w:t>
            </w:r>
            <w:r>
              <w:t>.</w:t>
            </w:r>
            <w:r>
              <w:rPr>
                <w:rFonts w:hint="eastAsia"/>
                <w:lang w:val="en-US" w:eastAsia="zh-CN"/>
              </w:rPr>
              <w:t>3</w:t>
            </w:r>
            <w:r>
              <w:t>.</w:t>
            </w:r>
            <w:r>
              <w:rPr>
                <w:rFonts w:hint="eastAsia"/>
                <w:lang w:val="en-US" w:eastAsia="zh-CN"/>
              </w:rPr>
              <w:t>X</w:t>
            </w:r>
            <w:r>
              <w:t>.</w:t>
            </w:r>
            <w:r>
              <w:rPr>
                <w:rFonts w:hint="eastAsia"/>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ins w:id="0" w:author="ZTE" w:date="2025-11-21T07:20:06Z"/>
        </w:rPr>
      </w:pPr>
      <w:r>
        <w:t>==============First change==============</w:t>
      </w:r>
    </w:p>
    <w:p>
      <w:pPr>
        <w:pStyle w:val="5"/>
        <w:keepNext w:val="0"/>
        <w:keepLines w:val="0"/>
        <w:ind w:left="1080" w:hanging="1080"/>
        <w:rPr>
          <w:ins w:id="1" w:author="ZTE" w:date="2025-11-21T07:20:08Z"/>
          <w:rFonts w:hint="eastAsia" w:eastAsia="宋体"/>
          <w:snapToGrid w:val="0"/>
          <w:lang w:val="en-US" w:eastAsia="zh-CN"/>
        </w:rPr>
      </w:pPr>
      <w:ins w:id="2" w:author="ZTE" w:date="2025-11-21T07:20:08Z">
        <w:bookmarkStart w:id="1" w:name="_Hlk164791003"/>
        <w:r>
          <w:rPr>
            <w:snapToGrid w:val="0"/>
          </w:rPr>
          <w:t>A.7.3.</w:t>
        </w:r>
      </w:ins>
      <w:ins w:id="3" w:author="ZTE" w:date="2025-11-21T07:20:08Z">
        <w:r>
          <w:rPr>
            <w:rFonts w:hint="eastAsia"/>
            <w:snapToGrid w:val="0"/>
            <w:lang w:val="en-US" w:eastAsia="zh-CN"/>
          </w:rPr>
          <w:t>X</w:t>
        </w:r>
      </w:ins>
      <w:ins w:id="4" w:author="ZTE" w:date="2025-11-21T07:20:08Z">
        <w:r>
          <w:rPr>
            <w:snapToGrid w:val="0"/>
          </w:rPr>
          <w:t>.</w:t>
        </w:r>
      </w:ins>
      <w:ins w:id="5" w:author="ZTE" w:date="2025-11-21T07:20:08Z">
        <w:r>
          <w:rPr>
            <w:rFonts w:hint="eastAsia"/>
            <w:snapToGrid w:val="0"/>
            <w:lang w:val="en-US" w:eastAsia="zh-CN"/>
          </w:rPr>
          <w:t>X</w:t>
        </w:r>
      </w:ins>
      <w:ins w:id="6" w:author="ZTE" w:date="2025-11-21T07:20:08Z">
        <w:r>
          <w:rPr>
            <w:snapToGrid w:val="0"/>
          </w:rPr>
          <w:tab/>
        </w:r>
      </w:ins>
      <w:ins w:id="7" w:author="ZTE" w:date="2025-11-21T07:20:08Z">
        <w:r>
          <w:rPr>
            <w:snapToGrid w:val="0"/>
          </w:rPr>
          <w:t>RACH</w:t>
        </w:r>
      </w:ins>
      <w:ins w:id="8" w:author="ZTE" w:date="2025-11-21T23:44:49Z">
        <w:r>
          <w:rPr>
            <w:rFonts w:hint="eastAsia"/>
            <w:snapToGrid w:val="0"/>
            <w:lang w:val="en-US" w:eastAsia="zh-CN"/>
          </w:rPr>
          <w:t>-</w:t>
        </w:r>
      </w:ins>
      <w:ins w:id="9" w:author="ZTE" w:date="2025-11-21T07:20:08Z">
        <w:r>
          <w:rPr>
            <w:snapToGrid w:val="0"/>
          </w:rPr>
          <w:t>based Intra-frequency PCell switch from FR2 to FR2</w:t>
        </w:r>
      </w:ins>
      <w:ins w:id="10" w:author="ZTE" w:date="2025-11-21T07:20:08Z">
        <w:r>
          <w:rPr>
            <w:rFonts w:hint="eastAsia"/>
            <w:snapToGrid w:val="0"/>
            <w:lang w:val="en-US" w:eastAsia="zh-CN"/>
          </w:rPr>
          <w:t xml:space="preserve"> </w:t>
        </w:r>
      </w:ins>
      <w:ins w:id="11" w:author="ZTE" w:date="2025-11-21T07:20:08Z">
        <w:r>
          <w:rPr>
            <w:rFonts w:ascii="Arial" w:hAnsi="Arial" w:eastAsia="Times New Roman" w:cs="Times New Roman"/>
            <w:snapToGrid w:val="0"/>
            <w:kern w:val="0"/>
            <w:sz w:val="24"/>
            <w:szCs w:val="20"/>
            <w:lang w:val="en-GB" w:eastAsia="en-US"/>
          </w:rPr>
          <w:t>triggered by SSB based L1-RSRP measurement</w:t>
        </w:r>
      </w:ins>
    </w:p>
    <w:bookmarkEnd w:id="1"/>
    <w:p>
      <w:pPr>
        <w:pStyle w:val="6"/>
        <w:keepNext w:val="0"/>
        <w:keepLines w:val="0"/>
        <w:rPr>
          <w:ins w:id="12" w:author="ZTE" w:date="2025-11-21T07:20:08Z"/>
          <w:snapToGrid w:val="0"/>
        </w:rPr>
      </w:pPr>
      <w:ins w:id="13" w:author="ZTE" w:date="2025-11-21T07:20:08Z">
        <w:r>
          <w:rPr>
            <w:snapToGrid w:val="0"/>
          </w:rPr>
          <w:t>A.7.3.</w:t>
        </w:r>
      </w:ins>
      <w:ins w:id="14" w:author="ZTE" w:date="2025-11-21T07:20:08Z">
        <w:r>
          <w:rPr>
            <w:rFonts w:hint="eastAsia"/>
            <w:snapToGrid w:val="0"/>
            <w:lang w:val="en-US" w:eastAsia="zh-CN"/>
          </w:rPr>
          <w:t>X</w:t>
        </w:r>
      </w:ins>
      <w:ins w:id="15" w:author="ZTE" w:date="2025-11-21T07:20:08Z">
        <w:r>
          <w:rPr>
            <w:snapToGrid w:val="0"/>
          </w:rPr>
          <w:t>.</w:t>
        </w:r>
      </w:ins>
      <w:ins w:id="16" w:author="ZTE" w:date="2025-11-21T07:20:08Z">
        <w:r>
          <w:rPr>
            <w:rFonts w:hint="eastAsia"/>
            <w:snapToGrid w:val="0"/>
            <w:lang w:val="en-US" w:eastAsia="zh-CN"/>
          </w:rPr>
          <w:t>X</w:t>
        </w:r>
      </w:ins>
      <w:ins w:id="17" w:author="ZTE" w:date="2025-11-21T07:20:08Z">
        <w:r>
          <w:rPr>
            <w:snapToGrid w:val="0"/>
          </w:rPr>
          <w:t>.1</w:t>
        </w:r>
      </w:ins>
      <w:ins w:id="18" w:author="ZTE" w:date="2025-11-21T07:20:08Z">
        <w:r>
          <w:rPr>
            <w:snapToGrid w:val="0"/>
          </w:rPr>
          <w:tab/>
        </w:r>
      </w:ins>
      <w:ins w:id="19" w:author="ZTE" w:date="2025-11-21T07:20:08Z">
        <w:r>
          <w:rPr>
            <w:snapToGrid w:val="0"/>
          </w:rPr>
          <w:t>Test Purpose and Environment</w:t>
        </w:r>
      </w:ins>
    </w:p>
    <w:p>
      <w:pPr>
        <w:rPr>
          <w:ins w:id="20" w:author="ZTE" w:date="2025-11-21T07:20:08Z"/>
          <w:rFonts w:cs="v4.2.0"/>
        </w:rPr>
      </w:pPr>
      <w:ins w:id="21" w:author="ZTE" w:date="2025-11-21T07:20:08Z">
        <w:r>
          <w:rPr>
            <w:rFonts w:cs="v4.2.0"/>
          </w:rPr>
          <w:t xml:space="preserve">This test is to verify the intra frequency RACH based </w:t>
        </w:r>
      </w:ins>
      <w:ins w:id="22" w:author="ZTE" w:date="2025-11-21T07:20:08Z">
        <w:r>
          <w:rPr>
            <w:rFonts w:hint="eastAsia" w:cs="v4.2.0"/>
            <w:lang w:val="en-US" w:eastAsia="zh-CN"/>
          </w:rPr>
          <w:t xml:space="preserve">conditional </w:t>
        </w:r>
      </w:ins>
      <w:ins w:id="23" w:author="ZTE" w:date="2025-11-21T07:20:08Z">
        <w:r>
          <w:rPr>
            <w:rFonts w:cs="v4.2.0"/>
          </w:rPr>
          <w:t xml:space="preserve">LTM PCell switch requirements from NR FR2 to NR FR2 </w:t>
        </w:r>
      </w:ins>
      <w:ins w:id="24" w:author="ZTE" w:date="2025-11-21T07:20:08Z">
        <w:r>
          <w:rPr>
            <w:rFonts w:cs="v4.2.0"/>
            <w:lang w:val="en-GB" w:eastAsia="en-US"/>
          </w:rPr>
          <w:t>triggered by SSB based L1-RSRP measurement</w:t>
        </w:r>
      </w:ins>
      <w:ins w:id="25" w:author="ZTE" w:date="2025-11-21T07:20:08Z">
        <w:r>
          <w:rPr>
            <w:rFonts w:hint="eastAsia" w:cs="v4.2.0"/>
            <w:lang w:val="en-US" w:eastAsia="zh-CN"/>
          </w:rPr>
          <w:t xml:space="preserve"> </w:t>
        </w:r>
      </w:ins>
      <w:ins w:id="26" w:author="ZTE" w:date="2025-11-21T07:20:08Z">
        <w:r>
          <w:rPr>
            <w:rFonts w:cs="v4.2.0"/>
          </w:rPr>
          <w:t>specified in clause </w:t>
        </w:r>
      </w:ins>
      <w:ins w:id="27" w:author="ZTE" w:date="2025-11-21T07:20:08Z">
        <w:r>
          <w:rPr>
            <w:lang w:eastAsia="zh-CN"/>
          </w:rPr>
          <w:t>6.3.</w:t>
        </w:r>
      </w:ins>
      <w:ins w:id="28" w:author="ZTE" w:date="2025-11-21T07:20:08Z">
        <w:r>
          <w:rPr>
            <w:rFonts w:hint="eastAsia"/>
            <w:lang w:val="en-US" w:eastAsia="zh-CN"/>
          </w:rPr>
          <w:t xml:space="preserve">2 </w:t>
        </w:r>
      </w:ins>
      <w:ins w:id="29" w:author="ZTE" w:date="2025-11-21T07:20:08Z">
        <w:r>
          <w:rPr>
            <w:rFonts w:ascii="Times New Roman" w:hAnsi="Times New Roman" w:eastAsia="Times New Roman" w:cs="Times New Roman"/>
            <w:kern w:val="0"/>
            <w:sz w:val="20"/>
            <w:szCs w:val="20"/>
            <w:lang w:val="en-GB"/>
          </w:rPr>
          <w:t>for both with and without early TCI state activation</w:t>
        </w:r>
      </w:ins>
      <w:ins w:id="30" w:author="ZTE" w:date="2025-11-21T07:20:08Z">
        <w:r>
          <w:rPr>
            <w:rFonts w:cs="v4.2.0"/>
          </w:rPr>
          <w:t>.</w:t>
        </w:r>
      </w:ins>
    </w:p>
    <w:p>
      <w:pPr>
        <w:pStyle w:val="6"/>
        <w:keepNext w:val="0"/>
        <w:keepLines w:val="0"/>
        <w:rPr>
          <w:ins w:id="31" w:author="ZTE" w:date="2025-11-21T07:20:08Z"/>
          <w:snapToGrid w:val="0"/>
        </w:rPr>
      </w:pPr>
      <w:ins w:id="32" w:author="ZTE" w:date="2025-11-21T07:20:08Z">
        <w:r>
          <w:rPr>
            <w:snapToGrid w:val="0"/>
          </w:rPr>
          <w:t>A.7.3.</w:t>
        </w:r>
      </w:ins>
      <w:ins w:id="33" w:author="ZTE" w:date="2025-11-21T07:20:08Z">
        <w:r>
          <w:rPr>
            <w:rFonts w:hint="eastAsia"/>
            <w:snapToGrid w:val="0"/>
            <w:lang w:val="en-US" w:eastAsia="zh-CN"/>
          </w:rPr>
          <w:t>X</w:t>
        </w:r>
      </w:ins>
      <w:ins w:id="34" w:author="ZTE" w:date="2025-11-21T07:20:08Z">
        <w:r>
          <w:rPr>
            <w:snapToGrid w:val="0"/>
          </w:rPr>
          <w:t>.</w:t>
        </w:r>
      </w:ins>
      <w:ins w:id="35" w:author="ZTE" w:date="2025-11-21T07:20:08Z">
        <w:r>
          <w:rPr>
            <w:rFonts w:hint="eastAsia"/>
            <w:snapToGrid w:val="0"/>
            <w:lang w:val="en-US" w:eastAsia="zh-CN"/>
          </w:rPr>
          <w:t>X</w:t>
        </w:r>
      </w:ins>
      <w:ins w:id="36" w:author="ZTE" w:date="2025-11-21T07:20:08Z">
        <w:r>
          <w:rPr>
            <w:snapToGrid w:val="0"/>
          </w:rPr>
          <w:t>.2</w:t>
        </w:r>
      </w:ins>
      <w:ins w:id="37" w:author="ZTE" w:date="2025-11-21T07:20:08Z">
        <w:r>
          <w:rPr>
            <w:snapToGrid w:val="0"/>
          </w:rPr>
          <w:tab/>
        </w:r>
      </w:ins>
      <w:ins w:id="38" w:author="ZTE" w:date="2025-11-21T07:20:08Z">
        <w:r>
          <w:rPr>
            <w:snapToGrid w:val="0"/>
          </w:rPr>
          <w:t>Test Parameters</w:t>
        </w:r>
      </w:ins>
    </w:p>
    <w:p>
      <w:pPr>
        <w:rPr>
          <w:ins w:id="39" w:author="ZTE" w:date="2025-11-21T07:20:08Z"/>
        </w:rPr>
      </w:pPr>
      <w:ins w:id="40" w:author="ZTE" w:date="2025-11-21T07:20:08Z">
        <w:r>
          <w:rPr>
            <w:rFonts w:cs="v4.2.0"/>
          </w:rPr>
          <w:t>Two cells are deployed in the test, which are FR2 PCell (Cell 1) and a FR2 neighbour cell (Cell 2) on the same frequency as the PCell.</w:t>
        </w:r>
      </w:ins>
      <w:ins w:id="41" w:author="ZTE" w:date="2025-11-21T07:20:08Z">
        <w:r>
          <w:rPr/>
          <w:t xml:space="preserve"> Test configurations are given in table </w:t>
        </w:r>
      </w:ins>
      <w:ins w:id="42" w:author="ZTE" w:date="2025-11-21T07:20:08Z">
        <w:r>
          <w:rPr>
            <w:snapToGrid w:val="0"/>
          </w:rPr>
          <w:t>A.7.3.</w:t>
        </w:r>
      </w:ins>
      <w:ins w:id="43" w:author="ZTE" w:date="2025-11-21T07:20:08Z">
        <w:r>
          <w:rPr>
            <w:rFonts w:hint="eastAsia"/>
            <w:snapToGrid w:val="0"/>
            <w:lang w:val="en-US" w:eastAsia="zh-CN"/>
          </w:rPr>
          <w:t>X</w:t>
        </w:r>
      </w:ins>
      <w:ins w:id="44" w:author="ZTE" w:date="2025-11-21T07:20:08Z">
        <w:r>
          <w:rPr>
            <w:snapToGrid w:val="0"/>
          </w:rPr>
          <w:t>.</w:t>
        </w:r>
      </w:ins>
      <w:ins w:id="45" w:author="ZTE" w:date="2025-11-21T07:20:08Z">
        <w:r>
          <w:rPr>
            <w:rFonts w:hint="eastAsia"/>
            <w:snapToGrid w:val="0"/>
            <w:lang w:val="en-US" w:eastAsia="zh-CN"/>
          </w:rPr>
          <w:t>X</w:t>
        </w:r>
      </w:ins>
      <w:ins w:id="46" w:author="ZTE" w:date="2025-11-21T07:20:08Z">
        <w:r>
          <w:rPr>
            <w:snapToGrid w:val="0"/>
          </w:rPr>
          <w:t>.2</w:t>
        </w:r>
      </w:ins>
      <w:ins w:id="47" w:author="ZTE" w:date="2025-11-21T07:20:08Z">
        <w:r>
          <w:rPr/>
          <w:t xml:space="preserve">-1. Both cell switch delay and interruption length are tested by using the parameters in table </w:t>
        </w:r>
      </w:ins>
      <w:ins w:id="48" w:author="ZTE" w:date="2025-11-21T07:20:08Z">
        <w:r>
          <w:rPr>
            <w:snapToGrid w:val="0"/>
          </w:rPr>
          <w:t>A.7.3.</w:t>
        </w:r>
      </w:ins>
      <w:ins w:id="49" w:author="ZTE" w:date="2025-11-21T07:20:08Z">
        <w:r>
          <w:rPr>
            <w:rFonts w:hint="eastAsia"/>
            <w:snapToGrid w:val="0"/>
            <w:lang w:val="en-US" w:eastAsia="zh-CN"/>
          </w:rPr>
          <w:t>X</w:t>
        </w:r>
      </w:ins>
      <w:ins w:id="50" w:author="ZTE" w:date="2025-11-21T07:20:08Z">
        <w:r>
          <w:rPr>
            <w:snapToGrid w:val="0"/>
          </w:rPr>
          <w:t>.</w:t>
        </w:r>
      </w:ins>
      <w:ins w:id="51" w:author="ZTE" w:date="2025-11-21T07:20:08Z">
        <w:r>
          <w:rPr>
            <w:rFonts w:hint="eastAsia"/>
            <w:snapToGrid w:val="0"/>
            <w:lang w:val="en-US" w:eastAsia="zh-CN"/>
          </w:rPr>
          <w:t>X</w:t>
        </w:r>
      </w:ins>
      <w:ins w:id="52" w:author="ZTE" w:date="2025-11-21T07:20:08Z">
        <w:r>
          <w:rPr>
            <w:snapToGrid w:val="0"/>
          </w:rPr>
          <w:t>.2</w:t>
        </w:r>
      </w:ins>
      <w:ins w:id="53" w:author="ZTE" w:date="2025-11-21T07:20:08Z">
        <w:r>
          <w:rPr/>
          <w:t xml:space="preserve">-2 and </w:t>
        </w:r>
      </w:ins>
      <w:ins w:id="54" w:author="ZTE" w:date="2025-11-21T07:20:08Z">
        <w:r>
          <w:rPr>
            <w:snapToGrid w:val="0"/>
          </w:rPr>
          <w:t>A.7.3.</w:t>
        </w:r>
      </w:ins>
      <w:ins w:id="55" w:author="ZTE" w:date="2025-11-21T07:20:08Z">
        <w:r>
          <w:rPr>
            <w:rFonts w:hint="eastAsia"/>
            <w:snapToGrid w:val="0"/>
            <w:lang w:val="en-US" w:eastAsia="zh-CN"/>
          </w:rPr>
          <w:t>X</w:t>
        </w:r>
      </w:ins>
      <w:ins w:id="56" w:author="ZTE" w:date="2025-11-21T07:20:08Z">
        <w:r>
          <w:rPr>
            <w:snapToGrid w:val="0"/>
          </w:rPr>
          <w:t>.</w:t>
        </w:r>
      </w:ins>
      <w:ins w:id="57" w:author="ZTE" w:date="2025-11-21T07:20:08Z">
        <w:r>
          <w:rPr>
            <w:rFonts w:hint="eastAsia"/>
            <w:snapToGrid w:val="0"/>
            <w:lang w:val="en-US" w:eastAsia="zh-CN"/>
          </w:rPr>
          <w:t>X</w:t>
        </w:r>
      </w:ins>
      <w:ins w:id="58" w:author="ZTE" w:date="2025-11-21T07:20:08Z">
        <w:r>
          <w:rPr>
            <w:snapToGrid w:val="0"/>
          </w:rPr>
          <w:t>.2</w:t>
        </w:r>
      </w:ins>
      <w:ins w:id="59" w:author="ZTE" w:date="2025-11-21T07:20:08Z">
        <w:r>
          <w:rPr/>
          <w:t>-3.</w:t>
        </w:r>
      </w:ins>
    </w:p>
    <w:p>
      <w:pPr>
        <w:keepNext/>
        <w:keepLines/>
        <w:rPr>
          <w:ins w:id="60" w:author="ZTE" w:date="2025-11-21T07:20:08Z"/>
        </w:rPr>
      </w:pPr>
      <w:ins w:id="61" w:author="ZTE" w:date="2025-11-21T07:20:08Z">
        <w:r>
          <w:rPr/>
          <w:t xml:space="preserve">The test consists of 4 tests, and UE is required to pass one among Test 1A, Test 1B, Test 2A and Test 2B. </w:t>
        </w:r>
      </w:ins>
    </w:p>
    <w:p>
      <w:pPr>
        <w:pStyle w:val="75"/>
        <w:rPr>
          <w:ins w:id="62" w:author="ZTE" w:date="2025-11-21T07:20:08Z"/>
        </w:rPr>
      </w:pPr>
      <w:ins w:id="63" w:author="ZTE" w:date="2025-11-21T07:20:08Z">
        <w:r>
          <w:rPr/>
          <w:t>-</w:t>
        </w:r>
      </w:ins>
      <w:ins w:id="64" w:author="ZTE" w:date="2025-11-21T07:20:08Z">
        <w:r>
          <w:rPr/>
          <w:tab/>
        </w:r>
      </w:ins>
      <w:ins w:id="65" w:author="ZTE" w:date="2025-11-21T07:20:08Z">
        <w:r>
          <w:rPr/>
          <w:t xml:space="preserve">Test 1: for a UE supporting </w:t>
        </w:r>
      </w:ins>
      <w:ins w:id="66" w:author="ZTE" w:date="2025-11-21T07:20:08Z">
        <w:r>
          <w:rPr>
            <w:i/>
            <w:iCs/>
          </w:rPr>
          <w:t xml:space="preserve">ltm-MAC-CE-JointTCI-r18 </w:t>
        </w:r>
      </w:ins>
      <w:ins w:id="67" w:author="ZTE" w:date="2025-11-21T07:20:08Z">
        <w:r>
          <w:rPr/>
          <w:t>and/or</w:t>
        </w:r>
      </w:ins>
      <w:ins w:id="68" w:author="ZTE" w:date="2025-11-21T07:20:08Z">
        <w:r>
          <w:rPr>
            <w:i/>
            <w:iCs/>
          </w:rPr>
          <w:t xml:space="preserve"> ltm-MAC-CE-SeparateTCI-r18</w:t>
        </w:r>
      </w:ins>
    </w:p>
    <w:p>
      <w:pPr>
        <w:pStyle w:val="76"/>
        <w:rPr>
          <w:ins w:id="69" w:author="ZTE" w:date="2025-11-21T07:20:08Z"/>
        </w:rPr>
      </w:pPr>
      <w:ins w:id="70" w:author="ZTE" w:date="2025-11-21T07:20:08Z">
        <w:r>
          <w:rPr/>
          <w:t>-</w:t>
        </w:r>
      </w:ins>
      <w:ins w:id="71" w:author="ZTE" w:date="2025-11-21T07:20:08Z">
        <w:r>
          <w:rPr/>
          <w:tab/>
        </w:r>
      </w:ins>
      <w:ins w:id="72" w:author="ZTE" w:date="2025-11-21T07:20:08Z">
        <w:r>
          <w:rPr/>
          <w:t xml:space="preserve">Test 1A: for a UE supporting </w:t>
        </w:r>
      </w:ins>
      <w:ins w:id="73" w:author="ZTE" w:date="2025-11-21T07:20:08Z">
        <w:r>
          <w:rPr>
            <w:i/>
            <w:iCs/>
          </w:rPr>
          <w:t>ltm-MAC-CE-JointTCI-r18</w:t>
        </w:r>
      </w:ins>
      <w:ins w:id="74" w:author="ZTE" w:date="2025-11-21T07:20:08Z">
        <w:r>
          <w:rPr/>
          <w:t xml:space="preserve">. </w:t>
        </w:r>
      </w:ins>
    </w:p>
    <w:p>
      <w:pPr>
        <w:pStyle w:val="76"/>
        <w:rPr>
          <w:ins w:id="75" w:author="ZTE" w:date="2025-11-21T07:20:08Z"/>
        </w:rPr>
      </w:pPr>
      <w:ins w:id="76" w:author="ZTE" w:date="2025-11-21T07:20:08Z">
        <w:r>
          <w:rPr/>
          <w:t>-</w:t>
        </w:r>
      </w:ins>
      <w:ins w:id="77" w:author="ZTE" w:date="2025-11-21T07:20:08Z">
        <w:r>
          <w:rPr/>
          <w:tab/>
        </w:r>
      </w:ins>
      <w:ins w:id="78" w:author="ZTE" w:date="2025-11-21T07:20:08Z">
        <w:r>
          <w:rPr/>
          <w:t xml:space="preserve">Test 1B: for a UE supporting </w:t>
        </w:r>
      </w:ins>
      <w:ins w:id="79" w:author="ZTE" w:date="2025-11-21T07:20:08Z">
        <w:r>
          <w:rPr>
            <w:i/>
            <w:iCs/>
          </w:rPr>
          <w:t>ltm-MAC-CE-SeparateTCI-r18</w:t>
        </w:r>
      </w:ins>
      <w:ins w:id="80" w:author="ZTE" w:date="2025-11-21T07:20:08Z">
        <w:r>
          <w:rPr/>
          <w:t xml:space="preserve"> and does not support </w:t>
        </w:r>
      </w:ins>
      <w:ins w:id="81" w:author="ZTE" w:date="2025-11-21T07:20:08Z">
        <w:r>
          <w:rPr>
            <w:i/>
            <w:iCs/>
          </w:rPr>
          <w:t>ltm-MAC-CE-JointTCI-r18</w:t>
        </w:r>
      </w:ins>
      <w:ins w:id="82" w:author="ZTE" w:date="2025-11-21T07:20:08Z">
        <w:r>
          <w:rPr/>
          <w:t xml:space="preserve">. </w:t>
        </w:r>
      </w:ins>
    </w:p>
    <w:p>
      <w:pPr>
        <w:pStyle w:val="75"/>
        <w:rPr>
          <w:ins w:id="83" w:author="ZTE" w:date="2025-11-21T07:20:08Z"/>
        </w:rPr>
      </w:pPr>
      <w:ins w:id="84" w:author="ZTE" w:date="2025-11-21T07:20:08Z">
        <w:r>
          <w:rPr/>
          <w:t>-</w:t>
        </w:r>
      </w:ins>
      <w:ins w:id="85" w:author="ZTE" w:date="2025-11-21T07:20:08Z">
        <w:r>
          <w:rPr/>
          <w:tab/>
        </w:r>
      </w:ins>
      <w:ins w:id="86" w:author="ZTE" w:date="2025-11-21T07:20:08Z">
        <w:r>
          <w:rPr/>
          <w:t xml:space="preserve">Test 2: for a UE not supporting </w:t>
        </w:r>
      </w:ins>
      <w:ins w:id="87" w:author="ZTE" w:date="2025-11-21T07:20:08Z">
        <w:r>
          <w:rPr>
            <w:i/>
            <w:iCs/>
          </w:rPr>
          <w:t xml:space="preserve">ltm-MAC-CE-JointTCI-r18 </w:t>
        </w:r>
      </w:ins>
      <w:ins w:id="88" w:author="ZTE" w:date="2025-11-21T07:20:08Z">
        <w:r>
          <w:rPr/>
          <w:t xml:space="preserve">and </w:t>
        </w:r>
      </w:ins>
      <w:ins w:id="89" w:author="ZTE" w:date="2025-11-21T07:20:08Z">
        <w:r>
          <w:rPr>
            <w:i/>
            <w:iCs/>
          </w:rPr>
          <w:t>ltm-MAC-CE-SeparateTCI-r18</w:t>
        </w:r>
      </w:ins>
    </w:p>
    <w:p>
      <w:pPr>
        <w:pStyle w:val="76"/>
        <w:rPr>
          <w:ins w:id="90" w:author="ZTE" w:date="2025-11-21T07:20:08Z"/>
        </w:rPr>
      </w:pPr>
      <w:ins w:id="91" w:author="ZTE" w:date="2025-11-21T07:20:08Z">
        <w:r>
          <w:rPr/>
          <w:t>-</w:t>
        </w:r>
      </w:ins>
      <w:ins w:id="92" w:author="ZTE" w:date="2025-11-21T07:20:08Z">
        <w:r>
          <w:rPr/>
          <w:tab/>
        </w:r>
      </w:ins>
      <w:ins w:id="93" w:author="ZTE" w:date="2025-11-21T07:20:08Z">
        <w:r>
          <w:rPr/>
          <w:t xml:space="preserve">Test 2A: for a UE supporting </w:t>
        </w:r>
      </w:ins>
      <w:ins w:id="94" w:author="ZTE" w:date="2025-11-21T07:20:08Z">
        <w:r>
          <w:rPr>
            <w:i/>
            <w:iCs/>
          </w:rPr>
          <w:t>ltm-BeamIndicationJointTCI-r18</w:t>
        </w:r>
      </w:ins>
      <w:ins w:id="95" w:author="ZTE" w:date="2025-11-21T07:20:08Z">
        <w:r>
          <w:rPr/>
          <w:t xml:space="preserve">. </w:t>
        </w:r>
      </w:ins>
    </w:p>
    <w:p>
      <w:pPr>
        <w:pStyle w:val="76"/>
        <w:rPr>
          <w:ins w:id="96" w:author="ZTE" w:date="2025-11-21T07:20:08Z"/>
        </w:rPr>
      </w:pPr>
      <w:ins w:id="97" w:author="ZTE" w:date="2025-11-21T07:20:08Z">
        <w:r>
          <w:rPr/>
          <w:t>-</w:t>
        </w:r>
      </w:ins>
      <w:ins w:id="98" w:author="ZTE" w:date="2025-11-21T07:20:08Z">
        <w:r>
          <w:rPr/>
          <w:tab/>
        </w:r>
      </w:ins>
      <w:ins w:id="99" w:author="ZTE" w:date="2025-11-21T07:20:08Z">
        <w:r>
          <w:rPr/>
          <w:t xml:space="preserve">Test 2B: for a UE supporting </w:t>
        </w:r>
      </w:ins>
      <w:ins w:id="100" w:author="ZTE" w:date="2025-11-21T07:20:08Z">
        <w:r>
          <w:rPr>
            <w:i/>
            <w:iCs/>
          </w:rPr>
          <w:t>ltm-BeamIndicationSeparateTCI-r18</w:t>
        </w:r>
      </w:ins>
      <w:ins w:id="101" w:author="ZTE" w:date="2025-11-21T07:20:08Z">
        <w:r>
          <w:rPr/>
          <w:t xml:space="preserve"> and does not support </w:t>
        </w:r>
      </w:ins>
      <w:ins w:id="102" w:author="ZTE" w:date="2025-11-21T07:20:08Z">
        <w:r>
          <w:rPr>
            <w:i/>
            <w:iCs/>
          </w:rPr>
          <w:t>ltm-BeamIndicationJointTCI-r18</w:t>
        </w:r>
      </w:ins>
      <w:ins w:id="103" w:author="ZTE" w:date="2025-11-21T07:20:08Z">
        <w:r>
          <w:rPr/>
          <w:t xml:space="preserve">. </w:t>
        </w:r>
      </w:ins>
    </w:p>
    <w:p>
      <w:pPr>
        <w:rPr>
          <w:ins w:id="104" w:author="ZTE" w:date="2025-11-21T07:20:08Z"/>
        </w:rPr>
      </w:pPr>
      <w:ins w:id="105" w:author="ZTE" w:date="2025-11-21T07:20:08Z">
        <w:r>
          <w:rPr>
            <w:rFonts w:cs="v4.2.0"/>
          </w:rPr>
          <w:t xml:space="preserve">The test consists of four successive time periods, with time durations of T1, T2, T3 and T4, respectively. </w:t>
        </w:r>
      </w:ins>
      <w:ins w:id="106" w:author="ZTE" w:date="2025-11-21T07:20:08Z">
        <w:r>
          <w:rPr>
            <w:rFonts w:eastAsia="Batang"/>
          </w:rPr>
          <w:t>No gap patterns are configured in the test case</w:t>
        </w:r>
      </w:ins>
      <w:ins w:id="107" w:author="ZTE" w:date="2025-11-21T07:20:08Z">
        <w:r>
          <w:rPr/>
          <w:t xml:space="preserve">. </w:t>
        </w:r>
      </w:ins>
    </w:p>
    <w:p>
      <w:pPr>
        <w:rPr>
          <w:ins w:id="108" w:author="ZTE" w:date="2025-11-21T07:20:08Z"/>
        </w:rPr>
      </w:pPr>
      <w:ins w:id="109" w:author="ZTE" w:date="2025-11-21T07:20:08Z">
        <w:r>
          <w:rPr/>
          <w:t>During T1, for Test 1A, 1B, 2A and 2B:</w:t>
        </w:r>
      </w:ins>
    </w:p>
    <w:p>
      <w:pPr>
        <w:pStyle w:val="76"/>
        <w:rPr>
          <w:ins w:id="110" w:author="ZTE" w:date="2025-11-21T07:20:08Z"/>
        </w:rPr>
      </w:pPr>
      <w:ins w:id="111" w:author="ZTE" w:date="2025-11-21T07:20:08Z">
        <w:r>
          <w:rPr/>
          <w:t>-</w:t>
        </w:r>
      </w:ins>
      <w:ins w:id="112" w:author="ZTE" w:date="2025-11-21T07:20:08Z">
        <w:r>
          <w:rPr/>
          <w:tab/>
        </w:r>
      </w:ins>
      <w:ins w:id="113" w:author="ZTE" w:date="2025-11-21T07:20:08Z">
        <w:r>
          <w:rPr>
            <w:lang w:eastAsia="zh-CN"/>
          </w:rPr>
          <w:t>A</w:t>
        </w:r>
      </w:ins>
      <w:ins w:id="114" w:author="ZTE" w:date="2025-11-21T07:20:08Z">
        <w:r>
          <w:rPr/>
          <w:t xml:space="preserve"> measurement object is configured for the frequency of the Cell 2, and it is indicated to the UE that event-triggered reporting with Event A3 is used. </w:t>
        </w:r>
      </w:ins>
    </w:p>
    <w:p>
      <w:pPr>
        <w:pStyle w:val="76"/>
        <w:rPr>
          <w:ins w:id="115" w:author="ZTE" w:date="2025-11-21T07:20:08Z"/>
          <w:lang w:eastAsia="zh-CN"/>
        </w:rPr>
      </w:pPr>
      <w:ins w:id="116" w:author="ZTE" w:date="2025-11-21T07:20:08Z">
        <w:r>
          <w:rPr/>
          <w:t>-</w:t>
        </w:r>
      </w:ins>
      <w:ins w:id="117" w:author="ZTE" w:date="2025-11-21T07:20:08Z">
        <w:r>
          <w:rPr/>
          <w:tab/>
        </w:r>
      </w:ins>
      <w:ins w:id="118" w:author="ZTE" w:date="2025-11-21T07:20:08Z">
        <w:r>
          <w:rPr/>
          <w:t>T1 ends with UE reporting an L3 measurement result of Cell 2 to Cell 1.</w:t>
        </w:r>
      </w:ins>
    </w:p>
    <w:p>
      <w:pPr>
        <w:pStyle w:val="75"/>
        <w:ind w:left="0" w:firstLine="0"/>
        <w:rPr>
          <w:ins w:id="119" w:author="ZTE" w:date="2025-11-21T07:20:08Z"/>
        </w:rPr>
      </w:pPr>
      <w:ins w:id="120" w:author="ZTE" w:date="2025-11-21T07:20:08Z">
        <w:r>
          <w:rPr/>
          <w:t>During T2, for Test 1A, 1B, 2A and 2B:</w:t>
        </w:r>
      </w:ins>
    </w:p>
    <w:p>
      <w:pPr>
        <w:pStyle w:val="75"/>
        <w:rPr>
          <w:ins w:id="121" w:author="ZTE" w:date="2025-11-21T07:20:08Z"/>
        </w:rPr>
      </w:pPr>
      <w:ins w:id="122" w:author="ZTE" w:date="2025-11-21T07:20:08Z">
        <w:r>
          <w:rPr/>
          <w:t>-</w:t>
        </w:r>
      </w:ins>
      <w:ins w:id="123" w:author="ZTE" w:date="2025-11-21T07:20:08Z">
        <w:r>
          <w:rPr/>
          <w:tab/>
        </w:r>
      </w:ins>
      <w:ins w:id="124" w:author="ZTE" w:date="2025-11-21T07:20:08Z">
        <w:r>
          <w:rPr/>
          <w:t xml:space="preserve">At the start of T2, UE is provided with </w:t>
        </w:r>
      </w:ins>
      <w:ins w:id="125" w:author="ZTE" w:date="2025-11-21T07:20:08Z">
        <w:r>
          <w:rPr>
            <w:i/>
            <w:iCs/>
            <w:lang w:eastAsia="ja-JP"/>
          </w:rPr>
          <w:t xml:space="preserve">LTM-Candidate-r18 </w:t>
        </w:r>
      </w:ins>
      <w:ins w:id="126" w:author="ZTE" w:date="2025-11-21T07:20:08Z">
        <w:r>
          <w:rPr/>
          <w:t>for Cell 2</w:t>
        </w:r>
      </w:ins>
    </w:p>
    <w:p>
      <w:pPr>
        <w:pStyle w:val="76"/>
        <w:rPr>
          <w:ins w:id="127" w:author="ZTE" w:date="2025-11-21T07:20:08Z"/>
        </w:rPr>
      </w:pPr>
      <w:ins w:id="128" w:author="ZTE" w:date="2025-11-21T07:20:08Z">
        <w:r>
          <w:rPr/>
          <w:t>-</w:t>
        </w:r>
      </w:ins>
      <w:ins w:id="129" w:author="ZTE" w:date="2025-11-21T07:20:08Z">
        <w:r>
          <w:rPr/>
          <w:tab/>
        </w:r>
      </w:ins>
      <w:ins w:id="130" w:author="ZTE" w:date="2025-11-21T07:20:08Z">
        <w:r>
          <w:rPr/>
          <w:t>Joint TCI state configuration as defined in table A.7.3</w:t>
        </w:r>
      </w:ins>
      <w:ins w:id="131" w:author="ZTE" w:date="2025-11-21T07:20:08Z">
        <w:r>
          <w:rPr>
            <w:snapToGrid w:val="0"/>
          </w:rPr>
          <w:t>.</w:t>
        </w:r>
      </w:ins>
      <w:ins w:id="132" w:author="ZTE" w:date="2025-11-21T07:20:08Z">
        <w:r>
          <w:rPr>
            <w:rFonts w:hint="eastAsia"/>
            <w:snapToGrid w:val="0"/>
            <w:lang w:val="en-US" w:eastAsia="zh-CN"/>
          </w:rPr>
          <w:t>X</w:t>
        </w:r>
      </w:ins>
      <w:ins w:id="133" w:author="ZTE" w:date="2025-11-21T07:20:08Z">
        <w:r>
          <w:rPr>
            <w:snapToGrid w:val="0"/>
          </w:rPr>
          <w:t>.</w:t>
        </w:r>
      </w:ins>
      <w:ins w:id="134" w:author="ZTE" w:date="2025-11-21T07:20:08Z">
        <w:r>
          <w:rPr>
            <w:rFonts w:hint="eastAsia"/>
            <w:snapToGrid w:val="0"/>
            <w:lang w:val="en-US" w:eastAsia="zh-CN"/>
          </w:rPr>
          <w:t>X</w:t>
        </w:r>
      </w:ins>
      <w:ins w:id="135" w:author="ZTE" w:date="2025-11-21T07:20:08Z">
        <w:r>
          <w:rPr/>
          <w:t xml:space="preserve">.2-2 for Test 1A and Test 2A are provided. </w:t>
        </w:r>
      </w:ins>
    </w:p>
    <w:p>
      <w:pPr>
        <w:pStyle w:val="76"/>
        <w:rPr>
          <w:ins w:id="136" w:author="ZTE" w:date="2025-11-21T07:20:08Z"/>
        </w:rPr>
      </w:pPr>
      <w:ins w:id="137" w:author="ZTE" w:date="2025-11-21T07:20:08Z">
        <w:r>
          <w:rPr/>
          <w:t>-</w:t>
        </w:r>
      </w:ins>
      <w:ins w:id="138" w:author="ZTE" w:date="2025-11-21T07:20:08Z">
        <w:r>
          <w:rPr/>
          <w:tab/>
        </w:r>
      </w:ins>
      <w:ins w:id="139" w:author="ZTE" w:date="2025-11-21T07:20:08Z">
        <w:r>
          <w:rPr/>
          <w:t>Separate TCI state configuration as defined in table A.7.3</w:t>
        </w:r>
      </w:ins>
      <w:ins w:id="140" w:author="ZTE" w:date="2025-11-21T07:20:08Z">
        <w:r>
          <w:rPr>
            <w:snapToGrid w:val="0"/>
          </w:rPr>
          <w:t>.</w:t>
        </w:r>
      </w:ins>
      <w:ins w:id="141" w:author="ZTE" w:date="2025-11-21T07:20:08Z">
        <w:r>
          <w:rPr>
            <w:rFonts w:hint="eastAsia"/>
            <w:snapToGrid w:val="0"/>
            <w:lang w:val="en-US" w:eastAsia="zh-CN"/>
          </w:rPr>
          <w:t>X</w:t>
        </w:r>
      </w:ins>
      <w:ins w:id="142" w:author="ZTE" w:date="2025-11-21T07:20:08Z">
        <w:r>
          <w:rPr>
            <w:snapToGrid w:val="0"/>
          </w:rPr>
          <w:t>.</w:t>
        </w:r>
      </w:ins>
      <w:ins w:id="143" w:author="ZTE" w:date="2025-11-21T07:20:08Z">
        <w:r>
          <w:rPr>
            <w:rFonts w:hint="eastAsia"/>
            <w:snapToGrid w:val="0"/>
            <w:lang w:val="en-US" w:eastAsia="zh-CN"/>
          </w:rPr>
          <w:t>X</w:t>
        </w:r>
      </w:ins>
      <w:ins w:id="144" w:author="ZTE" w:date="2025-11-21T07:20:08Z">
        <w:r>
          <w:rPr/>
          <w:t>.2-2 for Test 1B and Test 2B are provided.</w:t>
        </w:r>
      </w:ins>
    </w:p>
    <w:p>
      <w:pPr>
        <w:widowControl/>
        <w:overflowPunct w:val="0"/>
        <w:autoSpaceDE w:val="0"/>
        <w:autoSpaceDN w:val="0"/>
        <w:adjustRightInd w:val="0"/>
        <w:spacing w:after="180"/>
        <w:ind w:left="554" w:leftChars="135" w:hanging="284"/>
        <w:jc w:val="left"/>
        <w:textAlignment w:val="baseline"/>
        <w:rPr>
          <w:ins w:id="145" w:author="ZTE-YAN" w:date="2025-11-21T23:46:42Z"/>
          <w:rFonts w:ascii="Times New Roman" w:hAnsi="Times New Roman" w:eastAsia="Times New Roman" w:cs="Times New Roman"/>
          <w:kern w:val="0"/>
          <w:sz w:val="20"/>
          <w:szCs w:val="20"/>
          <w:lang w:val="en-GB" w:eastAsia="en-US"/>
        </w:rPr>
      </w:pPr>
      <w:ins w:id="146" w:author="ZTE-YAN" w:date="2025-11-21T23:46:42Z">
        <w:r>
          <w:rPr>
            <w:rFonts w:ascii="Times New Roman" w:hAnsi="Times New Roman" w:eastAsia="Times New Roman" w:cs="Times New Roman"/>
            <w:kern w:val="0"/>
            <w:sz w:val="20"/>
            <w:szCs w:val="20"/>
            <w:lang w:val="en-GB" w:eastAsia="en-US"/>
          </w:rPr>
          <w:t>-</w:t>
        </w:r>
      </w:ins>
      <w:ins w:id="147" w:author="ZTE-YAN" w:date="2025-11-21T23:46:42Z">
        <w:r>
          <w:rPr>
            <w:rFonts w:ascii="Times New Roman" w:hAnsi="Times New Roman" w:eastAsia="Times New Roman" w:cs="Times New Roman"/>
            <w:kern w:val="0"/>
            <w:sz w:val="20"/>
            <w:szCs w:val="20"/>
            <w:lang w:val="en-GB" w:eastAsia="en-US"/>
          </w:rPr>
          <w:tab/>
        </w:r>
      </w:ins>
      <w:ins w:id="148" w:author="ZTE-YAN" w:date="2025-11-21T23:46:42Z">
        <w:r>
          <w:rPr>
            <w:rFonts w:ascii="Times New Roman" w:hAnsi="Times New Roman" w:eastAsia="Times New Roman" w:cs="Times New Roman"/>
            <w:i/>
            <w:iCs/>
            <w:kern w:val="0"/>
            <w:sz w:val="20"/>
            <w:szCs w:val="20"/>
            <w:lang w:val="en-GB" w:eastAsia="ja-JP"/>
          </w:rPr>
          <w:t>LTM-Candidate-r18</w:t>
        </w:r>
      </w:ins>
      <w:ins w:id="149" w:author="ZTE-YAN" w:date="2025-11-21T23:46:42Z">
        <w:r>
          <w:rPr>
            <w:rFonts w:ascii="Times New Roman" w:hAnsi="Times New Roman" w:eastAsia="Times New Roman" w:cs="Times New Roman"/>
            <w:kern w:val="0"/>
            <w:sz w:val="20"/>
            <w:szCs w:val="20"/>
            <w:lang w:val="en-GB" w:eastAsia="en-US"/>
          </w:rPr>
          <w:t xml:space="preserve"> includes the L1 condition implying cell switch to Cell 2</w:t>
        </w:r>
      </w:ins>
      <w:ins w:id="150" w:author="ZTE-YAN" w:date="2025-11-21T23:46:42Z">
        <w:r>
          <w:rPr>
            <w:rFonts w:hint="eastAsia" w:ascii="Times New Roman" w:hAnsi="Times New Roman" w:cs="Times New Roman"/>
            <w:kern w:val="0"/>
            <w:sz w:val="20"/>
            <w:szCs w:val="20"/>
            <w:lang w:val="en-GB"/>
          </w:rPr>
          <w:t xml:space="preserve"> </w:t>
        </w:r>
      </w:ins>
      <w:ins w:id="151" w:author="ZTE-YAN" w:date="2025-11-21T23:46:42Z">
        <w:r>
          <w:rPr>
            <w:rFonts w:ascii="Times New Roman" w:hAnsi="Times New Roman" w:eastAsia="Times New Roman" w:cs="Times New Roman"/>
            <w:kern w:val="0"/>
            <w:sz w:val="20"/>
            <w:szCs w:val="20"/>
            <w:lang w:val="en-GB" w:eastAsia="en-US"/>
          </w:rPr>
          <w:t xml:space="preserve">in </w:t>
        </w:r>
      </w:ins>
      <w:ins w:id="152" w:author="ZTE-YAN" w:date="2025-11-21T23:46:42Z">
        <w:r>
          <w:rPr>
            <w:rFonts w:ascii="Times New Roman" w:hAnsi="Times New Roman" w:eastAsia="Times New Roman" w:cs="Times New Roman"/>
            <w:i/>
            <w:iCs/>
            <w:kern w:val="0"/>
            <w:sz w:val="20"/>
            <w:szCs w:val="20"/>
            <w:u w:val="none"/>
            <w:lang w:val="en-GB" w:eastAsia="en-US"/>
          </w:rPr>
          <w:t>ltm-ExecutionCondition-r19</w:t>
        </w:r>
      </w:ins>
      <w:ins w:id="153" w:author="ZTE-YAN" w:date="2025-11-21T23:46:42Z">
        <w:r>
          <w:rPr>
            <w:rFonts w:ascii="Times New Roman" w:hAnsi="Times New Roman" w:eastAsia="Times New Roman" w:cs="Times New Roman"/>
            <w:kern w:val="0"/>
            <w:sz w:val="20"/>
            <w:szCs w:val="20"/>
            <w:lang w:val="en-GB" w:eastAsia="en-US"/>
          </w:rPr>
          <w:t>.</w:t>
        </w:r>
      </w:ins>
    </w:p>
    <w:p>
      <w:pPr>
        <w:widowControl/>
        <w:overflowPunct w:val="0"/>
        <w:autoSpaceDE w:val="0"/>
        <w:autoSpaceDN w:val="0"/>
        <w:adjustRightInd w:val="0"/>
        <w:spacing w:after="180"/>
        <w:ind w:left="754" w:leftChars="235" w:hanging="284"/>
        <w:jc w:val="left"/>
        <w:textAlignment w:val="baseline"/>
        <w:rPr>
          <w:ins w:id="154" w:author="ZTE-YAN" w:date="2025-11-21T23:46:42Z"/>
          <w:rFonts w:ascii="Times New Roman" w:hAnsi="Times New Roman" w:cs="Times New Roman" w:eastAsiaTheme="minorEastAsia"/>
          <w:kern w:val="0"/>
          <w:sz w:val="20"/>
          <w:szCs w:val="20"/>
          <w:lang w:val="en-US" w:eastAsia="zh-CN"/>
        </w:rPr>
      </w:pPr>
      <w:ins w:id="155" w:author="ZTE-YAN" w:date="2025-11-21T23:46:42Z">
        <w:r>
          <w:rPr>
            <w:rFonts w:hint="eastAsia" w:ascii="Times New Roman" w:hAnsi="Times New Roman" w:cs="Times New Roman"/>
            <w:kern w:val="0"/>
            <w:sz w:val="20"/>
            <w:szCs w:val="20"/>
          </w:rPr>
          <w:t>-</w:t>
        </w:r>
      </w:ins>
      <w:ins w:id="156" w:author="ZTE-YAN" w:date="2025-11-21T23:46:42Z">
        <w:r>
          <w:rPr>
            <w:rFonts w:hint="eastAsia" w:ascii="Times New Roman" w:hAnsi="Times New Roman" w:cs="Times New Roman"/>
            <w:kern w:val="0"/>
            <w:sz w:val="20"/>
            <w:szCs w:val="20"/>
          </w:rPr>
          <w:tab/>
        </w:r>
      </w:ins>
      <w:ins w:id="157" w:author="ZTE-YAN" w:date="2025-11-21T23:46:42Z">
        <w:r>
          <w:rPr>
            <w:rFonts w:hint="eastAsia" w:ascii="Times New Roman" w:hAnsi="Times New Roman" w:cs="Times New Roman"/>
            <w:kern w:val="0"/>
            <w:sz w:val="20"/>
            <w:szCs w:val="20"/>
          </w:rPr>
          <w:t>Event LTM3 is used in the CLTM execution condition as defined in table A.</w:t>
        </w:r>
      </w:ins>
      <w:ins w:id="158" w:author="ZTE-YAN" w:date="2025-11-21T23:46:57Z">
        <w:r>
          <w:rPr>
            <w:rFonts w:hint="eastAsia" w:ascii="Times New Roman" w:hAnsi="Times New Roman" w:cs="Times New Roman"/>
            <w:kern w:val="0"/>
            <w:sz w:val="20"/>
            <w:szCs w:val="20"/>
            <w:lang w:val="en-US" w:eastAsia="zh-CN"/>
          </w:rPr>
          <w:t>7</w:t>
        </w:r>
      </w:ins>
      <w:ins w:id="159" w:author="ZTE-YAN" w:date="2025-11-21T23:46:42Z">
        <w:r>
          <w:rPr>
            <w:rFonts w:hint="eastAsia" w:ascii="Times New Roman" w:hAnsi="Times New Roman" w:cs="Times New Roman"/>
            <w:kern w:val="0"/>
            <w:sz w:val="20"/>
            <w:szCs w:val="20"/>
          </w:rPr>
          <w:t>.3.X.X.2-</w:t>
        </w:r>
      </w:ins>
      <w:ins w:id="160" w:author="ZTE-YAN" w:date="2025-11-21T23:47:35Z">
        <w:r>
          <w:rPr>
            <w:rFonts w:hint="eastAsia" w:ascii="Times New Roman" w:hAnsi="Times New Roman" w:cs="Times New Roman"/>
            <w:kern w:val="0"/>
            <w:sz w:val="20"/>
            <w:szCs w:val="20"/>
            <w:lang w:val="en-US" w:eastAsia="zh-CN"/>
          </w:rPr>
          <w:t>2</w:t>
        </w:r>
      </w:ins>
      <w:ins w:id="161" w:author="ZTE-YAN" w:date="2025-11-21T23:46:42Z">
        <w:r>
          <w:rPr>
            <w:rFonts w:hint="eastAsia" w:ascii="Times New Roman" w:hAnsi="Times New Roman" w:cs="Times New Roman"/>
            <w:kern w:val="0"/>
            <w:sz w:val="20"/>
            <w:szCs w:val="20"/>
          </w:rPr>
          <w:t>.</w:t>
        </w:r>
      </w:ins>
    </w:p>
    <w:p>
      <w:pPr>
        <w:pStyle w:val="75"/>
        <w:rPr>
          <w:ins w:id="162" w:author="ZTE" w:date="2025-11-21T07:20:08Z"/>
        </w:rPr>
      </w:pPr>
      <w:ins w:id="163" w:author="ZTE" w:date="2025-11-21T07:20:08Z">
        <w:r>
          <w:rPr/>
          <w:t>-</w:t>
        </w:r>
      </w:ins>
      <w:ins w:id="164" w:author="ZTE" w:date="2025-11-21T07:20:08Z">
        <w:r>
          <w:rPr/>
          <w:tab/>
        </w:r>
      </w:ins>
      <w:ins w:id="165" w:author="ZTE" w:date="2025-11-21T07:20:08Z">
        <w:r>
          <w:rPr/>
          <w:t>UE is configured with SSB-based L1-RSRP measurements</w:t>
        </w:r>
      </w:ins>
      <w:ins w:id="166" w:author="ZTE" w:date="2025-11-21T07:20:08Z">
        <w:del w:id="167" w:author="ZTE-YAN" w:date="2025-11-22T00:10:56Z">
          <w:r>
            <w:rPr/>
            <w:delText xml:space="preserve"> and periodic L1-RSRP measurement reports on candidate cell (Cell 2) in PUCCH format 2</w:delText>
          </w:r>
        </w:del>
      </w:ins>
      <w:ins w:id="168" w:author="ZTE" w:date="2025-11-21T07:20:08Z">
        <w:r>
          <w:rPr/>
          <w:t>.</w:t>
        </w:r>
      </w:ins>
    </w:p>
    <w:p>
      <w:pPr>
        <w:pStyle w:val="75"/>
        <w:rPr>
          <w:ins w:id="169" w:author="ZTE" w:date="2025-11-21T07:20:08Z"/>
          <w:del w:id="170" w:author="ZTE-YAN" w:date="2025-11-21T23:51:57Z"/>
          <w:rFonts w:cs="v4.2.0"/>
        </w:rPr>
      </w:pPr>
      <w:ins w:id="171" w:author="ZTE" w:date="2025-11-21T07:20:08Z">
        <w:del w:id="172" w:author="ZTE-YAN" w:date="2025-11-21T23:51:57Z">
          <w:r>
            <w:rPr/>
            <w:delText>-</w:delText>
          </w:r>
        </w:del>
      </w:ins>
      <w:ins w:id="173" w:author="ZTE" w:date="2025-11-21T07:20:08Z">
        <w:del w:id="174" w:author="ZTE-YAN" w:date="2025-11-21T23:51:57Z">
          <w:r>
            <w:rPr/>
            <w:tab/>
          </w:r>
        </w:del>
      </w:ins>
      <w:ins w:id="175" w:author="ZTE" w:date="2025-11-21T07:20:08Z">
        <w:del w:id="176" w:author="ZTE-YAN" w:date="2025-11-21T23:51:57Z">
          <w:r>
            <w:rPr/>
            <w:delText xml:space="preserve">T2 ends with UE reporting a valid L1-RSRP result of Cell 2. </w:delText>
          </w:r>
        </w:del>
      </w:ins>
    </w:p>
    <w:p>
      <w:pPr>
        <w:pStyle w:val="75"/>
        <w:ind w:left="0" w:firstLine="0"/>
        <w:rPr>
          <w:ins w:id="177" w:author="ZTE" w:date="2025-11-21T07:20:08Z"/>
          <w:rFonts w:cs="v4.2.0"/>
        </w:rPr>
      </w:pPr>
      <w:ins w:id="178" w:author="ZTE" w:date="2025-11-21T07:20:08Z">
        <w:r>
          <w:rPr/>
          <w:t>During T3, for Test 1A and 1B:</w:t>
        </w:r>
      </w:ins>
    </w:p>
    <w:p>
      <w:pPr>
        <w:ind w:left="568" w:hanging="284"/>
        <w:rPr>
          <w:ins w:id="179" w:author="ZTE" w:date="2025-11-21T07:20:08Z"/>
        </w:rPr>
      </w:pPr>
      <w:ins w:id="180" w:author="ZTE" w:date="2025-11-21T07:20:08Z">
        <w:r>
          <w:rPr/>
          <w:t>-</w:t>
        </w:r>
      </w:ins>
      <w:ins w:id="181" w:author="ZTE" w:date="2025-11-21T07:20:08Z">
        <w:r>
          <w:rPr/>
          <w:tab/>
        </w:r>
      </w:ins>
      <w:ins w:id="182" w:author="ZTE" w:date="2025-11-21T07:20:08Z">
        <w:r>
          <w:rPr/>
          <w:t xml:space="preserve">At the start of T3, UE receives candidate cell TCI state activation MAC CE for Cell 2. </w:t>
        </w:r>
      </w:ins>
    </w:p>
    <w:p>
      <w:pPr>
        <w:ind w:left="852" w:hanging="284"/>
        <w:rPr>
          <w:ins w:id="183" w:author="ZTE" w:date="2025-11-21T07:20:08Z"/>
        </w:rPr>
      </w:pPr>
      <w:ins w:id="184" w:author="ZTE" w:date="2025-11-21T07:20:08Z">
        <w:r>
          <w:rPr/>
          <w:t>-</w:t>
        </w:r>
      </w:ins>
      <w:ins w:id="185" w:author="ZTE" w:date="2025-11-21T07:20:08Z">
        <w:r>
          <w:rPr/>
          <w:tab/>
        </w:r>
      </w:ins>
      <w:ins w:id="186" w:author="ZTE" w:date="2025-11-21T07:20:08Z">
        <w:r>
          <w:rPr/>
          <w:t xml:space="preserve">In Test 1A, </w:t>
        </w:r>
      </w:ins>
      <w:ins w:id="187" w:author="ZTE" w:date="2025-11-21T07:20:08Z">
        <w:r>
          <w:rPr>
            <w:i/>
            <w:iCs/>
          </w:rPr>
          <w:t>CandidateTCI-State#1</w:t>
        </w:r>
      </w:ins>
      <w:ins w:id="188" w:author="ZTE" w:date="2025-11-21T07:20:08Z">
        <w:r>
          <w:rPr/>
          <w:t xml:space="preserve"> is activated. </w:t>
        </w:r>
      </w:ins>
    </w:p>
    <w:p>
      <w:pPr>
        <w:ind w:left="852" w:hanging="284"/>
        <w:rPr>
          <w:ins w:id="189" w:author="ZTE" w:date="2025-11-21T07:20:08Z"/>
        </w:rPr>
      </w:pPr>
      <w:ins w:id="190" w:author="ZTE" w:date="2025-11-21T07:20:08Z">
        <w:r>
          <w:rPr/>
          <w:t>-</w:t>
        </w:r>
      </w:ins>
      <w:ins w:id="191" w:author="ZTE" w:date="2025-11-21T07:20:08Z">
        <w:r>
          <w:rPr/>
          <w:tab/>
        </w:r>
      </w:ins>
      <w:ins w:id="192" w:author="ZTE" w:date="2025-11-21T07:20:08Z">
        <w:r>
          <w:rPr/>
          <w:t xml:space="preserve">In Test 1B, </w:t>
        </w:r>
      </w:ins>
      <w:ins w:id="193" w:author="ZTE" w:date="2025-11-21T07:20:08Z">
        <w:r>
          <w:rPr>
            <w:i/>
            <w:iCs/>
          </w:rPr>
          <w:t>CandidateTCI-State#1</w:t>
        </w:r>
      </w:ins>
      <w:ins w:id="194" w:author="ZTE" w:date="2025-11-21T07:20:08Z">
        <w:r>
          <w:rPr/>
          <w:t xml:space="preserve"> and </w:t>
        </w:r>
      </w:ins>
      <w:ins w:id="195" w:author="ZTE" w:date="2025-11-21T07:20:08Z">
        <w:r>
          <w:rPr>
            <w:i/>
            <w:iCs/>
          </w:rPr>
          <w:t>CandidateTCI-UL-State#1</w:t>
        </w:r>
      </w:ins>
      <w:ins w:id="196" w:author="ZTE" w:date="2025-11-21T07:20:08Z">
        <w:r>
          <w:rPr/>
          <w:t xml:space="preserve"> is activated.</w:t>
        </w:r>
      </w:ins>
    </w:p>
    <w:p>
      <w:pPr>
        <w:ind w:left="568" w:hanging="284"/>
        <w:rPr>
          <w:ins w:id="197" w:author="ZTE" w:date="2025-11-21T07:20:08Z"/>
        </w:rPr>
      </w:pPr>
      <w:ins w:id="198" w:author="ZTE" w:date="2025-11-21T07:20:08Z">
        <w:r>
          <w:rPr/>
          <w:t>-</w:t>
        </w:r>
      </w:ins>
      <w:ins w:id="199" w:author="ZTE" w:date="2025-11-21T07:20:08Z">
        <w:r>
          <w:rPr/>
          <w:tab/>
        </w:r>
      </w:ins>
      <w:ins w:id="200" w:author="ZTE" w:date="2025-11-21T07:20:08Z">
        <w:r>
          <w:rPr/>
          <w:t>T3 ends 50 ms after the candidate cell TCI state activation MAC CE transmission.</w:t>
        </w:r>
      </w:ins>
    </w:p>
    <w:p>
      <w:pPr>
        <w:ind w:left="568" w:hanging="284"/>
        <w:rPr>
          <w:ins w:id="201" w:author="ZTE" w:date="2025-11-21T07:20:08Z"/>
        </w:rPr>
      </w:pPr>
      <w:ins w:id="202" w:author="ZTE" w:date="2025-11-21T07:20:08Z">
        <w:r>
          <w:rPr/>
          <w:t>-</w:t>
        </w:r>
      </w:ins>
      <w:ins w:id="203" w:author="ZTE" w:date="2025-11-21T07:20:08Z">
        <w:r>
          <w:rPr/>
          <w:tab/>
        </w:r>
      </w:ins>
      <w:ins w:id="204" w:author="ZTE" w:date="2025-11-21T07:20:08Z">
        <w:r>
          <w:rPr/>
          <w:t>In Test 2A and 2B, T3 is skipped.</w:t>
        </w:r>
      </w:ins>
    </w:p>
    <w:p>
      <w:pPr>
        <w:rPr>
          <w:ins w:id="205" w:author="ZTE" w:date="2025-11-21T07:20:08Z"/>
        </w:rPr>
      </w:pPr>
      <w:ins w:id="206" w:author="ZTE" w:date="2025-11-21T07:20:08Z">
        <w:r>
          <w:rPr/>
          <w:t xml:space="preserve">During T4, for Test 1A, 1B, 2A and 2B: </w:t>
        </w:r>
      </w:ins>
    </w:p>
    <w:p>
      <w:pPr>
        <w:ind w:left="0" w:firstLine="200" w:firstLineChars="100"/>
        <w:rPr>
          <w:ins w:id="208" w:author="ZTE" w:date="2025-11-21T07:20:08Z"/>
          <w:del w:id="209" w:author="ZTE-YAN" w:date="2025-11-21T23:54:51Z"/>
        </w:rPr>
        <w:pPrChange w:id="207" w:author="ZTE-YAN" w:date="2025-11-22T00:13:12Z">
          <w:pPr>
            <w:ind w:left="568" w:hanging="284"/>
          </w:pPr>
        </w:pPrChange>
      </w:pPr>
      <w:ins w:id="210" w:author="ZTE" w:date="2025-11-21T07:20:08Z">
        <w:r>
          <w:rPr/>
          <w:t>-</w:t>
        </w:r>
      </w:ins>
      <w:ins w:id="211" w:author="ZTE-YAN" w:date="2025-11-22T00:13:22Z">
        <w:r>
          <w:rPr>
            <w:rFonts w:hint="eastAsia"/>
            <w:lang w:val="en-US" w:eastAsia="zh-CN"/>
          </w:rPr>
          <w:t xml:space="preserve"> </w:t>
        </w:r>
      </w:ins>
      <w:ins w:id="212" w:author="ZTE" w:date="2025-11-21T07:20:08Z">
        <w:r>
          <w:rPr/>
          <w:tab/>
        </w:r>
      </w:ins>
      <w:ins w:id="213" w:author="ZTE" w:date="2025-11-21T07:20:08Z">
        <w:r>
          <w:rPr/>
          <w:t xml:space="preserve">The start of T4 </w:t>
        </w:r>
      </w:ins>
      <w:ins w:id="214" w:author="ZTE-YAN" w:date="2025-11-21T23:54:51Z">
        <w:r>
          <w:rPr>
            <w:rFonts w:ascii="Times New Roman" w:hAnsi="Times New Roman" w:eastAsia="Times New Roman" w:cs="Times New Roman"/>
            <w:kern w:val="0"/>
            <w:sz w:val="20"/>
            <w:szCs w:val="20"/>
            <w:lang w:val="en-GB" w:eastAsia="en-US"/>
          </w:rPr>
          <w:t xml:space="preserve"> is the</w:t>
        </w:r>
      </w:ins>
      <w:ins w:id="215" w:author="ZTE-YAN" w:date="2025-11-21T23:54:51Z">
        <w:r>
          <w:rPr>
            <w:rFonts w:hint="eastAsia" w:ascii="Times New Roman" w:hAnsi="Times New Roman" w:cs="Times New Roman"/>
            <w:kern w:val="0"/>
            <w:sz w:val="20"/>
            <w:szCs w:val="20"/>
            <w:lang w:val="en-GB"/>
          </w:rPr>
          <w:t xml:space="preserve"> condition in </w:t>
        </w:r>
      </w:ins>
      <w:ins w:id="216" w:author="ZTE-YAN" w:date="2025-11-21T23:54:51Z">
        <w:r>
          <w:rPr>
            <w:rFonts w:ascii="Times New Roman" w:hAnsi="Times New Roman" w:eastAsia="Times New Roman" w:cs="Times New Roman"/>
            <w:i/>
            <w:iCs/>
            <w:kern w:val="0"/>
            <w:sz w:val="20"/>
            <w:szCs w:val="20"/>
            <w:u w:val="single"/>
            <w:lang w:val="en-GB" w:eastAsia="ja-JP"/>
          </w:rPr>
          <w:t>ltm-ExecutionCondition-r19</w:t>
        </w:r>
      </w:ins>
      <w:ins w:id="217" w:author="ZTE-YAN" w:date="2025-11-21T23:55:23Z">
        <w:r>
          <w:rPr>
            <w:rFonts w:hint="eastAsia" w:ascii="Times New Roman" w:hAnsi="Times New Roman" w:eastAsia="宋体" w:cs="Times New Roman"/>
            <w:i/>
            <w:iCs/>
            <w:kern w:val="0"/>
            <w:sz w:val="20"/>
            <w:szCs w:val="20"/>
            <w:u w:val="single"/>
            <w:lang w:val="en-US" w:eastAsia="zh-CN"/>
          </w:rPr>
          <w:t xml:space="preserve"> </w:t>
        </w:r>
      </w:ins>
      <w:ins w:id="218" w:author="ZTE-YAN" w:date="2025-11-21T23:55:24Z">
        <w:r>
          <w:rPr>
            <w:rFonts w:ascii="Times New Roman" w:hAnsi="Times New Roman" w:eastAsia="Times New Roman" w:cs="Times New Roman"/>
            <w:kern w:val="0"/>
            <w:sz w:val="20"/>
            <w:szCs w:val="20"/>
            <w:lang w:val="en-GB" w:eastAsia="en-US"/>
          </w:rPr>
          <w:t>becomes satisfied</w:t>
        </w:r>
      </w:ins>
      <w:ins w:id="219" w:author="ZTE" w:date="2025-11-21T07:20:08Z">
        <w:del w:id="220" w:author="ZTE-YAN" w:date="2025-11-21T23:54:51Z">
          <w:r>
            <w:rPr/>
            <w:delText xml:space="preserve">is the instant when the last TTI containing LTM cell switch command MAC CE is sent by Cell 1 to the UE. </w:delText>
          </w:r>
        </w:del>
      </w:ins>
    </w:p>
    <w:p>
      <w:pPr>
        <w:ind w:left="0" w:firstLine="200" w:firstLineChars="100"/>
        <w:rPr>
          <w:ins w:id="222" w:author="ZTE" w:date="2025-11-21T07:20:08Z"/>
          <w:del w:id="223" w:author="ZTE-YAN" w:date="2025-11-22T00:13:05Z"/>
        </w:rPr>
        <w:pPrChange w:id="221" w:author="ZTE-YAN" w:date="2025-11-22T00:13:12Z">
          <w:pPr>
            <w:ind w:left="568" w:hanging="284"/>
          </w:pPr>
        </w:pPrChange>
      </w:pPr>
      <w:ins w:id="224" w:author="ZTE" w:date="2025-11-21T07:20:08Z">
        <w:del w:id="225" w:author="ZTE-YAN" w:date="2025-11-21T23:54:51Z">
          <w:r>
            <w:rPr/>
            <w:delText>-</w:delText>
          </w:r>
        </w:del>
      </w:ins>
      <w:ins w:id="226" w:author="ZTE" w:date="2025-11-21T07:20:08Z">
        <w:del w:id="227" w:author="ZTE-YAN" w:date="2025-11-21T23:54:51Z">
          <w:r>
            <w:rPr/>
            <w:tab/>
          </w:r>
        </w:del>
      </w:ins>
      <w:ins w:id="228" w:author="ZTE" w:date="2025-11-21T07:20:08Z">
        <w:del w:id="229" w:author="ZTE-YAN" w:date="2025-11-21T23:54:51Z">
          <w:r>
            <w:rPr/>
            <w:delText>In the cell switch command</w:delText>
          </w:r>
        </w:del>
      </w:ins>
      <w:ins w:id="230" w:author="ZTE" w:date="2025-11-21T07:20:08Z">
        <w:r>
          <w:rPr/>
          <w:t xml:space="preserve">, Cell 2 is the target cell. </w:t>
        </w:r>
      </w:ins>
      <w:ins w:id="231" w:author="ZTE" w:date="2025-11-21T07:20:08Z">
        <w:del w:id="232" w:author="ZTE-YAN" w:date="2025-11-22T00:13:05Z">
          <w:r>
            <w:rPr/>
            <w:delText xml:space="preserve">Contention-Free Random-Access Resources are indicated. The field of Timing Advance Command is set to FFF. </w:delText>
          </w:r>
        </w:del>
      </w:ins>
    </w:p>
    <w:p>
      <w:pPr>
        <w:ind w:left="0" w:firstLine="200" w:firstLineChars="100"/>
        <w:rPr>
          <w:ins w:id="234" w:author="ZTE" w:date="2025-11-21T07:20:08Z"/>
          <w:del w:id="235" w:author="ZTE-YAN" w:date="2025-11-22T00:13:05Z"/>
        </w:rPr>
        <w:pPrChange w:id="233" w:author="ZTE-YAN" w:date="2025-11-22T00:13:12Z">
          <w:pPr>
            <w:ind w:left="852" w:hanging="284"/>
          </w:pPr>
        </w:pPrChange>
      </w:pPr>
      <w:ins w:id="236" w:author="ZTE" w:date="2025-11-21T07:20:08Z">
        <w:del w:id="237" w:author="ZTE-YAN" w:date="2025-11-22T00:13:05Z">
          <w:r>
            <w:rPr/>
            <w:delText>-</w:delText>
          </w:r>
        </w:del>
      </w:ins>
      <w:ins w:id="238" w:author="ZTE" w:date="2025-11-21T07:20:08Z">
        <w:del w:id="239" w:author="ZTE-YAN" w:date="2025-11-22T00:13:05Z">
          <w:r>
            <w:rPr/>
            <w:tab/>
          </w:r>
        </w:del>
      </w:ins>
      <w:ins w:id="240" w:author="ZTE" w:date="2025-11-21T07:20:08Z">
        <w:del w:id="241" w:author="ZTE-YAN" w:date="2025-11-22T00:13:05Z">
          <w:r>
            <w:rPr/>
            <w:delText xml:space="preserve">In test 1A, CandidateTCI-State#2 is indicated. </w:delText>
          </w:r>
        </w:del>
      </w:ins>
    </w:p>
    <w:p>
      <w:pPr>
        <w:ind w:left="0" w:firstLine="200" w:firstLineChars="100"/>
        <w:rPr>
          <w:ins w:id="243" w:author="ZTE" w:date="2025-11-21T07:20:08Z"/>
          <w:del w:id="244" w:author="ZTE-YAN" w:date="2025-11-22T00:13:05Z"/>
        </w:rPr>
        <w:pPrChange w:id="242" w:author="ZTE-YAN" w:date="2025-11-22T00:13:12Z">
          <w:pPr>
            <w:ind w:left="852" w:hanging="284"/>
          </w:pPr>
        </w:pPrChange>
      </w:pPr>
      <w:ins w:id="245" w:author="ZTE" w:date="2025-11-21T07:20:08Z">
        <w:del w:id="246" w:author="ZTE-YAN" w:date="2025-11-22T00:13:05Z">
          <w:r>
            <w:rPr/>
            <w:delText>-</w:delText>
          </w:r>
        </w:del>
      </w:ins>
      <w:ins w:id="247" w:author="ZTE" w:date="2025-11-21T07:20:08Z">
        <w:del w:id="248" w:author="ZTE-YAN" w:date="2025-11-22T00:13:05Z">
          <w:r>
            <w:rPr/>
            <w:tab/>
          </w:r>
        </w:del>
      </w:ins>
      <w:ins w:id="249" w:author="ZTE" w:date="2025-11-21T07:20:08Z">
        <w:del w:id="250" w:author="ZTE-YAN" w:date="2025-11-22T00:13:05Z">
          <w:r>
            <w:rPr/>
            <w:delText xml:space="preserve">In test 1B, CandidateTCI-State#2 and CandidateTCI-UL-State#1 are indicated. </w:delText>
          </w:r>
        </w:del>
      </w:ins>
    </w:p>
    <w:p>
      <w:pPr>
        <w:ind w:left="0" w:firstLine="200" w:firstLineChars="100"/>
        <w:rPr>
          <w:ins w:id="252" w:author="ZTE" w:date="2025-11-21T07:20:08Z"/>
          <w:del w:id="253" w:author="ZTE-YAN" w:date="2025-11-22T00:13:05Z"/>
        </w:rPr>
        <w:pPrChange w:id="251" w:author="ZTE-YAN" w:date="2025-11-22T00:13:12Z">
          <w:pPr>
            <w:ind w:left="852" w:hanging="284"/>
          </w:pPr>
        </w:pPrChange>
      </w:pPr>
      <w:ins w:id="254" w:author="ZTE" w:date="2025-11-21T07:20:08Z">
        <w:del w:id="255" w:author="ZTE-YAN" w:date="2025-11-22T00:13:05Z">
          <w:r>
            <w:rPr/>
            <w:delText>-</w:delText>
          </w:r>
        </w:del>
      </w:ins>
      <w:ins w:id="256" w:author="ZTE" w:date="2025-11-21T07:20:08Z">
        <w:del w:id="257" w:author="ZTE-YAN" w:date="2025-11-22T00:13:05Z">
          <w:r>
            <w:rPr/>
            <w:tab/>
          </w:r>
        </w:del>
      </w:ins>
      <w:ins w:id="258" w:author="ZTE" w:date="2025-11-21T07:20:08Z">
        <w:del w:id="259" w:author="ZTE-YAN" w:date="2025-11-22T00:13:05Z">
          <w:r>
            <w:rPr/>
            <w:delText xml:space="preserve">In test 2A, CandidateTCI-State#1 is indicated. </w:delText>
          </w:r>
        </w:del>
      </w:ins>
    </w:p>
    <w:p>
      <w:pPr>
        <w:ind w:left="0" w:firstLine="200" w:firstLineChars="100"/>
        <w:rPr>
          <w:ins w:id="261" w:author="ZTE" w:date="2025-11-21T07:20:08Z"/>
        </w:rPr>
        <w:pPrChange w:id="260" w:author="ZTE-YAN" w:date="2025-11-22T00:13:12Z">
          <w:pPr>
            <w:ind w:left="852" w:hanging="284"/>
          </w:pPr>
        </w:pPrChange>
      </w:pPr>
      <w:ins w:id="262" w:author="ZTE" w:date="2025-11-21T07:20:08Z">
        <w:del w:id="263" w:author="ZTE-YAN" w:date="2025-11-22T00:13:05Z">
          <w:r>
            <w:rPr/>
            <w:delText>-</w:delText>
          </w:r>
        </w:del>
      </w:ins>
      <w:ins w:id="264" w:author="ZTE" w:date="2025-11-21T07:20:08Z">
        <w:del w:id="265" w:author="ZTE-YAN" w:date="2025-11-22T00:13:05Z">
          <w:r>
            <w:rPr/>
            <w:tab/>
          </w:r>
        </w:del>
      </w:ins>
      <w:ins w:id="266" w:author="ZTE" w:date="2025-11-21T07:20:08Z">
        <w:del w:id="267" w:author="ZTE-YAN" w:date="2025-11-22T00:13:05Z">
          <w:r>
            <w:rPr/>
            <w:delText>In test 2B, CandidateTCI-State#1 and CandidateTCI-UL-State#1 are indicated.</w:delText>
          </w:r>
        </w:del>
      </w:ins>
    </w:p>
    <w:p>
      <w:pPr>
        <w:ind w:left="568" w:hanging="284"/>
        <w:rPr>
          <w:ins w:id="268" w:author="ZTE" w:date="2025-11-21T07:20:08Z"/>
        </w:rPr>
      </w:pPr>
      <w:ins w:id="269" w:author="ZTE" w:date="2025-11-21T07:20:08Z">
        <w:r>
          <w:rPr/>
          <w:t>-</w:t>
        </w:r>
      </w:ins>
      <w:ins w:id="270" w:author="ZTE" w:date="2025-11-21T07:20:08Z">
        <w:r>
          <w:rPr/>
          <w:tab/>
        </w:r>
      </w:ins>
      <w:ins w:id="271" w:author="ZTE" w:date="2025-11-21T07:20:08Z">
        <w:r>
          <w:rPr/>
          <w:t>T4 ends upon the reception of P</w:t>
        </w:r>
      </w:ins>
      <w:ins w:id="272" w:author="ZTE" w:date="2025-11-21T07:20:08Z">
        <w:r>
          <w:rPr>
            <w:lang w:eastAsia="zh-CN"/>
          </w:rPr>
          <w:t>RACH</w:t>
        </w:r>
      </w:ins>
      <w:ins w:id="273" w:author="ZTE" w:date="2025-11-21T07:20:08Z">
        <w:r>
          <w:rPr/>
          <w:t xml:space="preserve"> at Cell 2.</w:t>
        </w:r>
      </w:ins>
    </w:p>
    <w:p>
      <w:pPr>
        <w:ind w:left="852" w:hanging="284"/>
        <w:rPr>
          <w:ins w:id="274" w:author="ZTE" w:date="2025-11-21T07:20:08Z"/>
        </w:rPr>
      </w:pPr>
    </w:p>
    <w:p>
      <w:pPr>
        <w:pStyle w:val="55"/>
        <w:keepNext w:val="0"/>
        <w:keepLines w:val="0"/>
        <w:rPr>
          <w:ins w:id="275" w:author="ZTE" w:date="2025-11-21T07:20:08Z"/>
          <w:lang w:eastAsia="zh-CN"/>
        </w:rPr>
      </w:pPr>
      <w:ins w:id="276" w:author="ZTE" w:date="2025-11-21T07:20:08Z">
        <w:r>
          <w:rPr/>
          <w:t xml:space="preserve">Table </w:t>
        </w:r>
      </w:ins>
      <w:ins w:id="277" w:author="ZTE" w:date="2025-11-21T07:20:08Z">
        <w:r>
          <w:rPr>
            <w:snapToGrid w:val="0"/>
          </w:rPr>
          <w:t>A.7.3.</w:t>
        </w:r>
      </w:ins>
      <w:ins w:id="278" w:author="ZTE" w:date="2025-11-21T07:20:08Z">
        <w:r>
          <w:rPr>
            <w:rFonts w:hint="eastAsia"/>
            <w:snapToGrid w:val="0"/>
            <w:lang w:val="en-US" w:eastAsia="zh-CN"/>
          </w:rPr>
          <w:t>X</w:t>
        </w:r>
      </w:ins>
      <w:ins w:id="279" w:author="ZTE" w:date="2025-11-21T07:20:08Z">
        <w:r>
          <w:rPr>
            <w:snapToGrid w:val="0"/>
          </w:rPr>
          <w:t>.</w:t>
        </w:r>
      </w:ins>
      <w:ins w:id="280" w:author="ZTE" w:date="2025-11-21T07:20:08Z">
        <w:r>
          <w:rPr>
            <w:rFonts w:hint="eastAsia"/>
            <w:snapToGrid w:val="0"/>
            <w:lang w:val="en-US" w:eastAsia="zh-CN"/>
          </w:rPr>
          <w:t>X</w:t>
        </w:r>
      </w:ins>
      <w:ins w:id="281" w:author="ZTE" w:date="2025-11-21T07:20:08Z">
        <w:r>
          <w:rPr>
            <w:snapToGrid w:val="0"/>
          </w:rPr>
          <w:t>.2</w:t>
        </w:r>
      </w:ins>
      <w:ins w:id="282" w:author="ZTE" w:date="2025-11-21T07:20:08Z">
        <w:r>
          <w:rPr/>
          <w:t xml:space="preserve">-1: </w:t>
        </w:r>
      </w:ins>
      <w:ins w:id="283" w:author="ZTE" w:date="2025-11-21T07:20:08Z">
        <w:r>
          <w:rPr>
            <w:snapToGrid w:val="0"/>
          </w:rPr>
          <w:t xml:space="preserve">Intra-frequency cell switch from FR2 to FR2 </w:t>
        </w:r>
      </w:ins>
      <w:ins w:id="284" w:author="ZTE" w:date="2025-11-21T07:20:08Z">
        <w:r>
          <w:rPr/>
          <w:t>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ZTE" w:date="2025-11-21T07:20:08Z"/>
        </w:trPr>
        <w:tc>
          <w:tcPr>
            <w:tcW w:w="2330" w:type="dxa"/>
            <w:tcBorders>
              <w:top w:val="single" w:color="auto" w:sz="4" w:space="0"/>
              <w:left w:val="single" w:color="auto" w:sz="4" w:space="0"/>
              <w:bottom w:val="single" w:color="auto" w:sz="4" w:space="0"/>
              <w:right w:val="single" w:color="auto" w:sz="4" w:space="0"/>
            </w:tcBorders>
          </w:tcPr>
          <w:p>
            <w:pPr>
              <w:pStyle w:val="51"/>
              <w:keepNext w:val="0"/>
              <w:keepLines w:val="0"/>
              <w:rPr>
                <w:ins w:id="286" w:author="ZTE" w:date="2025-11-21T07:20:08Z"/>
              </w:rPr>
            </w:pPr>
            <w:ins w:id="287" w:author="ZTE" w:date="2025-11-21T07:20:08Z">
              <w:r>
                <w:rPr/>
                <w:t>Config</w:t>
              </w:r>
            </w:ins>
          </w:p>
        </w:tc>
        <w:tc>
          <w:tcPr>
            <w:tcW w:w="7299" w:type="dxa"/>
            <w:tcBorders>
              <w:top w:val="single" w:color="auto" w:sz="4" w:space="0"/>
              <w:left w:val="single" w:color="auto" w:sz="4" w:space="0"/>
              <w:bottom w:val="single" w:color="auto" w:sz="4" w:space="0"/>
              <w:right w:val="single" w:color="auto" w:sz="4" w:space="0"/>
            </w:tcBorders>
          </w:tcPr>
          <w:p>
            <w:pPr>
              <w:pStyle w:val="51"/>
              <w:keepNext w:val="0"/>
              <w:keepLines w:val="0"/>
              <w:rPr>
                <w:ins w:id="288" w:author="ZTE" w:date="2025-11-21T07:20:08Z"/>
              </w:rPr>
            </w:pPr>
            <w:ins w:id="289" w:author="ZTE" w:date="2025-11-21T07:20:08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ZTE" w:date="2025-11-21T07:20:08Z"/>
        </w:trPr>
        <w:tc>
          <w:tcPr>
            <w:tcW w:w="2330" w:type="dxa"/>
            <w:tcBorders>
              <w:top w:val="single" w:color="auto" w:sz="4" w:space="0"/>
              <w:left w:val="single" w:color="auto" w:sz="4" w:space="0"/>
              <w:bottom w:val="single" w:color="auto" w:sz="4" w:space="0"/>
              <w:right w:val="single" w:color="auto" w:sz="4" w:space="0"/>
            </w:tcBorders>
          </w:tcPr>
          <w:p>
            <w:pPr>
              <w:pStyle w:val="53"/>
              <w:keepNext w:val="0"/>
              <w:keepLines w:val="0"/>
              <w:rPr>
                <w:ins w:id="291" w:author="ZTE" w:date="2025-11-21T07:20:08Z"/>
              </w:rPr>
            </w:pPr>
            <w:ins w:id="292" w:author="ZTE" w:date="2025-11-21T07:20:08Z">
              <w:r>
                <w:rPr/>
                <w:t>1</w:t>
              </w:r>
            </w:ins>
          </w:p>
        </w:tc>
        <w:tc>
          <w:tcPr>
            <w:tcW w:w="7299" w:type="dxa"/>
            <w:tcBorders>
              <w:top w:val="single" w:color="auto" w:sz="4" w:space="0"/>
              <w:left w:val="single" w:color="auto" w:sz="4" w:space="0"/>
              <w:bottom w:val="single" w:color="auto" w:sz="4" w:space="0"/>
              <w:right w:val="single" w:color="auto" w:sz="4" w:space="0"/>
            </w:tcBorders>
          </w:tcPr>
          <w:p>
            <w:pPr>
              <w:pStyle w:val="53"/>
              <w:keepNext w:val="0"/>
              <w:keepLines w:val="0"/>
              <w:rPr>
                <w:ins w:id="293" w:author="ZTE" w:date="2025-11-21T07:20:08Z"/>
              </w:rPr>
            </w:pPr>
            <w:ins w:id="294" w:author="ZTE" w:date="2025-11-21T07:20:08Z">
              <w:r>
                <w:rPr/>
                <w:t>Source cell: NR 120 kHz SSB SCS, 100 MHz bandwidth, TDD duplex mode</w:t>
              </w:r>
            </w:ins>
          </w:p>
          <w:p>
            <w:pPr>
              <w:pStyle w:val="53"/>
              <w:keepNext w:val="0"/>
              <w:keepLines w:val="0"/>
              <w:rPr>
                <w:ins w:id="295" w:author="ZTE" w:date="2025-11-21T07:20:08Z"/>
              </w:rPr>
            </w:pPr>
            <w:ins w:id="296" w:author="ZTE" w:date="2025-11-21T07:20:08Z">
              <w:r>
                <w:rPr/>
                <w:t>Target cell: NR 120 kHz SSB SCS, 100 MHz bandwidth, TDD duplex mode</w:t>
              </w:r>
            </w:ins>
          </w:p>
        </w:tc>
      </w:tr>
    </w:tbl>
    <w:p>
      <w:pPr>
        <w:rPr>
          <w:ins w:id="297" w:author="ZTE" w:date="2025-11-21T07:20:08Z"/>
          <w:rFonts w:cs="v4.2.0"/>
        </w:rPr>
      </w:pPr>
    </w:p>
    <w:p>
      <w:pPr>
        <w:pStyle w:val="55"/>
        <w:keepNext w:val="0"/>
        <w:keepLines w:val="0"/>
        <w:rPr>
          <w:ins w:id="298" w:author="ZTE" w:date="2025-11-21T07:20:08Z"/>
        </w:rPr>
      </w:pPr>
      <w:ins w:id="299" w:author="ZTE" w:date="2025-11-21T07:20:08Z">
        <w:r>
          <w:rPr/>
          <w:t xml:space="preserve">Table </w:t>
        </w:r>
      </w:ins>
      <w:ins w:id="300" w:author="ZTE" w:date="2025-11-21T07:20:08Z">
        <w:r>
          <w:rPr>
            <w:snapToGrid w:val="0"/>
          </w:rPr>
          <w:t>A.7.3.</w:t>
        </w:r>
      </w:ins>
      <w:ins w:id="301" w:author="ZTE" w:date="2025-11-21T07:20:08Z">
        <w:r>
          <w:rPr>
            <w:rFonts w:hint="eastAsia"/>
            <w:snapToGrid w:val="0"/>
            <w:lang w:val="en-US" w:eastAsia="zh-CN"/>
          </w:rPr>
          <w:t>X</w:t>
        </w:r>
      </w:ins>
      <w:ins w:id="302" w:author="ZTE" w:date="2025-11-21T07:20:08Z">
        <w:r>
          <w:rPr>
            <w:snapToGrid w:val="0"/>
          </w:rPr>
          <w:t>.</w:t>
        </w:r>
      </w:ins>
      <w:ins w:id="303" w:author="ZTE" w:date="2025-11-21T07:20:08Z">
        <w:r>
          <w:rPr>
            <w:rFonts w:hint="eastAsia"/>
            <w:snapToGrid w:val="0"/>
            <w:lang w:val="en-US" w:eastAsia="zh-CN"/>
          </w:rPr>
          <w:t>X</w:t>
        </w:r>
      </w:ins>
      <w:ins w:id="304" w:author="ZTE" w:date="2025-11-21T07:20:08Z">
        <w:r>
          <w:rPr>
            <w:snapToGrid w:val="0"/>
          </w:rPr>
          <w:t>.2</w:t>
        </w:r>
      </w:ins>
      <w:ins w:id="305" w:author="ZTE" w:date="2025-11-21T07:20:08Z">
        <w:r>
          <w:rPr/>
          <w:t>-2</w:t>
        </w:r>
      </w:ins>
      <w:ins w:id="306" w:author="ZTE" w:date="2025-11-21T07:20:08Z">
        <w:r>
          <w:rPr>
            <w:rFonts w:cs="v4.2.0"/>
          </w:rPr>
          <w:t xml:space="preserve">: General test parameters for </w:t>
        </w:r>
      </w:ins>
      <w:ins w:id="307" w:author="ZTE" w:date="2025-11-21T07:20:08Z">
        <w:r>
          <w:rPr>
            <w:snapToGrid w:val="0"/>
          </w:rPr>
          <w:t>Intra-frequency cell switch from FR2 to FR2</w:t>
        </w:r>
      </w:ins>
    </w:p>
    <w:tbl>
      <w:tblPr>
        <w:tblStyle w:val="42"/>
        <w:tblW w:w="500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629"/>
        <w:gridCol w:w="1629"/>
        <w:gridCol w:w="591"/>
        <w:gridCol w:w="1011"/>
        <w:gridCol w:w="1011"/>
        <w:gridCol w:w="1011"/>
        <w:gridCol w:w="1011"/>
        <w:gridCol w:w="18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308" w:author="ZTE" w:date="2025-11-21T07:20:08Z"/>
        </w:trPr>
        <w:tc>
          <w:tcPr>
            <w:tcW w:w="1666" w:type="pct"/>
            <w:gridSpan w:val="2"/>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309" w:author="ZTE" w:date="2025-11-21T07:20:08Z"/>
              </w:rPr>
            </w:pPr>
            <w:ins w:id="310" w:author="ZTE" w:date="2025-11-21T07:20:08Z">
              <w:r>
                <w:rPr/>
                <w:t>Parameter</w:t>
              </w:r>
            </w:ins>
          </w:p>
        </w:tc>
        <w:tc>
          <w:tcPr>
            <w:tcW w:w="302" w:type="pct"/>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311" w:author="ZTE" w:date="2025-11-21T07:20:08Z"/>
              </w:rPr>
            </w:pPr>
            <w:ins w:id="312" w:author="ZTE" w:date="2025-11-21T07:20:08Z">
              <w:r>
                <w:rPr/>
                <w:t>Unit</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1"/>
              <w:keepNext w:val="0"/>
              <w:keepLines w:val="0"/>
              <w:rPr>
                <w:ins w:id="313" w:author="ZTE" w:date="2025-11-21T07:20:08Z"/>
              </w:rPr>
            </w:pPr>
            <w:ins w:id="314" w:author="ZTE" w:date="2025-11-21T07:20:08Z">
              <w:r>
                <w:rPr/>
                <w:t>Value</w:t>
              </w:r>
            </w:ins>
          </w:p>
        </w:tc>
        <w:tc>
          <w:tcPr>
            <w:tcW w:w="963" w:type="pct"/>
            <w:vMerge w:val="restart"/>
            <w:tcBorders>
              <w:top w:val="single" w:color="auto" w:sz="2" w:space="0"/>
              <w:left w:val="single" w:color="auto" w:sz="2" w:space="0"/>
              <w:bottom w:val="single" w:color="auto" w:sz="2" w:space="0"/>
              <w:right w:val="single" w:color="auto" w:sz="2" w:space="0"/>
            </w:tcBorders>
          </w:tcPr>
          <w:p>
            <w:pPr>
              <w:pStyle w:val="51"/>
              <w:keepNext w:val="0"/>
              <w:keepLines w:val="0"/>
              <w:rPr>
                <w:ins w:id="315" w:author="ZTE" w:date="2025-11-21T07:20:08Z"/>
              </w:rPr>
            </w:pPr>
            <w:ins w:id="316" w:author="ZTE" w:date="2025-11-21T07:20:08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317" w:author="ZTE" w:date="2025-11-21T07:20:08Z"/>
        </w:trPr>
        <w:tc>
          <w:tcPr>
            <w:tcW w:w="1666" w:type="pct"/>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ins w:id="318" w:author="ZTE" w:date="2025-11-21T07:20:08Z"/>
                <w:rFonts w:ascii="Arial" w:hAnsi="Arial"/>
                <w:b/>
                <w:sz w:val="18"/>
              </w:rPr>
            </w:pPr>
          </w:p>
        </w:tc>
        <w:tc>
          <w:tcPr>
            <w:tcW w:w="302"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319" w:author="ZTE" w:date="2025-11-21T07:20:08Z"/>
                <w:rFonts w:ascii="Arial" w:hAnsi="Arial"/>
                <w:b/>
                <w:sz w:val="18"/>
              </w:rPr>
            </w:pPr>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320" w:author="ZTE" w:date="2025-11-21T07:20:08Z"/>
              </w:rPr>
            </w:pPr>
            <w:ins w:id="321" w:author="ZTE" w:date="2025-11-21T07:20:08Z">
              <w:r>
                <w:rPr>
                  <w:lang w:eastAsia="zh-CN"/>
                </w:rPr>
                <w:t>Test</w:t>
              </w:r>
            </w:ins>
            <w:ins w:id="322" w:author="ZTE" w:date="2025-11-21T07:20:08Z">
              <w:r>
                <w:rPr/>
                <w:t xml:space="preserve"> 1A</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323" w:author="ZTE" w:date="2025-11-21T07:20:08Z"/>
              </w:rPr>
            </w:pPr>
            <w:ins w:id="324" w:author="ZTE" w:date="2025-11-21T07:20:08Z">
              <w:r>
                <w:rPr>
                  <w:lang w:eastAsia="zh-CN"/>
                </w:rPr>
                <w:t>Test</w:t>
              </w:r>
            </w:ins>
            <w:ins w:id="325" w:author="ZTE" w:date="2025-11-21T07:20:08Z">
              <w:r>
                <w:rPr/>
                <w:t xml:space="preserve"> 1B</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326" w:author="ZTE" w:date="2025-11-21T07:20:08Z"/>
              </w:rPr>
            </w:pPr>
            <w:ins w:id="327" w:author="ZTE" w:date="2025-11-21T07:20:08Z">
              <w:r>
                <w:rPr/>
                <w:t>Test 2A</w:t>
              </w:r>
            </w:ins>
          </w:p>
        </w:tc>
        <w:tc>
          <w:tcPr>
            <w:tcW w:w="517" w:type="pct"/>
            <w:tcBorders>
              <w:top w:val="single" w:color="auto" w:sz="2" w:space="0"/>
              <w:left w:val="single" w:color="auto" w:sz="2" w:space="0"/>
              <w:bottom w:val="single" w:color="auto" w:sz="2" w:space="0"/>
              <w:right w:val="single" w:color="auto" w:sz="2" w:space="0"/>
            </w:tcBorders>
          </w:tcPr>
          <w:p>
            <w:pPr>
              <w:pStyle w:val="51"/>
              <w:keepNext w:val="0"/>
              <w:keepLines w:val="0"/>
              <w:rPr>
                <w:ins w:id="328" w:author="ZTE" w:date="2025-11-21T07:20:08Z"/>
                <w:lang w:eastAsia="zh-CN"/>
              </w:rPr>
            </w:pPr>
            <w:ins w:id="329" w:author="ZTE" w:date="2025-11-21T07:20:08Z">
              <w:r>
                <w:rPr>
                  <w:lang w:eastAsia="zh-CN"/>
                </w:rPr>
                <w:t>Test 2B</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330" w:author="ZTE" w:date="2025-11-21T07:20:08Z"/>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31" w:author="ZTE" w:date="2025-11-21T07:20:08Z"/>
        </w:trPr>
        <w:tc>
          <w:tcPr>
            <w:tcW w:w="833" w:type="pct"/>
            <w:tcBorders>
              <w:top w:val="single" w:color="auto" w:sz="4" w:space="0"/>
              <w:left w:val="single" w:color="auto" w:sz="4" w:space="0"/>
              <w:bottom w:val="nil"/>
              <w:right w:val="single" w:color="auto" w:sz="4" w:space="0"/>
            </w:tcBorders>
          </w:tcPr>
          <w:p>
            <w:pPr>
              <w:pStyle w:val="53"/>
              <w:keepNext w:val="0"/>
              <w:keepLines w:val="0"/>
              <w:rPr>
                <w:ins w:id="332" w:author="ZTE" w:date="2025-11-21T07:20:08Z"/>
              </w:rPr>
            </w:pPr>
            <w:ins w:id="333" w:author="ZTE" w:date="2025-11-21T07:20:08Z">
              <w:r>
                <w:rPr/>
                <w:t>Initial conditions</w:t>
              </w:r>
            </w:ins>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334" w:author="ZTE" w:date="2025-11-21T07:20:08Z"/>
              </w:rPr>
            </w:pPr>
            <w:ins w:id="335" w:author="ZTE" w:date="2025-11-21T07:20:08Z">
              <w:r>
                <w:rPr/>
                <w:t>Active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36"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37" w:author="ZTE" w:date="2025-11-21T07:20:08Z"/>
              </w:rPr>
            </w:pPr>
            <w:ins w:id="338" w:author="ZTE" w:date="2025-11-21T07:20:08Z">
              <w:r>
                <w:rPr/>
                <w:t>Cell 1</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39"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0" w:author="ZTE" w:date="2025-11-21T07:20:08Z"/>
        </w:trPr>
        <w:tc>
          <w:tcPr>
            <w:tcW w:w="833" w:type="pct"/>
            <w:tcBorders>
              <w:top w:val="nil"/>
              <w:left w:val="single" w:color="auto" w:sz="4" w:space="0"/>
              <w:bottom w:val="single" w:color="auto" w:sz="4" w:space="0"/>
              <w:right w:val="single" w:color="auto" w:sz="4" w:space="0"/>
            </w:tcBorders>
          </w:tcPr>
          <w:p>
            <w:pPr>
              <w:pStyle w:val="53"/>
              <w:keepNext w:val="0"/>
              <w:keepLines w:val="0"/>
              <w:rPr>
                <w:ins w:id="341" w:author="ZTE" w:date="2025-11-21T07:20:08Z"/>
              </w:rPr>
            </w:pPr>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342" w:author="ZTE" w:date="2025-11-21T07:20:08Z"/>
              </w:rPr>
            </w:pPr>
            <w:ins w:id="343" w:author="ZTE" w:date="2025-11-21T07:20:08Z">
              <w:r>
                <w:rPr/>
                <w:t>Neighbouring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44"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45" w:author="ZTE" w:date="2025-11-21T07:20:08Z"/>
                <w:lang w:eastAsia="zh-CN"/>
              </w:rPr>
            </w:pPr>
            <w:ins w:id="346" w:author="ZTE" w:date="2025-11-21T07:20:08Z">
              <w:r>
                <w:rPr/>
                <w:t>Cell 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47" w:author="ZTE" w:date="2025-11-21T07:20:08Z"/>
                <w:lang w:eastAsia="zh-CN"/>
              </w:rPr>
            </w:pPr>
            <w:ins w:id="348" w:author="ZTE" w:date="2025-11-21T07:20:08Z">
              <w:r>
                <w:rPr>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9" w:author="ZTE" w:date="2025-11-21T07:20:08Z"/>
        </w:trPr>
        <w:tc>
          <w:tcPr>
            <w:tcW w:w="833" w:type="pct"/>
            <w:tcBorders>
              <w:top w:val="single" w:color="auto" w:sz="4" w:space="0"/>
              <w:left w:val="single" w:color="auto" w:sz="2" w:space="0"/>
              <w:bottom w:val="single" w:color="auto" w:sz="2" w:space="0"/>
              <w:right w:val="single" w:color="auto" w:sz="2" w:space="0"/>
            </w:tcBorders>
          </w:tcPr>
          <w:p>
            <w:pPr>
              <w:pStyle w:val="53"/>
              <w:keepNext w:val="0"/>
              <w:keepLines w:val="0"/>
              <w:rPr>
                <w:ins w:id="350" w:author="ZTE" w:date="2025-11-21T07:20:08Z"/>
              </w:rPr>
            </w:pPr>
            <w:ins w:id="351" w:author="ZTE" w:date="2025-11-21T07:20:08Z">
              <w:r>
                <w:rPr/>
                <w:t>Final condition</w:t>
              </w:r>
            </w:ins>
          </w:p>
        </w:tc>
        <w:tc>
          <w:tcPr>
            <w:tcW w:w="833" w:type="pct"/>
            <w:tcBorders>
              <w:top w:val="single" w:color="auto" w:sz="2" w:space="0"/>
              <w:left w:val="single" w:color="auto" w:sz="2" w:space="0"/>
              <w:bottom w:val="single" w:color="auto" w:sz="2" w:space="0"/>
              <w:right w:val="single" w:color="auto" w:sz="2" w:space="0"/>
            </w:tcBorders>
          </w:tcPr>
          <w:p>
            <w:pPr>
              <w:pStyle w:val="53"/>
              <w:keepNext w:val="0"/>
              <w:keepLines w:val="0"/>
              <w:rPr>
                <w:ins w:id="352" w:author="ZTE" w:date="2025-11-21T07:20:08Z"/>
              </w:rPr>
            </w:pPr>
            <w:ins w:id="353" w:author="ZTE" w:date="2025-11-21T07:20:08Z">
              <w:r>
                <w:rPr/>
                <w:t>Active 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54"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55" w:author="ZTE" w:date="2025-11-21T07:20:08Z"/>
              </w:rPr>
            </w:pPr>
            <w:ins w:id="356" w:author="ZTE" w:date="2025-11-21T07:20:08Z">
              <w:r>
                <w:rPr/>
                <w:t>Cell 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57"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8"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59" w:author="ZTE" w:date="2025-11-21T07:20:08Z"/>
              </w:rPr>
            </w:pPr>
            <w:ins w:id="360" w:author="ZTE" w:date="2025-11-21T07:20:08Z">
              <w:r>
                <w:rPr>
                  <w:rFonts w:cs="v4.2.0"/>
                </w:rPr>
                <w:t>A3-Offset</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61" w:author="ZTE" w:date="2025-11-21T07:20:08Z"/>
              </w:rPr>
            </w:pPr>
            <w:ins w:id="362" w:author="ZTE" w:date="2025-11-21T07:20:08Z">
              <w:r>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63" w:author="ZTE" w:date="2025-11-21T07:20:08Z"/>
              </w:rPr>
            </w:pPr>
            <w:ins w:id="364" w:author="ZTE" w:date="2025-11-21T07:20:08Z">
              <w:r>
                <w:rPr/>
                <w:t>-15</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65"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66"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67" w:author="ZTE" w:date="2025-11-21T07:20:08Z"/>
              </w:rPr>
            </w:pPr>
            <w:ins w:id="368" w:author="ZTE" w:date="2025-11-21T07:20:08Z">
              <w:r>
                <w:rPr>
                  <w:rFonts w:cs="v4.2.0"/>
                </w:rPr>
                <w:t>Hysteresis</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69" w:author="ZTE" w:date="2025-11-21T07:20:08Z"/>
              </w:rPr>
            </w:pPr>
            <w:ins w:id="370" w:author="ZTE" w:date="2025-11-21T07:20:08Z">
              <w:r>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71" w:author="ZTE" w:date="2025-11-21T07:20:08Z"/>
              </w:rPr>
            </w:pPr>
            <w:ins w:id="372" w:author="ZTE" w:date="2025-11-21T07:20:08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73"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74"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75" w:author="ZTE" w:date="2025-11-21T07:20:08Z"/>
              </w:rPr>
            </w:pPr>
            <w:ins w:id="376" w:author="ZTE" w:date="2025-11-21T07:20:08Z">
              <w:r>
                <w:rPr>
                  <w:rFonts w:cs="v4.2.0"/>
                </w:rPr>
                <w:t>Time To Trigger</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77" w:author="ZTE" w:date="2025-11-21T07:20:08Z"/>
              </w:rPr>
            </w:pPr>
            <w:ins w:id="378" w:author="ZTE" w:date="2025-11-21T07:20:08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79" w:author="ZTE" w:date="2025-11-21T07:20:08Z"/>
              </w:rPr>
            </w:pPr>
            <w:ins w:id="380" w:author="ZTE" w:date="2025-11-21T07:20:08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81"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82" w:author="ZTE" w:date="2025-11-21T22:38:3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83" w:author="ZTE" w:date="2025-11-21T22:38:30Z"/>
                <w:rFonts w:cs="v4.2.0"/>
              </w:rPr>
            </w:pPr>
            <w:ins w:id="384" w:author="ZTE-YAN" w:date="2025-11-22T00:10:09Z">
              <w:r>
                <w:rPr>
                  <w:rFonts w:cs="v4.2.0"/>
                </w:rPr>
                <w:t>A3-Offset in CLTM handover condition</w:t>
              </w:r>
            </w:ins>
            <w:ins w:id="385" w:author="ZTE" w:date="2025-11-21T22:39:49Z">
              <w:del w:id="386" w:author="ZTE-YAN" w:date="2025-11-22T00:10:09Z">
                <w:r>
                  <w:rPr>
                    <w:rFonts w:ascii="Arial" w:hAnsi="Arial" w:eastAsia="Times New Roman"/>
                    <w:sz w:val="18"/>
                    <w:lang w:val="zh-CN"/>
                  </w:rPr>
                  <w:delText>ltm3-Offset-r19</w:delText>
                </w:r>
              </w:del>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87" w:author="ZTE" w:date="2025-11-21T22:38:30Z"/>
                <w:rFonts w:hint="default" w:eastAsia="宋体"/>
                <w:lang w:val="en-US" w:eastAsia="zh-CN"/>
              </w:rPr>
            </w:pPr>
            <w:ins w:id="388" w:author="ZTE" w:date="2025-11-21T22:40:14Z">
              <w:r>
                <w:rPr>
                  <w:rFonts w:hint="eastAsia"/>
                  <w:lang w:val="en-US" w:eastAsia="zh-CN"/>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89" w:author="ZTE" w:date="2025-11-21T22:38:30Z"/>
                <w:rFonts w:hint="eastAsia" w:eastAsia="宋体"/>
                <w:lang w:val="en-US" w:eastAsia="zh-CN"/>
              </w:rPr>
            </w:pPr>
            <w:ins w:id="390" w:author="ZTE" w:date="2025-11-21T22:40:42Z">
              <w:r>
                <w:rPr>
                  <w:rFonts w:hint="eastAsia"/>
                  <w:lang w:val="en-US" w:eastAsia="zh-CN"/>
                </w:rPr>
                <w:t>4</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391" w:author="ZTE" w:date="2025-11-21T22:38:3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92" w:author="ZTE" w:date="2025-11-21T22:38:3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93" w:author="ZTE" w:date="2025-11-21T22:38:30Z"/>
                <w:rFonts w:cs="v4.2.0"/>
              </w:rPr>
            </w:pPr>
            <w:ins w:id="394" w:author="ZTE-YAN" w:date="2025-11-22T00:10:01Z">
              <w:r>
                <w:rPr>
                  <w:rFonts w:cs="v4.2.0"/>
                </w:rPr>
                <w:t>Hysteresis in CLTM handover condition</w:t>
              </w:r>
            </w:ins>
            <w:ins w:id="395" w:author="ZTE" w:date="2025-11-21T22:39:59Z">
              <w:del w:id="396" w:author="ZTE-YAN" w:date="2025-11-22T00:10:01Z">
                <w:r>
                  <w:rPr>
                    <w:rFonts w:ascii="Arial" w:hAnsi="Arial" w:eastAsia="Times New Roman"/>
                    <w:sz w:val="18"/>
                    <w:lang w:val="zh-CN"/>
                  </w:rPr>
                  <w:delText>hysteresis-r19</w:delText>
                </w:r>
              </w:del>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397" w:author="ZTE" w:date="2025-11-21T22:38:30Z"/>
                <w:rFonts w:hint="default" w:eastAsia="宋体"/>
                <w:lang w:val="en-US" w:eastAsia="zh-CN"/>
              </w:rPr>
            </w:pPr>
            <w:ins w:id="398" w:author="ZTE" w:date="2025-11-21T22:40:17Z">
              <w:r>
                <w:rPr>
                  <w:rFonts w:hint="eastAsia"/>
                  <w:lang w:val="en-US" w:eastAsia="zh-CN"/>
                </w:rPr>
                <w:t>dB</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399" w:author="ZTE" w:date="2025-11-21T22:38:30Z"/>
                <w:rFonts w:hint="eastAsia" w:eastAsia="宋体"/>
                <w:lang w:val="en-US" w:eastAsia="zh-CN"/>
              </w:rPr>
            </w:pPr>
            <w:ins w:id="400" w:author="ZTE" w:date="2025-11-21T22:40:44Z">
              <w:r>
                <w:rPr>
                  <w:rFonts w:hint="eastAsia"/>
                  <w:lang w:val="en-US" w:eastAsia="zh-CN"/>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01" w:author="ZTE" w:date="2025-11-21T22:38:3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02" w:author="ZTE" w:date="2025-11-21T22:38:30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03" w:author="ZTE" w:date="2025-11-21T22:38:30Z"/>
                <w:rFonts w:cs="v4.2.0"/>
              </w:rPr>
            </w:pPr>
            <w:ins w:id="404" w:author="ZTE-YAN" w:date="2025-11-22T00:09:50Z">
              <w:r>
                <w:rPr>
                  <w:rFonts w:cs="v4.2.0"/>
                </w:rPr>
                <w:t>Time To Trigger in CLTM handover condition</w:t>
              </w:r>
            </w:ins>
            <w:ins w:id="405" w:author="ZTE" w:date="2025-11-21T22:40:10Z">
              <w:del w:id="406" w:author="ZTE-YAN" w:date="2025-11-22T00:09:50Z">
                <w:r>
                  <w:rPr>
                    <w:rFonts w:ascii="Arial" w:hAnsi="Arial" w:eastAsia="Times New Roman"/>
                    <w:sz w:val="18"/>
                    <w:lang w:val="zh-CN"/>
                  </w:rPr>
                  <w:delText>timeToTrigger-r19</w:delText>
                </w:r>
              </w:del>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07" w:author="ZTE" w:date="2025-11-21T22:38:30Z"/>
                <w:rFonts w:hint="default" w:eastAsia="宋体"/>
                <w:lang w:val="en-US" w:eastAsia="zh-CN"/>
              </w:rPr>
            </w:pPr>
            <w:ins w:id="408" w:author="ZTE" w:date="2025-11-21T22:40:23Z">
              <w:r>
                <w:rPr>
                  <w:rFonts w:hint="eastAsia"/>
                  <w:lang w:val="en-US" w:eastAsia="zh-CN"/>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09" w:author="ZTE" w:date="2025-11-21T22:38:30Z"/>
                <w:rFonts w:hint="eastAsia" w:eastAsia="宋体"/>
                <w:lang w:val="en-US" w:eastAsia="zh-CN"/>
              </w:rPr>
            </w:pPr>
            <w:ins w:id="410" w:author="ZTE" w:date="2025-11-21T22:40:45Z">
              <w:r>
                <w:rPr>
                  <w:rFonts w:hint="eastAsia"/>
                  <w:lang w:val="en-US" w:eastAsia="zh-CN"/>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11" w:author="ZTE" w:date="2025-11-21T22:38:3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12"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13" w:author="ZTE" w:date="2025-11-21T07:20:08Z"/>
              </w:rPr>
            </w:pPr>
            <w:ins w:id="414" w:author="ZTE" w:date="2025-11-21T07:20:08Z">
              <w:r>
                <w:rPr/>
                <w:t>Filter coefficient</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15"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16" w:author="ZTE" w:date="2025-11-21T07:20:08Z"/>
              </w:rPr>
            </w:pPr>
            <w:ins w:id="417" w:author="ZTE" w:date="2025-11-21T07:20:08Z">
              <w:r>
                <w:rPr/>
                <w:t>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18" w:author="ZTE" w:date="2025-11-21T07:20:08Z"/>
              </w:rPr>
            </w:pPr>
            <w:ins w:id="419" w:author="ZTE" w:date="2025-11-21T07:20:08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20"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21" w:author="ZTE" w:date="2025-11-21T07:20:08Z"/>
              </w:rPr>
            </w:pPr>
            <w:ins w:id="422" w:author="ZTE" w:date="2025-11-21T07:20:08Z">
              <w:r>
                <w:rPr>
                  <w:rFonts w:cs="Arial"/>
                </w:rPr>
                <w:t>DRX</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23"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24" w:author="ZTE" w:date="2025-11-21T07:20:08Z"/>
                <w:rFonts w:cs="Arial"/>
              </w:rPr>
            </w:pPr>
            <w:ins w:id="425" w:author="ZTE" w:date="2025-11-21T07:20:08Z">
              <w:r>
                <w:rPr>
                  <w:lang w:eastAsia="zh-CN"/>
                </w:rPr>
                <w:t>OFF</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26" w:author="ZTE" w:date="2025-11-21T07:20:08Z"/>
              </w:rPr>
            </w:pPr>
            <w:ins w:id="427" w:author="ZTE" w:date="2025-11-21T07:20:08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28"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29" w:author="ZTE" w:date="2025-11-21T07:20:08Z"/>
              </w:rPr>
            </w:pPr>
            <w:ins w:id="430" w:author="ZTE" w:date="2025-11-21T07:20:08Z">
              <w:r>
                <w:rPr/>
                <w:t>Access Barring Information</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31" w:author="ZTE" w:date="2025-11-21T07:20:08Z"/>
              </w:rPr>
            </w:pPr>
            <w:ins w:id="432" w:author="ZTE" w:date="2025-11-21T07:20:08Z">
              <w:r>
                <w:rPr/>
                <w:t>-</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33" w:author="ZTE" w:date="2025-11-21T07:20:08Z"/>
              </w:rPr>
            </w:pPr>
            <w:ins w:id="434" w:author="ZTE" w:date="2025-11-21T07:20:08Z">
              <w:r>
                <w:rPr/>
                <w:t>Not Sent</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35" w:author="ZTE" w:date="2025-11-21T07:20:08Z"/>
              </w:rPr>
            </w:pPr>
            <w:ins w:id="436" w:author="ZTE" w:date="2025-11-21T07:20:08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37"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38" w:author="ZTE" w:date="2025-11-21T07:20:08Z"/>
              </w:rPr>
            </w:pPr>
            <w:ins w:id="439" w:author="ZTE" w:date="2025-11-21T07:20:08Z">
              <w:r>
                <w:rPr/>
                <w:t>Time offset between cells</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40"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41" w:author="ZTE" w:date="2025-11-21T07:20:08Z"/>
              </w:rPr>
            </w:pPr>
            <w:ins w:id="442" w:author="ZTE" w:date="2025-11-21T07:20:08Z">
              <w:r>
                <w:rPr/>
                <w:t xml:space="preserve">0.3 </w:t>
              </w:r>
            </w:ins>
            <w:ins w:id="443" w:author="ZTE" w:date="2025-11-21T07:20:08Z">
              <w:r>
                <w:rPr/>
                <w:sym w:font="Symbol" w:char="F06D"/>
              </w:r>
            </w:ins>
            <w:ins w:id="444" w:author="ZTE" w:date="2025-11-21T07:20:08Z">
              <w:r>
                <w:rPr/>
                <w:t>s</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45" w:author="ZTE" w:date="2025-11-21T07:20:08Z"/>
              </w:rPr>
            </w:pPr>
            <w:ins w:id="446" w:author="ZTE" w:date="2025-11-21T07:20:08Z">
              <w:r>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47"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448" w:author="ZTE" w:date="2025-11-21T07:20:08Z"/>
              </w:rPr>
            </w:pPr>
            <w:ins w:id="449" w:author="ZTE" w:date="2025-11-21T07:20:08Z">
              <w:r>
                <w:rPr/>
                <w:t>deriveSSB-IndexFromCell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50"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51" w:author="ZTE" w:date="2025-11-21T07:20:08Z"/>
              </w:rPr>
            </w:pPr>
            <w:ins w:id="452" w:author="ZTE" w:date="2025-11-21T07:20:08Z">
              <w:r>
                <w:rPr>
                  <w:lang w:eastAsia="zh-CN"/>
                </w:rPr>
                <w:t>Enabled</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53"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54" w:author="ZTE" w:date="2025-11-21T07:20:08Z"/>
        </w:trPr>
        <w:tc>
          <w:tcPr>
            <w:tcW w:w="833" w:type="pct"/>
            <w:vMerge w:val="restart"/>
            <w:tcBorders>
              <w:top w:val="single" w:color="auto" w:sz="4" w:space="0"/>
              <w:left w:val="single" w:color="auto" w:sz="4" w:space="0"/>
              <w:bottom w:val="nil"/>
              <w:right w:val="single" w:color="auto" w:sz="4" w:space="0"/>
            </w:tcBorders>
          </w:tcPr>
          <w:p>
            <w:pPr>
              <w:pStyle w:val="53"/>
              <w:keepNext w:val="0"/>
              <w:keepLines w:val="0"/>
              <w:rPr>
                <w:ins w:id="455" w:author="ZTE" w:date="2025-11-21T07:20:08Z"/>
              </w:rPr>
            </w:pPr>
            <w:ins w:id="456" w:author="ZTE" w:date="2025-11-21T07:20:08Z">
              <w:r>
                <w:rPr/>
                <w:t>LTM-CSI-ReportConfig</w:t>
              </w:r>
            </w:ins>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457" w:author="ZTE" w:date="2025-11-21T07:20:08Z"/>
              </w:rPr>
            </w:pPr>
            <w:ins w:id="458" w:author="ZTE" w:date="2025-11-21T07:20:08Z">
              <w:r>
                <w:rPr/>
                <w:t>L1-RSRP reporting period</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59" w:author="ZTE" w:date="2025-11-21T07:20:08Z"/>
              </w:rPr>
            </w:pPr>
            <w:ins w:id="460" w:author="ZTE" w:date="2025-11-21T07:20:08Z">
              <w:r>
                <w:rPr/>
                <w:t>slot</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61" w:author="ZTE" w:date="2025-11-21T07:20:08Z"/>
              </w:rPr>
            </w:pPr>
            <w:ins w:id="462" w:author="ZTE" w:date="2025-11-21T07:20:08Z">
              <w:r>
                <w:rPr/>
                <w:t>320</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463" w:author="ZTE" w:date="2025-11-21T07:20:08Z"/>
              </w:rPr>
            </w:pPr>
            <w:ins w:id="464" w:author="ZTE" w:date="2025-11-21T07:20:08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65" w:author="ZTE" w:date="2025-11-21T07:20:08Z"/>
        </w:trPr>
        <w:tc>
          <w:tcPr>
            <w:tcW w:w="833" w:type="pct"/>
            <w:vMerge w:val="continue"/>
            <w:tcBorders>
              <w:top w:val="single" w:color="auto" w:sz="4" w:space="0"/>
              <w:left w:val="single" w:color="auto" w:sz="4" w:space="0"/>
              <w:bottom w:val="nil"/>
              <w:right w:val="single" w:color="auto" w:sz="4" w:space="0"/>
            </w:tcBorders>
            <w:vAlign w:val="center"/>
          </w:tcPr>
          <w:p>
            <w:pPr>
              <w:spacing w:after="0"/>
              <w:rPr>
                <w:ins w:id="466" w:author="ZTE" w:date="2025-11-21T07:20:08Z"/>
                <w:rFonts w:ascii="Arial" w:hAnsi="Arial"/>
                <w:sz w:val="18"/>
              </w:rPr>
            </w:pPr>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467" w:author="ZTE" w:date="2025-11-21T07:20:08Z"/>
              </w:rPr>
            </w:pPr>
            <w:ins w:id="468" w:author="ZTE" w:date="2025-11-21T07:20:08Z">
              <w:r>
                <w:rPr/>
                <w:t>nrOfReportedCells</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69"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70" w:author="ZTE" w:date="2025-11-21T07:20:08Z"/>
              </w:rPr>
            </w:pPr>
            <w:ins w:id="471" w:author="ZTE" w:date="2025-11-21T07:20:08Z">
              <w:r>
                <w:rPr>
                  <w:lang w:eastAsia="zh-CN"/>
                </w:rPr>
                <w:t>n1</w:t>
              </w:r>
            </w:ins>
          </w:p>
        </w:tc>
        <w:tc>
          <w:tcPr>
            <w:tcW w:w="963" w:type="pct"/>
            <w:vMerge w:val="restart"/>
            <w:tcBorders>
              <w:top w:val="single" w:color="auto" w:sz="2" w:space="0"/>
              <w:left w:val="single" w:color="auto" w:sz="2" w:space="0"/>
              <w:bottom w:val="single" w:color="auto" w:sz="2" w:space="0"/>
              <w:right w:val="single" w:color="auto" w:sz="2" w:space="0"/>
            </w:tcBorders>
          </w:tcPr>
          <w:p>
            <w:pPr>
              <w:pStyle w:val="53"/>
              <w:keepNext w:val="0"/>
              <w:keepLines w:val="0"/>
              <w:rPr>
                <w:ins w:id="472" w:author="ZTE" w:date="2025-11-21T07:20:08Z"/>
              </w:rPr>
            </w:pPr>
            <w:ins w:id="473" w:author="ZTE" w:date="2025-11-21T07:20:08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74" w:author="ZTE" w:date="2025-11-21T07:20:08Z"/>
        </w:trPr>
        <w:tc>
          <w:tcPr>
            <w:tcW w:w="833" w:type="pct"/>
            <w:vMerge w:val="continue"/>
            <w:tcBorders>
              <w:top w:val="single" w:color="auto" w:sz="4" w:space="0"/>
              <w:left w:val="single" w:color="auto" w:sz="4" w:space="0"/>
              <w:bottom w:val="nil"/>
              <w:right w:val="single" w:color="auto" w:sz="4" w:space="0"/>
            </w:tcBorders>
            <w:vAlign w:val="center"/>
          </w:tcPr>
          <w:p>
            <w:pPr>
              <w:spacing w:after="0"/>
              <w:rPr>
                <w:ins w:id="475" w:author="ZTE" w:date="2025-11-21T07:20:08Z"/>
                <w:rFonts w:ascii="Arial" w:hAnsi="Arial"/>
                <w:sz w:val="18"/>
              </w:rPr>
            </w:pPr>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476" w:author="ZTE" w:date="2025-11-21T07:20:08Z"/>
              </w:rPr>
            </w:pPr>
            <w:ins w:id="477" w:author="ZTE" w:date="2025-11-21T07:20:08Z">
              <w:r>
                <w:rPr/>
                <w:t>nrOfReportedRS-PerCell</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78"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79" w:author="ZTE" w:date="2025-11-21T07:20:08Z"/>
              </w:rPr>
            </w:pPr>
            <w:ins w:id="480" w:author="ZTE" w:date="2025-11-21T07:20:08Z">
              <w:r>
                <w:rPr>
                  <w:lang w:eastAsia="zh-CN"/>
                </w:rPr>
                <w:t>n1</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481" w:author="ZTE" w:date="2025-11-21T07:20:08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82" w:author="ZTE" w:date="2025-11-21T07:20:08Z"/>
        </w:trPr>
        <w:tc>
          <w:tcPr>
            <w:tcW w:w="833" w:type="pct"/>
            <w:tcBorders>
              <w:top w:val="nil"/>
              <w:left w:val="single" w:color="auto" w:sz="4" w:space="0"/>
              <w:bottom w:val="single" w:color="auto" w:sz="4" w:space="0"/>
              <w:right w:val="single" w:color="auto" w:sz="4" w:space="0"/>
            </w:tcBorders>
          </w:tcPr>
          <w:p>
            <w:pPr>
              <w:pStyle w:val="53"/>
              <w:keepNext w:val="0"/>
              <w:keepLines w:val="0"/>
              <w:rPr>
                <w:ins w:id="483" w:author="ZTE" w:date="2025-11-21T07:20:08Z"/>
              </w:rPr>
            </w:pPr>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484" w:author="ZTE" w:date="2025-11-21T07:20:08Z"/>
              </w:rPr>
            </w:pPr>
            <w:ins w:id="485" w:author="ZTE" w:date="2025-11-21T07:20:08Z">
              <w:r>
                <w:rPr/>
                <w:t>spCellInclusion</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86"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487" w:author="ZTE" w:date="2025-11-21T07:20:08Z"/>
              </w:rPr>
            </w:pPr>
            <w:ins w:id="488" w:author="ZTE" w:date="2025-11-21T07:20:08Z">
              <w:r>
                <w:rPr>
                  <w:lang w:eastAsia="zh-CN"/>
                </w:rPr>
                <w:t>N/A</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489" w:author="ZTE" w:date="2025-11-21T07:20:08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90" w:author="ZTE" w:date="2025-11-21T07:20:08Z"/>
        </w:trPr>
        <w:tc>
          <w:tcPr>
            <w:tcW w:w="833" w:type="pct"/>
            <w:vMerge w:val="restart"/>
            <w:tcBorders>
              <w:top w:val="nil"/>
              <w:left w:val="single" w:color="auto" w:sz="4" w:space="0"/>
              <w:bottom w:val="single" w:color="auto" w:sz="4" w:space="0"/>
              <w:right w:val="single" w:color="auto" w:sz="2" w:space="0"/>
            </w:tcBorders>
          </w:tcPr>
          <w:p>
            <w:pPr>
              <w:pStyle w:val="53"/>
              <w:keepNext w:val="0"/>
              <w:keepLines w:val="0"/>
              <w:rPr>
                <w:ins w:id="491" w:author="ZTE" w:date="2025-11-21T07:20:08Z"/>
              </w:rPr>
            </w:pPr>
            <w:ins w:id="492" w:author="ZTE" w:date="2025-11-21T07:20:08Z">
              <w:r>
                <w:rPr/>
                <w:t>ltm-DL-OrJointTCI-StateToAddModList</w:t>
              </w:r>
            </w:ins>
          </w:p>
        </w:tc>
        <w:tc>
          <w:tcPr>
            <w:tcW w:w="833" w:type="pct"/>
            <w:tcBorders>
              <w:top w:val="nil"/>
              <w:left w:val="single" w:color="auto" w:sz="4" w:space="0"/>
              <w:bottom w:val="single" w:color="auto" w:sz="4" w:space="0"/>
              <w:right w:val="single" w:color="auto" w:sz="2" w:space="0"/>
            </w:tcBorders>
          </w:tcPr>
          <w:p>
            <w:pPr>
              <w:pStyle w:val="53"/>
              <w:keepNext w:val="0"/>
              <w:keepLines w:val="0"/>
              <w:rPr>
                <w:ins w:id="493" w:author="ZTE" w:date="2025-11-21T07:20:08Z"/>
                <w:lang w:eastAsia="zh-CN"/>
              </w:rPr>
            </w:pPr>
            <w:ins w:id="494" w:author="ZTE" w:date="2025-11-21T07:20:08Z">
              <w:r>
                <w:rPr/>
                <w:t>CandidateTCI-State</w:t>
              </w:r>
            </w:ins>
            <w:ins w:id="495" w:author="ZTE" w:date="2025-11-21T07:20:08Z">
              <w:r>
                <w:rPr>
                  <w:lang w:eastAsia="zh-CN"/>
                </w:rPr>
                <w:t>#1</w:t>
              </w:r>
            </w:ins>
          </w:p>
          <w:p>
            <w:pPr>
              <w:pStyle w:val="53"/>
              <w:keepNext w:val="0"/>
              <w:keepLines w:val="0"/>
              <w:rPr>
                <w:ins w:id="496" w:author="ZTE" w:date="2025-11-21T07:20:08Z"/>
              </w:rPr>
            </w:pPr>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497" w:author="ZTE" w:date="2025-11-21T07:20:08Z"/>
              </w:rPr>
            </w:pPr>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498" w:author="ZTE" w:date="2025-11-21T07:20:08Z"/>
                <w:lang w:eastAsia="zh-CN"/>
              </w:rPr>
            </w:pPr>
            <w:ins w:id="499" w:author="ZTE" w:date="2025-11-21T07:20:08Z">
              <w:r>
                <w:rPr/>
                <w:t>DlorJoint TCI.State.0</w:t>
              </w:r>
            </w:ins>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500" w:author="ZTE" w:date="2025-11-21T07:20:08Z"/>
                <w:lang w:eastAsia="zh-CN"/>
              </w:rPr>
            </w:pPr>
            <w:ins w:id="501" w:author="ZTE" w:date="2025-11-21T07:20:08Z">
              <w:r>
                <w:rPr/>
                <w:t>DlorJoint TCI.State.2</w:t>
              </w:r>
            </w:ins>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02" w:author="ZTE" w:date="2025-11-21T07:20:08Z"/>
              </w:rPr>
            </w:pPr>
            <w:ins w:id="503" w:author="ZTE" w:date="2025-11-21T07:20:08Z">
              <w:r>
                <w:rPr/>
                <w:t>DlorJoint TCI.State.1</w:t>
              </w:r>
            </w:ins>
          </w:p>
          <w:p>
            <w:pPr>
              <w:pStyle w:val="53"/>
              <w:keepNext w:val="0"/>
              <w:keepLines w:val="0"/>
              <w:rPr>
                <w:ins w:id="504" w:author="ZTE" w:date="2025-11-21T07:20:08Z"/>
                <w:rFonts w:cs="Arial"/>
              </w:rPr>
            </w:pPr>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05" w:author="ZTE" w:date="2025-11-21T07:20:08Z"/>
                <w:rFonts w:cs="Arial"/>
              </w:rPr>
            </w:pPr>
            <w:ins w:id="506" w:author="ZTE" w:date="2025-11-21T07:20:08Z">
              <w:r>
                <w:rPr/>
                <w:t>DlorJoint TCI.State.3</w:t>
              </w:r>
            </w:ins>
          </w:p>
        </w:tc>
        <w:tc>
          <w:tcPr>
            <w:tcW w:w="963" w:type="pct"/>
            <w:vMerge w:val="restart"/>
            <w:tcBorders>
              <w:top w:val="single" w:color="auto" w:sz="2" w:space="0"/>
              <w:left w:val="single" w:color="auto" w:sz="2" w:space="0"/>
              <w:bottom w:val="single" w:color="auto" w:sz="2" w:space="0"/>
              <w:right w:val="single" w:color="auto" w:sz="2" w:space="0"/>
            </w:tcBorders>
          </w:tcPr>
          <w:p>
            <w:pPr>
              <w:pStyle w:val="53"/>
              <w:keepNext w:val="0"/>
              <w:keepLines w:val="0"/>
              <w:rPr>
                <w:ins w:id="507" w:author="ZTE" w:date="2025-11-21T07:20:08Z"/>
                <w:lang w:eastAsia="zh-CN"/>
              </w:rPr>
            </w:pPr>
            <w:ins w:id="508" w:author="ZTE" w:date="2025-11-21T07:20:08Z">
              <w:r>
                <w:rPr>
                  <w:rFonts w:cs="Arial"/>
                </w:rPr>
                <w:t xml:space="preserve">As specified in clause </w:t>
              </w:r>
            </w:ins>
            <w:ins w:id="509" w:author="ZTE" w:date="2025-11-21T07:20:08Z">
              <w:r>
                <w:rPr/>
                <w:t>A.3.16B</w:t>
              </w:r>
            </w:ins>
            <w:ins w:id="510" w:author="ZTE" w:date="2025-11-21T07:20:08Z">
              <w:r>
                <w:rPr>
                  <w:lang w:eastAsia="zh-CN"/>
                </w:rPr>
                <w:t>.</w:t>
              </w:r>
            </w:ins>
          </w:p>
          <w:p>
            <w:pPr>
              <w:pStyle w:val="53"/>
              <w:keepNext w:val="0"/>
              <w:keepLines w:val="0"/>
              <w:rPr>
                <w:ins w:id="511" w:author="ZTE" w:date="2025-11-21T07:20:08Z"/>
              </w:rPr>
            </w:pPr>
            <w:ins w:id="512" w:author="ZTE" w:date="2025-11-21T07:20:08Z">
              <w:r>
                <w:rPr>
                  <w:lang w:eastAsia="zh-CN"/>
                </w:rPr>
                <w:t xml:space="preserve">In test 1A and 1B, </w:t>
              </w:r>
            </w:ins>
            <w:ins w:id="513" w:author="ZTE" w:date="2025-11-21T07:20:08Z">
              <w:r>
                <w:rPr/>
                <w:t>CandidateTCI-State</w:t>
              </w:r>
            </w:ins>
            <w:ins w:id="514" w:author="ZTE" w:date="2025-11-21T07:20:08Z">
              <w:r>
                <w:rPr>
                  <w:lang w:eastAsia="zh-CN"/>
                </w:rPr>
                <w:t xml:space="preserve">#1 and/or </w:t>
              </w:r>
            </w:ins>
            <w:ins w:id="515" w:author="ZTE" w:date="2025-11-21T07:20:08Z">
              <w:r>
                <w:rPr/>
                <w:t xml:space="preserve">CandidateTCI-UL-State#1 are </w:t>
              </w:r>
            </w:ins>
            <w:ins w:id="516" w:author="ZTE" w:date="2025-11-21T07:20:08Z">
              <w:r>
                <w:rPr>
                  <w:lang w:eastAsia="zh-CN"/>
                </w:rPr>
                <w:t>configured for early TCI state activation.</w:t>
              </w:r>
            </w:ins>
          </w:p>
          <w:p>
            <w:pPr>
              <w:pStyle w:val="53"/>
              <w:keepNext w:val="0"/>
              <w:keepLines w:val="0"/>
              <w:rPr>
                <w:ins w:id="517" w:author="ZTE" w:date="2025-11-21T07:20:08Z"/>
                <w:lang w:eastAsia="zh-CN"/>
              </w:rPr>
            </w:pPr>
          </w:p>
          <w:p>
            <w:pPr>
              <w:pStyle w:val="53"/>
              <w:keepNext w:val="0"/>
              <w:keepLines w:val="0"/>
              <w:rPr>
                <w:ins w:id="518" w:author="ZTE" w:date="2025-11-21T07:20:08Z"/>
                <w:lang w:eastAsia="zh-CN"/>
              </w:rPr>
            </w:pPr>
            <w:ins w:id="519" w:author="ZTE" w:date="2025-11-21T07:20:08Z">
              <w:r>
                <w:rPr/>
                <w:t>CandidateTCI-State</w:t>
              </w:r>
            </w:ins>
            <w:ins w:id="520" w:author="ZTE" w:date="2025-11-21T07:20:08Z">
              <w:r>
                <w:rPr>
                  <w:lang w:eastAsia="zh-CN"/>
                </w:rPr>
                <w:t xml:space="preserve">#2 and/or </w:t>
              </w:r>
            </w:ins>
            <w:ins w:id="521" w:author="ZTE" w:date="2025-11-21T07:20:08Z">
              <w:r>
                <w:rPr/>
                <w:t>CandidateTCI-UL-State#1 are</w:t>
              </w:r>
            </w:ins>
            <w:ins w:id="522" w:author="ZTE" w:date="2025-11-21T07:20:08Z">
              <w:r>
                <w:rPr>
                  <w:lang w:eastAsia="zh-CN"/>
                </w:rPr>
                <w:t xml:space="preserve"> configured for TCI state indication in cell switch command.</w:t>
              </w:r>
            </w:ins>
          </w:p>
          <w:p>
            <w:pPr>
              <w:pStyle w:val="53"/>
              <w:keepNext w:val="0"/>
              <w:keepLines w:val="0"/>
              <w:rPr>
                <w:ins w:id="523" w:author="ZTE" w:date="2025-11-21T07:20:08Z"/>
              </w:rPr>
            </w:pPr>
            <w:ins w:id="524" w:author="ZTE" w:date="2025-11-21T07:20:08Z">
              <w:r>
                <w:rPr>
                  <w:lang w:eastAsia="zh-CN"/>
                </w:rPr>
                <w:t xml:space="preserve">In test 2A and 2B, </w:t>
              </w:r>
            </w:ins>
            <w:ins w:id="525" w:author="ZTE" w:date="2025-11-21T07:20:08Z">
              <w:r>
                <w:rPr/>
                <w:t>CandidateTCI-State</w:t>
              </w:r>
            </w:ins>
            <w:ins w:id="526" w:author="ZTE" w:date="2025-11-21T07:20:08Z">
              <w:r>
                <w:rPr>
                  <w:lang w:eastAsia="zh-CN"/>
                </w:rPr>
                <w:t xml:space="preserve">#1 and/or </w:t>
              </w:r>
            </w:ins>
            <w:ins w:id="527" w:author="ZTE" w:date="2025-11-21T07:20:08Z">
              <w:r>
                <w:rPr/>
                <w:t>CandidateTCI-UL-State#1 are</w:t>
              </w:r>
            </w:ins>
          </w:p>
          <w:p>
            <w:pPr>
              <w:pStyle w:val="53"/>
              <w:keepNext w:val="0"/>
              <w:keepLines w:val="0"/>
              <w:rPr>
                <w:ins w:id="528" w:author="ZTE" w:date="2025-11-21T07:20:08Z"/>
              </w:rPr>
            </w:pPr>
            <w:ins w:id="529" w:author="ZTE" w:date="2025-11-21T07:20:08Z">
              <w:r>
                <w:rPr>
                  <w:lang w:eastAsia="zh-CN"/>
                </w:rPr>
                <w:t>configured for TCI state indication in cell switch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30" w:author="ZTE" w:date="2025-11-21T07:20:08Z"/>
        </w:trPr>
        <w:tc>
          <w:tcPr>
            <w:tcW w:w="833" w:type="pct"/>
            <w:vMerge w:val="continue"/>
            <w:tcBorders>
              <w:top w:val="nil"/>
              <w:left w:val="single" w:color="auto" w:sz="4" w:space="0"/>
              <w:bottom w:val="single" w:color="auto" w:sz="4" w:space="0"/>
              <w:right w:val="single" w:color="auto" w:sz="2" w:space="0"/>
            </w:tcBorders>
            <w:vAlign w:val="center"/>
          </w:tcPr>
          <w:p>
            <w:pPr>
              <w:spacing w:after="0"/>
              <w:rPr>
                <w:ins w:id="531" w:author="ZTE" w:date="2025-11-21T07:20:08Z"/>
                <w:rFonts w:ascii="Arial" w:hAnsi="Arial"/>
                <w:sz w:val="18"/>
              </w:rPr>
            </w:pPr>
          </w:p>
        </w:tc>
        <w:tc>
          <w:tcPr>
            <w:tcW w:w="833" w:type="pct"/>
            <w:tcBorders>
              <w:top w:val="nil"/>
              <w:left w:val="single" w:color="auto" w:sz="4" w:space="0"/>
              <w:bottom w:val="single" w:color="auto" w:sz="4" w:space="0"/>
              <w:right w:val="single" w:color="auto" w:sz="2" w:space="0"/>
            </w:tcBorders>
          </w:tcPr>
          <w:p>
            <w:pPr>
              <w:pStyle w:val="53"/>
              <w:keepNext w:val="0"/>
              <w:keepLines w:val="0"/>
              <w:rPr>
                <w:ins w:id="532" w:author="ZTE" w:date="2025-11-21T07:20:08Z"/>
              </w:rPr>
            </w:pPr>
            <w:ins w:id="533" w:author="ZTE" w:date="2025-11-21T07:20:08Z">
              <w:r>
                <w:rPr/>
                <w:t>CandidateTCI-State#2</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34" w:author="ZTE" w:date="2025-11-21T07:20:08Z"/>
              </w:rPr>
            </w:pPr>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535" w:author="ZTE" w:date="2025-11-21T07:20:08Z"/>
                <w:lang w:eastAsia="zh-CN"/>
              </w:rPr>
            </w:pPr>
            <w:ins w:id="536" w:author="ZTE" w:date="2025-11-21T07:20:08Z">
              <w:r>
                <w:rPr/>
                <w:t>DlorJoint TCI.State.1</w:t>
              </w:r>
            </w:ins>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537" w:author="ZTE" w:date="2025-11-21T07:20:08Z"/>
                <w:lang w:eastAsia="zh-CN"/>
              </w:rPr>
            </w:pPr>
            <w:ins w:id="538" w:author="ZTE" w:date="2025-11-21T07:20:08Z">
              <w:r>
                <w:rPr/>
                <w:t>DlorJoint TCI.State.3</w:t>
              </w:r>
            </w:ins>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39" w:author="ZTE" w:date="2025-11-21T07:20:08Z"/>
                <w:rFonts w:cs="Arial"/>
              </w:rPr>
            </w:pPr>
            <w:ins w:id="540" w:author="ZTE" w:date="2025-11-21T07:20:08Z">
              <w:r>
                <w:rPr>
                  <w:rFonts w:cs="Arial"/>
                </w:rPr>
                <w:t>N/A</w:t>
              </w:r>
            </w:ins>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41" w:author="ZTE" w:date="2025-11-21T07:20:08Z"/>
                <w:rFonts w:cs="Arial"/>
              </w:rPr>
            </w:pPr>
            <w:ins w:id="542" w:author="ZTE" w:date="2025-11-21T07:20:08Z">
              <w:r>
                <w:rPr>
                  <w:rFonts w:cs="Arial"/>
                </w:rPr>
                <w:t>N/A</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543" w:author="ZTE" w:date="2025-11-21T07:20:08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44" w:author="ZTE" w:date="2025-11-21T07:20:08Z"/>
        </w:trPr>
        <w:tc>
          <w:tcPr>
            <w:tcW w:w="833" w:type="pct"/>
            <w:tcBorders>
              <w:top w:val="nil"/>
              <w:left w:val="single" w:color="auto" w:sz="4" w:space="0"/>
              <w:bottom w:val="single" w:color="auto" w:sz="4" w:space="0"/>
              <w:right w:val="single" w:color="auto" w:sz="4" w:space="0"/>
            </w:tcBorders>
          </w:tcPr>
          <w:p>
            <w:pPr>
              <w:pStyle w:val="53"/>
              <w:keepNext w:val="0"/>
              <w:keepLines w:val="0"/>
              <w:rPr>
                <w:ins w:id="545" w:author="ZTE" w:date="2025-11-21T07:20:08Z"/>
              </w:rPr>
            </w:pPr>
            <w:ins w:id="546" w:author="ZTE" w:date="2025-11-21T07:20:08Z">
              <w:r>
                <w:rPr/>
                <w:t>ltm-UL-TCI-StatesToAddModList</w:t>
              </w:r>
            </w:ins>
          </w:p>
        </w:tc>
        <w:tc>
          <w:tcPr>
            <w:tcW w:w="833" w:type="pct"/>
            <w:tcBorders>
              <w:top w:val="single" w:color="auto" w:sz="2" w:space="0"/>
              <w:left w:val="single" w:color="auto" w:sz="4" w:space="0"/>
              <w:bottom w:val="single" w:color="auto" w:sz="2" w:space="0"/>
              <w:right w:val="single" w:color="auto" w:sz="2" w:space="0"/>
            </w:tcBorders>
          </w:tcPr>
          <w:p>
            <w:pPr>
              <w:pStyle w:val="53"/>
              <w:keepNext w:val="0"/>
              <w:keepLines w:val="0"/>
              <w:rPr>
                <w:ins w:id="547" w:author="ZTE" w:date="2025-11-21T07:20:08Z"/>
              </w:rPr>
            </w:pPr>
            <w:ins w:id="548" w:author="ZTE" w:date="2025-11-21T07:20:08Z">
              <w:r>
                <w:rPr/>
                <w:t>CandidateTCI-UL-State#1</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49" w:author="ZTE" w:date="2025-11-21T07:20:08Z"/>
              </w:rPr>
            </w:pPr>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550" w:author="ZTE" w:date="2025-11-21T07:20:08Z"/>
              </w:rPr>
            </w:pPr>
            <w:ins w:id="551" w:author="ZTE" w:date="2025-11-21T07:20:08Z">
              <w:r>
                <w:rPr>
                  <w:lang w:eastAsia="zh-CN"/>
                </w:rPr>
                <w:t>N/A</w:t>
              </w:r>
            </w:ins>
          </w:p>
        </w:tc>
        <w:tc>
          <w:tcPr>
            <w:tcW w:w="517" w:type="pct"/>
            <w:tcBorders>
              <w:top w:val="single" w:color="auto" w:sz="2" w:space="0"/>
              <w:left w:val="single" w:color="auto" w:sz="2" w:space="0"/>
              <w:bottom w:val="single" w:color="auto" w:sz="2" w:space="0"/>
              <w:right w:val="single" w:color="auto" w:sz="2" w:space="0"/>
            </w:tcBorders>
          </w:tcPr>
          <w:p>
            <w:pPr>
              <w:pStyle w:val="52"/>
              <w:keepNext w:val="0"/>
              <w:keepLines w:val="0"/>
              <w:rPr>
                <w:ins w:id="552" w:author="ZTE" w:date="2025-11-21T07:20:08Z"/>
                <w:lang w:eastAsia="zh-CN"/>
              </w:rPr>
            </w:pPr>
            <w:ins w:id="553" w:author="ZTE" w:date="2025-11-21T07:20:08Z">
              <w:r>
                <w:rPr/>
                <w:t>UL TCI.State.0</w:t>
              </w:r>
            </w:ins>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54" w:author="ZTE" w:date="2025-11-21T07:20:08Z"/>
                <w:rFonts w:cs="Arial"/>
              </w:rPr>
            </w:pPr>
            <w:ins w:id="555" w:author="ZTE" w:date="2025-11-21T07:20:08Z">
              <w:r>
                <w:rPr>
                  <w:rFonts w:cs="Arial"/>
                </w:rPr>
                <w:t>N/A</w:t>
              </w:r>
            </w:ins>
          </w:p>
        </w:tc>
        <w:tc>
          <w:tcPr>
            <w:tcW w:w="517" w:type="pct"/>
            <w:tcBorders>
              <w:top w:val="single" w:color="auto" w:sz="2" w:space="0"/>
              <w:left w:val="single" w:color="auto" w:sz="2" w:space="0"/>
              <w:bottom w:val="single" w:color="auto" w:sz="2" w:space="0"/>
              <w:right w:val="single" w:color="auto" w:sz="2" w:space="0"/>
            </w:tcBorders>
          </w:tcPr>
          <w:p>
            <w:pPr>
              <w:pStyle w:val="53"/>
              <w:keepNext w:val="0"/>
              <w:keepLines w:val="0"/>
              <w:rPr>
                <w:ins w:id="556" w:author="ZTE" w:date="2025-11-21T07:20:08Z"/>
                <w:rFonts w:cs="Arial"/>
              </w:rPr>
            </w:pPr>
            <w:ins w:id="557" w:author="ZTE" w:date="2025-11-21T07:20:08Z">
              <w:r>
                <w:rPr/>
                <w:t>UL TCI.State.0</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558" w:author="ZTE" w:date="2025-11-21T07:20:08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59" w:author="ZTE" w:date="2025-11-21T07:20:08Z"/>
        </w:trPr>
        <w:tc>
          <w:tcPr>
            <w:tcW w:w="1666" w:type="pct"/>
            <w:gridSpan w:val="2"/>
            <w:tcBorders>
              <w:top w:val="single" w:color="auto" w:sz="2" w:space="0"/>
              <w:left w:val="single" w:color="auto" w:sz="4" w:space="0"/>
              <w:bottom w:val="single" w:color="auto" w:sz="4" w:space="0"/>
              <w:right w:val="single" w:color="auto" w:sz="2" w:space="0"/>
            </w:tcBorders>
          </w:tcPr>
          <w:p>
            <w:pPr>
              <w:pStyle w:val="53"/>
              <w:keepNext w:val="0"/>
              <w:keepLines w:val="0"/>
              <w:rPr>
                <w:ins w:id="560" w:author="ZTE" w:date="2025-11-21T07:20:08Z"/>
                <w:lang w:eastAsia="zh-CN"/>
              </w:rPr>
            </w:pPr>
            <w:ins w:id="561" w:author="ZTE" w:date="2025-11-21T07:20:08Z">
              <w:r>
                <w:rPr>
                  <w:lang w:eastAsia="zh-CN"/>
                </w:rPr>
                <w:t>ltm-ConfigComplete</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62" w:author="ZTE" w:date="2025-11-21T07:20:08Z"/>
              </w:rPr>
            </w:pPr>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563" w:author="ZTE" w:date="2025-11-21T07:20:08Z"/>
                <w:rFonts w:cs="Arial"/>
              </w:rPr>
            </w:pPr>
            <w:ins w:id="564" w:author="ZTE" w:date="2025-11-21T07:20:08Z">
              <w:r>
                <w:rPr>
                  <w:lang w:eastAsia="zh-CN"/>
                </w:rPr>
                <w:t>True</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565" w:author="ZTE" w:date="2025-11-21T07:20:08Z"/>
                <w:rFonts w:cs="Arial"/>
              </w:rPr>
            </w:pPr>
            <w:ins w:id="566" w:author="ZTE" w:date="2025-11-21T07:20:08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67"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568" w:author="ZTE" w:date="2025-11-21T07:20:08Z"/>
              </w:rPr>
            </w:pPr>
            <w:ins w:id="569" w:author="ZTE" w:date="2025-11-21T07:20:08Z">
              <w:r>
                <w:rPr/>
                <w:t>T1</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70" w:author="ZTE" w:date="2025-11-21T07:20:08Z"/>
              </w:rPr>
            </w:pPr>
            <w:ins w:id="571" w:author="ZTE" w:date="2025-11-21T07:20:08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572" w:author="ZTE" w:date="2025-11-21T07:20:08Z"/>
              </w:rPr>
            </w:pPr>
            <w:ins w:id="573" w:author="ZTE" w:date="2025-11-21T07:20:08Z">
              <w:r>
                <w:rPr>
                  <w:lang w:eastAsia="zh-CN"/>
                </w:rPr>
                <w:t>&lt;3</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574"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75"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576" w:author="ZTE" w:date="2025-11-21T07:20:08Z"/>
              </w:rPr>
            </w:pPr>
            <w:ins w:id="577" w:author="ZTE" w:date="2025-11-21T07:20:08Z">
              <w:r>
                <w:rPr/>
                <w:t>T2</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78" w:author="ZTE" w:date="2025-11-21T07:20:08Z"/>
              </w:rPr>
            </w:pPr>
            <w:ins w:id="579" w:author="ZTE" w:date="2025-11-21T07:20:08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580" w:author="ZTE" w:date="2025-11-21T07:20:08Z"/>
              </w:rPr>
            </w:pPr>
            <w:ins w:id="581" w:author="ZTE" w:date="2025-11-21T07:20:08Z">
              <w:r>
                <w:rPr/>
                <w:sym w:font="Symbol" w:char="F0A3"/>
              </w:r>
            </w:ins>
            <w:ins w:id="582" w:author="ZTE" w:date="2025-11-21T07:20:08Z">
              <w:r>
                <w:rPr/>
                <w:t>0.2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583"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84"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585" w:author="ZTE" w:date="2025-11-21T07:20:08Z"/>
              </w:rPr>
            </w:pPr>
            <w:ins w:id="586" w:author="ZTE" w:date="2025-11-21T07:20:08Z">
              <w:r>
                <w:rPr/>
                <w:t>T3</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87" w:author="ZTE" w:date="2025-11-21T07:20:08Z"/>
              </w:rPr>
            </w:pPr>
            <w:ins w:id="588" w:author="ZTE" w:date="2025-11-21T07:20:08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589" w:author="ZTE" w:date="2025-11-21T07:20:08Z"/>
              </w:rPr>
            </w:pPr>
            <w:ins w:id="590" w:author="ZTE" w:date="2025-11-21T07:20:08Z">
              <w:r>
                <w:rPr/>
                <w:sym w:font="Symbol" w:char="F0A3"/>
              </w:r>
            </w:ins>
            <w:ins w:id="591" w:author="ZTE" w:date="2025-11-21T07:20:08Z">
              <w:r>
                <w:rPr/>
                <w:t>0.1</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592" w:author="ZTE" w:date="2025-11-21T07:20:0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93" w:author="ZTE" w:date="2025-11-21T07:20:08Z"/>
        </w:trPr>
        <w:tc>
          <w:tcPr>
            <w:tcW w:w="1666"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594" w:author="ZTE" w:date="2025-11-21T07:20:08Z"/>
              </w:rPr>
            </w:pPr>
            <w:ins w:id="595" w:author="ZTE" w:date="2025-11-21T07:20:08Z">
              <w:r>
                <w:rPr/>
                <w:t>T4</w:t>
              </w:r>
            </w:ins>
          </w:p>
        </w:tc>
        <w:tc>
          <w:tcPr>
            <w:tcW w:w="302" w:type="pct"/>
            <w:tcBorders>
              <w:top w:val="single" w:color="auto" w:sz="2" w:space="0"/>
              <w:left w:val="single" w:color="auto" w:sz="2" w:space="0"/>
              <w:bottom w:val="single" w:color="auto" w:sz="2" w:space="0"/>
              <w:right w:val="single" w:color="auto" w:sz="2" w:space="0"/>
            </w:tcBorders>
          </w:tcPr>
          <w:p>
            <w:pPr>
              <w:pStyle w:val="52"/>
              <w:keepNext w:val="0"/>
              <w:keepLines w:val="0"/>
              <w:rPr>
                <w:ins w:id="596" w:author="ZTE" w:date="2025-11-21T07:20:08Z"/>
              </w:rPr>
            </w:pPr>
            <w:ins w:id="597" w:author="ZTE" w:date="2025-11-21T07:20:08Z">
              <w:r>
                <w:rPr/>
                <w:t>s</w:t>
              </w:r>
            </w:ins>
          </w:p>
        </w:tc>
        <w:tc>
          <w:tcPr>
            <w:tcW w:w="2068" w:type="pct"/>
            <w:gridSpan w:val="4"/>
            <w:tcBorders>
              <w:top w:val="single" w:color="auto" w:sz="2" w:space="0"/>
              <w:left w:val="single" w:color="auto" w:sz="2" w:space="0"/>
              <w:bottom w:val="single" w:color="auto" w:sz="2" w:space="0"/>
              <w:right w:val="single" w:color="auto" w:sz="2" w:space="0"/>
            </w:tcBorders>
          </w:tcPr>
          <w:p>
            <w:pPr>
              <w:pStyle w:val="53"/>
              <w:keepNext w:val="0"/>
              <w:keepLines w:val="0"/>
              <w:jc w:val="center"/>
              <w:rPr>
                <w:ins w:id="598" w:author="ZTE" w:date="2025-11-21T07:20:08Z"/>
              </w:rPr>
            </w:pPr>
            <w:ins w:id="599" w:author="ZTE" w:date="2025-11-21T07:20:08Z">
              <w:r>
                <w:rPr/>
                <w:sym w:font="Symbol" w:char="F0A3"/>
              </w:r>
            </w:ins>
            <w:ins w:id="600" w:author="ZTE" w:date="2025-11-21T07:20:08Z">
              <w:r>
                <w:rPr/>
                <w:t>0.2</w:t>
              </w:r>
            </w:ins>
          </w:p>
        </w:tc>
        <w:tc>
          <w:tcPr>
            <w:tcW w:w="963" w:type="pct"/>
            <w:tcBorders>
              <w:top w:val="single" w:color="auto" w:sz="2" w:space="0"/>
              <w:left w:val="single" w:color="auto" w:sz="2" w:space="0"/>
              <w:bottom w:val="single" w:color="auto" w:sz="2" w:space="0"/>
              <w:right w:val="single" w:color="auto" w:sz="2" w:space="0"/>
            </w:tcBorders>
          </w:tcPr>
          <w:p>
            <w:pPr>
              <w:pStyle w:val="53"/>
              <w:keepNext w:val="0"/>
              <w:keepLines w:val="0"/>
              <w:rPr>
                <w:ins w:id="601" w:author="ZTE" w:date="2025-11-21T07:20:08Z"/>
              </w:rPr>
            </w:pPr>
          </w:p>
        </w:tc>
      </w:tr>
    </w:tbl>
    <w:p>
      <w:pPr>
        <w:pStyle w:val="55"/>
        <w:keepNext w:val="0"/>
        <w:keepLines w:val="0"/>
        <w:rPr>
          <w:ins w:id="602" w:author="ZTE" w:date="2025-11-21T07:20:08Z"/>
        </w:rPr>
      </w:pPr>
      <w:ins w:id="603" w:author="ZTE" w:date="2025-11-21T07:20:08Z">
        <w:r>
          <w:rPr/>
          <w:t xml:space="preserve">Table </w:t>
        </w:r>
      </w:ins>
      <w:ins w:id="604" w:author="ZTE" w:date="2025-11-21T07:20:08Z">
        <w:r>
          <w:rPr>
            <w:snapToGrid w:val="0"/>
          </w:rPr>
          <w:t>A.7.3.</w:t>
        </w:r>
      </w:ins>
      <w:ins w:id="605" w:author="ZTE" w:date="2025-11-21T07:20:08Z">
        <w:r>
          <w:rPr>
            <w:rFonts w:hint="eastAsia"/>
            <w:snapToGrid w:val="0"/>
            <w:lang w:val="en-US" w:eastAsia="zh-CN"/>
          </w:rPr>
          <w:t>X</w:t>
        </w:r>
      </w:ins>
      <w:ins w:id="606" w:author="ZTE" w:date="2025-11-21T07:20:08Z">
        <w:r>
          <w:rPr>
            <w:snapToGrid w:val="0"/>
          </w:rPr>
          <w:t>.</w:t>
        </w:r>
      </w:ins>
      <w:ins w:id="607" w:author="ZTE" w:date="2025-11-21T07:20:08Z">
        <w:r>
          <w:rPr>
            <w:rFonts w:hint="eastAsia"/>
            <w:snapToGrid w:val="0"/>
            <w:lang w:val="en-US" w:eastAsia="zh-CN"/>
          </w:rPr>
          <w:t>X</w:t>
        </w:r>
      </w:ins>
      <w:ins w:id="608" w:author="ZTE" w:date="2025-11-21T07:20:08Z">
        <w:r>
          <w:rPr>
            <w:snapToGrid w:val="0"/>
          </w:rPr>
          <w:t>.2</w:t>
        </w:r>
      </w:ins>
      <w:ins w:id="609" w:author="ZTE" w:date="2025-11-21T07:20:08Z">
        <w:r>
          <w:rPr/>
          <w:t>-3: Cell specific test parameters for NR FR2-FR2 Intra frequency cell switch test case</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115"/>
        <w:gridCol w:w="1714"/>
        <w:gridCol w:w="1133"/>
        <w:gridCol w:w="1167"/>
        <w:gridCol w:w="5"/>
        <w:gridCol w:w="1162"/>
        <w:gridCol w:w="10"/>
        <w:gridCol w:w="1157"/>
        <w:gridCol w:w="6"/>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10" w:author="ZTE" w:date="2025-11-21T07:20:08Z"/>
        </w:trPr>
        <w:tc>
          <w:tcPr>
            <w:tcW w:w="3797" w:type="dxa"/>
            <w:gridSpan w:val="3"/>
            <w:tcBorders>
              <w:top w:val="single" w:color="auto" w:sz="4" w:space="0"/>
              <w:left w:val="single" w:color="auto" w:sz="4" w:space="0"/>
              <w:bottom w:val="nil"/>
              <w:right w:val="single" w:color="auto" w:sz="4" w:space="0"/>
            </w:tcBorders>
            <w:vAlign w:val="center"/>
          </w:tcPr>
          <w:p>
            <w:pPr>
              <w:pStyle w:val="51"/>
              <w:keepNext w:val="0"/>
              <w:keepLines w:val="0"/>
              <w:rPr>
                <w:ins w:id="611" w:author="ZTE" w:date="2025-11-21T07:20:08Z"/>
              </w:rPr>
            </w:pPr>
            <w:ins w:id="612" w:author="ZTE" w:date="2025-11-21T07:20:08Z">
              <w:r>
                <w:rPr/>
                <w:t>Parameter</w:t>
              </w:r>
            </w:ins>
          </w:p>
        </w:tc>
        <w:tc>
          <w:tcPr>
            <w:tcW w:w="1133" w:type="dxa"/>
            <w:tcBorders>
              <w:top w:val="single" w:color="auto" w:sz="4" w:space="0"/>
              <w:left w:val="single" w:color="auto" w:sz="4" w:space="0"/>
              <w:bottom w:val="nil"/>
              <w:right w:val="single" w:color="auto" w:sz="4" w:space="0"/>
            </w:tcBorders>
            <w:vAlign w:val="center"/>
          </w:tcPr>
          <w:p>
            <w:pPr>
              <w:pStyle w:val="51"/>
              <w:keepNext w:val="0"/>
              <w:keepLines w:val="0"/>
              <w:rPr>
                <w:ins w:id="613" w:author="ZTE" w:date="2025-11-21T07:20:08Z"/>
              </w:rPr>
            </w:pPr>
            <w:ins w:id="614" w:author="ZTE" w:date="2025-11-21T07:20:08Z">
              <w:r>
                <w:rPr/>
                <w:t>Unit</w:t>
              </w:r>
            </w:ins>
          </w:p>
        </w:tc>
        <w:tc>
          <w:tcPr>
            <w:tcW w:w="2344" w:type="dxa"/>
            <w:gridSpan w:val="4"/>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15" w:author="ZTE" w:date="2025-11-21T07:20:08Z"/>
              </w:rPr>
            </w:pPr>
            <w:ins w:id="616" w:author="ZTE" w:date="2025-11-21T07:20:08Z">
              <w:r>
                <w:rPr/>
                <w:t>Cell 1</w:t>
              </w:r>
            </w:ins>
          </w:p>
        </w:tc>
        <w:tc>
          <w:tcPr>
            <w:tcW w:w="2326" w:type="dxa"/>
            <w:gridSpan w:val="3"/>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17" w:author="ZTE" w:date="2025-11-21T07:20:08Z"/>
              </w:rPr>
            </w:pPr>
            <w:ins w:id="618" w:author="ZTE" w:date="2025-11-21T07:20:08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19" w:author="ZTE" w:date="2025-11-21T07:20:08Z"/>
        </w:trPr>
        <w:tc>
          <w:tcPr>
            <w:tcW w:w="3797" w:type="dxa"/>
            <w:gridSpan w:val="3"/>
            <w:tcBorders>
              <w:top w:val="nil"/>
              <w:left w:val="single" w:color="auto" w:sz="4" w:space="0"/>
              <w:bottom w:val="single" w:color="auto" w:sz="4" w:space="0"/>
              <w:right w:val="single" w:color="auto" w:sz="4" w:space="0"/>
            </w:tcBorders>
            <w:vAlign w:val="center"/>
          </w:tcPr>
          <w:p>
            <w:pPr>
              <w:pStyle w:val="51"/>
              <w:keepNext w:val="0"/>
              <w:keepLines w:val="0"/>
              <w:rPr>
                <w:ins w:id="620" w:author="ZTE" w:date="2025-11-21T07:20:08Z"/>
              </w:rPr>
            </w:pPr>
          </w:p>
        </w:tc>
        <w:tc>
          <w:tcPr>
            <w:tcW w:w="1133" w:type="dxa"/>
            <w:tcBorders>
              <w:top w:val="nil"/>
              <w:left w:val="single" w:color="auto" w:sz="4" w:space="0"/>
              <w:bottom w:val="single" w:color="auto" w:sz="4" w:space="0"/>
              <w:right w:val="single" w:color="auto" w:sz="4" w:space="0"/>
            </w:tcBorders>
            <w:vAlign w:val="center"/>
          </w:tcPr>
          <w:p>
            <w:pPr>
              <w:pStyle w:val="51"/>
              <w:keepNext w:val="0"/>
              <w:keepLines w:val="0"/>
              <w:rPr>
                <w:ins w:id="621" w:author="ZTE" w:date="2025-11-21T07:20:08Z"/>
                <w:rFonts w:ascii="CG Times (WN)" w:hAnsi="CG Times (WN)"/>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22" w:author="ZTE" w:date="2025-11-21T07:20:08Z"/>
              </w:rPr>
            </w:pPr>
            <w:ins w:id="623" w:author="ZTE" w:date="2025-11-21T07:20:08Z">
              <w:r>
                <w:rPr/>
                <w:t>T1 ~ T</w:t>
              </w:r>
            </w:ins>
            <w:ins w:id="624" w:author="ZTE-YAN" w:date="2025-11-22T00:00:46Z">
              <w:r>
                <w:rPr>
                  <w:rFonts w:hint="eastAsia"/>
                  <w:lang w:val="en-US" w:eastAsia="zh-CN"/>
                </w:rPr>
                <w:t>3</w:t>
              </w:r>
            </w:ins>
            <w:ins w:id="625" w:author="ZTE" w:date="2025-11-21T07:20:08Z">
              <w:del w:id="626" w:author="ZTE-YAN" w:date="2025-11-22T00:00:46Z">
                <w:r>
                  <w:rPr/>
                  <w:delText>4</w:delText>
                </w:r>
              </w:del>
            </w:ins>
          </w:p>
        </w:tc>
        <w:tc>
          <w:tcPr>
            <w:tcW w:w="1167" w:type="dxa"/>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27" w:author="ZTE" w:date="2025-11-21T07:20:08Z"/>
              </w:rPr>
            </w:pPr>
            <w:ins w:id="628" w:author="ZTE-YAN" w:date="2025-11-22T00:00:50Z">
              <w:r>
                <w:rPr>
                  <w:rFonts w:hint="eastAsia"/>
                  <w:lang w:val="en-US" w:eastAsia="zh-CN"/>
                </w:rPr>
                <w:t>T4</w:t>
              </w:r>
            </w:ins>
            <w:ins w:id="629" w:author="ZTE" w:date="2025-11-21T07:20:08Z">
              <w:del w:id="630" w:author="ZTE-YAN" w:date="2025-11-22T00:00:43Z">
                <w:r>
                  <w:rPr/>
                  <w:delText>T1 ~ T4</w:delText>
                </w:r>
              </w:del>
            </w:ins>
          </w:p>
        </w:tc>
        <w:tc>
          <w:tcPr>
            <w:tcW w:w="1167" w:type="dxa"/>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31" w:author="ZTE" w:date="2025-11-21T07:20:08Z"/>
                <w:rFonts w:hint="eastAsia" w:eastAsia="宋体"/>
                <w:lang w:val="en-US" w:eastAsia="zh-CN"/>
              </w:rPr>
            </w:pPr>
            <w:ins w:id="632" w:author="ZTE-YAN" w:date="2025-11-22T00:00:43Z">
              <w:r>
                <w:rPr/>
                <w:t>T1 ~ T</w:t>
              </w:r>
            </w:ins>
            <w:ins w:id="633" w:author="ZTE-YAN" w:date="2025-11-22T00:00:53Z">
              <w:r>
                <w:rPr>
                  <w:rFonts w:hint="eastAsia"/>
                  <w:lang w:val="en-US" w:eastAsia="zh-CN"/>
                </w:rPr>
                <w:t>3</w:t>
              </w:r>
            </w:ins>
          </w:p>
        </w:tc>
        <w:tc>
          <w:tcPr>
            <w:tcW w:w="1169" w:type="dxa"/>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34" w:author="ZTE" w:date="2025-11-21T07:20:08Z"/>
                <w:rFonts w:hint="default" w:eastAsia="宋体"/>
                <w:lang w:val="en-US" w:eastAsia="zh-CN"/>
              </w:rPr>
            </w:pPr>
            <w:ins w:id="635" w:author="ZTE-YAN" w:date="2025-11-22T00:00:56Z">
              <w:r>
                <w:rPr>
                  <w:rFonts w:hint="eastAsia"/>
                  <w:lang w:val="en-US" w:eastAsia="zh-CN"/>
                </w:rPr>
                <w:t>T</w:t>
              </w:r>
            </w:ins>
            <w:ins w:id="636" w:author="ZTE-YAN" w:date="2025-11-22T00:00:57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38" w:author="ZTE" w:date="2025-11-21T07:20:08Z"/>
              </w:rPr>
            </w:pPr>
            <w:ins w:id="639" w:author="ZTE" w:date="2025-11-21T07:20:08Z">
              <w:r>
                <w:rPr/>
                <w:t>NR RF Channel Number</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640" w:author="ZTE" w:date="2025-11-21T07:20:08Z"/>
              </w:rPr>
            </w:pPr>
          </w:p>
        </w:tc>
        <w:tc>
          <w:tcPr>
            <w:tcW w:w="2344"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641" w:author="ZTE" w:date="2025-11-21T07:20:08Z"/>
              </w:rPr>
            </w:pPr>
            <w:ins w:id="642" w:author="ZTE" w:date="2025-11-21T07:20:08Z">
              <w:r>
                <w:rPr/>
                <w:t>1</w:t>
              </w:r>
            </w:ins>
          </w:p>
        </w:tc>
        <w:tc>
          <w:tcPr>
            <w:tcW w:w="2326" w:type="dxa"/>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643" w:author="ZTE" w:date="2025-11-21T07:20:08Z"/>
              </w:rPr>
            </w:pPr>
            <w:ins w:id="644" w:author="ZTE" w:date="2025-11-21T07:2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46" w:author="ZTE" w:date="2025-11-21T07:20:08Z"/>
              </w:rPr>
            </w:pPr>
            <w:ins w:id="647" w:author="ZTE" w:date="2025-11-21T07:20:08Z">
              <w:r>
                <w:rPr/>
                <w:t>Assumption for UE beams</w:t>
              </w:r>
            </w:ins>
            <w:ins w:id="648" w:author="ZTE" w:date="2025-11-21T07:20:08Z">
              <w:r>
                <w:rPr>
                  <w:vertAlign w:val="superscript"/>
                </w:rPr>
                <w:t>Note 6</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649" w:author="ZTE" w:date="2025-11-21T07:20:08Z"/>
              </w:rPr>
            </w:pPr>
          </w:p>
        </w:tc>
        <w:tc>
          <w:tcPr>
            <w:tcW w:w="2344"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650" w:author="ZTE" w:date="2025-11-21T07:20:08Z"/>
              </w:rPr>
            </w:pPr>
            <w:ins w:id="651" w:author="ZTE" w:date="2025-11-21T07:20:08Z">
              <w:r>
                <w:rPr/>
                <w:t>Rough</w:t>
              </w:r>
            </w:ins>
          </w:p>
        </w:tc>
        <w:tc>
          <w:tcPr>
            <w:tcW w:w="2326" w:type="dxa"/>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652" w:author="ZTE" w:date="2025-11-21T07:20:08Z"/>
              </w:rPr>
            </w:pPr>
            <w:ins w:id="653" w:author="ZTE" w:date="2025-11-21T07:20:08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4"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55" w:author="ZTE" w:date="2025-11-21T07:20:08Z"/>
              </w:rPr>
            </w:pPr>
            <w:ins w:id="656" w:author="ZTE" w:date="2025-11-21T07:20:08Z">
              <w:r>
                <w:rPr>
                  <w:rFonts w:eastAsia="Calibri" w:cs="Arial"/>
                  <w:szCs w:val="22"/>
                </w:rPr>
                <w:t>AoA setup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657"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58" w:author="ZTE" w:date="2025-11-21T07:20:08Z"/>
              </w:rPr>
            </w:pPr>
            <w:ins w:id="659" w:author="ZTE" w:date="2025-11-21T07:20:08Z">
              <w:r>
                <w:rPr>
                  <w:rFonts w:cs="Arial"/>
                </w:rPr>
                <w:t>Setup 1 as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0" w:author="ZTE" w:date="2025-11-21T07:20:08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661" w:author="ZTE" w:date="2025-11-21T07:20:08Z"/>
              </w:rPr>
            </w:pPr>
            <w:ins w:id="662" w:author="ZTE" w:date="2025-11-21T07:20:08Z">
              <w:r>
                <w:rPr/>
                <w:t>Duplex mode</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663"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64" w:author="ZTE" w:date="2025-11-21T07:20:08Z"/>
              </w:rPr>
            </w:pPr>
            <w:ins w:id="665" w:author="ZTE" w:date="2025-11-21T07:20:0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 w:author="ZTE" w:date="2025-11-21T07:20:08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667" w:author="ZTE" w:date="2025-11-21T07:20:08Z"/>
              </w:rPr>
            </w:pPr>
            <w:ins w:id="668" w:author="ZTE" w:date="2025-11-21T07:20:08Z">
              <w:r>
                <w:rPr/>
                <w:t>TDD configuration</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669"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70" w:author="ZTE" w:date="2025-11-21T07:20:08Z"/>
              </w:rPr>
            </w:pPr>
            <w:ins w:id="671" w:author="ZTE" w:date="2025-11-21T07:20:08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2" w:author="ZTE" w:date="2025-11-21T07:20:08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673" w:author="ZTE" w:date="2025-11-21T07:20:08Z"/>
              </w:rPr>
            </w:pPr>
            <w:ins w:id="674" w:author="ZTE" w:date="2025-11-21T07:20:08Z">
              <w:r>
                <w:rPr/>
                <w:t>BW</w:t>
              </w:r>
            </w:ins>
            <w:ins w:id="675" w:author="ZTE" w:date="2025-11-21T07:20:08Z">
              <w:r>
                <w:rPr>
                  <w:vertAlign w:val="subscript"/>
                </w:rPr>
                <w:t>channel</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676" w:author="ZTE" w:date="2025-11-21T07:20:08Z"/>
              </w:rPr>
            </w:pPr>
            <w:ins w:id="677" w:author="ZTE" w:date="2025-11-21T07:20:08Z">
              <w:r>
                <w:rPr/>
                <w:t>MHz</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78" w:author="ZTE" w:date="2025-11-21T07:20:08Z"/>
                <w:szCs w:val="18"/>
              </w:rPr>
            </w:pPr>
            <w:ins w:id="679" w:author="ZTE" w:date="2025-11-21T07:20:08Z">
              <w:r>
                <w:rPr>
                  <w:rFonts w:cs="Arial"/>
                  <w:szCs w:val="18"/>
                </w:rPr>
                <w:t>100: N</w:t>
              </w:r>
            </w:ins>
            <w:ins w:id="680" w:author="ZTE" w:date="2025-11-21T07:20:08Z">
              <w:r>
                <w:rPr>
                  <w:rFonts w:cs="Arial"/>
                  <w:szCs w:val="18"/>
                  <w:vertAlign w:val="subscript"/>
                </w:rPr>
                <w:t>PRB,c</w:t>
              </w:r>
            </w:ins>
            <w:ins w:id="681" w:author="ZTE" w:date="2025-11-21T07:20:08Z">
              <w:r>
                <w:rPr>
                  <w:rFonts w:cs="Arial"/>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2" w:author="ZTE" w:date="2025-11-21T07:20:08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683" w:author="ZTE" w:date="2025-11-21T07:20:08Z"/>
              </w:rPr>
            </w:pPr>
            <w:ins w:id="684" w:author="ZTE" w:date="2025-11-21T07:20:08Z">
              <w:r>
                <w:rPr/>
                <w:t>BWP BW</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685" w:author="ZTE" w:date="2025-11-21T07:20:08Z"/>
              </w:rPr>
            </w:pPr>
            <w:ins w:id="686" w:author="ZTE" w:date="2025-11-21T07:20:08Z">
              <w:r>
                <w:rPr/>
                <w:t>MHz</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87" w:author="ZTE" w:date="2025-11-21T07:20:08Z"/>
                <w:szCs w:val="18"/>
              </w:rPr>
            </w:pPr>
            <w:ins w:id="688" w:author="ZTE" w:date="2025-11-21T07:20:08Z">
              <w:r>
                <w:rPr>
                  <w:rFonts w:cs="Arial"/>
                  <w:szCs w:val="18"/>
                </w:rPr>
                <w:t>100: N</w:t>
              </w:r>
            </w:ins>
            <w:ins w:id="689" w:author="ZTE" w:date="2025-11-21T07:20:08Z">
              <w:r>
                <w:rPr>
                  <w:rFonts w:cs="Arial"/>
                  <w:szCs w:val="18"/>
                  <w:vertAlign w:val="subscript"/>
                </w:rPr>
                <w:t>PRB,c</w:t>
              </w:r>
            </w:ins>
            <w:ins w:id="690" w:author="ZTE" w:date="2025-11-21T07:20:08Z">
              <w:r>
                <w:rPr>
                  <w:rFonts w:cs="Arial"/>
                  <w:szCs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 w:author="ZTE" w:date="2025-11-21T07:20:08Z"/>
        </w:trPr>
        <w:tc>
          <w:tcPr>
            <w:tcW w:w="3797" w:type="dxa"/>
            <w:gridSpan w:val="3"/>
            <w:tcBorders>
              <w:top w:val="single" w:color="auto" w:sz="4" w:space="0"/>
              <w:left w:val="single" w:color="auto" w:sz="4" w:space="0"/>
              <w:bottom w:val="nil"/>
              <w:right w:val="single" w:color="auto" w:sz="4" w:space="0"/>
            </w:tcBorders>
          </w:tcPr>
          <w:p>
            <w:pPr>
              <w:pStyle w:val="53"/>
              <w:keepNext w:val="0"/>
              <w:keepLines w:val="0"/>
              <w:rPr>
                <w:ins w:id="692" w:author="ZTE" w:date="2025-11-21T07:20:08Z"/>
              </w:rPr>
            </w:pPr>
            <w:ins w:id="693" w:author="ZTE" w:date="2025-11-21T07:20:08Z">
              <w:r>
                <w:rPr>
                  <w:rFonts w:cs="Arial"/>
                </w:rPr>
                <w:t>PDSCH Reference</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694"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695" w:author="ZTE" w:date="2025-11-21T07:20:08Z"/>
                <w:rFonts w:cs="Arial"/>
              </w:rPr>
            </w:pPr>
            <w:ins w:id="696" w:author="ZTE" w:date="2025-11-21T07:20:08Z">
              <w:r>
                <w:rPr>
                  <w:rFonts w:cs="Arial"/>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98" w:author="ZTE" w:date="2025-11-21T07:20:08Z"/>
              </w:rPr>
            </w:pPr>
            <w:ins w:id="699" w:author="ZTE" w:date="2025-11-21T07:20:08Z">
              <w:r>
                <w:rPr>
                  <w:rFonts w:cs="v5.0.0"/>
                </w:rPr>
                <w:t>CORESET Reference Channel</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00"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01" w:author="ZTE" w:date="2025-11-21T07:20:08Z"/>
                <w:rFonts w:cs="Arial"/>
              </w:rPr>
            </w:pPr>
            <w:ins w:id="702" w:author="ZTE" w:date="2025-11-21T07:20:08Z">
              <w:r>
                <w:rPr>
                  <w:rFonts w:cs="Arial"/>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04" w:author="ZTE" w:date="2025-11-21T07:20:08Z"/>
                <w:rFonts w:cs="v5.0.0"/>
              </w:rPr>
            </w:pPr>
            <w:ins w:id="705" w:author="ZTE" w:date="2025-11-21T07:20:08Z">
              <w:r>
                <w:rPr>
                  <w:rFonts w:cs="v5.0.0"/>
                </w:rPr>
                <w:t>Control Channel RMC</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06"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7" w:author="ZTE" w:date="2025-11-21T07:20:08Z"/>
                <w:szCs w:val="18"/>
              </w:rPr>
            </w:pPr>
            <w:ins w:id="708" w:author="ZTE" w:date="2025-11-21T07:20:08Z">
              <w:r>
                <w:rPr>
                  <w:rFonts w:cs="Arial"/>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 w:author="ZTE" w:date="2025-11-21T07:20:08Z"/>
        </w:trPr>
        <w:tc>
          <w:tcPr>
            <w:tcW w:w="3797" w:type="dxa"/>
            <w:gridSpan w:val="3"/>
            <w:tcBorders>
              <w:top w:val="nil"/>
              <w:left w:val="single" w:color="auto" w:sz="4" w:space="0"/>
              <w:bottom w:val="single" w:color="auto" w:sz="4" w:space="0"/>
              <w:right w:val="single" w:color="auto" w:sz="4" w:space="0"/>
            </w:tcBorders>
          </w:tcPr>
          <w:p>
            <w:pPr>
              <w:pStyle w:val="53"/>
              <w:keepNext w:val="0"/>
              <w:keepLines w:val="0"/>
              <w:rPr>
                <w:ins w:id="710" w:author="ZTE" w:date="2025-11-21T07:20:08Z"/>
              </w:rPr>
            </w:pPr>
            <w:ins w:id="711" w:author="ZTE" w:date="2025-11-21T07:20:08Z">
              <w:r>
                <w:rPr>
                  <w:lang w:eastAsia="zh-CN"/>
                </w:rPr>
                <w:t>CP length</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2"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13" w:author="ZTE" w:date="2025-11-21T07:20:08Z"/>
                <w:szCs w:val="18"/>
                <w:lang w:eastAsia="zh-CN"/>
              </w:rPr>
            </w:pPr>
            <w:ins w:id="714" w:author="ZTE" w:date="2025-11-21T07:20:08Z">
              <w:r>
                <w:rPr>
                  <w:szCs w:val="18"/>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16" w:author="ZTE" w:date="2025-11-21T07:20:08Z"/>
              </w:rPr>
            </w:pPr>
            <w:ins w:id="717" w:author="ZTE" w:date="2025-11-21T07:20:08Z">
              <w:r>
                <w:rPr/>
                <w:t>TRS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18"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19" w:author="ZTE" w:date="2025-11-21T07:20:08Z"/>
                <w:sz w:val="16"/>
              </w:rPr>
            </w:pPr>
            <w:ins w:id="720" w:author="ZTE" w:date="2025-11-21T07:20:08Z">
              <w:r>
                <w:rPr>
                  <w:szCs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22" w:author="ZTE" w:date="2025-11-21T07:20:08Z"/>
                <w:highlight w:val="red"/>
              </w:rPr>
            </w:pPr>
            <w:ins w:id="723" w:author="ZTE" w:date="2025-11-21T07:20:08Z">
              <w:r>
                <w:rPr/>
                <w:t>OCNG Patterns</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24" w:author="ZTE" w:date="2025-11-21T07:20:08Z"/>
                <w:highlight w:val="red"/>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25" w:author="ZTE" w:date="2025-11-21T07:20:08Z"/>
              </w:rPr>
            </w:pPr>
            <w:ins w:id="726" w:author="ZTE" w:date="2025-11-21T07:20:08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7"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28" w:author="ZTE" w:date="2025-11-21T07:20:08Z"/>
              </w:rPr>
            </w:pPr>
            <w:ins w:id="729" w:author="ZTE" w:date="2025-11-21T07:20:08Z">
              <w:r>
                <w:rPr>
                  <w:szCs w:val="18"/>
                  <w:lang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30"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31" w:author="ZTE" w:date="2025-11-21T07:20:08Z"/>
                <w:snapToGrid w:val="0"/>
              </w:rPr>
            </w:pPr>
            <w:ins w:id="732" w:author="ZTE" w:date="2025-11-21T07:20:08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34" w:author="ZTE" w:date="2025-11-21T07:20:08Z"/>
              </w:rPr>
            </w:pPr>
            <w:ins w:id="735" w:author="ZTE" w:date="2025-11-21T07:20:08Z">
              <w:r>
                <w:rPr>
                  <w:rFonts w:cs="Arial"/>
                </w:rPr>
                <w:t>SSB Configuration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36"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37" w:author="ZTE" w:date="2025-11-21T07:20:08Z"/>
              </w:rPr>
            </w:pPr>
            <w:ins w:id="738" w:author="ZTE" w:date="2025-11-21T07:20:08Z">
              <w:r>
                <w:rPr>
                  <w:rFonts w:cs="v4.2.0"/>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40" w:author="ZTE" w:date="2025-11-21T07:20:08Z"/>
              </w:rPr>
            </w:pPr>
            <w:ins w:id="741" w:author="ZTE" w:date="2025-11-21T07:20:08Z">
              <w:r>
                <w:rPr>
                  <w:rFonts w:cs="Arial"/>
                </w:rPr>
                <w:t>PDSCH/PDCCH subcarrier spacing</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42" w:author="ZTE" w:date="2025-11-21T07:20:08Z"/>
              </w:rPr>
            </w:pPr>
            <w:ins w:id="743" w:author="ZTE" w:date="2025-11-21T07:20:08Z">
              <w:r>
                <w:rPr/>
                <w:t>kHz</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44" w:author="ZTE" w:date="2025-11-21T07:20:08Z"/>
              </w:rPr>
            </w:pPr>
            <w:ins w:id="745" w:author="ZTE" w:date="2025-11-21T07:20:08Z">
              <w:r>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6"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47" w:author="ZTE" w:date="2025-11-21T07:20:08Z"/>
              </w:rPr>
            </w:pPr>
            <w:ins w:id="748" w:author="ZTE" w:date="2025-11-21T07:20:08Z">
              <w:r>
                <w:rPr>
                  <w:rFonts w:cs="Arial"/>
                </w:rPr>
                <w:t>PUCCH/PUSCH subcarrier spacing</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49" w:author="ZTE" w:date="2025-11-21T07:20:08Z"/>
              </w:rPr>
            </w:pPr>
            <w:ins w:id="750" w:author="ZTE" w:date="2025-11-21T07:20:08Z">
              <w:r>
                <w:rPr/>
                <w:t>kHz</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51" w:author="ZTE" w:date="2025-11-21T07:20:08Z"/>
              </w:rPr>
            </w:pPr>
            <w:ins w:id="752" w:author="ZTE" w:date="2025-11-21T07:20:08Z">
              <w:r>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54" w:author="ZTE" w:date="2025-11-21T07:20:08Z"/>
              </w:rPr>
            </w:pPr>
            <w:ins w:id="755" w:author="ZTE" w:date="2025-11-21T07:20:08Z">
              <w:r>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56"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57" w:author="ZTE" w:date="2025-11-21T07:20:08Z"/>
              </w:rPr>
            </w:pPr>
            <w:ins w:id="758" w:author="ZTE" w:date="2025-11-21T07:20:08Z">
              <w:r>
                <w:rPr>
                  <w:lang w:eastAsia="zh-CN"/>
                </w:rPr>
                <w:t>FR2 PRACH configuration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60" w:author="ZTE" w:date="2025-11-21T07:20:08Z"/>
              </w:rPr>
            </w:pPr>
            <w:ins w:id="761" w:author="ZTE" w:date="2025-11-21T07:20:08Z">
              <w:r>
                <w:rPr/>
                <w:t>PDSCH/PDCCH TCI state</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62"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63" w:author="ZTE" w:date="2025-11-21T07:20:08Z"/>
                <w:lang w:eastAsia="zh-CN"/>
              </w:rPr>
            </w:pPr>
            <w:ins w:id="764" w:author="ZTE" w:date="2025-11-21T07:20:08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 w:author="ZTE" w:date="2025-11-21T07:20:08Z"/>
        </w:trPr>
        <w:tc>
          <w:tcPr>
            <w:tcW w:w="2083" w:type="dxa"/>
            <w:gridSpan w:val="2"/>
            <w:tcBorders>
              <w:top w:val="single" w:color="auto" w:sz="4" w:space="0"/>
              <w:left w:val="single" w:color="auto" w:sz="4" w:space="0"/>
              <w:bottom w:val="nil"/>
              <w:right w:val="single" w:color="auto" w:sz="4" w:space="0"/>
            </w:tcBorders>
          </w:tcPr>
          <w:p>
            <w:pPr>
              <w:pStyle w:val="53"/>
              <w:keepNext w:val="0"/>
              <w:keepLines w:val="0"/>
              <w:rPr>
                <w:ins w:id="766" w:author="ZTE" w:date="2025-11-21T07:20:08Z"/>
                <w:rFonts w:cs="Arial"/>
              </w:rPr>
            </w:pPr>
            <w:ins w:id="767" w:author="ZTE" w:date="2025-11-21T07:20:08Z">
              <w:r>
                <w:rPr>
                  <w:rFonts w:cs="Arial"/>
                </w:rPr>
                <w:t>BWP configuration</w:t>
              </w:r>
            </w:ins>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768" w:author="ZTE" w:date="2025-11-21T07:20:08Z"/>
              </w:rPr>
            </w:pPr>
            <w:ins w:id="769" w:author="ZTE" w:date="2025-11-21T07:20:08Z">
              <w:r>
                <w:rPr/>
                <w:t>Initial DL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70"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71" w:author="ZTE" w:date="2025-11-21T07:20:08Z"/>
              </w:rPr>
            </w:pPr>
            <w:ins w:id="772" w:author="ZTE" w:date="2025-11-21T07:20:08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 w:author="ZTE" w:date="2025-11-21T07:20:08Z"/>
        </w:trPr>
        <w:tc>
          <w:tcPr>
            <w:tcW w:w="2083" w:type="dxa"/>
            <w:gridSpan w:val="2"/>
            <w:tcBorders>
              <w:top w:val="nil"/>
              <w:left w:val="single" w:color="auto" w:sz="4" w:space="0"/>
              <w:bottom w:val="nil"/>
              <w:right w:val="single" w:color="auto" w:sz="4" w:space="0"/>
            </w:tcBorders>
          </w:tcPr>
          <w:p>
            <w:pPr>
              <w:pStyle w:val="53"/>
              <w:keepNext w:val="0"/>
              <w:keepLines w:val="0"/>
              <w:rPr>
                <w:ins w:id="774" w:author="ZTE" w:date="2025-11-21T07:20:08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775" w:author="ZTE" w:date="2025-11-21T07:20:08Z"/>
              </w:rPr>
            </w:pPr>
            <w:ins w:id="776" w:author="ZTE" w:date="2025-11-21T07:20:08Z">
              <w:r>
                <w:rPr/>
                <w:t>Dedicated DL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77"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78" w:author="ZTE" w:date="2025-11-21T07:20:08Z"/>
              </w:rPr>
            </w:pPr>
            <w:ins w:id="779" w:author="ZTE" w:date="2025-11-21T07:20:08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 w:author="ZTE" w:date="2025-11-21T07:20:08Z"/>
        </w:trPr>
        <w:tc>
          <w:tcPr>
            <w:tcW w:w="2083" w:type="dxa"/>
            <w:gridSpan w:val="2"/>
            <w:tcBorders>
              <w:top w:val="nil"/>
              <w:left w:val="single" w:color="auto" w:sz="4" w:space="0"/>
              <w:bottom w:val="nil"/>
              <w:right w:val="single" w:color="auto" w:sz="4" w:space="0"/>
            </w:tcBorders>
          </w:tcPr>
          <w:p>
            <w:pPr>
              <w:pStyle w:val="53"/>
              <w:keepNext w:val="0"/>
              <w:keepLines w:val="0"/>
              <w:rPr>
                <w:ins w:id="781" w:author="ZTE" w:date="2025-11-21T07:20:08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782" w:author="ZTE" w:date="2025-11-21T07:20:08Z"/>
              </w:rPr>
            </w:pPr>
            <w:ins w:id="783" w:author="ZTE" w:date="2025-11-21T07:20:08Z">
              <w:r>
                <w:rPr/>
                <w:t>Initial UL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84"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85" w:author="ZTE" w:date="2025-11-21T07:20:08Z"/>
              </w:rPr>
            </w:pPr>
            <w:ins w:id="786" w:author="ZTE" w:date="2025-11-21T07:20:08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 w:author="ZTE" w:date="2025-11-21T07:20:08Z"/>
        </w:trPr>
        <w:tc>
          <w:tcPr>
            <w:tcW w:w="2083" w:type="dxa"/>
            <w:gridSpan w:val="2"/>
            <w:tcBorders>
              <w:top w:val="nil"/>
              <w:left w:val="single" w:color="auto" w:sz="4" w:space="0"/>
              <w:bottom w:val="single" w:color="auto" w:sz="4" w:space="0"/>
              <w:right w:val="single" w:color="auto" w:sz="4" w:space="0"/>
            </w:tcBorders>
          </w:tcPr>
          <w:p>
            <w:pPr>
              <w:pStyle w:val="53"/>
              <w:keepNext w:val="0"/>
              <w:keepLines w:val="0"/>
              <w:rPr>
                <w:ins w:id="788" w:author="ZTE" w:date="2025-11-21T07:20:08Z"/>
                <w:rFonts w:cs="Arial"/>
              </w:rPr>
            </w:pPr>
          </w:p>
        </w:tc>
        <w:tc>
          <w:tcPr>
            <w:tcW w:w="1714" w:type="dxa"/>
            <w:tcBorders>
              <w:top w:val="single" w:color="auto" w:sz="4" w:space="0"/>
              <w:left w:val="single" w:color="auto" w:sz="4" w:space="0"/>
              <w:bottom w:val="single" w:color="auto" w:sz="4" w:space="0"/>
              <w:right w:val="single" w:color="auto" w:sz="4" w:space="0"/>
            </w:tcBorders>
          </w:tcPr>
          <w:p>
            <w:pPr>
              <w:pStyle w:val="53"/>
              <w:keepNext w:val="0"/>
              <w:keepLines w:val="0"/>
              <w:rPr>
                <w:ins w:id="789" w:author="ZTE" w:date="2025-11-21T07:20:08Z"/>
              </w:rPr>
            </w:pPr>
            <w:ins w:id="790" w:author="ZTE" w:date="2025-11-21T07:20:08Z">
              <w:r>
                <w:rPr/>
                <w:t>Dedicated UL BWP</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791" w:author="ZTE" w:date="2025-11-21T07:20:08Z"/>
              </w:rPr>
            </w:pPr>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792" w:author="ZTE" w:date="2025-11-21T07:20:08Z"/>
              </w:rPr>
            </w:pPr>
            <w:ins w:id="793" w:author="ZTE" w:date="2025-11-21T07:20:08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95" w:author="ZTE" w:date="2025-11-21T07:20:08Z"/>
              </w:rPr>
            </w:pPr>
            <w:ins w:id="796" w:author="ZTE" w:date="2025-11-21T07:20:08Z">
              <w:r>
                <w:rPr>
                  <w:szCs w:val="16"/>
                  <w:lang w:eastAsia="ja-JP"/>
                </w:rPr>
                <w:t>EPRE ratio of PSS to SSS</w:t>
              </w:r>
            </w:ins>
          </w:p>
        </w:tc>
        <w:tc>
          <w:tcPr>
            <w:tcW w:w="1133" w:type="dxa"/>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797" w:author="ZTE" w:date="2025-11-21T07:20:08Z"/>
                <w:szCs w:val="18"/>
              </w:rPr>
            </w:pPr>
            <w:ins w:id="798" w:author="ZTE" w:date="2025-11-21T07:20:08Z">
              <w:r>
                <w:rPr>
                  <w:szCs w:val="18"/>
                  <w:lang w:eastAsia="ja-JP"/>
                </w:rPr>
                <w:t>dB</w:t>
              </w:r>
            </w:ins>
          </w:p>
        </w:tc>
        <w:tc>
          <w:tcPr>
            <w:tcW w:w="4670" w:type="dxa"/>
            <w:gridSpan w:val="7"/>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799" w:author="ZTE" w:date="2025-11-21T07:20:08Z"/>
                <w:szCs w:val="18"/>
              </w:rPr>
            </w:pPr>
            <w:ins w:id="800" w:author="ZTE" w:date="2025-11-21T07:20:08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02" w:author="ZTE" w:date="2025-11-21T07:20:08Z"/>
              </w:rPr>
            </w:pPr>
            <w:ins w:id="803" w:author="ZTE" w:date="2025-11-21T07:20:08Z">
              <w:r>
                <w:rPr>
                  <w:szCs w:val="16"/>
                  <w:lang w:eastAsia="ja-JP"/>
                </w:rPr>
                <w:t>EPRE ratio of PBCH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4"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05"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07" w:author="ZTE" w:date="2025-11-21T07:20:08Z"/>
              </w:rPr>
            </w:pPr>
            <w:ins w:id="808" w:author="ZTE" w:date="2025-11-21T07:20:08Z">
              <w:r>
                <w:rPr>
                  <w:szCs w:val="16"/>
                  <w:lang w:eastAsia="ja-JP"/>
                </w:rPr>
                <w:t>EPRE ratio of PBCH to PBCH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9"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10"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12" w:author="ZTE" w:date="2025-11-21T07:20:08Z"/>
              </w:rPr>
            </w:pPr>
            <w:ins w:id="813" w:author="ZTE" w:date="2025-11-21T07:20:08Z">
              <w:r>
                <w:rPr>
                  <w:szCs w:val="16"/>
                  <w:lang w:eastAsia="ja-JP"/>
                </w:rPr>
                <w:t>EPRE ratio of PDCCH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14"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15"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17" w:author="ZTE" w:date="2025-11-21T07:20:08Z"/>
              </w:rPr>
            </w:pPr>
            <w:ins w:id="818" w:author="ZTE" w:date="2025-11-21T07:20:08Z">
              <w:r>
                <w:rPr>
                  <w:szCs w:val="16"/>
                  <w:lang w:eastAsia="ja-JP"/>
                </w:rPr>
                <w:t>EPRE ratio of PDCCH to PDCCH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19"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20"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22" w:author="ZTE" w:date="2025-11-21T07:20:08Z"/>
              </w:rPr>
            </w:pPr>
            <w:ins w:id="823" w:author="ZTE" w:date="2025-11-21T07:20:08Z">
              <w:r>
                <w:rPr>
                  <w:szCs w:val="16"/>
                  <w:lang w:eastAsia="ja-JP"/>
                </w:rPr>
                <w:t xml:space="preserve">EPRE ratio of PDSCH DMRS to SSS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24"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25"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27" w:author="ZTE" w:date="2025-11-21T07:20:08Z"/>
              </w:rPr>
            </w:pPr>
            <w:ins w:id="828" w:author="ZTE" w:date="2025-11-21T07:20:08Z">
              <w:r>
                <w:rPr>
                  <w:szCs w:val="16"/>
                  <w:lang w:eastAsia="ja-JP"/>
                </w:rPr>
                <w:t xml:space="preserve">EPRE ratio of PDSCH to PDSCH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29"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30"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32" w:author="ZTE" w:date="2025-11-21T07:20:08Z"/>
              </w:rPr>
            </w:pPr>
            <w:ins w:id="833" w:author="ZTE" w:date="2025-11-21T07:20:08Z">
              <w:r>
                <w:rPr>
                  <w:szCs w:val="16"/>
                  <w:lang w:eastAsia="ja-JP"/>
                </w:rPr>
                <w:t>EPRE ratio of OCNG DMRS to SSS(Note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34"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35"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37" w:author="ZTE" w:date="2025-11-21T07:20:08Z"/>
              </w:rPr>
            </w:pPr>
            <w:ins w:id="838" w:author="ZTE" w:date="2025-11-21T07:20:08Z">
              <w:r>
                <w:rPr>
                  <w:szCs w:val="16"/>
                  <w:lang w:eastAsia="ja-JP"/>
                </w:rPr>
                <w:t>EPRE ratio of OCNG to OCNG DMRS (Note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39" w:author="ZTE" w:date="2025-11-21T07:20:08Z"/>
                <w:rFonts w:ascii="Arial" w:hAnsi="Arial"/>
                <w:sz w:val="18"/>
                <w:szCs w:val="18"/>
              </w:rPr>
            </w:pPr>
          </w:p>
        </w:tc>
        <w:tc>
          <w:tcPr>
            <w:tcW w:w="4670" w:type="dxa"/>
            <w:gridSpan w:val="7"/>
            <w:vMerge w:val="continue"/>
            <w:tcBorders>
              <w:top w:val="single" w:color="auto" w:sz="4" w:space="0"/>
              <w:left w:val="single" w:color="auto" w:sz="4" w:space="0"/>
              <w:bottom w:val="single" w:color="auto" w:sz="4" w:space="0"/>
              <w:right w:val="single" w:color="auto" w:sz="4" w:space="0"/>
            </w:tcBorders>
            <w:vAlign w:val="center"/>
          </w:tcPr>
          <w:p>
            <w:pPr>
              <w:spacing w:after="0"/>
              <w:rPr>
                <w:ins w:id="840" w:author="ZTE" w:date="2025-11-21T07:20:08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1"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42" w:author="ZTE" w:date="2025-11-21T07:20:08Z"/>
              </w:rPr>
            </w:pPr>
            <w:ins w:id="843" w:author="ZTE" w:date="2025-11-21T07:20:08Z"/>
            <w:ins w:id="844" w:author="ZTE" w:date="2025-11-21T07:20:08Z"/>
            <w:ins w:id="845" w:author="ZTE" w:date="2025-11-21T07:20:08Z"/>
            <w:ins w:id="846" w:author="ZTE" w:date="2025-11-21T07:20:08Z">
              <w:r>
                <w:rPr>
                  <w:position w:val="-12"/>
                </w:rPr>
                <w:object>
                  <v:shape id="_x0000_i1025"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48" w:author="ZTE" w:date="2025-11-21T07:20:08Z"/>
            <w:ins w:id="849" w:author="ZTE" w:date="2025-11-21T07:20:08Z">
              <w:r>
                <w:rPr>
                  <w:vertAlign w:val="superscript"/>
                </w:rPr>
                <w:t>Note2</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850" w:author="ZTE" w:date="2025-11-21T07:20:08Z"/>
              </w:rPr>
            </w:pPr>
            <w:ins w:id="851" w:author="ZTE" w:date="2025-11-21T07:20:08Z">
              <w:r>
                <w:rPr/>
                <w:t>dBm/15 kHz</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852" w:author="ZTE" w:date="2025-11-21T07:20:08Z"/>
              </w:rPr>
            </w:pPr>
            <w:ins w:id="853" w:author="ZTE" w:date="2025-11-21T07:20:08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4"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55" w:author="ZTE" w:date="2025-11-21T07:20:08Z"/>
              </w:rPr>
            </w:pPr>
            <w:ins w:id="856" w:author="ZTE" w:date="2025-11-21T07:20:08Z"/>
            <w:ins w:id="857" w:author="ZTE" w:date="2025-11-21T07:20:08Z"/>
            <w:ins w:id="858" w:author="ZTE" w:date="2025-11-21T07:20:08Z"/>
            <w:ins w:id="859" w:author="ZTE" w:date="2025-11-21T07:20:08Z">
              <w:r>
                <w:rPr>
                  <w:rFonts w:eastAsia="Calibri" w:cs="Arial"/>
                  <w:position w:val="-12"/>
                  <w:szCs w:val="22"/>
                </w:rPr>
                <w:object>
                  <v:shape id="_x0000_i1026"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861" w:author="ZTE" w:date="2025-11-21T07:20:08Z"/>
            <w:ins w:id="862" w:author="ZTE" w:date="2025-11-21T07:20:08Z">
              <w:r>
                <w:rPr>
                  <w:rFonts w:cs="Arial"/>
                  <w:vertAlign w:val="superscript"/>
                </w:rPr>
                <w:t>Note2</w:t>
              </w:r>
            </w:ins>
          </w:p>
        </w:tc>
        <w:tc>
          <w:tcPr>
            <w:tcW w:w="1133" w:type="dxa"/>
            <w:tcBorders>
              <w:top w:val="single" w:color="auto" w:sz="4" w:space="0"/>
              <w:left w:val="single" w:color="auto" w:sz="4" w:space="0"/>
              <w:bottom w:val="nil"/>
              <w:right w:val="single" w:color="auto" w:sz="4" w:space="0"/>
            </w:tcBorders>
          </w:tcPr>
          <w:p>
            <w:pPr>
              <w:pStyle w:val="52"/>
              <w:keepNext w:val="0"/>
              <w:keepLines w:val="0"/>
              <w:rPr>
                <w:ins w:id="863" w:author="ZTE" w:date="2025-11-21T07:20:08Z"/>
              </w:rPr>
            </w:pPr>
            <w:ins w:id="864" w:author="ZTE" w:date="2025-11-21T07:20:08Z">
              <w:r>
                <w:rPr/>
                <w:t>dBm/SCS</w:t>
              </w:r>
            </w:ins>
          </w:p>
        </w:tc>
        <w:tc>
          <w:tcPr>
            <w:tcW w:w="4670" w:type="dxa"/>
            <w:gridSpan w:val="7"/>
            <w:tcBorders>
              <w:top w:val="single" w:color="auto" w:sz="4" w:space="0"/>
              <w:left w:val="single" w:color="auto" w:sz="4" w:space="0"/>
              <w:bottom w:val="single" w:color="auto" w:sz="4" w:space="0"/>
              <w:right w:val="single" w:color="auto" w:sz="4" w:space="0"/>
            </w:tcBorders>
          </w:tcPr>
          <w:p>
            <w:pPr>
              <w:pStyle w:val="52"/>
              <w:keepNext w:val="0"/>
              <w:keepLines w:val="0"/>
              <w:rPr>
                <w:ins w:id="865" w:author="ZTE" w:date="2025-11-21T07:20:08Z"/>
              </w:rPr>
            </w:pPr>
            <w:ins w:id="866" w:author="ZTE" w:date="2025-11-21T07:20:08Z">
              <w:r>
                <w:rPr/>
                <w:t>-95.7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7"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68" w:author="ZTE" w:date="2025-11-21T07:20:08Z"/>
                <w:i/>
              </w:rPr>
            </w:pPr>
            <w:ins w:id="869" w:author="ZTE" w:date="2025-11-21T07:20:08Z"/>
            <w:ins w:id="870" w:author="ZTE" w:date="2025-11-21T07:20:08Z"/>
            <w:ins w:id="871" w:author="ZTE" w:date="2025-11-21T07:20:08Z"/>
            <w:ins w:id="872" w:author="ZTE" w:date="2025-11-21T07:20:08Z">
              <w:r>
                <w:rPr>
                  <w:i/>
                  <w:position w:val="-12"/>
                </w:rPr>
                <w:object>
                  <v:shape id="_x0000_i1027" o:spt="75" type="#_x0000_t75" style="height:15.35pt;width:30.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874" w:author="ZTE" w:date="2025-11-21T07:20:08Z"/>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875" w:author="ZTE" w:date="2025-11-21T07:20:08Z"/>
              </w:rPr>
            </w:pPr>
            <w:ins w:id="876" w:author="ZTE" w:date="2025-11-21T07:20:08Z">
              <w:r>
                <w:rPr/>
                <w:t>dB</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877" w:author="ZTE" w:date="2025-11-21T07:20:08Z"/>
                <w:rFonts w:hint="default" w:eastAsia="宋体"/>
                <w:lang w:val="en-US" w:eastAsia="zh-CN"/>
              </w:rPr>
            </w:pPr>
            <w:ins w:id="878" w:author="ZTE-YAN" w:date="2025-11-22T00:13:47Z">
              <w:r>
                <w:rPr>
                  <w:rFonts w:hint="eastAsia"/>
                  <w:lang w:val="en-US" w:eastAsia="zh-CN"/>
                </w:rPr>
                <w:t>[</w:t>
              </w:r>
            </w:ins>
            <w:ins w:id="879" w:author="ZTE" w:date="2025-11-21T07:20:08Z">
              <w:del w:id="880" w:author="ZTE-YAN" w:date="2025-11-22T00:05:18Z">
                <w:r>
                  <w:rPr>
                    <w:rFonts w:hint="default"/>
                    <w:lang w:val="en-US"/>
                  </w:rPr>
                  <w:delText>-1.8</w:delText>
                </w:r>
              </w:del>
            </w:ins>
            <w:ins w:id="881" w:author="ZTE-YAN" w:date="2025-11-22T00:05:18Z">
              <w:r>
                <w:rPr>
                  <w:rFonts w:hint="eastAsia"/>
                  <w:lang w:val="en-US" w:eastAsia="zh-CN"/>
                </w:rPr>
                <w:t>8</w:t>
              </w:r>
            </w:ins>
            <w:ins w:id="882" w:author="ZTE-YAN" w:date="2025-11-22T00:13:48Z">
              <w:r>
                <w:rPr>
                  <w:rFonts w:hint="eastAsia"/>
                  <w:lang w:val="en-US" w:eastAsia="zh-CN"/>
                </w:rPr>
                <w:t>]</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883" w:author="ZTE" w:date="2025-11-21T07:20:08Z"/>
                <w:rFonts w:hint="default" w:eastAsia="宋体"/>
                <w:lang w:val="en-US" w:eastAsia="zh-CN"/>
              </w:rPr>
            </w:pPr>
            <w:ins w:id="884" w:author="ZTE-YAN" w:date="2025-11-22T00:13:49Z">
              <w:r>
                <w:rPr>
                  <w:rFonts w:hint="eastAsia"/>
                  <w:lang w:val="en-US" w:eastAsia="zh-CN"/>
                </w:rPr>
                <w:t>[</w:t>
              </w:r>
            </w:ins>
            <w:ins w:id="885" w:author="ZTE-YAN" w:date="2025-11-22T00:05:18Z">
              <w:r>
                <w:rPr>
                  <w:rFonts w:hint="eastAsia"/>
                  <w:lang w:val="en-US" w:eastAsia="zh-CN"/>
                </w:rPr>
                <w:t>8</w:t>
              </w:r>
            </w:ins>
            <w:ins w:id="886" w:author="ZTE-YAN" w:date="2025-11-22T00:13:52Z">
              <w:r>
                <w:rPr>
                  <w:rFonts w:hint="eastAsia"/>
                  <w:lang w:val="en-US" w:eastAsia="zh-CN"/>
                </w:rPr>
                <w:t>]</w:t>
              </w:r>
            </w:ins>
          </w:p>
        </w:tc>
        <w:tc>
          <w:tcPr>
            <w:tcW w:w="1163"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887" w:author="ZTE" w:date="2025-11-21T07:20:08Z"/>
              </w:rPr>
            </w:pPr>
            <w:ins w:id="888" w:author="ZTE-YAN" w:date="2025-11-22T00:13:53Z">
              <w:r>
                <w:rPr>
                  <w:rFonts w:hint="eastAsia"/>
                  <w:lang w:val="en-US" w:eastAsia="zh-CN"/>
                </w:rPr>
                <w:t>[</w:t>
              </w:r>
            </w:ins>
            <w:ins w:id="889" w:author="ZTE-YAN" w:date="2025-11-22T00:05:00Z">
              <w:r>
                <w:rPr>
                  <w:rFonts w:hint="eastAsia"/>
                  <w:lang w:val="en-US" w:eastAsia="zh-CN"/>
                </w:rPr>
                <w:t>-2</w:t>
              </w:r>
            </w:ins>
            <w:ins w:id="890" w:author="ZTE-YAN" w:date="2025-11-22T00:13:55Z">
              <w:r>
                <w:rPr>
                  <w:rFonts w:hint="eastAsia"/>
                  <w:lang w:val="en-US" w:eastAsia="zh-CN"/>
                </w:rPr>
                <w:t>]</w:t>
              </w:r>
            </w:ins>
            <w:ins w:id="891" w:author="ZTE" w:date="2025-11-21T07:20:08Z">
              <w:del w:id="892" w:author="ZTE-YAN" w:date="2025-11-22T00:04:59Z">
                <w:r>
                  <w:rPr/>
                  <w:delText>0</w:delText>
                </w:r>
              </w:del>
            </w:ins>
          </w:p>
        </w:tc>
        <w:tc>
          <w:tcPr>
            <w:tcW w:w="1163" w:type="dxa"/>
            <w:tcBorders>
              <w:top w:val="single" w:color="auto" w:sz="4" w:space="0"/>
              <w:left w:val="single" w:color="auto" w:sz="4" w:space="0"/>
              <w:bottom w:val="single" w:color="auto" w:sz="4" w:space="0"/>
              <w:right w:val="single" w:color="auto" w:sz="4" w:space="0"/>
            </w:tcBorders>
          </w:tcPr>
          <w:p>
            <w:pPr>
              <w:pStyle w:val="52"/>
              <w:keepNext w:val="0"/>
              <w:keepLines w:val="0"/>
              <w:rPr>
                <w:ins w:id="893" w:author="ZTE" w:date="2025-11-21T07:20:08Z"/>
                <w:rFonts w:hint="default" w:eastAsia="宋体"/>
                <w:lang w:val="en-US" w:eastAsia="zh-CN"/>
              </w:rPr>
            </w:pPr>
            <w:ins w:id="894" w:author="ZTE-YAN" w:date="2025-11-22T00:13:57Z">
              <w:r>
                <w:rPr>
                  <w:rFonts w:hint="eastAsia"/>
                  <w:lang w:val="en-US" w:eastAsia="zh-CN"/>
                </w:rPr>
                <w:t>[</w:t>
              </w:r>
            </w:ins>
            <w:ins w:id="895" w:author="ZTE-YAN" w:date="2025-11-22T00:05:12Z">
              <w:r>
                <w:rPr>
                  <w:rFonts w:hint="eastAsia"/>
                  <w:lang w:val="en-US" w:eastAsia="zh-CN"/>
                </w:rPr>
                <w:t>8</w:t>
              </w:r>
            </w:ins>
            <w:ins w:id="896" w:author="ZTE-YAN" w:date="2025-11-22T00:13:57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7"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898" w:author="ZTE" w:date="2025-11-21T07:20:08Z"/>
              </w:rPr>
            </w:pPr>
            <w:ins w:id="899" w:author="ZTE" w:date="2025-11-21T07:20:08Z"/>
            <w:ins w:id="900" w:author="ZTE" w:date="2025-11-21T07:20:08Z"/>
            <w:ins w:id="901" w:author="ZTE" w:date="2025-11-21T07:20:08Z"/>
            <w:ins w:id="902" w:author="ZTE" w:date="2025-11-21T07:20:08Z">
              <w:r>
                <w:rPr>
                  <w:position w:val="-12"/>
                </w:rPr>
                <w:object>
                  <v:shape id="_x0000_i1028" o:spt="75" type="#_x0000_t75" style="height:15.35pt;width:41.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04" w:author="ZTE" w:date="2025-11-21T07:20:08Z"/>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905" w:author="ZTE" w:date="2025-11-21T07:20:08Z"/>
              </w:rPr>
            </w:pPr>
            <w:ins w:id="906" w:author="ZTE" w:date="2025-11-21T07:20:08Z">
              <w:r>
                <w:rPr/>
                <w:t>dB</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07" w:author="ZTE" w:date="2025-11-21T07:20:08Z"/>
                <w:rFonts w:hint="default" w:eastAsia="宋体"/>
                <w:lang w:val="en-US" w:eastAsia="zh-CN"/>
              </w:rPr>
            </w:pPr>
            <w:ins w:id="908" w:author="ZTE-YAN" w:date="2025-11-22T00:13:59Z">
              <w:r>
                <w:rPr>
                  <w:rFonts w:hint="eastAsia"/>
                  <w:lang w:val="en-US" w:eastAsia="zh-CN"/>
                </w:rPr>
                <w:t>[</w:t>
              </w:r>
            </w:ins>
            <w:ins w:id="909" w:author="ZTE" w:date="2025-11-21T07:20:08Z">
              <w:del w:id="910" w:author="ZTE-YAN" w:date="2025-11-22T00:05:21Z">
                <w:r>
                  <w:rPr>
                    <w:rFonts w:hint="default"/>
                    <w:lang w:val="en-US"/>
                  </w:rPr>
                  <w:delText>6</w:delText>
                </w:r>
              </w:del>
            </w:ins>
            <w:ins w:id="911" w:author="ZTE-YAN" w:date="2025-11-22T00:05:21Z">
              <w:r>
                <w:rPr>
                  <w:rFonts w:hint="eastAsia"/>
                  <w:lang w:val="en-US" w:eastAsia="zh-CN"/>
                </w:rPr>
                <w:t>8</w:t>
              </w:r>
            </w:ins>
            <w:ins w:id="912" w:author="ZTE-YAN" w:date="2025-11-22T00:14:00Z">
              <w:r>
                <w:rPr>
                  <w:rFonts w:hint="eastAsia"/>
                  <w:lang w:val="en-US" w:eastAsia="zh-CN"/>
                </w:rPr>
                <w:t>]</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13" w:author="ZTE" w:date="2025-11-21T07:20:08Z"/>
                <w:rFonts w:hint="default" w:eastAsia="宋体"/>
                <w:lang w:val="en-US" w:eastAsia="zh-CN"/>
              </w:rPr>
            </w:pPr>
            <w:ins w:id="914" w:author="ZTE-YAN" w:date="2025-11-22T00:14:04Z">
              <w:r>
                <w:rPr>
                  <w:rFonts w:hint="eastAsia"/>
                  <w:lang w:val="en-US" w:eastAsia="zh-CN"/>
                </w:rPr>
                <w:t>[</w:t>
              </w:r>
            </w:ins>
            <w:ins w:id="915" w:author="ZTE-YAN" w:date="2025-11-22T00:05:22Z">
              <w:r>
                <w:rPr>
                  <w:rFonts w:hint="eastAsia"/>
                  <w:lang w:val="en-US" w:eastAsia="zh-CN"/>
                </w:rPr>
                <w:t>8</w:t>
              </w:r>
            </w:ins>
            <w:ins w:id="916" w:author="ZTE-YAN" w:date="2025-11-22T00:14:05Z">
              <w:r>
                <w:rPr>
                  <w:rFonts w:hint="eastAsia"/>
                  <w:lang w:val="en-US" w:eastAsia="zh-CN"/>
                </w:rPr>
                <w:t>]</w:t>
              </w:r>
            </w:ins>
          </w:p>
        </w:tc>
        <w:tc>
          <w:tcPr>
            <w:tcW w:w="1163"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17" w:author="ZTE" w:date="2025-11-21T07:20:08Z"/>
              </w:rPr>
            </w:pPr>
            <w:ins w:id="918" w:author="ZTE-YAN" w:date="2025-11-22T00:14:06Z">
              <w:r>
                <w:rPr>
                  <w:rFonts w:hint="eastAsia"/>
                  <w:lang w:val="en-US" w:eastAsia="zh-CN"/>
                </w:rPr>
                <w:t>[</w:t>
              </w:r>
            </w:ins>
            <w:ins w:id="919" w:author="ZTE-YAN" w:date="2025-11-22T00:05:08Z">
              <w:r>
                <w:rPr>
                  <w:rFonts w:hint="eastAsia"/>
                  <w:lang w:val="en-US" w:eastAsia="zh-CN"/>
                </w:rPr>
                <w:t>-2</w:t>
              </w:r>
            </w:ins>
            <w:ins w:id="920" w:author="ZTE-YAN" w:date="2025-11-22T00:14:07Z">
              <w:r>
                <w:rPr>
                  <w:rFonts w:hint="eastAsia"/>
                  <w:lang w:val="en-US" w:eastAsia="zh-CN"/>
                </w:rPr>
                <w:t>]</w:t>
              </w:r>
            </w:ins>
            <w:ins w:id="921" w:author="ZTE" w:date="2025-11-21T07:20:08Z">
              <w:del w:id="922" w:author="ZTE-YAN" w:date="2025-11-22T00:05:07Z">
                <w:r>
                  <w:rPr/>
                  <w:delText>7</w:delText>
                </w:r>
              </w:del>
            </w:ins>
          </w:p>
        </w:tc>
        <w:tc>
          <w:tcPr>
            <w:tcW w:w="1163" w:type="dxa"/>
            <w:tcBorders>
              <w:top w:val="single" w:color="auto" w:sz="4" w:space="0"/>
              <w:left w:val="single" w:color="auto" w:sz="4" w:space="0"/>
              <w:bottom w:val="single" w:color="auto" w:sz="4" w:space="0"/>
              <w:right w:val="single" w:color="auto" w:sz="4" w:space="0"/>
            </w:tcBorders>
          </w:tcPr>
          <w:p>
            <w:pPr>
              <w:pStyle w:val="52"/>
              <w:keepNext w:val="0"/>
              <w:keepLines w:val="0"/>
              <w:rPr>
                <w:ins w:id="923" w:author="ZTE" w:date="2025-11-21T07:20:08Z"/>
                <w:rFonts w:hint="default" w:eastAsia="宋体"/>
                <w:lang w:val="en-US" w:eastAsia="zh-CN"/>
              </w:rPr>
            </w:pPr>
            <w:ins w:id="924" w:author="ZTE-YAN" w:date="2025-11-22T00:14:08Z">
              <w:r>
                <w:rPr>
                  <w:rFonts w:hint="eastAsia"/>
                  <w:lang w:val="en-US" w:eastAsia="zh-CN"/>
                </w:rPr>
                <w:t>[</w:t>
              </w:r>
            </w:ins>
            <w:ins w:id="925" w:author="ZTE-YAN" w:date="2025-11-22T00:05:13Z">
              <w:r>
                <w:rPr>
                  <w:rFonts w:hint="eastAsia"/>
                  <w:lang w:val="en-US" w:eastAsia="zh-CN"/>
                </w:rPr>
                <w:t>8</w:t>
              </w:r>
            </w:ins>
            <w:ins w:id="926" w:author="ZTE-YAN" w:date="2025-11-22T00:14:0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7" w:author="ZTE" w:date="2025-11-21T07:20:08Z"/>
        </w:trPr>
        <w:tc>
          <w:tcPr>
            <w:tcW w:w="968" w:type="dxa"/>
            <w:tcBorders>
              <w:top w:val="single" w:color="auto" w:sz="4" w:space="0"/>
              <w:left w:val="single" w:color="auto" w:sz="4" w:space="0"/>
              <w:bottom w:val="nil"/>
              <w:right w:val="single" w:color="auto" w:sz="4" w:space="0"/>
            </w:tcBorders>
          </w:tcPr>
          <w:p>
            <w:pPr>
              <w:pStyle w:val="53"/>
              <w:keepNext w:val="0"/>
              <w:keepLines w:val="0"/>
              <w:rPr>
                <w:ins w:id="928" w:author="ZTE" w:date="2025-11-21T07:20:08Z"/>
              </w:rPr>
            </w:pPr>
            <w:ins w:id="929" w:author="ZTE" w:date="2025-11-21T07:20:08Z">
              <w:r>
                <w:rPr/>
                <w:t>SSB_RP</w:t>
              </w:r>
            </w:ins>
          </w:p>
        </w:tc>
        <w:tc>
          <w:tcPr>
            <w:tcW w:w="2829"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30" w:author="ZTE" w:date="2025-11-21T07:20:08Z"/>
              </w:rPr>
            </w:pP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931" w:author="ZTE" w:date="2025-11-21T07:20:08Z"/>
              </w:rPr>
            </w:pPr>
            <w:ins w:id="932" w:author="ZTE" w:date="2025-11-21T07:20:08Z">
              <w:r>
                <w:rPr/>
                <w:t>dBm/SCS</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33" w:author="ZTE" w:date="2025-11-21T07:20:08Z"/>
                <w:rFonts w:hint="default" w:eastAsia="宋体"/>
                <w:lang w:val="en-US" w:eastAsia="zh-CN"/>
              </w:rPr>
            </w:pPr>
            <w:ins w:id="934" w:author="ZTE-YAN" w:date="2025-11-22T00:14:18Z">
              <w:r>
                <w:rPr>
                  <w:rFonts w:hint="eastAsia"/>
                  <w:lang w:val="en-US" w:eastAsia="zh-CN"/>
                </w:rPr>
                <w:t>[</w:t>
              </w:r>
            </w:ins>
            <w:ins w:id="935" w:author="ZTE" w:date="2025-11-21T07:20:08Z">
              <w:r>
                <w:rPr/>
                <w:t>-</w:t>
              </w:r>
            </w:ins>
            <w:ins w:id="936" w:author="ZTE" w:date="2025-11-21T07:20:08Z">
              <w:del w:id="937" w:author="ZTE-YAN" w:date="2025-11-22T00:06:39Z">
                <w:r>
                  <w:rPr>
                    <w:rFonts w:hint="default"/>
                    <w:lang w:val="en-US"/>
                  </w:rPr>
                  <w:delText>89.7</w:delText>
                </w:r>
              </w:del>
            </w:ins>
            <w:ins w:id="938" w:author="ZTE-YAN" w:date="2025-11-22T00:06:39Z">
              <w:r>
                <w:rPr>
                  <w:rFonts w:hint="eastAsia"/>
                  <w:lang w:val="en-US" w:eastAsia="zh-CN"/>
                </w:rPr>
                <w:t>90</w:t>
              </w:r>
            </w:ins>
            <w:ins w:id="939" w:author="ZTE-YAN" w:date="2025-11-22T00:14:19Z">
              <w:r>
                <w:rPr>
                  <w:rFonts w:hint="eastAsia"/>
                  <w:lang w:val="en-US" w:eastAsia="zh-CN"/>
                </w:rPr>
                <w:t>]</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40" w:author="ZTE" w:date="2025-11-21T07:20:08Z"/>
                <w:rFonts w:hint="default" w:eastAsia="宋体"/>
                <w:lang w:val="en-US" w:eastAsia="zh-CN"/>
              </w:rPr>
            </w:pPr>
            <w:ins w:id="941" w:author="ZTE-YAN" w:date="2025-11-22T00:14:20Z">
              <w:r>
                <w:rPr>
                  <w:rFonts w:hint="eastAsia"/>
                  <w:lang w:val="en-US" w:eastAsia="zh-CN"/>
                </w:rPr>
                <w:t>[</w:t>
              </w:r>
            </w:ins>
            <w:ins w:id="942" w:author="ZTE-YAN" w:date="2025-11-22T00:06:21Z">
              <w:r>
                <w:rPr>
                  <w:rFonts w:hint="eastAsia"/>
                  <w:lang w:val="en-US" w:eastAsia="zh-CN"/>
                </w:rPr>
                <w:t>-</w:t>
              </w:r>
            </w:ins>
            <w:ins w:id="943" w:author="ZTE-YAN" w:date="2025-11-22T00:06:44Z">
              <w:r>
                <w:rPr>
                  <w:rFonts w:hint="eastAsia"/>
                  <w:lang w:val="en-US" w:eastAsia="zh-CN"/>
                </w:rPr>
                <w:t>90</w:t>
              </w:r>
            </w:ins>
            <w:ins w:id="944" w:author="ZTE-YAN" w:date="2025-11-22T00:14:21Z">
              <w:r>
                <w:rPr>
                  <w:rFonts w:hint="eastAsia"/>
                  <w:lang w:val="en-US" w:eastAsia="zh-CN"/>
                </w:rPr>
                <w:t>]</w:t>
              </w:r>
            </w:ins>
          </w:p>
        </w:tc>
        <w:tc>
          <w:tcPr>
            <w:tcW w:w="1163"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45" w:author="ZTE" w:date="2025-11-21T07:20:08Z"/>
              </w:rPr>
            </w:pPr>
            <w:ins w:id="946" w:author="ZTE-YAN" w:date="2025-11-22T00:14:25Z">
              <w:r>
                <w:rPr>
                  <w:rFonts w:hint="eastAsia"/>
                  <w:lang w:val="en-US" w:eastAsia="zh-CN"/>
                </w:rPr>
                <w:t>[</w:t>
              </w:r>
            </w:ins>
            <w:ins w:id="947" w:author="ZTE-YAN" w:date="2025-11-22T00:07:16Z">
              <w:r>
                <w:rPr>
                  <w:rFonts w:hint="eastAsia"/>
                  <w:lang w:val="en-US" w:eastAsia="zh-CN"/>
                </w:rPr>
                <w:t>-1</w:t>
              </w:r>
            </w:ins>
            <w:ins w:id="948" w:author="ZTE-YAN" w:date="2025-11-22T00:07:17Z">
              <w:r>
                <w:rPr>
                  <w:rFonts w:hint="eastAsia"/>
                  <w:lang w:val="en-US" w:eastAsia="zh-CN"/>
                </w:rPr>
                <w:t>00</w:t>
              </w:r>
            </w:ins>
            <w:ins w:id="949" w:author="ZTE-YAN" w:date="2025-11-22T00:14:29Z">
              <w:r>
                <w:rPr>
                  <w:rFonts w:hint="eastAsia"/>
                  <w:lang w:val="en-US" w:eastAsia="zh-CN"/>
                </w:rPr>
                <w:t>]</w:t>
              </w:r>
            </w:ins>
            <w:ins w:id="950" w:author="ZTE" w:date="2025-11-21T07:20:08Z">
              <w:del w:id="951" w:author="ZTE-YAN" w:date="2025-11-22T00:07:15Z">
                <w:r>
                  <w:rPr/>
                  <w:delText>-88.</w:delText>
                </w:r>
              </w:del>
            </w:ins>
            <w:ins w:id="952" w:author="ZTE" w:date="2025-11-21T07:20:08Z">
              <w:del w:id="953" w:author="ZTE-YAN" w:date="2025-11-22T00:07:14Z">
                <w:r>
                  <w:rPr/>
                  <w:delText>7</w:delText>
                </w:r>
              </w:del>
            </w:ins>
          </w:p>
        </w:tc>
        <w:tc>
          <w:tcPr>
            <w:tcW w:w="1163" w:type="dxa"/>
            <w:tcBorders>
              <w:top w:val="single" w:color="auto" w:sz="4" w:space="0"/>
              <w:left w:val="single" w:color="auto" w:sz="4" w:space="0"/>
              <w:bottom w:val="single" w:color="auto" w:sz="4" w:space="0"/>
              <w:right w:val="single" w:color="auto" w:sz="4" w:space="0"/>
            </w:tcBorders>
          </w:tcPr>
          <w:p>
            <w:pPr>
              <w:pStyle w:val="52"/>
              <w:keepNext w:val="0"/>
              <w:keepLines w:val="0"/>
              <w:rPr>
                <w:ins w:id="954" w:author="ZTE" w:date="2025-11-21T07:20:08Z"/>
                <w:rFonts w:hint="default" w:eastAsia="宋体"/>
                <w:lang w:val="en-US" w:eastAsia="zh-CN"/>
              </w:rPr>
            </w:pPr>
            <w:ins w:id="955" w:author="ZTE-YAN" w:date="2025-11-22T00:14:31Z">
              <w:r>
                <w:rPr>
                  <w:rFonts w:hint="eastAsia"/>
                  <w:lang w:val="en-US" w:eastAsia="zh-CN"/>
                </w:rPr>
                <w:t>[</w:t>
              </w:r>
            </w:ins>
            <w:ins w:id="956" w:author="ZTE-YAN" w:date="2025-11-22T00:06:32Z">
              <w:r>
                <w:rPr>
                  <w:rFonts w:hint="eastAsia"/>
                  <w:lang w:val="en-US" w:eastAsia="zh-CN"/>
                </w:rPr>
                <w:t>-</w:t>
              </w:r>
            </w:ins>
            <w:ins w:id="957" w:author="ZTE-YAN" w:date="2025-11-22T00:07:21Z">
              <w:r>
                <w:rPr>
                  <w:rFonts w:hint="eastAsia"/>
                  <w:lang w:val="en-US" w:eastAsia="zh-CN"/>
                </w:rPr>
                <w:t>90</w:t>
              </w:r>
            </w:ins>
            <w:ins w:id="958" w:author="ZTE-YAN" w:date="2025-11-22T00:14:3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9" w:author="ZTE" w:date="2025-11-21T07:20:08Z"/>
        </w:trPr>
        <w:tc>
          <w:tcPr>
            <w:tcW w:w="968" w:type="dxa"/>
            <w:tcBorders>
              <w:top w:val="single" w:color="auto" w:sz="4" w:space="0"/>
              <w:left w:val="single" w:color="auto" w:sz="4" w:space="0"/>
              <w:bottom w:val="nil"/>
              <w:right w:val="single" w:color="auto" w:sz="4" w:space="0"/>
            </w:tcBorders>
          </w:tcPr>
          <w:p>
            <w:pPr>
              <w:pStyle w:val="53"/>
              <w:keepNext w:val="0"/>
              <w:keepLines w:val="0"/>
              <w:rPr>
                <w:ins w:id="960" w:author="ZTE" w:date="2025-11-21T07:20:08Z"/>
                <w:rFonts w:cs="Arial"/>
              </w:rPr>
            </w:pPr>
            <w:ins w:id="961" w:author="ZTE" w:date="2025-11-21T07:20:08Z">
              <w:r>
                <w:rPr>
                  <w:rFonts w:cs="Arial"/>
                </w:rPr>
                <w:t>Io</w:t>
              </w:r>
            </w:ins>
            <w:ins w:id="962" w:author="ZTE" w:date="2025-11-21T07:20:08Z">
              <w:r>
                <w:rPr>
                  <w:rFonts w:cs="Arial"/>
                  <w:vertAlign w:val="superscript"/>
                </w:rPr>
                <w:t>Note3</w:t>
              </w:r>
            </w:ins>
          </w:p>
        </w:tc>
        <w:tc>
          <w:tcPr>
            <w:tcW w:w="2829"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63" w:author="ZTE" w:date="2025-11-21T07:20:08Z"/>
              </w:rPr>
            </w:pP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964" w:author="ZTE" w:date="2025-11-21T07:20:08Z"/>
              </w:rPr>
            </w:pPr>
            <w:ins w:id="965" w:author="ZTE" w:date="2025-11-21T07:20:08Z">
              <w:r>
                <w:rPr/>
                <w:t>dBm/</w:t>
              </w:r>
            </w:ins>
          </w:p>
          <w:p>
            <w:pPr>
              <w:pStyle w:val="52"/>
              <w:keepNext w:val="0"/>
              <w:keepLines w:val="0"/>
              <w:rPr>
                <w:ins w:id="966" w:author="ZTE" w:date="2025-11-21T07:20:08Z"/>
              </w:rPr>
            </w:pPr>
            <w:ins w:id="967" w:author="ZTE" w:date="2025-11-21T07:20:08Z">
              <w:r>
                <w:rPr/>
                <w:t>95.04 MHz</w:t>
              </w:r>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68" w:author="ZTE" w:date="2025-11-21T07:20:08Z"/>
              </w:rPr>
            </w:pPr>
            <w:ins w:id="969" w:author="ZTE-YAN" w:date="2025-11-22T00:14:34Z">
              <w:r>
                <w:rPr>
                  <w:rFonts w:hint="eastAsia"/>
                  <w:lang w:val="en-US" w:eastAsia="zh-CN"/>
                </w:rPr>
                <w:t>[</w:t>
              </w:r>
            </w:ins>
            <w:ins w:id="970" w:author="ZTE" w:date="2025-11-21T07:20:08Z">
              <w:r>
                <w:rPr/>
                <w:t>-5</w:t>
              </w:r>
            </w:ins>
            <w:ins w:id="971" w:author="ZTE-YAN" w:date="2025-11-22T00:08:55Z">
              <w:r>
                <w:rPr>
                  <w:rFonts w:hint="eastAsia"/>
                  <w:lang w:val="en-US" w:eastAsia="zh-CN"/>
                </w:rPr>
                <w:t>7</w:t>
              </w:r>
            </w:ins>
            <w:ins w:id="972" w:author="ZTE-YAN" w:date="2025-11-22T00:14:35Z">
              <w:r>
                <w:rPr>
                  <w:rFonts w:hint="eastAsia"/>
                  <w:lang w:val="en-US" w:eastAsia="zh-CN"/>
                </w:rPr>
                <w:t>]</w:t>
              </w:r>
            </w:ins>
            <w:ins w:id="973" w:author="ZTE" w:date="2025-11-21T07:20:08Z">
              <w:del w:id="974" w:author="ZTE-YAN" w:date="2025-11-22T00:08:54Z">
                <w:r>
                  <w:rPr/>
                  <w:delText>6.7</w:delText>
                </w:r>
              </w:del>
            </w:ins>
          </w:p>
        </w:tc>
        <w:tc>
          <w:tcPr>
            <w:tcW w:w="1172"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75" w:author="ZTE" w:date="2025-11-21T07:20:08Z"/>
                <w:rFonts w:hint="default" w:eastAsia="宋体"/>
                <w:lang w:val="en-US" w:eastAsia="zh-CN"/>
              </w:rPr>
            </w:pPr>
            <w:ins w:id="976" w:author="ZTE-YAN" w:date="2025-11-22T00:14:37Z">
              <w:r>
                <w:rPr>
                  <w:rFonts w:hint="eastAsia"/>
                  <w:lang w:val="en-US" w:eastAsia="zh-CN"/>
                </w:rPr>
                <w:t>[</w:t>
              </w:r>
            </w:ins>
            <w:ins w:id="977" w:author="ZTE-YAN" w:date="2025-11-22T00:08:41Z">
              <w:r>
                <w:rPr>
                  <w:rFonts w:hint="eastAsia"/>
                  <w:lang w:val="en-US" w:eastAsia="zh-CN"/>
                </w:rPr>
                <w:t>-</w:t>
              </w:r>
            </w:ins>
            <w:ins w:id="978" w:author="ZTE-YAN" w:date="2025-11-22T00:08:42Z">
              <w:r>
                <w:rPr>
                  <w:rFonts w:hint="eastAsia"/>
                  <w:lang w:val="en-US" w:eastAsia="zh-CN"/>
                </w:rPr>
                <w:t>5</w:t>
              </w:r>
            </w:ins>
            <w:ins w:id="979" w:author="ZTE-YAN" w:date="2025-11-22T00:08:43Z">
              <w:r>
                <w:rPr>
                  <w:rFonts w:hint="eastAsia"/>
                  <w:lang w:val="en-US" w:eastAsia="zh-CN"/>
                </w:rPr>
                <w:t>7</w:t>
              </w:r>
            </w:ins>
            <w:ins w:id="980" w:author="ZTE-YAN" w:date="2025-11-22T00:14:38Z">
              <w:r>
                <w:rPr>
                  <w:rFonts w:hint="eastAsia"/>
                  <w:lang w:val="en-US" w:eastAsia="zh-CN"/>
                </w:rPr>
                <w:t>]</w:t>
              </w:r>
            </w:ins>
          </w:p>
        </w:tc>
        <w:tc>
          <w:tcPr>
            <w:tcW w:w="1163"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981" w:author="ZTE" w:date="2025-11-21T07:20:08Z"/>
              </w:rPr>
            </w:pPr>
            <w:ins w:id="982" w:author="ZTE-YAN" w:date="2025-11-22T00:14:39Z">
              <w:r>
                <w:rPr>
                  <w:rFonts w:hint="eastAsia"/>
                  <w:lang w:val="en-US" w:eastAsia="zh-CN"/>
                </w:rPr>
                <w:t>[</w:t>
              </w:r>
            </w:ins>
            <w:ins w:id="983" w:author="ZTE" w:date="2025-11-21T07:20:08Z">
              <w:r>
                <w:rPr/>
                <w:t>-</w:t>
              </w:r>
            </w:ins>
            <w:ins w:id="984" w:author="ZTE-YAN" w:date="2025-11-22T00:09:22Z">
              <w:r>
                <w:rPr>
                  <w:rFonts w:hint="eastAsia"/>
                  <w:lang w:val="en-US" w:eastAsia="zh-CN"/>
                </w:rPr>
                <w:t>65</w:t>
              </w:r>
            </w:ins>
            <w:ins w:id="985" w:author="ZTE-YAN" w:date="2025-11-22T00:14:41Z">
              <w:r>
                <w:rPr>
                  <w:rFonts w:hint="eastAsia"/>
                  <w:lang w:val="en-US" w:eastAsia="zh-CN"/>
                </w:rPr>
                <w:t>]</w:t>
              </w:r>
            </w:ins>
            <w:ins w:id="986" w:author="ZTE" w:date="2025-11-21T07:20:08Z">
              <w:del w:id="987" w:author="ZTE-YAN" w:date="2025-11-22T00:09:20Z">
                <w:r>
                  <w:rPr/>
                  <w:delText>5</w:delText>
                </w:r>
              </w:del>
            </w:ins>
            <w:ins w:id="988" w:author="ZTE" w:date="2025-11-21T07:20:08Z">
              <w:del w:id="989" w:author="ZTE-YAN" w:date="2025-11-22T00:09:19Z">
                <w:r>
                  <w:rPr/>
                  <w:delText>6.7</w:delText>
                </w:r>
              </w:del>
            </w:ins>
          </w:p>
        </w:tc>
        <w:tc>
          <w:tcPr>
            <w:tcW w:w="1163" w:type="dxa"/>
            <w:tcBorders>
              <w:top w:val="single" w:color="auto" w:sz="4" w:space="0"/>
              <w:left w:val="single" w:color="auto" w:sz="4" w:space="0"/>
              <w:bottom w:val="single" w:color="auto" w:sz="4" w:space="0"/>
              <w:right w:val="single" w:color="auto" w:sz="4" w:space="0"/>
            </w:tcBorders>
          </w:tcPr>
          <w:p>
            <w:pPr>
              <w:pStyle w:val="52"/>
              <w:keepNext w:val="0"/>
              <w:keepLines w:val="0"/>
              <w:rPr>
                <w:ins w:id="990" w:author="ZTE" w:date="2025-11-21T07:20:08Z"/>
                <w:rFonts w:hint="default" w:eastAsia="宋体"/>
                <w:lang w:val="en-US" w:eastAsia="zh-CN"/>
              </w:rPr>
            </w:pPr>
            <w:ins w:id="991" w:author="ZTE-YAN" w:date="2025-11-22T00:14:43Z">
              <w:r>
                <w:rPr>
                  <w:rFonts w:hint="eastAsia"/>
                  <w:lang w:val="en-US" w:eastAsia="zh-CN"/>
                </w:rPr>
                <w:t>[</w:t>
              </w:r>
            </w:ins>
            <w:ins w:id="992" w:author="ZTE-YAN" w:date="2025-11-22T00:09:25Z">
              <w:r>
                <w:rPr>
                  <w:rFonts w:hint="eastAsia"/>
                  <w:lang w:val="en-US" w:eastAsia="zh-CN"/>
                </w:rPr>
                <w:t>-5</w:t>
              </w:r>
            </w:ins>
            <w:ins w:id="993" w:author="ZTE-YAN" w:date="2025-11-22T00:09:26Z">
              <w:r>
                <w:rPr>
                  <w:rFonts w:hint="eastAsia"/>
                  <w:lang w:val="en-US" w:eastAsia="zh-CN"/>
                </w:rPr>
                <w:t>7</w:t>
              </w:r>
            </w:ins>
            <w:ins w:id="994" w:author="ZTE-YAN" w:date="2025-11-22T00:14: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5" w:author="ZTE" w:date="2025-11-21T07:20:08Z"/>
        </w:trPr>
        <w:tc>
          <w:tcPr>
            <w:tcW w:w="3797"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96" w:author="ZTE" w:date="2025-11-21T07:20:08Z"/>
              </w:rPr>
            </w:pPr>
            <w:ins w:id="997" w:author="ZTE" w:date="2025-11-21T07:20:08Z">
              <w:r>
                <w:rPr/>
                <w:t>Propagation condition</w:t>
              </w:r>
            </w:ins>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rPr>
                <w:ins w:id="998" w:author="ZTE" w:date="2025-11-21T07:20:08Z"/>
              </w:rPr>
            </w:pPr>
            <w:ins w:id="999" w:author="ZTE" w:date="2025-11-21T07:20:08Z">
              <w:r>
                <w:rPr/>
                <w:t>-</w:t>
              </w:r>
            </w:ins>
          </w:p>
        </w:tc>
        <w:tc>
          <w:tcPr>
            <w:tcW w:w="2344"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ins w:id="1000" w:author="ZTE" w:date="2025-11-21T07:20:08Z"/>
                <w:rFonts w:cs="Arial"/>
              </w:rPr>
            </w:pPr>
            <w:ins w:id="1001" w:author="ZTE" w:date="2025-11-21T07:20:08Z">
              <w:r>
                <w:rPr>
                  <w:rFonts w:cs="Arial"/>
                </w:rPr>
                <w:t>AWGN</w:t>
              </w:r>
            </w:ins>
          </w:p>
        </w:tc>
        <w:tc>
          <w:tcPr>
            <w:tcW w:w="2326" w:type="dxa"/>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02" w:author="ZTE" w:date="2025-11-21T07:20:08Z"/>
                <w:rFonts w:cs="Arial"/>
              </w:rPr>
            </w:pPr>
            <w:ins w:id="1003" w:author="ZTE" w:date="2025-11-21T07:20:08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ZTE" w:date="2025-11-21T07:20:08Z"/>
        </w:trPr>
        <w:tc>
          <w:tcPr>
            <w:tcW w:w="9600" w:type="dxa"/>
            <w:gridSpan w:val="11"/>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1005" w:author="ZTE" w:date="2025-11-21T07:20:08Z"/>
              </w:rPr>
            </w:pPr>
            <w:ins w:id="1006" w:author="ZTE" w:date="2025-11-21T07:20:08Z">
              <w:r>
                <w:rPr/>
                <w:t>NOTE 1:</w:t>
              </w:r>
            </w:ins>
            <w:ins w:id="1007" w:author="ZTE" w:date="2025-11-21T07:20:08Z">
              <w:r>
                <w:rPr/>
                <w:tab/>
              </w:r>
            </w:ins>
            <w:ins w:id="1008" w:author="ZTE" w:date="2025-11-21T07:20:08Z">
              <w:r>
                <w:rPr/>
                <w:t>OCNG shall be used such that both cells are fully allocated and a constant total transmitted power spectral density is achieved for all OFDM symbols.</w:t>
              </w:r>
            </w:ins>
          </w:p>
          <w:p>
            <w:pPr>
              <w:pStyle w:val="66"/>
              <w:keepNext w:val="0"/>
              <w:keepLines w:val="0"/>
              <w:rPr>
                <w:ins w:id="1009" w:author="ZTE" w:date="2025-11-21T07:20:08Z"/>
              </w:rPr>
            </w:pPr>
            <w:ins w:id="1010" w:author="ZTE" w:date="2025-11-21T07:20:08Z">
              <w:r>
                <w:rPr/>
                <w:t>NOTE 2:</w:t>
              </w:r>
            </w:ins>
            <w:ins w:id="1011" w:author="ZTE" w:date="2025-11-21T07:20:08Z">
              <w:r>
                <w:rPr/>
                <w:tab/>
              </w:r>
            </w:ins>
            <w:ins w:id="1012" w:author="ZTE" w:date="2025-11-21T07:20:08Z">
              <w:r>
                <w:rPr/>
                <w:t xml:space="preserve">Interference from other cells and noise sources not specified in the test is assumed to be constant over subcarriers and time and shall be modelled as AWGN of appropriate power for </w:t>
              </w:r>
            </w:ins>
            <w:ins w:id="1013" w:author="ZTE" w:date="2025-11-21T07:20:08Z"/>
            <w:ins w:id="1014" w:author="ZTE" w:date="2025-11-21T07:20:08Z"/>
            <w:ins w:id="1015" w:author="ZTE" w:date="2025-11-21T07:20:08Z"/>
            <w:ins w:id="1016" w:author="ZTE" w:date="2025-11-21T07:20:08Z">
              <w:r>
                <w:rPr>
                  <w:rFonts w:eastAsia="Calibri" w:cs="v4.2.0"/>
                  <w:position w:val="-12"/>
                  <w:szCs w:val="22"/>
                </w:rPr>
                <w:object>
                  <v:shape id="_x0000_i1029" o:spt="75" type="#_x0000_t75" style="height:15.35pt;width:1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018" w:author="ZTE" w:date="2025-11-21T07:20:08Z"/>
            <w:ins w:id="1019" w:author="ZTE" w:date="2025-11-21T07:20:08Z">
              <w:r>
                <w:rPr/>
                <w:t xml:space="preserve"> to be fulfilled.</w:t>
              </w:r>
            </w:ins>
          </w:p>
          <w:p>
            <w:pPr>
              <w:pStyle w:val="66"/>
              <w:keepNext w:val="0"/>
              <w:keepLines w:val="0"/>
              <w:rPr>
                <w:ins w:id="1020" w:author="ZTE" w:date="2025-11-21T07:20:08Z"/>
              </w:rPr>
            </w:pPr>
            <w:ins w:id="1021" w:author="ZTE" w:date="2025-11-21T07:20:08Z">
              <w:r>
                <w:rPr/>
                <w:t>NOTE 3:</w:t>
              </w:r>
            </w:ins>
            <w:ins w:id="1022" w:author="ZTE" w:date="2025-11-21T07:20:08Z">
              <w:r>
                <w:rPr/>
                <w:tab/>
              </w:r>
            </w:ins>
            <w:ins w:id="1023" w:author="ZTE" w:date="2025-11-21T07:20:08Z">
              <w:r>
                <w:rPr/>
                <w:t>Io levels have been derived from other parameters for information purposes. They are not settable parameters themselves.</w:t>
              </w:r>
            </w:ins>
          </w:p>
        </w:tc>
      </w:tr>
    </w:tbl>
    <w:p>
      <w:pPr>
        <w:rPr>
          <w:ins w:id="1024" w:author="ZTE" w:date="2025-11-21T07:20:08Z"/>
        </w:rPr>
      </w:pPr>
    </w:p>
    <w:p>
      <w:pPr>
        <w:pStyle w:val="6"/>
        <w:keepNext w:val="0"/>
        <w:keepLines w:val="0"/>
        <w:rPr>
          <w:ins w:id="1025" w:author="ZTE" w:date="2025-11-21T07:20:08Z"/>
          <w:snapToGrid w:val="0"/>
        </w:rPr>
      </w:pPr>
      <w:ins w:id="1026" w:author="ZTE" w:date="2025-11-21T07:20:08Z">
        <w:r>
          <w:rPr>
            <w:snapToGrid w:val="0"/>
          </w:rPr>
          <w:t>A.7.3.</w:t>
        </w:r>
      </w:ins>
      <w:ins w:id="1027" w:author="ZTE" w:date="2025-11-21T07:20:08Z">
        <w:r>
          <w:rPr>
            <w:rFonts w:hint="eastAsia"/>
            <w:snapToGrid w:val="0"/>
            <w:lang w:val="en-US" w:eastAsia="zh-CN"/>
          </w:rPr>
          <w:t>X</w:t>
        </w:r>
      </w:ins>
      <w:ins w:id="1028" w:author="ZTE" w:date="2025-11-21T07:20:08Z">
        <w:r>
          <w:rPr>
            <w:snapToGrid w:val="0"/>
          </w:rPr>
          <w:t>.</w:t>
        </w:r>
      </w:ins>
      <w:ins w:id="1029" w:author="ZTE" w:date="2025-11-21T07:20:08Z">
        <w:r>
          <w:rPr>
            <w:rFonts w:hint="eastAsia"/>
            <w:snapToGrid w:val="0"/>
            <w:lang w:val="en-US" w:eastAsia="zh-CN"/>
          </w:rPr>
          <w:t>X</w:t>
        </w:r>
      </w:ins>
      <w:ins w:id="1030" w:author="ZTE" w:date="2025-11-21T07:20:08Z">
        <w:r>
          <w:rPr>
            <w:snapToGrid w:val="0"/>
          </w:rPr>
          <w:t>.3</w:t>
        </w:r>
      </w:ins>
      <w:ins w:id="1031" w:author="ZTE" w:date="2025-11-21T07:20:08Z">
        <w:r>
          <w:rPr>
            <w:snapToGrid w:val="0"/>
          </w:rPr>
          <w:tab/>
        </w:r>
      </w:ins>
      <w:ins w:id="1032" w:author="ZTE" w:date="2025-11-21T07:20:08Z">
        <w:r>
          <w:rPr>
            <w:snapToGrid w:val="0"/>
          </w:rPr>
          <w:t>Test Requirements</w:t>
        </w:r>
      </w:ins>
    </w:p>
    <w:p>
      <w:pPr>
        <w:rPr>
          <w:ins w:id="1033" w:author="ZTE" w:date="2025-11-21T07:20:08Z"/>
        </w:rPr>
      </w:pPr>
      <w:ins w:id="1034" w:author="ZTE" w:date="2025-11-21T07:20:08Z">
        <w:r>
          <w:rPr>
            <w:bCs/>
            <w:lang w:eastAsia="zh-CN"/>
          </w:rPr>
          <w:t>T</w:t>
        </w:r>
      </w:ins>
      <w:ins w:id="1035" w:author="ZTE" w:date="2025-11-21T07:20:08Z">
        <w:r>
          <w:rPr>
            <w:bCs/>
            <w:vertAlign w:val="subscript"/>
            <w:lang w:eastAsia="zh-CN"/>
          </w:rPr>
          <w:t>RRC</w:t>
        </w:r>
      </w:ins>
      <w:ins w:id="1036" w:author="ZTE" w:date="2025-11-21T07:20:08Z">
        <w:r>
          <w:rPr>
            <w:bCs/>
            <w:lang w:eastAsia="zh-CN"/>
          </w:rPr>
          <w:t xml:space="preserve"> + </w:t>
        </w:r>
      </w:ins>
      <w:ins w:id="1037" w:author="ZTE" w:date="2025-11-21T07:20:08Z">
        <w:r>
          <w:rPr/>
          <w:t>T</w:t>
        </w:r>
      </w:ins>
      <w:ins w:id="1038" w:author="ZTE" w:date="2025-11-21T07:20:08Z">
        <w:r>
          <w:rPr>
            <w:vertAlign w:val="subscript"/>
          </w:rPr>
          <w:t>Event_DU</w:t>
        </w:r>
      </w:ins>
      <w:ins w:id="1039" w:author="ZTE" w:date="2025-11-21T07:20:08Z">
        <w:r>
          <w:rPr/>
          <w:t xml:space="preserve"> occurs during T1 as the </w:t>
        </w:r>
      </w:ins>
      <w:ins w:id="1040" w:author="ZTE" w:date="2025-11-21T07:20:08Z">
        <w:r>
          <w:rPr>
            <w:rFonts w:hint="eastAsia"/>
            <w:lang w:val="en-US" w:eastAsia="zh-CN"/>
          </w:rPr>
          <w:t>cell switch</w:t>
        </w:r>
      </w:ins>
      <w:ins w:id="1041" w:author="ZTE" w:date="2025-11-21T07:20:08Z">
        <w:r>
          <w:rPr/>
          <w:t xml:space="preserve"> condition becomes satisfied at the start of T2.</w:t>
        </w:r>
      </w:ins>
    </w:p>
    <w:p>
      <w:pPr>
        <w:rPr>
          <w:ins w:id="1042" w:author="ZTE" w:date="2025-11-21T07:20:08Z"/>
          <w:rFonts w:eastAsia="MS Mincho"/>
        </w:rPr>
      </w:pPr>
      <w:ins w:id="1043" w:author="ZTE" w:date="2025-11-21T07:20:08Z">
        <w:r>
          <w:rPr/>
          <w:t>The UE shall start to transmit the PRACH to Cell 2</w:t>
        </w:r>
      </w:ins>
      <w:ins w:id="1044" w:author="ZTE" w:date="2025-11-21T07:20:08Z">
        <w:r>
          <w:rPr>
            <w:rFonts w:eastAsia="MS Mincho"/>
          </w:rPr>
          <w:t xml:space="preserve"> in no later than </w:t>
        </w:r>
      </w:ins>
      <w:ins w:id="1045" w:author="ZTE" w:date="2025-11-21T07:20:08Z">
        <w:r>
          <w:rPr/>
          <w:t>T</w:t>
        </w:r>
      </w:ins>
      <w:ins w:id="1046" w:author="ZTE" w:date="2025-11-21T07:20:08Z">
        <w:r>
          <w:rPr>
            <w:vertAlign w:val="subscript"/>
          </w:rPr>
          <w:t>measure</w:t>
        </w:r>
      </w:ins>
      <w:ins w:id="1047" w:author="ZTE" w:date="2025-11-21T07:20:08Z">
        <w:r>
          <w:rPr/>
          <w:t xml:space="preserve"> + </w:t>
        </w:r>
      </w:ins>
      <w:ins w:id="1048" w:author="ZTE" w:date="2025-11-21T07:20:08Z">
        <w:r>
          <w:rPr>
            <w:lang w:eastAsia="en-GB"/>
          </w:rPr>
          <w:t>T</w:t>
        </w:r>
      </w:ins>
      <w:ins w:id="1049" w:author="ZTE" w:date="2025-11-21T07:20:08Z">
        <w:r>
          <w:rPr>
            <w:color w:val="000000"/>
            <w:vertAlign w:val="subscript"/>
          </w:rPr>
          <w:t>CLTM-RRC-processing</w:t>
        </w:r>
      </w:ins>
      <w:ins w:id="1050" w:author="ZTE" w:date="2025-11-21T07:20:08Z">
        <w:r>
          <w:rPr/>
          <w:t xml:space="preserve"> + T</w:t>
        </w:r>
      </w:ins>
      <w:ins w:id="1051" w:author="ZTE" w:date="2025-11-21T07:20:08Z">
        <w:r>
          <w:rPr>
            <w:rFonts w:hint="eastAsia"/>
            <w:vertAlign w:val="subscript"/>
          </w:rPr>
          <w:t>CL</w:t>
        </w:r>
      </w:ins>
      <w:ins w:id="1052" w:author="ZTE" w:date="2025-11-21T07:20:08Z">
        <w:r>
          <w:rPr>
            <w:vertAlign w:val="subscript"/>
          </w:rPr>
          <w:t>TM-interrupt</w:t>
        </w:r>
      </w:ins>
      <w:ins w:id="1053" w:author="ZTE" w:date="2025-11-21T07:20:08Z">
        <w:r>
          <w:rPr/>
          <w:t xml:space="preserve"> </w:t>
        </w:r>
      </w:ins>
      <w:ins w:id="1054" w:author="ZTE" w:date="2025-11-21T07:20:08Z">
        <w:r>
          <w:rPr>
            <w:rFonts w:eastAsia="MS Mincho"/>
          </w:rPr>
          <w:t>from the beginning of time period T</w:t>
        </w:r>
      </w:ins>
      <w:ins w:id="1055" w:author="ZTE" w:date="2025-11-21T07:20:08Z">
        <w:r>
          <w:rPr>
            <w:rFonts w:hint="eastAsia" w:eastAsia="宋体"/>
            <w:lang w:val="en-US" w:eastAsia="zh-CN"/>
          </w:rPr>
          <w:t xml:space="preserve">2 </w:t>
        </w:r>
      </w:ins>
      <w:ins w:id="1056" w:author="ZTE" w:date="2025-11-21T07:20:08Z">
        <w:r>
          <w:rPr>
            <w:rFonts w:eastAsia="MS Mincho"/>
          </w:rPr>
          <w:t>.</w:t>
        </w:r>
      </w:ins>
    </w:p>
    <w:p>
      <w:pPr>
        <w:rPr>
          <w:ins w:id="1057" w:author="ZTE" w:date="2025-11-21T07:20:08Z"/>
        </w:rPr>
      </w:pPr>
      <w:ins w:id="1058" w:author="ZTE" w:date="2025-11-21T07:20:08Z">
        <w:r>
          <w:rPr/>
          <w:t>The rate of correct cell switches observed during repeated tests shall be at least 90 %.</w:t>
        </w:r>
      </w:ins>
    </w:p>
    <w:p>
      <w:pPr>
        <w:pStyle w:val="56"/>
        <w:keepLines w:val="0"/>
        <w:rPr>
          <w:ins w:id="1059" w:author="ZTE" w:date="2025-11-21T07:20:08Z"/>
        </w:rPr>
      </w:pPr>
      <w:ins w:id="1060" w:author="ZTE" w:date="2025-11-21T07:20:08Z">
        <w:r>
          <w:rPr/>
          <w:t>NOTE:</w:t>
        </w:r>
      </w:ins>
      <w:ins w:id="1061" w:author="ZTE" w:date="2025-11-21T07:20:08Z">
        <w:r>
          <w:rPr/>
          <w:tab/>
        </w:r>
      </w:ins>
      <w:ins w:id="1062" w:author="ZTE" w:date="2025-11-21T07:20:08Z">
        <w:r>
          <w:rPr/>
          <w:t xml:space="preserve">The </w:t>
        </w:r>
      </w:ins>
      <w:ins w:id="1063" w:author="ZTE" w:date="2025-11-21T07:20:08Z">
        <w:r>
          <w:rPr>
            <w:rFonts w:hint="eastAsia"/>
            <w:lang w:val="en-US" w:eastAsia="zh-CN"/>
          </w:rPr>
          <w:t xml:space="preserve">conditional LTM </w:t>
        </w:r>
      </w:ins>
      <w:ins w:id="1064" w:author="ZTE" w:date="2025-11-21T07:20:08Z">
        <w:r>
          <w:rPr/>
          <w:t>cell switch delay can be expressed as D</w:t>
        </w:r>
      </w:ins>
      <w:ins w:id="1065" w:author="ZTE" w:date="2025-11-21T07:20:08Z">
        <w:r>
          <w:rPr>
            <w:rFonts w:hint="eastAsia"/>
            <w:lang w:val="en-US" w:eastAsia="zh-CN"/>
          </w:rPr>
          <w:t>c</w:t>
        </w:r>
      </w:ins>
      <w:ins w:id="1066" w:author="ZTE" w:date="2025-11-21T07:20:08Z">
        <w:r>
          <w:rPr>
            <w:vertAlign w:val="subscript"/>
          </w:rPr>
          <w:t>LTM</w:t>
        </w:r>
      </w:ins>
      <w:ins w:id="1067" w:author="ZTE" w:date="2025-11-21T07:20:08Z">
        <w:r>
          <w:rPr/>
          <w:t xml:space="preserve"> (= T</w:t>
        </w:r>
      </w:ins>
      <w:ins w:id="1068" w:author="ZTE" w:date="2025-11-21T07:20:08Z">
        <w:r>
          <w:rPr>
            <w:vertAlign w:val="subscript"/>
          </w:rPr>
          <w:t>RRC</w:t>
        </w:r>
      </w:ins>
      <w:ins w:id="1069" w:author="ZTE" w:date="2025-11-21T07:20:08Z">
        <w:r>
          <w:rPr/>
          <w:t xml:space="preserve"> + </w:t>
        </w:r>
      </w:ins>
      <w:ins w:id="1070" w:author="ZTE" w:date="2025-11-21T07:20:08Z">
        <w:r>
          <w:rPr>
            <w:iCs/>
            <w:lang w:eastAsia="en-GB"/>
          </w:rPr>
          <w:t>T</w:t>
        </w:r>
      </w:ins>
      <w:ins w:id="1071" w:author="ZTE" w:date="2025-11-21T07:20:08Z">
        <w:r>
          <w:rPr>
            <w:iCs/>
            <w:vertAlign w:val="subscript"/>
            <w:lang w:eastAsia="en-GB"/>
          </w:rPr>
          <w:t>Event_DU</w:t>
        </w:r>
      </w:ins>
      <w:ins w:id="1072" w:author="ZTE" w:date="2025-11-21T07:20:08Z">
        <w:r>
          <w:rPr>
            <w:iCs/>
            <w:lang w:eastAsia="en-GB"/>
          </w:rPr>
          <w:t xml:space="preserve"> + </w:t>
        </w:r>
      </w:ins>
      <w:ins w:id="1073" w:author="ZTE" w:date="2025-11-21T07:20:08Z">
        <w:r>
          <w:rPr/>
          <w:t>T</w:t>
        </w:r>
      </w:ins>
      <w:ins w:id="1074" w:author="ZTE" w:date="2025-11-21T07:20:08Z">
        <w:r>
          <w:rPr>
            <w:vertAlign w:val="subscript"/>
          </w:rPr>
          <w:t>measure</w:t>
        </w:r>
      </w:ins>
      <w:ins w:id="1075" w:author="ZTE" w:date="2025-11-21T07:20:08Z">
        <w:r>
          <w:rPr/>
          <w:t xml:space="preserve"> + </w:t>
        </w:r>
      </w:ins>
      <w:ins w:id="1076" w:author="ZTE" w:date="2025-11-21T07:20:08Z">
        <w:r>
          <w:rPr>
            <w:lang w:eastAsia="en-GB"/>
          </w:rPr>
          <w:t>T</w:t>
        </w:r>
      </w:ins>
      <w:ins w:id="1077" w:author="ZTE" w:date="2025-11-21T07:20:08Z">
        <w:r>
          <w:rPr>
            <w:color w:val="000000"/>
            <w:vertAlign w:val="subscript"/>
          </w:rPr>
          <w:t>CLTM-RRC-processing</w:t>
        </w:r>
      </w:ins>
      <w:ins w:id="1078" w:author="ZTE" w:date="2025-11-21T07:20:08Z">
        <w:r>
          <w:rPr/>
          <w:t xml:space="preserve"> + T</w:t>
        </w:r>
      </w:ins>
      <w:ins w:id="1079" w:author="ZTE" w:date="2025-11-21T07:20:08Z">
        <w:r>
          <w:rPr>
            <w:rFonts w:hint="eastAsia"/>
            <w:vertAlign w:val="subscript"/>
          </w:rPr>
          <w:t>CL</w:t>
        </w:r>
      </w:ins>
      <w:ins w:id="1080" w:author="ZTE" w:date="2025-11-21T07:20:08Z">
        <w:r>
          <w:rPr>
            <w:vertAlign w:val="subscript"/>
          </w:rPr>
          <w:t>TM-interrupt</w:t>
        </w:r>
      </w:ins>
      <w:ins w:id="1081" w:author="ZTE" w:date="2025-11-21T07:20:08Z">
        <w:r>
          <w:rPr/>
          <w:t>), where:</w:t>
        </w:r>
      </w:ins>
    </w:p>
    <w:p>
      <w:pPr>
        <w:numPr>
          <w:ilvl w:val="-1"/>
          <w:numId w:val="0"/>
        </w:numPr>
        <w:overflowPunct/>
        <w:autoSpaceDE/>
        <w:autoSpaceDN/>
        <w:adjustRightInd/>
        <w:ind w:left="284" w:firstLine="0"/>
        <w:textAlignment w:val="auto"/>
        <w:rPr>
          <w:ins w:id="1082" w:author="ZTE" w:date="2025-11-21T07:20:08Z"/>
        </w:rPr>
      </w:pPr>
      <w:ins w:id="1083" w:author="ZTE" w:date="2025-11-21T07:20:08Z">
        <w:r>
          <w:rPr>
            <w:bCs/>
          </w:rPr>
          <w:t>T</w:t>
        </w:r>
      </w:ins>
      <w:ins w:id="1084" w:author="ZTE" w:date="2025-11-21T07:20:08Z">
        <w:r>
          <w:rPr>
            <w:bCs/>
            <w:vertAlign w:val="subscript"/>
          </w:rPr>
          <w:t>RRC</w:t>
        </w:r>
      </w:ins>
      <w:ins w:id="1085" w:author="ZTE" w:date="2025-11-21T07:20:08Z">
        <w:r>
          <w:rPr/>
          <w:t xml:space="preserve"> is the RRC procedure delay defined in clause 12 in TS 38.331 [2].</w:t>
        </w:r>
      </w:ins>
    </w:p>
    <w:p>
      <w:pPr>
        <w:numPr>
          <w:ilvl w:val="-1"/>
          <w:numId w:val="0"/>
        </w:numPr>
        <w:overflowPunct/>
        <w:autoSpaceDE/>
        <w:autoSpaceDN/>
        <w:adjustRightInd/>
        <w:ind w:left="284" w:firstLine="0"/>
        <w:textAlignment w:val="auto"/>
        <w:rPr>
          <w:ins w:id="1086" w:author="ZTE" w:date="2025-11-21T07:20:08Z"/>
        </w:rPr>
      </w:pPr>
      <w:ins w:id="1087" w:author="ZTE" w:date="2025-11-21T07:20:08Z">
        <w:r>
          <w:rPr>
            <w:iCs/>
          </w:rPr>
          <w:t>T</w:t>
        </w:r>
      </w:ins>
      <w:ins w:id="1088" w:author="ZTE" w:date="2025-11-21T07:20:08Z">
        <w:r>
          <w:rPr>
            <w:iCs/>
            <w:vertAlign w:val="subscript"/>
          </w:rPr>
          <w:t>Event_DU</w:t>
        </w:r>
      </w:ins>
      <w:ins w:id="1089" w:author="ZTE" w:date="2025-11-21T07:20:08Z">
        <w:r>
          <w:rPr/>
          <w:t xml:space="preserve"> is the delay uncertainty</w:t>
        </w:r>
      </w:ins>
      <w:ins w:id="1090" w:author="ZTE" w:date="2025-11-21T07:20:08Z">
        <w:r>
          <w:rPr>
            <w:rFonts w:hint="eastAsia"/>
          </w:rPr>
          <w:t>.</w:t>
        </w:r>
      </w:ins>
    </w:p>
    <w:p>
      <w:pPr>
        <w:numPr>
          <w:ilvl w:val="-1"/>
          <w:numId w:val="0"/>
        </w:numPr>
        <w:overflowPunct/>
        <w:autoSpaceDE/>
        <w:autoSpaceDN/>
        <w:adjustRightInd/>
        <w:ind w:left="284" w:firstLine="0"/>
        <w:textAlignment w:val="auto"/>
        <w:rPr>
          <w:ins w:id="1091" w:author="ZTE" w:date="2025-11-21T07:20:08Z"/>
          <w:rFonts w:hint="default" w:eastAsiaTheme="minorEastAsia"/>
          <w:lang w:val="en-US" w:eastAsia="zh-CN"/>
        </w:rPr>
      </w:pPr>
      <w:ins w:id="1092" w:author="ZTE" w:date="2025-11-21T07:20:08Z">
        <w:r>
          <w:rPr>
            <w:bCs/>
          </w:rPr>
          <w:t>T</w:t>
        </w:r>
      </w:ins>
      <w:ins w:id="1093" w:author="ZTE" w:date="2025-11-21T07:20:08Z">
        <w:r>
          <w:rPr>
            <w:bCs/>
            <w:vertAlign w:val="subscript"/>
          </w:rPr>
          <w:t>measure</w:t>
        </w:r>
      </w:ins>
      <w:ins w:id="1094" w:author="ZTE" w:date="2025-11-21T07:20:08Z">
        <w:r>
          <w:rPr>
            <w:lang w:eastAsia="en-GB"/>
          </w:rPr>
          <w:t xml:space="preserve"> </w:t>
        </w:r>
      </w:ins>
      <w:ins w:id="1095" w:author="ZTE" w:date="2025-11-21T07:20:08Z">
        <w:r>
          <w:rPr>
            <w:rFonts w:hint="eastAsia"/>
            <w:lang w:val="en-US" w:eastAsia="zh-CN"/>
          </w:rPr>
          <w:t>=1080+960=2040 ms.</w:t>
        </w:r>
      </w:ins>
    </w:p>
    <w:p>
      <w:pPr>
        <w:pStyle w:val="75"/>
        <w:overflowPunct/>
        <w:autoSpaceDE/>
        <w:autoSpaceDN/>
        <w:adjustRightInd/>
        <w:ind w:left="568"/>
        <w:textAlignment w:val="auto"/>
        <w:rPr>
          <w:ins w:id="1096" w:author="ZTE" w:date="2025-11-21T07:20:08Z"/>
          <w:rFonts w:hint="eastAsia" w:eastAsiaTheme="minorEastAsia"/>
          <w:lang w:val="en-US" w:eastAsia="zh-CN"/>
        </w:rPr>
      </w:pPr>
      <w:ins w:id="1097" w:author="ZTE" w:date="2025-11-21T07:20:08Z">
        <w:r>
          <w:rPr/>
          <w:t>T</w:t>
        </w:r>
      </w:ins>
      <w:ins w:id="1098" w:author="ZTE" w:date="2025-11-21T07:20:08Z">
        <w:r>
          <w:rPr>
            <w:rFonts w:hint="eastAsia"/>
            <w:vertAlign w:val="subscript"/>
            <w:lang w:val="en-US" w:eastAsia="zh-CN"/>
          </w:rPr>
          <w:t>C</w:t>
        </w:r>
      </w:ins>
      <w:ins w:id="1099" w:author="ZTE" w:date="2025-11-21T07:20:08Z">
        <w:r>
          <w:rPr>
            <w:vertAlign w:val="subscript"/>
          </w:rPr>
          <w:t>LTM-RRC-processing</w:t>
        </w:r>
      </w:ins>
      <w:ins w:id="1100" w:author="ZTE" w:date="2025-11-21T07:20:08Z">
        <w:r>
          <w:rPr/>
          <w:t xml:space="preserve"> = 10 ms if UE does not support </w:t>
        </w:r>
      </w:ins>
      <w:ins w:id="1101" w:author="ZTE" w:date="2025-11-21T07:20:08Z">
        <w:r>
          <w:rPr>
            <w:rFonts w:hint="eastAsia"/>
            <w:i/>
            <w:iCs/>
          </w:rPr>
          <w:t>ltm-FastProcessingConfig-r18</w:t>
        </w:r>
      </w:ins>
      <w:ins w:id="1102" w:author="ZTE" w:date="2025-11-21T07:20:08Z">
        <w:r>
          <w:rPr/>
          <w:t>, otherwise T</w:t>
        </w:r>
      </w:ins>
      <w:ins w:id="1103" w:author="ZTE" w:date="2025-11-21T07:20:08Z">
        <w:r>
          <w:rPr>
            <w:rFonts w:hint="eastAsia"/>
            <w:vertAlign w:val="subscript"/>
            <w:lang w:val="en-US" w:eastAsia="zh-CN"/>
          </w:rPr>
          <w:t>C</w:t>
        </w:r>
      </w:ins>
      <w:ins w:id="1104" w:author="ZTE" w:date="2025-11-21T07:20:08Z">
        <w:r>
          <w:rPr>
            <w:vertAlign w:val="subscript"/>
          </w:rPr>
          <w:t>LTM-RRC-processing</w:t>
        </w:r>
      </w:ins>
      <w:ins w:id="1105" w:author="ZTE" w:date="2025-11-21T07:20:08Z">
        <w:r>
          <w:rPr/>
          <w:t xml:space="preserve"> =0 ms</w:t>
        </w:r>
      </w:ins>
      <w:ins w:id="1106" w:author="ZTE" w:date="2025-11-21T07:20:08Z">
        <w:r>
          <w:rPr>
            <w:rFonts w:hint="eastAsia"/>
            <w:lang w:val="en-US" w:eastAsia="zh-CN"/>
          </w:rPr>
          <w:t>.</w:t>
        </w:r>
      </w:ins>
    </w:p>
    <w:p>
      <w:pPr>
        <w:numPr>
          <w:ilvl w:val="-1"/>
          <w:numId w:val="0"/>
        </w:numPr>
        <w:overflowPunct/>
        <w:autoSpaceDE/>
        <w:autoSpaceDN/>
        <w:adjustRightInd/>
        <w:ind w:left="284" w:firstLine="0"/>
        <w:textAlignment w:val="auto"/>
        <w:rPr>
          <w:ins w:id="1107" w:author="ZTE" w:date="2025-11-21T07:20:08Z"/>
        </w:rPr>
      </w:pPr>
      <w:ins w:id="1108" w:author="ZTE" w:date="2025-11-21T07:20:08Z">
        <w:r>
          <w:rPr/>
          <w:t>T</w:t>
        </w:r>
      </w:ins>
      <w:ins w:id="1109" w:author="ZTE" w:date="2025-11-21T07:20:08Z">
        <w:r>
          <w:rPr>
            <w:rFonts w:hint="eastAsia"/>
            <w:vertAlign w:val="subscript"/>
          </w:rPr>
          <w:t>CL</w:t>
        </w:r>
      </w:ins>
      <w:ins w:id="1110" w:author="ZTE" w:date="2025-11-21T07:20:08Z">
        <w:r>
          <w:rPr>
            <w:vertAlign w:val="subscript"/>
          </w:rPr>
          <w:t>TM-interrupt</w:t>
        </w:r>
      </w:ins>
      <w:ins w:id="1111" w:author="ZTE" w:date="2025-11-21T07:20:08Z">
        <w:r>
          <w:rPr>
            <w:rFonts w:cs="v4.2.0"/>
          </w:rPr>
          <w:t xml:space="preserve"> </w:t>
        </w:r>
      </w:ins>
      <w:ins w:id="1112" w:author="ZTE" w:date="2025-11-21T07:20:08Z">
        <w:r>
          <w:rPr/>
          <w:t>= T</w:t>
        </w:r>
      </w:ins>
      <w:ins w:id="1113" w:author="ZTE" w:date="2025-11-21T07:20:08Z">
        <w:r>
          <w:rPr>
            <w:vertAlign w:val="subscript"/>
          </w:rPr>
          <w:t>LTM-processing</w:t>
        </w:r>
      </w:ins>
      <w:ins w:id="1114" w:author="ZTE" w:date="2025-11-21T07:20:08Z">
        <w:r>
          <w:rPr/>
          <w:t xml:space="preserve"> + </w:t>
        </w:r>
      </w:ins>
      <w:ins w:id="1115" w:author="ZTE" w:date="2025-11-21T07:20:08Z">
        <w:r>
          <w:rPr>
            <w:bCs/>
          </w:rPr>
          <w:t>T</w:t>
        </w:r>
      </w:ins>
      <w:ins w:id="1116" w:author="ZTE" w:date="2025-11-21T07:20:08Z">
        <w:r>
          <w:rPr>
            <w:bCs/>
            <w:vertAlign w:val="subscript"/>
          </w:rPr>
          <w:t>first-RS</w:t>
        </w:r>
      </w:ins>
      <w:ins w:id="1117" w:author="ZTE" w:date="2025-11-21T07:20:08Z">
        <w:r>
          <w:rPr/>
          <w:t xml:space="preserve"> + T</w:t>
        </w:r>
      </w:ins>
      <w:ins w:id="1118" w:author="ZTE" w:date="2025-11-21T07:20:08Z">
        <w:r>
          <w:rPr>
            <w:vertAlign w:val="subscript"/>
          </w:rPr>
          <w:t>RS-proc</w:t>
        </w:r>
      </w:ins>
      <w:ins w:id="1119" w:author="ZTE" w:date="2025-11-21T07:20:08Z">
        <w:r>
          <w:rPr>
            <w:rFonts w:hint="eastAsia"/>
            <w:vertAlign w:val="subscript"/>
          </w:rPr>
          <w:t xml:space="preserve"> </w:t>
        </w:r>
      </w:ins>
      <w:ins w:id="1120" w:author="ZTE" w:date="2025-11-21T07:20:08Z">
        <w:r>
          <w:rPr/>
          <w:t>+ T</w:t>
        </w:r>
      </w:ins>
      <w:ins w:id="1121" w:author="ZTE-YAN" w:date="2025-11-22T00:29:35Z">
        <w:r>
          <w:rPr>
            <w:rFonts w:hint="eastAsia"/>
            <w:vertAlign w:val="subscript"/>
            <w:lang w:val="en-US" w:eastAsia="zh-CN"/>
            <w:rPrChange w:id="1122" w:author="ZTE-YAN" w:date="2025-11-22T00:29:38Z">
              <w:rPr>
                <w:rFonts w:hint="eastAsia"/>
                <w:lang w:val="en-US" w:eastAsia="zh-CN"/>
              </w:rPr>
            </w:rPrChange>
          </w:rPr>
          <w:t>C</w:t>
        </w:r>
      </w:ins>
      <w:ins w:id="1124" w:author="ZTE" w:date="2025-11-21T07:20:08Z">
        <w:r>
          <w:rPr>
            <w:vertAlign w:val="subscript"/>
          </w:rPr>
          <w:t>LTM-IU</w:t>
        </w:r>
      </w:ins>
      <w:ins w:id="1125" w:author="ZTE" w:date="2025-11-21T07:20:08Z">
        <w:r>
          <w:rPr/>
          <w:t xml:space="preserve"> ms</w:t>
        </w:r>
      </w:ins>
      <w:ins w:id="1126" w:author="ZTE" w:date="2025-11-21T07:20:08Z">
        <w:r>
          <w:rPr>
            <w:rFonts w:hint="eastAsia"/>
            <w:lang w:val="en-US" w:eastAsia="zh-CN"/>
          </w:rPr>
          <w:t>,</w:t>
        </w:r>
      </w:ins>
      <w:ins w:id="1127" w:author="ZTE" w:date="2025-11-21T07:20:08Z">
        <w:r>
          <w:rPr/>
          <w:t xml:space="preserve"> </w:t>
        </w:r>
      </w:ins>
      <w:ins w:id="1128" w:author="ZTE" w:date="2025-11-21T07:20:08Z">
        <w:r>
          <w:rPr>
            <w:rFonts w:hint="eastAsia"/>
            <w:lang w:val="en-US" w:eastAsia="zh-CN"/>
          </w:rPr>
          <w:t>as</w:t>
        </w:r>
      </w:ins>
      <w:ins w:id="1129" w:author="ZTE" w:date="2025-11-21T07:20:08Z">
        <w:r>
          <w:rPr/>
          <w:t xml:space="preserve"> stated in clause 6.</w:t>
        </w:r>
      </w:ins>
      <w:ins w:id="1130" w:author="ZTE" w:date="2025-11-21T07:20:08Z">
        <w:r>
          <w:rPr>
            <w:rFonts w:hint="eastAsia"/>
          </w:rPr>
          <w:t>3</w:t>
        </w:r>
      </w:ins>
      <w:ins w:id="1131" w:author="ZTE" w:date="2025-11-21T07:20:08Z">
        <w:r>
          <w:rPr/>
          <w:t>.</w:t>
        </w:r>
      </w:ins>
      <w:ins w:id="1132" w:author="ZTE" w:date="2025-11-21T07:20:08Z">
        <w:r>
          <w:rPr>
            <w:rFonts w:hint="eastAsia"/>
          </w:rPr>
          <w:t>2</w:t>
        </w:r>
      </w:ins>
      <w:ins w:id="1133" w:author="ZTE" w:date="2025-11-21T07:20:08Z">
        <w:r>
          <w:rPr/>
          <w:t>.</w:t>
        </w:r>
      </w:ins>
      <w:ins w:id="1134" w:author="ZTE" w:date="2025-11-21T07:20:08Z">
        <w:r>
          <w:rPr>
            <w:rFonts w:hint="eastAsia"/>
          </w:rPr>
          <w:t>2.3</w:t>
        </w:r>
      </w:ins>
      <w:ins w:id="1135" w:author="ZTE" w:date="2025-11-21T07:20:08Z">
        <w:r>
          <w:rPr/>
          <w:t>.</w:t>
        </w:r>
      </w:ins>
    </w:p>
    <w:p>
      <w:pPr>
        <w:pStyle w:val="75"/>
        <w:rPr>
          <w:ins w:id="1136" w:author="ZTE" w:date="2025-11-21T07:20:08Z"/>
        </w:rPr>
      </w:pPr>
      <w:ins w:id="1137" w:author="ZTE" w:date="2025-11-21T07:20:08Z">
        <w:r>
          <w:rPr/>
          <w:t>-</w:t>
        </w:r>
      </w:ins>
      <w:ins w:id="1138" w:author="ZTE" w:date="2025-11-21T07:20:08Z">
        <w:r>
          <w:rPr/>
          <w:tab/>
        </w:r>
      </w:ins>
      <w:ins w:id="1139" w:author="ZTE" w:date="2025-11-21T07:20:08Z">
        <w:r>
          <w:rPr>
            <w:rFonts w:eastAsia="PMingLiU"/>
          </w:rPr>
          <w:t>T</w:t>
        </w:r>
      </w:ins>
      <w:ins w:id="1140" w:author="ZTE" w:date="2025-11-21T07:20:08Z">
        <w:r>
          <w:rPr>
            <w:rFonts w:eastAsia="PMingLiU"/>
            <w:vertAlign w:val="subscript"/>
          </w:rPr>
          <w:t>LTM-processing</w:t>
        </w:r>
      </w:ins>
      <w:ins w:id="1141" w:author="ZTE" w:date="2025-11-21T07:20:08Z">
        <w:r>
          <w:rPr>
            <w:rFonts w:eastAsia="PMingLiU"/>
          </w:rPr>
          <w:t xml:space="preserve"> </w:t>
        </w:r>
      </w:ins>
      <w:ins w:id="1142" w:author="ZTE" w:date="2025-11-21T07:20:08Z">
        <w:r>
          <w:rPr/>
          <w:t xml:space="preserve">= 10 ms </w:t>
        </w:r>
      </w:ins>
      <w:ins w:id="1143" w:author="ZTE" w:date="2025-11-21T07:20:08Z">
        <w:r>
          <w:rPr>
            <w:rFonts w:eastAsia="PMingLiU"/>
          </w:rPr>
          <w:t xml:space="preserve">if the UE supports </w:t>
        </w:r>
      </w:ins>
      <w:ins w:id="1144" w:author="ZTE" w:date="2025-11-21T07:20:08Z">
        <w:r>
          <w:rPr>
            <w:rFonts w:hint="eastAsia" w:eastAsia="PMingLiU"/>
            <w:i/>
            <w:iCs/>
          </w:rPr>
          <w:t xml:space="preserve">ltm-FastUE-Processing-r18 </w:t>
        </w:r>
      </w:ins>
      <w:ins w:id="1145" w:author="ZTE" w:date="2025-11-21T07:20:08Z">
        <w:r>
          <w:rPr>
            <w:rFonts w:eastAsia="PMingLiU"/>
          </w:rPr>
          <w:t>capability</w:t>
        </w:r>
      </w:ins>
      <w:ins w:id="1146" w:author="ZTE" w:date="2025-11-21T07:20:08Z">
        <w:r>
          <w:rPr/>
          <w:t xml:space="preserve"> and UE reports 10 ms for FR2-to-FR2 cell switch in the capability</w:t>
        </w:r>
      </w:ins>
    </w:p>
    <w:p>
      <w:pPr>
        <w:pStyle w:val="75"/>
        <w:rPr>
          <w:ins w:id="1147" w:author="ZTE" w:date="2025-11-21T07:20:08Z"/>
        </w:rPr>
      </w:pPr>
      <w:ins w:id="1148" w:author="ZTE" w:date="2025-11-21T07:20:08Z">
        <w:r>
          <w:rPr/>
          <w:t>-</w:t>
        </w:r>
      </w:ins>
      <w:ins w:id="1149" w:author="ZTE" w:date="2025-11-21T07:20:08Z">
        <w:r>
          <w:rPr/>
          <w:tab/>
        </w:r>
      </w:ins>
      <w:ins w:id="1150" w:author="ZTE" w:date="2025-11-21T07:20:08Z">
        <w:r>
          <w:rPr>
            <w:rFonts w:eastAsia="PMingLiU"/>
          </w:rPr>
          <w:t>T</w:t>
        </w:r>
      </w:ins>
      <w:ins w:id="1151" w:author="ZTE" w:date="2025-11-21T07:20:08Z">
        <w:r>
          <w:rPr>
            <w:rFonts w:eastAsia="PMingLiU"/>
            <w:vertAlign w:val="subscript"/>
          </w:rPr>
          <w:t>LTM-processing</w:t>
        </w:r>
      </w:ins>
      <w:ins w:id="1152" w:author="ZTE" w:date="2025-11-21T07:20:08Z">
        <w:r>
          <w:rPr>
            <w:rFonts w:eastAsia="PMingLiU"/>
          </w:rPr>
          <w:t xml:space="preserve"> </w:t>
        </w:r>
      </w:ins>
      <w:ins w:id="1153" w:author="ZTE" w:date="2025-11-21T07:20:08Z">
        <w:r>
          <w:rPr/>
          <w:t xml:space="preserve">= 15 ms </w:t>
        </w:r>
      </w:ins>
      <w:ins w:id="1154" w:author="ZTE" w:date="2025-11-21T07:20:08Z">
        <w:r>
          <w:rPr>
            <w:rFonts w:eastAsia="PMingLiU"/>
          </w:rPr>
          <w:t xml:space="preserve">if the UE supports </w:t>
        </w:r>
      </w:ins>
      <w:ins w:id="1155" w:author="ZTE" w:date="2025-11-21T07:20:08Z">
        <w:r>
          <w:rPr>
            <w:rFonts w:hint="eastAsia" w:eastAsia="PMingLiU"/>
            <w:i/>
            <w:iCs/>
          </w:rPr>
          <w:t xml:space="preserve">ltm-FastUE-Processing-r18 </w:t>
        </w:r>
      </w:ins>
      <w:ins w:id="1156" w:author="ZTE" w:date="2025-11-21T07:20:08Z">
        <w:r>
          <w:rPr>
            <w:rFonts w:eastAsia="PMingLiU"/>
          </w:rPr>
          <w:t>capab</w:t>
        </w:r>
        <w:bookmarkStart w:id="2" w:name="_GoBack"/>
        <w:bookmarkEnd w:id="2"/>
        <w:r>
          <w:rPr>
            <w:rFonts w:eastAsia="PMingLiU"/>
          </w:rPr>
          <w:t>ility</w:t>
        </w:r>
      </w:ins>
      <w:ins w:id="1157" w:author="ZTE" w:date="2025-11-21T07:20:08Z">
        <w:r>
          <w:rPr/>
          <w:t xml:space="preserve"> and UE reports 15 ms for FR2-to-FR2 cell switch in the capability</w:t>
        </w:r>
      </w:ins>
    </w:p>
    <w:p>
      <w:pPr>
        <w:pStyle w:val="75"/>
        <w:rPr>
          <w:ins w:id="1158" w:author="ZTE" w:date="2025-11-21T07:20:08Z"/>
          <w:rFonts w:eastAsia="PMingLiU"/>
        </w:rPr>
      </w:pPr>
      <w:ins w:id="1159" w:author="ZTE" w:date="2025-11-21T07:20:08Z">
        <w:r>
          <w:rPr/>
          <w:t>-</w:t>
        </w:r>
      </w:ins>
      <w:ins w:id="1160" w:author="ZTE" w:date="2025-11-21T07:20:08Z">
        <w:r>
          <w:rPr/>
          <w:tab/>
        </w:r>
      </w:ins>
      <w:ins w:id="1161" w:author="ZTE" w:date="2025-11-21T07:20:08Z">
        <w:r>
          <w:rPr>
            <w:rFonts w:eastAsia="PMingLiU"/>
          </w:rPr>
          <w:t>T</w:t>
        </w:r>
      </w:ins>
      <w:ins w:id="1162" w:author="ZTE" w:date="2025-11-21T07:20:08Z">
        <w:r>
          <w:rPr>
            <w:rFonts w:eastAsia="PMingLiU"/>
            <w:vertAlign w:val="subscript"/>
          </w:rPr>
          <w:t>LTM-processing</w:t>
        </w:r>
      </w:ins>
      <w:ins w:id="1163" w:author="ZTE" w:date="2025-11-21T07:20:08Z">
        <w:r>
          <w:rPr>
            <w:rFonts w:eastAsia="PMingLiU"/>
          </w:rPr>
          <w:t xml:space="preserve"> </w:t>
        </w:r>
      </w:ins>
      <w:ins w:id="1164" w:author="ZTE" w:date="2025-11-21T07:20:08Z">
        <w:r>
          <w:rPr/>
          <w:t xml:space="preserve">= 20 ms </w:t>
        </w:r>
      </w:ins>
      <w:ins w:id="1165" w:author="ZTE" w:date="2025-11-21T07:20:08Z">
        <w:r>
          <w:rPr>
            <w:rFonts w:eastAsia="PMingLiU"/>
          </w:rPr>
          <w:t xml:space="preserve">if the UE does not support </w:t>
        </w:r>
      </w:ins>
      <w:ins w:id="1166" w:author="ZTE" w:date="2025-11-21T07:20:08Z">
        <w:r>
          <w:rPr>
            <w:rFonts w:hint="eastAsia" w:eastAsia="PMingLiU"/>
            <w:i/>
            <w:iCs/>
          </w:rPr>
          <w:t xml:space="preserve">ltm-FastUE-Processing-r18 </w:t>
        </w:r>
      </w:ins>
      <w:ins w:id="1167" w:author="ZTE" w:date="2025-11-21T07:20:08Z">
        <w:r>
          <w:rPr>
            <w:rFonts w:eastAsia="PMingLiU"/>
          </w:rPr>
          <w:t>capability.</w:t>
        </w:r>
      </w:ins>
    </w:p>
    <w:p>
      <w:pPr>
        <w:pStyle w:val="75"/>
        <w:rPr>
          <w:ins w:id="1168" w:author="ZTE" w:date="2025-11-21T07:20:08Z"/>
        </w:rPr>
      </w:pPr>
      <w:ins w:id="1169" w:author="ZTE" w:date="2025-11-21T07:20:08Z">
        <w:r>
          <w:rPr/>
          <w:t>-</w:t>
        </w:r>
      </w:ins>
      <w:ins w:id="1170" w:author="ZTE" w:date="2025-11-21T07:20:08Z">
        <w:r>
          <w:rPr/>
          <w:tab/>
        </w:r>
      </w:ins>
      <w:ins w:id="1171" w:author="ZTE" w:date="2025-11-21T07:20:08Z">
        <w:r>
          <w:rPr>
            <w:bCs/>
          </w:rPr>
          <w:t>T</w:t>
        </w:r>
      </w:ins>
      <w:ins w:id="1172" w:author="ZTE" w:date="2025-11-21T07:20:08Z">
        <w:r>
          <w:rPr>
            <w:bCs/>
            <w:vertAlign w:val="subscript"/>
          </w:rPr>
          <w:t>first-RS</w:t>
        </w:r>
      </w:ins>
      <w:ins w:id="1173" w:author="ZTE" w:date="2025-11-21T07:20:08Z">
        <w:r>
          <w:rPr/>
          <w:t xml:space="preserve"> + T</w:t>
        </w:r>
      </w:ins>
      <w:ins w:id="1174" w:author="ZTE" w:date="2025-11-21T07:20:08Z">
        <w:r>
          <w:rPr>
            <w:vertAlign w:val="subscript"/>
          </w:rPr>
          <w:t>RS-proc</w:t>
        </w:r>
      </w:ins>
      <w:ins w:id="1175" w:author="ZTE" w:date="2025-11-21T07:20:08Z">
        <w:r>
          <w:rPr/>
          <w:t>= 22 ms</w:t>
        </w:r>
      </w:ins>
    </w:p>
    <w:p>
      <w:pPr>
        <w:pStyle w:val="75"/>
        <w:rPr>
          <w:ins w:id="1176" w:author="ZTE" w:date="2025-11-21T07:20:08Z"/>
          <w:rFonts w:cs="v4.2.0"/>
        </w:rPr>
      </w:pPr>
      <w:ins w:id="1177" w:author="ZTE" w:date="2025-11-21T07:20:08Z">
        <w:r>
          <w:rPr/>
          <w:t>-</w:t>
        </w:r>
      </w:ins>
      <w:ins w:id="1178" w:author="ZTE" w:date="2025-11-21T07:20:08Z">
        <w:r>
          <w:rPr/>
          <w:tab/>
        </w:r>
      </w:ins>
      <w:ins w:id="1179" w:author="ZTE" w:date="2025-11-21T07:20:08Z">
        <w:r>
          <w:rPr/>
          <w:t>T</w:t>
        </w:r>
      </w:ins>
      <w:ins w:id="1180" w:author="ZTE-YAN" w:date="2025-11-22T00:29:22Z">
        <w:r>
          <w:rPr>
            <w:rFonts w:hint="eastAsia"/>
            <w:vertAlign w:val="subscript"/>
            <w:lang w:val="en-US" w:eastAsia="zh-CN"/>
            <w:rPrChange w:id="1181" w:author="ZTE-YAN" w:date="2025-11-22T00:29:26Z">
              <w:rPr>
                <w:rFonts w:hint="eastAsia"/>
                <w:lang w:val="en-US" w:eastAsia="zh-CN"/>
              </w:rPr>
            </w:rPrChange>
          </w:rPr>
          <w:t>C</w:t>
        </w:r>
      </w:ins>
      <w:ins w:id="1183" w:author="ZTE" w:date="2025-11-21T07:20:08Z">
        <w:r>
          <w:rPr>
            <w:vertAlign w:val="subscript"/>
          </w:rPr>
          <w:t xml:space="preserve">LTM-IU </w:t>
        </w:r>
      </w:ins>
      <w:ins w:id="1184" w:author="ZTE" w:date="2025-11-21T07:20:08Z">
        <w:r>
          <w:rPr>
            <w:rFonts w:cs="v4.2.0"/>
          </w:rPr>
          <w:t xml:space="preserve">= 20 </w:t>
        </w:r>
      </w:ins>
      <w:ins w:id="1185" w:author="ZTE" w:date="2025-11-21T07:20:08Z">
        <w:r>
          <w:rPr>
            <w:rFonts w:cs="v4.2.0"/>
            <w:lang w:eastAsia="zh-CN"/>
          </w:rPr>
          <w:t>ms</w:t>
        </w:r>
      </w:ins>
      <w:ins w:id="1186" w:author="ZTE" w:date="2025-11-21T07:20:08Z">
        <w:r>
          <w:rPr>
            <w:rFonts w:cs="v4.2.0"/>
          </w:rPr>
          <w:t xml:space="preserve"> </w:t>
        </w:r>
      </w:ins>
    </w:p>
    <w:p>
      <w:pPr>
        <w:pStyle w:val="83"/>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16873162"/>
    <w:rsid w:val="2A314286"/>
    <w:rsid w:val="3E8135D7"/>
    <w:rsid w:val="3FEE25A6"/>
    <w:rsid w:val="40824CC4"/>
    <w:rsid w:val="41FD2F74"/>
    <w:rsid w:val="4C2E4D9D"/>
    <w:rsid w:val="4ECC61A8"/>
    <w:rsid w:val="5A2952F3"/>
    <w:rsid w:val="5F113770"/>
    <w:rsid w:val="66086CE8"/>
    <w:rsid w:val="6F421880"/>
    <w:rsid w:val="74520105"/>
    <w:rsid w:val="74681B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40</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2025-11-21T17:24:26Z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A8889A2E7F6A46C0938FF5474548C4F7</vt:lpwstr>
  </property>
</Properties>
</file>