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9F16" w14:textId="77777777" w:rsidR="00484F6D" w:rsidRDefault="00484F6D" w:rsidP="00CF08D7">
      <w:pPr>
        <w:widowControl w:val="0"/>
        <w:tabs>
          <w:tab w:val="right" w:pos="9639"/>
        </w:tabs>
        <w:overflowPunct w:val="0"/>
        <w:autoSpaceDE w:val="0"/>
        <w:autoSpaceDN w:val="0"/>
        <w:adjustRightInd w:val="0"/>
        <w:spacing w:after="0"/>
        <w:textAlignment w:val="baseline"/>
        <w:rPr>
          <w:rFonts w:ascii="Arial" w:hAnsi="Arial"/>
          <w:b/>
          <w:bCs/>
          <w:sz w:val="24"/>
        </w:rPr>
      </w:pPr>
      <w:bookmarkStart w:id="0" w:name="OLE_LINK6"/>
      <w:bookmarkStart w:id="1" w:name="OLE_LINK5"/>
    </w:p>
    <w:p w14:paraId="732BDCDF" w14:textId="133B703D" w:rsidR="00893FA3" w:rsidRPr="00E82EF6" w:rsidRDefault="00B03A05" w:rsidP="00CF08D7">
      <w:pPr>
        <w:widowControl w:val="0"/>
        <w:tabs>
          <w:tab w:val="right" w:pos="9639"/>
        </w:tabs>
        <w:overflowPunct w:val="0"/>
        <w:autoSpaceDE w:val="0"/>
        <w:autoSpaceDN w:val="0"/>
        <w:adjustRightInd w:val="0"/>
        <w:spacing w:after="0"/>
        <w:textAlignment w:val="baseline"/>
        <w:rPr>
          <w:rFonts w:ascii="Arial" w:hAnsi="Arial"/>
          <w:b/>
          <w:bCs/>
          <w:i/>
          <w:sz w:val="32"/>
          <w:lang w:eastAsia="zh-CN"/>
        </w:rPr>
      </w:pPr>
      <w:r w:rsidRPr="00E82EF6">
        <w:rPr>
          <w:rFonts w:ascii="Arial" w:hAnsi="Arial"/>
          <w:b/>
          <w:bCs/>
          <w:sz w:val="24"/>
        </w:rPr>
        <w:t>3GPP T</w:t>
      </w:r>
      <w:bookmarkStart w:id="2" w:name="_Ref452454252"/>
      <w:bookmarkEnd w:id="2"/>
      <w:r w:rsidRPr="00E82EF6">
        <w:rPr>
          <w:rFonts w:ascii="Arial" w:hAnsi="Arial"/>
          <w:b/>
          <w:bCs/>
          <w:sz w:val="24"/>
        </w:rPr>
        <w:t xml:space="preserve">SG-RAN </w:t>
      </w:r>
      <w:r w:rsidRPr="00E82EF6">
        <w:rPr>
          <w:rFonts w:ascii="Arial" w:hAnsi="Arial"/>
          <w:b/>
          <w:sz w:val="24"/>
        </w:rPr>
        <w:t>WG4 Meeting #11</w:t>
      </w:r>
      <w:r w:rsidR="00E82EF6" w:rsidRPr="00E82EF6">
        <w:rPr>
          <w:rFonts w:ascii="Arial" w:hAnsi="Arial"/>
          <w:b/>
          <w:sz w:val="24"/>
        </w:rPr>
        <w:t>7</w:t>
      </w:r>
      <w:r w:rsidRPr="00E82EF6">
        <w:rPr>
          <w:rFonts w:ascii="Arial" w:hAnsi="Arial"/>
          <w:b/>
          <w:bCs/>
          <w:sz w:val="24"/>
        </w:rPr>
        <w:tab/>
      </w:r>
      <w:r w:rsidRPr="00E82EF6">
        <w:rPr>
          <w:rFonts w:ascii="Arial" w:hAnsi="Arial"/>
          <w:b/>
          <w:bCs/>
          <w:sz w:val="24"/>
          <w:lang w:eastAsia="ja-JP"/>
        </w:rPr>
        <w:t>R4-25</w:t>
      </w:r>
      <w:r w:rsidR="00E44DDA">
        <w:rPr>
          <w:rFonts w:ascii="Arial" w:hAnsi="Arial"/>
          <w:b/>
          <w:bCs/>
          <w:sz w:val="24"/>
          <w:lang w:eastAsia="ja-JP"/>
        </w:rPr>
        <w:t>22407</w:t>
      </w:r>
    </w:p>
    <w:bookmarkEnd w:id="0"/>
    <w:bookmarkEnd w:id="1"/>
    <w:p w14:paraId="74C55D0E" w14:textId="2B5928CE" w:rsidR="00893FA3" w:rsidRPr="00E82EF6" w:rsidRDefault="00E82EF6" w:rsidP="00CF08D7">
      <w:pPr>
        <w:widowControl w:val="0"/>
        <w:overflowPunct w:val="0"/>
        <w:autoSpaceDE w:val="0"/>
        <w:autoSpaceDN w:val="0"/>
        <w:adjustRightInd w:val="0"/>
        <w:spacing w:after="0"/>
        <w:textAlignment w:val="baseline"/>
        <w:rPr>
          <w:rFonts w:ascii="Arial" w:hAnsi="Arial"/>
          <w:b/>
          <w:bCs/>
          <w:sz w:val="24"/>
        </w:rPr>
      </w:pPr>
      <w:r w:rsidRPr="00E82EF6">
        <w:rPr>
          <w:rFonts w:ascii="Arial" w:hAnsi="Arial"/>
          <w:b/>
          <w:sz w:val="24"/>
        </w:rPr>
        <w:t>Dallas, USA, 17th – 21st November 2025</w:t>
      </w:r>
    </w:p>
    <w:p w14:paraId="528FE0A4" w14:textId="77777777" w:rsidR="00893FA3" w:rsidRPr="00E82EF6" w:rsidRDefault="00893FA3" w:rsidP="00CF08D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35767F22" w14:textId="7CA7A90D" w:rsidR="00E82EF6" w:rsidRPr="00E82EF6" w:rsidRDefault="00E82EF6" w:rsidP="00CF08D7">
      <w:pPr>
        <w:rPr>
          <w:rFonts w:ascii="Arial" w:eastAsiaTheme="minorEastAsia" w:hAnsi="Arial" w:cs="Arial"/>
          <w:b/>
          <w:sz w:val="24"/>
        </w:rPr>
      </w:pPr>
      <w:r w:rsidRPr="00E82EF6">
        <w:rPr>
          <w:rFonts w:ascii="Arial" w:hAnsi="Arial" w:cs="Arial"/>
          <w:b/>
          <w:sz w:val="22"/>
        </w:rPr>
        <w:t xml:space="preserve">Title: </w:t>
      </w:r>
      <w:r w:rsidRPr="00E82EF6">
        <w:rPr>
          <w:rFonts w:ascii="Arial" w:hAnsi="Arial" w:cs="Arial"/>
          <w:b/>
          <w:sz w:val="22"/>
        </w:rPr>
        <w:tab/>
        <w:t xml:space="preserve">      </w:t>
      </w:r>
      <w:r w:rsidRPr="00E82EF6">
        <w:rPr>
          <w:rFonts w:ascii="Arial" w:hAnsi="Arial" w:cs="Arial"/>
          <w:bCs/>
          <w:sz w:val="22"/>
        </w:rPr>
        <w:t xml:space="preserve">     </w:t>
      </w:r>
      <w:r w:rsidRPr="00E82EF6">
        <w:rPr>
          <w:rFonts w:ascii="Arial" w:hAnsi="Arial" w:cs="Arial"/>
          <w:bCs/>
          <w:sz w:val="22"/>
        </w:rPr>
        <w:tab/>
      </w:r>
      <w:r w:rsidRPr="00E82EF6">
        <w:rPr>
          <w:rFonts w:ascii="Arial" w:hAnsi="Arial" w:cs="Arial"/>
          <w:bCs/>
          <w:sz w:val="22"/>
        </w:rPr>
        <w:tab/>
      </w:r>
      <w:r w:rsidR="00F14705" w:rsidRPr="00F14705">
        <w:rPr>
          <w:rFonts w:ascii="Arial" w:hAnsi="Arial" w:cs="Arial"/>
          <w:b/>
          <w:bCs/>
          <w:sz w:val="22"/>
        </w:rPr>
        <w:t>WF for the Band Combination Database</w:t>
      </w:r>
    </w:p>
    <w:p w14:paraId="7C7BFC79" w14:textId="78700408" w:rsidR="00893FA3" w:rsidRPr="00993B3D" w:rsidRDefault="00E82EF6" w:rsidP="00CF08D7">
      <w:pPr>
        <w:spacing w:after="120"/>
        <w:ind w:left="1985" w:hanging="1985"/>
        <w:rPr>
          <w:rFonts w:ascii="Arial" w:eastAsiaTheme="minorEastAsia" w:hAnsi="Arial" w:cs="Arial"/>
          <w:b/>
          <w:color w:val="000000"/>
          <w:sz w:val="22"/>
          <w:lang w:eastAsia="zh-CN"/>
        </w:rPr>
      </w:pPr>
      <w:r w:rsidRPr="00E82EF6">
        <w:rPr>
          <w:rFonts w:ascii="Arial" w:hAnsi="Arial" w:cs="Arial"/>
          <w:b/>
          <w:sz w:val="22"/>
        </w:rPr>
        <w:t>Source</w:t>
      </w:r>
      <w:proofErr w:type="gramStart"/>
      <w:r w:rsidRPr="00E82EF6">
        <w:rPr>
          <w:rFonts w:ascii="Arial" w:hAnsi="Arial" w:cs="Arial"/>
          <w:b/>
          <w:sz w:val="22"/>
        </w:rPr>
        <w:t xml:space="preserve">: </w:t>
      </w:r>
      <w:r w:rsidRPr="00E82EF6">
        <w:rPr>
          <w:rFonts w:ascii="Arial" w:hAnsi="Arial" w:cs="Arial"/>
          <w:b/>
          <w:sz w:val="22"/>
        </w:rPr>
        <w:tab/>
      </w:r>
      <w:r w:rsidRPr="00F14705">
        <w:rPr>
          <w:rFonts w:ascii="Arial" w:hAnsi="Arial" w:cs="Arial"/>
          <w:b/>
          <w:sz w:val="22"/>
        </w:rPr>
        <w:t>Nokia</w:t>
      </w:r>
      <w:proofErr w:type="gramEnd"/>
      <w:r w:rsidR="00993B3D">
        <w:rPr>
          <w:rFonts w:ascii="Arial" w:hAnsi="Arial" w:cs="Arial"/>
          <w:b/>
          <w:sz w:val="22"/>
        </w:rPr>
        <w:t>, Ericsson</w:t>
      </w:r>
    </w:p>
    <w:p w14:paraId="3B91A133" w14:textId="7CAF64B2" w:rsidR="00893FA3" w:rsidRPr="00F14705" w:rsidRDefault="00B03A05" w:rsidP="00CF08D7">
      <w:pPr>
        <w:spacing w:after="120"/>
        <w:ind w:left="1985" w:hanging="1985"/>
        <w:rPr>
          <w:rFonts w:ascii="Arial" w:eastAsiaTheme="minorEastAsia" w:hAnsi="Arial" w:cs="Arial"/>
          <w:b/>
          <w:sz w:val="22"/>
          <w:lang w:eastAsia="zh-CN"/>
        </w:rPr>
      </w:pPr>
      <w:r w:rsidRPr="00F14705">
        <w:rPr>
          <w:rFonts w:ascii="Arial" w:eastAsia="MS Mincho" w:hAnsi="Arial" w:cs="Arial"/>
          <w:b/>
          <w:color w:val="000000"/>
          <w:sz w:val="22"/>
        </w:rPr>
        <w:t>Document for:</w:t>
      </w:r>
      <w:r w:rsidRPr="00F14705">
        <w:rPr>
          <w:rFonts w:ascii="Arial" w:eastAsia="MS Mincho" w:hAnsi="Arial" w:cs="Arial"/>
          <w:b/>
          <w:color w:val="000000"/>
          <w:sz w:val="22"/>
        </w:rPr>
        <w:tab/>
      </w:r>
      <w:r w:rsidR="00E82EF6" w:rsidRPr="00F14705">
        <w:rPr>
          <w:rFonts w:ascii="Arial" w:eastAsiaTheme="minorEastAsia" w:hAnsi="Arial" w:cs="Arial"/>
          <w:b/>
          <w:color w:val="000000"/>
          <w:sz w:val="22"/>
          <w:lang w:eastAsia="zh-CN"/>
        </w:rPr>
        <w:t>Approval</w:t>
      </w:r>
    </w:p>
    <w:p w14:paraId="45B396C1" w14:textId="77777777" w:rsidR="00F14705" w:rsidRPr="00F14705" w:rsidRDefault="00F14705" w:rsidP="00CF08D7">
      <w:pPr>
        <w:pStyle w:val="RAN4H1"/>
        <w:tabs>
          <w:tab w:val="left" w:pos="567"/>
        </w:tabs>
        <w:ind w:left="567" w:hanging="567"/>
        <w:rPr>
          <w:lang w:val="en-GB" w:eastAsia="ko-KR"/>
        </w:rPr>
      </w:pPr>
      <w:bookmarkStart w:id="3" w:name="_Toc116995841"/>
      <w:r w:rsidRPr="00F14705">
        <w:t>Introduction</w:t>
      </w:r>
      <w:bookmarkEnd w:id="3"/>
    </w:p>
    <w:p w14:paraId="15AB3EC9" w14:textId="77777777" w:rsidR="00F14705" w:rsidRPr="00F14705" w:rsidRDefault="00F14705" w:rsidP="00CF08D7">
      <w:pPr>
        <w:spacing w:after="160"/>
        <w:rPr>
          <w:rFonts w:eastAsia="Calibri"/>
          <w:szCs w:val="22"/>
          <w:lang w:val="en-GB" w:eastAsia="zh-CN"/>
        </w:rPr>
      </w:pPr>
      <w:r w:rsidRPr="00F14705">
        <w:rPr>
          <w:rFonts w:eastAsia="Calibri"/>
          <w:szCs w:val="22"/>
          <w:lang w:val="en-GB" w:eastAsia="zh-CN"/>
        </w:rPr>
        <w:t>At RAN#102 it was highlighted that there is a need for a new tool/methodology for handling the specification of CA combinations in RAN4. It is widely recognised that tens of thousands of band combinations cannot be specified efficiently using tables in DOCX files. As a result, RAN initiated a RAN task to work on a solution with ETSI.</w:t>
      </w:r>
    </w:p>
    <w:p w14:paraId="6594623C" w14:textId="77777777" w:rsidR="00F14705" w:rsidRPr="00F14705" w:rsidRDefault="00F14705" w:rsidP="00CF08D7">
      <w:pPr>
        <w:spacing w:after="160"/>
        <w:rPr>
          <w:rFonts w:eastAsia="Calibri"/>
          <w:szCs w:val="22"/>
          <w:lang w:val="en-GB" w:eastAsia="zh-CN"/>
        </w:rPr>
      </w:pPr>
      <w:r w:rsidRPr="00F14705">
        <w:rPr>
          <w:rFonts w:eastAsia="Calibri"/>
          <w:szCs w:val="22"/>
          <w:lang w:val="en-GB" w:eastAsia="zh-CN"/>
        </w:rPr>
        <w:t>A solution was identified together with ETSI IT and work on enabling this is now ongoing.</w:t>
      </w:r>
    </w:p>
    <w:p w14:paraId="08898100" w14:textId="0705CCC2" w:rsidR="00F14705" w:rsidRPr="00F14705" w:rsidRDefault="00F14705" w:rsidP="00CF08D7">
      <w:pPr>
        <w:spacing w:after="160"/>
        <w:rPr>
          <w:rFonts w:eastAsia="Calibri"/>
          <w:szCs w:val="22"/>
          <w:lang w:val="en-GB" w:eastAsia="zh-CN"/>
        </w:rPr>
      </w:pPr>
      <w:r w:rsidRPr="00F14705">
        <w:rPr>
          <w:rFonts w:eastAsia="Calibri"/>
          <w:szCs w:val="22"/>
          <w:lang w:val="en-GB" w:eastAsia="zh-CN"/>
        </w:rPr>
        <w:t>Status updates on the work have previously been presented with the latest in R4-25</w:t>
      </w:r>
      <w:r>
        <w:rPr>
          <w:rFonts w:eastAsia="Calibri"/>
          <w:szCs w:val="22"/>
          <w:lang w:val="en-GB" w:eastAsia="zh-CN"/>
        </w:rPr>
        <w:t>21597</w:t>
      </w:r>
      <w:r w:rsidRPr="00F14705">
        <w:rPr>
          <w:rFonts w:eastAsia="Calibri"/>
          <w:szCs w:val="22"/>
          <w:lang w:val="en-GB" w:eastAsia="zh-CN"/>
        </w:rPr>
        <w:t xml:space="preserve">. </w:t>
      </w:r>
    </w:p>
    <w:p w14:paraId="1E269161" w14:textId="77777777" w:rsidR="00F14705" w:rsidRDefault="00F14705" w:rsidP="00CF08D7">
      <w:pPr>
        <w:pStyle w:val="RAN4H1"/>
        <w:tabs>
          <w:tab w:val="left" w:pos="567"/>
        </w:tabs>
        <w:ind w:left="567" w:hanging="567"/>
        <w:rPr>
          <w:lang w:val="en-GB" w:eastAsia="ko-KR"/>
        </w:rPr>
      </w:pPr>
      <w:r w:rsidRPr="00F14705">
        <w:t>WF</w:t>
      </w:r>
    </w:p>
    <w:p w14:paraId="532F83B5" w14:textId="4EA4ED5C" w:rsidR="00F14705" w:rsidRPr="00612B6F" w:rsidRDefault="00F14705" w:rsidP="00CF08D7">
      <w:pPr>
        <w:pStyle w:val="RAN4H2"/>
      </w:pPr>
      <w:r>
        <w:t>Objective for band combination database</w:t>
      </w:r>
    </w:p>
    <w:p w14:paraId="486129D0" w14:textId="325E5F18" w:rsidR="00CF08D7" w:rsidRDefault="00F14705" w:rsidP="00CF08D7">
      <w:pPr>
        <w:rPr>
          <w:lang w:eastAsia="zh-CN"/>
        </w:rPr>
      </w:pPr>
      <w:r>
        <w:rPr>
          <w:lang w:eastAsia="zh-CN"/>
        </w:rPr>
        <w:t xml:space="preserve">RAN4 have discussed </w:t>
      </w:r>
      <w:r w:rsidR="00CF08D7">
        <w:rPr>
          <w:lang w:eastAsia="zh-CN"/>
        </w:rPr>
        <w:t>the</w:t>
      </w:r>
      <w:r w:rsidR="00CF08D7" w:rsidRPr="00405AD0">
        <w:rPr>
          <w:lang w:eastAsia="zh-CN"/>
        </w:rPr>
        <w:t xml:space="preserve"> need for objectives for the Rel-20 band combination basket work items to facilitate the CRs needed to make </w:t>
      </w:r>
      <w:proofErr w:type="gramStart"/>
      <w:r w:rsidR="00CF08D7" w:rsidRPr="00405AD0">
        <w:rPr>
          <w:lang w:eastAsia="zh-CN"/>
        </w:rPr>
        <w:t>the specification</w:t>
      </w:r>
      <w:proofErr w:type="gramEnd"/>
      <w:r w:rsidR="00CF08D7" w:rsidRPr="00405AD0">
        <w:rPr>
          <w:lang w:eastAsia="zh-CN"/>
        </w:rPr>
        <w:t xml:space="preserve"> changes. </w:t>
      </w:r>
    </w:p>
    <w:p w14:paraId="54B6FB80" w14:textId="77777777" w:rsidR="00F14705" w:rsidRPr="00DD2EEF" w:rsidRDefault="00F14705" w:rsidP="00CF08D7">
      <w:pPr>
        <w:rPr>
          <w:b/>
          <w:bCs/>
          <w:lang w:eastAsia="zh-CN"/>
        </w:rPr>
      </w:pPr>
      <w:r w:rsidRPr="00DD2EEF">
        <w:rPr>
          <w:b/>
          <w:bCs/>
          <w:lang w:eastAsia="zh-CN"/>
        </w:rPr>
        <w:t>&lt; Agreement &gt;:</w:t>
      </w:r>
    </w:p>
    <w:p w14:paraId="0BE7ADDA" w14:textId="69D78E61" w:rsidR="00CF08D7" w:rsidRDefault="00F14705" w:rsidP="00CF08D7">
      <w:pPr>
        <w:pStyle w:val="ListParagraph"/>
        <w:numPr>
          <w:ilvl w:val="0"/>
          <w:numId w:val="15"/>
        </w:numPr>
        <w:spacing w:after="160"/>
        <w:ind w:firstLineChars="0"/>
        <w:contextualSpacing/>
      </w:pPr>
      <w:r w:rsidRPr="00EE5563">
        <w:t xml:space="preserve">RAN4 </w:t>
      </w:r>
      <w:r>
        <w:t xml:space="preserve">agrees </w:t>
      </w:r>
      <w:r w:rsidR="00CF08D7">
        <w:t xml:space="preserve">to </w:t>
      </w:r>
      <w:proofErr w:type="gramStart"/>
      <w:r w:rsidR="00CF08D7">
        <w:t>endorse</w:t>
      </w:r>
      <w:proofErr w:type="gramEnd"/>
      <w:r w:rsidR="00CF08D7">
        <w:t xml:space="preserve"> adding an objective of introducing the use of the Band Combination Database to the specifications. </w:t>
      </w:r>
    </w:p>
    <w:p w14:paraId="1964F992" w14:textId="45A6293C" w:rsidR="00F14705" w:rsidRDefault="00E25EE5" w:rsidP="00334A38">
      <w:pPr>
        <w:pStyle w:val="ListParagraph"/>
        <w:numPr>
          <w:ilvl w:val="1"/>
          <w:numId w:val="15"/>
        </w:numPr>
        <w:overflowPunct/>
        <w:autoSpaceDE/>
        <w:autoSpaceDN/>
        <w:adjustRightInd/>
        <w:spacing w:after="160"/>
        <w:ind w:firstLineChars="0"/>
        <w:contextualSpacing/>
        <w:textAlignment w:val="auto"/>
        <w:rPr>
          <w:lang w:eastAsia="zh-CN"/>
        </w:rPr>
      </w:pPr>
      <w:r>
        <w:t>DC_R</w:t>
      </w:r>
      <w:r w:rsidR="004C7BB9">
        <w:t>20</w:t>
      </w:r>
      <w:r>
        <w:t xml:space="preserve">_xBLTE_yBNR </w:t>
      </w:r>
      <w:r w:rsidR="000D4B18">
        <w:t xml:space="preserve">and </w:t>
      </w:r>
      <w:r w:rsidR="000D4B18" w:rsidRPr="000D4B18">
        <w:t>NR_CADC_SUL_R</w:t>
      </w:r>
      <w:r w:rsidR="004C7BB9">
        <w:t>20</w:t>
      </w:r>
      <w:r w:rsidR="000D4B18" w:rsidRPr="000D4B18">
        <w:t xml:space="preserve"> </w:t>
      </w:r>
      <w:r>
        <w:t>b</w:t>
      </w:r>
      <w:r w:rsidR="00CF08D7">
        <w:t xml:space="preserve">asket </w:t>
      </w:r>
      <w:r>
        <w:t xml:space="preserve">shall </w:t>
      </w:r>
      <w:r w:rsidR="00CF08D7">
        <w:t xml:space="preserve">be </w:t>
      </w:r>
      <w:r>
        <w:t>used</w:t>
      </w:r>
      <w:r w:rsidR="00CF08D7">
        <w:t>.</w:t>
      </w:r>
      <w:r w:rsidR="000D4B18">
        <w:t xml:space="preserve"> Final name of the basket will change.</w:t>
      </w:r>
    </w:p>
    <w:p w14:paraId="260D46DE" w14:textId="06A71DA1" w:rsidR="00CF08D7" w:rsidRPr="00612B6F" w:rsidRDefault="00CF08D7" w:rsidP="00CF08D7">
      <w:pPr>
        <w:pStyle w:val="RAN4H2"/>
      </w:pPr>
      <w:r>
        <w:t>Timeline</w:t>
      </w:r>
    </w:p>
    <w:p w14:paraId="66647675" w14:textId="74E74FF5" w:rsidR="00CF08D7" w:rsidRDefault="00CF08D7" w:rsidP="00CF08D7">
      <w:pPr>
        <w:rPr>
          <w:lang w:eastAsia="zh-CN"/>
        </w:rPr>
      </w:pPr>
      <w:r>
        <w:rPr>
          <w:lang w:eastAsia="zh-CN"/>
        </w:rPr>
        <w:t>RAN4 have discussed the</w:t>
      </w:r>
      <w:r w:rsidRPr="00405AD0">
        <w:rPr>
          <w:lang w:eastAsia="zh-CN"/>
        </w:rPr>
        <w:t xml:space="preserve"> </w:t>
      </w:r>
      <w:r w:rsidRPr="00CF08D7">
        <w:rPr>
          <w:lang w:eastAsia="zh-CN"/>
        </w:rPr>
        <w:t>mandat</w:t>
      </w:r>
      <w:r>
        <w:rPr>
          <w:lang w:eastAsia="zh-CN"/>
        </w:rPr>
        <w:t>ory</w:t>
      </w:r>
      <w:r w:rsidRPr="00CF08D7">
        <w:rPr>
          <w:lang w:eastAsia="zh-CN"/>
        </w:rPr>
        <w:t xml:space="preserve"> inclusion of JSON files for all new or modified band combinations starting from Rel-20</w:t>
      </w:r>
      <w:r w:rsidRPr="00405AD0">
        <w:rPr>
          <w:lang w:eastAsia="zh-CN"/>
        </w:rPr>
        <w:t xml:space="preserve">. </w:t>
      </w:r>
    </w:p>
    <w:p w14:paraId="37214F1B" w14:textId="77777777" w:rsidR="00CF08D7" w:rsidRPr="00DD2EEF" w:rsidRDefault="00CF08D7" w:rsidP="00CF08D7">
      <w:pPr>
        <w:rPr>
          <w:b/>
          <w:bCs/>
          <w:lang w:eastAsia="zh-CN"/>
        </w:rPr>
      </w:pPr>
      <w:r w:rsidRPr="00DD2EEF">
        <w:rPr>
          <w:b/>
          <w:bCs/>
          <w:lang w:eastAsia="zh-CN"/>
        </w:rPr>
        <w:t>&lt; Agreement &gt;:</w:t>
      </w:r>
    </w:p>
    <w:p w14:paraId="0158D25B" w14:textId="029C0565" w:rsidR="00CF08D7" w:rsidRDefault="00CF08D7" w:rsidP="00CF08D7">
      <w:pPr>
        <w:pStyle w:val="ListParagraph"/>
        <w:numPr>
          <w:ilvl w:val="0"/>
          <w:numId w:val="15"/>
        </w:numPr>
        <w:spacing w:after="160"/>
        <w:ind w:firstLineChars="0"/>
        <w:contextualSpacing/>
      </w:pPr>
      <w:r w:rsidRPr="00EE5563">
        <w:t>RAN4</w:t>
      </w:r>
      <w:r w:rsidRPr="00CF08D7">
        <w:t xml:space="preserve"> shall mandate </w:t>
      </w:r>
      <w:r w:rsidR="00860DBB">
        <w:t xml:space="preserve">the </w:t>
      </w:r>
      <w:r w:rsidRPr="00CF08D7">
        <w:t>inclusion of JSON files for all new or modified band combinations starting from Rel-20</w:t>
      </w:r>
      <w:r>
        <w:t>.</w:t>
      </w:r>
    </w:p>
    <w:p w14:paraId="511F195B" w14:textId="6FCF276E" w:rsidR="00CF08D7" w:rsidRDefault="00CF08D7" w:rsidP="00CF08D7">
      <w:pPr>
        <w:pStyle w:val="ListParagraph"/>
        <w:numPr>
          <w:ilvl w:val="1"/>
          <w:numId w:val="15"/>
        </w:numPr>
        <w:spacing w:after="160"/>
        <w:ind w:firstLineChars="0"/>
        <w:contextualSpacing/>
      </w:pPr>
      <w:r>
        <w:t>In the submitted draft CRs, the word document shall have no clause 5 content</w:t>
      </w:r>
      <w:r w:rsidR="00B67D54">
        <w:t>.</w:t>
      </w:r>
    </w:p>
    <w:p w14:paraId="087963BC" w14:textId="7B2EEFA3" w:rsidR="00CF08D7" w:rsidRPr="00B67D54" w:rsidRDefault="00CF08D7" w:rsidP="00CF08D7">
      <w:pPr>
        <w:pStyle w:val="ListParagraph"/>
        <w:numPr>
          <w:ilvl w:val="1"/>
          <w:numId w:val="15"/>
        </w:numPr>
        <w:spacing w:after="160"/>
        <w:ind w:firstLineChars="0"/>
        <w:contextualSpacing/>
      </w:pPr>
      <w:r>
        <w:t>In the submitted TPs, the word document shall have clause 5 content</w:t>
      </w:r>
      <w:r w:rsidR="00211F2B">
        <w:t>.</w:t>
      </w:r>
    </w:p>
    <w:p w14:paraId="01AC401C" w14:textId="52AC3F5E" w:rsidR="00B67D54" w:rsidRDefault="00B67D54" w:rsidP="00CF08D7">
      <w:pPr>
        <w:pStyle w:val="ListParagraph"/>
        <w:numPr>
          <w:ilvl w:val="1"/>
          <w:numId w:val="15"/>
        </w:numPr>
        <w:spacing w:after="160"/>
        <w:ind w:firstLineChars="0"/>
        <w:contextualSpacing/>
      </w:pPr>
      <w:r>
        <w:t>For draft CR’s with only JSON files, still a cover sheet is needed to inform about what is included</w:t>
      </w:r>
      <w:r w:rsidR="00211F2B">
        <w:t>.</w:t>
      </w:r>
    </w:p>
    <w:p w14:paraId="21158F84" w14:textId="2831581A" w:rsidR="00F14705" w:rsidRDefault="00CF08D7" w:rsidP="00CF08D7">
      <w:pPr>
        <w:pStyle w:val="ListParagraph"/>
        <w:numPr>
          <w:ilvl w:val="1"/>
          <w:numId w:val="15"/>
        </w:numPr>
        <w:spacing w:after="160"/>
        <w:ind w:firstLineChars="0"/>
        <w:contextualSpacing/>
      </w:pPr>
      <w:r>
        <w:t xml:space="preserve">Irrespective of </w:t>
      </w:r>
      <w:proofErr w:type="spellStart"/>
      <w:r>
        <w:t>draftCR</w:t>
      </w:r>
      <w:proofErr w:type="spellEnd"/>
      <w:r>
        <w:t xml:space="preserve"> or TP, there shall be a JSON file </w:t>
      </w:r>
      <w:r w:rsidR="00B06A19">
        <w:t xml:space="preserve">for each combination </w:t>
      </w:r>
      <w:r>
        <w:t>while submitting the contribution.</w:t>
      </w:r>
    </w:p>
    <w:p w14:paraId="343FF58B" w14:textId="09A0354A" w:rsidR="00B67D54" w:rsidRPr="00B67D54" w:rsidRDefault="00860DBB" w:rsidP="00CF08D7">
      <w:pPr>
        <w:pStyle w:val="ListParagraph"/>
        <w:numPr>
          <w:ilvl w:val="1"/>
          <w:numId w:val="15"/>
        </w:numPr>
        <w:spacing w:after="160"/>
        <w:ind w:firstLineChars="0"/>
        <w:contextualSpacing/>
      </w:pPr>
      <w:r w:rsidRPr="00860DBB">
        <w:t xml:space="preserve">After the RAN4 meeting, the Co-Rapporteurs will collect all the agreed JSON files </w:t>
      </w:r>
      <w:r w:rsidR="00B67D54">
        <w:t>in draft CR’s</w:t>
      </w:r>
      <w:r w:rsidR="00211F2B">
        <w:t>,</w:t>
      </w:r>
    </w:p>
    <w:p w14:paraId="405A9EBA" w14:textId="5E407C17" w:rsidR="00B67D54" w:rsidRPr="00B67D54" w:rsidRDefault="00B67D54" w:rsidP="00CF08D7">
      <w:pPr>
        <w:pStyle w:val="ListParagraph"/>
        <w:numPr>
          <w:ilvl w:val="1"/>
          <w:numId w:val="15"/>
        </w:numPr>
        <w:spacing w:after="160"/>
        <w:ind w:firstLineChars="0"/>
        <w:contextualSpacing/>
      </w:pPr>
      <w:r>
        <w:t xml:space="preserve">Then the </w:t>
      </w:r>
      <w:r w:rsidRPr="00860DBB">
        <w:t xml:space="preserve">Main-Rapporteur </w:t>
      </w:r>
      <w:r>
        <w:t xml:space="preserve">will create a </w:t>
      </w:r>
      <w:proofErr w:type="spellStart"/>
      <w:r w:rsidR="00860DBB" w:rsidRPr="00860DBB">
        <w:t>BigCR</w:t>
      </w:r>
      <w:proofErr w:type="spellEnd"/>
      <w:r w:rsidR="00860DBB" w:rsidRPr="00860DBB">
        <w:t xml:space="preserve">, </w:t>
      </w:r>
      <w:r>
        <w:t xml:space="preserve">and </w:t>
      </w:r>
      <w:r w:rsidR="00860DBB" w:rsidRPr="00860DBB">
        <w:t>submit this for post-meeting approval</w:t>
      </w:r>
      <w:r w:rsidR="00211F2B">
        <w:t>,</w:t>
      </w:r>
    </w:p>
    <w:p w14:paraId="6CD96C0C" w14:textId="076171E2" w:rsidR="00860DBB" w:rsidRDefault="00860DBB" w:rsidP="00CF08D7">
      <w:pPr>
        <w:pStyle w:val="ListParagraph"/>
        <w:numPr>
          <w:ilvl w:val="1"/>
          <w:numId w:val="15"/>
        </w:numPr>
        <w:spacing w:after="160"/>
        <w:ind w:firstLineChars="0"/>
        <w:contextualSpacing/>
      </w:pPr>
      <w:r w:rsidRPr="00860DBB">
        <w:t>When the batch of JSON files is approved, these are either directly by the Main-Rapporteur or via MCC committed to the ETSI Forge (GIT repository).</w:t>
      </w:r>
    </w:p>
    <w:p w14:paraId="0EEF75BD" w14:textId="00E8CF60" w:rsidR="00484F6D" w:rsidRPr="00CF08D7" w:rsidRDefault="00484F6D" w:rsidP="00CF08D7">
      <w:pPr>
        <w:pStyle w:val="ListParagraph"/>
        <w:numPr>
          <w:ilvl w:val="1"/>
          <w:numId w:val="15"/>
        </w:numPr>
        <w:spacing w:after="160"/>
        <w:ind w:firstLineChars="0"/>
        <w:contextualSpacing/>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43A97AC1" w14:textId="77777777" w:rsidR="00CF08D7" w:rsidRDefault="00CF08D7" w:rsidP="00334A38">
      <w:pPr>
        <w:pStyle w:val="RAN4H1"/>
        <w:tabs>
          <w:tab w:val="left" w:pos="426"/>
        </w:tabs>
        <w:ind w:left="1134" w:hanging="1134"/>
      </w:pPr>
      <w:r>
        <w:lastRenderedPageBreak/>
        <w:t>Previous WFs for reference</w:t>
      </w:r>
    </w:p>
    <w:p w14:paraId="57D72237" w14:textId="035A7A6D" w:rsidR="00CF08D7" w:rsidRDefault="00CF08D7" w:rsidP="00334A38">
      <w:pPr>
        <w:pStyle w:val="ListParagraph"/>
        <w:spacing w:after="0"/>
        <w:ind w:firstLine="400"/>
      </w:pPr>
      <w:r w:rsidRPr="00AC1283">
        <w:t>R4-2</w:t>
      </w:r>
      <w:r w:rsidR="00334A38">
        <w:t>514595</w:t>
      </w:r>
      <w:r w:rsidRPr="00AC1283">
        <w:t xml:space="preserve">, WF on </w:t>
      </w:r>
      <w:r w:rsidR="00334A38">
        <w:t>the Band Combination</w:t>
      </w:r>
      <w:r w:rsidRPr="00AC1283">
        <w:t xml:space="preserve"> </w:t>
      </w:r>
      <w:r w:rsidR="00334A38">
        <w:t>D</w:t>
      </w:r>
      <w:r w:rsidRPr="00AC1283">
        <w:t>atabase</w:t>
      </w:r>
    </w:p>
    <w:p w14:paraId="78113A2A" w14:textId="47F14363" w:rsidR="00334A38" w:rsidRDefault="00334A38" w:rsidP="00334A38">
      <w:pPr>
        <w:pStyle w:val="ListParagraph"/>
        <w:spacing w:after="0"/>
        <w:ind w:firstLine="400"/>
      </w:pPr>
      <w:r w:rsidRPr="00AC1283">
        <w:t>R4-2420341, WF on next step for CA framework database</w:t>
      </w:r>
    </w:p>
    <w:p w14:paraId="73488B98" w14:textId="77777777" w:rsidR="00CF08D7" w:rsidRPr="00AC1283" w:rsidRDefault="00CF08D7" w:rsidP="00334A38">
      <w:pPr>
        <w:pStyle w:val="ListParagraph"/>
        <w:spacing w:after="0"/>
        <w:ind w:firstLine="400"/>
      </w:pPr>
      <w:r w:rsidRPr="00AC1283">
        <w:t>R4-2502976, WF on next step for CA framework database</w:t>
      </w:r>
    </w:p>
    <w:p w14:paraId="41202A79" w14:textId="77777777" w:rsidR="00CF08D7" w:rsidRPr="00AC1283" w:rsidRDefault="00CF08D7" w:rsidP="00334A38">
      <w:pPr>
        <w:pStyle w:val="ListParagraph"/>
        <w:spacing w:after="0"/>
        <w:ind w:firstLine="400"/>
      </w:pPr>
      <w:r w:rsidRPr="00AC1283">
        <w:t>R4-2508014, WF for the ETSI band combination database</w:t>
      </w:r>
    </w:p>
    <w:p w14:paraId="0A0A3F4C" w14:textId="77777777" w:rsidR="00CF08D7" w:rsidRPr="00AC1283" w:rsidRDefault="00CF08D7" w:rsidP="00334A38">
      <w:pPr>
        <w:pStyle w:val="ListParagraph"/>
        <w:spacing w:after="0"/>
        <w:ind w:firstLine="400"/>
      </w:pPr>
      <w:r w:rsidRPr="00AC1283">
        <w:t>R4-2511804, WF for the ETSI band combination database</w:t>
      </w:r>
    </w:p>
    <w:p w14:paraId="162546F2" w14:textId="2AC78797" w:rsidR="00893FA3" w:rsidRPr="00CF08D7" w:rsidRDefault="00893FA3" w:rsidP="00CF08D7">
      <w:pPr>
        <w:keepNext/>
        <w:keepLines/>
        <w:numPr>
          <w:ilvl w:val="1"/>
          <w:numId w:val="0"/>
        </w:numPr>
        <w:tabs>
          <w:tab w:val="left" w:pos="1134"/>
        </w:tabs>
        <w:spacing w:before="180"/>
        <w:ind w:left="1134" w:hanging="1134"/>
        <w:outlineLvl w:val="1"/>
        <w:rPr>
          <w:color w:val="0070C0"/>
          <w:lang w:eastAsia="zh-CN"/>
        </w:rPr>
      </w:pPr>
    </w:p>
    <w:sectPr w:rsidR="00893FA3" w:rsidRPr="00CF08D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2C893" w14:textId="77777777" w:rsidR="005526A4" w:rsidRDefault="005526A4">
      <w:pPr>
        <w:spacing w:after="0"/>
      </w:pPr>
      <w:r>
        <w:separator/>
      </w:r>
    </w:p>
  </w:endnote>
  <w:endnote w:type="continuationSeparator" w:id="0">
    <w:p w14:paraId="14AEC1FE" w14:textId="77777777" w:rsidR="005526A4" w:rsidRDefault="00552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527C4" w14:textId="77777777" w:rsidR="005526A4" w:rsidRDefault="005526A4">
      <w:pPr>
        <w:spacing w:after="0"/>
      </w:pPr>
      <w:r>
        <w:separator/>
      </w:r>
    </w:p>
  </w:footnote>
  <w:footnote w:type="continuationSeparator" w:id="0">
    <w:p w14:paraId="7AD409CC" w14:textId="77777777" w:rsidR="005526A4" w:rsidRDefault="005526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B9BCD7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3"/>
  </w:num>
  <w:num w:numId="2" w16cid:durableId="18312830">
    <w:abstractNumId w:val="7"/>
  </w:num>
  <w:num w:numId="3" w16cid:durableId="1231504728">
    <w:abstractNumId w:val="4"/>
  </w:num>
  <w:num w:numId="4" w16cid:durableId="1802310984">
    <w:abstractNumId w:val="1"/>
  </w:num>
  <w:num w:numId="5" w16cid:durableId="624894861">
    <w:abstractNumId w:val="9"/>
  </w:num>
  <w:num w:numId="6" w16cid:durableId="641497284">
    <w:abstractNumId w:val="2"/>
  </w:num>
  <w:num w:numId="7" w16cid:durableId="2039044533">
    <w:abstractNumId w:val="5"/>
  </w:num>
  <w:num w:numId="8" w16cid:durableId="1798597812">
    <w:abstractNumId w:val="6"/>
  </w:num>
  <w:num w:numId="9" w16cid:durableId="1501694406">
    <w:abstractNumId w:val="8"/>
  </w:num>
  <w:num w:numId="10" w16cid:durableId="16057670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6424161">
    <w:abstractNumId w:val="0"/>
  </w:num>
  <w:num w:numId="12" w16cid:durableId="1646396209">
    <w:abstractNumId w:val="7"/>
  </w:num>
  <w:num w:numId="13" w16cid:durableId="1350133134">
    <w:abstractNumId w:val="7"/>
  </w:num>
  <w:num w:numId="14" w16cid:durableId="776413796">
    <w:abstractNumId w:val="7"/>
  </w:num>
  <w:num w:numId="15" w16cid:durableId="1882084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21B"/>
    <w:rsid w:val="00010A5C"/>
    <w:rsid w:val="00012829"/>
    <w:rsid w:val="00020C56"/>
    <w:rsid w:val="0002248B"/>
    <w:rsid w:val="00026ACC"/>
    <w:rsid w:val="0003068B"/>
    <w:rsid w:val="0003171D"/>
    <w:rsid w:val="00031C1D"/>
    <w:rsid w:val="00035C50"/>
    <w:rsid w:val="000368AA"/>
    <w:rsid w:val="000457A1"/>
    <w:rsid w:val="00050001"/>
    <w:rsid w:val="00052041"/>
    <w:rsid w:val="00052133"/>
    <w:rsid w:val="0005326A"/>
    <w:rsid w:val="000561B7"/>
    <w:rsid w:val="0006266D"/>
    <w:rsid w:val="00065506"/>
    <w:rsid w:val="00066921"/>
    <w:rsid w:val="0007382E"/>
    <w:rsid w:val="000766E1"/>
    <w:rsid w:val="00077FF6"/>
    <w:rsid w:val="00080D82"/>
    <w:rsid w:val="00081692"/>
    <w:rsid w:val="00081766"/>
    <w:rsid w:val="00082C46"/>
    <w:rsid w:val="00083AF3"/>
    <w:rsid w:val="00085A0E"/>
    <w:rsid w:val="00086D69"/>
    <w:rsid w:val="00087548"/>
    <w:rsid w:val="00090F98"/>
    <w:rsid w:val="00093E7E"/>
    <w:rsid w:val="00097972"/>
    <w:rsid w:val="00097DF3"/>
    <w:rsid w:val="000A160E"/>
    <w:rsid w:val="000A1830"/>
    <w:rsid w:val="000A4121"/>
    <w:rsid w:val="000A4AA3"/>
    <w:rsid w:val="000A4C5A"/>
    <w:rsid w:val="000A550E"/>
    <w:rsid w:val="000B0960"/>
    <w:rsid w:val="000B1A55"/>
    <w:rsid w:val="000B20BB"/>
    <w:rsid w:val="000B2EF6"/>
    <w:rsid w:val="000B2FA6"/>
    <w:rsid w:val="000B4AA0"/>
    <w:rsid w:val="000C2553"/>
    <w:rsid w:val="000C2DAC"/>
    <w:rsid w:val="000C38C3"/>
    <w:rsid w:val="000C4549"/>
    <w:rsid w:val="000C6617"/>
    <w:rsid w:val="000D09FD"/>
    <w:rsid w:val="000D19DE"/>
    <w:rsid w:val="000D44FB"/>
    <w:rsid w:val="000D4B18"/>
    <w:rsid w:val="000D574B"/>
    <w:rsid w:val="000D6CFC"/>
    <w:rsid w:val="000E397B"/>
    <w:rsid w:val="000E3B16"/>
    <w:rsid w:val="000E537B"/>
    <w:rsid w:val="000E57D0"/>
    <w:rsid w:val="000E7858"/>
    <w:rsid w:val="000F39CA"/>
    <w:rsid w:val="000F738B"/>
    <w:rsid w:val="00101E9E"/>
    <w:rsid w:val="0010752B"/>
    <w:rsid w:val="00107927"/>
    <w:rsid w:val="00110E26"/>
    <w:rsid w:val="00111321"/>
    <w:rsid w:val="001128E7"/>
    <w:rsid w:val="00117BD6"/>
    <w:rsid w:val="001206C2"/>
    <w:rsid w:val="00121978"/>
    <w:rsid w:val="00123422"/>
    <w:rsid w:val="00124B6A"/>
    <w:rsid w:val="00130462"/>
    <w:rsid w:val="00130ABA"/>
    <w:rsid w:val="00136D4C"/>
    <w:rsid w:val="00137E3D"/>
    <w:rsid w:val="00142538"/>
    <w:rsid w:val="001427FE"/>
    <w:rsid w:val="00142BB9"/>
    <w:rsid w:val="00143195"/>
    <w:rsid w:val="00144F96"/>
    <w:rsid w:val="00150001"/>
    <w:rsid w:val="00150D15"/>
    <w:rsid w:val="00151074"/>
    <w:rsid w:val="00151EAC"/>
    <w:rsid w:val="00153528"/>
    <w:rsid w:val="00154E68"/>
    <w:rsid w:val="0015579F"/>
    <w:rsid w:val="00157ADD"/>
    <w:rsid w:val="00160666"/>
    <w:rsid w:val="00160B67"/>
    <w:rsid w:val="00162548"/>
    <w:rsid w:val="00167ADA"/>
    <w:rsid w:val="00172183"/>
    <w:rsid w:val="00173380"/>
    <w:rsid w:val="001751AB"/>
    <w:rsid w:val="00175A3F"/>
    <w:rsid w:val="00180E09"/>
    <w:rsid w:val="00183CB5"/>
    <w:rsid w:val="00183D4C"/>
    <w:rsid w:val="00183E00"/>
    <w:rsid w:val="00183F6D"/>
    <w:rsid w:val="0018670E"/>
    <w:rsid w:val="001907D7"/>
    <w:rsid w:val="00191A8B"/>
    <w:rsid w:val="0019219A"/>
    <w:rsid w:val="00195077"/>
    <w:rsid w:val="00195E2E"/>
    <w:rsid w:val="001A033F"/>
    <w:rsid w:val="001A08AA"/>
    <w:rsid w:val="001A38C5"/>
    <w:rsid w:val="001A59CB"/>
    <w:rsid w:val="001B45F5"/>
    <w:rsid w:val="001B573D"/>
    <w:rsid w:val="001B5D84"/>
    <w:rsid w:val="001B7991"/>
    <w:rsid w:val="001C09BF"/>
    <w:rsid w:val="001C1409"/>
    <w:rsid w:val="001C2AE6"/>
    <w:rsid w:val="001C4A89"/>
    <w:rsid w:val="001C6177"/>
    <w:rsid w:val="001D0340"/>
    <w:rsid w:val="001D0363"/>
    <w:rsid w:val="001D12B4"/>
    <w:rsid w:val="001D1B07"/>
    <w:rsid w:val="001D43C5"/>
    <w:rsid w:val="001D7D94"/>
    <w:rsid w:val="001E0A28"/>
    <w:rsid w:val="001E4218"/>
    <w:rsid w:val="001E6C4D"/>
    <w:rsid w:val="001F0A7A"/>
    <w:rsid w:val="001F0B20"/>
    <w:rsid w:val="001F121E"/>
    <w:rsid w:val="001F6823"/>
    <w:rsid w:val="001F68A5"/>
    <w:rsid w:val="00200A62"/>
    <w:rsid w:val="00203740"/>
    <w:rsid w:val="00211F2B"/>
    <w:rsid w:val="002138EA"/>
    <w:rsid w:val="002139EA"/>
    <w:rsid w:val="00213F84"/>
    <w:rsid w:val="00214FBD"/>
    <w:rsid w:val="00217DE2"/>
    <w:rsid w:val="00221D6E"/>
    <w:rsid w:val="00221E08"/>
    <w:rsid w:val="00222897"/>
    <w:rsid w:val="00222B0C"/>
    <w:rsid w:val="00235394"/>
    <w:rsid w:val="00235577"/>
    <w:rsid w:val="00235E68"/>
    <w:rsid w:val="002371B2"/>
    <w:rsid w:val="002372C1"/>
    <w:rsid w:val="00241EC6"/>
    <w:rsid w:val="002435CA"/>
    <w:rsid w:val="0024469F"/>
    <w:rsid w:val="002449DF"/>
    <w:rsid w:val="00250B5B"/>
    <w:rsid w:val="00252DB8"/>
    <w:rsid w:val="002537BC"/>
    <w:rsid w:val="00255C58"/>
    <w:rsid w:val="00256562"/>
    <w:rsid w:val="00260EC7"/>
    <w:rsid w:val="00261539"/>
    <w:rsid w:val="0026179F"/>
    <w:rsid w:val="002626CF"/>
    <w:rsid w:val="002666AE"/>
    <w:rsid w:val="00267E37"/>
    <w:rsid w:val="00272C61"/>
    <w:rsid w:val="00274E1A"/>
    <w:rsid w:val="00274E25"/>
    <w:rsid w:val="0027751E"/>
    <w:rsid w:val="002775B1"/>
    <w:rsid w:val="002775B9"/>
    <w:rsid w:val="002811C4"/>
    <w:rsid w:val="00282213"/>
    <w:rsid w:val="00284016"/>
    <w:rsid w:val="002858BF"/>
    <w:rsid w:val="00285C1E"/>
    <w:rsid w:val="002939AF"/>
    <w:rsid w:val="00294438"/>
    <w:rsid w:val="00294491"/>
    <w:rsid w:val="00294BDE"/>
    <w:rsid w:val="002A0CED"/>
    <w:rsid w:val="002A4CD0"/>
    <w:rsid w:val="002A7CB3"/>
    <w:rsid w:val="002A7DA6"/>
    <w:rsid w:val="002B516C"/>
    <w:rsid w:val="002B5E1D"/>
    <w:rsid w:val="002B60C1"/>
    <w:rsid w:val="002C4B52"/>
    <w:rsid w:val="002C5F0E"/>
    <w:rsid w:val="002D02CA"/>
    <w:rsid w:val="002D03E5"/>
    <w:rsid w:val="002D28D9"/>
    <w:rsid w:val="002D36EB"/>
    <w:rsid w:val="002D6BDF"/>
    <w:rsid w:val="002E2CE9"/>
    <w:rsid w:val="002E3BF7"/>
    <w:rsid w:val="002E3CBD"/>
    <w:rsid w:val="002E403E"/>
    <w:rsid w:val="002E4C74"/>
    <w:rsid w:val="002E6ABB"/>
    <w:rsid w:val="002F091B"/>
    <w:rsid w:val="002F0D58"/>
    <w:rsid w:val="002F158C"/>
    <w:rsid w:val="002F3926"/>
    <w:rsid w:val="002F3E1C"/>
    <w:rsid w:val="002F4093"/>
    <w:rsid w:val="002F448E"/>
    <w:rsid w:val="002F5636"/>
    <w:rsid w:val="002F5839"/>
    <w:rsid w:val="00301C14"/>
    <w:rsid w:val="003022A5"/>
    <w:rsid w:val="003052BA"/>
    <w:rsid w:val="00307E51"/>
    <w:rsid w:val="00311363"/>
    <w:rsid w:val="00311712"/>
    <w:rsid w:val="00315867"/>
    <w:rsid w:val="0032042E"/>
    <w:rsid w:val="00321150"/>
    <w:rsid w:val="00325B0A"/>
    <w:rsid w:val="003260D7"/>
    <w:rsid w:val="0033052D"/>
    <w:rsid w:val="00334A38"/>
    <w:rsid w:val="00336697"/>
    <w:rsid w:val="003378CD"/>
    <w:rsid w:val="003418CB"/>
    <w:rsid w:val="00355873"/>
    <w:rsid w:val="0035660F"/>
    <w:rsid w:val="003577DF"/>
    <w:rsid w:val="003628B9"/>
    <w:rsid w:val="00362D8F"/>
    <w:rsid w:val="00367724"/>
    <w:rsid w:val="00370634"/>
    <w:rsid w:val="003710BA"/>
    <w:rsid w:val="00371B2E"/>
    <w:rsid w:val="00373ABA"/>
    <w:rsid w:val="003770F6"/>
    <w:rsid w:val="00382257"/>
    <w:rsid w:val="00383E37"/>
    <w:rsid w:val="00391EE1"/>
    <w:rsid w:val="00393042"/>
    <w:rsid w:val="00394AD5"/>
    <w:rsid w:val="00396039"/>
    <w:rsid w:val="0039642D"/>
    <w:rsid w:val="003A2562"/>
    <w:rsid w:val="003A2B9E"/>
    <w:rsid w:val="003A2E40"/>
    <w:rsid w:val="003A2F5C"/>
    <w:rsid w:val="003A6724"/>
    <w:rsid w:val="003B0158"/>
    <w:rsid w:val="003B06BB"/>
    <w:rsid w:val="003B40B6"/>
    <w:rsid w:val="003B56DB"/>
    <w:rsid w:val="003B755E"/>
    <w:rsid w:val="003C228E"/>
    <w:rsid w:val="003C27FF"/>
    <w:rsid w:val="003C3DD1"/>
    <w:rsid w:val="003C51E7"/>
    <w:rsid w:val="003C56AF"/>
    <w:rsid w:val="003C6893"/>
    <w:rsid w:val="003C6DE2"/>
    <w:rsid w:val="003D014A"/>
    <w:rsid w:val="003D1EFD"/>
    <w:rsid w:val="003D28BF"/>
    <w:rsid w:val="003D4215"/>
    <w:rsid w:val="003D4C47"/>
    <w:rsid w:val="003D7719"/>
    <w:rsid w:val="003E3A76"/>
    <w:rsid w:val="003E40EE"/>
    <w:rsid w:val="003F1C1B"/>
    <w:rsid w:val="003F3A2F"/>
    <w:rsid w:val="00401144"/>
    <w:rsid w:val="00401ADC"/>
    <w:rsid w:val="0040264C"/>
    <w:rsid w:val="00404831"/>
    <w:rsid w:val="004054E5"/>
    <w:rsid w:val="00405662"/>
    <w:rsid w:val="00406274"/>
    <w:rsid w:val="00407661"/>
    <w:rsid w:val="00410314"/>
    <w:rsid w:val="00412063"/>
    <w:rsid w:val="00412EB1"/>
    <w:rsid w:val="00413DDE"/>
    <w:rsid w:val="00414118"/>
    <w:rsid w:val="004158D6"/>
    <w:rsid w:val="00416084"/>
    <w:rsid w:val="00416713"/>
    <w:rsid w:val="00420860"/>
    <w:rsid w:val="00424F8C"/>
    <w:rsid w:val="00426275"/>
    <w:rsid w:val="004271BA"/>
    <w:rsid w:val="00430497"/>
    <w:rsid w:val="00430EA5"/>
    <w:rsid w:val="00434DC1"/>
    <w:rsid w:val="004350F4"/>
    <w:rsid w:val="004412A0"/>
    <w:rsid w:val="00442337"/>
    <w:rsid w:val="00445A89"/>
    <w:rsid w:val="00446408"/>
    <w:rsid w:val="00450F27"/>
    <w:rsid w:val="004510E5"/>
    <w:rsid w:val="0045218F"/>
    <w:rsid w:val="00454571"/>
    <w:rsid w:val="00456A75"/>
    <w:rsid w:val="00456BB2"/>
    <w:rsid w:val="00461E39"/>
    <w:rsid w:val="00462D3A"/>
    <w:rsid w:val="00463521"/>
    <w:rsid w:val="00471125"/>
    <w:rsid w:val="0047437A"/>
    <w:rsid w:val="00480E42"/>
    <w:rsid w:val="00481A4E"/>
    <w:rsid w:val="00481E83"/>
    <w:rsid w:val="00484B1C"/>
    <w:rsid w:val="00484C5D"/>
    <w:rsid w:val="00484F6D"/>
    <w:rsid w:val="0048543E"/>
    <w:rsid w:val="004868C1"/>
    <w:rsid w:val="0048750F"/>
    <w:rsid w:val="004A17E9"/>
    <w:rsid w:val="004A3BBD"/>
    <w:rsid w:val="004A495F"/>
    <w:rsid w:val="004A7544"/>
    <w:rsid w:val="004B3AAE"/>
    <w:rsid w:val="004B6B0F"/>
    <w:rsid w:val="004C25D4"/>
    <w:rsid w:val="004C54E5"/>
    <w:rsid w:val="004C7BB9"/>
    <w:rsid w:val="004C7DC8"/>
    <w:rsid w:val="004D21B0"/>
    <w:rsid w:val="004D66BB"/>
    <w:rsid w:val="004D737D"/>
    <w:rsid w:val="004E0793"/>
    <w:rsid w:val="004E2659"/>
    <w:rsid w:val="004E39EE"/>
    <w:rsid w:val="004E475C"/>
    <w:rsid w:val="004E56E0"/>
    <w:rsid w:val="004E7329"/>
    <w:rsid w:val="004F0A1A"/>
    <w:rsid w:val="004F2CB0"/>
    <w:rsid w:val="004F7182"/>
    <w:rsid w:val="005017F7"/>
    <w:rsid w:val="00501FA7"/>
    <w:rsid w:val="00502117"/>
    <w:rsid w:val="005034DC"/>
    <w:rsid w:val="00505BFA"/>
    <w:rsid w:val="005071B4"/>
    <w:rsid w:val="00507687"/>
    <w:rsid w:val="005117A9"/>
    <w:rsid w:val="00511F57"/>
    <w:rsid w:val="00515CBE"/>
    <w:rsid w:val="00515E2B"/>
    <w:rsid w:val="00522A7E"/>
    <w:rsid w:val="00522F20"/>
    <w:rsid w:val="00524C29"/>
    <w:rsid w:val="00526A3D"/>
    <w:rsid w:val="005308DB"/>
    <w:rsid w:val="00530A2E"/>
    <w:rsid w:val="00530FBE"/>
    <w:rsid w:val="00533159"/>
    <w:rsid w:val="005339DB"/>
    <w:rsid w:val="00534C89"/>
    <w:rsid w:val="005366BE"/>
    <w:rsid w:val="00540F99"/>
    <w:rsid w:val="00541573"/>
    <w:rsid w:val="005419BF"/>
    <w:rsid w:val="0054348A"/>
    <w:rsid w:val="005436A4"/>
    <w:rsid w:val="005454F5"/>
    <w:rsid w:val="00547AD3"/>
    <w:rsid w:val="00550C30"/>
    <w:rsid w:val="005526A4"/>
    <w:rsid w:val="00570A7A"/>
    <w:rsid w:val="00571777"/>
    <w:rsid w:val="00575505"/>
    <w:rsid w:val="00580FF5"/>
    <w:rsid w:val="00583138"/>
    <w:rsid w:val="0058519C"/>
    <w:rsid w:val="00586643"/>
    <w:rsid w:val="0059149A"/>
    <w:rsid w:val="005956EE"/>
    <w:rsid w:val="005979C3"/>
    <w:rsid w:val="00597A31"/>
    <w:rsid w:val="005A083E"/>
    <w:rsid w:val="005B4802"/>
    <w:rsid w:val="005B59A3"/>
    <w:rsid w:val="005C1EA6"/>
    <w:rsid w:val="005D0B99"/>
    <w:rsid w:val="005D308E"/>
    <w:rsid w:val="005D3A48"/>
    <w:rsid w:val="005D7AF8"/>
    <w:rsid w:val="005E10FF"/>
    <w:rsid w:val="005E17BF"/>
    <w:rsid w:val="005E366A"/>
    <w:rsid w:val="005E753C"/>
    <w:rsid w:val="005F2145"/>
    <w:rsid w:val="006016E1"/>
    <w:rsid w:val="00602D27"/>
    <w:rsid w:val="006144A1"/>
    <w:rsid w:val="00615EBB"/>
    <w:rsid w:val="00616096"/>
    <w:rsid w:val="006160A2"/>
    <w:rsid w:val="006302AA"/>
    <w:rsid w:val="006356BA"/>
    <w:rsid w:val="006363BD"/>
    <w:rsid w:val="006412DC"/>
    <w:rsid w:val="006418C7"/>
    <w:rsid w:val="00642BC6"/>
    <w:rsid w:val="00644790"/>
    <w:rsid w:val="006501AF"/>
    <w:rsid w:val="00650DDE"/>
    <w:rsid w:val="00653BCF"/>
    <w:rsid w:val="00653FB8"/>
    <w:rsid w:val="0065505B"/>
    <w:rsid w:val="00664DBD"/>
    <w:rsid w:val="006660F6"/>
    <w:rsid w:val="006670AC"/>
    <w:rsid w:val="006721CC"/>
    <w:rsid w:val="00672307"/>
    <w:rsid w:val="00674A45"/>
    <w:rsid w:val="00677B0D"/>
    <w:rsid w:val="006808C6"/>
    <w:rsid w:val="00682668"/>
    <w:rsid w:val="00685130"/>
    <w:rsid w:val="00692A68"/>
    <w:rsid w:val="006949A0"/>
    <w:rsid w:val="00695D85"/>
    <w:rsid w:val="0069610C"/>
    <w:rsid w:val="006A30A2"/>
    <w:rsid w:val="006A6D23"/>
    <w:rsid w:val="006B25DE"/>
    <w:rsid w:val="006C1C3B"/>
    <w:rsid w:val="006C4E43"/>
    <w:rsid w:val="006C643E"/>
    <w:rsid w:val="006D0A38"/>
    <w:rsid w:val="006D2932"/>
    <w:rsid w:val="006D3671"/>
    <w:rsid w:val="006D4176"/>
    <w:rsid w:val="006E0A73"/>
    <w:rsid w:val="006E0FEE"/>
    <w:rsid w:val="006E526B"/>
    <w:rsid w:val="006E6C11"/>
    <w:rsid w:val="006F6967"/>
    <w:rsid w:val="006F7C0C"/>
    <w:rsid w:val="00700755"/>
    <w:rsid w:val="0070646B"/>
    <w:rsid w:val="0070798A"/>
    <w:rsid w:val="007130A2"/>
    <w:rsid w:val="00715463"/>
    <w:rsid w:val="00721FC2"/>
    <w:rsid w:val="00730655"/>
    <w:rsid w:val="00731D77"/>
    <w:rsid w:val="00732360"/>
    <w:rsid w:val="0073390A"/>
    <w:rsid w:val="00734E64"/>
    <w:rsid w:val="00736545"/>
    <w:rsid w:val="00736B37"/>
    <w:rsid w:val="00740A35"/>
    <w:rsid w:val="00742EE5"/>
    <w:rsid w:val="00745B6F"/>
    <w:rsid w:val="007506FB"/>
    <w:rsid w:val="007520B4"/>
    <w:rsid w:val="00752E8C"/>
    <w:rsid w:val="007551BE"/>
    <w:rsid w:val="007635C6"/>
    <w:rsid w:val="007655D5"/>
    <w:rsid w:val="007763C1"/>
    <w:rsid w:val="00777E82"/>
    <w:rsid w:val="00781359"/>
    <w:rsid w:val="0078659C"/>
    <w:rsid w:val="00786921"/>
    <w:rsid w:val="00795334"/>
    <w:rsid w:val="00796771"/>
    <w:rsid w:val="007A05AD"/>
    <w:rsid w:val="007A1EAA"/>
    <w:rsid w:val="007A79FD"/>
    <w:rsid w:val="007B0B9D"/>
    <w:rsid w:val="007B26E3"/>
    <w:rsid w:val="007B5A43"/>
    <w:rsid w:val="007B6F82"/>
    <w:rsid w:val="007B709B"/>
    <w:rsid w:val="007C1343"/>
    <w:rsid w:val="007C5EF1"/>
    <w:rsid w:val="007C7BF5"/>
    <w:rsid w:val="007D19B7"/>
    <w:rsid w:val="007D41CB"/>
    <w:rsid w:val="007D661E"/>
    <w:rsid w:val="007D75E5"/>
    <w:rsid w:val="007D773E"/>
    <w:rsid w:val="007D788B"/>
    <w:rsid w:val="007E066E"/>
    <w:rsid w:val="007E1356"/>
    <w:rsid w:val="007E16F3"/>
    <w:rsid w:val="007E20FC"/>
    <w:rsid w:val="007E2204"/>
    <w:rsid w:val="007E7062"/>
    <w:rsid w:val="007F0E1E"/>
    <w:rsid w:val="007F29A7"/>
    <w:rsid w:val="007F3D18"/>
    <w:rsid w:val="008004B4"/>
    <w:rsid w:val="00801C3A"/>
    <w:rsid w:val="00805BE8"/>
    <w:rsid w:val="008075D0"/>
    <w:rsid w:val="0081123B"/>
    <w:rsid w:val="00811FC4"/>
    <w:rsid w:val="00814890"/>
    <w:rsid w:val="00816078"/>
    <w:rsid w:val="008177E3"/>
    <w:rsid w:val="00823AA9"/>
    <w:rsid w:val="00824C5E"/>
    <w:rsid w:val="008255B9"/>
    <w:rsid w:val="00825CD8"/>
    <w:rsid w:val="00827324"/>
    <w:rsid w:val="008355EA"/>
    <w:rsid w:val="00837458"/>
    <w:rsid w:val="00837AAE"/>
    <w:rsid w:val="008429AD"/>
    <w:rsid w:val="008429DB"/>
    <w:rsid w:val="00842B15"/>
    <w:rsid w:val="00846F81"/>
    <w:rsid w:val="0084787E"/>
    <w:rsid w:val="00850C75"/>
    <w:rsid w:val="00850E39"/>
    <w:rsid w:val="00851FB4"/>
    <w:rsid w:val="00853CB2"/>
    <w:rsid w:val="0085477A"/>
    <w:rsid w:val="00855107"/>
    <w:rsid w:val="00855173"/>
    <w:rsid w:val="008557D9"/>
    <w:rsid w:val="00855BF7"/>
    <w:rsid w:val="00856214"/>
    <w:rsid w:val="00860DBB"/>
    <w:rsid w:val="00862089"/>
    <w:rsid w:val="00866D5B"/>
    <w:rsid w:val="00866FF5"/>
    <w:rsid w:val="0087332D"/>
    <w:rsid w:val="00873E1F"/>
    <w:rsid w:val="00874C16"/>
    <w:rsid w:val="00876E69"/>
    <w:rsid w:val="00877214"/>
    <w:rsid w:val="00886D1F"/>
    <w:rsid w:val="00891EE1"/>
    <w:rsid w:val="00893987"/>
    <w:rsid w:val="00893FA3"/>
    <w:rsid w:val="008963EF"/>
    <w:rsid w:val="0089688E"/>
    <w:rsid w:val="008A1FBE"/>
    <w:rsid w:val="008A51C9"/>
    <w:rsid w:val="008B0EC5"/>
    <w:rsid w:val="008B3194"/>
    <w:rsid w:val="008B5AE7"/>
    <w:rsid w:val="008C60E9"/>
    <w:rsid w:val="008D1B7C"/>
    <w:rsid w:val="008D62DF"/>
    <w:rsid w:val="008D6657"/>
    <w:rsid w:val="008E1EE7"/>
    <w:rsid w:val="008E1F60"/>
    <w:rsid w:val="008E307E"/>
    <w:rsid w:val="008F00F6"/>
    <w:rsid w:val="008F4DD1"/>
    <w:rsid w:val="008F6056"/>
    <w:rsid w:val="0090094F"/>
    <w:rsid w:val="00902C07"/>
    <w:rsid w:val="00905804"/>
    <w:rsid w:val="009101E2"/>
    <w:rsid w:val="00912CFB"/>
    <w:rsid w:val="00915D73"/>
    <w:rsid w:val="00916077"/>
    <w:rsid w:val="009170A2"/>
    <w:rsid w:val="009208A6"/>
    <w:rsid w:val="0092312A"/>
    <w:rsid w:val="00924514"/>
    <w:rsid w:val="00925D20"/>
    <w:rsid w:val="00927316"/>
    <w:rsid w:val="00927E0E"/>
    <w:rsid w:val="0093133D"/>
    <w:rsid w:val="0093276D"/>
    <w:rsid w:val="00933582"/>
    <w:rsid w:val="00933D12"/>
    <w:rsid w:val="0093580F"/>
    <w:rsid w:val="00937065"/>
    <w:rsid w:val="00940285"/>
    <w:rsid w:val="009415B0"/>
    <w:rsid w:val="009429C9"/>
    <w:rsid w:val="00947878"/>
    <w:rsid w:val="00947E7E"/>
    <w:rsid w:val="0095139A"/>
    <w:rsid w:val="00953E16"/>
    <w:rsid w:val="009542AC"/>
    <w:rsid w:val="0095580F"/>
    <w:rsid w:val="00956DED"/>
    <w:rsid w:val="00961BB2"/>
    <w:rsid w:val="00961F60"/>
    <w:rsid w:val="00962108"/>
    <w:rsid w:val="009638D6"/>
    <w:rsid w:val="00966F3D"/>
    <w:rsid w:val="00971C2A"/>
    <w:rsid w:val="00971EE2"/>
    <w:rsid w:val="0097408E"/>
    <w:rsid w:val="00974BB2"/>
    <w:rsid w:val="00974DE4"/>
    <w:rsid w:val="00974FA7"/>
    <w:rsid w:val="009756E5"/>
    <w:rsid w:val="00977A8C"/>
    <w:rsid w:val="00983910"/>
    <w:rsid w:val="0098443C"/>
    <w:rsid w:val="009932AC"/>
    <w:rsid w:val="00993B3D"/>
    <w:rsid w:val="00994351"/>
    <w:rsid w:val="0099475F"/>
    <w:rsid w:val="00996A8F"/>
    <w:rsid w:val="009A1DBF"/>
    <w:rsid w:val="009A68E6"/>
    <w:rsid w:val="009A6FCB"/>
    <w:rsid w:val="009A7598"/>
    <w:rsid w:val="009B1443"/>
    <w:rsid w:val="009B1DF8"/>
    <w:rsid w:val="009B3D20"/>
    <w:rsid w:val="009B45F6"/>
    <w:rsid w:val="009B5418"/>
    <w:rsid w:val="009B61B4"/>
    <w:rsid w:val="009C0070"/>
    <w:rsid w:val="009C0727"/>
    <w:rsid w:val="009C39B0"/>
    <w:rsid w:val="009C3C80"/>
    <w:rsid w:val="009C492F"/>
    <w:rsid w:val="009D2FF2"/>
    <w:rsid w:val="009D3226"/>
    <w:rsid w:val="009D3385"/>
    <w:rsid w:val="009D793C"/>
    <w:rsid w:val="009D798C"/>
    <w:rsid w:val="009E16A9"/>
    <w:rsid w:val="009E375F"/>
    <w:rsid w:val="009E39D4"/>
    <w:rsid w:val="009E433B"/>
    <w:rsid w:val="009E488C"/>
    <w:rsid w:val="009E5401"/>
    <w:rsid w:val="009F00F2"/>
    <w:rsid w:val="009F3FCA"/>
    <w:rsid w:val="009F4524"/>
    <w:rsid w:val="00A02214"/>
    <w:rsid w:val="00A059C1"/>
    <w:rsid w:val="00A0758F"/>
    <w:rsid w:val="00A1570A"/>
    <w:rsid w:val="00A16CBD"/>
    <w:rsid w:val="00A17866"/>
    <w:rsid w:val="00A211B4"/>
    <w:rsid w:val="00A223CF"/>
    <w:rsid w:val="00A33DDF"/>
    <w:rsid w:val="00A34547"/>
    <w:rsid w:val="00A376B7"/>
    <w:rsid w:val="00A41BF5"/>
    <w:rsid w:val="00A44778"/>
    <w:rsid w:val="00A469E7"/>
    <w:rsid w:val="00A52D92"/>
    <w:rsid w:val="00A604A4"/>
    <w:rsid w:val="00A61B7D"/>
    <w:rsid w:val="00A6605B"/>
    <w:rsid w:val="00A66ADC"/>
    <w:rsid w:val="00A7147D"/>
    <w:rsid w:val="00A73CED"/>
    <w:rsid w:val="00A81B15"/>
    <w:rsid w:val="00A82604"/>
    <w:rsid w:val="00A837FF"/>
    <w:rsid w:val="00A83AB5"/>
    <w:rsid w:val="00A84052"/>
    <w:rsid w:val="00A84DC8"/>
    <w:rsid w:val="00A85DBC"/>
    <w:rsid w:val="00A870B0"/>
    <w:rsid w:val="00A87FEB"/>
    <w:rsid w:val="00A93F9F"/>
    <w:rsid w:val="00A9420E"/>
    <w:rsid w:val="00A9580A"/>
    <w:rsid w:val="00A96021"/>
    <w:rsid w:val="00A97648"/>
    <w:rsid w:val="00AA1CFD"/>
    <w:rsid w:val="00AA2239"/>
    <w:rsid w:val="00AA33D2"/>
    <w:rsid w:val="00AB0C57"/>
    <w:rsid w:val="00AB1195"/>
    <w:rsid w:val="00AB4182"/>
    <w:rsid w:val="00AC03FB"/>
    <w:rsid w:val="00AC27DB"/>
    <w:rsid w:val="00AC6D6B"/>
    <w:rsid w:val="00AD4123"/>
    <w:rsid w:val="00AD7736"/>
    <w:rsid w:val="00AE10CE"/>
    <w:rsid w:val="00AE616A"/>
    <w:rsid w:val="00AE70D4"/>
    <w:rsid w:val="00AE7868"/>
    <w:rsid w:val="00AF0407"/>
    <w:rsid w:val="00AF049B"/>
    <w:rsid w:val="00AF4D8B"/>
    <w:rsid w:val="00B03A05"/>
    <w:rsid w:val="00B067CA"/>
    <w:rsid w:val="00B06A19"/>
    <w:rsid w:val="00B10840"/>
    <w:rsid w:val="00B12B26"/>
    <w:rsid w:val="00B163F8"/>
    <w:rsid w:val="00B2472D"/>
    <w:rsid w:val="00B24ADF"/>
    <w:rsid w:val="00B24CA0"/>
    <w:rsid w:val="00B2549F"/>
    <w:rsid w:val="00B348AD"/>
    <w:rsid w:val="00B4108D"/>
    <w:rsid w:val="00B52B7C"/>
    <w:rsid w:val="00B546DE"/>
    <w:rsid w:val="00B54BF1"/>
    <w:rsid w:val="00B56F96"/>
    <w:rsid w:val="00B57265"/>
    <w:rsid w:val="00B607D2"/>
    <w:rsid w:val="00B633AE"/>
    <w:rsid w:val="00B665D2"/>
    <w:rsid w:val="00B6737C"/>
    <w:rsid w:val="00B67D54"/>
    <w:rsid w:val="00B7214D"/>
    <w:rsid w:val="00B74372"/>
    <w:rsid w:val="00B75525"/>
    <w:rsid w:val="00B80283"/>
    <w:rsid w:val="00B8095F"/>
    <w:rsid w:val="00B80B0C"/>
    <w:rsid w:val="00B80B11"/>
    <w:rsid w:val="00B83031"/>
    <w:rsid w:val="00B831AE"/>
    <w:rsid w:val="00B8446C"/>
    <w:rsid w:val="00B8453A"/>
    <w:rsid w:val="00B87725"/>
    <w:rsid w:val="00B9203F"/>
    <w:rsid w:val="00B93EB6"/>
    <w:rsid w:val="00BA259A"/>
    <w:rsid w:val="00BA259C"/>
    <w:rsid w:val="00BA29D3"/>
    <w:rsid w:val="00BA307F"/>
    <w:rsid w:val="00BA4A82"/>
    <w:rsid w:val="00BA5280"/>
    <w:rsid w:val="00BA62F6"/>
    <w:rsid w:val="00BB14F1"/>
    <w:rsid w:val="00BB572E"/>
    <w:rsid w:val="00BB74FD"/>
    <w:rsid w:val="00BC5982"/>
    <w:rsid w:val="00BC60BF"/>
    <w:rsid w:val="00BD28BF"/>
    <w:rsid w:val="00BD2D12"/>
    <w:rsid w:val="00BD6404"/>
    <w:rsid w:val="00BE33AE"/>
    <w:rsid w:val="00BE4A3C"/>
    <w:rsid w:val="00BF046F"/>
    <w:rsid w:val="00BF1285"/>
    <w:rsid w:val="00BF3DA9"/>
    <w:rsid w:val="00BF4603"/>
    <w:rsid w:val="00BF5F54"/>
    <w:rsid w:val="00C01D50"/>
    <w:rsid w:val="00C056DC"/>
    <w:rsid w:val="00C1329B"/>
    <w:rsid w:val="00C1572F"/>
    <w:rsid w:val="00C24C05"/>
    <w:rsid w:val="00C24D2F"/>
    <w:rsid w:val="00C26222"/>
    <w:rsid w:val="00C31283"/>
    <w:rsid w:val="00C31C9F"/>
    <w:rsid w:val="00C3294F"/>
    <w:rsid w:val="00C32D13"/>
    <w:rsid w:val="00C33C48"/>
    <w:rsid w:val="00C340E5"/>
    <w:rsid w:val="00C35AA7"/>
    <w:rsid w:val="00C378AC"/>
    <w:rsid w:val="00C404C3"/>
    <w:rsid w:val="00C43BA1"/>
    <w:rsid w:val="00C43DAB"/>
    <w:rsid w:val="00C47F08"/>
    <w:rsid w:val="00C514A6"/>
    <w:rsid w:val="00C51F41"/>
    <w:rsid w:val="00C56B12"/>
    <w:rsid w:val="00C5739F"/>
    <w:rsid w:val="00C57CF0"/>
    <w:rsid w:val="00C63557"/>
    <w:rsid w:val="00C649BD"/>
    <w:rsid w:val="00C65891"/>
    <w:rsid w:val="00C66AC9"/>
    <w:rsid w:val="00C67866"/>
    <w:rsid w:val="00C724D3"/>
    <w:rsid w:val="00C72951"/>
    <w:rsid w:val="00C76B07"/>
    <w:rsid w:val="00C77DD9"/>
    <w:rsid w:val="00C83BE6"/>
    <w:rsid w:val="00C84C2E"/>
    <w:rsid w:val="00C85354"/>
    <w:rsid w:val="00C86ABA"/>
    <w:rsid w:val="00C919C1"/>
    <w:rsid w:val="00C943B2"/>
    <w:rsid w:val="00C943F3"/>
    <w:rsid w:val="00CA08C6"/>
    <w:rsid w:val="00CA0A77"/>
    <w:rsid w:val="00CA2681"/>
    <w:rsid w:val="00CA2729"/>
    <w:rsid w:val="00CA3057"/>
    <w:rsid w:val="00CA45F8"/>
    <w:rsid w:val="00CA5034"/>
    <w:rsid w:val="00CB0305"/>
    <w:rsid w:val="00CB1ABD"/>
    <w:rsid w:val="00CB33C7"/>
    <w:rsid w:val="00CB3C35"/>
    <w:rsid w:val="00CB6DA7"/>
    <w:rsid w:val="00CB7E4C"/>
    <w:rsid w:val="00CC25B4"/>
    <w:rsid w:val="00CC351B"/>
    <w:rsid w:val="00CC3582"/>
    <w:rsid w:val="00CC388F"/>
    <w:rsid w:val="00CC5F88"/>
    <w:rsid w:val="00CC69C8"/>
    <w:rsid w:val="00CC6C6D"/>
    <w:rsid w:val="00CC77A2"/>
    <w:rsid w:val="00CC7DB5"/>
    <w:rsid w:val="00CD307E"/>
    <w:rsid w:val="00CD629F"/>
    <w:rsid w:val="00CD67E8"/>
    <w:rsid w:val="00CD6A1B"/>
    <w:rsid w:val="00CE0A7F"/>
    <w:rsid w:val="00CE0AC1"/>
    <w:rsid w:val="00CE1718"/>
    <w:rsid w:val="00CE67AF"/>
    <w:rsid w:val="00CF0411"/>
    <w:rsid w:val="00CF08D7"/>
    <w:rsid w:val="00CF4156"/>
    <w:rsid w:val="00CF5913"/>
    <w:rsid w:val="00CF6772"/>
    <w:rsid w:val="00D0036C"/>
    <w:rsid w:val="00D03D00"/>
    <w:rsid w:val="00D05C30"/>
    <w:rsid w:val="00D10052"/>
    <w:rsid w:val="00D11359"/>
    <w:rsid w:val="00D204DA"/>
    <w:rsid w:val="00D26BFF"/>
    <w:rsid w:val="00D3188C"/>
    <w:rsid w:val="00D32124"/>
    <w:rsid w:val="00D35F9B"/>
    <w:rsid w:val="00D36B69"/>
    <w:rsid w:val="00D408DD"/>
    <w:rsid w:val="00D45D72"/>
    <w:rsid w:val="00D520E4"/>
    <w:rsid w:val="00D53A38"/>
    <w:rsid w:val="00D575DD"/>
    <w:rsid w:val="00D57DFA"/>
    <w:rsid w:val="00D63E0C"/>
    <w:rsid w:val="00D6632E"/>
    <w:rsid w:val="00D66331"/>
    <w:rsid w:val="00D67FCF"/>
    <w:rsid w:val="00D709CE"/>
    <w:rsid w:val="00D71F73"/>
    <w:rsid w:val="00D80786"/>
    <w:rsid w:val="00D81CAB"/>
    <w:rsid w:val="00D85512"/>
    <w:rsid w:val="00D8576F"/>
    <w:rsid w:val="00D8677F"/>
    <w:rsid w:val="00D97F0C"/>
    <w:rsid w:val="00DA3A86"/>
    <w:rsid w:val="00DB1AEB"/>
    <w:rsid w:val="00DB1B06"/>
    <w:rsid w:val="00DB618A"/>
    <w:rsid w:val="00DC211E"/>
    <w:rsid w:val="00DC24E3"/>
    <w:rsid w:val="00DC2500"/>
    <w:rsid w:val="00DC2539"/>
    <w:rsid w:val="00DC2BAE"/>
    <w:rsid w:val="00DC4F72"/>
    <w:rsid w:val="00DC77DC"/>
    <w:rsid w:val="00DD0453"/>
    <w:rsid w:val="00DD0C2C"/>
    <w:rsid w:val="00DD19DE"/>
    <w:rsid w:val="00DD28BC"/>
    <w:rsid w:val="00DD631B"/>
    <w:rsid w:val="00DE0D59"/>
    <w:rsid w:val="00DE16E0"/>
    <w:rsid w:val="00DE31F0"/>
    <w:rsid w:val="00DE3D1C"/>
    <w:rsid w:val="00DE401E"/>
    <w:rsid w:val="00DE603C"/>
    <w:rsid w:val="00DF08D6"/>
    <w:rsid w:val="00DF6980"/>
    <w:rsid w:val="00E01C41"/>
    <w:rsid w:val="00E0227D"/>
    <w:rsid w:val="00E04B84"/>
    <w:rsid w:val="00E058BC"/>
    <w:rsid w:val="00E06466"/>
    <w:rsid w:val="00E06835"/>
    <w:rsid w:val="00E06FDA"/>
    <w:rsid w:val="00E134A8"/>
    <w:rsid w:val="00E160A5"/>
    <w:rsid w:val="00E16F66"/>
    <w:rsid w:val="00E1713D"/>
    <w:rsid w:val="00E20A43"/>
    <w:rsid w:val="00E23898"/>
    <w:rsid w:val="00E25EE5"/>
    <w:rsid w:val="00E30CF6"/>
    <w:rsid w:val="00E319F1"/>
    <w:rsid w:val="00E33CD2"/>
    <w:rsid w:val="00E35014"/>
    <w:rsid w:val="00E40E90"/>
    <w:rsid w:val="00E4116B"/>
    <w:rsid w:val="00E43FCB"/>
    <w:rsid w:val="00E44DDA"/>
    <w:rsid w:val="00E45C7E"/>
    <w:rsid w:val="00E531EB"/>
    <w:rsid w:val="00E54874"/>
    <w:rsid w:val="00E54B6F"/>
    <w:rsid w:val="00E55ACA"/>
    <w:rsid w:val="00E57B74"/>
    <w:rsid w:val="00E602AC"/>
    <w:rsid w:val="00E60618"/>
    <w:rsid w:val="00E65BC6"/>
    <w:rsid w:val="00E661FF"/>
    <w:rsid w:val="00E71CE7"/>
    <w:rsid w:val="00E726EB"/>
    <w:rsid w:val="00E72CF1"/>
    <w:rsid w:val="00E80B52"/>
    <w:rsid w:val="00E824C3"/>
    <w:rsid w:val="00E82EF6"/>
    <w:rsid w:val="00E834EB"/>
    <w:rsid w:val="00E840B3"/>
    <w:rsid w:val="00E84CC2"/>
    <w:rsid w:val="00E84D10"/>
    <w:rsid w:val="00E8629F"/>
    <w:rsid w:val="00E87880"/>
    <w:rsid w:val="00E91008"/>
    <w:rsid w:val="00E93259"/>
    <w:rsid w:val="00E9374E"/>
    <w:rsid w:val="00E94F54"/>
    <w:rsid w:val="00E96A59"/>
    <w:rsid w:val="00E97AD5"/>
    <w:rsid w:val="00EA1111"/>
    <w:rsid w:val="00EA3B4F"/>
    <w:rsid w:val="00EA3C24"/>
    <w:rsid w:val="00EA73DF"/>
    <w:rsid w:val="00EB0796"/>
    <w:rsid w:val="00EB2498"/>
    <w:rsid w:val="00EB61AE"/>
    <w:rsid w:val="00EB6A76"/>
    <w:rsid w:val="00EC08BB"/>
    <w:rsid w:val="00EC2A24"/>
    <w:rsid w:val="00EC322D"/>
    <w:rsid w:val="00EC4D78"/>
    <w:rsid w:val="00ED383A"/>
    <w:rsid w:val="00ED3F55"/>
    <w:rsid w:val="00ED4E24"/>
    <w:rsid w:val="00ED545E"/>
    <w:rsid w:val="00EE1080"/>
    <w:rsid w:val="00EE229D"/>
    <w:rsid w:val="00EF1EC5"/>
    <w:rsid w:val="00EF4C88"/>
    <w:rsid w:val="00EF55EB"/>
    <w:rsid w:val="00F00DCC"/>
    <w:rsid w:val="00F0156F"/>
    <w:rsid w:val="00F05AC8"/>
    <w:rsid w:val="00F07167"/>
    <w:rsid w:val="00F072D8"/>
    <w:rsid w:val="00F07CE0"/>
    <w:rsid w:val="00F115F5"/>
    <w:rsid w:val="00F1285C"/>
    <w:rsid w:val="00F13D05"/>
    <w:rsid w:val="00F14705"/>
    <w:rsid w:val="00F1679D"/>
    <w:rsid w:val="00F1682C"/>
    <w:rsid w:val="00F20B91"/>
    <w:rsid w:val="00F21139"/>
    <w:rsid w:val="00F214B1"/>
    <w:rsid w:val="00F234EC"/>
    <w:rsid w:val="00F24B8B"/>
    <w:rsid w:val="00F27636"/>
    <w:rsid w:val="00F30D2E"/>
    <w:rsid w:val="00F32A23"/>
    <w:rsid w:val="00F34A44"/>
    <w:rsid w:val="00F35516"/>
    <w:rsid w:val="00F35790"/>
    <w:rsid w:val="00F37674"/>
    <w:rsid w:val="00F4136D"/>
    <w:rsid w:val="00F4212E"/>
    <w:rsid w:val="00F42C20"/>
    <w:rsid w:val="00F43E34"/>
    <w:rsid w:val="00F4542B"/>
    <w:rsid w:val="00F457A4"/>
    <w:rsid w:val="00F51480"/>
    <w:rsid w:val="00F53053"/>
    <w:rsid w:val="00F53FE2"/>
    <w:rsid w:val="00F55D62"/>
    <w:rsid w:val="00F575FF"/>
    <w:rsid w:val="00F6101B"/>
    <w:rsid w:val="00F618EF"/>
    <w:rsid w:val="00F639CF"/>
    <w:rsid w:val="00F65582"/>
    <w:rsid w:val="00F660FF"/>
    <w:rsid w:val="00F66E75"/>
    <w:rsid w:val="00F7233E"/>
    <w:rsid w:val="00F73CC3"/>
    <w:rsid w:val="00F77EB0"/>
    <w:rsid w:val="00F835C4"/>
    <w:rsid w:val="00F857EA"/>
    <w:rsid w:val="00F861B4"/>
    <w:rsid w:val="00F873F1"/>
    <w:rsid w:val="00F87CDD"/>
    <w:rsid w:val="00F913C1"/>
    <w:rsid w:val="00F933F0"/>
    <w:rsid w:val="00F937A3"/>
    <w:rsid w:val="00F94715"/>
    <w:rsid w:val="00F96673"/>
    <w:rsid w:val="00F96A3D"/>
    <w:rsid w:val="00FA0C24"/>
    <w:rsid w:val="00FA4718"/>
    <w:rsid w:val="00FA52B1"/>
    <w:rsid w:val="00FA5848"/>
    <w:rsid w:val="00FA6899"/>
    <w:rsid w:val="00FA7F3D"/>
    <w:rsid w:val="00FB1C70"/>
    <w:rsid w:val="00FB38D8"/>
    <w:rsid w:val="00FB46FD"/>
    <w:rsid w:val="00FB6D8A"/>
    <w:rsid w:val="00FC051F"/>
    <w:rsid w:val="00FC06FF"/>
    <w:rsid w:val="00FC45F4"/>
    <w:rsid w:val="00FC69B4"/>
    <w:rsid w:val="00FD0694"/>
    <w:rsid w:val="00FD0C9E"/>
    <w:rsid w:val="00FD25BE"/>
    <w:rsid w:val="00FD2E70"/>
    <w:rsid w:val="00FD34A0"/>
    <w:rsid w:val="00FD3EE5"/>
    <w:rsid w:val="00FD7AA7"/>
    <w:rsid w:val="00FF1FCB"/>
    <w:rsid w:val="00FF52BE"/>
    <w:rsid w:val="00FF52D4"/>
    <w:rsid w:val="00FF6AA4"/>
    <w:rsid w:val="00FF6B09"/>
    <w:rsid w:val="3E3A7756"/>
    <w:rsid w:val="439201EB"/>
    <w:rsid w:val="641D4B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3F053D9A-EEFC-4B2C-8C23-3694C631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8D7"/>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Nokia-alok</cp:lastModifiedBy>
  <cp:revision>3</cp:revision>
  <cp:lastPrinted>2019-04-25T01:09:00Z</cp:lastPrinted>
  <dcterms:created xsi:type="dcterms:W3CDTF">2025-11-21T20:25:00Z</dcterms:created>
  <dcterms:modified xsi:type="dcterms:W3CDTF">2025-11-21T20:26:00Z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6FADF16DE71E430385ACDCC184BD4786</vt:lpwstr>
  </property>
</Properties>
</file>