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9D7F6" w14:textId="6146A615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5B2336">
        <w:rPr>
          <w:rFonts w:ascii="Arial" w:hAnsi="Arial" w:cs="Arial"/>
          <w:b/>
          <w:noProof/>
          <w:sz w:val="24"/>
          <w:szCs w:val="24"/>
        </w:rPr>
        <w:t>4bis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BA1283" w:rsidRPr="00D45FA4">
        <w:rPr>
          <w:rFonts w:ascii="Arial" w:eastAsiaTheme="minorEastAsia" w:hAnsi="Arial" w:cs="Arial"/>
          <w:b/>
          <w:sz w:val="24"/>
          <w:szCs w:val="24"/>
          <w:lang w:eastAsia="zh-CN"/>
        </w:rPr>
        <w:t>R4-25</w:t>
      </w:r>
      <w:r w:rsidR="006E5E24">
        <w:rPr>
          <w:rFonts w:ascii="Arial" w:eastAsiaTheme="minorEastAsia" w:hAnsi="Arial" w:cs="Arial"/>
          <w:b/>
          <w:sz w:val="24"/>
          <w:szCs w:val="24"/>
          <w:lang w:eastAsia="zh-CN"/>
        </w:rPr>
        <w:t>0</w:t>
      </w:r>
      <w:r w:rsidR="00EC7DE9">
        <w:rPr>
          <w:rFonts w:ascii="Arial" w:eastAsiaTheme="minorEastAsia" w:hAnsi="Arial" w:cs="Arial"/>
          <w:b/>
          <w:sz w:val="24"/>
          <w:szCs w:val="24"/>
          <w:lang w:eastAsia="zh-CN"/>
        </w:rPr>
        <w:t>4968</w:t>
      </w:r>
    </w:p>
    <w:p w14:paraId="2D7C97BA" w14:textId="254F0F01" w:rsidR="00D02EBF" w:rsidRDefault="008D549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852217">
        <w:rPr>
          <w:sz w:val="24"/>
        </w:rPr>
        <w:t>Wuhan, China, 07 – 11 April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3D196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A63">
        <w:rPr>
          <w:rFonts w:ascii="Arial" w:hAnsi="Arial" w:cs="Arial"/>
          <w:bCs/>
          <w:sz w:val="22"/>
          <w:szCs w:val="22"/>
        </w:rPr>
        <w:t xml:space="preserve">Reply </w:t>
      </w:r>
      <w:r w:rsidR="00BC024A" w:rsidRPr="00640572">
        <w:rPr>
          <w:rFonts w:ascii="Arial" w:hAnsi="Arial" w:cs="Arial"/>
          <w:bCs/>
          <w:sz w:val="22"/>
          <w:szCs w:val="22"/>
        </w:rPr>
        <w:t>LS on UE assistance information</w:t>
      </w:r>
    </w:p>
    <w:p w14:paraId="76388482" w14:textId="48085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A76" w:rsidRPr="00B349CE">
        <w:rPr>
          <w:rFonts w:ascii="Arial" w:hAnsi="Arial" w:cs="Arial"/>
          <w:sz w:val="22"/>
          <w:szCs w:val="22"/>
        </w:rPr>
        <w:t>R4-2411007/R1-2405736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2"/>
    <w:bookmarkEnd w:id="3"/>
    <w:bookmarkEnd w:id="4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0EE64D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>
        <w:rPr>
          <w:rFonts w:ascii="Arial" w:hAnsi="Arial" w:cs="Arial"/>
          <w:b/>
          <w:bCs/>
          <w:sz w:val="22"/>
          <w:szCs w:val="22"/>
        </w:rPr>
        <w:t>RAN</w:t>
      </w:r>
      <w:r w:rsidR="00EC7DE9" w:rsidRPr="00F272A9">
        <w:rPr>
          <w:rFonts w:ascii="Arial" w:hAnsi="Arial" w:cs="Arial"/>
          <w:b/>
          <w:bCs/>
          <w:sz w:val="22"/>
          <w:szCs w:val="22"/>
        </w:rPr>
        <w:t xml:space="preserve">1, </w:t>
      </w:r>
      <w:r w:rsidR="0011722B" w:rsidRPr="00F272A9">
        <w:rPr>
          <w:rFonts w:ascii="Arial" w:hAnsi="Arial" w:cs="Arial"/>
          <w:b/>
          <w:bCs/>
          <w:sz w:val="22"/>
          <w:szCs w:val="22"/>
        </w:rPr>
        <w:t>RAN</w:t>
      </w:r>
      <w:r w:rsidR="008C60BB" w:rsidRPr="00F272A9">
        <w:rPr>
          <w:rFonts w:ascii="Arial" w:hAnsi="Arial" w:cs="Arial"/>
          <w:b/>
          <w:bCs/>
          <w:sz w:val="22"/>
          <w:szCs w:val="22"/>
        </w:rPr>
        <w:t>2</w:t>
      </w:r>
    </w:p>
    <w:p w14:paraId="2E48EB3C" w14:textId="46F235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60BB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FFE9ADD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D30494">
        <w:rPr>
          <w:rFonts w:ascii="Arial" w:hAnsi="Arial" w:cs="Arial"/>
          <w:sz w:val="22"/>
          <w:szCs w:val="22"/>
        </w:rPr>
        <w:t>Rafael Paiva</w:t>
      </w:r>
    </w:p>
    <w:p w14:paraId="16D0557C" w14:textId="28F6C62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C60BB" w:rsidRPr="009A2886">
        <w:rPr>
          <w:rFonts w:ascii="Arial" w:hAnsi="Arial" w:cs="Arial"/>
          <w:sz w:val="22"/>
          <w:szCs w:val="22"/>
        </w:rPr>
        <w:t>Rafael</w:t>
      </w:r>
      <w:r w:rsidR="00D30494" w:rsidRPr="009A2886">
        <w:rPr>
          <w:rFonts w:ascii="Arial" w:hAnsi="Arial" w:cs="Arial"/>
          <w:sz w:val="22"/>
          <w:szCs w:val="22"/>
        </w:rPr>
        <w:t>.paiva</w:t>
      </w:r>
      <w:proofErr w:type="spellEnd"/>
      <w:r w:rsidR="00B913A8" w:rsidRPr="009A2886">
        <w:rPr>
          <w:rFonts w:ascii="Arial" w:hAnsi="Arial" w:cs="Arial"/>
          <w:sz w:val="22"/>
          <w:szCs w:val="22"/>
        </w:rPr>
        <w:t xml:space="preserve"> (at) </w:t>
      </w:r>
      <w:r w:rsidR="00D30494" w:rsidRPr="009A2886">
        <w:rPr>
          <w:rFonts w:ascii="Arial" w:hAnsi="Arial" w:cs="Arial"/>
          <w:sz w:val="22"/>
          <w:szCs w:val="22"/>
        </w:rPr>
        <w:t>nokia</w:t>
      </w:r>
      <w:r w:rsidR="00B913A8" w:rsidRPr="009A2886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9CBB0A" w14:textId="0E82E6AD" w:rsidR="00D56DDD" w:rsidRDefault="00D56DDD" w:rsidP="00DF6076">
      <w:pPr>
        <w:jc w:val="both"/>
        <w:rPr>
          <w:lang w:val="en-US"/>
        </w:rPr>
      </w:pPr>
      <w:r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</w:t>
      </w:r>
      <w:r w:rsidR="0015672E">
        <w:rPr>
          <w:lang w:val="en-US"/>
        </w:rPr>
        <w:t>UE assistance information</w:t>
      </w:r>
      <w:r w:rsidR="00C31FF4">
        <w:rPr>
          <w:lang w:val="en-US"/>
        </w:rPr>
        <w:t xml:space="preserve"> (</w:t>
      </w:r>
      <w:r w:rsidR="00C31FF4" w:rsidRPr="00C31FF4">
        <w:rPr>
          <w:lang w:val="en-US"/>
        </w:rPr>
        <w:t>R4-2411007</w:t>
      </w:r>
      <w:r w:rsidR="00C31FF4">
        <w:rPr>
          <w:lang w:val="en-US"/>
        </w:rPr>
        <w:t>/</w:t>
      </w:r>
      <w:r w:rsidR="00C31FF4" w:rsidRPr="00C31FF4">
        <w:rPr>
          <w:lang w:val="en-US"/>
        </w:rPr>
        <w:t>R1-2405736</w:t>
      </w:r>
      <w:r w:rsidR="00C31FF4">
        <w:rPr>
          <w:lang w:val="en-US"/>
        </w:rPr>
        <w:t>)</w:t>
      </w:r>
      <w:r w:rsidR="00E63D14">
        <w:rPr>
          <w:lang w:val="en-US"/>
        </w:rPr>
        <w:t xml:space="preserve">. </w:t>
      </w:r>
    </w:p>
    <w:p w14:paraId="1743047A" w14:textId="6CBF0AC7" w:rsidR="000E2A96" w:rsidRDefault="008613CD" w:rsidP="000E2A96">
      <w:pPr>
        <w:jc w:val="both"/>
        <w:rPr>
          <w:lang w:val="en-US"/>
        </w:rPr>
      </w:pPr>
      <w:r>
        <w:rPr>
          <w:lang w:val="en-US"/>
        </w:rPr>
        <w:t xml:space="preserve">Regarding </w:t>
      </w:r>
      <w:r w:rsidR="00422043">
        <w:rPr>
          <w:lang w:val="en-US"/>
        </w:rPr>
        <w:t>U</w:t>
      </w:r>
      <w:r w:rsidR="00422043" w:rsidRPr="00422043">
        <w:rPr>
          <w:lang w:val="en-US"/>
        </w:rPr>
        <w:t>E assistance information related to measurement occasions</w:t>
      </w:r>
      <w:r w:rsidR="00422043">
        <w:rPr>
          <w:lang w:val="en-US"/>
        </w:rPr>
        <w:t>, the following was agreed on RAN4#11</w:t>
      </w:r>
      <w:r w:rsidR="00B863DE">
        <w:rPr>
          <w:lang w:val="en-US"/>
        </w:rPr>
        <w:t xml:space="preserve">4 </w:t>
      </w:r>
      <w:r w:rsidR="008B2C7C">
        <w:rPr>
          <w:lang w:val="en-US"/>
        </w:rPr>
        <w:t>(</w:t>
      </w:r>
      <w:r w:rsidR="00BA1283" w:rsidRPr="00BA1283">
        <w:rPr>
          <w:lang w:val="en-US"/>
        </w:rPr>
        <w:t>R4-2502700</w:t>
      </w:r>
      <w:r w:rsidR="00BA1283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63DE" w14:paraId="383A23FC" w14:textId="77777777" w:rsidTr="00B863DE">
        <w:tc>
          <w:tcPr>
            <w:tcW w:w="9855" w:type="dxa"/>
          </w:tcPr>
          <w:p w14:paraId="5096AD75" w14:textId="77777777" w:rsidR="008B2C7C" w:rsidRPr="00B349CE" w:rsidRDefault="008B2C7C" w:rsidP="008B2C7C">
            <w:pPr>
              <w:pStyle w:val="Heading2"/>
              <w:rPr>
                <w:rFonts w:ascii="Times New Roman" w:hAnsi="Times New Roman"/>
                <w:sz w:val="20"/>
                <w:szCs w:val="12"/>
              </w:rPr>
            </w:pPr>
            <w:r w:rsidRPr="00B349CE">
              <w:rPr>
                <w:rFonts w:ascii="Times New Roman" w:hAnsi="Times New Roman"/>
                <w:sz w:val="20"/>
                <w:szCs w:val="12"/>
              </w:rPr>
              <w:t>Issue 5-1: General on UAI</w:t>
            </w:r>
          </w:p>
          <w:p w14:paraId="3F894682" w14:textId="77777777" w:rsidR="008B2C7C" w:rsidRPr="00B349CE" w:rsidRDefault="008B2C7C" w:rsidP="008B2C7C">
            <w:pPr>
              <w:rPr>
                <w:rFonts w:ascii="Times New Roman" w:hAnsi="Times New Roman"/>
                <w:b/>
              </w:rPr>
            </w:pPr>
            <w:r w:rsidRPr="00475A45">
              <w:rPr>
                <w:b/>
              </w:rPr>
              <w:t>&lt;Agreement&gt;:</w:t>
            </w:r>
          </w:p>
          <w:p w14:paraId="1062BD60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9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>Agree to define UAI based on the following assumptions, and further discuss the content of UAI</w:t>
            </w:r>
          </w:p>
          <w:p w14:paraId="3707BEAD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B349CE">
              <w:rPr>
                <w:rFonts w:ascii="Times New Roman" w:hAnsi="Times New Roman"/>
                <w:lang w:eastAsia="zh-CN"/>
              </w:rPr>
              <w:t>gNB</w:t>
            </w:r>
            <w:proofErr w:type="spellEnd"/>
            <w:r w:rsidRPr="00B349CE">
              <w:rPr>
                <w:rFonts w:ascii="Times New Roman" w:hAnsi="Times New Roman"/>
                <w:lang w:eastAsia="zh-CN"/>
              </w:rPr>
              <w:t xml:space="preserve"> </w:t>
            </w:r>
            <w:proofErr w:type="spellStart"/>
            <w:r w:rsidRPr="00B349CE">
              <w:rPr>
                <w:rFonts w:ascii="Times New Roman" w:hAnsi="Times New Roman"/>
                <w:lang w:eastAsia="zh-CN"/>
              </w:rPr>
              <w:t>behaviour</w:t>
            </w:r>
            <w:proofErr w:type="spellEnd"/>
            <w:r w:rsidRPr="00B349CE">
              <w:rPr>
                <w:rFonts w:ascii="Times New Roman" w:hAnsi="Times New Roman"/>
                <w:lang w:eastAsia="zh-CN"/>
              </w:rPr>
              <w:t xml:space="preserve"> in response to any XR UAI (from RAN4 perspective)</w:t>
            </w:r>
          </w:p>
          <w:p w14:paraId="3F2AD288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 xml:space="preserve">Not define UE </w:t>
            </w:r>
            <w:proofErr w:type="spellStart"/>
            <w:r w:rsidRPr="00B349CE">
              <w:rPr>
                <w:rFonts w:ascii="Times New Roman" w:hAnsi="Times New Roman"/>
                <w:lang w:eastAsia="zh-CN"/>
              </w:rPr>
              <w:t>behaviour</w:t>
            </w:r>
            <w:proofErr w:type="spellEnd"/>
            <w:r w:rsidRPr="00B349CE">
              <w:rPr>
                <w:rFonts w:ascii="Times New Roman" w:hAnsi="Times New Roman"/>
                <w:lang w:eastAsia="zh-CN"/>
              </w:rPr>
              <w:t xml:space="preserve"> and the corresponding requirements based on UAI</w:t>
            </w:r>
          </w:p>
          <w:p w14:paraId="23A97D56" w14:textId="24AB9CE0" w:rsidR="00B863DE" w:rsidRPr="008B2C7C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>Supporting of UAI is optional for UE with optional UE capability.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4BB3922A" w14:textId="77777777" w:rsidR="00B863DE" w:rsidRDefault="00B863DE" w:rsidP="000E2A96">
      <w:pPr>
        <w:jc w:val="both"/>
        <w:rPr>
          <w:lang w:val="en-US"/>
        </w:rPr>
      </w:pPr>
    </w:p>
    <w:p w14:paraId="327274FA" w14:textId="21F4F856" w:rsidR="00BA1283" w:rsidRDefault="00BA1283" w:rsidP="000E2A96">
      <w:pPr>
        <w:jc w:val="both"/>
        <w:rPr>
          <w:lang w:val="en-US"/>
        </w:rPr>
      </w:pPr>
      <w:r>
        <w:rPr>
          <w:lang w:val="en-US"/>
        </w:rPr>
        <w:t>And the following was agreed in RAN4 #114bis (</w:t>
      </w:r>
      <w:r w:rsidR="00A06F10" w:rsidRPr="00A06F10">
        <w:rPr>
          <w:lang w:val="en-US"/>
        </w:rPr>
        <w:t>R4-2504911</w:t>
      </w:r>
      <w:r w:rsidR="00A06F10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6F10" w14:paraId="61251483" w14:textId="77777777">
        <w:tc>
          <w:tcPr>
            <w:tcW w:w="9855" w:type="dxa"/>
          </w:tcPr>
          <w:p w14:paraId="4845BC0A" w14:textId="7717A384" w:rsidR="00A06F10" w:rsidRPr="00B349CE" w:rsidRDefault="00A06F10">
            <w:pPr>
              <w:rPr>
                <w:rFonts w:ascii="Times New Roman" w:hAnsi="Times New Roman"/>
                <w:b/>
              </w:rPr>
            </w:pPr>
          </w:p>
          <w:p w14:paraId="5776AF53" w14:textId="261D5D52" w:rsidR="00A06F10" w:rsidRPr="00B349CE" w:rsidRDefault="001208D8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The information in UAI: a ratio </w:t>
            </w:r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(R) </w:t>
            </w:r>
            <w:r w:rsidRPr="00B349CE">
              <w:rPr>
                <w:rFonts w:ascii="Times New Roman" w:hAnsi="Times New Roman"/>
                <w:bCs/>
                <w:lang w:eastAsia="zh-CN"/>
              </w:rPr>
              <w:t xml:space="preserve">of gap occasions that is recommended for cancellation during </w:t>
            </w:r>
            <w:proofErr w:type="gramStart"/>
            <w:r w:rsidRPr="00B349CE">
              <w:rPr>
                <w:rFonts w:ascii="Times New Roman" w:hAnsi="Times New Roman"/>
                <w:bCs/>
                <w:lang w:eastAsia="zh-CN"/>
              </w:rPr>
              <w:t>a time period</w:t>
            </w:r>
            <w:proofErr w:type="gramEnd"/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of </w:t>
            </w:r>
            <w:r w:rsidR="00284A26">
              <w:rPr>
                <w:rFonts w:ascii="Times New Roman" w:hAnsi="Times New Roman"/>
                <w:bCs/>
                <w:lang w:eastAsia="zh-CN"/>
              </w:rPr>
              <w:t>1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 s</w:t>
            </w:r>
            <w:r w:rsidRPr="00B349CE">
              <w:rPr>
                <w:rFonts w:ascii="Times New Roman" w:hAnsi="Times New Roman"/>
                <w:bCs/>
                <w:lang w:eastAsia="zh-CN"/>
              </w:rPr>
              <w:t>.</w:t>
            </w:r>
          </w:p>
          <w:p w14:paraId="521DED4A" w14:textId="55195BB4" w:rsidR="0072373B" w:rsidRPr="008B2C7C" w:rsidRDefault="001F6474" w:rsidP="00801E8B">
            <w:pPr>
              <w:pStyle w:val="ListParagraph"/>
              <w:widowControl/>
              <w:numPr>
                <w:ilvl w:val="1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R </w:t>
            </w:r>
            <w:r w:rsidRPr="00B349CE">
              <w:rPr>
                <w:rFonts w:ascii="Times New Roman" w:hAnsi="Times New Roman" w:hint="eastAsia"/>
                <w:bCs/>
                <w:lang w:eastAsia="zh-CN"/>
              </w:rPr>
              <w:t>∈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Pr="00B349CE">
              <w:rPr>
                <w:rFonts w:ascii="Times New Roman" w:hAnsi="Times New Roman"/>
                <w:bCs/>
                <w:lang w:eastAsia="zh-CN"/>
              </w:rPr>
              <w:t>{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0, 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20, 40,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proofErr w:type="gramStart"/>
            <w:r w:rsidR="00801E8B" w:rsidRPr="00B349CE">
              <w:rPr>
                <w:rFonts w:ascii="Times New Roman" w:hAnsi="Times New Roman"/>
                <w:bCs/>
                <w:lang w:eastAsia="zh-CN"/>
              </w:rPr>
              <w:t>60</w:t>
            </w:r>
            <w:r w:rsidRPr="00B349CE">
              <w:rPr>
                <w:rFonts w:ascii="Times New Roman" w:hAnsi="Times New Roman"/>
                <w:bCs/>
                <w:lang w:eastAsia="zh-CN"/>
              </w:rPr>
              <w:t>}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%</w:t>
            </w:r>
            <w:proofErr w:type="gramEnd"/>
          </w:p>
        </w:tc>
      </w:tr>
    </w:tbl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209F1078" w14:textId="2F1A705C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lastRenderedPageBreak/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>implement the signaling of the above mentioned</w:t>
      </w:r>
      <w:r w:rsidR="006D076F">
        <w:rPr>
          <w:lang w:val="en-US"/>
        </w:rPr>
        <w:t xml:space="preserve"> UAI </w:t>
      </w:r>
      <w:r w:rsidR="002E4A89">
        <w:rPr>
          <w:lang w:val="en-US"/>
        </w:rPr>
        <w:t>reporting for XR</w:t>
      </w:r>
      <w:r w:rsidR="00367B5D">
        <w:rPr>
          <w:rFonts w:ascii="Times" w:hAnsi="Times" w:cs="Times"/>
          <w:lang w:val="en-US"/>
        </w:rPr>
        <w:t>.</w:t>
      </w:r>
    </w:p>
    <w:p w14:paraId="18460C89" w14:textId="2BCA2D7E" w:rsidR="00B97703" w:rsidRPr="00017F23" w:rsidRDefault="00B97703" w:rsidP="00BB729D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6BF8ABDD" w14:textId="331DB588" w:rsidR="008E2746" w:rsidRPr="0064267D" w:rsidRDefault="008E2746" w:rsidP="008E2746">
      <w:bookmarkStart w:id="7" w:name="OLE_LINK53"/>
      <w:bookmarkStart w:id="8" w:name="OLE_LINK54"/>
      <w:r w:rsidRPr="0064267D">
        <w:t>TSG-RAN WG4 Meeting #11</w:t>
      </w:r>
      <w:r w:rsidR="002E4A89">
        <w:t>5</w:t>
      </w:r>
      <w:r w:rsidRPr="0064267D">
        <w:tab/>
      </w:r>
      <w:r w:rsidRPr="0064267D">
        <w:tab/>
        <w:t>1</w:t>
      </w:r>
      <w:r w:rsidR="0033670C">
        <w:t>9</w:t>
      </w:r>
      <w:r w:rsidRPr="0064267D">
        <w:t xml:space="preserve"> – 2</w:t>
      </w:r>
      <w:r w:rsidR="0033670C">
        <w:t>3</w:t>
      </w:r>
      <w:r w:rsidRPr="0064267D">
        <w:t xml:space="preserve"> </w:t>
      </w:r>
      <w:r w:rsidR="0033670C">
        <w:t>May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2E4A89">
        <w:t>Malta</w:t>
      </w:r>
      <w:r w:rsidR="0033670C">
        <w:t>, MT</w:t>
      </w:r>
    </w:p>
    <w:bookmarkEnd w:id="7"/>
    <w:bookmarkEnd w:id="8"/>
    <w:p w14:paraId="3DE6200B" w14:textId="3BDD4BAB" w:rsidR="008E2746" w:rsidRPr="00CB6EEB" w:rsidRDefault="008E2746" w:rsidP="008E2746">
      <w:pPr>
        <w:rPr>
          <w:lang w:val="en-US"/>
        </w:rPr>
      </w:pPr>
      <w:r w:rsidRPr="0064267D">
        <w:t>TSG-RAN WG4 Meeting #11</w:t>
      </w:r>
      <w:r w:rsidR="002E4A89">
        <w:t>6</w:t>
      </w:r>
      <w:r w:rsidRPr="0064267D">
        <w:tab/>
      </w:r>
      <w:r w:rsidRPr="0064267D">
        <w:tab/>
      </w:r>
      <w:r w:rsidR="00CE5B8F">
        <w:t>25</w:t>
      </w:r>
      <w:r w:rsidRPr="0064267D">
        <w:t xml:space="preserve"> – </w:t>
      </w:r>
      <w:r w:rsidR="00CE5B8F">
        <w:t>29</w:t>
      </w:r>
      <w:r w:rsidRPr="0064267D">
        <w:t xml:space="preserve"> </w:t>
      </w:r>
      <w:r w:rsidR="00B276BB">
        <w:t>August</w:t>
      </w:r>
      <w:r w:rsidR="00B276BB" w:rsidRPr="0064267D">
        <w:t xml:space="preserve"> </w:t>
      </w:r>
      <w:r w:rsidRPr="0064267D">
        <w:t>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33670C">
        <w:t>Bengaluru, IN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27864" w14:textId="77777777" w:rsidR="00F204DE" w:rsidRDefault="00F204DE">
      <w:pPr>
        <w:spacing w:after="0"/>
      </w:pPr>
      <w:r>
        <w:separator/>
      </w:r>
    </w:p>
  </w:endnote>
  <w:endnote w:type="continuationSeparator" w:id="0">
    <w:p w14:paraId="488ED7DC" w14:textId="77777777" w:rsidR="00F204DE" w:rsidRDefault="00F204DE">
      <w:pPr>
        <w:spacing w:after="0"/>
      </w:pPr>
      <w:r>
        <w:continuationSeparator/>
      </w:r>
    </w:p>
  </w:endnote>
  <w:endnote w:type="continuationNotice" w:id="1">
    <w:p w14:paraId="204BE8C5" w14:textId="77777777" w:rsidR="00F204DE" w:rsidRDefault="00F20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6829" w14:textId="77777777" w:rsidR="00F204DE" w:rsidRDefault="00F204DE">
      <w:pPr>
        <w:spacing w:after="0"/>
      </w:pPr>
      <w:r>
        <w:separator/>
      </w:r>
    </w:p>
  </w:footnote>
  <w:footnote w:type="continuationSeparator" w:id="0">
    <w:p w14:paraId="3FFE0F34" w14:textId="77777777" w:rsidR="00F204DE" w:rsidRDefault="00F204DE">
      <w:pPr>
        <w:spacing w:after="0"/>
      </w:pPr>
      <w:r>
        <w:continuationSeparator/>
      </w:r>
    </w:p>
  </w:footnote>
  <w:footnote w:type="continuationNotice" w:id="1">
    <w:p w14:paraId="00AD2835" w14:textId="77777777" w:rsidR="00F204DE" w:rsidRDefault="00F204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6"/>
  </w:num>
  <w:num w:numId="2" w16cid:durableId="448621701">
    <w:abstractNumId w:val="5"/>
  </w:num>
  <w:num w:numId="3" w16cid:durableId="145054434">
    <w:abstractNumId w:val="3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8"/>
  </w:num>
  <w:num w:numId="7" w16cid:durableId="11884958">
    <w:abstractNumId w:val="4"/>
  </w:num>
  <w:num w:numId="8" w16cid:durableId="658924925">
    <w:abstractNumId w:val="2"/>
  </w:num>
  <w:num w:numId="9" w16cid:durableId="149475672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64F0"/>
    <w:rsid w:val="00017F23"/>
    <w:rsid w:val="00054F63"/>
    <w:rsid w:val="000573E3"/>
    <w:rsid w:val="00093A3B"/>
    <w:rsid w:val="00097D18"/>
    <w:rsid w:val="000A790C"/>
    <w:rsid w:val="000C1221"/>
    <w:rsid w:val="000D01CA"/>
    <w:rsid w:val="000D6269"/>
    <w:rsid w:val="000E2A96"/>
    <w:rsid w:val="000F6242"/>
    <w:rsid w:val="0011722B"/>
    <w:rsid w:val="001208D8"/>
    <w:rsid w:val="00132981"/>
    <w:rsid w:val="001472A0"/>
    <w:rsid w:val="00150F27"/>
    <w:rsid w:val="0015672E"/>
    <w:rsid w:val="001C1FDA"/>
    <w:rsid w:val="001D056C"/>
    <w:rsid w:val="001F6474"/>
    <w:rsid w:val="00212357"/>
    <w:rsid w:val="00215A76"/>
    <w:rsid w:val="00225A52"/>
    <w:rsid w:val="00243D51"/>
    <w:rsid w:val="00283B25"/>
    <w:rsid w:val="00284A26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E15A9"/>
    <w:rsid w:val="00422043"/>
    <w:rsid w:val="00423F44"/>
    <w:rsid w:val="00425BAB"/>
    <w:rsid w:val="00431526"/>
    <w:rsid w:val="00433500"/>
    <w:rsid w:val="00433F71"/>
    <w:rsid w:val="00440D43"/>
    <w:rsid w:val="00475A45"/>
    <w:rsid w:val="00477FB2"/>
    <w:rsid w:val="004C6872"/>
    <w:rsid w:val="004D0F63"/>
    <w:rsid w:val="004D2A4A"/>
    <w:rsid w:val="004E3939"/>
    <w:rsid w:val="004E3C52"/>
    <w:rsid w:val="004E4C19"/>
    <w:rsid w:val="00501836"/>
    <w:rsid w:val="00505128"/>
    <w:rsid w:val="00530D77"/>
    <w:rsid w:val="0057715F"/>
    <w:rsid w:val="00594FDA"/>
    <w:rsid w:val="005B2336"/>
    <w:rsid w:val="005C7740"/>
    <w:rsid w:val="005D3FB6"/>
    <w:rsid w:val="005F0882"/>
    <w:rsid w:val="00640572"/>
    <w:rsid w:val="006720F2"/>
    <w:rsid w:val="006A55C2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50FA9"/>
    <w:rsid w:val="00774BC3"/>
    <w:rsid w:val="0078623C"/>
    <w:rsid w:val="00790F3B"/>
    <w:rsid w:val="007A31BE"/>
    <w:rsid w:val="007A3638"/>
    <w:rsid w:val="007B5869"/>
    <w:rsid w:val="007F4F92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D5490"/>
    <w:rsid w:val="008D772F"/>
    <w:rsid w:val="008E2746"/>
    <w:rsid w:val="008F0344"/>
    <w:rsid w:val="009379ED"/>
    <w:rsid w:val="00946BD2"/>
    <w:rsid w:val="00954DBC"/>
    <w:rsid w:val="00994238"/>
    <w:rsid w:val="0099764C"/>
    <w:rsid w:val="009A2886"/>
    <w:rsid w:val="009F3057"/>
    <w:rsid w:val="00A06F10"/>
    <w:rsid w:val="00A75B26"/>
    <w:rsid w:val="00A75FD7"/>
    <w:rsid w:val="00A8330F"/>
    <w:rsid w:val="00A86295"/>
    <w:rsid w:val="00A963CF"/>
    <w:rsid w:val="00AA5694"/>
    <w:rsid w:val="00AB0D9A"/>
    <w:rsid w:val="00AD45CC"/>
    <w:rsid w:val="00AE12FA"/>
    <w:rsid w:val="00B276BB"/>
    <w:rsid w:val="00B349CE"/>
    <w:rsid w:val="00B400DF"/>
    <w:rsid w:val="00B4666B"/>
    <w:rsid w:val="00B5545F"/>
    <w:rsid w:val="00B55BF3"/>
    <w:rsid w:val="00B668A4"/>
    <w:rsid w:val="00B67D50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C07F23"/>
    <w:rsid w:val="00C31FF4"/>
    <w:rsid w:val="00C32779"/>
    <w:rsid w:val="00C43A63"/>
    <w:rsid w:val="00C561DD"/>
    <w:rsid w:val="00C56302"/>
    <w:rsid w:val="00C60BEA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3355"/>
    <w:rsid w:val="00D30494"/>
    <w:rsid w:val="00D36A7D"/>
    <w:rsid w:val="00D40C6D"/>
    <w:rsid w:val="00D5598C"/>
    <w:rsid w:val="00D56DDD"/>
    <w:rsid w:val="00D613E7"/>
    <w:rsid w:val="00D76B80"/>
    <w:rsid w:val="00DA267D"/>
    <w:rsid w:val="00DC63F3"/>
    <w:rsid w:val="00DF6076"/>
    <w:rsid w:val="00E17EDD"/>
    <w:rsid w:val="00E24100"/>
    <w:rsid w:val="00E32C22"/>
    <w:rsid w:val="00E63D14"/>
    <w:rsid w:val="00E63F80"/>
    <w:rsid w:val="00E832FB"/>
    <w:rsid w:val="00EB775D"/>
    <w:rsid w:val="00EC7DE9"/>
    <w:rsid w:val="00EF370D"/>
    <w:rsid w:val="00F12250"/>
    <w:rsid w:val="00F12E6C"/>
    <w:rsid w:val="00F204DE"/>
    <w:rsid w:val="00F272A9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2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632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632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32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32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32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32C2"/>
    <w:pPr>
      <w:outlineLvl w:val="5"/>
    </w:pPr>
  </w:style>
  <w:style w:type="paragraph" w:styleId="Heading7">
    <w:name w:val="heading 7"/>
    <w:basedOn w:val="H6"/>
    <w:next w:val="Normal"/>
    <w:qFormat/>
    <w:rsid w:val="00F632C2"/>
    <w:pPr>
      <w:outlineLvl w:val="6"/>
    </w:pPr>
  </w:style>
  <w:style w:type="paragraph" w:styleId="Heading8">
    <w:name w:val="heading 8"/>
    <w:basedOn w:val="Heading1"/>
    <w:next w:val="Normal"/>
    <w:qFormat/>
    <w:rsid w:val="00F632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32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63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632C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32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632C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3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3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32C2"/>
    <w:pPr>
      <w:ind w:left="1701" w:hanging="1701"/>
    </w:pPr>
  </w:style>
  <w:style w:type="paragraph" w:styleId="TOC4">
    <w:name w:val="toc 4"/>
    <w:basedOn w:val="TOC3"/>
    <w:semiHidden/>
    <w:rsid w:val="00F632C2"/>
    <w:pPr>
      <w:ind w:left="1418" w:hanging="1418"/>
    </w:pPr>
  </w:style>
  <w:style w:type="paragraph" w:styleId="TOC3">
    <w:name w:val="toc 3"/>
    <w:basedOn w:val="TOC2"/>
    <w:semiHidden/>
    <w:rsid w:val="00F632C2"/>
    <w:pPr>
      <w:ind w:left="1134" w:hanging="1134"/>
    </w:pPr>
  </w:style>
  <w:style w:type="paragraph" w:styleId="TOC2">
    <w:name w:val="toc 2"/>
    <w:basedOn w:val="TOC1"/>
    <w:semiHidden/>
    <w:rsid w:val="00F632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32C2"/>
    <w:pPr>
      <w:ind w:left="284"/>
    </w:pPr>
  </w:style>
  <w:style w:type="paragraph" w:styleId="Index1">
    <w:name w:val="index 1"/>
    <w:basedOn w:val="Normal"/>
    <w:semiHidden/>
    <w:rsid w:val="00F632C2"/>
    <w:pPr>
      <w:keepLines/>
      <w:spacing w:after="0"/>
    </w:pPr>
  </w:style>
  <w:style w:type="paragraph" w:customStyle="1" w:styleId="ZH">
    <w:name w:val="ZH"/>
    <w:rsid w:val="00F63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32C2"/>
    <w:pPr>
      <w:outlineLvl w:val="9"/>
    </w:pPr>
  </w:style>
  <w:style w:type="paragraph" w:styleId="ListNumber2">
    <w:name w:val="List Number 2"/>
    <w:basedOn w:val="ListNumber"/>
    <w:semiHidden/>
    <w:rsid w:val="00F632C2"/>
    <w:pPr>
      <w:ind w:left="851"/>
    </w:pPr>
  </w:style>
  <w:style w:type="character" w:styleId="FootnoteReference">
    <w:name w:val="footnote reference"/>
    <w:semiHidden/>
    <w:rsid w:val="00F63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32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632C2"/>
    <w:rPr>
      <w:b/>
    </w:rPr>
  </w:style>
  <w:style w:type="paragraph" w:customStyle="1" w:styleId="TAC">
    <w:name w:val="TAC"/>
    <w:basedOn w:val="TAL"/>
    <w:rsid w:val="00F632C2"/>
    <w:pPr>
      <w:jc w:val="center"/>
    </w:pPr>
  </w:style>
  <w:style w:type="paragraph" w:customStyle="1" w:styleId="TF">
    <w:name w:val="TF"/>
    <w:basedOn w:val="TH"/>
    <w:rsid w:val="00F632C2"/>
    <w:pPr>
      <w:keepNext w:val="0"/>
      <w:spacing w:before="0" w:after="240"/>
    </w:pPr>
  </w:style>
  <w:style w:type="paragraph" w:customStyle="1" w:styleId="NO">
    <w:name w:val="NO"/>
    <w:basedOn w:val="Normal"/>
    <w:rsid w:val="00F632C2"/>
    <w:pPr>
      <w:keepLines/>
      <w:ind w:left="1135" w:hanging="851"/>
    </w:pPr>
  </w:style>
  <w:style w:type="paragraph" w:styleId="TOC9">
    <w:name w:val="toc 9"/>
    <w:basedOn w:val="TOC8"/>
    <w:semiHidden/>
    <w:rsid w:val="00F632C2"/>
    <w:pPr>
      <w:ind w:left="1418" w:hanging="1418"/>
    </w:pPr>
  </w:style>
  <w:style w:type="paragraph" w:customStyle="1" w:styleId="EX">
    <w:name w:val="EX"/>
    <w:basedOn w:val="Normal"/>
    <w:rsid w:val="00F632C2"/>
    <w:pPr>
      <w:keepLines/>
      <w:ind w:left="1702" w:hanging="1418"/>
    </w:pPr>
  </w:style>
  <w:style w:type="paragraph" w:customStyle="1" w:styleId="FP">
    <w:name w:val="FP"/>
    <w:basedOn w:val="Normal"/>
    <w:rsid w:val="00F632C2"/>
    <w:pPr>
      <w:spacing w:after="0"/>
    </w:pPr>
  </w:style>
  <w:style w:type="paragraph" w:customStyle="1" w:styleId="LD">
    <w:name w:val="LD"/>
    <w:rsid w:val="00F632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32C2"/>
    <w:pPr>
      <w:spacing w:after="0"/>
    </w:pPr>
  </w:style>
  <w:style w:type="paragraph" w:customStyle="1" w:styleId="EW">
    <w:name w:val="EW"/>
    <w:basedOn w:val="EX"/>
    <w:rsid w:val="00F632C2"/>
    <w:pPr>
      <w:spacing w:after="0"/>
    </w:pPr>
  </w:style>
  <w:style w:type="paragraph" w:styleId="TOC6">
    <w:name w:val="toc 6"/>
    <w:basedOn w:val="TOC5"/>
    <w:next w:val="Normal"/>
    <w:semiHidden/>
    <w:rsid w:val="00F632C2"/>
    <w:pPr>
      <w:ind w:left="1985" w:hanging="1985"/>
    </w:pPr>
  </w:style>
  <w:style w:type="paragraph" w:styleId="TOC7">
    <w:name w:val="toc 7"/>
    <w:basedOn w:val="TOC6"/>
    <w:next w:val="Normal"/>
    <w:semiHidden/>
    <w:rsid w:val="00F632C2"/>
    <w:pPr>
      <w:ind w:left="2268" w:hanging="2268"/>
    </w:pPr>
  </w:style>
  <w:style w:type="paragraph" w:styleId="ListBullet2">
    <w:name w:val="List Bullet 2"/>
    <w:basedOn w:val="ListBullet"/>
    <w:semiHidden/>
    <w:rsid w:val="00F632C2"/>
    <w:pPr>
      <w:ind w:left="851"/>
    </w:pPr>
  </w:style>
  <w:style w:type="paragraph" w:styleId="ListBullet3">
    <w:name w:val="List Bullet 3"/>
    <w:basedOn w:val="ListBullet2"/>
    <w:semiHidden/>
    <w:rsid w:val="00F632C2"/>
    <w:pPr>
      <w:ind w:left="1135"/>
    </w:pPr>
  </w:style>
  <w:style w:type="paragraph" w:styleId="ListNumber">
    <w:name w:val="List Number"/>
    <w:basedOn w:val="List"/>
    <w:semiHidden/>
    <w:rsid w:val="00F632C2"/>
  </w:style>
  <w:style w:type="paragraph" w:customStyle="1" w:styleId="EQ">
    <w:name w:val="EQ"/>
    <w:basedOn w:val="Normal"/>
    <w:next w:val="Normal"/>
    <w:rsid w:val="00F632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32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32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3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32C2"/>
    <w:pPr>
      <w:jc w:val="right"/>
    </w:pPr>
  </w:style>
  <w:style w:type="paragraph" w:customStyle="1" w:styleId="H6">
    <w:name w:val="H6"/>
    <w:basedOn w:val="Heading5"/>
    <w:next w:val="Normal"/>
    <w:rsid w:val="00F632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32C2"/>
    <w:pPr>
      <w:ind w:left="851" w:hanging="851"/>
    </w:pPr>
  </w:style>
  <w:style w:type="paragraph" w:customStyle="1" w:styleId="TAL">
    <w:name w:val="TAL"/>
    <w:basedOn w:val="Normal"/>
    <w:rsid w:val="00F632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3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3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3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3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32C2"/>
    <w:pPr>
      <w:framePr w:wrap="notBeside" w:y="16161"/>
    </w:pPr>
  </w:style>
  <w:style w:type="character" w:customStyle="1" w:styleId="ZGSM">
    <w:name w:val="ZGSM"/>
    <w:rsid w:val="00F632C2"/>
  </w:style>
  <w:style w:type="paragraph" w:styleId="List2">
    <w:name w:val="List 2"/>
    <w:basedOn w:val="List"/>
    <w:semiHidden/>
    <w:rsid w:val="00F632C2"/>
    <w:pPr>
      <w:ind w:left="851"/>
    </w:pPr>
  </w:style>
  <w:style w:type="paragraph" w:customStyle="1" w:styleId="ZG">
    <w:name w:val="ZG"/>
    <w:rsid w:val="00F63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632C2"/>
    <w:pPr>
      <w:ind w:left="1135"/>
    </w:pPr>
  </w:style>
  <w:style w:type="paragraph" w:styleId="List4">
    <w:name w:val="List 4"/>
    <w:basedOn w:val="List3"/>
    <w:semiHidden/>
    <w:rsid w:val="00F632C2"/>
    <w:pPr>
      <w:ind w:left="1418"/>
    </w:pPr>
  </w:style>
  <w:style w:type="paragraph" w:styleId="List5">
    <w:name w:val="List 5"/>
    <w:basedOn w:val="List4"/>
    <w:semiHidden/>
    <w:rsid w:val="00F632C2"/>
    <w:pPr>
      <w:ind w:left="1702"/>
    </w:pPr>
  </w:style>
  <w:style w:type="paragraph" w:customStyle="1" w:styleId="EditorsNote">
    <w:name w:val="Editor's Note"/>
    <w:basedOn w:val="NO"/>
    <w:rsid w:val="00F632C2"/>
    <w:rPr>
      <w:color w:val="FF0000"/>
    </w:rPr>
  </w:style>
  <w:style w:type="paragraph" w:styleId="List">
    <w:name w:val="List"/>
    <w:basedOn w:val="Normal"/>
    <w:semiHidden/>
    <w:rsid w:val="00F632C2"/>
    <w:pPr>
      <w:ind w:left="568" w:hanging="284"/>
    </w:pPr>
  </w:style>
  <w:style w:type="paragraph" w:styleId="ListBullet">
    <w:name w:val="List Bullet"/>
    <w:basedOn w:val="List"/>
    <w:semiHidden/>
    <w:rsid w:val="00F632C2"/>
  </w:style>
  <w:style w:type="paragraph" w:styleId="ListBullet4">
    <w:name w:val="List Bullet 4"/>
    <w:basedOn w:val="ListBullet3"/>
    <w:semiHidden/>
    <w:rsid w:val="00F632C2"/>
    <w:pPr>
      <w:ind w:left="1418"/>
    </w:pPr>
  </w:style>
  <w:style w:type="paragraph" w:styleId="ListBullet5">
    <w:name w:val="List Bullet 5"/>
    <w:basedOn w:val="ListBullet4"/>
    <w:semiHidden/>
    <w:rsid w:val="00F632C2"/>
    <w:pPr>
      <w:ind w:left="1702"/>
    </w:pPr>
  </w:style>
  <w:style w:type="paragraph" w:customStyle="1" w:styleId="B2">
    <w:name w:val="B2"/>
    <w:basedOn w:val="List2"/>
    <w:rsid w:val="00F632C2"/>
  </w:style>
  <w:style w:type="paragraph" w:customStyle="1" w:styleId="B3">
    <w:name w:val="B3"/>
    <w:basedOn w:val="List3"/>
    <w:rsid w:val="00F632C2"/>
  </w:style>
  <w:style w:type="paragraph" w:customStyle="1" w:styleId="B4">
    <w:name w:val="B4"/>
    <w:basedOn w:val="List4"/>
    <w:rsid w:val="00F632C2"/>
  </w:style>
  <w:style w:type="paragraph" w:customStyle="1" w:styleId="B5">
    <w:name w:val="B5"/>
    <w:basedOn w:val="List5"/>
    <w:rsid w:val="00F632C2"/>
  </w:style>
  <w:style w:type="paragraph" w:customStyle="1" w:styleId="ZTD">
    <w:name w:val="ZTD"/>
    <w:basedOn w:val="ZB"/>
    <w:rsid w:val="00F632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hAnsi="Arial"/>
      <w:sz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RBI5PAMIO524-1616901215-46112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https://nokia.sharepoint.com/sites/gxp/_layouts/15/DocIdRedir.aspx?ID=RBI5PAMIO524-1616901215-46112</Url>
      <Description>RBI5PAMIO524-1616901215-46112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240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Rafael Paiva (Nokia)</cp:lastModifiedBy>
  <cp:revision>3</cp:revision>
  <cp:lastPrinted>2002-04-23T16:10:00Z</cp:lastPrinted>
  <dcterms:created xsi:type="dcterms:W3CDTF">2025-04-11T04:36:00Z</dcterms:created>
  <dcterms:modified xsi:type="dcterms:W3CDTF">2025-04-11T04:37:00Z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bb97fee7-715d-4049-aa7e-729cb388c5b8</vt:lpwstr>
  </property>
</Properties>
</file>