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08776" w14:textId="4F1BE254" w:rsidR="00D35B4A" w:rsidRPr="00B069D6" w:rsidRDefault="00681871" w:rsidP="00D35B4A">
      <w:pPr>
        <w:pStyle w:val="aff6"/>
        <w:rPr>
          <w:rFonts w:eastAsia="SimSun"/>
          <w:bCs w:val="0"/>
          <w:color w:val="FF0000"/>
          <w:sz w:val="24"/>
          <w:lang w:eastAsia="zh-CN"/>
        </w:rPr>
      </w:pPr>
      <w:bookmarkStart w:id="0" w:name="_Hlk68084038"/>
      <w:bookmarkStart w:id="1" w:name="_Ref399006623"/>
      <w:bookmarkStart w:id="2" w:name="_Toc92513360"/>
      <w:bookmarkEnd w:id="0"/>
      <w:r w:rsidRPr="00681871">
        <w:rPr>
          <w:rFonts w:eastAsia="SimSun"/>
          <w:bCs w:val="0"/>
          <w:sz w:val="24"/>
          <w:lang w:eastAsia="zh-CN"/>
        </w:rPr>
        <w:t>3GPP TSG-RAN WG4 Meeting #</w:t>
      </w:r>
      <w:r w:rsidR="00677DE5">
        <w:rPr>
          <w:rFonts w:eastAsia="SimSun"/>
          <w:bCs w:val="0"/>
          <w:sz w:val="24"/>
          <w:lang w:eastAsia="zh-CN"/>
        </w:rPr>
        <w:t>1</w:t>
      </w:r>
      <w:r w:rsidR="00345409">
        <w:rPr>
          <w:rFonts w:eastAsia="SimSun"/>
          <w:bCs w:val="0"/>
          <w:sz w:val="24"/>
          <w:lang w:eastAsia="zh-CN"/>
        </w:rPr>
        <w:t>0</w:t>
      </w:r>
      <w:r w:rsidR="00B92643">
        <w:rPr>
          <w:rFonts w:eastAsia="SimSun"/>
          <w:bCs w:val="0"/>
          <w:sz w:val="24"/>
          <w:lang w:eastAsia="zh-CN"/>
        </w:rPr>
        <w:t>6</w:t>
      </w:r>
      <w:r w:rsidR="00C6282B">
        <w:rPr>
          <w:rFonts w:eastAsia="SimSun"/>
          <w:bCs w:val="0"/>
          <w:sz w:val="24"/>
          <w:lang w:eastAsia="zh-CN"/>
        </w:rPr>
        <w:t>-bis-e</w:t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</w:t>
      </w:r>
      <w:r w:rsidR="009213AA" w:rsidRPr="009213AA">
        <w:rPr>
          <w:rFonts w:eastAsia="SimSun"/>
          <w:bCs w:val="0"/>
          <w:sz w:val="24"/>
          <w:lang w:eastAsia="zh-CN"/>
        </w:rPr>
        <w:t>R4-</w:t>
      </w:r>
      <w:r w:rsidR="008248D2" w:rsidRPr="008248D2">
        <w:rPr>
          <w:rFonts w:eastAsia="SimSun"/>
          <w:bCs w:val="0"/>
          <w:sz w:val="24"/>
          <w:lang w:eastAsia="zh-CN"/>
        </w:rPr>
        <w:t>23</w:t>
      </w:r>
      <w:r w:rsidR="00AA4A8E" w:rsidRPr="00AA4A8E">
        <w:rPr>
          <w:rFonts w:eastAsia="SimSun"/>
          <w:bCs w:val="0"/>
          <w:sz w:val="24"/>
          <w:lang w:eastAsia="zh-CN"/>
        </w:rPr>
        <w:t>05393</w:t>
      </w:r>
    </w:p>
    <w:p w14:paraId="2395F4D3" w14:textId="439369B6" w:rsidR="005929A6" w:rsidRDefault="00DC3BAD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Online</w:t>
      </w:r>
      <w:r w:rsidR="00DE4838" w:rsidRPr="00DE4838">
        <w:rPr>
          <w:rFonts w:ascii="Arial" w:hAnsi="Arial" w:cs="Arial"/>
          <w:b/>
          <w:noProof/>
        </w:rPr>
        <w:t xml:space="preserve">, </w:t>
      </w:r>
      <w:r>
        <w:rPr>
          <w:rFonts w:ascii="Arial" w:hAnsi="Arial" w:cs="Arial"/>
          <w:b/>
          <w:noProof/>
        </w:rPr>
        <w:t xml:space="preserve">April </w:t>
      </w:r>
      <w:r w:rsidR="00C6282B">
        <w:rPr>
          <w:rFonts w:ascii="Arial" w:hAnsi="Arial" w:cs="Arial"/>
          <w:b/>
          <w:noProof/>
        </w:rPr>
        <w:t>1</w:t>
      </w:r>
      <w:r w:rsidR="00A8258D">
        <w:rPr>
          <w:rFonts w:ascii="Arial" w:hAnsi="Arial" w:cs="Arial"/>
          <w:b/>
          <w:noProof/>
        </w:rPr>
        <w:t>7</w:t>
      </w:r>
      <w:r w:rsidR="00DE4838" w:rsidRPr="00DE4838">
        <w:rPr>
          <w:rFonts w:ascii="Arial" w:hAnsi="Arial" w:cs="Arial"/>
          <w:b/>
          <w:noProof/>
        </w:rPr>
        <w:t xml:space="preserve"> –</w:t>
      </w:r>
      <w:r w:rsidR="00C6282B">
        <w:rPr>
          <w:rFonts w:ascii="Arial" w:hAnsi="Arial" w:cs="Arial"/>
          <w:b/>
          <w:noProof/>
        </w:rPr>
        <w:t xml:space="preserve"> </w:t>
      </w:r>
      <w:r>
        <w:rPr>
          <w:rFonts w:ascii="Arial" w:hAnsi="Arial" w:cs="Arial"/>
          <w:b/>
          <w:noProof/>
        </w:rPr>
        <w:t xml:space="preserve">April </w:t>
      </w:r>
      <w:r w:rsidR="00C6282B">
        <w:rPr>
          <w:rFonts w:ascii="Arial" w:hAnsi="Arial" w:cs="Arial"/>
          <w:b/>
          <w:noProof/>
        </w:rPr>
        <w:t>26</w:t>
      </w:r>
      <w:r>
        <w:rPr>
          <w:rFonts w:ascii="Arial" w:hAnsi="Arial" w:cs="Arial"/>
          <w:b/>
          <w:noProof/>
        </w:rPr>
        <w:t>,</w:t>
      </w:r>
      <w:r w:rsidR="00DE4838" w:rsidRPr="00DE4838">
        <w:rPr>
          <w:rFonts w:ascii="Arial" w:hAnsi="Arial" w:cs="Arial"/>
          <w:b/>
          <w:noProof/>
        </w:rPr>
        <w:t xml:space="preserve"> 202</w:t>
      </w:r>
      <w:r w:rsidR="00A8258D">
        <w:rPr>
          <w:rFonts w:ascii="Arial" w:hAnsi="Arial" w:cs="Arial"/>
          <w:b/>
          <w:noProof/>
        </w:rPr>
        <w:t>3</w:t>
      </w:r>
    </w:p>
    <w:p w14:paraId="476D4716" w14:textId="77777777" w:rsidR="00DF31E2" w:rsidRPr="00165613" w:rsidRDefault="00DF31E2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</w:p>
    <w:p w14:paraId="4ADDFC1F" w14:textId="6D36902D" w:rsidR="005929A6" w:rsidRPr="00EF6E7D" w:rsidRDefault="005929A6" w:rsidP="005929A6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 xml:space="preserve">Source: </w:t>
      </w:r>
      <w:r w:rsidRPr="002F1914">
        <w:rPr>
          <w:rFonts w:ascii="Arial" w:hAnsi="Arial" w:cs="Arial"/>
          <w:b/>
        </w:rPr>
        <w:tab/>
      </w:r>
      <w:r w:rsidR="0031507F" w:rsidRPr="00EF6E7D">
        <w:rPr>
          <w:rFonts w:ascii="Arial" w:hAnsi="Arial" w:cs="Arial"/>
        </w:rPr>
        <w:t>Murata Manufacturing Co Ltd.</w:t>
      </w:r>
    </w:p>
    <w:p w14:paraId="411E1750" w14:textId="0776FBA0" w:rsidR="005929A6" w:rsidRPr="00EF6E7D" w:rsidRDefault="005929A6" w:rsidP="00987DF6">
      <w:pPr>
        <w:ind w:left="1985" w:hanging="1985"/>
        <w:rPr>
          <w:rFonts w:ascii="Arial" w:hAnsi="Arial" w:cs="Arial"/>
          <w:b/>
        </w:rPr>
      </w:pPr>
      <w:r w:rsidRPr="002F1914">
        <w:rPr>
          <w:rFonts w:ascii="Arial" w:hAnsi="Arial" w:cs="Arial"/>
          <w:b/>
        </w:rPr>
        <w:t>Title:</w:t>
      </w:r>
      <w:r w:rsidRPr="002F1914">
        <w:rPr>
          <w:rFonts w:ascii="Arial" w:hAnsi="Arial" w:cs="Arial"/>
        </w:rPr>
        <w:t xml:space="preserve"> </w:t>
      </w:r>
      <w:r w:rsidRPr="002F1914">
        <w:rPr>
          <w:rFonts w:ascii="Arial" w:hAnsi="Arial" w:cs="Arial"/>
        </w:rPr>
        <w:tab/>
      </w:r>
      <w:r w:rsidR="00A8258D">
        <w:rPr>
          <w:rFonts w:ascii="Arial" w:hAnsi="Arial" w:cs="Arial"/>
        </w:rPr>
        <w:t>PC2</w:t>
      </w:r>
      <w:r w:rsidR="00865945">
        <w:rPr>
          <w:rFonts w:ascii="ＭＳ 明朝" w:eastAsia="ＭＳ 明朝" w:hAnsi="ＭＳ 明朝" w:cs="ＭＳ 明朝" w:hint="eastAsia"/>
          <w:lang w:eastAsia="ja-JP"/>
        </w:rPr>
        <w:t xml:space="preserve"> </w:t>
      </w:r>
      <w:r w:rsidR="00A8258D">
        <w:rPr>
          <w:rFonts w:ascii="Arial" w:hAnsi="Arial" w:cs="Arial"/>
        </w:rPr>
        <w:t>FDD</w:t>
      </w:r>
      <w:r w:rsidR="00865945">
        <w:rPr>
          <w:rFonts w:ascii="Arial" w:hAnsi="Arial" w:cs="Arial"/>
        </w:rPr>
        <w:t xml:space="preserve"> </w:t>
      </w:r>
      <w:r w:rsidR="00A8258D">
        <w:rPr>
          <w:rFonts w:ascii="Arial" w:hAnsi="Arial" w:cs="Arial"/>
        </w:rPr>
        <w:t>bands</w:t>
      </w:r>
      <w:r w:rsidR="00865945">
        <w:rPr>
          <w:rFonts w:ascii="Arial" w:hAnsi="Arial" w:cs="Arial"/>
        </w:rPr>
        <w:t xml:space="preserve"> </w:t>
      </w:r>
      <w:r w:rsidR="00A8258D">
        <w:rPr>
          <w:rFonts w:ascii="Arial" w:hAnsi="Arial" w:cs="Arial"/>
        </w:rPr>
        <w:t>RSD</w:t>
      </w:r>
    </w:p>
    <w:p w14:paraId="3A71410A" w14:textId="5A078BAD" w:rsidR="004124E7" w:rsidRPr="00DE4838" w:rsidRDefault="005929A6" w:rsidP="00775498">
      <w:pPr>
        <w:tabs>
          <w:tab w:val="left" w:pos="1985"/>
        </w:tabs>
        <w:rPr>
          <w:rFonts w:ascii="Arial" w:eastAsia="SimSun" w:hAnsi="Arial" w:cs="Arial"/>
          <w:lang w:eastAsia="zh-CN"/>
        </w:rPr>
      </w:pPr>
      <w:r w:rsidRPr="002F1914">
        <w:rPr>
          <w:rFonts w:ascii="Arial" w:hAnsi="Arial" w:cs="Arial"/>
          <w:b/>
        </w:rPr>
        <w:t>Agen</w:t>
      </w:r>
      <w:r w:rsidR="007B3E89" w:rsidRPr="002F1914">
        <w:rPr>
          <w:rFonts w:ascii="Arial" w:eastAsia="SimSun" w:hAnsi="Arial" w:cs="Arial" w:hint="eastAsia"/>
          <w:b/>
          <w:lang w:eastAsia="zh-CN"/>
        </w:rPr>
        <w:t>d</w:t>
      </w:r>
      <w:r w:rsidRPr="002F1914">
        <w:rPr>
          <w:rFonts w:ascii="Arial" w:hAnsi="Arial" w:cs="Arial"/>
          <w:b/>
        </w:rPr>
        <w:t>a Item:</w:t>
      </w:r>
      <w:r w:rsidR="00291E51" w:rsidRPr="002F1914">
        <w:rPr>
          <w:rFonts w:ascii="Arial" w:hAnsi="Arial" w:cs="Arial"/>
        </w:rPr>
        <w:tab/>
      </w:r>
      <w:r w:rsidR="00DC3BAD">
        <w:rPr>
          <w:rFonts w:ascii="Arial" w:hAnsi="Arial" w:cs="Arial"/>
          <w:lang w:eastAsia="ja-JP"/>
        </w:rPr>
        <w:t>4.22.2</w:t>
      </w:r>
      <w:r w:rsidR="00A8258D">
        <w:rPr>
          <w:rFonts w:ascii="ＭＳ 明朝" w:eastAsia="ＭＳ 明朝" w:hAnsi="ＭＳ 明朝" w:cs="ＭＳ 明朝"/>
          <w:lang w:eastAsia="ja-JP"/>
        </w:rPr>
        <w:t xml:space="preserve"> </w:t>
      </w:r>
      <w:r w:rsidR="00A8258D" w:rsidRPr="00A8258D">
        <w:rPr>
          <w:rFonts w:ascii="Arial" w:hAnsi="Arial" w:cs="Arial"/>
          <w:lang w:eastAsia="ja-JP"/>
        </w:rPr>
        <w:t>High power UE for FR1 for FDD single band(s) with PC2</w:t>
      </w:r>
      <w:r w:rsidR="00DE4838" w:rsidRPr="00DE4838">
        <w:rPr>
          <w:rFonts w:ascii="Arial" w:hAnsi="Arial" w:cs="Arial"/>
          <w:lang w:eastAsia="ja-JP"/>
        </w:rPr>
        <w:t xml:space="preserve"> </w:t>
      </w:r>
      <w:r w:rsidR="00DE4838" w:rsidRPr="00DE4838">
        <w:rPr>
          <w:rFonts w:ascii="Arial" w:hAnsi="Arial" w:cs="Arial"/>
          <w:lang w:eastAsia="ja-JP"/>
        </w:rPr>
        <w:tab/>
      </w:r>
      <w:r w:rsidR="00E407D0" w:rsidRPr="00E407D0">
        <w:rPr>
          <w:rFonts w:ascii="Arial" w:hAnsi="Arial" w:cs="Arial"/>
          <w:lang w:eastAsia="ja-JP"/>
        </w:rPr>
        <w:t>[HPUE_NR_FR1_FDD_R18]</w:t>
      </w:r>
    </w:p>
    <w:p w14:paraId="25D8E278" w14:textId="2EE3A8B1" w:rsidR="005929A6" w:rsidRPr="00EF6E7D" w:rsidRDefault="005929A6" w:rsidP="007F2CE5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>Document for:</w:t>
      </w:r>
      <w:r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>Approval</w:t>
      </w:r>
    </w:p>
    <w:bookmarkEnd w:id="1"/>
    <w:bookmarkEnd w:id="2"/>
    <w:p w14:paraId="0C74D42A" w14:textId="77777777" w:rsidR="00FC0076" w:rsidRPr="00B5214B" w:rsidRDefault="007726F1" w:rsidP="004065E5">
      <w:pPr>
        <w:pStyle w:val="1"/>
        <w:rPr>
          <w:sz w:val="32"/>
          <w:szCs w:val="18"/>
        </w:rPr>
      </w:pPr>
      <w:r w:rsidRPr="00B5214B">
        <w:rPr>
          <w:sz w:val="32"/>
          <w:szCs w:val="18"/>
        </w:rPr>
        <w:t>Introduction</w:t>
      </w:r>
    </w:p>
    <w:p w14:paraId="5970E40A" w14:textId="7CBBE959" w:rsidR="00852FEE" w:rsidRPr="00B5214B" w:rsidRDefault="003F1C70" w:rsidP="00B5214B">
      <w:pPr>
        <w:ind w:firstLineChars="50" w:firstLine="110"/>
        <w:jc w:val="both"/>
        <w:rPr>
          <w:rFonts w:ascii="Arial" w:eastAsia="SimSun" w:hAnsi="Arial" w:cs="Arial"/>
          <w:sz w:val="22"/>
          <w:lang w:eastAsia="zh-CN"/>
        </w:rPr>
      </w:pPr>
      <w:r w:rsidRPr="003F1C70">
        <w:rPr>
          <w:rFonts w:ascii="Arial" w:eastAsia="SimSun" w:hAnsi="Arial" w:cs="Arial"/>
          <w:sz w:val="22"/>
          <w:lang w:eastAsia="zh-CN"/>
        </w:rPr>
        <w:t xml:space="preserve">In the RAN4#106 meeting, the Reference Sensitivity Degradation (RSD) of newly added PC2 FDD bands in the WID [1] has been discussed. </w:t>
      </w:r>
      <w:r w:rsidR="00190135" w:rsidRPr="003F1C70">
        <w:rPr>
          <w:rFonts w:ascii="Arial" w:eastAsia="SimSun" w:hAnsi="Arial" w:cs="Arial"/>
          <w:sz w:val="22"/>
          <w:lang w:eastAsia="zh-CN"/>
        </w:rPr>
        <w:t>However,</w:t>
      </w:r>
      <w:r w:rsidRPr="003F1C70">
        <w:rPr>
          <w:rFonts w:ascii="Arial" w:eastAsia="SimSun" w:hAnsi="Arial" w:cs="Arial"/>
          <w:sz w:val="22"/>
          <w:lang w:eastAsia="zh-CN"/>
        </w:rPr>
        <w:t xml:space="preserve"> the agreement was not achieved</w:t>
      </w:r>
      <w:r w:rsidR="00190135">
        <w:rPr>
          <w:rFonts w:ascii="Arial" w:eastAsia="SimSun" w:hAnsi="Arial" w:cs="Arial"/>
          <w:sz w:val="22"/>
          <w:lang w:eastAsia="zh-CN"/>
        </w:rPr>
        <w:t>.</w:t>
      </w:r>
      <w:r w:rsidRPr="003F1C70">
        <w:rPr>
          <w:rFonts w:ascii="Arial" w:eastAsia="SimSun" w:hAnsi="Arial" w:cs="Arial"/>
          <w:sz w:val="22"/>
          <w:lang w:eastAsia="zh-CN"/>
        </w:rPr>
        <w:t xml:space="preserve"> </w:t>
      </w:r>
      <w:r w:rsidR="00190135">
        <w:rPr>
          <w:rFonts w:ascii="Arial" w:eastAsia="SimSun" w:hAnsi="Arial" w:cs="Arial"/>
          <w:sz w:val="22"/>
          <w:lang w:eastAsia="zh-CN"/>
        </w:rPr>
        <w:t>E</w:t>
      </w:r>
      <w:r w:rsidRPr="003F1C70">
        <w:rPr>
          <w:rFonts w:ascii="Arial" w:eastAsia="SimSun" w:hAnsi="Arial" w:cs="Arial"/>
          <w:sz w:val="22"/>
          <w:lang w:eastAsia="zh-CN"/>
        </w:rPr>
        <w:t>specially for wide channel bandwidth there are large differ in the proposals</w:t>
      </w:r>
      <w:r w:rsidR="00190135">
        <w:rPr>
          <w:rFonts w:ascii="Arial" w:eastAsia="SimSun" w:hAnsi="Arial" w:cs="Arial"/>
          <w:sz w:val="22"/>
          <w:lang w:eastAsia="zh-CN"/>
        </w:rPr>
        <w:t xml:space="preserve"> proposed by each company</w:t>
      </w:r>
      <w:r w:rsidR="00C6282B">
        <w:rPr>
          <w:rFonts w:ascii="Arial" w:eastAsia="SimSun" w:hAnsi="Arial" w:cs="Arial"/>
          <w:sz w:val="22"/>
          <w:lang w:eastAsia="zh-CN"/>
        </w:rPr>
        <w:t xml:space="preserve"> [2]</w:t>
      </w:r>
      <w:r w:rsidRPr="003F1C70">
        <w:rPr>
          <w:rFonts w:ascii="Arial" w:eastAsia="SimSun" w:hAnsi="Arial" w:cs="Arial"/>
          <w:sz w:val="22"/>
          <w:lang w:eastAsia="zh-CN"/>
        </w:rPr>
        <w:t>. We re-evaluated the PA noise and review our estimation for RSD</w:t>
      </w:r>
      <w:r w:rsidR="00190135">
        <w:rPr>
          <w:rFonts w:ascii="Arial" w:eastAsia="SimSun" w:hAnsi="Arial" w:cs="Arial"/>
          <w:sz w:val="22"/>
          <w:lang w:eastAsia="zh-CN"/>
        </w:rPr>
        <w:t xml:space="preserve"> for Low bands.</w:t>
      </w:r>
      <w:r w:rsidRPr="003F1C70">
        <w:rPr>
          <w:rFonts w:ascii="Arial" w:eastAsia="SimSun" w:hAnsi="Arial" w:cs="Arial"/>
          <w:sz w:val="22"/>
          <w:lang w:eastAsia="zh-CN"/>
        </w:rPr>
        <w:t xml:space="preserve"> </w:t>
      </w:r>
      <w:r w:rsidR="00190135">
        <w:rPr>
          <w:rFonts w:ascii="Arial" w:eastAsia="SimSun" w:hAnsi="Arial" w:cs="Arial"/>
          <w:sz w:val="22"/>
          <w:lang w:eastAsia="zh-CN"/>
        </w:rPr>
        <w:t xml:space="preserve">Additionally, we also considered the RSD of n2, n25. </w:t>
      </w:r>
      <w:r w:rsidRPr="003F1C70">
        <w:rPr>
          <w:rFonts w:ascii="Arial" w:eastAsia="SimSun" w:hAnsi="Arial" w:cs="Arial"/>
          <w:sz w:val="22"/>
          <w:lang w:eastAsia="zh-CN"/>
        </w:rPr>
        <w:t>Th</w:t>
      </w:r>
      <w:r w:rsidR="00190135">
        <w:rPr>
          <w:rFonts w:ascii="Arial" w:eastAsia="SimSun" w:hAnsi="Arial" w:cs="Arial"/>
          <w:sz w:val="22"/>
          <w:lang w:eastAsia="zh-CN"/>
        </w:rPr>
        <w:t>ese</w:t>
      </w:r>
      <w:r w:rsidRPr="003F1C70">
        <w:rPr>
          <w:rFonts w:ascii="Arial" w:eastAsia="SimSun" w:hAnsi="Arial" w:cs="Arial"/>
          <w:sz w:val="22"/>
          <w:lang w:eastAsia="zh-CN"/>
        </w:rPr>
        <w:t xml:space="preserve"> results are shown in th</w:t>
      </w:r>
      <w:r w:rsidR="00190135">
        <w:rPr>
          <w:rFonts w:ascii="Arial" w:eastAsia="SimSun" w:hAnsi="Arial" w:cs="Arial"/>
          <w:sz w:val="22"/>
          <w:lang w:eastAsia="zh-CN"/>
        </w:rPr>
        <w:t>is</w:t>
      </w:r>
      <w:r w:rsidRPr="003F1C70">
        <w:rPr>
          <w:rFonts w:ascii="Arial" w:eastAsia="SimSun" w:hAnsi="Arial" w:cs="Arial"/>
          <w:sz w:val="22"/>
          <w:lang w:eastAsia="zh-CN"/>
        </w:rPr>
        <w:t xml:space="preserve"> contribution.</w:t>
      </w:r>
    </w:p>
    <w:p w14:paraId="751BEDD2" w14:textId="5200F7D2" w:rsidR="002B0DC4" w:rsidRPr="006E123D" w:rsidRDefault="00B069D6" w:rsidP="002B0DC4">
      <w:pPr>
        <w:pStyle w:val="1"/>
        <w:rPr>
          <w:sz w:val="32"/>
          <w:szCs w:val="32"/>
        </w:rPr>
      </w:pPr>
      <w:r>
        <w:rPr>
          <w:sz w:val="32"/>
          <w:szCs w:val="32"/>
        </w:rPr>
        <w:t>Discussion</w:t>
      </w:r>
    </w:p>
    <w:p w14:paraId="57C117C0" w14:textId="11DF5B57" w:rsidR="004A6B57" w:rsidRDefault="00AF3734" w:rsidP="002F1914">
      <w:pPr>
        <w:pStyle w:val="2"/>
        <w:spacing w:after="240"/>
        <w:jc w:val="both"/>
        <w:rPr>
          <w:szCs w:val="32"/>
        </w:rPr>
      </w:pPr>
      <w:r>
        <w:rPr>
          <w:szCs w:val="32"/>
        </w:rPr>
        <w:t>Analysis</w:t>
      </w:r>
      <w:r w:rsidR="00031F44">
        <w:rPr>
          <w:szCs w:val="32"/>
        </w:rPr>
        <w:t xml:space="preserve"> conditions</w:t>
      </w:r>
    </w:p>
    <w:p w14:paraId="3A5DFAE6" w14:textId="6F68EE5D" w:rsidR="00031F44" w:rsidRDefault="00031F44" w:rsidP="00031F44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The two kinds of FE architecture shown </w:t>
      </w:r>
      <w:r w:rsidR="00B65607">
        <w:rPr>
          <w:rFonts w:ascii="Arial" w:eastAsiaTheme="minorEastAsia" w:hAnsi="Arial" w:cs="Arial"/>
          <w:sz w:val="22"/>
          <w:szCs w:val="22"/>
          <w:lang w:val="en-GB" w:eastAsia="ja-JP"/>
        </w:rPr>
        <w:t>in the Figure 1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are </w:t>
      </w:r>
      <w:r w:rsidR="00AF3734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analysis 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>baseline.</w:t>
      </w:r>
      <w:r w:rsidR="000A5960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</w:t>
      </w:r>
      <w:r w:rsidR="000A5960"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 w:rsidR="000A5960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or 2Tx/2Rx architecture, the mutual influence between </w:t>
      </w:r>
      <w:proofErr w:type="spellStart"/>
      <w:r w:rsidR="000A5960">
        <w:rPr>
          <w:rFonts w:ascii="Arial" w:eastAsiaTheme="minorEastAsia" w:hAnsi="Arial" w:cs="Arial"/>
          <w:sz w:val="22"/>
          <w:szCs w:val="22"/>
          <w:lang w:val="en-GB" w:eastAsia="ja-JP"/>
        </w:rPr>
        <w:t>pTx</w:t>
      </w:r>
      <w:proofErr w:type="spellEnd"/>
      <w:r w:rsidR="000A5960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and </w:t>
      </w:r>
      <w:proofErr w:type="spellStart"/>
      <w:r w:rsidR="000A5960">
        <w:rPr>
          <w:rFonts w:ascii="Arial" w:eastAsiaTheme="minorEastAsia" w:hAnsi="Arial" w:cs="Arial"/>
          <w:sz w:val="22"/>
          <w:szCs w:val="22"/>
          <w:lang w:val="en-GB" w:eastAsia="ja-JP"/>
        </w:rPr>
        <w:t>dTx</w:t>
      </w:r>
      <w:proofErr w:type="spellEnd"/>
      <w:r w:rsidR="000A5960"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shall be considered.</w:t>
      </w:r>
    </w:p>
    <w:p w14:paraId="15855EE0" w14:textId="472D08BC" w:rsidR="00031F44" w:rsidRDefault="00031F44" w:rsidP="00031F44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25B4E6DF" w14:textId="62C7D761" w:rsidR="00921F84" w:rsidRPr="00AF3734" w:rsidRDefault="0040781F" w:rsidP="0040781F">
      <w:pPr>
        <w:ind w:firstLineChars="50" w:firstLine="110"/>
        <w:jc w:val="center"/>
        <w:rPr>
          <w:rFonts w:ascii="Arial" w:eastAsiaTheme="minorEastAsia" w:hAnsi="Arial" w:cs="Arial"/>
          <w:sz w:val="22"/>
          <w:szCs w:val="22"/>
          <w:lang w:val="en-GB" w:eastAsia="ja-JP"/>
        </w:rPr>
      </w:pPr>
      <w:r>
        <w:rPr>
          <w:rFonts w:ascii="Arial" w:eastAsiaTheme="minorEastAsia" w:hAnsi="Arial" w:cs="Arial"/>
          <w:noProof/>
          <w:sz w:val="22"/>
          <w:szCs w:val="22"/>
          <w:lang w:val="en-GB" w:eastAsia="ja-JP"/>
        </w:rPr>
        <w:drawing>
          <wp:inline distT="0" distB="0" distL="0" distR="0" wp14:anchorId="27726BF0" wp14:editId="49A0EA7C">
            <wp:extent cx="5616000" cy="1906089"/>
            <wp:effectExtent l="0" t="0" r="381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19060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6E3F7" w14:textId="1DE43C2A" w:rsidR="00031F44" w:rsidRDefault="00031F44" w:rsidP="00031F44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2441CC09" w14:textId="1F5FA851" w:rsidR="00031F44" w:rsidRDefault="00B65607" w:rsidP="00B65607">
      <w:pPr>
        <w:ind w:firstLineChars="50" w:firstLine="110"/>
        <w:jc w:val="center"/>
        <w:rPr>
          <w:rFonts w:ascii="Arial" w:eastAsiaTheme="minorEastAsia" w:hAnsi="Arial" w:cs="Arial"/>
          <w:sz w:val="22"/>
          <w:szCs w:val="22"/>
          <w:lang w:val="en-GB" w:eastAsia="ja-JP"/>
        </w:rPr>
      </w:pP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>igure 1. FE architecture for PC2 FDD</w:t>
      </w:r>
    </w:p>
    <w:p w14:paraId="476A555D" w14:textId="5559B7A9" w:rsidR="00031F44" w:rsidRDefault="00031F44" w:rsidP="00031F44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61A50A4D" w14:textId="046DEC4A" w:rsidR="000A5960" w:rsidRDefault="000A5960" w:rsidP="000A5960">
      <w:pPr>
        <w:pStyle w:val="2"/>
        <w:spacing w:after="240"/>
        <w:rPr>
          <w:lang w:eastAsia="ja-JP"/>
        </w:rPr>
      </w:pPr>
      <w:proofErr w:type="spellStart"/>
      <w:r>
        <w:rPr>
          <w:lang w:eastAsia="ja-JP"/>
        </w:rPr>
        <w:t>RxNoise</w:t>
      </w:r>
      <w:proofErr w:type="spellEnd"/>
      <w:r>
        <w:rPr>
          <w:lang w:eastAsia="ja-JP"/>
        </w:rPr>
        <w:t xml:space="preserve"> measurement</w:t>
      </w:r>
    </w:p>
    <w:p w14:paraId="6D86D8DC" w14:textId="4B958D79" w:rsidR="00B65607" w:rsidRPr="00AF3734" w:rsidRDefault="00B65607" w:rsidP="00031F44">
      <w:pPr>
        <w:ind w:firstLineChars="50" w:firstLine="108"/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</w:pPr>
      <w:r w:rsidRPr="00AF3734">
        <w:rPr>
          <w:rFonts w:ascii="Arial" w:eastAsiaTheme="minorEastAsia" w:hAnsi="Arial" w:cs="Arial" w:hint="eastAsia"/>
          <w:b/>
          <w:bCs/>
          <w:sz w:val="22"/>
          <w:szCs w:val="22"/>
          <w:lang w:val="en-GB" w:eastAsia="ja-JP"/>
        </w:rPr>
        <w:t>P</w:t>
      </w:r>
      <w:r w:rsidRPr="00AF3734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>A calibration:</w:t>
      </w:r>
    </w:p>
    <w:p w14:paraId="42B24274" w14:textId="123ECE47" w:rsidR="00B65607" w:rsidRPr="00B65607" w:rsidRDefault="00B65607" w:rsidP="00B65607">
      <w:pPr>
        <w:ind w:firstLineChars="50" w:firstLine="110"/>
        <w:rPr>
          <w:rFonts w:ascii="Arial" w:eastAsiaTheme="minorEastAsia" w:hAnsi="Arial" w:cs="Arial"/>
          <w:sz w:val="22"/>
          <w:szCs w:val="22"/>
          <w:lang w:eastAsia="ja-JP"/>
        </w:rPr>
      </w:pPr>
      <w:r w:rsidRPr="00B65607">
        <w:rPr>
          <w:rFonts w:ascii="Arial" w:eastAsiaTheme="minorEastAsia" w:hAnsi="Arial" w:cs="Arial"/>
          <w:sz w:val="22"/>
          <w:szCs w:val="22"/>
          <w:lang w:eastAsia="ja-JP"/>
        </w:rPr>
        <w:t>- For PC3</w:t>
      </w:r>
      <w:r w:rsidRPr="00B65607">
        <w:rPr>
          <w:rFonts w:ascii="Arial" w:eastAsiaTheme="minorEastAsia" w:hAnsi="Arial" w:cs="Arial"/>
          <w:sz w:val="22"/>
          <w:szCs w:val="22"/>
          <w:lang w:eastAsia="ja-JP"/>
        </w:rPr>
        <w:t>：</w:t>
      </w:r>
      <w:r w:rsidRPr="00B65607">
        <w:rPr>
          <w:rFonts w:ascii="Arial" w:eastAsiaTheme="minorEastAsia" w:hAnsi="Arial" w:cs="Arial"/>
          <w:sz w:val="22"/>
          <w:szCs w:val="22"/>
          <w:lang w:eastAsia="ja-JP"/>
        </w:rPr>
        <w:t xml:space="preserve">PA is calibrated to deliver - 30 </w:t>
      </w:r>
      <w:proofErr w:type="spellStart"/>
      <w:r w:rsidRPr="00B65607">
        <w:rPr>
          <w:rFonts w:ascii="Arial" w:eastAsiaTheme="minorEastAsia" w:hAnsi="Arial" w:cs="Arial"/>
          <w:sz w:val="22"/>
          <w:szCs w:val="22"/>
          <w:lang w:eastAsia="ja-JP"/>
        </w:rPr>
        <w:t>dBc</w:t>
      </w:r>
      <w:proofErr w:type="spellEnd"/>
      <w:r w:rsidRPr="00B65607">
        <w:rPr>
          <w:rFonts w:ascii="Arial" w:eastAsiaTheme="minorEastAsia" w:hAnsi="Arial" w:cs="Arial"/>
          <w:sz w:val="22"/>
          <w:szCs w:val="22"/>
          <w:lang w:eastAsia="ja-JP"/>
        </w:rPr>
        <w:t xml:space="preserve"> ACLR </w:t>
      </w:r>
      <w:r>
        <w:rPr>
          <w:rFonts w:ascii="Arial" w:eastAsiaTheme="minorEastAsia" w:hAnsi="Arial" w:cs="Arial"/>
          <w:sz w:val="22"/>
          <w:szCs w:val="22"/>
          <w:lang w:eastAsia="ja-JP"/>
        </w:rPr>
        <w:t xml:space="preserve">at 1dB MPR </w:t>
      </w:r>
      <w:r w:rsidRPr="00B65607">
        <w:rPr>
          <w:rFonts w:ascii="Arial" w:eastAsiaTheme="minorEastAsia" w:hAnsi="Arial" w:cs="Arial"/>
          <w:sz w:val="22"/>
          <w:szCs w:val="22"/>
          <w:lang w:eastAsia="ja-JP"/>
        </w:rPr>
        <w:t xml:space="preserve">using full allocation 20MHz </w:t>
      </w:r>
      <w:r>
        <w:rPr>
          <w:rFonts w:ascii="Arial" w:eastAsiaTheme="minorEastAsia" w:hAnsi="Arial" w:cs="Arial"/>
          <w:sz w:val="22"/>
          <w:szCs w:val="22"/>
          <w:lang w:eastAsia="ja-JP"/>
        </w:rPr>
        <w:t>QPSK DFT-s-OFDM SCS15kHz.</w:t>
      </w:r>
    </w:p>
    <w:p w14:paraId="4BAC42F1" w14:textId="73B26099" w:rsidR="00B65607" w:rsidRPr="00B65607" w:rsidRDefault="00B65607" w:rsidP="00B65607">
      <w:pPr>
        <w:ind w:firstLineChars="50" w:firstLine="110"/>
        <w:rPr>
          <w:rFonts w:ascii="Arial" w:eastAsiaTheme="minorEastAsia" w:hAnsi="Arial" w:cs="Arial"/>
          <w:sz w:val="22"/>
          <w:szCs w:val="22"/>
          <w:lang w:eastAsia="ja-JP"/>
        </w:rPr>
      </w:pPr>
      <w:r w:rsidRPr="00B65607">
        <w:rPr>
          <w:rFonts w:ascii="Arial" w:eastAsiaTheme="minorEastAsia" w:hAnsi="Arial" w:cs="Arial"/>
          <w:sz w:val="22"/>
          <w:szCs w:val="22"/>
          <w:lang w:eastAsia="ja-JP"/>
        </w:rPr>
        <w:t>- For PC2</w:t>
      </w:r>
      <w:r w:rsidRPr="00B65607">
        <w:rPr>
          <w:rFonts w:ascii="Arial" w:eastAsiaTheme="minorEastAsia" w:hAnsi="Arial" w:cs="Arial"/>
          <w:sz w:val="22"/>
          <w:szCs w:val="22"/>
          <w:lang w:eastAsia="ja-JP"/>
        </w:rPr>
        <w:t>：</w:t>
      </w:r>
      <w:r w:rsidRPr="00B65607">
        <w:rPr>
          <w:rFonts w:ascii="Arial" w:eastAsiaTheme="minorEastAsia" w:hAnsi="Arial" w:cs="Arial"/>
          <w:sz w:val="22"/>
          <w:szCs w:val="22"/>
          <w:lang w:eastAsia="ja-JP"/>
        </w:rPr>
        <w:t xml:space="preserve">PA is calibrated to deliver - 31 </w:t>
      </w:r>
      <w:proofErr w:type="spellStart"/>
      <w:r w:rsidRPr="00B65607">
        <w:rPr>
          <w:rFonts w:ascii="Arial" w:eastAsiaTheme="minorEastAsia" w:hAnsi="Arial" w:cs="Arial"/>
          <w:sz w:val="22"/>
          <w:szCs w:val="22"/>
          <w:lang w:eastAsia="ja-JP"/>
        </w:rPr>
        <w:t>dBc</w:t>
      </w:r>
      <w:proofErr w:type="spellEnd"/>
      <w:r w:rsidRPr="00B65607">
        <w:rPr>
          <w:rFonts w:ascii="Arial" w:eastAsiaTheme="minorEastAsia" w:hAnsi="Arial" w:cs="Arial"/>
          <w:sz w:val="22"/>
          <w:szCs w:val="22"/>
          <w:lang w:eastAsia="ja-JP"/>
        </w:rPr>
        <w:t xml:space="preserve"> ACLR </w:t>
      </w:r>
      <w:r>
        <w:rPr>
          <w:rFonts w:ascii="Arial" w:eastAsiaTheme="minorEastAsia" w:hAnsi="Arial" w:cs="Arial"/>
          <w:sz w:val="22"/>
          <w:szCs w:val="22"/>
          <w:lang w:eastAsia="ja-JP"/>
        </w:rPr>
        <w:t xml:space="preserve">at 1dB MPR </w:t>
      </w:r>
      <w:r w:rsidRPr="00B65607">
        <w:rPr>
          <w:rFonts w:ascii="Arial" w:eastAsiaTheme="minorEastAsia" w:hAnsi="Arial" w:cs="Arial"/>
          <w:sz w:val="22"/>
          <w:szCs w:val="22"/>
          <w:lang w:eastAsia="ja-JP"/>
        </w:rPr>
        <w:t xml:space="preserve">using full allocation 20MHz </w:t>
      </w:r>
      <w:r>
        <w:rPr>
          <w:rFonts w:ascii="Arial" w:eastAsiaTheme="minorEastAsia" w:hAnsi="Arial" w:cs="Arial"/>
          <w:sz w:val="22"/>
          <w:szCs w:val="22"/>
          <w:lang w:eastAsia="ja-JP"/>
        </w:rPr>
        <w:t>QPSK DFT-s-OFDM SCS 15kHz.</w:t>
      </w:r>
    </w:p>
    <w:p w14:paraId="43614415" w14:textId="77777777" w:rsidR="00B65607" w:rsidRPr="00B65607" w:rsidRDefault="00B65607" w:rsidP="00031F44">
      <w:pPr>
        <w:ind w:firstLineChars="50" w:firstLine="110"/>
        <w:rPr>
          <w:rFonts w:ascii="Arial" w:eastAsiaTheme="minorEastAsia" w:hAnsi="Arial" w:cs="Arial"/>
          <w:sz w:val="22"/>
          <w:szCs w:val="22"/>
          <w:lang w:eastAsia="ja-JP"/>
        </w:rPr>
      </w:pPr>
    </w:p>
    <w:p w14:paraId="6DF91414" w14:textId="4F28F356" w:rsidR="00031F44" w:rsidRPr="00AF3734" w:rsidRDefault="00B65607" w:rsidP="00031F44">
      <w:pPr>
        <w:ind w:firstLineChars="50" w:firstLine="108"/>
        <w:rPr>
          <w:rFonts w:ascii="Arial" w:eastAsiaTheme="minorEastAsia" w:hAnsi="Arial" w:cs="Arial"/>
          <w:b/>
          <w:bCs/>
          <w:sz w:val="22"/>
          <w:szCs w:val="22"/>
          <w:lang w:eastAsia="ja-JP"/>
        </w:rPr>
      </w:pPr>
      <w:r w:rsidRPr="00AF3734">
        <w:rPr>
          <w:rFonts w:ascii="Arial" w:eastAsiaTheme="minorEastAsia" w:hAnsi="Arial" w:cs="Arial" w:hint="eastAsia"/>
          <w:b/>
          <w:bCs/>
          <w:sz w:val="22"/>
          <w:szCs w:val="22"/>
          <w:lang w:val="en-GB" w:eastAsia="ja-JP"/>
        </w:rPr>
        <w:t>W</w:t>
      </w:r>
      <w:r w:rsidRPr="00AF3734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>aveform:</w:t>
      </w:r>
    </w:p>
    <w:p w14:paraId="3E913603" w14:textId="44A7A382" w:rsidR="00B65607" w:rsidRPr="006E123D" w:rsidRDefault="00AF3734" w:rsidP="00B65607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QPSK DFT-s-OFDM</w:t>
      </w:r>
    </w:p>
    <w:p w14:paraId="731CC149" w14:textId="1ECE957E" w:rsidR="00AF3734" w:rsidRPr="00AF3734" w:rsidRDefault="00AF3734" w:rsidP="00AF3734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 xml:space="preserve">Image and Local Oscillator rejection is set to -28 </w:t>
      </w:r>
      <w:proofErr w:type="spellStart"/>
      <w:r w:rsidRPr="006E123D">
        <w:rPr>
          <w:rFonts w:ascii="Arial" w:hAnsi="Arial" w:cs="Arial"/>
          <w:sz w:val="22"/>
          <w:szCs w:val="22"/>
        </w:rPr>
        <w:t>dBc</w:t>
      </w:r>
      <w:proofErr w:type="spellEnd"/>
    </w:p>
    <w:p w14:paraId="06B8A370" w14:textId="2C926DA4" w:rsidR="00B65607" w:rsidRPr="006E123D" w:rsidRDefault="00B65607" w:rsidP="00B65607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lastRenderedPageBreak/>
        <w:t xml:space="preserve">Counter-IM3 set to -60 </w:t>
      </w:r>
      <w:proofErr w:type="spellStart"/>
      <w:r w:rsidRPr="006E123D">
        <w:rPr>
          <w:rFonts w:ascii="Arial" w:hAnsi="Arial" w:cs="Arial"/>
          <w:sz w:val="22"/>
          <w:szCs w:val="22"/>
        </w:rPr>
        <w:t>dBc</w:t>
      </w:r>
      <w:proofErr w:type="spellEnd"/>
    </w:p>
    <w:p w14:paraId="7462C239" w14:textId="23BBA92A" w:rsidR="00B65607" w:rsidRDefault="00B65607" w:rsidP="00B65607">
      <w:pPr>
        <w:pStyle w:val="aff7"/>
        <w:numPr>
          <w:ilvl w:val="0"/>
          <w:numId w:val="25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6E123D">
        <w:rPr>
          <w:rFonts w:ascii="Arial" w:hAnsi="Arial" w:cs="Arial"/>
          <w:sz w:val="22"/>
          <w:szCs w:val="22"/>
        </w:rPr>
        <w:t xml:space="preserve">Counter-IM5 set to -70 </w:t>
      </w:r>
      <w:proofErr w:type="spellStart"/>
      <w:r w:rsidRPr="006E123D">
        <w:rPr>
          <w:rFonts w:ascii="Arial" w:hAnsi="Arial" w:cs="Arial"/>
          <w:sz w:val="22"/>
          <w:szCs w:val="22"/>
        </w:rPr>
        <w:t>dBc</w:t>
      </w:r>
      <w:proofErr w:type="spellEnd"/>
    </w:p>
    <w:p w14:paraId="636FF651" w14:textId="77777777" w:rsidR="00AF3734" w:rsidRPr="00AF3734" w:rsidRDefault="00AF3734" w:rsidP="00AF3734">
      <w:pPr>
        <w:overflowPunct w:val="0"/>
        <w:autoSpaceDE w:val="0"/>
        <w:autoSpaceDN w:val="0"/>
        <w:adjustRightInd w:val="0"/>
        <w:spacing w:after="180"/>
        <w:ind w:left="360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684A00E1" w14:textId="2C9A3730" w:rsidR="00B65607" w:rsidRDefault="00E5634E" w:rsidP="00031F44">
      <w:pPr>
        <w:ind w:firstLineChars="50" w:firstLine="108"/>
        <w:rPr>
          <w:rFonts w:ascii="Arial" w:eastAsiaTheme="minorEastAsia" w:hAnsi="Arial" w:cs="Arial"/>
          <w:b/>
          <w:bCs/>
          <w:sz w:val="22"/>
          <w:szCs w:val="22"/>
          <w:lang w:eastAsia="ja-JP"/>
        </w:rPr>
      </w:pPr>
      <w:r w:rsidRPr="00AF3734">
        <w:rPr>
          <w:rFonts w:ascii="Arial" w:eastAsiaTheme="minorEastAsia" w:hAnsi="Arial" w:cs="Arial" w:hint="eastAsia"/>
          <w:b/>
          <w:bCs/>
          <w:sz w:val="22"/>
          <w:szCs w:val="22"/>
          <w:lang w:eastAsia="ja-JP"/>
        </w:rPr>
        <w:t>U</w:t>
      </w:r>
      <w:r w:rsidRPr="00AF3734">
        <w:rPr>
          <w:rFonts w:ascii="Arial" w:eastAsiaTheme="minorEastAsia" w:hAnsi="Arial" w:cs="Arial"/>
          <w:b/>
          <w:bCs/>
          <w:sz w:val="22"/>
          <w:szCs w:val="22"/>
          <w:lang w:eastAsia="ja-JP"/>
        </w:rPr>
        <w:t>L configuration</w:t>
      </w:r>
      <w:r w:rsidR="00AF3734" w:rsidRPr="00AF3734">
        <w:rPr>
          <w:rFonts w:ascii="Arial" w:eastAsiaTheme="minorEastAsia" w:hAnsi="Arial" w:cs="Arial"/>
          <w:b/>
          <w:bCs/>
          <w:sz w:val="22"/>
          <w:szCs w:val="22"/>
          <w:lang w:eastAsia="ja-JP"/>
        </w:rPr>
        <w:t>:</w:t>
      </w:r>
    </w:p>
    <w:p w14:paraId="3344042E" w14:textId="6D676EAB" w:rsidR="00AF3734" w:rsidRDefault="007A0130" w:rsidP="00031F44">
      <w:pPr>
        <w:ind w:firstLineChars="50" w:firstLine="110"/>
        <w:rPr>
          <w:rFonts w:ascii="Arial" w:eastAsiaTheme="minorEastAsia" w:hAnsi="Arial" w:cs="Arial"/>
          <w:sz w:val="22"/>
          <w:szCs w:val="22"/>
          <w:lang w:eastAsia="ja-JP"/>
        </w:rPr>
      </w:pPr>
      <w:r>
        <w:rPr>
          <w:rFonts w:ascii="Arial" w:eastAsiaTheme="minorEastAsia" w:hAnsi="Arial" w:cs="Arial" w:hint="eastAsia"/>
          <w:sz w:val="22"/>
          <w:szCs w:val="22"/>
          <w:lang w:eastAsia="ja-JP"/>
        </w:rPr>
        <w:t xml:space="preserve"> </w:t>
      </w:r>
      <w:r>
        <w:rPr>
          <w:rFonts w:ascii="Arial" w:eastAsiaTheme="minorEastAsia" w:hAnsi="Arial" w:cs="Arial"/>
          <w:sz w:val="22"/>
          <w:szCs w:val="22"/>
          <w:lang w:eastAsia="ja-JP"/>
        </w:rPr>
        <w:t>UL configuration is set according to [</w:t>
      </w:r>
      <w:r w:rsidR="00C6282B">
        <w:rPr>
          <w:rFonts w:ascii="Arial" w:eastAsiaTheme="minorEastAsia" w:hAnsi="Arial" w:cs="Arial"/>
          <w:sz w:val="22"/>
          <w:szCs w:val="22"/>
          <w:lang w:eastAsia="ja-JP"/>
        </w:rPr>
        <w:t>3</w:t>
      </w:r>
      <w:r>
        <w:rPr>
          <w:rFonts w:ascii="Arial" w:eastAsiaTheme="minorEastAsia" w:hAnsi="Arial" w:cs="Arial"/>
          <w:sz w:val="22"/>
          <w:szCs w:val="22"/>
          <w:lang w:eastAsia="ja-JP"/>
        </w:rPr>
        <w:t>].</w:t>
      </w:r>
    </w:p>
    <w:p w14:paraId="149962A5" w14:textId="0105177F" w:rsidR="00587C37" w:rsidRPr="00AF3734" w:rsidRDefault="00587C37" w:rsidP="00AF3734">
      <w:pPr>
        <w:ind w:firstLineChars="50" w:firstLine="110"/>
        <w:jc w:val="center"/>
        <w:rPr>
          <w:rFonts w:ascii="Arial" w:eastAsiaTheme="minorEastAsia" w:hAnsi="Arial" w:cs="Arial"/>
          <w:b/>
          <w:sz w:val="22"/>
          <w:szCs w:val="22"/>
          <w:lang w:eastAsia="ja-JP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>
        <w:rPr>
          <w:rFonts w:ascii="Arial" w:hAnsi="Arial" w:cs="Arial"/>
          <w:b/>
          <w:sz w:val="22"/>
        </w:rPr>
        <w:t>1</w:t>
      </w:r>
      <w:r w:rsidR="00AF3734">
        <w:rPr>
          <w:rFonts w:ascii="Arial" w:hAnsi="Arial" w:cs="Arial"/>
          <w:b/>
          <w:sz w:val="22"/>
        </w:rPr>
        <w:t xml:space="preserve"> U</w:t>
      </w:r>
      <w:r w:rsidR="00AF3734" w:rsidRPr="00AF3734">
        <w:rPr>
          <w:rFonts w:ascii="Arial" w:hAnsi="Arial" w:cs="Arial"/>
          <w:b/>
          <w:sz w:val="22"/>
        </w:rPr>
        <w:t>L</w:t>
      </w:r>
      <w:r w:rsidR="00AF3734" w:rsidRPr="00AF3734">
        <w:rPr>
          <w:rFonts w:ascii="Arial" w:hAnsi="Arial" w:cs="Arial"/>
          <w:b/>
        </w:rPr>
        <w:t xml:space="preserve"> configuration for </w:t>
      </w:r>
      <w:proofErr w:type="spellStart"/>
      <w:r w:rsidR="00AF3734">
        <w:rPr>
          <w:rFonts w:ascii="Arial" w:hAnsi="Arial" w:cs="Arial"/>
          <w:b/>
        </w:rPr>
        <w:t>RxNoise</w:t>
      </w:r>
      <w:proofErr w:type="spellEnd"/>
      <w:r w:rsidR="00AF3734">
        <w:rPr>
          <w:rFonts w:ascii="Arial" w:hAnsi="Arial" w:cs="Arial"/>
          <w:b/>
        </w:rPr>
        <w:t xml:space="preserve"> measurement</w:t>
      </w:r>
    </w:p>
    <w:tbl>
      <w:tblPr>
        <w:tblW w:w="962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19"/>
        <w:gridCol w:w="798"/>
        <w:gridCol w:w="860"/>
        <w:gridCol w:w="879"/>
        <w:gridCol w:w="879"/>
        <w:gridCol w:w="879"/>
        <w:gridCol w:w="901"/>
        <w:gridCol w:w="901"/>
        <w:gridCol w:w="901"/>
        <w:gridCol w:w="866"/>
        <w:gridCol w:w="938"/>
        <w:gridCol w:w="8"/>
      </w:tblGrid>
      <w:tr w:rsidR="00D745A7" w:rsidRPr="00E5634E" w14:paraId="4F678D5D" w14:textId="1A762DE3" w:rsidTr="00D745A7">
        <w:trPr>
          <w:gridAfter w:val="1"/>
          <w:wAfter w:w="8" w:type="dxa"/>
          <w:trHeight w:val="375"/>
          <w:jc w:val="center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F5680C" w14:textId="294685B0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798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9B181" w14:textId="77777777" w:rsidR="00D745A7" w:rsidRPr="000A5960" w:rsidRDefault="00D745A7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8003" w:type="dxa"/>
            <w:gridSpan w:val="9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CB2792" w14:textId="44FA7F93" w:rsidR="00D745A7" w:rsidRPr="00E5634E" w:rsidRDefault="00D745A7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UL/DL BW, UL configuration</w:t>
            </w:r>
          </w:p>
        </w:tc>
      </w:tr>
      <w:tr w:rsidR="00810389" w:rsidRPr="00E5634E" w14:paraId="17387D4C" w14:textId="06B9D82C" w:rsidTr="00D745A7">
        <w:trPr>
          <w:gridAfter w:val="1"/>
          <w:wAfter w:w="8" w:type="dxa"/>
          <w:trHeight w:val="390"/>
          <w:jc w:val="center"/>
        </w:trPr>
        <w:tc>
          <w:tcPr>
            <w:tcW w:w="820" w:type="dxa"/>
            <w:tcBorders>
              <w:top w:val="single" w:sz="4" w:space="0" w:color="000000"/>
              <w:left w:val="single" w:sz="8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A700FA" w14:textId="118389F5" w:rsidR="00810389" w:rsidRPr="00E5634E" w:rsidRDefault="00810389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14:paraId="18E6161F" w14:textId="77777777" w:rsidR="00810389" w:rsidRPr="000A5960" w:rsidRDefault="00810389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0A5960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S</w:t>
            </w:r>
            <w:r w:rsidRPr="000A5960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CS</w:t>
            </w:r>
          </w:p>
          <w:p w14:paraId="7ADAACDE" w14:textId="43EA6751" w:rsidR="00810389" w:rsidRPr="000A5960" w:rsidRDefault="00810389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0A5960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[</w:t>
            </w:r>
            <w:r w:rsidRPr="000A5960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kHz]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81DE6A" w14:textId="77777777" w:rsidR="00810389" w:rsidRPr="000A5960" w:rsidRDefault="00810389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5</w:t>
            </w:r>
          </w:p>
          <w:p w14:paraId="6BDD48A4" w14:textId="1EBAF371" w:rsidR="00810389" w:rsidRPr="00E5634E" w:rsidRDefault="00810389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0A5960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[</w:t>
            </w:r>
            <w:r w:rsidRPr="000A5960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MHz]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311763" w14:textId="77777777" w:rsidR="00810389" w:rsidRPr="000A5960" w:rsidRDefault="00810389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10</w:t>
            </w:r>
          </w:p>
          <w:p w14:paraId="2338A2E8" w14:textId="75CA0C16" w:rsidR="00810389" w:rsidRPr="00E5634E" w:rsidRDefault="00810389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0A5960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[</w:t>
            </w:r>
            <w:r w:rsidRPr="000A5960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MHz]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B19D68" w14:textId="77777777" w:rsidR="00810389" w:rsidRPr="000A5960" w:rsidRDefault="00810389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15</w:t>
            </w:r>
          </w:p>
          <w:p w14:paraId="4ECE6457" w14:textId="21E1467C" w:rsidR="00810389" w:rsidRPr="00E5634E" w:rsidRDefault="00810389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0A5960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[</w:t>
            </w:r>
            <w:r w:rsidRPr="000A5960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MHz]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5ED97" w14:textId="77777777" w:rsidR="00810389" w:rsidRPr="000A5960" w:rsidRDefault="00810389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20</w:t>
            </w:r>
          </w:p>
          <w:p w14:paraId="5EEC3113" w14:textId="1CC4D685" w:rsidR="00810389" w:rsidRPr="00E5634E" w:rsidRDefault="00810389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0A5960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[</w:t>
            </w:r>
            <w:r w:rsidRPr="000A5960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MHz]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EB9B1D" w14:textId="77777777" w:rsidR="00810389" w:rsidRPr="000A5960" w:rsidRDefault="00810389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25</w:t>
            </w:r>
          </w:p>
          <w:p w14:paraId="26238D15" w14:textId="78711966" w:rsidR="00810389" w:rsidRPr="00E5634E" w:rsidRDefault="00810389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0A5960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[</w:t>
            </w:r>
            <w:r w:rsidRPr="000A5960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MHz]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B9D89E" w14:textId="77777777" w:rsidR="00810389" w:rsidRPr="000A5960" w:rsidRDefault="00810389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30</w:t>
            </w:r>
          </w:p>
          <w:p w14:paraId="3CE816AD" w14:textId="0EBC234F" w:rsidR="00810389" w:rsidRPr="00E5634E" w:rsidRDefault="00810389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0A5960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[</w:t>
            </w:r>
            <w:r w:rsidRPr="000A5960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MHz]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6CF401" w14:textId="77777777" w:rsidR="00810389" w:rsidRPr="000A5960" w:rsidRDefault="00810389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35</w:t>
            </w:r>
          </w:p>
          <w:p w14:paraId="2EBABF98" w14:textId="34BC4D2C" w:rsidR="00810389" w:rsidRPr="00E5634E" w:rsidRDefault="00810389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0A5960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[</w:t>
            </w:r>
            <w:r w:rsidRPr="000A5960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MHz]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</w:tcPr>
          <w:p w14:paraId="7496FA91" w14:textId="68365B9B" w:rsidR="00810389" w:rsidRPr="000A5960" w:rsidRDefault="00810389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4</w:t>
            </w:r>
            <w:r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0</w:t>
            </w:r>
          </w:p>
          <w:p w14:paraId="75F47710" w14:textId="5F178D8D" w:rsidR="00810389" w:rsidRPr="00E5634E" w:rsidRDefault="00810389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0A5960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[</w:t>
            </w:r>
            <w:r w:rsidRPr="000A5960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MHz]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8" w:space="0" w:color="auto"/>
            </w:tcBorders>
            <w:vAlign w:val="center"/>
          </w:tcPr>
          <w:p w14:paraId="259E4440" w14:textId="2F354A1C" w:rsidR="00810389" w:rsidRPr="000A5960" w:rsidRDefault="00810389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4</w:t>
            </w: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5</w:t>
            </w:r>
          </w:p>
          <w:p w14:paraId="22A6B214" w14:textId="43ACFF8D" w:rsidR="00810389" w:rsidRPr="00E5634E" w:rsidRDefault="00810389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 w:rsidRPr="000A5960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[</w:t>
            </w:r>
            <w:r w:rsidRPr="000A5960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MHz]</w:t>
            </w:r>
          </w:p>
        </w:tc>
      </w:tr>
      <w:tr w:rsidR="00D745A7" w:rsidRPr="00E5634E" w14:paraId="5CB9CB32" w14:textId="700A758A" w:rsidTr="00D745A7">
        <w:trPr>
          <w:gridAfter w:val="1"/>
          <w:wAfter w:w="8" w:type="dxa"/>
          <w:trHeight w:val="390"/>
          <w:jc w:val="center"/>
        </w:trPr>
        <w:tc>
          <w:tcPr>
            <w:tcW w:w="820" w:type="dxa"/>
            <w:tcBorders>
              <w:top w:val="double" w:sz="6" w:space="0" w:color="000000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8B9E72" w14:textId="5455E9B5" w:rsidR="00D745A7" w:rsidRPr="00E5634E" w:rsidRDefault="00D745A7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n</w:t>
            </w:r>
            <w:r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798" w:type="dxa"/>
            <w:tcBorders>
              <w:top w:val="doub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4A3629" w14:textId="505A2C04" w:rsidR="00D745A7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1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860" w:type="dxa"/>
            <w:tcBorders>
              <w:top w:val="doub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0C85F5" w14:textId="3D2D6784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0,25)</w:t>
            </w:r>
          </w:p>
        </w:tc>
        <w:tc>
          <w:tcPr>
            <w:tcW w:w="879" w:type="dxa"/>
            <w:tcBorders>
              <w:top w:val="doub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7BD149" w14:textId="11E9138A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2,50)</w:t>
            </w:r>
          </w:p>
        </w:tc>
        <w:tc>
          <w:tcPr>
            <w:tcW w:w="879" w:type="dxa"/>
            <w:tcBorders>
              <w:top w:val="doub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18A9B8" w14:textId="359F4DC8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29,50)</w:t>
            </w:r>
          </w:p>
        </w:tc>
        <w:tc>
          <w:tcPr>
            <w:tcW w:w="879" w:type="dxa"/>
            <w:tcBorders>
              <w:top w:val="doub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33EDA2" w14:textId="3B77B16C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56,50)</w:t>
            </w:r>
          </w:p>
        </w:tc>
        <w:tc>
          <w:tcPr>
            <w:tcW w:w="901" w:type="dxa"/>
            <w:tcBorders>
              <w:top w:val="doub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302803" w14:textId="79DE45D0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83,50)</w:t>
            </w:r>
          </w:p>
        </w:tc>
        <w:tc>
          <w:tcPr>
            <w:tcW w:w="901" w:type="dxa"/>
            <w:tcBorders>
              <w:top w:val="doub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7BAB7F" w14:textId="5F2924A3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112,48)</w:t>
            </w:r>
          </w:p>
        </w:tc>
        <w:tc>
          <w:tcPr>
            <w:tcW w:w="901" w:type="dxa"/>
            <w:tcBorders>
              <w:top w:val="doub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6EE7A6" w14:textId="486F6698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148,40)</w:t>
            </w:r>
          </w:p>
        </w:tc>
        <w:tc>
          <w:tcPr>
            <w:tcW w:w="866" w:type="dxa"/>
            <w:tcBorders>
              <w:top w:val="doub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DB678E" w14:textId="74BFA5D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176,40)</w:t>
            </w:r>
          </w:p>
        </w:tc>
        <w:tc>
          <w:tcPr>
            <w:tcW w:w="937" w:type="dxa"/>
            <w:tcBorders>
              <w:top w:val="double" w:sz="6" w:space="0" w:color="000000"/>
              <w:left w:val="single" w:sz="4" w:space="0" w:color="000000"/>
              <w:bottom w:val="single" w:sz="4" w:space="0" w:color="auto"/>
              <w:right w:val="single" w:sz="8" w:space="0" w:color="auto"/>
            </w:tcBorders>
            <w:vAlign w:val="center"/>
          </w:tcPr>
          <w:p w14:paraId="5C4C2BE3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</w:tr>
      <w:tr w:rsidR="00D745A7" w:rsidRPr="00E5634E" w14:paraId="61933666" w14:textId="713C8DEF" w:rsidTr="00D745A7">
        <w:trPr>
          <w:gridAfter w:val="1"/>
          <w:wAfter w:w="8" w:type="dxa"/>
          <w:trHeight w:val="390"/>
          <w:jc w:val="center"/>
        </w:trPr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B864D" w14:textId="77777777" w:rsidR="00D745A7" w:rsidRPr="00E5634E" w:rsidRDefault="00D745A7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n5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F3AE0" w14:textId="6102DF11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1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C32EE" w14:textId="3226C20D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(0,25)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CAB125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(27,25)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FACCBB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(59,20)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8CF82C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(86,20)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19B2D0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(86,</w:t>
            </w:r>
            <w:proofErr w:type="gramStart"/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20)*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ED8EBC" w14:textId="7E502762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898C7A" w14:textId="6403E152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F5F69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</w:tcPr>
          <w:p w14:paraId="3B1E0E4C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</w:tr>
      <w:tr w:rsidR="00D745A7" w:rsidRPr="00E5634E" w14:paraId="56A3D728" w14:textId="0B1758D9" w:rsidTr="00D745A7">
        <w:trPr>
          <w:gridAfter w:val="1"/>
          <w:wAfter w:w="8" w:type="dxa"/>
          <w:trHeight w:val="375"/>
          <w:jc w:val="center"/>
        </w:trPr>
        <w:tc>
          <w:tcPr>
            <w:tcW w:w="8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9ADC3E" w14:textId="77777777" w:rsidR="00D745A7" w:rsidRPr="00E5634E" w:rsidRDefault="00D745A7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n8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2BCFE" w14:textId="64B0447C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1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0013A9" w14:textId="5BB26828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(0,25)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F0BC5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(27,25)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34215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(59,20)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AFE56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(86,20)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BC19DB" w14:textId="690AA68B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38E710" w14:textId="2DC13B3F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0517FF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(86,</w:t>
            </w:r>
            <w:proofErr w:type="gramStart"/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20)*</w:t>
            </w:r>
            <w:proofErr w:type="gramEnd"/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E7371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</w:tcPr>
          <w:p w14:paraId="19B82B24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</w:tr>
      <w:tr w:rsidR="00D745A7" w:rsidRPr="00E5634E" w14:paraId="7EDB124C" w14:textId="495BC14B" w:rsidTr="00D745A7">
        <w:trPr>
          <w:gridAfter w:val="1"/>
          <w:wAfter w:w="8" w:type="dxa"/>
          <w:trHeight w:val="375"/>
          <w:jc w:val="center"/>
        </w:trPr>
        <w:tc>
          <w:tcPr>
            <w:tcW w:w="8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E9B9CF" w14:textId="7B689C83" w:rsidR="00D745A7" w:rsidRPr="00E5634E" w:rsidRDefault="00D745A7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n</w:t>
            </w:r>
            <w:r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ja-JP"/>
              </w:rPr>
              <w:t>25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9E357" w14:textId="6AEDE692" w:rsidR="00D745A7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1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E3295F" w14:textId="4360F9B2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0,25)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B6CDCB" w14:textId="229CA586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2,50)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1CC00" w14:textId="25D401EE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29,50)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FBDB04" w14:textId="6DC8A951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56,50)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0DF913" w14:textId="18DBC925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83,50)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194FD4" w14:textId="2CC50AFE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112,48)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1850A8" w14:textId="156BC72E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148,40)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47A6C" w14:textId="25A0A681" w:rsidR="00D745A7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176,40)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</w:tcPr>
          <w:p w14:paraId="60134372" w14:textId="0942A427" w:rsidR="00D745A7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176,</w:t>
            </w:r>
            <w:proofErr w:type="gramStart"/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40)*</w:t>
            </w:r>
            <w:proofErr w:type="gramEnd"/>
          </w:p>
        </w:tc>
      </w:tr>
      <w:tr w:rsidR="00D745A7" w:rsidRPr="00E5634E" w14:paraId="48133CA2" w14:textId="5E0F4727" w:rsidTr="00D745A7">
        <w:trPr>
          <w:gridAfter w:val="1"/>
          <w:wAfter w:w="8" w:type="dxa"/>
          <w:trHeight w:val="375"/>
          <w:jc w:val="center"/>
        </w:trPr>
        <w:tc>
          <w:tcPr>
            <w:tcW w:w="8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201E8" w14:textId="77777777" w:rsidR="00D745A7" w:rsidRPr="00E5634E" w:rsidRDefault="00D745A7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n26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D9CB3" w14:textId="0E5E9AEE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1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8FFC19" w14:textId="0F293CC9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(0,25)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C70441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(27,25)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FAFBCA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(54,25)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9A6DD8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(81,25)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4BBCE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(81,</w:t>
            </w:r>
            <w:proofErr w:type="gramStart"/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25)*</w:t>
            </w:r>
            <w:proofErr w:type="gramEnd"/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559A7D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(81,</w:t>
            </w:r>
            <w:proofErr w:type="gramStart"/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25)*</w:t>
            </w:r>
            <w:proofErr w:type="gramEnd"/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48048" w14:textId="1F904734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83C1A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</w:tcPr>
          <w:p w14:paraId="0B297BBD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</w:tr>
      <w:tr w:rsidR="00D745A7" w:rsidRPr="00E5634E" w14:paraId="2833B695" w14:textId="517CA999" w:rsidTr="00D745A7">
        <w:trPr>
          <w:gridAfter w:val="1"/>
          <w:wAfter w:w="8" w:type="dxa"/>
          <w:trHeight w:val="375"/>
          <w:jc w:val="center"/>
        </w:trPr>
        <w:tc>
          <w:tcPr>
            <w:tcW w:w="8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09DCF5" w14:textId="77777777" w:rsidR="00D745A7" w:rsidRPr="00E5634E" w:rsidRDefault="00D745A7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n28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0D436" w14:textId="31ABA34A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1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6E6F23" w14:textId="714142E9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(0,25)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AA33CE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(27,25)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925879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(54,25)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5916B6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(81,25)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C92E97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(108,25)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0D350A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(135,25)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B8A6D7" w14:textId="663C55E6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434D6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auto"/>
            </w:tcBorders>
            <w:vAlign w:val="center"/>
          </w:tcPr>
          <w:p w14:paraId="3683254E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</w:tr>
      <w:tr w:rsidR="00D745A7" w:rsidRPr="00E5634E" w14:paraId="4174AAFC" w14:textId="603AE931" w:rsidTr="00D745A7">
        <w:trPr>
          <w:gridAfter w:val="1"/>
          <w:wAfter w:w="8" w:type="dxa"/>
          <w:trHeight w:val="390"/>
          <w:jc w:val="center"/>
        </w:trPr>
        <w:tc>
          <w:tcPr>
            <w:tcW w:w="820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F03BDB" w14:textId="77777777" w:rsidR="00D745A7" w:rsidRPr="00E5634E" w:rsidRDefault="00D745A7" w:rsidP="00D745A7">
            <w:pPr>
              <w:ind w:firstLineChars="50" w:firstLine="98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b/>
                <w:bCs/>
                <w:sz w:val="20"/>
                <w:szCs w:val="20"/>
                <w:lang w:eastAsia="ja-JP"/>
              </w:rPr>
              <w:t>n71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14:paraId="7A867C78" w14:textId="5227D1D0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1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353692" w14:textId="6DCA0749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(0,25)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B5C19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(0,25)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891BD9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(0,20)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FE3BD5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(0,20)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4A38B7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(0,</w:t>
            </w:r>
            <w:proofErr w:type="gramStart"/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20)*</w:t>
            </w:r>
            <w:proofErr w:type="gramEnd"/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6E9241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(0,</w:t>
            </w:r>
            <w:proofErr w:type="gramStart"/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20)*</w:t>
            </w:r>
            <w:proofErr w:type="gramEnd"/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EDB648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(0,</w:t>
            </w:r>
            <w:proofErr w:type="gramStart"/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20)*</w:t>
            </w:r>
            <w:proofErr w:type="gramEnd"/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14:paraId="5C2C5172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8" w:space="0" w:color="auto"/>
              <w:right w:val="single" w:sz="8" w:space="0" w:color="auto"/>
            </w:tcBorders>
            <w:vAlign w:val="center"/>
          </w:tcPr>
          <w:p w14:paraId="4F10DE0F" w14:textId="77777777" w:rsidR="00D745A7" w:rsidRPr="00E5634E" w:rsidRDefault="00D745A7" w:rsidP="00D745A7">
            <w:pPr>
              <w:ind w:firstLineChars="50" w:firstLine="100"/>
              <w:jc w:val="center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</w:p>
        </w:tc>
      </w:tr>
      <w:tr w:rsidR="00D745A7" w:rsidRPr="00E5634E" w14:paraId="5B74F657" w14:textId="5523B672" w:rsidTr="00D745A7">
        <w:trPr>
          <w:trHeight w:val="375"/>
          <w:jc w:val="center"/>
        </w:trPr>
        <w:tc>
          <w:tcPr>
            <w:tcW w:w="9629" w:type="dxa"/>
            <w:gridSpan w:val="12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14:paraId="561B1AD0" w14:textId="40800013" w:rsidR="00D745A7" w:rsidRPr="00E5634E" w:rsidRDefault="00D745A7" w:rsidP="00D745A7">
            <w:pPr>
              <w:ind w:firstLineChars="50" w:firstLine="100"/>
              <w:jc w:val="both"/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</w:pP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*</w:t>
            </w: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：</w:t>
            </w: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DL only, UL BW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 xml:space="preserve"> is </w:t>
            </w: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20MHz</w:t>
            </w:r>
            <w:r>
              <w:rPr>
                <w:rFonts w:ascii="Arial" w:eastAsiaTheme="minorEastAsia" w:hAnsi="Arial" w:cs="Arial"/>
                <w:sz w:val="20"/>
                <w:szCs w:val="20"/>
                <w:lang w:eastAsia="ja-JP"/>
              </w:rPr>
              <w:t xml:space="preserve"> for n5, n8, n26, n71. UL BW is 40MHz for n25</w:t>
            </w:r>
            <w:r w:rsidRPr="00E5634E">
              <w:rPr>
                <w:rFonts w:ascii="Arial" w:eastAsiaTheme="minorEastAsia" w:hAnsi="Arial" w:cs="Arial" w:hint="eastAsia"/>
                <w:sz w:val="20"/>
                <w:szCs w:val="20"/>
                <w:lang w:eastAsia="ja-JP"/>
              </w:rPr>
              <w:t>.</w:t>
            </w:r>
          </w:p>
        </w:tc>
      </w:tr>
    </w:tbl>
    <w:p w14:paraId="3E66142F" w14:textId="77777777" w:rsidR="00892566" w:rsidRDefault="00892566" w:rsidP="00B5214B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65160E10" w14:textId="57DFCF8E" w:rsidR="003E4E4A" w:rsidRDefault="00EE0AB4" w:rsidP="00892566">
      <w:pPr>
        <w:pStyle w:val="2"/>
        <w:spacing w:after="240"/>
        <w:rPr>
          <w:lang w:eastAsia="ja-JP"/>
        </w:rPr>
      </w:pPr>
      <w:r>
        <w:rPr>
          <w:lang w:eastAsia="ja-JP"/>
        </w:rPr>
        <w:t>R</w:t>
      </w:r>
      <w:r w:rsidR="00E5634E">
        <w:rPr>
          <w:lang w:eastAsia="ja-JP"/>
        </w:rPr>
        <w:t xml:space="preserve">SD </w:t>
      </w:r>
      <w:r w:rsidR="0079244B">
        <w:rPr>
          <w:lang w:eastAsia="ja-JP"/>
        </w:rPr>
        <w:t>analysis</w:t>
      </w:r>
    </w:p>
    <w:p w14:paraId="01638EF6" w14:textId="63E489D4" w:rsidR="003E4E4A" w:rsidRDefault="0079244B" w:rsidP="003E4E4A">
      <w:pPr>
        <w:pStyle w:val="3"/>
        <w:spacing w:before="100" w:after="240"/>
        <w:ind w:left="0" w:firstLine="0"/>
      </w:pPr>
      <w:r>
        <w:t>Assumptions</w:t>
      </w:r>
    </w:p>
    <w:p w14:paraId="51887A8F" w14:textId="044AE96C" w:rsidR="0079244B" w:rsidRDefault="00587C37" w:rsidP="00AF3734">
      <w:pPr>
        <w:jc w:val="center"/>
        <w:rPr>
          <w:lang w:val="en-GB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>
        <w:rPr>
          <w:rFonts w:ascii="Arial" w:hAnsi="Arial" w:cs="Arial"/>
          <w:b/>
          <w:sz w:val="22"/>
        </w:rPr>
        <w:t>2</w:t>
      </w:r>
      <w:r w:rsidR="00AF3734">
        <w:rPr>
          <w:rFonts w:ascii="Arial" w:hAnsi="Arial" w:cs="Arial"/>
          <w:b/>
          <w:sz w:val="22"/>
        </w:rPr>
        <w:t xml:space="preserve"> basic assumptions</w:t>
      </w:r>
    </w:p>
    <w:tbl>
      <w:tblPr>
        <w:tblW w:w="7996" w:type="dxa"/>
        <w:jc w:val="center"/>
        <w:tblLook w:val="04A0" w:firstRow="1" w:lastRow="0" w:firstColumn="1" w:lastColumn="0" w:noHBand="0" w:noVBand="1"/>
      </w:tblPr>
      <w:tblGrid>
        <w:gridCol w:w="2100"/>
        <w:gridCol w:w="2608"/>
        <w:gridCol w:w="3288"/>
      </w:tblGrid>
      <w:tr w:rsidR="004477C7" w:rsidRPr="004477C7" w14:paraId="05A2E72E" w14:textId="77777777" w:rsidTr="004477C7">
        <w:trPr>
          <w:trHeight w:val="288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E3450" w14:textId="77777777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9DA4C" w14:textId="77777777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86B8E" w14:textId="77777777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Comment</w:t>
            </w:r>
          </w:p>
        </w:tc>
      </w:tr>
      <w:tr w:rsidR="004477C7" w:rsidRPr="004477C7" w14:paraId="48847F1B" w14:textId="77777777" w:rsidTr="004477C7">
        <w:trPr>
          <w:trHeight w:val="288"/>
          <w:jc w:val="center"/>
        </w:trPr>
        <w:tc>
          <w:tcPr>
            <w:tcW w:w="21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5271" w14:textId="77777777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Tx power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AED7" w14:textId="7AB2019A" w:rsidR="0079244B" w:rsidRPr="004477C7" w:rsidRDefault="0079244B" w:rsidP="0079244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26 dBm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E3642" w14:textId="05EBD45C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 xml:space="preserve">PC2 PA </w:t>
            </w:r>
            <w:r w:rsidR="004477C7">
              <w:rPr>
                <w:rFonts w:asciiTheme="minorEastAsia" w:eastAsiaTheme="minorEastAsia" w:hAnsiTheme="minorEastAsia" w:cs="Arial" w:hint="eastAsia"/>
                <w:color w:val="000000"/>
                <w:sz w:val="18"/>
                <w:szCs w:val="18"/>
                <w:lang w:eastAsia="ja-JP"/>
              </w:rPr>
              <w:t>*</w:t>
            </w: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 xml:space="preserve"> 1Tx, at ANT1</w:t>
            </w:r>
          </w:p>
        </w:tc>
      </w:tr>
      <w:tr w:rsidR="004477C7" w:rsidRPr="004477C7" w14:paraId="59295050" w14:textId="77777777" w:rsidTr="004477C7">
        <w:trPr>
          <w:trHeight w:val="288"/>
          <w:jc w:val="center"/>
        </w:trPr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726C0" w14:textId="77777777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68591" w14:textId="7D37652C" w:rsidR="0079244B" w:rsidRPr="004477C7" w:rsidRDefault="0079244B" w:rsidP="0079244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23 dBm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EE238" w14:textId="5028C61F" w:rsidR="0079244B" w:rsidRPr="004477C7" w:rsidRDefault="0079244B" w:rsidP="0079244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 xml:space="preserve">PC3 PA </w:t>
            </w:r>
            <w:r w:rsid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*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 xml:space="preserve"> 2Tx, at ANT1&amp;ANT2</w:t>
            </w:r>
          </w:p>
        </w:tc>
      </w:tr>
      <w:tr w:rsidR="004477C7" w:rsidRPr="004477C7" w14:paraId="48793A9B" w14:textId="77777777" w:rsidTr="004477C7">
        <w:trPr>
          <w:trHeight w:val="288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D15D6" w14:textId="07AF0A66" w:rsidR="0079244B" w:rsidRPr="004477C7" w:rsidRDefault="004477C7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Post PA</w:t>
            </w:r>
            <w:r w:rsidR="0079244B" w:rsidRPr="004477C7">
              <w:rPr>
                <w:rFonts w:ascii="Arial" w:hAnsi="Arial" w:cs="Arial"/>
                <w:color w:val="000000"/>
                <w:sz w:val="18"/>
                <w:szCs w:val="18"/>
              </w:rPr>
              <w:t xml:space="preserve"> loss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8336" w14:textId="77777777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4 dB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B1F8" w14:textId="4DE4A7B3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477C7" w:rsidRPr="004477C7" w14:paraId="27532499" w14:textId="77777777" w:rsidTr="004477C7">
        <w:trPr>
          <w:trHeight w:val="288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CBEC5" w14:textId="683893E5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="004477C7" w:rsidRPr="004477C7">
              <w:rPr>
                <w:rFonts w:ascii="Arial" w:hAnsi="Arial" w:cs="Arial"/>
                <w:color w:val="000000"/>
                <w:sz w:val="18"/>
                <w:szCs w:val="18"/>
              </w:rPr>
              <w:t>NT_</w:t>
            </w: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4477C7" w:rsidRPr="004477C7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so</w:t>
            </w:r>
            <w:r w:rsidR="004477C7" w:rsidRPr="004477C7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2B1C" w14:textId="77777777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10 dB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5BD12" w14:textId="5A0C85F2" w:rsidR="0079244B" w:rsidRPr="004477C7" w:rsidRDefault="004477C7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ANT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Pr="004477C7">
              <w:rPr>
                <w:rFonts w:ascii="ＭＳ 明朝" w:eastAsia="ＭＳ 明朝" w:hAnsi="ＭＳ 明朝" w:cs="ＭＳ 明朝" w:hint="eastAsia"/>
                <w:color w:val="000000"/>
                <w:sz w:val="18"/>
                <w:szCs w:val="18"/>
                <w:lang w:eastAsia="ja-JP"/>
              </w:rPr>
              <w:t>⇔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ANT2</w:t>
            </w:r>
          </w:p>
        </w:tc>
      </w:tr>
      <w:tr w:rsidR="004477C7" w:rsidRPr="004477C7" w14:paraId="5DA0773C" w14:textId="77777777" w:rsidTr="004477C7">
        <w:trPr>
          <w:trHeight w:val="288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B8E1" w14:textId="77777777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MRC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46B86" w14:textId="5802511F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ANT1&amp;ANT2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DE113" w14:textId="44134CE8" w:rsidR="0079244B" w:rsidRPr="004477C7" w:rsidRDefault="0079244B" w:rsidP="0079244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Correlated</w:t>
            </w:r>
          </w:p>
        </w:tc>
      </w:tr>
    </w:tbl>
    <w:p w14:paraId="3A7DA65A" w14:textId="77777777" w:rsidR="003E4E4A" w:rsidRPr="003E4E4A" w:rsidRDefault="003E4E4A" w:rsidP="003E4E4A">
      <w:pPr>
        <w:rPr>
          <w:rFonts w:eastAsiaTheme="minorEastAsia"/>
          <w:lang w:eastAsia="ja-JP"/>
        </w:rPr>
      </w:pPr>
    </w:p>
    <w:p w14:paraId="72FCD4A0" w14:textId="2FCBDD06" w:rsidR="00EE0AB4" w:rsidRDefault="004477C7" w:rsidP="00EE0AB4">
      <w:pPr>
        <w:pStyle w:val="3"/>
        <w:spacing w:before="100" w:after="240"/>
        <w:ind w:left="0" w:firstLine="0"/>
      </w:pPr>
      <w:r>
        <w:rPr>
          <w:rFonts w:eastAsiaTheme="minorEastAsia"/>
          <w:lang w:eastAsia="ja-JP"/>
        </w:rPr>
        <w:t>RSD calculation results</w:t>
      </w:r>
    </w:p>
    <w:p w14:paraId="70AA439A" w14:textId="31A63025" w:rsidR="00597E49" w:rsidRDefault="00EE0AB4" w:rsidP="00EE0AB4">
      <w:pPr>
        <w:ind w:firstLineChars="50" w:firstLine="110"/>
        <w:rPr>
          <w:rFonts w:ascii="Arial" w:hAnsi="Arial" w:cs="Arial"/>
          <w:sz w:val="22"/>
          <w:szCs w:val="22"/>
        </w:rPr>
      </w:pPr>
      <w:r w:rsidRPr="00924EFA">
        <w:rPr>
          <w:rFonts w:ascii="Arial" w:hAnsi="Arial" w:cs="Arial"/>
          <w:sz w:val="22"/>
          <w:szCs w:val="22"/>
        </w:rPr>
        <w:t xml:space="preserve">The </w:t>
      </w:r>
      <w:r w:rsidR="00802059">
        <w:rPr>
          <w:rFonts w:ascii="Arial" w:hAnsi="Arial" w:cs="Arial"/>
          <w:sz w:val="22"/>
          <w:szCs w:val="22"/>
        </w:rPr>
        <w:t xml:space="preserve">RSD </w:t>
      </w:r>
      <w:r w:rsidRPr="00924EFA">
        <w:rPr>
          <w:rFonts w:ascii="Arial" w:hAnsi="Arial" w:cs="Arial"/>
          <w:sz w:val="22"/>
          <w:szCs w:val="22"/>
        </w:rPr>
        <w:t xml:space="preserve">calculation </w:t>
      </w:r>
      <w:r w:rsidR="00802059">
        <w:rPr>
          <w:rFonts w:ascii="Arial" w:hAnsi="Arial" w:cs="Arial"/>
          <w:sz w:val="22"/>
          <w:szCs w:val="22"/>
        </w:rPr>
        <w:t xml:space="preserve">results </w:t>
      </w:r>
      <w:r>
        <w:rPr>
          <w:rFonts w:ascii="Arial" w:hAnsi="Arial" w:cs="Arial"/>
          <w:sz w:val="22"/>
          <w:szCs w:val="22"/>
        </w:rPr>
        <w:t>are shown</w:t>
      </w:r>
      <w:r w:rsidRPr="00924EFA">
        <w:rPr>
          <w:rFonts w:ascii="Arial" w:hAnsi="Arial" w:cs="Arial"/>
          <w:sz w:val="22"/>
          <w:szCs w:val="22"/>
        </w:rPr>
        <w:t xml:space="preserve"> in </w:t>
      </w:r>
      <w:r>
        <w:rPr>
          <w:rFonts w:ascii="Arial" w:hAnsi="Arial" w:cs="Arial"/>
          <w:sz w:val="22"/>
          <w:szCs w:val="22"/>
        </w:rPr>
        <w:t>T</w:t>
      </w:r>
      <w:r w:rsidRPr="00924EFA">
        <w:rPr>
          <w:rFonts w:ascii="Arial" w:hAnsi="Arial" w:cs="Arial"/>
          <w:sz w:val="22"/>
          <w:szCs w:val="22"/>
        </w:rPr>
        <w:t>able</w:t>
      </w:r>
      <w:r w:rsidRPr="00461690">
        <w:rPr>
          <w:rFonts w:ascii="Arial" w:hAnsi="Arial" w:cs="Arial"/>
          <w:sz w:val="22"/>
          <w:szCs w:val="22"/>
        </w:rPr>
        <w:t xml:space="preserve"> </w:t>
      </w:r>
      <w:r w:rsidR="00802059">
        <w:rPr>
          <w:rFonts w:ascii="Arial" w:hAnsi="Arial" w:cs="Arial"/>
          <w:sz w:val="22"/>
          <w:szCs w:val="22"/>
        </w:rPr>
        <w:t>3 and Table 4</w:t>
      </w:r>
      <w:r w:rsidRPr="00461690">
        <w:rPr>
          <w:rFonts w:ascii="Arial" w:hAnsi="Arial" w:cs="Arial"/>
          <w:sz w:val="22"/>
          <w:szCs w:val="22"/>
        </w:rPr>
        <w:t>.</w:t>
      </w:r>
    </w:p>
    <w:p w14:paraId="4F91DBE0" w14:textId="21A21728" w:rsidR="00802059" w:rsidRPr="00802059" w:rsidRDefault="00802059" w:rsidP="00EE0AB4">
      <w:pPr>
        <w:ind w:firstLineChars="50" w:firstLine="110"/>
        <w:rPr>
          <w:rFonts w:ascii="Arial" w:eastAsiaTheme="minorEastAsia" w:hAnsi="Arial" w:cs="Arial"/>
          <w:sz w:val="22"/>
          <w:szCs w:val="22"/>
          <w:lang w:eastAsia="ja-JP"/>
        </w:rPr>
      </w:pPr>
      <w:r>
        <w:rPr>
          <w:rFonts w:ascii="Arial" w:eastAsiaTheme="minorEastAsia" w:hAnsi="Arial" w:cs="Arial" w:hint="eastAsia"/>
          <w:sz w:val="22"/>
          <w:szCs w:val="22"/>
          <w:lang w:eastAsia="ja-JP"/>
        </w:rPr>
        <w:t>T</w:t>
      </w:r>
      <w:r>
        <w:rPr>
          <w:rFonts w:ascii="Arial" w:eastAsiaTheme="minorEastAsia" w:hAnsi="Arial" w:cs="Arial"/>
          <w:sz w:val="22"/>
          <w:szCs w:val="22"/>
          <w:lang w:eastAsia="ja-JP"/>
        </w:rPr>
        <w:t xml:space="preserve">o account the reverse IMD between </w:t>
      </w:r>
      <w:proofErr w:type="spellStart"/>
      <w:r>
        <w:rPr>
          <w:rFonts w:ascii="Arial" w:eastAsiaTheme="minorEastAsia" w:hAnsi="Arial" w:cs="Arial"/>
          <w:sz w:val="22"/>
          <w:szCs w:val="22"/>
          <w:lang w:eastAsia="ja-JP"/>
        </w:rPr>
        <w:t>pTx</w:t>
      </w:r>
      <w:proofErr w:type="spellEnd"/>
      <w:r>
        <w:rPr>
          <w:rFonts w:ascii="Arial" w:eastAsiaTheme="minorEastAsia" w:hAnsi="Arial" w:cs="Arial"/>
          <w:sz w:val="22"/>
          <w:szCs w:val="22"/>
          <w:lang w:eastAsia="ja-JP"/>
        </w:rPr>
        <w:t xml:space="preserve"> and </w:t>
      </w:r>
      <w:proofErr w:type="spellStart"/>
      <w:r>
        <w:rPr>
          <w:rFonts w:ascii="Arial" w:eastAsiaTheme="minorEastAsia" w:hAnsi="Arial" w:cs="Arial"/>
          <w:sz w:val="22"/>
          <w:szCs w:val="22"/>
          <w:lang w:eastAsia="ja-JP"/>
        </w:rPr>
        <w:t>dTx</w:t>
      </w:r>
      <w:proofErr w:type="spellEnd"/>
      <w:r>
        <w:rPr>
          <w:rFonts w:ascii="Arial" w:eastAsiaTheme="minorEastAsia" w:hAnsi="Arial" w:cs="Arial"/>
          <w:sz w:val="22"/>
          <w:szCs w:val="22"/>
          <w:lang w:eastAsia="ja-JP"/>
        </w:rPr>
        <w:t xml:space="preserve">, additional 1dB </w:t>
      </w:r>
      <w:proofErr w:type="spellStart"/>
      <w:r>
        <w:rPr>
          <w:rFonts w:ascii="Arial" w:eastAsiaTheme="minorEastAsia" w:hAnsi="Arial" w:cs="Arial"/>
          <w:sz w:val="22"/>
          <w:szCs w:val="22"/>
          <w:lang w:eastAsia="ja-JP"/>
        </w:rPr>
        <w:t>RxNoise</w:t>
      </w:r>
      <w:proofErr w:type="spellEnd"/>
      <w:r>
        <w:rPr>
          <w:rFonts w:ascii="Arial" w:eastAsiaTheme="minorEastAsia" w:hAnsi="Arial" w:cs="Arial"/>
          <w:sz w:val="22"/>
          <w:szCs w:val="22"/>
          <w:lang w:eastAsia="ja-JP"/>
        </w:rPr>
        <w:t xml:space="preserve"> </w:t>
      </w:r>
      <w:r w:rsidR="008013EA">
        <w:rPr>
          <w:rFonts w:ascii="Arial" w:eastAsiaTheme="minorEastAsia" w:hAnsi="Arial" w:cs="Arial"/>
          <w:sz w:val="22"/>
          <w:szCs w:val="22"/>
          <w:lang w:eastAsia="ja-JP"/>
        </w:rPr>
        <w:t xml:space="preserve">contribution </w:t>
      </w:r>
      <w:r>
        <w:rPr>
          <w:rFonts w:ascii="Arial" w:eastAsiaTheme="minorEastAsia" w:hAnsi="Arial" w:cs="Arial"/>
          <w:sz w:val="22"/>
          <w:szCs w:val="22"/>
          <w:lang w:eastAsia="ja-JP"/>
        </w:rPr>
        <w:t xml:space="preserve">is </w:t>
      </w:r>
      <w:r w:rsidR="008013EA">
        <w:rPr>
          <w:rFonts w:ascii="Arial" w:eastAsiaTheme="minorEastAsia" w:hAnsi="Arial" w:cs="Arial"/>
          <w:sz w:val="22"/>
          <w:szCs w:val="22"/>
          <w:lang w:eastAsia="ja-JP"/>
        </w:rPr>
        <w:t xml:space="preserve">added </w:t>
      </w:r>
      <w:r>
        <w:rPr>
          <w:rFonts w:ascii="Arial" w:eastAsiaTheme="minorEastAsia" w:hAnsi="Arial" w:cs="Arial"/>
          <w:sz w:val="22"/>
          <w:szCs w:val="22"/>
          <w:lang w:eastAsia="ja-JP"/>
        </w:rPr>
        <w:t>for 2Tx/2Rx architecture.</w:t>
      </w:r>
    </w:p>
    <w:p w14:paraId="1D18E8D8" w14:textId="5FA97A89" w:rsidR="00587C37" w:rsidRDefault="00587C37" w:rsidP="00EE0AB4">
      <w:pPr>
        <w:ind w:firstLineChars="50" w:firstLine="110"/>
        <w:rPr>
          <w:rFonts w:ascii="Arial" w:hAnsi="Arial" w:cs="Arial"/>
          <w:sz w:val="22"/>
          <w:szCs w:val="22"/>
        </w:rPr>
      </w:pPr>
    </w:p>
    <w:p w14:paraId="03CED255" w14:textId="00169707" w:rsidR="00587C37" w:rsidRDefault="00587C37" w:rsidP="00AF3734">
      <w:pPr>
        <w:ind w:firstLineChars="50" w:firstLine="110"/>
        <w:jc w:val="center"/>
        <w:rPr>
          <w:rFonts w:ascii="Arial" w:hAnsi="Arial" w:cs="Arial"/>
          <w:b/>
          <w:sz w:val="22"/>
          <w:szCs w:val="22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 w:rsidRPr="00AF3734">
        <w:rPr>
          <w:rFonts w:ascii="Arial" w:hAnsi="Arial" w:cs="Arial"/>
          <w:b/>
          <w:sz w:val="22"/>
        </w:rPr>
        <w:t xml:space="preserve">3 </w:t>
      </w:r>
      <w:r w:rsidRPr="00AF3734">
        <w:rPr>
          <w:rFonts w:ascii="Arial" w:hAnsi="Arial" w:cs="Arial"/>
          <w:b/>
          <w:sz w:val="22"/>
          <w:szCs w:val="22"/>
        </w:rPr>
        <w:t>Reference sensitivity degradation for 1Tx PC2</w:t>
      </w:r>
    </w:p>
    <w:tbl>
      <w:tblPr>
        <w:tblW w:w="89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6"/>
        <w:gridCol w:w="765"/>
        <w:gridCol w:w="765"/>
        <w:gridCol w:w="764"/>
        <w:gridCol w:w="764"/>
        <w:gridCol w:w="764"/>
        <w:gridCol w:w="764"/>
        <w:gridCol w:w="794"/>
        <w:gridCol w:w="764"/>
        <w:gridCol w:w="794"/>
        <w:gridCol w:w="764"/>
      </w:tblGrid>
      <w:tr w:rsidR="00D745A7" w:rsidRPr="00D745A7" w14:paraId="63E1E28F" w14:textId="77777777" w:rsidTr="00305FC1">
        <w:trPr>
          <w:trHeight w:val="375"/>
          <w:jc w:val="center"/>
        </w:trPr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24ADB89D" w14:textId="77777777" w:rsidR="00D745A7" w:rsidRPr="00D745A7" w:rsidRDefault="00D745A7" w:rsidP="00D745A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45A7">
              <w:rPr>
                <w:rFonts w:ascii="Arial" w:hAnsi="Arial" w:cs="Arial"/>
                <w:b/>
                <w:bCs/>
                <w:sz w:val="22"/>
                <w:szCs w:val="22"/>
              </w:rPr>
              <w:t>Operating Band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7901270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D201D64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41462D7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D209FF4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7A54947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AF90961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30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EE986E3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35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FE8723A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40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3730B04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45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F7A5A2B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50</w:t>
            </w:r>
          </w:p>
        </w:tc>
      </w:tr>
      <w:tr w:rsidR="00D745A7" w:rsidRPr="00D745A7" w14:paraId="6C5AF268" w14:textId="77777777" w:rsidTr="00305FC1">
        <w:trPr>
          <w:trHeight w:val="375"/>
          <w:jc w:val="center"/>
        </w:trPr>
        <w:tc>
          <w:tcPr>
            <w:tcW w:w="1246" w:type="dxa"/>
            <w:vMerge/>
            <w:shd w:val="clear" w:color="auto" w:fill="auto"/>
            <w:vAlign w:val="center"/>
            <w:hideMark/>
          </w:tcPr>
          <w:p w14:paraId="6BBD77F7" w14:textId="77777777" w:rsidR="00D745A7" w:rsidRPr="00D745A7" w:rsidRDefault="00D745A7" w:rsidP="00D74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EB02DC6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7D8E643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706704E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D0F439D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DA1D1BA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3F7916E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3B930007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174E8EF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4D18CAE0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B2BDA1A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</w:tr>
      <w:tr w:rsidR="00D745A7" w:rsidRPr="00D745A7" w14:paraId="74FB15A8" w14:textId="77777777" w:rsidTr="00305FC1">
        <w:trPr>
          <w:trHeight w:val="375"/>
          <w:jc w:val="center"/>
        </w:trPr>
        <w:tc>
          <w:tcPr>
            <w:tcW w:w="1246" w:type="dxa"/>
            <w:vMerge/>
            <w:shd w:val="clear" w:color="auto" w:fill="auto"/>
            <w:vAlign w:val="center"/>
            <w:hideMark/>
          </w:tcPr>
          <w:p w14:paraId="78126D40" w14:textId="77777777" w:rsidR="00D745A7" w:rsidRPr="00D745A7" w:rsidRDefault="00D745A7" w:rsidP="00D74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5F6189F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D1B8D02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4FD92AB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EF07739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A1A9C06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9E0759C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430CBCEF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AB8FFCE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063A59A8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78E3104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</w:tr>
      <w:tr w:rsidR="00D745A7" w:rsidRPr="00D745A7" w14:paraId="7540B6B1" w14:textId="77777777" w:rsidTr="00305FC1">
        <w:trPr>
          <w:trHeight w:val="375"/>
          <w:jc w:val="center"/>
        </w:trPr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5F7AB881" w14:textId="77777777" w:rsidR="00D745A7" w:rsidRPr="00D745A7" w:rsidRDefault="00D745A7" w:rsidP="00D745A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45A7">
              <w:rPr>
                <w:rFonts w:ascii="Arial" w:hAnsi="Arial" w:cs="Arial"/>
                <w:b/>
                <w:bCs/>
                <w:sz w:val="22"/>
                <w:szCs w:val="22"/>
              </w:rPr>
              <w:t>n2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2050B0D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1.3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685B190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1F9B1DD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3293FE2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0847759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4E37EA7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2.8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367EBE09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74D324A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3.2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78F249D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97C6BCF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D745A7" w:rsidRPr="00D745A7" w14:paraId="1E443247" w14:textId="77777777" w:rsidTr="00305FC1">
        <w:trPr>
          <w:trHeight w:val="375"/>
          <w:jc w:val="center"/>
        </w:trPr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4EADA3FA" w14:textId="77777777" w:rsidR="00D745A7" w:rsidRPr="00D745A7" w:rsidRDefault="00D745A7" w:rsidP="00D745A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45A7">
              <w:rPr>
                <w:rFonts w:ascii="Arial" w:hAnsi="Arial" w:cs="Arial"/>
                <w:b/>
                <w:bCs/>
                <w:sz w:val="22"/>
                <w:szCs w:val="22"/>
              </w:rPr>
              <w:t>n5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6789B70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0.7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BF00DEE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35308DA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3875F2B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B5AFBDE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3.0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C7D483E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4D494F22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06DB8AD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C5278D9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2F2F8EB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D745A7" w:rsidRPr="00D745A7" w14:paraId="36DED5B2" w14:textId="77777777" w:rsidTr="00305FC1">
        <w:trPr>
          <w:trHeight w:val="375"/>
          <w:jc w:val="center"/>
        </w:trPr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39499EA4" w14:textId="77777777" w:rsidR="00D745A7" w:rsidRPr="00D745A7" w:rsidRDefault="00D745A7" w:rsidP="00D745A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45A7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n8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857D30B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0.4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C482231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654796F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1C363AD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FD3C136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9A7F489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B5CDCEC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4942992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30B85BB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C16198C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D745A7" w:rsidRPr="00D745A7" w14:paraId="48922C82" w14:textId="77777777" w:rsidTr="00305FC1">
        <w:trPr>
          <w:trHeight w:val="375"/>
          <w:jc w:val="center"/>
        </w:trPr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1DB8CC3B" w14:textId="77777777" w:rsidR="00D745A7" w:rsidRPr="00D745A7" w:rsidRDefault="00D745A7" w:rsidP="00D745A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45A7">
              <w:rPr>
                <w:rFonts w:ascii="Arial" w:hAnsi="Arial" w:cs="Arial"/>
                <w:b/>
                <w:bCs/>
                <w:sz w:val="22"/>
                <w:szCs w:val="22"/>
              </w:rPr>
              <w:t>n25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57FC09C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1.0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10CFDF6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A777F51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55BFBB4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4D3E17C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F7E3B9F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2.8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08C219FB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96B7625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3.2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4AA0399D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3.5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FCF2382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D745A7" w:rsidRPr="00D745A7" w14:paraId="7291CAAC" w14:textId="77777777" w:rsidTr="00305FC1">
        <w:trPr>
          <w:trHeight w:val="375"/>
          <w:jc w:val="center"/>
        </w:trPr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2AC261DA" w14:textId="77777777" w:rsidR="00D745A7" w:rsidRPr="00D745A7" w:rsidRDefault="00D745A7" w:rsidP="00D745A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45A7">
              <w:rPr>
                <w:rFonts w:ascii="Arial" w:hAnsi="Arial" w:cs="Arial"/>
                <w:b/>
                <w:bCs/>
                <w:sz w:val="22"/>
                <w:szCs w:val="22"/>
              </w:rPr>
              <w:t>n26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E30ADE0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1.0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C8B67BB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B17466C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6F5A71A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91872AD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3.1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9F435B6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3.1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48BD38F2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E3E6DBD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C04AC9F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A5F3C1C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D745A7" w:rsidRPr="00D745A7" w14:paraId="1D4AC4AA" w14:textId="77777777" w:rsidTr="00305FC1">
        <w:trPr>
          <w:trHeight w:val="375"/>
          <w:jc w:val="center"/>
        </w:trPr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5E1913C8" w14:textId="77777777" w:rsidR="00D745A7" w:rsidRPr="00D745A7" w:rsidRDefault="00D745A7" w:rsidP="00D745A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45A7">
              <w:rPr>
                <w:rFonts w:ascii="Arial" w:hAnsi="Arial" w:cs="Arial"/>
                <w:b/>
                <w:bCs/>
                <w:sz w:val="22"/>
                <w:szCs w:val="22"/>
              </w:rPr>
              <w:t>n28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318BDB2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0.9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7320790" w14:textId="5BB26E2C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</w:t>
            </w:r>
            <w:r w:rsidR="00305FC1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5591E79" w14:textId="0DB8800D" w:rsidR="00D745A7" w:rsidRPr="00D745A7" w:rsidRDefault="00305FC1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6F2B570" w14:textId="1B38C3BE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</w:t>
            </w:r>
            <w:r w:rsidR="00305FC1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8276D57" w14:textId="5A4D555C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</w:t>
            </w:r>
            <w:r w:rsidR="00305FC1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B9A92C6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3.2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03FD8C8D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105AFCD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42361640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00079BB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D745A7" w:rsidRPr="00D745A7" w14:paraId="53FB6E35" w14:textId="77777777" w:rsidTr="00305FC1">
        <w:trPr>
          <w:trHeight w:val="375"/>
          <w:jc w:val="center"/>
        </w:trPr>
        <w:tc>
          <w:tcPr>
            <w:tcW w:w="1246" w:type="dxa"/>
            <w:shd w:val="clear" w:color="auto" w:fill="auto"/>
            <w:vAlign w:val="center"/>
            <w:hideMark/>
          </w:tcPr>
          <w:p w14:paraId="58677D68" w14:textId="77777777" w:rsidR="00D745A7" w:rsidRPr="00D745A7" w:rsidRDefault="00D745A7" w:rsidP="00D745A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45A7">
              <w:rPr>
                <w:rFonts w:ascii="Arial" w:hAnsi="Arial" w:cs="Arial"/>
                <w:b/>
                <w:bCs/>
                <w:sz w:val="22"/>
                <w:szCs w:val="22"/>
              </w:rPr>
              <w:t>n71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542DBD8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0.7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0F8B7DF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0B2CE04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696276E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9734E5F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792812E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2.0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7A72A669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B670F25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BBCC1CD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363BA9F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</w:tbl>
    <w:p w14:paraId="24FE0ACF" w14:textId="77777777" w:rsidR="00C6282B" w:rsidRDefault="00C6282B" w:rsidP="00C6282B">
      <w:pPr>
        <w:spacing w:after="120"/>
        <w:rPr>
          <w:rFonts w:ascii="Arial" w:hAnsi="Arial" w:cs="Arial"/>
          <w:b/>
          <w:sz w:val="22"/>
        </w:rPr>
      </w:pPr>
    </w:p>
    <w:p w14:paraId="751B0747" w14:textId="50248B3A" w:rsidR="00EE0AB4" w:rsidRDefault="00EE0AB4" w:rsidP="00EE0AB4">
      <w:pPr>
        <w:spacing w:after="120"/>
        <w:jc w:val="center"/>
        <w:rPr>
          <w:rFonts w:ascii="Arial" w:hAnsi="Arial" w:cs="Arial"/>
          <w:b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 w:rsidR="00587C37">
        <w:rPr>
          <w:rFonts w:ascii="Arial" w:hAnsi="Arial" w:cs="Arial"/>
          <w:b/>
          <w:sz w:val="22"/>
        </w:rPr>
        <w:t>4</w:t>
      </w:r>
      <w:r w:rsidRPr="006E123D">
        <w:rPr>
          <w:rFonts w:ascii="Arial" w:hAnsi="Arial" w:cs="Arial"/>
          <w:b/>
          <w:sz w:val="22"/>
        </w:rPr>
        <w:t xml:space="preserve"> </w:t>
      </w:r>
      <w:r w:rsidR="00587C37" w:rsidRPr="00587C37">
        <w:rPr>
          <w:rFonts w:ascii="Arial" w:hAnsi="Arial" w:cs="Arial"/>
          <w:b/>
          <w:sz w:val="22"/>
        </w:rPr>
        <w:t>Reference sensitivity degradation for 2Tx PC2</w:t>
      </w:r>
      <w:r>
        <w:rPr>
          <w:rFonts w:ascii="Arial" w:hAnsi="Arial" w:cs="Arial"/>
          <w:b/>
        </w:rPr>
        <w:t xml:space="preserve"> </w:t>
      </w:r>
    </w:p>
    <w:tbl>
      <w:tblPr>
        <w:tblW w:w="889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7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C6282B" w:rsidRPr="00D745A7" w14:paraId="2D6A57DE" w14:textId="77777777" w:rsidTr="00305FC1">
        <w:trPr>
          <w:trHeight w:val="375"/>
          <w:jc w:val="center"/>
        </w:trPr>
        <w:tc>
          <w:tcPr>
            <w:tcW w:w="1247" w:type="dxa"/>
            <w:vMerge w:val="restart"/>
            <w:shd w:val="clear" w:color="auto" w:fill="auto"/>
            <w:vAlign w:val="center"/>
            <w:hideMark/>
          </w:tcPr>
          <w:p w14:paraId="7EDE9967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Operating Band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CAFF808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5CB2F3C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10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EDFF2F5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15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0785289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20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30307B7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25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64BEF4A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30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A27D4CE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35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51BC465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40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54A1D33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45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74F0471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50</w:t>
            </w:r>
          </w:p>
        </w:tc>
      </w:tr>
      <w:tr w:rsidR="00C6282B" w:rsidRPr="00D745A7" w14:paraId="702D2584" w14:textId="77777777" w:rsidTr="00305FC1">
        <w:trPr>
          <w:trHeight w:val="375"/>
          <w:jc w:val="center"/>
        </w:trPr>
        <w:tc>
          <w:tcPr>
            <w:tcW w:w="1247" w:type="dxa"/>
            <w:vMerge/>
            <w:shd w:val="clear" w:color="auto" w:fill="auto"/>
            <w:vAlign w:val="center"/>
            <w:hideMark/>
          </w:tcPr>
          <w:p w14:paraId="63B99A04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2567866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A55BEF1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68AEDE1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AD4B1C6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CB4B506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B917494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63243F4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165E0F4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C73A71D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BDEDF66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</w:tr>
      <w:tr w:rsidR="00C6282B" w:rsidRPr="00D745A7" w14:paraId="03D46F91" w14:textId="77777777" w:rsidTr="00305FC1">
        <w:trPr>
          <w:trHeight w:val="375"/>
          <w:jc w:val="center"/>
        </w:trPr>
        <w:tc>
          <w:tcPr>
            <w:tcW w:w="1247" w:type="dxa"/>
            <w:vMerge/>
            <w:shd w:val="clear" w:color="auto" w:fill="auto"/>
            <w:vAlign w:val="center"/>
            <w:hideMark/>
          </w:tcPr>
          <w:p w14:paraId="0F053483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5BC4D4C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3EE2FEE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3B196B3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EEF37AD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A37E235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CEDD67B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B4A149B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4057C1C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1773D7A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67E3C1A" w14:textId="77777777" w:rsidR="00C6282B" w:rsidRPr="00D745A7" w:rsidRDefault="00C6282B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</w:tr>
      <w:tr w:rsidR="00D745A7" w:rsidRPr="00D745A7" w14:paraId="1DDAD4B3" w14:textId="77777777" w:rsidTr="00305FC1">
        <w:trPr>
          <w:trHeight w:val="375"/>
          <w:jc w:val="center"/>
        </w:trPr>
        <w:tc>
          <w:tcPr>
            <w:tcW w:w="1247" w:type="dxa"/>
            <w:shd w:val="clear" w:color="auto" w:fill="auto"/>
            <w:vAlign w:val="center"/>
            <w:hideMark/>
          </w:tcPr>
          <w:p w14:paraId="07C8B10C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n2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93CC2A5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0.9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B041100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0.7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60D1DC5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0.7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03BD048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0.9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1B21918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0.9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8799DBE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4.8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CA52457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5.9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66FFECA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6.1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18E556A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C6F88AB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D745A7" w:rsidRPr="00D745A7" w14:paraId="605D686C" w14:textId="77777777" w:rsidTr="00305FC1">
        <w:trPr>
          <w:trHeight w:val="375"/>
          <w:jc w:val="center"/>
        </w:trPr>
        <w:tc>
          <w:tcPr>
            <w:tcW w:w="1247" w:type="dxa"/>
            <w:shd w:val="clear" w:color="auto" w:fill="auto"/>
            <w:vAlign w:val="center"/>
            <w:hideMark/>
          </w:tcPr>
          <w:p w14:paraId="6F1EA2ED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n5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55D5E61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1.7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9FA6183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1.9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57BDA39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2.1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B6F8B4F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5.8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1401DEE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6.3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3C91132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3A58DEB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14259A5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975F0A6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C9DE4C0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D745A7" w:rsidRPr="00D745A7" w14:paraId="2731F480" w14:textId="77777777" w:rsidTr="00305FC1">
        <w:trPr>
          <w:trHeight w:val="375"/>
          <w:jc w:val="center"/>
        </w:trPr>
        <w:tc>
          <w:tcPr>
            <w:tcW w:w="1247" w:type="dxa"/>
            <w:shd w:val="clear" w:color="auto" w:fill="auto"/>
            <w:vAlign w:val="center"/>
            <w:hideMark/>
          </w:tcPr>
          <w:p w14:paraId="7A7BECCB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n8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F3827B8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858C757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0E41411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2.2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8E2CA9B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5.6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F839505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5F8AC44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FF5A989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6.8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E75B7C5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517F9F3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3DCC301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D745A7" w:rsidRPr="00D745A7" w14:paraId="749C89B8" w14:textId="77777777" w:rsidTr="00305FC1">
        <w:trPr>
          <w:trHeight w:val="375"/>
          <w:jc w:val="center"/>
        </w:trPr>
        <w:tc>
          <w:tcPr>
            <w:tcW w:w="1247" w:type="dxa"/>
            <w:shd w:val="clear" w:color="auto" w:fill="auto"/>
            <w:vAlign w:val="center"/>
            <w:hideMark/>
          </w:tcPr>
          <w:p w14:paraId="427DA4FF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n25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92FA3F3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0.7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3B18EE5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0.6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DC3DD6E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0.7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E129090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0.9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940C8B8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560FD9C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4.8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4EDF713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5.9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82C96F3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6.1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1A7DCA5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6.9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FC85CC9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-</w:t>
            </w:r>
          </w:p>
        </w:tc>
      </w:tr>
      <w:tr w:rsidR="00D745A7" w:rsidRPr="00D745A7" w14:paraId="6C86E2E3" w14:textId="77777777" w:rsidTr="00305FC1">
        <w:trPr>
          <w:trHeight w:val="375"/>
          <w:jc w:val="center"/>
        </w:trPr>
        <w:tc>
          <w:tcPr>
            <w:tcW w:w="1247" w:type="dxa"/>
            <w:shd w:val="clear" w:color="auto" w:fill="auto"/>
            <w:vAlign w:val="center"/>
            <w:hideMark/>
          </w:tcPr>
          <w:p w14:paraId="345C5E0B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n26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6908BC2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1.4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24E816C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1.7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8C7CDF3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2.2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434A238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5.8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2401F01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6.3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0F228FA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6.6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51AE0D4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32FEEF9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0EF84A6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FC0A501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D745A7" w:rsidRPr="00D745A7" w14:paraId="3286DB4D" w14:textId="77777777" w:rsidTr="00305FC1">
        <w:trPr>
          <w:trHeight w:val="375"/>
          <w:jc w:val="center"/>
        </w:trPr>
        <w:tc>
          <w:tcPr>
            <w:tcW w:w="1247" w:type="dxa"/>
            <w:shd w:val="clear" w:color="auto" w:fill="auto"/>
            <w:vAlign w:val="center"/>
            <w:hideMark/>
          </w:tcPr>
          <w:p w14:paraId="0DBB2244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n28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F1E51A9" w14:textId="72226BD4" w:rsidR="00D745A7" w:rsidRPr="00D745A7" w:rsidRDefault="00305FC1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1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.7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92F9AC3" w14:textId="768B38E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</w:t>
            </w:r>
            <w:r w:rsidR="00305FC1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250E091" w14:textId="04065817" w:rsidR="00D745A7" w:rsidRPr="00D745A7" w:rsidRDefault="00305FC1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2.7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3C3D739" w14:textId="4AB89CB9" w:rsidR="00D745A7" w:rsidRPr="00D745A7" w:rsidRDefault="00305FC1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3.8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B245031" w14:textId="576F1008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6.</w:t>
            </w:r>
            <w:r w:rsidR="00305FC1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B254145" w14:textId="1CA47F51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9.</w:t>
            </w:r>
            <w:r w:rsidR="00305FC1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F45A2E5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D871930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2DE12CA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C83ACBF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D745A7" w:rsidRPr="00D745A7" w14:paraId="14054F36" w14:textId="77777777" w:rsidTr="00305FC1">
        <w:trPr>
          <w:trHeight w:val="375"/>
          <w:jc w:val="center"/>
        </w:trPr>
        <w:tc>
          <w:tcPr>
            <w:tcW w:w="1247" w:type="dxa"/>
            <w:shd w:val="clear" w:color="auto" w:fill="auto"/>
            <w:vAlign w:val="center"/>
            <w:hideMark/>
          </w:tcPr>
          <w:p w14:paraId="7A97F07C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n71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1F1CB3F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1.6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40EEFA7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C0CA33F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2.0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BDF8FF6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5.6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AA2B5C0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6.0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F233103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6.5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41C04A7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6.8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1EB35DC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77E25CC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D7CB3A9" w14:textId="77777777" w:rsidR="00D745A7" w:rsidRPr="00D745A7" w:rsidRDefault="00D745A7" w:rsidP="00D745A7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</w:tbl>
    <w:p w14:paraId="14792D86" w14:textId="77777777" w:rsidR="00EE0AB4" w:rsidRPr="003B66F2" w:rsidRDefault="00EE0AB4" w:rsidP="00EE0AB4">
      <w:pPr>
        <w:spacing w:after="120"/>
        <w:rPr>
          <w:rFonts w:ascii="Arial" w:hAnsi="Arial" w:cs="Arial"/>
          <w:b/>
          <w:sz w:val="22"/>
        </w:rPr>
      </w:pPr>
    </w:p>
    <w:p w14:paraId="07D4377D" w14:textId="1509766D" w:rsidR="00EE0AB4" w:rsidRPr="008E6F52" w:rsidRDefault="00EE0AB4" w:rsidP="00EE0AB4">
      <w:pPr>
        <w:spacing w:after="120"/>
        <w:rPr>
          <w:rFonts w:ascii="Arial" w:hAnsi="Arial" w:cs="Arial"/>
          <w:b/>
          <w:sz w:val="22"/>
        </w:rPr>
      </w:pPr>
      <w:r w:rsidRPr="008E6F52">
        <w:rPr>
          <w:rFonts w:ascii="Arial" w:hAnsi="Arial" w:cs="Arial"/>
          <w:b/>
          <w:sz w:val="22"/>
        </w:rPr>
        <w:t>Proposal:</w:t>
      </w:r>
    </w:p>
    <w:p w14:paraId="4F1214AC" w14:textId="5D4B2AD0" w:rsidR="00EE0AB4" w:rsidRPr="008013EA" w:rsidRDefault="00EE0AB4" w:rsidP="00597E49">
      <w:pPr>
        <w:spacing w:after="120"/>
        <w:rPr>
          <w:rFonts w:ascii="Arial" w:hAnsi="Arial" w:cs="Arial"/>
          <w:bCs/>
          <w:color w:val="FF0000"/>
          <w:sz w:val="22"/>
        </w:rPr>
      </w:pPr>
      <w:r w:rsidRPr="008E6F52">
        <w:rPr>
          <w:rFonts w:ascii="Arial" w:hAnsi="Arial" w:cs="Arial"/>
          <w:b/>
          <w:sz w:val="22"/>
        </w:rPr>
        <w:t xml:space="preserve">  </w:t>
      </w:r>
      <w:r w:rsidR="008013EA" w:rsidRPr="008013EA">
        <w:rPr>
          <w:rFonts w:ascii="Arial" w:hAnsi="Arial" w:cs="Arial"/>
          <w:bCs/>
          <w:sz w:val="22"/>
        </w:rPr>
        <w:t xml:space="preserve">The RSD of </w:t>
      </w:r>
      <w:r w:rsidR="00D745A7">
        <w:rPr>
          <w:rFonts w:ascii="Arial" w:hAnsi="Arial" w:cs="Arial"/>
          <w:bCs/>
          <w:sz w:val="22"/>
        </w:rPr>
        <w:t xml:space="preserve">n2, </w:t>
      </w:r>
      <w:r w:rsidR="008013EA" w:rsidRPr="008013EA">
        <w:rPr>
          <w:rFonts w:ascii="Arial" w:hAnsi="Arial" w:cs="Arial"/>
          <w:bCs/>
          <w:sz w:val="22"/>
        </w:rPr>
        <w:t xml:space="preserve">n5, n8, </w:t>
      </w:r>
      <w:r w:rsidR="00D745A7">
        <w:rPr>
          <w:rFonts w:ascii="Arial" w:hAnsi="Arial" w:cs="Arial"/>
          <w:bCs/>
          <w:sz w:val="22"/>
        </w:rPr>
        <w:t xml:space="preserve">n25, </w:t>
      </w:r>
      <w:r w:rsidR="008013EA" w:rsidRPr="008013EA">
        <w:rPr>
          <w:rFonts w:ascii="Arial" w:hAnsi="Arial" w:cs="Arial"/>
          <w:bCs/>
          <w:sz w:val="22"/>
        </w:rPr>
        <w:t xml:space="preserve">n26, n28, n71 for PC2 FDD </w:t>
      </w:r>
      <w:r w:rsidRPr="008013EA">
        <w:rPr>
          <w:rFonts w:ascii="Arial" w:hAnsi="Arial" w:cs="Arial"/>
          <w:bCs/>
          <w:color w:val="000000" w:themeColor="text1"/>
          <w:sz w:val="22"/>
        </w:rPr>
        <w:t>are proposed highlighted as Table 3 and Table 4.</w:t>
      </w:r>
    </w:p>
    <w:p w14:paraId="51C663FB" w14:textId="77777777" w:rsidR="00FA2CD9" w:rsidRPr="00FA2CD9" w:rsidRDefault="00FA2CD9" w:rsidP="00FA2CD9"/>
    <w:p w14:paraId="469DDDC6" w14:textId="6AEF3DAB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Conclusion</w:t>
      </w:r>
    </w:p>
    <w:p w14:paraId="3151E28D" w14:textId="445EFD2A" w:rsidR="001E440B" w:rsidRPr="006E123D" w:rsidRDefault="00FD7EE0" w:rsidP="00F435E0">
      <w:pPr>
        <w:rPr>
          <w:rFonts w:ascii="Arial" w:eastAsia="SimSun" w:hAnsi="Arial" w:cs="Arial"/>
          <w:sz w:val="22"/>
          <w:lang w:eastAsia="zh-CN"/>
        </w:rPr>
      </w:pPr>
      <w:r w:rsidRPr="006E123D">
        <w:rPr>
          <w:rFonts w:ascii="Arial" w:eastAsia="SimSun" w:hAnsi="Arial" w:cs="Arial"/>
          <w:sz w:val="22"/>
          <w:lang w:eastAsia="zh-CN"/>
        </w:rPr>
        <w:t>In this contribution,</w:t>
      </w:r>
      <w:r w:rsidR="001E440B" w:rsidRPr="006E123D">
        <w:rPr>
          <w:rFonts w:ascii="Arial" w:eastAsia="SimSun" w:hAnsi="Arial" w:cs="Arial"/>
          <w:sz w:val="22"/>
          <w:lang w:eastAsia="zh-CN"/>
        </w:rPr>
        <w:t xml:space="preserve"> </w:t>
      </w:r>
      <w:r w:rsidR="00321B6C" w:rsidRPr="006E123D">
        <w:rPr>
          <w:rFonts w:ascii="Arial" w:eastAsia="SimSun" w:hAnsi="Arial" w:cs="Arial"/>
          <w:sz w:val="22"/>
          <w:lang w:eastAsia="zh-CN"/>
        </w:rPr>
        <w:t>we present</w:t>
      </w:r>
      <w:r w:rsidR="00E1438D">
        <w:rPr>
          <w:rFonts w:ascii="Arial" w:eastAsia="SimSun" w:hAnsi="Arial" w:cs="Arial"/>
          <w:sz w:val="22"/>
          <w:lang w:eastAsia="zh-CN"/>
        </w:rPr>
        <w:t>ed</w:t>
      </w:r>
      <w:r w:rsidR="00321B6C" w:rsidRPr="006E123D">
        <w:rPr>
          <w:rFonts w:ascii="Arial" w:eastAsia="SimSun" w:hAnsi="Arial" w:cs="Arial"/>
          <w:sz w:val="22"/>
          <w:lang w:eastAsia="zh-CN"/>
        </w:rPr>
        <w:t xml:space="preserve"> </w:t>
      </w:r>
      <w:r w:rsidR="00953064">
        <w:rPr>
          <w:rFonts w:ascii="Arial" w:eastAsia="SimSun" w:hAnsi="Arial" w:cs="Arial"/>
          <w:sz w:val="22"/>
          <w:lang w:eastAsia="zh-CN"/>
        </w:rPr>
        <w:t xml:space="preserve">the </w:t>
      </w:r>
      <w:r w:rsidR="008013EA">
        <w:rPr>
          <w:rFonts w:ascii="Arial" w:eastAsia="SimSun" w:hAnsi="Arial" w:cs="Arial"/>
          <w:sz w:val="22"/>
          <w:lang w:eastAsia="zh-CN"/>
        </w:rPr>
        <w:t>analysis condition and RSD calculation results for PC2 FDD band</w:t>
      </w:r>
      <w:r w:rsidR="00953064">
        <w:rPr>
          <w:rFonts w:ascii="Arial" w:eastAsia="SimSun" w:hAnsi="Arial" w:cs="Arial"/>
          <w:sz w:val="22"/>
          <w:lang w:eastAsia="zh-CN"/>
        </w:rPr>
        <w:t>.</w:t>
      </w:r>
    </w:p>
    <w:p w14:paraId="371A6E2A" w14:textId="0C010E83" w:rsidR="00D13866" w:rsidRPr="008013EA" w:rsidRDefault="00D13866" w:rsidP="00B00127">
      <w:pPr>
        <w:jc w:val="both"/>
        <w:rPr>
          <w:rFonts w:ascii="Arial" w:eastAsia="SimSun" w:hAnsi="Arial" w:cs="Arial"/>
          <w:sz w:val="22"/>
          <w:lang w:eastAsia="zh-CN"/>
        </w:rPr>
      </w:pPr>
    </w:p>
    <w:p w14:paraId="5A0AF1BC" w14:textId="3178F995" w:rsidR="008013EA" w:rsidRPr="008E6F52" w:rsidRDefault="00953064" w:rsidP="008013EA">
      <w:pPr>
        <w:rPr>
          <w:rFonts w:ascii="Arial" w:hAnsi="Arial" w:cs="Arial"/>
          <w:b/>
          <w:sz w:val="22"/>
        </w:rPr>
      </w:pPr>
      <w:r w:rsidRPr="008E6F52">
        <w:rPr>
          <w:rFonts w:ascii="Arial" w:hAnsi="Arial" w:cs="Arial"/>
          <w:b/>
          <w:sz w:val="22"/>
        </w:rPr>
        <w:t>Proposal:</w:t>
      </w:r>
    </w:p>
    <w:p w14:paraId="70E8A6EA" w14:textId="6D62830A" w:rsidR="008013EA" w:rsidRPr="008013EA" w:rsidRDefault="008013EA" w:rsidP="008013EA">
      <w:pPr>
        <w:spacing w:after="120"/>
        <w:rPr>
          <w:rFonts w:ascii="Arial" w:hAnsi="Arial" w:cs="Arial"/>
          <w:bCs/>
          <w:color w:val="FF0000"/>
          <w:sz w:val="22"/>
        </w:rPr>
      </w:pPr>
      <w:r w:rsidRPr="008E6F52">
        <w:rPr>
          <w:rFonts w:ascii="Arial" w:hAnsi="Arial" w:cs="Arial"/>
          <w:b/>
          <w:sz w:val="22"/>
        </w:rPr>
        <w:t xml:space="preserve">  </w:t>
      </w:r>
      <w:r w:rsidRPr="008013EA">
        <w:rPr>
          <w:rFonts w:ascii="Arial" w:hAnsi="Arial" w:cs="Arial"/>
          <w:bCs/>
          <w:sz w:val="22"/>
        </w:rPr>
        <w:t xml:space="preserve">The RSD of </w:t>
      </w:r>
      <w:r w:rsidR="00C6282B">
        <w:rPr>
          <w:rFonts w:ascii="Arial" w:hAnsi="Arial" w:cs="Arial"/>
          <w:bCs/>
          <w:sz w:val="22"/>
        </w:rPr>
        <w:t xml:space="preserve">n2, </w:t>
      </w:r>
      <w:r w:rsidRPr="008013EA">
        <w:rPr>
          <w:rFonts w:ascii="Arial" w:hAnsi="Arial" w:cs="Arial"/>
          <w:bCs/>
          <w:sz w:val="22"/>
        </w:rPr>
        <w:t xml:space="preserve">n5, n8, </w:t>
      </w:r>
      <w:r w:rsidR="00C6282B">
        <w:rPr>
          <w:rFonts w:ascii="Arial" w:hAnsi="Arial" w:cs="Arial"/>
          <w:bCs/>
          <w:sz w:val="22"/>
        </w:rPr>
        <w:t xml:space="preserve">n25, </w:t>
      </w:r>
      <w:r w:rsidRPr="008013EA">
        <w:rPr>
          <w:rFonts w:ascii="Arial" w:hAnsi="Arial" w:cs="Arial"/>
          <w:bCs/>
          <w:sz w:val="22"/>
        </w:rPr>
        <w:t xml:space="preserve">n26, n28, n71 for PC2 FDD </w:t>
      </w:r>
      <w:r w:rsidRPr="008013EA">
        <w:rPr>
          <w:rFonts w:ascii="Arial" w:hAnsi="Arial" w:cs="Arial"/>
          <w:bCs/>
          <w:color w:val="000000" w:themeColor="text1"/>
          <w:sz w:val="22"/>
        </w:rPr>
        <w:t>are proposed highlighted as Table 3 and Table 4.</w:t>
      </w:r>
    </w:p>
    <w:p w14:paraId="3319C225" w14:textId="77777777" w:rsidR="008013EA" w:rsidRDefault="008013EA" w:rsidP="008013EA">
      <w:pPr>
        <w:ind w:firstLineChars="50" w:firstLine="110"/>
        <w:rPr>
          <w:rFonts w:ascii="Arial" w:hAnsi="Arial" w:cs="Arial"/>
          <w:sz w:val="22"/>
          <w:szCs w:val="22"/>
        </w:rPr>
      </w:pPr>
    </w:p>
    <w:p w14:paraId="702326E2" w14:textId="77777777" w:rsidR="00305FC1" w:rsidRDefault="00305FC1" w:rsidP="00305FC1">
      <w:pPr>
        <w:ind w:firstLineChars="50" w:firstLine="110"/>
        <w:rPr>
          <w:rFonts w:ascii="Arial" w:hAnsi="Arial" w:cs="Arial"/>
          <w:sz w:val="22"/>
          <w:szCs w:val="22"/>
        </w:rPr>
      </w:pPr>
    </w:p>
    <w:p w14:paraId="0F9793A8" w14:textId="77777777" w:rsidR="00305FC1" w:rsidRDefault="00305FC1" w:rsidP="00305FC1">
      <w:pPr>
        <w:ind w:firstLineChars="50" w:firstLine="110"/>
        <w:jc w:val="center"/>
        <w:rPr>
          <w:rFonts w:ascii="Arial" w:hAnsi="Arial" w:cs="Arial"/>
          <w:b/>
          <w:sz w:val="22"/>
          <w:szCs w:val="22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 w:rsidRPr="00AF3734">
        <w:rPr>
          <w:rFonts w:ascii="Arial" w:hAnsi="Arial" w:cs="Arial"/>
          <w:b/>
          <w:sz w:val="22"/>
        </w:rPr>
        <w:t xml:space="preserve">3 </w:t>
      </w:r>
      <w:r w:rsidRPr="00AF3734">
        <w:rPr>
          <w:rFonts w:ascii="Arial" w:hAnsi="Arial" w:cs="Arial"/>
          <w:b/>
          <w:sz w:val="22"/>
          <w:szCs w:val="22"/>
        </w:rPr>
        <w:t>Reference sensitivity degradation for 1Tx PC2</w:t>
      </w:r>
    </w:p>
    <w:tbl>
      <w:tblPr>
        <w:tblW w:w="89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6"/>
        <w:gridCol w:w="765"/>
        <w:gridCol w:w="765"/>
        <w:gridCol w:w="764"/>
        <w:gridCol w:w="764"/>
        <w:gridCol w:w="764"/>
        <w:gridCol w:w="764"/>
        <w:gridCol w:w="794"/>
        <w:gridCol w:w="764"/>
        <w:gridCol w:w="794"/>
        <w:gridCol w:w="764"/>
      </w:tblGrid>
      <w:tr w:rsidR="00305FC1" w:rsidRPr="00D745A7" w14:paraId="6B647B74" w14:textId="77777777" w:rsidTr="00DB01A6">
        <w:trPr>
          <w:trHeight w:val="375"/>
          <w:jc w:val="center"/>
        </w:trPr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450848B5" w14:textId="77777777" w:rsidR="00305FC1" w:rsidRPr="00D745A7" w:rsidRDefault="00305FC1" w:rsidP="00DB01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45A7">
              <w:rPr>
                <w:rFonts w:ascii="Arial" w:hAnsi="Arial" w:cs="Arial"/>
                <w:b/>
                <w:bCs/>
                <w:sz w:val="22"/>
                <w:szCs w:val="22"/>
              </w:rPr>
              <w:t>Operating Band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9DA15D4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E844A31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10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41F3462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15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C2973BD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20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D49CEDB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25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391A66A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30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5A9F7EA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35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498A9D1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40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FB7A0A7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45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29AE588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50</w:t>
            </w:r>
          </w:p>
        </w:tc>
      </w:tr>
      <w:tr w:rsidR="00305FC1" w:rsidRPr="00D745A7" w14:paraId="092A712F" w14:textId="77777777" w:rsidTr="00DB01A6">
        <w:trPr>
          <w:trHeight w:val="375"/>
          <w:jc w:val="center"/>
        </w:trPr>
        <w:tc>
          <w:tcPr>
            <w:tcW w:w="1246" w:type="dxa"/>
            <w:vMerge/>
            <w:shd w:val="clear" w:color="auto" w:fill="auto"/>
            <w:vAlign w:val="center"/>
            <w:hideMark/>
          </w:tcPr>
          <w:p w14:paraId="08E1044F" w14:textId="77777777" w:rsidR="00305FC1" w:rsidRPr="00D745A7" w:rsidRDefault="00305FC1" w:rsidP="00DB01A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B6F0538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D2809DD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40F38ED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707CD8B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1650145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AEEA19D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FBACCF1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C550946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4551A675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86BC326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</w:tr>
      <w:tr w:rsidR="00305FC1" w:rsidRPr="00D745A7" w14:paraId="65A334D8" w14:textId="77777777" w:rsidTr="00DB01A6">
        <w:trPr>
          <w:trHeight w:val="375"/>
          <w:jc w:val="center"/>
        </w:trPr>
        <w:tc>
          <w:tcPr>
            <w:tcW w:w="1246" w:type="dxa"/>
            <w:vMerge/>
            <w:shd w:val="clear" w:color="auto" w:fill="auto"/>
            <w:vAlign w:val="center"/>
            <w:hideMark/>
          </w:tcPr>
          <w:p w14:paraId="3C44CC86" w14:textId="77777777" w:rsidR="00305FC1" w:rsidRPr="00D745A7" w:rsidRDefault="00305FC1" w:rsidP="00DB01A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6671037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AE5D829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EA26FFD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8AF279C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28F5854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03C3B06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31B12AFA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4CA8279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7FC4B01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4D62055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</w:tr>
      <w:tr w:rsidR="00305FC1" w:rsidRPr="00D745A7" w14:paraId="44E0C7A3" w14:textId="77777777" w:rsidTr="00DB01A6">
        <w:trPr>
          <w:trHeight w:val="375"/>
          <w:jc w:val="center"/>
        </w:trPr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412F25C0" w14:textId="77777777" w:rsidR="00305FC1" w:rsidRPr="00D745A7" w:rsidRDefault="00305FC1" w:rsidP="00DB01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45A7">
              <w:rPr>
                <w:rFonts w:ascii="Arial" w:hAnsi="Arial" w:cs="Arial"/>
                <w:b/>
                <w:bCs/>
                <w:sz w:val="22"/>
                <w:szCs w:val="22"/>
              </w:rPr>
              <w:t>n2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8C80413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1.3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C513820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2E2FAB2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8B834B0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DCA1C5A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DAE8F6D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2.8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7CC0FD32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2BE54A3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3.2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AC1B33A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40592E2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305FC1" w:rsidRPr="00D745A7" w14:paraId="55EA2856" w14:textId="77777777" w:rsidTr="00DB01A6">
        <w:trPr>
          <w:trHeight w:val="375"/>
          <w:jc w:val="center"/>
        </w:trPr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7E578264" w14:textId="77777777" w:rsidR="00305FC1" w:rsidRPr="00D745A7" w:rsidRDefault="00305FC1" w:rsidP="00DB01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45A7">
              <w:rPr>
                <w:rFonts w:ascii="Arial" w:hAnsi="Arial" w:cs="Arial"/>
                <w:b/>
                <w:bCs/>
                <w:sz w:val="22"/>
                <w:szCs w:val="22"/>
              </w:rPr>
              <w:t>n5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E322FC9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0.7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6601CCA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03D6B72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F4FA3C5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D4A8E9D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3.0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04DF2E7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096C67E8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EDAD68C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4C65733A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B026504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305FC1" w:rsidRPr="00D745A7" w14:paraId="5BF45431" w14:textId="77777777" w:rsidTr="00DB01A6">
        <w:trPr>
          <w:trHeight w:val="375"/>
          <w:jc w:val="center"/>
        </w:trPr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131A5C03" w14:textId="77777777" w:rsidR="00305FC1" w:rsidRPr="00D745A7" w:rsidRDefault="00305FC1" w:rsidP="00DB01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45A7">
              <w:rPr>
                <w:rFonts w:ascii="Arial" w:hAnsi="Arial" w:cs="Arial"/>
                <w:b/>
                <w:bCs/>
                <w:sz w:val="22"/>
                <w:szCs w:val="22"/>
              </w:rPr>
              <w:t>n8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548A0B9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0.4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E4ADDE7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92FDB22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BF676B3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2.4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9349895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1CE40A8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30932D2C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1938B70C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FD2F478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AF96068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305FC1" w:rsidRPr="00D745A7" w14:paraId="3329667B" w14:textId="77777777" w:rsidTr="00DB01A6">
        <w:trPr>
          <w:trHeight w:val="375"/>
          <w:jc w:val="center"/>
        </w:trPr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474EB08B" w14:textId="77777777" w:rsidR="00305FC1" w:rsidRPr="00D745A7" w:rsidRDefault="00305FC1" w:rsidP="00DB01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45A7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n25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0D7AF0C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1.0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D631E13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E859A04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6726080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CECC833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2C8FAC1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2.8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2348C117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9245650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3.2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4210156D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3.5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E12D2AE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305FC1" w:rsidRPr="00D745A7" w14:paraId="01A4FEA7" w14:textId="77777777" w:rsidTr="00DB01A6">
        <w:trPr>
          <w:trHeight w:val="375"/>
          <w:jc w:val="center"/>
        </w:trPr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564D4D88" w14:textId="77777777" w:rsidR="00305FC1" w:rsidRPr="00D745A7" w:rsidRDefault="00305FC1" w:rsidP="00DB01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45A7">
              <w:rPr>
                <w:rFonts w:ascii="Arial" w:hAnsi="Arial" w:cs="Arial"/>
                <w:b/>
                <w:bCs/>
                <w:sz w:val="22"/>
                <w:szCs w:val="22"/>
              </w:rPr>
              <w:t>n26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EA433DE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1.0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C66C735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DF503F5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0.5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BA5C7B0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1EA842D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3.1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CDD98FF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3.1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C4368FE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11FC9F1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B92EB14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E5157E0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305FC1" w:rsidRPr="00D745A7" w14:paraId="25B46A17" w14:textId="77777777" w:rsidTr="00DB01A6">
        <w:trPr>
          <w:trHeight w:val="375"/>
          <w:jc w:val="center"/>
        </w:trPr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31C9EAB7" w14:textId="77777777" w:rsidR="00305FC1" w:rsidRPr="00D745A7" w:rsidRDefault="00305FC1" w:rsidP="00DB01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45A7">
              <w:rPr>
                <w:rFonts w:ascii="Arial" w:hAnsi="Arial" w:cs="Arial"/>
                <w:b/>
                <w:bCs/>
                <w:sz w:val="22"/>
                <w:szCs w:val="22"/>
              </w:rPr>
              <w:t>n28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A3E421A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0.9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17AB9B3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</w:t>
            </w:r>
            <w:r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7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C32C67B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0.9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52F53297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23A29B2E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02802C3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3.2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09FEBE85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CDFB954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7DD58A27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421F4AE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305FC1" w:rsidRPr="00D745A7" w14:paraId="273C25B3" w14:textId="77777777" w:rsidTr="00DB01A6">
        <w:trPr>
          <w:trHeight w:val="375"/>
          <w:jc w:val="center"/>
        </w:trPr>
        <w:tc>
          <w:tcPr>
            <w:tcW w:w="1246" w:type="dxa"/>
            <w:shd w:val="clear" w:color="auto" w:fill="auto"/>
            <w:vAlign w:val="center"/>
            <w:hideMark/>
          </w:tcPr>
          <w:p w14:paraId="1556B4A6" w14:textId="77777777" w:rsidR="00305FC1" w:rsidRPr="00D745A7" w:rsidRDefault="00305FC1" w:rsidP="00DB01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45A7">
              <w:rPr>
                <w:rFonts w:ascii="Arial" w:hAnsi="Arial" w:cs="Arial"/>
                <w:b/>
                <w:bCs/>
                <w:sz w:val="22"/>
                <w:szCs w:val="22"/>
              </w:rPr>
              <w:t>n71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A5CF1F0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0.7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ABA4F6B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78857D6E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0.6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3429E2B1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5EA7259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2.1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4E319633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2.0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5F5C0282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2.8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67D92937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94" w:type="dxa"/>
            <w:shd w:val="clear" w:color="auto" w:fill="auto"/>
            <w:vAlign w:val="center"/>
            <w:hideMark/>
          </w:tcPr>
          <w:p w14:paraId="110F03B7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4" w:type="dxa"/>
            <w:shd w:val="clear" w:color="auto" w:fill="auto"/>
            <w:vAlign w:val="center"/>
            <w:hideMark/>
          </w:tcPr>
          <w:p w14:paraId="080E4A11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</w:tbl>
    <w:p w14:paraId="497F0E5B" w14:textId="77777777" w:rsidR="00305FC1" w:rsidRDefault="00305FC1" w:rsidP="00305FC1">
      <w:pPr>
        <w:spacing w:after="120"/>
        <w:rPr>
          <w:rFonts w:ascii="Arial" w:hAnsi="Arial" w:cs="Arial"/>
          <w:b/>
          <w:sz w:val="22"/>
        </w:rPr>
      </w:pPr>
    </w:p>
    <w:p w14:paraId="2A569A18" w14:textId="77777777" w:rsidR="00305FC1" w:rsidRDefault="00305FC1" w:rsidP="00305FC1">
      <w:pPr>
        <w:spacing w:after="120"/>
        <w:jc w:val="center"/>
        <w:rPr>
          <w:rFonts w:ascii="Arial" w:hAnsi="Arial" w:cs="Arial"/>
          <w:b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>
        <w:rPr>
          <w:rFonts w:ascii="Arial" w:hAnsi="Arial" w:cs="Arial"/>
          <w:b/>
          <w:sz w:val="22"/>
        </w:rPr>
        <w:t>4</w:t>
      </w:r>
      <w:r w:rsidRPr="006E123D">
        <w:rPr>
          <w:rFonts w:ascii="Arial" w:hAnsi="Arial" w:cs="Arial"/>
          <w:b/>
          <w:sz w:val="22"/>
        </w:rPr>
        <w:t xml:space="preserve"> </w:t>
      </w:r>
      <w:r w:rsidRPr="00587C37">
        <w:rPr>
          <w:rFonts w:ascii="Arial" w:hAnsi="Arial" w:cs="Arial"/>
          <w:b/>
          <w:sz w:val="22"/>
        </w:rPr>
        <w:t>Reference sensitivity degradation for 2Tx PC2</w:t>
      </w:r>
      <w:r>
        <w:rPr>
          <w:rFonts w:ascii="Arial" w:hAnsi="Arial" w:cs="Arial"/>
          <w:b/>
        </w:rPr>
        <w:t xml:space="preserve"> </w:t>
      </w:r>
    </w:p>
    <w:tbl>
      <w:tblPr>
        <w:tblW w:w="889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47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305FC1" w:rsidRPr="00D745A7" w14:paraId="2D00FE44" w14:textId="77777777" w:rsidTr="00DB01A6">
        <w:trPr>
          <w:trHeight w:val="375"/>
          <w:jc w:val="center"/>
        </w:trPr>
        <w:tc>
          <w:tcPr>
            <w:tcW w:w="1247" w:type="dxa"/>
            <w:vMerge w:val="restart"/>
            <w:shd w:val="clear" w:color="auto" w:fill="auto"/>
            <w:vAlign w:val="center"/>
            <w:hideMark/>
          </w:tcPr>
          <w:p w14:paraId="576246CF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Operating Band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04366F6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4D1DD8E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10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22D89E5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15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80FF2F5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20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6E84F88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25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9400CE3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30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93B63AA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35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66B4CB1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40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D6A1DA2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45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AFFA8F1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50</w:t>
            </w:r>
          </w:p>
        </w:tc>
      </w:tr>
      <w:tr w:rsidR="00305FC1" w:rsidRPr="00D745A7" w14:paraId="2580ACAF" w14:textId="77777777" w:rsidTr="00DB01A6">
        <w:trPr>
          <w:trHeight w:val="375"/>
          <w:jc w:val="center"/>
        </w:trPr>
        <w:tc>
          <w:tcPr>
            <w:tcW w:w="1247" w:type="dxa"/>
            <w:vMerge/>
            <w:shd w:val="clear" w:color="auto" w:fill="auto"/>
            <w:vAlign w:val="center"/>
            <w:hideMark/>
          </w:tcPr>
          <w:p w14:paraId="1A2752F1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1A5B207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CABA582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FF96CE0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ED2C8EE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7734074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B7C94DC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56772FF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CB36785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9972CB6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79B2253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MHz</w:t>
            </w:r>
          </w:p>
        </w:tc>
      </w:tr>
      <w:tr w:rsidR="00305FC1" w:rsidRPr="00D745A7" w14:paraId="74845B82" w14:textId="77777777" w:rsidTr="00DB01A6">
        <w:trPr>
          <w:trHeight w:val="375"/>
          <w:jc w:val="center"/>
        </w:trPr>
        <w:tc>
          <w:tcPr>
            <w:tcW w:w="1247" w:type="dxa"/>
            <w:vMerge/>
            <w:shd w:val="clear" w:color="auto" w:fill="auto"/>
            <w:vAlign w:val="center"/>
            <w:hideMark/>
          </w:tcPr>
          <w:p w14:paraId="546D89F1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951D0A0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2BD3716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FF6F9DE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0DCA04D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AFE7DF8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0335E52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DB657B7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74FDED9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E24FCBB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C0059DE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(dB)</w:t>
            </w:r>
          </w:p>
        </w:tc>
      </w:tr>
      <w:tr w:rsidR="00305FC1" w:rsidRPr="00D745A7" w14:paraId="530A4C1C" w14:textId="77777777" w:rsidTr="00DB01A6">
        <w:trPr>
          <w:trHeight w:val="375"/>
          <w:jc w:val="center"/>
        </w:trPr>
        <w:tc>
          <w:tcPr>
            <w:tcW w:w="1247" w:type="dxa"/>
            <w:shd w:val="clear" w:color="auto" w:fill="auto"/>
            <w:vAlign w:val="center"/>
            <w:hideMark/>
          </w:tcPr>
          <w:p w14:paraId="14B77D78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n2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E552628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0.9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3A5A3E7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0.7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48D8075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0.7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385AA12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0.9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9DA5CC3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0.9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9259814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4.8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2481F31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5.9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3E1722A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6.1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AE5AD84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83E8F40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305FC1" w:rsidRPr="00D745A7" w14:paraId="65369356" w14:textId="77777777" w:rsidTr="00DB01A6">
        <w:trPr>
          <w:trHeight w:val="375"/>
          <w:jc w:val="center"/>
        </w:trPr>
        <w:tc>
          <w:tcPr>
            <w:tcW w:w="1247" w:type="dxa"/>
            <w:shd w:val="clear" w:color="auto" w:fill="auto"/>
            <w:vAlign w:val="center"/>
            <w:hideMark/>
          </w:tcPr>
          <w:p w14:paraId="4D16C169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n5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D06C0EB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1.7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723E72B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1.9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7681066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2.1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E49E03D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5.8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32C4D11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6.3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59554E6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CE6DF96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01C43C7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760EB4E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C2FEA26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305FC1" w:rsidRPr="00D745A7" w14:paraId="49A16110" w14:textId="77777777" w:rsidTr="00DB01A6">
        <w:trPr>
          <w:trHeight w:val="375"/>
          <w:jc w:val="center"/>
        </w:trPr>
        <w:tc>
          <w:tcPr>
            <w:tcW w:w="1247" w:type="dxa"/>
            <w:shd w:val="clear" w:color="auto" w:fill="auto"/>
            <w:vAlign w:val="center"/>
            <w:hideMark/>
          </w:tcPr>
          <w:p w14:paraId="79BF3AC8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n8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83F041E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48DB74E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BBE2552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2.2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8AA898A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5.6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16B494E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BE7E478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A348CBC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6.8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D07F608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5765817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81E3343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305FC1" w:rsidRPr="00D745A7" w14:paraId="03FADA12" w14:textId="77777777" w:rsidTr="00DB01A6">
        <w:trPr>
          <w:trHeight w:val="375"/>
          <w:jc w:val="center"/>
        </w:trPr>
        <w:tc>
          <w:tcPr>
            <w:tcW w:w="1247" w:type="dxa"/>
            <w:shd w:val="clear" w:color="auto" w:fill="auto"/>
            <w:vAlign w:val="center"/>
            <w:hideMark/>
          </w:tcPr>
          <w:p w14:paraId="4F1586D7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n25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7E2D2C1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0.7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3BBF821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0.6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D2ABE6F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0.7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BD8AE38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0.9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2A08AF5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0.8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3FFD982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4.8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948177B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5.9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DB9BFEC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6.1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A048C57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6.9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B88A3A6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-</w:t>
            </w:r>
          </w:p>
        </w:tc>
      </w:tr>
      <w:tr w:rsidR="00305FC1" w:rsidRPr="00D745A7" w14:paraId="7A5749F7" w14:textId="77777777" w:rsidTr="00DB01A6">
        <w:trPr>
          <w:trHeight w:val="375"/>
          <w:jc w:val="center"/>
        </w:trPr>
        <w:tc>
          <w:tcPr>
            <w:tcW w:w="1247" w:type="dxa"/>
            <w:shd w:val="clear" w:color="auto" w:fill="auto"/>
            <w:vAlign w:val="center"/>
            <w:hideMark/>
          </w:tcPr>
          <w:p w14:paraId="498C91F2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n26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0C7CD9A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1.4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C275ADE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1.7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CD5F342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2.2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6E1E127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5.8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2875529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6.3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CDABE04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6.6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EB87B2B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659E0AF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10D7F06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DCF0749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305FC1" w:rsidRPr="00D745A7" w14:paraId="77DA3014" w14:textId="77777777" w:rsidTr="00DB01A6">
        <w:trPr>
          <w:trHeight w:val="375"/>
          <w:jc w:val="center"/>
        </w:trPr>
        <w:tc>
          <w:tcPr>
            <w:tcW w:w="1247" w:type="dxa"/>
            <w:shd w:val="clear" w:color="auto" w:fill="auto"/>
            <w:vAlign w:val="center"/>
            <w:hideMark/>
          </w:tcPr>
          <w:p w14:paraId="01BD8FC1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n28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0409EE0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 w:hint="eastAsia"/>
                <w:sz w:val="22"/>
                <w:szCs w:val="22"/>
                <w:lang w:eastAsia="ja-JP"/>
              </w:rPr>
              <w:t>1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.7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A1BE752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B860D82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2.7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0C0EA1A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3.8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3E1B1EC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6.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0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347399B4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9.</w:t>
            </w:r>
            <w:r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1DC68AE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0FA8B055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5816D8B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1543DF8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  <w:tr w:rsidR="00305FC1" w:rsidRPr="00D745A7" w14:paraId="6D227DB3" w14:textId="77777777" w:rsidTr="00DB01A6">
        <w:trPr>
          <w:trHeight w:val="375"/>
          <w:jc w:val="center"/>
        </w:trPr>
        <w:tc>
          <w:tcPr>
            <w:tcW w:w="1247" w:type="dxa"/>
            <w:shd w:val="clear" w:color="auto" w:fill="auto"/>
            <w:vAlign w:val="center"/>
            <w:hideMark/>
          </w:tcPr>
          <w:p w14:paraId="08735911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b/>
                <w:bCs/>
                <w:sz w:val="22"/>
                <w:szCs w:val="22"/>
                <w:lang w:eastAsia="ja-JP"/>
              </w:rPr>
              <w:t>n71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4C2CA6EF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1.6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680CFCC8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1.8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554A7C51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2.0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5900C57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5.6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22362213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6.0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1C5FCC9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6.5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37F623D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6.8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78E8B957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31B3020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765" w:type="dxa"/>
            <w:shd w:val="clear" w:color="auto" w:fill="auto"/>
            <w:vAlign w:val="center"/>
            <w:hideMark/>
          </w:tcPr>
          <w:p w14:paraId="1511F64C" w14:textId="77777777" w:rsidR="00305FC1" w:rsidRPr="00D745A7" w:rsidRDefault="00305FC1" w:rsidP="00DB01A6">
            <w:pPr>
              <w:jc w:val="center"/>
              <w:rPr>
                <w:rFonts w:ascii="Arial" w:eastAsia="游ゴシック" w:hAnsi="Arial" w:cs="Arial"/>
                <w:sz w:val="22"/>
                <w:szCs w:val="22"/>
                <w:lang w:eastAsia="ja-JP"/>
              </w:rPr>
            </w:pPr>
            <w:r w:rsidRPr="00D745A7">
              <w:rPr>
                <w:rFonts w:ascii="Arial" w:eastAsia="游ゴシック" w:hAnsi="Arial" w:cs="Arial"/>
                <w:sz w:val="22"/>
                <w:szCs w:val="22"/>
                <w:lang w:eastAsia="ja-JP"/>
              </w:rPr>
              <w:t>-</w:t>
            </w:r>
          </w:p>
        </w:tc>
      </w:tr>
    </w:tbl>
    <w:p w14:paraId="4D351F43" w14:textId="77777777" w:rsidR="00953064" w:rsidRPr="00FA2CD9" w:rsidRDefault="00953064" w:rsidP="00953064"/>
    <w:p w14:paraId="2EB8CC13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References</w:t>
      </w:r>
    </w:p>
    <w:p w14:paraId="423143D2" w14:textId="7EB152A1" w:rsidR="001D42F0" w:rsidRDefault="00E407D0" w:rsidP="00953064">
      <w:pPr>
        <w:contextualSpacing/>
        <w:rPr>
          <w:rFonts w:ascii="Arial" w:hAnsi="Arial" w:cs="Arial"/>
          <w:sz w:val="22"/>
          <w:szCs w:val="22"/>
        </w:rPr>
      </w:pPr>
      <w:r w:rsidRPr="00E407D0">
        <w:rPr>
          <w:rFonts w:ascii="Arial" w:hAnsi="Arial" w:cs="Arial"/>
          <w:sz w:val="22"/>
          <w:szCs w:val="22"/>
        </w:rPr>
        <w:t>[1]</w:t>
      </w:r>
      <w:r w:rsidR="00C6282B">
        <w:rPr>
          <w:rFonts w:ascii="Arial" w:hAnsi="Arial" w:cs="Arial"/>
          <w:sz w:val="22"/>
          <w:szCs w:val="22"/>
        </w:rPr>
        <w:t xml:space="preserve"> </w:t>
      </w:r>
      <w:r w:rsidRPr="00E407D0">
        <w:rPr>
          <w:rFonts w:ascii="Arial" w:hAnsi="Arial" w:cs="Arial"/>
          <w:sz w:val="22"/>
          <w:szCs w:val="22"/>
        </w:rPr>
        <w:t>RP-222625 “New WID: High power UE for FR1 for FDD single band(s) with power class 2”, China Unicom, 3GPP TSG-RAN Meeting #97-e, Online, September 12th – 16th, 2022</w:t>
      </w:r>
    </w:p>
    <w:p w14:paraId="5968C4B6" w14:textId="4CBA47C1" w:rsidR="00C6282B" w:rsidRPr="00C6282B" w:rsidRDefault="00C6282B" w:rsidP="00953064">
      <w:pPr>
        <w:contextualSpacing/>
        <w:rPr>
          <w:rFonts w:ascii="Arial" w:eastAsiaTheme="minorEastAsia" w:hAnsi="Arial" w:cs="Arial"/>
          <w:bCs/>
          <w:sz w:val="22"/>
          <w:szCs w:val="22"/>
          <w:lang w:eastAsia="ja-JP"/>
        </w:rPr>
      </w:pPr>
      <w:r>
        <w:rPr>
          <w:rFonts w:ascii="Arial" w:eastAsiaTheme="minorEastAsia" w:hAnsi="Arial" w:cs="Arial"/>
          <w:sz w:val="22"/>
          <w:szCs w:val="22"/>
          <w:lang w:eastAsia="ja-JP"/>
        </w:rPr>
        <w:t xml:space="preserve">[2] R4-2303458 “WF on FDD PC2 HPUE”, </w:t>
      </w:r>
      <w:r>
        <w:rPr>
          <w:rFonts w:ascii="Arial" w:eastAsia="SimSun" w:hAnsi="Arial" w:cs="Arial" w:hint="eastAsia"/>
          <w:bCs/>
          <w:sz w:val="22"/>
          <w:lang w:eastAsia="zh-CN"/>
        </w:rPr>
        <w:t xml:space="preserve">China Unicom, </w:t>
      </w:r>
      <w:r>
        <w:rPr>
          <w:rFonts w:ascii="Arial" w:eastAsia="SimSun" w:hAnsi="Arial" w:cs="Arial"/>
          <w:bCs/>
          <w:sz w:val="22"/>
          <w:lang w:eastAsia="zh-CN"/>
        </w:rPr>
        <w:t xml:space="preserve">Skyworks, Huawei, </w:t>
      </w:r>
      <w:proofErr w:type="spellStart"/>
      <w:r>
        <w:rPr>
          <w:rFonts w:ascii="Arial" w:eastAsia="SimSun" w:hAnsi="Arial" w:cs="Arial"/>
          <w:bCs/>
          <w:sz w:val="22"/>
          <w:lang w:eastAsia="zh-CN"/>
        </w:rPr>
        <w:t>HiSilicon</w:t>
      </w:r>
      <w:proofErr w:type="spellEnd"/>
      <w:r w:rsidRPr="00C6282B">
        <w:rPr>
          <w:rFonts w:ascii="Arial" w:eastAsia="SimSun" w:hAnsi="Arial" w:cs="Arial"/>
          <w:bCs/>
          <w:sz w:val="22"/>
          <w:szCs w:val="22"/>
          <w:lang w:eastAsia="zh-CN"/>
        </w:rPr>
        <w:t xml:space="preserve">, </w:t>
      </w:r>
      <w:r w:rsidRPr="00C6282B">
        <w:rPr>
          <w:rFonts w:ascii="Arial" w:eastAsia="ＭＳ 明朝" w:hAnsi="Arial" w:cs="Arial"/>
          <w:bCs/>
          <w:sz w:val="22"/>
          <w:szCs w:val="22"/>
        </w:rPr>
        <w:t>3GPP TSG-RAN WG4 Meeting #</w:t>
      </w:r>
      <w:r w:rsidRPr="00C6282B">
        <w:rPr>
          <w:rFonts w:ascii="Arial" w:hAnsi="Arial" w:cs="Arial" w:hint="eastAsia"/>
          <w:bCs/>
          <w:sz w:val="22"/>
          <w:szCs w:val="22"/>
          <w:lang w:eastAsia="zh-CN"/>
        </w:rPr>
        <w:t>106</w:t>
      </w:r>
      <w:r>
        <w:rPr>
          <w:rFonts w:ascii="Arial" w:hAnsi="Arial" w:cs="Arial"/>
          <w:bCs/>
          <w:sz w:val="22"/>
          <w:szCs w:val="22"/>
          <w:lang w:eastAsia="zh-CN"/>
        </w:rPr>
        <w:t xml:space="preserve">, </w:t>
      </w:r>
      <w:r w:rsidRPr="00C6282B">
        <w:rPr>
          <w:rFonts w:ascii="Arial" w:hAnsi="Arial" w:cs="Arial"/>
          <w:bCs/>
          <w:sz w:val="22"/>
          <w:szCs w:val="22"/>
          <w:lang w:eastAsia="zh-CN"/>
        </w:rPr>
        <w:t xml:space="preserve">Athens, Greece, 27 February –03 </w:t>
      </w:r>
      <w:proofErr w:type="gramStart"/>
      <w:r w:rsidRPr="00C6282B">
        <w:rPr>
          <w:rFonts w:ascii="Arial" w:hAnsi="Arial" w:cs="Arial"/>
          <w:bCs/>
          <w:sz w:val="22"/>
          <w:szCs w:val="22"/>
          <w:lang w:eastAsia="zh-CN"/>
        </w:rPr>
        <w:t>March,</w:t>
      </w:r>
      <w:proofErr w:type="gramEnd"/>
      <w:r w:rsidRPr="00C6282B">
        <w:rPr>
          <w:rFonts w:ascii="Arial" w:hAnsi="Arial" w:cs="Arial"/>
          <w:bCs/>
          <w:sz w:val="22"/>
          <w:szCs w:val="22"/>
          <w:lang w:eastAsia="zh-CN"/>
        </w:rPr>
        <w:t xml:space="preserve"> 2023</w:t>
      </w:r>
    </w:p>
    <w:p w14:paraId="1442F75D" w14:textId="461CC971" w:rsidR="007A0130" w:rsidRPr="007A0130" w:rsidRDefault="007A0130" w:rsidP="00953064">
      <w:pPr>
        <w:contextualSpacing/>
        <w:rPr>
          <w:rFonts w:ascii="Arial" w:eastAsiaTheme="minorEastAsia" w:hAnsi="Arial" w:cs="Arial"/>
          <w:sz w:val="22"/>
          <w:szCs w:val="22"/>
          <w:lang w:eastAsia="ja-JP"/>
        </w:rPr>
      </w:pPr>
      <w:r>
        <w:rPr>
          <w:rFonts w:ascii="Arial" w:eastAsiaTheme="minorEastAsia" w:hAnsi="Arial" w:cs="Arial" w:hint="eastAsia"/>
          <w:sz w:val="22"/>
          <w:szCs w:val="22"/>
          <w:lang w:eastAsia="ja-JP"/>
        </w:rPr>
        <w:t>[</w:t>
      </w:r>
      <w:r w:rsidR="00C6282B">
        <w:rPr>
          <w:rFonts w:ascii="Arial" w:eastAsiaTheme="minorEastAsia" w:hAnsi="Arial" w:cs="Arial"/>
          <w:sz w:val="22"/>
          <w:szCs w:val="22"/>
          <w:lang w:eastAsia="ja-JP"/>
        </w:rPr>
        <w:t>3</w:t>
      </w:r>
      <w:r>
        <w:rPr>
          <w:rFonts w:ascii="Arial" w:eastAsiaTheme="minorEastAsia" w:hAnsi="Arial" w:cs="Arial"/>
          <w:sz w:val="22"/>
          <w:szCs w:val="22"/>
          <w:lang w:eastAsia="ja-JP"/>
        </w:rPr>
        <w:t>]</w:t>
      </w:r>
      <w:r w:rsidRPr="007A0130">
        <w:rPr>
          <w:rFonts w:ascii="Arial" w:hAnsi="Arial" w:cs="Arial"/>
          <w:sz w:val="22"/>
          <w:szCs w:val="22"/>
        </w:rPr>
        <w:t xml:space="preserve"> 3GPP TS 38.101-1 V17.7.0</w:t>
      </w:r>
      <w:r>
        <w:rPr>
          <w:rFonts w:ascii="Arial" w:eastAsiaTheme="minorEastAsia" w:hAnsi="Arial" w:cs="Arial"/>
          <w:sz w:val="22"/>
          <w:szCs w:val="22"/>
          <w:lang w:eastAsia="ja-JP"/>
        </w:rPr>
        <w:t xml:space="preserve"> </w:t>
      </w:r>
    </w:p>
    <w:p w14:paraId="6343FC41" w14:textId="33779ADE" w:rsidR="001D42F0" w:rsidRPr="00C6282B" w:rsidRDefault="001D42F0" w:rsidP="00102B82">
      <w:pPr>
        <w:contextualSpacing/>
        <w:rPr>
          <w:rFonts w:eastAsiaTheme="minorEastAsia"/>
          <w:bCs/>
          <w:sz w:val="22"/>
          <w:szCs w:val="22"/>
          <w:lang w:eastAsia="ja-JP"/>
        </w:rPr>
      </w:pPr>
    </w:p>
    <w:sectPr w:rsidR="001D42F0" w:rsidRPr="00C6282B" w:rsidSect="00D06FA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BDB2C" w14:textId="77777777" w:rsidR="003B2860" w:rsidRDefault="003B2860">
      <w:r>
        <w:separator/>
      </w:r>
    </w:p>
  </w:endnote>
  <w:endnote w:type="continuationSeparator" w:id="0">
    <w:p w14:paraId="17EDEBBA" w14:textId="77777777" w:rsidR="003B2860" w:rsidRDefault="003B2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56FCB" w14:textId="77777777" w:rsidR="00B00127" w:rsidRDefault="00B00127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C3460" w14:textId="77777777" w:rsidR="003B2860" w:rsidRDefault="003B2860">
      <w:r>
        <w:separator/>
      </w:r>
    </w:p>
  </w:footnote>
  <w:footnote w:type="continuationSeparator" w:id="0">
    <w:p w14:paraId="581E1A37" w14:textId="77777777" w:rsidR="003B2860" w:rsidRDefault="003B2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24C38"/>
    <w:multiLevelType w:val="hybridMultilevel"/>
    <w:tmpl w:val="81CAC058"/>
    <w:lvl w:ilvl="0" w:tplc="04090001">
      <w:start w:val="1"/>
      <w:numFmt w:val="bullet"/>
      <w:lvlText w:val=""/>
      <w:lvlJc w:val="left"/>
      <w:pPr>
        <w:ind w:left="12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4D1787C"/>
    <w:multiLevelType w:val="hybridMultilevel"/>
    <w:tmpl w:val="BB9CDE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230BD"/>
    <w:multiLevelType w:val="hybridMultilevel"/>
    <w:tmpl w:val="E592CA6C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67C15"/>
    <w:multiLevelType w:val="hybridMultilevel"/>
    <w:tmpl w:val="2F567712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23A34D95"/>
    <w:multiLevelType w:val="hybridMultilevel"/>
    <w:tmpl w:val="08E457C2"/>
    <w:lvl w:ilvl="0" w:tplc="04090001">
      <w:start w:val="1"/>
      <w:numFmt w:val="bullet"/>
      <w:lvlText w:val="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02A62"/>
    <w:multiLevelType w:val="hybridMultilevel"/>
    <w:tmpl w:val="3CEA45F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E3AD8"/>
    <w:multiLevelType w:val="hybridMultilevel"/>
    <w:tmpl w:val="73089390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B52DA8"/>
    <w:multiLevelType w:val="hybridMultilevel"/>
    <w:tmpl w:val="6598FA04"/>
    <w:lvl w:ilvl="0" w:tplc="F97C9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AC8B2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9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F89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A29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F44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C2E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EAB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74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670291"/>
    <w:multiLevelType w:val="hybridMultilevel"/>
    <w:tmpl w:val="4C585C74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7"/>
  </w:num>
  <w:num w:numId="3">
    <w:abstractNumId w:val="12"/>
  </w:num>
  <w:num w:numId="4">
    <w:abstractNumId w:val="14"/>
  </w:num>
  <w:num w:numId="5">
    <w:abstractNumId w:val="32"/>
  </w:num>
  <w:num w:numId="6">
    <w:abstractNumId w:val="9"/>
  </w:num>
  <w:num w:numId="7">
    <w:abstractNumId w:val="4"/>
  </w:num>
  <w:num w:numId="8">
    <w:abstractNumId w:val="18"/>
  </w:num>
  <w:num w:numId="9">
    <w:abstractNumId w:val="11"/>
  </w:num>
  <w:num w:numId="10">
    <w:abstractNumId w:val="30"/>
  </w:num>
  <w:num w:numId="11">
    <w:abstractNumId w:val="33"/>
  </w:num>
  <w:num w:numId="12">
    <w:abstractNumId w:val="22"/>
  </w:num>
  <w:num w:numId="13">
    <w:abstractNumId w:val="35"/>
  </w:num>
  <w:num w:numId="14">
    <w:abstractNumId w:val="13"/>
  </w:num>
  <w:num w:numId="15">
    <w:abstractNumId w:val="29"/>
  </w:num>
  <w:num w:numId="16">
    <w:abstractNumId w:val="26"/>
  </w:num>
  <w:num w:numId="17">
    <w:abstractNumId w:val="10"/>
  </w:num>
  <w:num w:numId="18">
    <w:abstractNumId w:val="6"/>
  </w:num>
  <w:num w:numId="19">
    <w:abstractNumId w:val="28"/>
  </w:num>
  <w:num w:numId="20">
    <w:abstractNumId w:val="15"/>
  </w:num>
  <w:num w:numId="21">
    <w:abstractNumId w:val="25"/>
  </w:num>
  <w:num w:numId="22">
    <w:abstractNumId w:val="17"/>
  </w:num>
  <w:num w:numId="23">
    <w:abstractNumId w:val="16"/>
  </w:num>
  <w:num w:numId="24">
    <w:abstractNumId w:val="27"/>
  </w:num>
  <w:num w:numId="25">
    <w:abstractNumId w:val="19"/>
  </w:num>
  <w:num w:numId="26">
    <w:abstractNumId w:val="2"/>
  </w:num>
  <w:num w:numId="27">
    <w:abstractNumId w:val="24"/>
  </w:num>
  <w:num w:numId="28">
    <w:abstractNumId w:val="3"/>
  </w:num>
  <w:num w:numId="29">
    <w:abstractNumId w:val="5"/>
  </w:num>
  <w:num w:numId="30">
    <w:abstractNumId w:val="1"/>
  </w:num>
  <w:num w:numId="31">
    <w:abstractNumId w:val="34"/>
  </w:num>
  <w:num w:numId="32">
    <w:abstractNumId w:val="21"/>
  </w:num>
  <w:num w:numId="33">
    <w:abstractNumId w:val="20"/>
  </w:num>
  <w:num w:numId="34">
    <w:abstractNumId w:val="8"/>
  </w:num>
  <w:num w:numId="35">
    <w:abstractNumId w:val="0"/>
  </w:num>
  <w:num w:numId="36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0C9"/>
    <w:rsid w:val="00012217"/>
    <w:rsid w:val="000122DC"/>
    <w:rsid w:val="00012676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93F"/>
    <w:rsid w:val="00023F5A"/>
    <w:rsid w:val="00024318"/>
    <w:rsid w:val="0002475A"/>
    <w:rsid w:val="00026904"/>
    <w:rsid w:val="00026A59"/>
    <w:rsid w:val="00026F5D"/>
    <w:rsid w:val="00031165"/>
    <w:rsid w:val="000312C4"/>
    <w:rsid w:val="000315B9"/>
    <w:rsid w:val="00031CC0"/>
    <w:rsid w:val="00031F4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1AF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57325"/>
    <w:rsid w:val="00062143"/>
    <w:rsid w:val="000633D5"/>
    <w:rsid w:val="00063B92"/>
    <w:rsid w:val="0006423A"/>
    <w:rsid w:val="000648C7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707F9"/>
    <w:rsid w:val="00070E01"/>
    <w:rsid w:val="000710F4"/>
    <w:rsid w:val="00071DB0"/>
    <w:rsid w:val="00071FF8"/>
    <w:rsid w:val="000723F1"/>
    <w:rsid w:val="00072FAF"/>
    <w:rsid w:val="00073D2A"/>
    <w:rsid w:val="00075505"/>
    <w:rsid w:val="000761DE"/>
    <w:rsid w:val="000765F3"/>
    <w:rsid w:val="00076E4A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5960"/>
    <w:rsid w:val="000A77AD"/>
    <w:rsid w:val="000A7819"/>
    <w:rsid w:val="000A7B11"/>
    <w:rsid w:val="000A7C07"/>
    <w:rsid w:val="000B0854"/>
    <w:rsid w:val="000B0BA7"/>
    <w:rsid w:val="000B14B3"/>
    <w:rsid w:val="000B1F1E"/>
    <w:rsid w:val="000B31F4"/>
    <w:rsid w:val="000B36BA"/>
    <w:rsid w:val="000B3B5B"/>
    <w:rsid w:val="000B3F62"/>
    <w:rsid w:val="000B49CF"/>
    <w:rsid w:val="000B4A69"/>
    <w:rsid w:val="000B4E48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70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B8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A69"/>
    <w:rsid w:val="00125DBD"/>
    <w:rsid w:val="00125FC0"/>
    <w:rsid w:val="0012618D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3756A"/>
    <w:rsid w:val="0014008D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924"/>
    <w:rsid w:val="00146015"/>
    <w:rsid w:val="001460BE"/>
    <w:rsid w:val="001462C7"/>
    <w:rsid w:val="00151161"/>
    <w:rsid w:val="0015196F"/>
    <w:rsid w:val="00151A13"/>
    <w:rsid w:val="00152BC7"/>
    <w:rsid w:val="001544AE"/>
    <w:rsid w:val="00154C20"/>
    <w:rsid w:val="00156FA1"/>
    <w:rsid w:val="0015714C"/>
    <w:rsid w:val="0015758A"/>
    <w:rsid w:val="001603BD"/>
    <w:rsid w:val="0016089E"/>
    <w:rsid w:val="00160B74"/>
    <w:rsid w:val="00161EF3"/>
    <w:rsid w:val="0016231C"/>
    <w:rsid w:val="00162C66"/>
    <w:rsid w:val="0016329E"/>
    <w:rsid w:val="0016329F"/>
    <w:rsid w:val="00163D7E"/>
    <w:rsid w:val="001645B2"/>
    <w:rsid w:val="00164D63"/>
    <w:rsid w:val="0016561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FD"/>
    <w:rsid w:val="001713BB"/>
    <w:rsid w:val="00171D17"/>
    <w:rsid w:val="0017246C"/>
    <w:rsid w:val="00172DD2"/>
    <w:rsid w:val="00173B5D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41B0"/>
    <w:rsid w:val="0018686E"/>
    <w:rsid w:val="0018689E"/>
    <w:rsid w:val="00186918"/>
    <w:rsid w:val="00186EF3"/>
    <w:rsid w:val="001874A3"/>
    <w:rsid w:val="001878F6"/>
    <w:rsid w:val="00187B6A"/>
    <w:rsid w:val="00190135"/>
    <w:rsid w:val="00192CF8"/>
    <w:rsid w:val="001933B6"/>
    <w:rsid w:val="00193508"/>
    <w:rsid w:val="00193752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50A9"/>
    <w:rsid w:val="001A52F1"/>
    <w:rsid w:val="001A570A"/>
    <w:rsid w:val="001A5951"/>
    <w:rsid w:val="001A5FAC"/>
    <w:rsid w:val="001A62FE"/>
    <w:rsid w:val="001A6426"/>
    <w:rsid w:val="001A64BE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B79FA"/>
    <w:rsid w:val="001C0E2A"/>
    <w:rsid w:val="001C1BB3"/>
    <w:rsid w:val="001C23E8"/>
    <w:rsid w:val="001C294D"/>
    <w:rsid w:val="001C34DC"/>
    <w:rsid w:val="001C37A9"/>
    <w:rsid w:val="001C389D"/>
    <w:rsid w:val="001C41A0"/>
    <w:rsid w:val="001C5661"/>
    <w:rsid w:val="001C5F90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2F0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71A9"/>
    <w:rsid w:val="001E74A4"/>
    <w:rsid w:val="001E753A"/>
    <w:rsid w:val="001E7E54"/>
    <w:rsid w:val="001F00E3"/>
    <w:rsid w:val="001F08E7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62B"/>
    <w:rsid w:val="001F3909"/>
    <w:rsid w:val="001F39C3"/>
    <w:rsid w:val="001F5512"/>
    <w:rsid w:val="001F574D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4342"/>
    <w:rsid w:val="00214973"/>
    <w:rsid w:val="002151E7"/>
    <w:rsid w:val="00215964"/>
    <w:rsid w:val="00215988"/>
    <w:rsid w:val="00215EED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34E"/>
    <w:rsid w:val="002245D6"/>
    <w:rsid w:val="002246B0"/>
    <w:rsid w:val="0022506C"/>
    <w:rsid w:val="0022536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3593"/>
    <w:rsid w:val="00243B69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38F9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440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E86"/>
    <w:rsid w:val="002A6670"/>
    <w:rsid w:val="002A6AA0"/>
    <w:rsid w:val="002B0DC4"/>
    <w:rsid w:val="002B1F8F"/>
    <w:rsid w:val="002B2455"/>
    <w:rsid w:val="002B3E26"/>
    <w:rsid w:val="002B45AA"/>
    <w:rsid w:val="002B5B27"/>
    <w:rsid w:val="002B6BCD"/>
    <w:rsid w:val="002B7B57"/>
    <w:rsid w:val="002C01E3"/>
    <w:rsid w:val="002C1337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6E0D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0C0F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5FC1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507F"/>
    <w:rsid w:val="00315554"/>
    <w:rsid w:val="003157EA"/>
    <w:rsid w:val="00316E2C"/>
    <w:rsid w:val="003178A5"/>
    <w:rsid w:val="00320709"/>
    <w:rsid w:val="00320B8D"/>
    <w:rsid w:val="00320F1F"/>
    <w:rsid w:val="00321B37"/>
    <w:rsid w:val="00321B6C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3625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7D"/>
    <w:rsid w:val="00340EBF"/>
    <w:rsid w:val="0034174E"/>
    <w:rsid w:val="00342DA7"/>
    <w:rsid w:val="003442B0"/>
    <w:rsid w:val="003450B6"/>
    <w:rsid w:val="00345409"/>
    <w:rsid w:val="00345E5B"/>
    <w:rsid w:val="0034618E"/>
    <w:rsid w:val="003464AE"/>
    <w:rsid w:val="003465C1"/>
    <w:rsid w:val="003475CD"/>
    <w:rsid w:val="00347818"/>
    <w:rsid w:val="00350F2A"/>
    <w:rsid w:val="00351162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9F4"/>
    <w:rsid w:val="00367D19"/>
    <w:rsid w:val="00370158"/>
    <w:rsid w:val="00370245"/>
    <w:rsid w:val="00371627"/>
    <w:rsid w:val="003729F4"/>
    <w:rsid w:val="00372C70"/>
    <w:rsid w:val="003735E2"/>
    <w:rsid w:val="00373CA3"/>
    <w:rsid w:val="00373EA6"/>
    <w:rsid w:val="00374A4E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44C"/>
    <w:rsid w:val="003B08C9"/>
    <w:rsid w:val="003B1131"/>
    <w:rsid w:val="003B14D3"/>
    <w:rsid w:val="003B1C9D"/>
    <w:rsid w:val="003B1F56"/>
    <w:rsid w:val="003B2249"/>
    <w:rsid w:val="003B2860"/>
    <w:rsid w:val="003B2FD4"/>
    <w:rsid w:val="003B477E"/>
    <w:rsid w:val="003B5182"/>
    <w:rsid w:val="003B5239"/>
    <w:rsid w:val="003B5923"/>
    <w:rsid w:val="003B5F06"/>
    <w:rsid w:val="003B66F2"/>
    <w:rsid w:val="003B7022"/>
    <w:rsid w:val="003B7116"/>
    <w:rsid w:val="003B7D4B"/>
    <w:rsid w:val="003B7FD5"/>
    <w:rsid w:val="003C0DDE"/>
    <w:rsid w:val="003C2545"/>
    <w:rsid w:val="003C312F"/>
    <w:rsid w:val="003C3A38"/>
    <w:rsid w:val="003C5C76"/>
    <w:rsid w:val="003C6879"/>
    <w:rsid w:val="003C6A16"/>
    <w:rsid w:val="003C6E8A"/>
    <w:rsid w:val="003C7437"/>
    <w:rsid w:val="003D072B"/>
    <w:rsid w:val="003D0774"/>
    <w:rsid w:val="003D0862"/>
    <w:rsid w:val="003D1AD3"/>
    <w:rsid w:val="003D22F7"/>
    <w:rsid w:val="003D25F7"/>
    <w:rsid w:val="003D29B9"/>
    <w:rsid w:val="003D37D2"/>
    <w:rsid w:val="003D387B"/>
    <w:rsid w:val="003D414F"/>
    <w:rsid w:val="003D4FFC"/>
    <w:rsid w:val="003D508F"/>
    <w:rsid w:val="003D5C37"/>
    <w:rsid w:val="003D6447"/>
    <w:rsid w:val="003D6AC0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4E4A"/>
    <w:rsid w:val="003E5CD9"/>
    <w:rsid w:val="003E67A1"/>
    <w:rsid w:val="003E6B61"/>
    <w:rsid w:val="003F0446"/>
    <w:rsid w:val="003F0DA9"/>
    <w:rsid w:val="003F13F9"/>
    <w:rsid w:val="003F163F"/>
    <w:rsid w:val="003F1884"/>
    <w:rsid w:val="003F1C38"/>
    <w:rsid w:val="003F1C70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5AA8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81F"/>
    <w:rsid w:val="00410ABC"/>
    <w:rsid w:val="00410B0A"/>
    <w:rsid w:val="004124E7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A4"/>
    <w:rsid w:val="00444DA8"/>
    <w:rsid w:val="004453CF"/>
    <w:rsid w:val="00445828"/>
    <w:rsid w:val="00445B93"/>
    <w:rsid w:val="00445CEA"/>
    <w:rsid w:val="004468C9"/>
    <w:rsid w:val="004477C7"/>
    <w:rsid w:val="004508E8"/>
    <w:rsid w:val="00450ABD"/>
    <w:rsid w:val="00450C8E"/>
    <w:rsid w:val="00450DE2"/>
    <w:rsid w:val="004518E0"/>
    <w:rsid w:val="00452487"/>
    <w:rsid w:val="0045270B"/>
    <w:rsid w:val="00452BB4"/>
    <w:rsid w:val="00453086"/>
    <w:rsid w:val="00453CA0"/>
    <w:rsid w:val="00453FB1"/>
    <w:rsid w:val="004549EC"/>
    <w:rsid w:val="00454D5C"/>
    <w:rsid w:val="00457955"/>
    <w:rsid w:val="00457FF1"/>
    <w:rsid w:val="00461690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71190"/>
    <w:rsid w:val="004711EF"/>
    <w:rsid w:val="004711F4"/>
    <w:rsid w:val="00472760"/>
    <w:rsid w:val="00473001"/>
    <w:rsid w:val="00473A29"/>
    <w:rsid w:val="0047518D"/>
    <w:rsid w:val="0047795F"/>
    <w:rsid w:val="004819D9"/>
    <w:rsid w:val="004835A3"/>
    <w:rsid w:val="00484FBF"/>
    <w:rsid w:val="00485C7E"/>
    <w:rsid w:val="00485F39"/>
    <w:rsid w:val="00486982"/>
    <w:rsid w:val="004870D7"/>
    <w:rsid w:val="004879E3"/>
    <w:rsid w:val="00490145"/>
    <w:rsid w:val="00490287"/>
    <w:rsid w:val="00490FAB"/>
    <w:rsid w:val="0049171C"/>
    <w:rsid w:val="00492B50"/>
    <w:rsid w:val="00494FA2"/>
    <w:rsid w:val="004955F7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6B57"/>
    <w:rsid w:val="004A72C0"/>
    <w:rsid w:val="004B01C9"/>
    <w:rsid w:val="004B170F"/>
    <w:rsid w:val="004B1D2E"/>
    <w:rsid w:val="004B1EEB"/>
    <w:rsid w:val="004B2C00"/>
    <w:rsid w:val="004B2D8E"/>
    <w:rsid w:val="004B2F3B"/>
    <w:rsid w:val="004B34BD"/>
    <w:rsid w:val="004B3593"/>
    <w:rsid w:val="004B3B23"/>
    <w:rsid w:val="004B425D"/>
    <w:rsid w:val="004B4677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FCD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3A4E"/>
    <w:rsid w:val="004F558A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80F"/>
    <w:rsid w:val="00555B20"/>
    <w:rsid w:val="00556607"/>
    <w:rsid w:val="00556D0C"/>
    <w:rsid w:val="00556E2F"/>
    <w:rsid w:val="00556EF2"/>
    <w:rsid w:val="00557332"/>
    <w:rsid w:val="00561031"/>
    <w:rsid w:val="005610D2"/>
    <w:rsid w:val="00561628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6AF"/>
    <w:rsid w:val="00583DC6"/>
    <w:rsid w:val="0058454D"/>
    <w:rsid w:val="0058472A"/>
    <w:rsid w:val="0058532E"/>
    <w:rsid w:val="005854E4"/>
    <w:rsid w:val="005864FA"/>
    <w:rsid w:val="00586956"/>
    <w:rsid w:val="00587942"/>
    <w:rsid w:val="00587C37"/>
    <w:rsid w:val="00590164"/>
    <w:rsid w:val="005902B1"/>
    <w:rsid w:val="005902F9"/>
    <w:rsid w:val="00591628"/>
    <w:rsid w:val="005929A6"/>
    <w:rsid w:val="00592DCF"/>
    <w:rsid w:val="005979E8"/>
    <w:rsid w:val="00597E49"/>
    <w:rsid w:val="005A128E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06F5"/>
    <w:rsid w:val="005B15C2"/>
    <w:rsid w:val="005B25EB"/>
    <w:rsid w:val="005B3056"/>
    <w:rsid w:val="005B3177"/>
    <w:rsid w:val="005B4B60"/>
    <w:rsid w:val="005B4D3C"/>
    <w:rsid w:val="005B61BE"/>
    <w:rsid w:val="005B622A"/>
    <w:rsid w:val="005B6C6F"/>
    <w:rsid w:val="005B73F3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3877"/>
    <w:rsid w:val="005E4410"/>
    <w:rsid w:val="005E4829"/>
    <w:rsid w:val="005E48C1"/>
    <w:rsid w:val="005E58F7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4B57"/>
    <w:rsid w:val="005F5A62"/>
    <w:rsid w:val="005F6B1E"/>
    <w:rsid w:val="005F6E26"/>
    <w:rsid w:val="006000FF"/>
    <w:rsid w:val="006010A4"/>
    <w:rsid w:val="00601ED5"/>
    <w:rsid w:val="006020E1"/>
    <w:rsid w:val="006034A7"/>
    <w:rsid w:val="00604275"/>
    <w:rsid w:val="00604847"/>
    <w:rsid w:val="00604D12"/>
    <w:rsid w:val="00604F31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720"/>
    <w:rsid w:val="00632E8A"/>
    <w:rsid w:val="00633CB5"/>
    <w:rsid w:val="00634B66"/>
    <w:rsid w:val="00635498"/>
    <w:rsid w:val="00635567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0D9C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77DE5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3D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537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C7143"/>
    <w:rsid w:val="006D0DAB"/>
    <w:rsid w:val="006D1AB2"/>
    <w:rsid w:val="006D239C"/>
    <w:rsid w:val="006D25C7"/>
    <w:rsid w:val="006D31C3"/>
    <w:rsid w:val="006D341E"/>
    <w:rsid w:val="006D36A5"/>
    <w:rsid w:val="006D408E"/>
    <w:rsid w:val="006D5727"/>
    <w:rsid w:val="006D69F9"/>
    <w:rsid w:val="006D7219"/>
    <w:rsid w:val="006E00B3"/>
    <w:rsid w:val="006E02FC"/>
    <w:rsid w:val="006E0CC1"/>
    <w:rsid w:val="006E0CCB"/>
    <w:rsid w:val="006E123D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480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BF"/>
    <w:rsid w:val="00713F0D"/>
    <w:rsid w:val="00714CA7"/>
    <w:rsid w:val="00715243"/>
    <w:rsid w:val="00715F29"/>
    <w:rsid w:val="00716909"/>
    <w:rsid w:val="007169DB"/>
    <w:rsid w:val="00716A22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2761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BC5"/>
    <w:rsid w:val="00754F02"/>
    <w:rsid w:val="00754FA9"/>
    <w:rsid w:val="00755668"/>
    <w:rsid w:val="0075603F"/>
    <w:rsid w:val="00756E3A"/>
    <w:rsid w:val="0075792E"/>
    <w:rsid w:val="007605E9"/>
    <w:rsid w:val="007619AD"/>
    <w:rsid w:val="00761F36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498"/>
    <w:rsid w:val="007758A6"/>
    <w:rsid w:val="00775C1B"/>
    <w:rsid w:val="00775E57"/>
    <w:rsid w:val="0077737E"/>
    <w:rsid w:val="00780278"/>
    <w:rsid w:val="00780611"/>
    <w:rsid w:val="007810AF"/>
    <w:rsid w:val="00782820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44B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B34"/>
    <w:rsid w:val="00795D15"/>
    <w:rsid w:val="00797E04"/>
    <w:rsid w:val="007A0130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0DB9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023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2EAE"/>
    <w:rsid w:val="007D42F7"/>
    <w:rsid w:val="007D477B"/>
    <w:rsid w:val="007D5512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3001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3EA"/>
    <w:rsid w:val="00801A7B"/>
    <w:rsid w:val="00802059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0389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48D2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2FEE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615B9"/>
    <w:rsid w:val="008625CC"/>
    <w:rsid w:val="00862B09"/>
    <w:rsid w:val="00863426"/>
    <w:rsid w:val="00865945"/>
    <w:rsid w:val="008666D1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583B"/>
    <w:rsid w:val="008863CE"/>
    <w:rsid w:val="00887C45"/>
    <w:rsid w:val="00892543"/>
    <w:rsid w:val="00892566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6AC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2628"/>
    <w:rsid w:val="008D436F"/>
    <w:rsid w:val="008D4FDA"/>
    <w:rsid w:val="008D6B5B"/>
    <w:rsid w:val="008D6BE5"/>
    <w:rsid w:val="008D7410"/>
    <w:rsid w:val="008E01A1"/>
    <w:rsid w:val="008E01E5"/>
    <w:rsid w:val="008E07B3"/>
    <w:rsid w:val="008E0FE4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E6F52"/>
    <w:rsid w:val="008F00AF"/>
    <w:rsid w:val="008F118B"/>
    <w:rsid w:val="008F21B4"/>
    <w:rsid w:val="008F2665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122"/>
    <w:rsid w:val="009041AD"/>
    <w:rsid w:val="00904B78"/>
    <w:rsid w:val="009051EF"/>
    <w:rsid w:val="009055DC"/>
    <w:rsid w:val="00906E43"/>
    <w:rsid w:val="00907525"/>
    <w:rsid w:val="00910207"/>
    <w:rsid w:val="009109BC"/>
    <w:rsid w:val="009112E8"/>
    <w:rsid w:val="00911A11"/>
    <w:rsid w:val="00911ECC"/>
    <w:rsid w:val="00912326"/>
    <w:rsid w:val="00912472"/>
    <w:rsid w:val="009124A4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3AA"/>
    <w:rsid w:val="0092144F"/>
    <w:rsid w:val="00921BC0"/>
    <w:rsid w:val="00921DE6"/>
    <w:rsid w:val="00921F84"/>
    <w:rsid w:val="00922704"/>
    <w:rsid w:val="00922AA4"/>
    <w:rsid w:val="00923D36"/>
    <w:rsid w:val="00924145"/>
    <w:rsid w:val="0092449B"/>
    <w:rsid w:val="00924EFA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7F5"/>
    <w:rsid w:val="00936A27"/>
    <w:rsid w:val="0093767E"/>
    <w:rsid w:val="00937D62"/>
    <w:rsid w:val="009414CE"/>
    <w:rsid w:val="00942029"/>
    <w:rsid w:val="009427EC"/>
    <w:rsid w:val="00942F29"/>
    <w:rsid w:val="0094342C"/>
    <w:rsid w:val="009435E6"/>
    <w:rsid w:val="00944791"/>
    <w:rsid w:val="0094704F"/>
    <w:rsid w:val="00950ACA"/>
    <w:rsid w:val="00950D30"/>
    <w:rsid w:val="009511A1"/>
    <w:rsid w:val="00951EBD"/>
    <w:rsid w:val="00952034"/>
    <w:rsid w:val="0095234C"/>
    <w:rsid w:val="00953064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577"/>
    <w:rsid w:val="00970CB3"/>
    <w:rsid w:val="00970CD6"/>
    <w:rsid w:val="00970F79"/>
    <w:rsid w:val="00971280"/>
    <w:rsid w:val="00974092"/>
    <w:rsid w:val="009742C0"/>
    <w:rsid w:val="0097449C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5DF"/>
    <w:rsid w:val="00986BA0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471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957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B8A"/>
    <w:rsid w:val="009F4EE6"/>
    <w:rsid w:val="009F5315"/>
    <w:rsid w:val="009F57A3"/>
    <w:rsid w:val="009F59E3"/>
    <w:rsid w:val="009F6D75"/>
    <w:rsid w:val="009F71DE"/>
    <w:rsid w:val="009F77F9"/>
    <w:rsid w:val="009F795D"/>
    <w:rsid w:val="009F7C62"/>
    <w:rsid w:val="009F7D30"/>
    <w:rsid w:val="009F7D42"/>
    <w:rsid w:val="00A00133"/>
    <w:rsid w:val="00A00639"/>
    <w:rsid w:val="00A00800"/>
    <w:rsid w:val="00A00B3D"/>
    <w:rsid w:val="00A01457"/>
    <w:rsid w:val="00A017F2"/>
    <w:rsid w:val="00A02434"/>
    <w:rsid w:val="00A037E0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63B8"/>
    <w:rsid w:val="00A16C22"/>
    <w:rsid w:val="00A17B89"/>
    <w:rsid w:val="00A17DE6"/>
    <w:rsid w:val="00A20760"/>
    <w:rsid w:val="00A215E8"/>
    <w:rsid w:val="00A217FC"/>
    <w:rsid w:val="00A22A97"/>
    <w:rsid w:val="00A235F9"/>
    <w:rsid w:val="00A23D43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67"/>
    <w:rsid w:val="00A33ACB"/>
    <w:rsid w:val="00A34233"/>
    <w:rsid w:val="00A343DE"/>
    <w:rsid w:val="00A347AE"/>
    <w:rsid w:val="00A34BB4"/>
    <w:rsid w:val="00A34BE2"/>
    <w:rsid w:val="00A34C5F"/>
    <w:rsid w:val="00A35A01"/>
    <w:rsid w:val="00A3746B"/>
    <w:rsid w:val="00A4036A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1A3"/>
    <w:rsid w:val="00A672CF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CEE"/>
    <w:rsid w:val="00A81A25"/>
    <w:rsid w:val="00A81AAF"/>
    <w:rsid w:val="00A81C23"/>
    <w:rsid w:val="00A81E22"/>
    <w:rsid w:val="00A81F40"/>
    <w:rsid w:val="00A8258D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879D0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D6C"/>
    <w:rsid w:val="00AA202C"/>
    <w:rsid w:val="00AA26B5"/>
    <w:rsid w:val="00AA2AA6"/>
    <w:rsid w:val="00AA3724"/>
    <w:rsid w:val="00AA3E68"/>
    <w:rsid w:val="00AA4A8E"/>
    <w:rsid w:val="00AA524A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452E"/>
    <w:rsid w:val="00AC588E"/>
    <w:rsid w:val="00AC6016"/>
    <w:rsid w:val="00AC6756"/>
    <w:rsid w:val="00AC724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583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CF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1B1"/>
    <w:rsid w:val="00AF2215"/>
    <w:rsid w:val="00AF335C"/>
    <w:rsid w:val="00AF3579"/>
    <w:rsid w:val="00AF3734"/>
    <w:rsid w:val="00AF4991"/>
    <w:rsid w:val="00AF4FB6"/>
    <w:rsid w:val="00AF57D6"/>
    <w:rsid w:val="00AF5B11"/>
    <w:rsid w:val="00AF5DAA"/>
    <w:rsid w:val="00B00127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22"/>
    <w:rsid w:val="00B0658C"/>
    <w:rsid w:val="00B069D6"/>
    <w:rsid w:val="00B07493"/>
    <w:rsid w:val="00B07565"/>
    <w:rsid w:val="00B100C4"/>
    <w:rsid w:val="00B10A3C"/>
    <w:rsid w:val="00B10B65"/>
    <w:rsid w:val="00B10F62"/>
    <w:rsid w:val="00B13ADB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1AD1"/>
    <w:rsid w:val="00B5214B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607"/>
    <w:rsid w:val="00B65CFE"/>
    <w:rsid w:val="00B65F77"/>
    <w:rsid w:val="00B660FB"/>
    <w:rsid w:val="00B663F5"/>
    <w:rsid w:val="00B666BC"/>
    <w:rsid w:val="00B66E95"/>
    <w:rsid w:val="00B7016C"/>
    <w:rsid w:val="00B70903"/>
    <w:rsid w:val="00B72507"/>
    <w:rsid w:val="00B72EDE"/>
    <w:rsid w:val="00B734C2"/>
    <w:rsid w:val="00B73EEC"/>
    <w:rsid w:val="00B746B6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256"/>
    <w:rsid w:val="00B9129A"/>
    <w:rsid w:val="00B91DDC"/>
    <w:rsid w:val="00B925D4"/>
    <w:rsid w:val="00B92643"/>
    <w:rsid w:val="00B929CC"/>
    <w:rsid w:val="00B93746"/>
    <w:rsid w:val="00B93C88"/>
    <w:rsid w:val="00B93D4E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2998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5D6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0503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DCD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5C"/>
    <w:rsid w:val="00C365A5"/>
    <w:rsid w:val="00C36E28"/>
    <w:rsid w:val="00C379A7"/>
    <w:rsid w:val="00C401EC"/>
    <w:rsid w:val="00C418EF"/>
    <w:rsid w:val="00C41C0B"/>
    <w:rsid w:val="00C41D95"/>
    <w:rsid w:val="00C41DB0"/>
    <w:rsid w:val="00C41DB4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82B"/>
    <w:rsid w:val="00C62FB4"/>
    <w:rsid w:val="00C634B9"/>
    <w:rsid w:val="00C63AE3"/>
    <w:rsid w:val="00C63CB6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4B96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03FF"/>
    <w:rsid w:val="00C912E2"/>
    <w:rsid w:val="00C91547"/>
    <w:rsid w:val="00C918DD"/>
    <w:rsid w:val="00C91DB5"/>
    <w:rsid w:val="00C94BF2"/>
    <w:rsid w:val="00C9533C"/>
    <w:rsid w:val="00C9779D"/>
    <w:rsid w:val="00CA016D"/>
    <w:rsid w:val="00CA0ABE"/>
    <w:rsid w:val="00CA1215"/>
    <w:rsid w:val="00CA1A4B"/>
    <w:rsid w:val="00CA2C40"/>
    <w:rsid w:val="00CA2C91"/>
    <w:rsid w:val="00CA2CDD"/>
    <w:rsid w:val="00CA2EC3"/>
    <w:rsid w:val="00CA36B9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1977"/>
    <w:rsid w:val="00CB1C1F"/>
    <w:rsid w:val="00CB2685"/>
    <w:rsid w:val="00CB311F"/>
    <w:rsid w:val="00CB3F83"/>
    <w:rsid w:val="00CB4769"/>
    <w:rsid w:val="00CB4FE8"/>
    <w:rsid w:val="00CB5115"/>
    <w:rsid w:val="00CB5177"/>
    <w:rsid w:val="00CB5777"/>
    <w:rsid w:val="00CB6710"/>
    <w:rsid w:val="00CB702A"/>
    <w:rsid w:val="00CB7A66"/>
    <w:rsid w:val="00CB7D59"/>
    <w:rsid w:val="00CB7E88"/>
    <w:rsid w:val="00CC02EE"/>
    <w:rsid w:val="00CC1754"/>
    <w:rsid w:val="00CC1B2D"/>
    <w:rsid w:val="00CC1F35"/>
    <w:rsid w:val="00CC245A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3529"/>
    <w:rsid w:val="00CE5E2B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608"/>
    <w:rsid w:val="00CF681C"/>
    <w:rsid w:val="00CF692C"/>
    <w:rsid w:val="00CF72B8"/>
    <w:rsid w:val="00CF7DD7"/>
    <w:rsid w:val="00D00CC5"/>
    <w:rsid w:val="00D01453"/>
    <w:rsid w:val="00D017E5"/>
    <w:rsid w:val="00D027FD"/>
    <w:rsid w:val="00D02EA9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881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866"/>
    <w:rsid w:val="00D13906"/>
    <w:rsid w:val="00D13F51"/>
    <w:rsid w:val="00D148FF"/>
    <w:rsid w:val="00D154C1"/>
    <w:rsid w:val="00D161E1"/>
    <w:rsid w:val="00D176E9"/>
    <w:rsid w:val="00D17D95"/>
    <w:rsid w:val="00D20855"/>
    <w:rsid w:val="00D218A0"/>
    <w:rsid w:val="00D231ED"/>
    <w:rsid w:val="00D23C52"/>
    <w:rsid w:val="00D26A8F"/>
    <w:rsid w:val="00D26B9B"/>
    <w:rsid w:val="00D26E94"/>
    <w:rsid w:val="00D27340"/>
    <w:rsid w:val="00D27A18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82A"/>
    <w:rsid w:val="00D67F4C"/>
    <w:rsid w:val="00D70917"/>
    <w:rsid w:val="00D713FF"/>
    <w:rsid w:val="00D71DDC"/>
    <w:rsid w:val="00D72A09"/>
    <w:rsid w:val="00D72CBB"/>
    <w:rsid w:val="00D72F84"/>
    <w:rsid w:val="00D72FAC"/>
    <w:rsid w:val="00D745A7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1C0"/>
    <w:rsid w:val="00D8131C"/>
    <w:rsid w:val="00D819A9"/>
    <w:rsid w:val="00D81C16"/>
    <w:rsid w:val="00D8230F"/>
    <w:rsid w:val="00D82E31"/>
    <w:rsid w:val="00D83D14"/>
    <w:rsid w:val="00D84F5D"/>
    <w:rsid w:val="00D85402"/>
    <w:rsid w:val="00D9134C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646"/>
    <w:rsid w:val="00DA3D2A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1F3C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24D9"/>
    <w:rsid w:val="00DC2762"/>
    <w:rsid w:val="00DC3B67"/>
    <w:rsid w:val="00DC3BAD"/>
    <w:rsid w:val="00DC3E10"/>
    <w:rsid w:val="00DC4256"/>
    <w:rsid w:val="00DC495F"/>
    <w:rsid w:val="00DC51EB"/>
    <w:rsid w:val="00DC714E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155D"/>
    <w:rsid w:val="00DE221F"/>
    <w:rsid w:val="00DE22A7"/>
    <w:rsid w:val="00DE2DD3"/>
    <w:rsid w:val="00DE2F8F"/>
    <w:rsid w:val="00DE39B6"/>
    <w:rsid w:val="00DE3F1E"/>
    <w:rsid w:val="00DE453A"/>
    <w:rsid w:val="00DE4838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82"/>
    <w:rsid w:val="00DF1DCA"/>
    <w:rsid w:val="00DF31E2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04E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12"/>
    <w:rsid w:val="00E1438D"/>
    <w:rsid w:val="00E147B3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7A2"/>
    <w:rsid w:val="00E402A1"/>
    <w:rsid w:val="00E407D0"/>
    <w:rsid w:val="00E40AA3"/>
    <w:rsid w:val="00E42C21"/>
    <w:rsid w:val="00E42C53"/>
    <w:rsid w:val="00E437D2"/>
    <w:rsid w:val="00E43CCD"/>
    <w:rsid w:val="00E44258"/>
    <w:rsid w:val="00E44341"/>
    <w:rsid w:val="00E443A8"/>
    <w:rsid w:val="00E44BCB"/>
    <w:rsid w:val="00E45E4E"/>
    <w:rsid w:val="00E46D16"/>
    <w:rsid w:val="00E518A1"/>
    <w:rsid w:val="00E51C99"/>
    <w:rsid w:val="00E5200D"/>
    <w:rsid w:val="00E52293"/>
    <w:rsid w:val="00E527AA"/>
    <w:rsid w:val="00E532A6"/>
    <w:rsid w:val="00E5454B"/>
    <w:rsid w:val="00E54643"/>
    <w:rsid w:val="00E5550E"/>
    <w:rsid w:val="00E55B05"/>
    <w:rsid w:val="00E55C34"/>
    <w:rsid w:val="00E5634E"/>
    <w:rsid w:val="00E56B62"/>
    <w:rsid w:val="00E56E55"/>
    <w:rsid w:val="00E5726F"/>
    <w:rsid w:val="00E57BC5"/>
    <w:rsid w:val="00E6084B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4169"/>
    <w:rsid w:val="00E95127"/>
    <w:rsid w:val="00E95567"/>
    <w:rsid w:val="00E958AA"/>
    <w:rsid w:val="00E96391"/>
    <w:rsid w:val="00EA1114"/>
    <w:rsid w:val="00EA127C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52B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D1544"/>
    <w:rsid w:val="00ED1993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0AB4"/>
    <w:rsid w:val="00EE17CB"/>
    <w:rsid w:val="00EE25B1"/>
    <w:rsid w:val="00EE2A24"/>
    <w:rsid w:val="00EE3A90"/>
    <w:rsid w:val="00EE40F7"/>
    <w:rsid w:val="00EE49F2"/>
    <w:rsid w:val="00EE57BF"/>
    <w:rsid w:val="00EE716D"/>
    <w:rsid w:val="00EE7666"/>
    <w:rsid w:val="00EE7DC6"/>
    <w:rsid w:val="00EF0454"/>
    <w:rsid w:val="00EF33D3"/>
    <w:rsid w:val="00EF40D6"/>
    <w:rsid w:val="00EF45A5"/>
    <w:rsid w:val="00EF4731"/>
    <w:rsid w:val="00EF52A7"/>
    <w:rsid w:val="00EF5644"/>
    <w:rsid w:val="00EF6C90"/>
    <w:rsid w:val="00EF6D78"/>
    <w:rsid w:val="00EF6E7D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1D7A"/>
    <w:rsid w:val="00F1227B"/>
    <w:rsid w:val="00F123F5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4C"/>
    <w:rsid w:val="00F23E7F"/>
    <w:rsid w:val="00F26B4E"/>
    <w:rsid w:val="00F3100B"/>
    <w:rsid w:val="00F3148E"/>
    <w:rsid w:val="00F31D3C"/>
    <w:rsid w:val="00F32D9E"/>
    <w:rsid w:val="00F33320"/>
    <w:rsid w:val="00F3400E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5E0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50E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B82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2CD9"/>
    <w:rsid w:val="00FA3BAD"/>
    <w:rsid w:val="00FA47C8"/>
    <w:rsid w:val="00FA537E"/>
    <w:rsid w:val="00FA5653"/>
    <w:rsid w:val="00FA588B"/>
    <w:rsid w:val="00FA632A"/>
    <w:rsid w:val="00FA679A"/>
    <w:rsid w:val="00FA7E4E"/>
    <w:rsid w:val="00FB05A4"/>
    <w:rsid w:val="00FB066E"/>
    <w:rsid w:val="00FB0E0B"/>
    <w:rsid w:val="00FB1E83"/>
    <w:rsid w:val="00FB2358"/>
    <w:rsid w:val="00FB329E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1E9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D36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EE0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1C82E7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178A5"/>
    <w:rPr>
      <w:rFonts w:eastAsia="Times New Roman"/>
      <w:sz w:val="24"/>
      <w:szCs w:val="24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0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0"/>
    <w:qFormat/>
    <w:rsid w:val="007A22CE"/>
    <w:pPr>
      <w:numPr>
        <w:ilvl w:val="1"/>
        <w:numId w:val="2"/>
      </w:numPr>
      <w:tabs>
        <w:tab w:val="num" w:pos="397"/>
      </w:tabs>
      <w:spacing w:before="100" w:beforeAutospacing="1" w:afterLines="100" w:after="100"/>
      <w:ind w:left="0"/>
      <w:outlineLvl w:val="1"/>
    </w:pPr>
    <w:rPr>
      <w:rFonts w:ascii="Arial" w:eastAsia="Arial" w:hAnsi="Arial"/>
      <w:sz w:val="32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0"/>
    <w:qFormat/>
    <w:rsid w:val="00876A06"/>
    <w:pPr>
      <w:numPr>
        <w:ilvl w:val="2"/>
      </w:numPr>
      <w:tabs>
        <w:tab w:val="num" w:pos="823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0"/>
    <w:qFormat/>
    <w:rsid w:val="00876A06"/>
    <w:pPr>
      <w:numPr>
        <w:ilvl w:val="3"/>
      </w:numPr>
      <w:tabs>
        <w:tab w:val="num" w:pos="1100"/>
      </w:tabs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link w:val="50"/>
    <w:qFormat/>
    <w:rsid w:val="00876A06"/>
    <w:pPr>
      <w:numPr>
        <w:ilvl w:val="4"/>
      </w:numPr>
      <w:tabs>
        <w:tab w:val="num" w:pos="1299"/>
      </w:tabs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link w:val="60"/>
    <w:qFormat/>
    <w:rsid w:val="009B4262"/>
    <w:pPr>
      <w:outlineLvl w:val="5"/>
    </w:pPr>
  </w:style>
  <w:style w:type="paragraph" w:styleId="7">
    <w:name w:val="heading 7"/>
    <w:basedOn w:val="H6"/>
    <w:next w:val="a1"/>
    <w:link w:val="70"/>
    <w:qFormat/>
    <w:rsid w:val="009B4262"/>
    <w:pPr>
      <w:outlineLvl w:val="6"/>
    </w:pPr>
  </w:style>
  <w:style w:type="paragraph" w:styleId="8">
    <w:name w:val="heading 8"/>
    <w:basedOn w:val="1"/>
    <w:next w:val="a1"/>
    <w:link w:val="80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Char (文字),NMP Heading 1 (文字),H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20">
    <w:name w:val="見出し 2 (文字)"/>
    <w:aliases w:val="Char Cha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1">
    <w:name w:val="toc 9"/>
    <w:basedOn w:val="81"/>
    <w:uiPriority w:val="39"/>
    <w:rsid w:val="009B4262"/>
    <w:pPr>
      <w:ind w:left="1418" w:hanging="1418"/>
    </w:pPr>
  </w:style>
  <w:style w:type="paragraph" w:styleId="81">
    <w:name w:val="toc 8"/>
    <w:basedOn w:val="11"/>
    <w:uiPriority w:val="39"/>
    <w:rsid w:val="009B426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6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B4262"/>
    <w:pPr>
      <w:ind w:left="1701" w:hanging="1701"/>
    </w:pPr>
  </w:style>
  <w:style w:type="paragraph" w:styleId="41">
    <w:name w:val="toc 4"/>
    <w:basedOn w:val="31"/>
    <w:uiPriority w:val="39"/>
    <w:rsid w:val="009B4262"/>
    <w:pPr>
      <w:ind w:left="1418" w:hanging="1418"/>
    </w:pPr>
  </w:style>
  <w:style w:type="paragraph" w:styleId="31">
    <w:name w:val="toc 3"/>
    <w:basedOn w:val="21"/>
    <w:uiPriority w:val="39"/>
    <w:rsid w:val="009B4262"/>
    <w:pPr>
      <w:ind w:left="1134" w:hanging="1134"/>
    </w:pPr>
  </w:style>
  <w:style w:type="paragraph" w:styleId="21">
    <w:name w:val="toc 2"/>
    <w:basedOn w:val="11"/>
    <w:uiPriority w:val="39"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2">
    <w:name w:val="index 2"/>
    <w:basedOn w:val="12"/>
    <w:rsid w:val="009B4262"/>
    <w:pPr>
      <w:ind w:left="284"/>
    </w:pPr>
  </w:style>
  <w:style w:type="paragraph" w:customStyle="1" w:styleId="TT">
    <w:name w:val="TT"/>
    <w:basedOn w:val="1"/>
    <w:next w:val="a1"/>
    <w:rsid w:val="009B4262"/>
    <w:pPr>
      <w:outlineLvl w:val="9"/>
    </w:pPr>
  </w:style>
  <w:style w:type="paragraph" w:styleId="a7">
    <w:name w:val="footer"/>
    <w:basedOn w:val="a5"/>
    <w:link w:val="a8"/>
    <w:rsid w:val="009B4262"/>
    <w:pPr>
      <w:jc w:val="center"/>
    </w:pPr>
    <w:rPr>
      <w:i/>
    </w:rPr>
  </w:style>
  <w:style w:type="character" w:styleId="a9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a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ab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ＭＳ 明朝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c"/>
    <w:rsid w:val="009B4262"/>
    <w:pPr>
      <w:ind w:left="851"/>
    </w:pPr>
  </w:style>
  <w:style w:type="paragraph" w:styleId="ac">
    <w:name w:val="List Number"/>
    <w:basedOn w:val="ad"/>
    <w:rsid w:val="009B4262"/>
  </w:style>
  <w:style w:type="paragraph" w:styleId="ad">
    <w:name w:val="List"/>
    <w:basedOn w:val="a1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61">
    <w:name w:val="toc 6"/>
    <w:basedOn w:val="51"/>
    <w:next w:val="a1"/>
    <w:uiPriority w:val="39"/>
    <w:rsid w:val="009B4262"/>
    <w:pPr>
      <w:ind w:left="1985" w:hanging="1985"/>
    </w:pPr>
  </w:style>
  <w:style w:type="paragraph" w:styleId="71">
    <w:name w:val="toc 7"/>
    <w:basedOn w:val="61"/>
    <w:next w:val="a1"/>
    <w:uiPriority w:val="39"/>
    <w:rsid w:val="009B4262"/>
    <w:pPr>
      <w:ind w:left="2268" w:hanging="2268"/>
    </w:pPr>
  </w:style>
  <w:style w:type="paragraph" w:styleId="24">
    <w:name w:val="List Bullet 2"/>
    <w:basedOn w:val="ae"/>
    <w:link w:val="25"/>
    <w:rsid w:val="009B4262"/>
    <w:pPr>
      <w:ind w:left="851"/>
    </w:pPr>
  </w:style>
  <w:style w:type="paragraph" w:styleId="ae">
    <w:name w:val="List Bullet"/>
    <w:basedOn w:val="ad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ＭＳ 明朝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2">
    <w:name w:val="List Bullet 3"/>
    <w:basedOn w:val="24"/>
    <w:rsid w:val="009B4262"/>
    <w:pPr>
      <w:ind w:left="1135"/>
    </w:pPr>
  </w:style>
  <w:style w:type="paragraph" w:styleId="26">
    <w:name w:val="List 2"/>
    <w:basedOn w:val="ad"/>
    <w:rsid w:val="009B4262"/>
    <w:pPr>
      <w:ind w:left="851"/>
    </w:pPr>
  </w:style>
  <w:style w:type="paragraph" w:styleId="33">
    <w:name w:val="List 3"/>
    <w:basedOn w:val="26"/>
    <w:rsid w:val="009B4262"/>
    <w:pPr>
      <w:ind w:left="1135"/>
    </w:pPr>
  </w:style>
  <w:style w:type="paragraph" w:styleId="42">
    <w:name w:val="List 4"/>
    <w:basedOn w:val="33"/>
    <w:rsid w:val="009B4262"/>
    <w:pPr>
      <w:ind w:left="1418"/>
    </w:pPr>
  </w:style>
  <w:style w:type="paragraph" w:styleId="52">
    <w:name w:val="List 5"/>
    <w:basedOn w:val="42"/>
    <w:rsid w:val="009B4262"/>
    <w:pPr>
      <w:ind w:left="1702"/>
    </w:pPr>
  </w:style>
  <w:style w:type="paragraph" w:styleId="43">
    <w:name w:val="List Bullet 4"/>
    <w:basedOn w:val="32"/>
    <w:rsid w:val="009B4262"/>
    <w:pPr>
      <w:ind w:left="1418"/>
    </w:pPr>
  </w:style>
  <w:style w:type="paragraph" w:styleId="53">
    <w:name w:val="List Bullet 5"/>
    <w:basedOn w:val="43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af">
    <w:name w:val="index heading"/>
    <w:basedOn w:val="a1"/>
    <w:next w:val="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af0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af1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af2">
    <w:name w:val="Hyperlink"/>
    <w:uiPriority w:val="99"/>
    <w:rPr>
      <w:color w:val="0000FF"/>
      <w:u w:val="single"/>
    </w:rPr>
  </w:style>
  <w:style w:type="character" w:styleId="af3">
    <w:name w:val="FollowedHyperlink"/>
    <w:rPr>
      <w:color w:val="800080"/>
      <w:u w:val="single"/>
    </w:rPr>
  </w:style>
  <w:style w:type="paragraph" w:styleId="af4">
    <w:name w:val="Document Map"/>
    <w:basedOn w:val="a1"/>
    <w:link w:val="af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af6">
    <w:name w:val="Plain Text"/>
    <w:basedOn w:val="a1"/>
    <w:link w:val="a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af8">
    <w:name w:val="Body Text"/>
    <w:aliases w:val="bt,body indent,paragraph 2,body text, ändrad,AvtalBrödtext,ändrad,Bodytext,Compliance,Response,Body3"/>
    <w:basedOn w:val="a1"/>
    <w:link w:val="af9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en-GB"/>
    </w:rPr>
  </w:style>
  <w:style w:type="character" w:customStyle="1" w:styleId="af9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8"/>
    <w:uiPriority w:val="99"/>
    <w:rsid w:val="00F1227B"/>
    <w:rPr>
      <w:lang w:val="en-GB" w:eastAsia="en-GB"/>
    </w:rPr>
  </w:style>
  <w:style w:type="paragraph" w:styleId="afa">
    <w:name w:val="Body Text Indent"/>
    <w:basedOn w:val="a1"/>
    <w:link w:val="afb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afc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7">
    <w:name w:val="Body Text 2"/>
    <w:basedOn w:val="a1"/>
    <w:semiHidden/>
    <w:rPr>
      <w:i/>
    </w:rPr>
  </w:style>
  <w:style w:type="paragraph" w:styleId="34">
    <w:name w:val="Body Text Indent 3"/>
    <w:basedOn w:val="a1"/>
    <w:semiHidden/>
    <w:pPr>
      <w:ind w:left="1080"/>
    </w:pPr>
  </w:style>
  <w:style w:type="paragraph" w:styleId="afd">
    <w:name w:val="annotation text"/>
    <w:basedOn w:val="a1"/>
    <w:link w:val="afe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aff">
    <w:name w:val="page number"/>
    <w:basedOn w:val="a2"/>
  </w:style>
  <w:style w:type="paragraph" w:styleId="35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f0">
    <w:name w:val="Balloon Text"/>
    <w:basedOn w:val="a1"/>
    <w:link w:val="af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aff2">
    <w:name w:val="Table Grid"/>
    <w:basedOn w:val="a3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annotation reference"/>
    <w:rsid w:val="00373EA6"/>
    <w:rPr>
      <w:sz w:val="16"/>
      <w:szCs w:val="16"/>
    </w:rPr>
  </w:style>
  <w:style w:type="paragraph" w:styleId="aff4">
    <w:name w:val="annotation subject"/>
    <w:basedOn w:val="afd"/>
    <w:next w:val="afd"/>
    <w:link w:val="aff5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pPr>
      <w:spacing w:after="180"/>
    </w:pPr>
    <w:rPr>
      <w:rFonts w:eastAsia="ＭＳ 明朝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Batang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f6">
    <w:name w:val="样式 页眉"/>
    <w:basedOn w:val="a5"/>
    <w:link w:val="Char0"/>
    <w:rsid w:val="00572A4C"/>
    <w:rPr>
      <w:rFonts w:eastAsia="Arial"/>
      <w:bCs/>
      <w:sz w:val="22"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ff6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aff7">
    <w:name w:val="List Paragraph"/>
    <w:basedOn w:val="a1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af1">
    <w:name w:val="図表番号 (文字)"/>
    <w:aliases w:val="cap (文字),cap1 (文字),cap2 (文字),cap11 (文字),Caption Char (文字),Légende-figure (文字),Légende-figure Char (文字),Beschrifubg (文字),Beschriftung Char (文字),label (文字),cap11 Char (文字),cap11 Char Char Char (文字),captions (文字),Beschriftung Char Char (文字)"/>
    <w:link w:val="af0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ab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a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a1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ad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a1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26"/>
    <w:link w:val="B2Char"/>
    <w:qFormat/>
    <w:rsid w:val="0055211D"/>
    <w:rPr>
      <w:lang w:eastAsia="ko-KR"/>
    </w:rPr>
  </w:style>
  <w:style w:type="paragraph" w:customStyle="1" w:styleId="B30">
    <w:name w:val="B3"/>
    <w:basedOn w:val="33"/>
    <w:link w:val="B3Char2"/>
    <w:rsid w:val="0055211D"/>
    <w:rPr>
      <w:lang w:eastAsia="ko-KR"/>
    </w:rPr>
  </w:style>
  <w:style w:type="paragraph" w:customStyle="1" w:styleId="B4">
    <w:name w:val="B4"/>
    <w:basedOn w:val="42"/>
    <w:link w:val="B4Char"/>
    <w:rsid w:val="0055211D"/>
    <w:rPr>
      <w:lang w:eastAsia="ko-KR"/>
    </w:rPr>
  </w:style>
  <w:style w:type="paragraph" w:customStyle="1" w:styleId="B5">
    <w:name w:val="B5"/>
    <w:basedOn w:val="52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a1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55211D"/>
    <w:rPr>
      <w:rFonts w:ascii="Arial" w:eastAsia="Arial" w:hAnsi="Arial"/>
      <w:sz w:val="22"/>
      <w:lang w:val="en-GB" w:eastAsia="en-US"/>
    </w:rPr>
  </w:style>
  <w:style w:type="character" w:styleId="aff8">
    <w:name w:val="Subtle Reference"/>
    <w:uiPriority w:val="31"/>
    <w:qFormat/>
    <w:rsid w:val="0055211D"/>
    <w:rPr>
      <w:smallCaps/>
      <w:color w:val="5A5A5A"/>
    </w:rPr>
  </w:style>
  <w:style w:type="character" w:customStyle="1" w:styleId="aff1">
    <w:name w:val="吹き出し (文字)"/>
    <w:link w:val="aff0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e">
    <w:name w:val="コメント文字列 (文字)"/>
    <w:link w:val="afd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afa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afb">
    <w:name w:val="本文インデント (文字)"/>
    <w:link w:val="afa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af5">
    <w:name w:val="見出しマップ (文字)"/>
    <w:link w:val="af4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ff5">
    <w:name w:val="コメント内容 (文字)"/>
    <w:link w:val="aff4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a1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a1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a1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a1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a1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aff9">
    <w:name w:val="Revision"/>
    <w:hidden/>
    <w:uiPriority w:val="99"/>
    <w:semiHidden/>
    <w:rsid w:val="0055211D"/>
    <w:rPr>
      <w:rFonts w:eastAsia="SimSun"/>
      <w:lang w:val="en-GB"/>
    </w:rPr>
  </w:style>
  <w:style w:type="paragraph" w:styleId="affa">
    <w:name w:val="TOC Heading"/>
    <w:basedOn w:val="1"/>
    <w:next w:val="a1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55211D"/>
  </w:style>
  <w:style w:type="character" w:customStyle="1" w:styleId="60">
    <w:name w:val="見出し 6 (文字)"/>
    <w:aliases w:val="T1 (文字),Header 6 (文字)"/>
    <w:link w:val="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Web">
    <w:name w:val="Normal (Web)"/>
    <w:basedOn w:val="a1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4"/>
    <w:uiPriority w:val="99"/>
    <w:semiHidden/>
    <w:unhideWhenUsed/>
    <w:rsid w:val="0055211D"/>
  </w:style>
  <w:style w:type="numbering" w:customStyle="1" w:styleId="NoList3">
    <w:name w:val="No List3"/>
    <w:next w:val="a4"/>
    <w:uiPriority w:val="99"/>
    <w:semiHidden/>
    <w:unhideWhenUsed/>
    <w:rsid w:val="0055211D"/>
  </w:style>
  <w:style w:type="numbering" w:customStyle="1" w:styleId="NoList4">
    <w:name w:val="No List4"/>
    <w:next w:val="a4"/>
    <w:uiPriority w:val="99"/>
    <w:semiHidden/>
    <w:unhideWhenUsed/>
    <w:rsid w:val="0055211D"/>
  </w:style>
  <w:style w:type="table" w:customStyle="1" w:styleId="TableGrid1">
    <w:name w:val="Table Grid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フッター (文字)"/>
    <w:link w:val="a7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4"/>
    <w:semiHidden/>
    <w:unhideWhenUsed/>
    <w:rsid w:val="0055211D"/>
  </w:style>
  <w:style w:type="character" w:customStyle="1" w:styleId="70">
    <w:name w:val="見出し 7 (文字)"/>
    <w:link w:val="7"/>
    <w:rsid w:val="0055211D"/>
    <w:rPr>
      <w:rFonts w:ascii="Arial" w:eastAsia="Arial" w:hAnsi="Arial"/>
      <w:lang w:val="en-GB" w:eastAsia="en-US"/>
    </w:rPr>
  </w:style>
  <w:style w:type="character" w:customStyle="1" w:styleId="80">
    <w:name w:val="見出し 8 (文字)"/>
    <w:link w:val="8"/>
    <w:rsid w:val="0055211D"/>
    <w:rPr>
      <w:rFonts w:ascii="Arial" w:eastAsia="Arial" w:hAnsi="Arial"/>
      <w:sz w:val="36"/>
      <w:lang w:val="en-GB" w:eastAsia="en-US"/>
    </w:rPr>
  </w:style>
  <w:style w:type="character" w:customStyle="1" w:styleId="90">
    <w:name w:val="見出し 9 (文字)"/>
    <w:link w:val="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55211D"/>
  </w:style>
  <w:style w:type="numbering" w:customStyle="1" w:styleId="NoList21">
    <w:name w:val="No List21"/>
    <w:next w:val="a4"/>
    <w:uiPriority w:val="99"/>
    <w:semiHidden/>
    <w:unhideWhenUsed/>
    <w:rsid w:val="0055211D"/>
  </w:style>
  <w:style w:type="numbering" w:customStyle="1" w:styleId="NoList31">
    <w:name w:val="No List31"/>
    <w:next w:val="a4"/>
    <w:uiPriority w:val="99"/>
    <w:semiHidden/>
    <w:unhideWhenUsed/>
    <w:rsid w:val="0055211D"/>
  </w:style>
  <w:style w:type="numbering" w:customStyle="1" w:styleId="NoList41">
    <w:name w:val="No List41"/>
    <w:next w:val="a4"/>
    <w:uiPriority w:val="99"/>
    <w:semiHidden/>
    <w:unhideWhenUsed/>
    <w:rsid w:val="0055211D"/>
  </w:style>
  <w:style w:type="table" w:customStyle="1" w:styleId="TableGrid11">
    <w:name w:val="Table Grid1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4"/>
    <w:semiHidden/>
    <w:unhideWhenUsed/>
    <w:rsid w:val="0055211D"/>
  </w:style>
  <w:style w:type="table" w:customStyle="1" w:styleId="TableGrid3">
    <w:name w:val="Table Grid3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a1"/>
    <w:rsid w:val="0055211D"/>
    <w:pPr>
      <w:keepLines/>
      <w:numPr>
        <w:ilvl w:val="1"/>
        <w:numId w:val="12"/>
      </w:numPr>
      <w:spacing w:after="180"/>
    </w:pPr>
    <w:rPr>
      <w:rFonts w:eastAsia="ＭＳ 明朝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28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a1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a1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a1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a1"/>
    <w:next w:val="a1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a1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a1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af7">
    <w:name w:val="書式なし (文字)"/>
    <w:link w:val="af6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a1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affc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a1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ext1">
    <w:name w:val="table text"/>
    <w:basedOn w:val="a1"/>
    <w:next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sz w:val="20"/>
      <w:szCs w:val="20"/>
      <w:lang w:val="en-GB" w:eastAsia="ja-JP"/>
    </w:rPr>
  </w:style>
  <w:style w:type="paragraph" w:styleId="54">
    <w:name w:val="List Number 5"/>
    <w:basedOn w:val="a1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36">
    <w:name w:val="List Number 3"/>
    <w:basedOn w:val="a1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44">
    <w:name w:val="List Number 4"/>
    <w:basedOn w:val="a1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ＭＳ 明朝"/>
      <w:sz w:val="20"/>
      <w:szCs w:val="20"/>
      <w:lang w:val="en-GB" w:eastAsia="ja-JP"/>
    </w:rPr>
  </w:style>
  <w:style w:type="table" w:customStyle="1" w:styleId="TableStyle1">
    <w:name w:val="Table Style1"/>
    <w:basedOn w:val="a3"/>
    <w:rsid w:val="0055211D"/>
    <w:tblPr/>
  </w:style>
  <w:style w:type="paragraph" w:customStyle="1" w:styleId="Bullet">
    <w:name w:val="Bullet"/>
    <w:basedOn w:val="a1"/>
    <w:rsid w:val="0055211D"/>
    <w:pPr>
      <w:tabs>
        <w:tab w:val="num" w:pos="926"/>
      </w:tabs>
      <w:spacing w:after="180"/>
      <w:ind w:left="926" w:hanging="360"/>
    </w:pPr>
    <w:rPr>
      <w:rFonts w:eastAsia="ＭＳ 明朝"/>
      <w:sz w:val="20"/>
      <w:szCs w:val="20"/>
      <w:lang w:val="en-GB" w:eastAsia="ja-JP"/>
    </w:rPr>
  </w:style>
  <w:style w:type="paragraph" w:customStyle="1" w:styleId="TOC91">
    <w:name w:val="TOC 91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1">
    <w:name w:val="Caption1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E">
    <w:name w:val="HE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O">
    <w:name w:val="HO"/>
    <w:basedOn w:val="a1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WP">
    <w:name w:val="WP"/>
    <w:basedOn w:val="a1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a7"/>
    <w:rsid w:val="0055211D"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Teststep">
    <w:name w:val="Test step"/>
    <w:basedOn w:val="a1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itle">
    <w:name w:val="TableTitle"/>
    <w:basedOn w:val="a1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">
    <w:name w:val="table"/>
    <w:basedOn w:val="a1"/>
    <w:next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Copyright">
    <w:name w:val="Copyright"/>
    <w:basedOn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ＭＳ 明朝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a1"/>
    <w:next w:val="a1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sz w:val="20"/>
      <w:szCs w:val="20"/>
      <w:lang w:eastAsia="ja-JP"/>
    </w:rPr>
  </w:style>
  <w:style w:type="paragraph" w:customStyle="1" w:styleId="Bullets">
    <w:name w:val="Bullets"/>
    <w:basedOn w:val="a1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sz w:val="20"/>
      <w:szCs w:val="20"/>
      <w:lang w:val="en-GB" w:eastAsia="de-DE"/>
    </w:rPr>
  </w:style>
  <w:style w:type="paragraph" w:customStyle="1" w:styleId="tal1">
    <w:name w:val="tal"/>
    <w:basedOn w:val="a1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rsid w:val="0055211D"/>
    <w:rPr>
      <w:rFonts w:eastAsia="Batang"/>
      <w:lang w:val="en-GB"/>
    </w:rPr>
  </w:style>
  <w:style w:type="paragraph" w:customStyle="1" w:styleId="13">
    <w:name w:val="修订1"/>
    <w:hidden/>
    <w:semiHidden/>
    <w:rsid w:val="0055211D"/>
    <w:rPr>
      <w:rFonts w:eastAsia="Batang"/>
      <w:lang w:val="en-GB"/>
    </w:rPr>
  </w:style>
  <w:style w:type="paragraph" w:styleId="affe">
    <w:name w:val="endnote text"/>
    <w:basedOn w:val="a1"/>
    <w:link w:val="afff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afff">
    <w:name w:val="文末脚注文字列 (文字)"/>
    <w:link w:val="affe"/>
    <w:rsid w:val="0055211D"/>
    <w:rPr>
      <w:rFonts w:eastAsia="Times New Roman"/>
      <w:lang w:val="en-GB" w:eastAsia="x-none"/>
    </w:rPr>
  </w:style>
  <w:style w:type="paragraph" w:customStyle="1" w:styleId="14">
    <w:name w:val="変更箇所1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a1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afff0">
    <w:name w:val="Note Heading"/>
    <w:basedOn w:val="a1"/>
    <w:next w:val="a1"/>
    <w:link w:val="afff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x-none"/>
    </w:rPr>
  </w:style>
  <w:style w:type="character" w:customStyle="1" w:styleId="afff1">
    <w:name w:val="記 (文字)"/>
    <w:link w:val="afff0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25">
    <w:name w:val="箇条書き 2 (文字)"/>
    <w:link w:val="24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4"/>
    <w:semiHidden/>
    <w:unhideWhenUsed/>
    <w:rsid w:val="0055211D"/>
  </w:style>
  <w:style w:type="numbering" w:customStyle="1" w:styleId="NoList8">
    <w:name w:val="No List8"/>
    <w:next w:val="a4"/>
    <w:uiPriority w:val="99"/>
    <w:semiHidden/>
    <w:unhideWhenUsed/>
    <w:rsid w:val="0055211D"/>
  </w:style>
  <w:style w:type="character" w:styleId="afff2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2">
    <w:name w:val="Caption2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OC93">
    <w:name w:val="TOC 93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3">
    <w:name w:val="Caption3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numbering" w:customStyle="1" w:styleId="NoList9">
    <w:name w:val="No List9"/>
    <w:next w:val="a4"/>
    <w:uiPriority w:val="99"/>
    <w:semiHidden/>
    <w:unhideWhenUsed/>
    <w:rsid w:val="0055211D"/>
  </w:style>
  <w:style w:type="table" w:customStyle="1" w:styleId="TableGrid7">
    <w:name w:val="Table Grid7"/>
    <w:basedOn w:val="a3"/>
    <w:next w:val="aff2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a1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a4"/>
    <w:rsid w:val="00133663"/>
    <w:pPr>
      <w:numPr>
        <w:numId w:val="15"/>
      </w:numPr>
    </w:pPr>
  </w:style>
  <w:style w:type="paragraph" w:styleId="afff3">
    <w:name w:val="Date"/>
    <w:basedOn w:val="a1"/>
    <w:next w:val="a1"/>
    <w:link w:val="afff4"/>
    <w:rsid w:val="00EE0AB4"/>
  </w:style>
  <w:style w:type="character" w:customStyle="1" w:styleId="afff4">
    <w:name w:val="日付 (文字)"/>
    <w:basedOn w:val="a2"/>
    <w:link w:val="afff3"/>
    <w:rsid w:val="00EE0AB4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8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4A79D-E29B-4415-B696-D84C8A83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6</TotalTime>
  <Pages>4</Pages>
  <Words>767</Words>
  <Characters>4373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RAN4 RF Contribution</vt:lpstr>
    </vt:vector>
  </TitlesOfParts>
  <Company/>
  <LinksUpToDate>false</LinksUpToDate>
  <CharactersWithSpaces>5130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Tenshiyou Dan/段　天祥</dc:creator>
  <cp:lastModifiedBy>Shinya Hitomi/人見　伸也</cp:lastModifiedBy>
  <cp:revision>2</cp:revision>
  <cp:lastPrinted>2010-01-07T15:23:00Z</cp:lastPrinted>
  <dcterms:created xsi:type="dcterms:W3CDTF">2023-04-10T12:34:00Z</dcterms:created>
  <dcterms:modified xsi:type="dcterms:W3CDTF">2023-04-10T12:34:00Z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