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124FD" w14:paraId="6C7C378E" w14:textId="77777777" w:rsidTr="00D65357">
        <w:tc>
          <w:tcPr>
            <w:tcW w:w="10423" w:type="dxa"/>
            <w:gridSpan w:val="2"/>
            <w:shd w:val="clear" w:color="auto" w:fill="auto"/>
          </w:tcPr>
          <w:p w14:paraId="199E6458" w14:textId="77777777" w:rsidR="009124FD" w:rsidRDefault="009124FD" w:rsidP="00D65357">
            <w:pPr>
              <w:pStyle w:val="ZA"/>
              <w:framePr w:w="0" w:hRule="auto" w:wrap="auto" w:vAnchor="margin" w:hAnchor="text" w:yAlign="inline"/>
            </w:pPr>
            <w:bookmarkStart w:id="0" w:name="page1"/>
            <w:bookmarkStart w:id="1" w:name="page2"/>
            <w:r w:rsidRPr="00133525">
              <w:rPr>
                <w:sz w:val="64"/>
              </w:rPr>
              <w:t>3G</w:t>
            </w:r>
            <w:r w:rsidRPr="0005469C">
              <w:rPr>
                <w:sz w:val="64"/>
              </w:rPr>
              <w:t xml:space="preserve">PP </w:t>
            </w:r>
            <w:bookmarkStart w:id="2" w:name="specType1"/>
            <w:r w:rsidRPr="0005469C">
              <w:rPr>
                <w:sz w:val="64"/>
              </w:rPr>
              <w:t>TR</w:t>
            </w:r>
            <w:bookmarkEnd w:id="2"/>
            <w:r w:rsidRPr="0005469C">
              <w:rPr>
                <w:sz w:val="64"/>
              </w:rPr>
              <w:t xml:space="preserve"> </w:t>
            </w:r>
            <w:bookmarkStart w:id="3" w:name="specNumber"/>
            <w:r w:rsidRPr="0005469C">
              <w:rPr>
                <w:sz w:val="64"/>
              </w:rPr>
              <w:t>36.</w:t>
            </w:r>
            <w:bookmarkEnd w:id="3"/>
            <w:r>
              <w:rPr>
                <w:sz w:val="64"/>
              </w:rPr>
              <w:t>779</w:t>
            </w:r>
            <w:r w:rsidRPr="0005469C">
              <w:rPr>
                <w:sz w:val="64"/>
              </w:rPr>
              <w:t xml:space="preserve"> </w:t>
            </w:r>
            <w:r w:rsidRPr="0005469C">
              <w:t>V</w:t>
            </w:r>
            <w:bookmarkStart w:id="4" w:name="specVersion"/>
            <w:r w:rsidRPr="0005469C">
              <w:t>17.0.</w:t>
            </w:r>
            <w:bookmarkEnd w:id="4"/>
            <w:r w:rsidRPr="0005469C">
              <w:t xml:space="preserve">0 </w:t>
            </w:r>
            <w:r w:rsidRPr="0005469C">
              <w:rPr>
                <w:sz w:val="32"/>
              </w:rPr>
              <w:t>(</w:t>
            </w:r>
            <w:bookmarkStart w:id="5" w:name="issueDate"/>
            <w:r w:rsidRPr="0005469C">
              <w:rPr>
                <w:sz w:val="32"/>
              </w:rPr>
              <w:t>2022-</w:t>
            </w:r>
            <w:bookmarkEnd w:id="5"/>
            <w:r w:rsidRPr="0005469C">
              <w:rPr>
                <w:sz w:val="32"/>
              </w:rPr>
              <w:t>0</w:t>
            </w:r>
            <w:r>
              <w:rPr>
                <w:sz w:val="32"/>
              </w:rPr>
              <w:t>3</w:t>
            </w:r>
            <w:r w:rsidRPr="00133525">
              <w:rPr>
                <w:sz w:val="32"/>
              </w:rPr>
              <w:t>)</w:t>
            </w:r>
          </w:p>
        </w:tc>
      </w:tr>
      <w:tr w:rsidR="009124FD" w14:paraId="4FD54924" w14:textId="77777777" w:rsidTr="00D65357">
        <w:trPr>
          <w:trHeight w:hRule="exact" w:val="1134"/>
        </w:trPr>
        <w:tc>
          <w:tcPr>
            <w:tcW w:w="10423" w:type="dxa"/>
            <w:gridSpan w:val="2"/>
            <w:shd w:val="clear" w:color="auto" w:fill="auto"/>
          </w:tcPr>
          <w:p w14:paraId="746C31E4" w14:textId="77777777" w:rsidR="009124FD" w:rsidRPr="0005469C" w:rsidRDefault="009124FD" w:rsidP="00D65357">
            <w:pPr>
              <w:pStyle w:val="ZB"/>
              <w:framePr w:w="0" w:hRule="auto" w:wrap="auto" w:vAnchor="margin" w:hAnchor="text" w:yAlign="inline"/>
            </w:pPr>
            <w:r w:rsidRPr="0005469C">
              <w:t xml:space="preserve">Technical </w:t>
            </w:r>
            <w:bookmarkStart w:id="6" w:name="spectype2"/>
            <w:r w:rsidRPr="0005469C">
              <w:t>Report</w:t>
            </w:r>
            <w:bookmarkEnd w:id="6"/>
          </w:p>
          <w:p w14:paraId="75C2DE41" w14:textId="77777777" w:rsidR="009124FD" w:rsidRPr="0005469C" w:rsidRDefault="009124FD" w:rsidP="00D65357">
            <w:pPr>
              <w:pStyle w:val="Guidance"/>
            </w:pPr>
            <w:r w:rsidRPr="0005469C">
              <w:br/>
            </w:r>
            <w:r w:rsidRPr="0005469C">
              <w:br/>
            </w:r>
            <w:r w:rsidRPr="0005469C">
              <w:br/>
            </w:r>
          </w:p>
        </w:tc>
      </w:tr>
      <w:tr w:rsidR="009124FD" w14:paraId="3CB0A62B" w14:textId="77777777" w:rsidTr="00D65357">
        <w:trPr>
          <w:trHeight w:hRule="exact" w:val="3686"/>
        </w:trPr>
        <w:tc>
          <w:tcPr>
            <w:tcW w:w="10423" w:type="dxa"/>
            <w:gridSpan w:val="2"/>
            <w:shd w:val="clear" w:color="auto" w:fill="auto"/>
          </w:tcPr>
          <w:p w14:paraId="4463C8B6" w14:textId="77777777" w:rsidR="009124FD" w:rsidRPr="0005469C" w:rsidRDefault="009124FD" w:rsidP="00D65357">
            <w:pPr>
              <w:pStyle w:val="ZT"/>
              <w:framePr w:wrap="auto" w:hAnchor="text" w:yAlign="inline"/>
            </w:pPr>
            <w:r w:rsidRPr="0005469C">
              <w:t>3rd Generation Partnership Project;</w:t>
            </w:r>
          </w:p>
          <w:p w14:paraId="4317D7C4" w14:textId="77777777" w:rsidR="009124FD" w:rsidRPr="0005469C" w:rsidRDefault="009124FD" w:rsidP="00D65357">
            <w:pPr>
              <w:pStyle w:val="ZT"/>
              <w:framePr w:wrap="auto" w:hAnchor="text" w:yAlign="inline"/>
            </w:pPr>
            <w:r w:rsidRPr="0005469C">
              <w:t xml:space="preserve">Technical Specification Group </w:t>
            </w:r>
            <w:bookmarkStart w:id="7" w:name="specTitle"/>
            <w:r w:rsidRPr="0005469C">
              <w:t>Radio Access Network;</w:t>
            </w:r>
          </w:p>
          <w:bookmarkEnd w:id="7"/>
          <w:p w14:paraId="04BD5864" w14:textId="77777777" w:rsidR="009124FD" w:rsidRPr="00235394" w:rsidRDefault="009124FD" w:rsidP="00D65357">
            <w:pPr>
              <w:pStyle w:val="ZT"/>
              <w:framePr w:wrap="auto" w:hAnchor="text" w:yAlign="inline"/>
            </w:pPr>
            <w:r w:rsidRPr="001E72DC">
              <w:rPr>
                <w:lang w:eastAsia="ja-JP"/>
              </w:rPr>
              <w:t>Introduction of upper 700MHz A block E-UTRA band for the US</w:t>
            </w:r>
          </w:p>
          <w:p w14:paraId="6EF4B42A" w14:textId="77777777" w:rsidR="009124FD" w:rsidRPr="0005469C" w:rsidRDefault="009124FD" w:rsidP="00D65357">
            <w:pPr>
              <w:pStyle w:val="ZT"/>
              <w:framePr w:wrap="auto" w:hAnchor="text" w:yAlign="inline"/>
              <w:rPr>
                <w:i/>
                <w:sz w:val="28"/>
              </w:rPr>
            </w:pPr>
            <w:r w:rsidRPr="0005469C">
              <w:t>(</w:t>
            </w:r>
            <w:r w:rsidRPr="0005469C">
              <w:rPr>
                <w:rStyle w:val="ZGSM"/>
              </w:rPr>
              <w:t xml:space="preserve">Release </w:t>
            </w:r>
            <w:bookmarkStart w:id="8" w:name="specRelease"/>
            <w:r w:rsidRPr="0005469C">
              <w:rPr>
                <w:rStyle w:val="ZGSM"/>
              </w:rPr>
              <w:t>17</w:t>
            </w:r>
            <w:bookmarkEnd w:id="8"/>
            <w:r w:rsidRPr="0005469C">
              <w:t>)</w:t>
            </w:r>
          </w:p>
        </w:tc>
      </w:tr>
      <w:tr w:rsidR="009124FD" w14:paraId="3B0A03F4" w14:textId="77777777" w:rsidTr="00D65357">
        <w:tc>
          <w:tcPr>
            <w:tcW w:w="10423" w:type="dxa"/>
            <w:gridSpan w:val="2"/>
            <w:shd w:val="clear" w:color="auto" w:fill="auto"/>
          </w:tcPr>
          <w:p w14:paraId="5FE3A3A6" w14:textId="77777777" w:rsidR="009124FD" w:rsidRPr="00133525" w:rsidRDefault="009124FD" w:rsidP="00D65357">
            <w:pPr>
              <w:pStyle w:val="ZU"/>
              <w:framePr w:w="0" w:wrap="auto" w:vAnchor="margin" w:hAnchor="text" w:yAlign="inline"/>
              <w:tabs>
                <w:tab w:val="right" w:pos="10206"/>
              </w:tabs>
              <w:jc w:val="left"/>
              <w:rPr>
                <w:color w:val="0000FF"/>
              </w:rPr>
            </w:pPr>
            <w:r w:rsidRPr="00133525">
              <w:rPr>
                <w:color w:val="0000FF"/>
              </w:rPr>
              <w:tab/>
            </w:r>
          </w:p>
        </w:tc>
      </w:tr>
      <w:tr w:rsidR="009124FD" w14:paraId="7B157C37" w14:textId="77777777" w:rsidTr="00D65357">
        <w:trPr>
          <w:trHeight w:hRule="exact" w:val="1531"/>
        </w:trPr>
        <w:tc>
          <w:tcPr>
            <w:tcW w:w="4883" w:type="dxa"/>
            <w:shd w:val="clear" w:color="auto" w:fill="auto"/>
          </w:tcPr>
          <w:p w14:paraId="0A4669A8" w14:textId="1D9B188C" w:rsidR="009124FD" w:rsidRDefault="00FD2061" w:rsidP="00D65357">
            <w:r w:rsidRPr="00C54509">
              <w:rPr>
                <w:i/>
              </w:rPr>
              <w:drawing>
                <wp:inline distT="0" distB="0" distL="0" distR="0" wp14:anchorId="620980A2" wp14:editId="2198B586">
                  <wp:extent cx="1211580" cy="841375"/>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41375"/>
                          </a:xfrm>
                          <a:prstGeom prst="rect">
                            <a:avLst/>
                          </a:prstGeom>
                          <a:noFill/>
                          <a:ln w="9525">
                            <a:noFill/>
                            <a:miter lim="800000"/>
                            <a:headEnd/>
                            <a:tailEnd/>
                          </a:ln>
                        </pic:spPr>
                      </pic:pic>
                    </a:graphicData>
                  </a:graphic>
                </wp:inline>
              </w:drawing>
            </w:r>
          </w:p>
        </w:tc>
        <w:tc>
          <w:tcPr>
            <w:tcW w:w="5540" w:type="dxa"/>
            <w:shd w:val="clear" w:color="auto" w:fill="auto"/>
          </w:tcPr>
          <w:p w14:paraId="4A50067B" w14:textId="77777777" w:rsidR="009124FD" w:rsidRDefault="009124FD" w:rsidP="00D65357">
            <w:pPr>
              <w:jc w:val="right"/>
            </w:pPr>
            <w:bookmarkStart w:id="9" w:name="logos"/>
            <w:r>
              <w:rPr>
                <w:noProof/>
              </w:rPr>
              <w:drawing>
                <wp:inline distT="0" distB="0" distL="0" distR="0" wp14:anchorId="224C7723" wp14:editId="6A833787">
                  <wp:extent cx="1619250" cy="9588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9124FD" w14:paraId="1B10F9ED" w14:textId="77777777" w:rsidTr="00D65357">
        <w:trPr>
          <w:trHeight w:hRule="exact" w:val="5783"/>
        </w:trPr>
        <w:tc>
          <w:tcPr>
            <w:tcW w:w="10423" w:type="dxa"/>
            <w:gridSpan w:val="2"/>
            <w:shd w:val="clear" w:color="auto" w:fill="auto"/>
          </w:tcPr>
          <w:p w14:paraId="024B3A87" w14:textId="77777777" w:rsidR="009124FD" w:rsidRPr="00C074DD" w:rsidRDefault="009124FD" w:rsidP="00D65357">
            <w:pPr>
              <w:pStyle w:val="Guidance"/>
              <w:rPr>
                <w:b/>
              </w:rPr>
            </w:pPr>
          </w:p>
        </w:tc>
      </w:tr>
      <w:tr w:rsidR="009124FD" w14:paraId="52B2323E" w14:textId="77777777" w:rsidTr="00D65357">
        <w:trPr>
          <w:cantSplit/>
          <w:trHeight w:hRule="exact" w:val="964"/>
        </w:trPr>
        <w:tc>
          <w:tcPr>
            <w:tcW w:w="10423" w:type="dxa"/>
            <w:gridSpan w:val="2"/>
            <w:shd w:val="clear" w:color="auto" w:fill="auto"/>
          </w:tcPr>
          <w:p w14:paraId="7550CB5E" w14:textId="77777777" w:rsidR="009124FD" w:rsidRPr="00133525" w:rsidRDefault="009124FD" w:rsidP="00D6535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96D6ED" w14:textId="77777777" w:rsidR="009124FD" w:rsidRPr="004D3578" w:rsidRDefault="009124FD" w:rsidP="00D65357">
            <w:pPr>
              <w:pStyle w:val="ZV"/>
              <w:framePr w:w="0" w:wrap="auto" w:vAnchor="margin" w:hAnchor="text" w:yAlign="inline"/>
            </w:pPr>
          </w:p>
          <w:p w14:paraId="30C00CA7" w14:textId="77777777" w:rsidR="009124FD" w:rsidRPr="00133525" w:rsidRDefault="009124FD" w:rsidP="00D65357">
            <w:pPr>
              <w:rPr>
                <w:sz w:val="16"/>
              </w:rPr>
            </w:pPr>
          </w:p>
        </w:tc>
      </w:tr>
      <w:bookmarkEnd w:id="0"/>
    </w:tbl>
    <w:p w14:paraId="193E4A9E" w14:textId="77777777" w:rsidR="009124FD" w:rsidRPr="004D3578" w:rsidRDefault="009124FD" w:rsidP="009124FD">
      <w:pPr>
        <w:sectPr w:rsidR="009124FD"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124FD" w14:paraId="663D0E5C" w14:textId="77777777" w:rsidTr="00D65357">
        <w:trPr>
          <w:trHeight w:hRule="exact" w:val="5670"/>
        </w:trPr>
        <w:tc>
          <w:tcPr>
            <w:tcW w:w="10423" w:type="dxa"/>
            <w:shd w:val="clear" w:color="auto" w:fill="auto"/>
          </w:tcPr>
          <w:p w14:paraId="05C15DED" w14:textId="77777777" w:rsidR="009124FD" w:rsidRDefault="009124FD" w:rsidP="00D65357">
            <w:pPr>
              <w:pStyle w:val="Guidance"/>
            </w:pPr>
          </w:p>
        </w:tc>
      </w:tr>
      <w:tr w:rsidR="009124FD" w14:paraId="34C413FA" w14:textId="77777777" w:rsidTr="00D65357">
        <w:trPr>
          <w:trHeight w:hRule="exact" w:val="5387"/>
        </w:trPr>
        <w:tc>
          <w:tcPr>
            <w:tcW w:w="10423" w:type="dxa"/>
            <w:shd w:val="clear" w:color="auto" w:fill="auto"/>
          </w:tcPr>
          <w:p w14:paraId="4F5CC147" w14:textId="77777777" w:rsidR="009124FD" w:rsidRPr="00133525" w:rsidRDefault="009124FD" w:rsidP="00D65357">
            <w:pPr>
              <w:pStyle w:val="FP"/>
              <w:spacing w:after="240"/>
              <w:ind w:left="2835" w:right="2835"/>
              <w:jc w:val="center"/>
              <w:rPr>
                <w:rFonts w:ascii="Arial" w:hAnsi="Arial"/>
                <w:b/>
                <w:i/>
              </w:rPr>
            </w:pPr>
            <w:bookmarkStart w:id="11" w:name="coords3gpp"/>
            <w:r w:rsidRPr="00133525">
              <w:rPr>
                <w:rFonts w:ascii="Arial" w:hAnsi="Arial"/>
                <w:b/>
                <w:i/>
              </w:rPr>
              <w:t>3GPP</w:t>
            </w:r>
          </w:p>
          <w:p w14:paraId="346FA32D" w14:textId="77777777" w:rsidR="009124FD" w:rsidRPr="004D3578" w:rsidRDefault="009124FD" w:rsidP="00D65357">
            <w:pPr>
              <w:pStyle w:val="FP"/>
              <w:pBdr>
                <w:bottom w:val="single" w:sz="6" w:space="1" w:color="auto"/>
              </w:pBdr>
              <w:ind w:left="2835" w:right="2835"/>
              <w:jc w:val="center"/>
            </w:pPr>
            <w:r w:rsidRPr="004D3578">
              <w:t>Postal address</w:t>
            </w:r>
          </w:p>
          <w:p w14:paraId="39D3BBC8" w14:textId="77777777" w:rsidR="009124FD" w:rsidRPr="00133525" w:rsidRDefault="009124FD" w:rsidP="00D65357">
            <w:pPr>
              <w:pStyle w:val="FP"/>
              <w:ind w:left="2835" w:right="2835"/>
              <w:jc w:val="center"/>
              <w:rPr>
                <w:rFonts w:ascii="Arial" w:hAnsi="Arial"/>
                <w:sz w:val="18"/>
              </w:rPr>
            </w:pPr>
          </w:p>
          <w:p w14:paraId="0AD7B79C" w14:textId="77777777" w:rsidR="009124FD" w:rsidRPr="004D3578" w:rsidRDefault="009124FD" w:rsidP="00D65357">
            <w:pPr>
              <w:pStyle w:val="FP"/>
              <w:pBdr>
                <w:bottom w:val="single" w:sz="6" w:space="1" w:color="auto"/>
              </w:pBdr>
              <w:spacing w:before="240"/>
              <w:ind w:left="2835" w:right="2835"/>
              <w:jc w:val="center"/>
            </w:pPr>
            <w:r w:rsidRPr="004D3578">
              <w:t>3GPP support office address</w:t>
            </w:r>
          </w:p>
          <w:p w14:paraId="10AB87E2" w14:textId="77777777" w:rsidR="009124FD" w:rsidRPr="008E2D68" w:rsidRDefault="009124FD" w:rsidP="00D65357">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88A306" w14:textId="77777777" w:rsidR="009124FD" w:rsidRPr="008E2D68" w:rsidRDefault="009124FD" w:rsidP="00D65357">
            <w:pPr>
              <w:pStyle w:val="FP"/>
              <w:ind w:left="2835" w:right="2835"/>
              <w:jc w:val="center"/>
              <w:rPr>
                <w:rFonts w:ascii="Arial" w:hAnsi="Arial"/>
                <w:sz w:val="18"/>
                <w:lang w:val="fr-FR"/>
              </w:rPr>
            </w:pPr>
            <w:r w:rsidRPr="008E2D68">
              <w:rPr>
                <w:rFonts w:ascii="Arial" w:hAnsi="Arial"/>
                <w:sz w:val="18"/>
                <w:lang w:val="fr-FR"/>
              </w:rPr>
              <w:t>Valbonne - FRANCE</w:t>
            </w:r>
          </w:p>
          <w:p w14:paraId="57E2E050" w14:textId="77777777" w:rsidR="009124FD" w:rsidRPr="00133525" w:rsidRDefault="009124FD" w:rsidP="00D65357">
            <w:pPr>
              <w:pStyle w:val="FP"/>
              <w:spacing w:after="20"/>
              <w:ind w:left="2835" w:right="2835"/>
              <w:jc w:val="center"/>
              <w:rPr>
                <w:rFonts w:ascii="Arial" w:hAnsi="Arial"/>
                <w:sz w:val="18"/>
              </w:rPr>
            </w:pPr>
            <w:r w:rsidRPr="00133525">
              <w:rPr>
                <w:rFonts w:ascii="Arial" w:hAnsi="Arial"/>
                <w:sz w:val="18"/>
              </w:rPr>
              <w:t>Tel.: +33 4 92 94 42 00 Fax: +33 4 93 65 47 16</w:t>
            </w:r>
          </w:p>
          <w:p w14:paraId="35C453AD" w14:textId="77777777" w:rsidR="009124FD" w:rsidRPr="004D3578" w:rsidRDefault="009124FD" w:rsidP="00D65357">
            <w:pPr>
              <w:pStyle w:val="FP"/>
              <w:pBdr>
                <w:bottom w:val="single" w:sz="6" w:space="1" w:color="auto"/>
              </w:pBdr>
              <w:spacing w:before="240"/>
              <w:ind w:left="2835" w:right="2835"/>
              <w:jc w:val="center"/>
            </w:pPr>
            <w:r w:rsidRPr="004D3578">
              <w:t>Internet</w:t>
            </w:r>
          </w:p>
          <w:p w14:paraId="47CADBEE" w14:textId="77777777" w:rsidR="009124FD" w:rsidRPr="00133525" w:rsidRDefault="009124FD" w:rsidP="00D65357">
            <w:pPr>
              <w:pStyle w:val="FP"/>
              <w:ind w:left="2835" w:right="2835"/>
              <w:jc w:val="center"/>
              <w:rPr>
                <w:rFonts w:ascii="Arial" w:hAnsi="Arial"/>
                <w:sz w:val="18"/>
              </w:rPr>
            </w:pPr>
            <w:r w:rsidRPr="00133525">
              <w:rPr>
                <w:rFonts w:ascii="Arial" w:hAnsi="Arial"/>
                <w:sz w:val="18"/>
              </w:rPr>
              <w:t>http://www.3gpp.org</w:t>
            </w:r>
            <w:bookmarkEnd w:id="11"/>
          </w:p>
          <w:p w14:paraId="4C640942" w14:textId="77777777" w:rsidR="009124FD" w:rsidRDefault="009124FD" w:rsidP="00D65357"/>
        </w:tc>
      </w:tr>
      <w:tr w:rsidR="009124FD" w14:paraId="395CAC37" w14:textId="77777777" w:rsidTr="00D65357">
        <w:tc>
          <w:tcPr>
            <w:tcW w:w="10423" w:type="dxa"/>
            <w:shd w:val="clear" w:color="auto" w:fill="auto"/>
            <w:vAlign w:val="bottom"/>
          </w:tcPr>
          <w:p w14:paraId="613F1FFB" w14:textId="77777777" w:rsidR="009124FD" w:rsidRPr="00133525" w:rsidRDefault="009124FD" w:rsidP="00D65357">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DBAC8EF" w14:textId="77777777" w:rsidR="009124FD" w:rsidRPr="004D3578" w:rsidRDefault="009124FD" w:rsidP="00D6535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BB501E" w14:textId="77777777" w:rsidR="009124FD" w:rsidRPr="004D3578" w:rsidRDefault="009124FD" w:rsidP="00D65357">
            <w:pPr>
              <w:pStyle w:val="FP"/>
              <w:jc w:val="center"/>
              <w:rPr>
                <w:noProof/>
              </w:rPr>
            </w:pPr>
          </w:p>
          <w:p w14:paraId="59FD59D3" w14:textId="77777777" w:rsidR="009124FD" w:rsidRPr="00133525" w:rsidRDefault="009124FD" w:rsidP="00D65357">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676BE611" w14:textId="77777777" w:rsidR="009124FD" w:rsidRPr="00133525" w:rsidRDefault="009124FD" w:rsidP="00D65357">
            <w:pPr>
              <w:pStyle w:val="FP"/>
              <w:jc w:val="center"/>
              <w:rPr>
                <w:noProof/>
                <w:sz w:val="18"/>
              </w:rPr>
            </w:pPr>
            <w:r w:rsidRPr="00133525">
              <w:rPr>
                <w:noProof/>
                <w:sz w:val="18"/>
              </w:rPr>
              <w:t>All rights reserved.</w:t>
            </w:r>
          </w:p>
          <w:p w14:paraId="31660207" w14:textId="77777777" w:rsidR="009124FD" w:rsidRPr="00133525" w:rsidRDefault="009124FD" w:rsidP="00D65357">
            <w:pPr>
              <w:pStyle w:val="FP"/>
              <w:rPr>
                <w:noProof/>
                <w:sz w:val="18"/>
              </w:rPr>
            </w:pPr>
          </w:p>
          <w:p w14:paraId="316896F1" w14:textId="77777777" w:rsidR="009124FD" w:rsidRPr="00133525" w:rsidRDefault="009124FD" w:rsidP="00D65357">
            <w:pPr>
              <w:pStyle w:val="FP"/>
              <w:rPr>
                <w:noProof/>
                <w:sz w:val="18"/>
              </w:rPr>
            </w:pPr>
            <w:r w:rsidRPr="00133525">
              <w:rPr>
                <w:noProof/>
                <w:sz w:val="18"/>
              </w:rPr>
              <w:t>UMTS™ is a Trade Mark of ETSI registered for the benefit of its members</w:t>
            </w:r>
          </w:p>
          <w:p w14:paraId="14737192" w14:textId="77777777" w:rsidR="009124FD" w:rsidRPr="00133525" w:rsidRDefault="009124FD" w:rsidP="00D6535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BD8B599" w14:textId="77777777" w:rsidR="009124FD" w:rsidRPr="00133525" w:rsidRDefault="009124FD" w:rsidP="00D65357">
            <w:pPr>
              <w:pStyle w:val="FP"/>
              <w:rPr>
                <w:noProof/>
                <w:sz w:val="18"/>
              </w:rPr>
            </w:pPr>
            <w:r w:rsidRPr="00133525">
              <w:rPr>
                <w:noProof/>
                <w:sz w:val="18"/>
              </w:rPr>
              <w:t>GSM® and the GSM logo are registered and owned by the GSM Association</w:t>
            </w:r>
            <w:bookmarkEnd w:id="12"/>
          </w:p>
          <w:p w14:paraId="33BB73F7" w14:textId="77777777" w:rsidR="009124FD" w:rsidRDefault="009124FD" w:rsidP="00D65357"/>
        </w:tc>
      </w:tr>
      <w:bookmarkEnd w:id="1"/>
    </w:tbl>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15" w:name="_Toc94265193"/>
      <w:r w:rsidRPr="00235394">
        <w:lastRenderedPageBreak/>
        <w:t>Foreword</w:t>
      </w:r>
      <w:bookmarkEnd w:id="15"/>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Version x.y.z</w:t>
      </w:r>
    </w:p>
    <w:p w14:paraId="09A09DC2" w14:textId="77777777" w:rsidR="00E8629F" w:rsidRPr="00235394" w:rsidRDefault="00E8629F">
      <w:pPr>
        <w:pStyle w:val="B1"/>
      </w:pPr>
      <w:r w:rsidRPr="00235394">
        <w:t>where:</w:t>
      </w:r>
    </w:p>
    <w:p w14:paraId="09A09DC3" w14:textId="77777777" w:rsidR="00E8629F" w:rsidRPr="00235394" w:rsidRDefault="00E8629F">
      <w:pPr>
        <w:pStyle w:val="B2"/>
      </w:pPr>
      <w:r w:rsidRPr="00235394">
        <w:t>x</w:t>
      </w:r>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9A09DC8" w14:textId="77777777" w:rsidR="00E8629F" w:rsidRPr="00235394" w:rsidRDefault="00E8629F">
      <w:pPr>
        <w:pStyle w:val="B2"/>
      </w:pPr>
      <w:r w:rsidRPr="00235394">
        <w:t>z</w:t>
      </w:r>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16" w:name="_Toc94265194"/>
      <w:r w:rsidRPr="00235394">
        <w:lastRenderedPageBreak/>
        <w:t>1</w:t>
      </w:r>
      <w:r w:rsidRPr="00235394">
        <w:tab/>
        <w:t>Scope</w:t>
      </w:r>
      <w:bookmarkEnd w:id="16"/>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17" w:name="_Toc94265195"/>
      <w:r w:rsidRPr="00235394">
        <w:t>2</w:t>
      </w:r>
      <w:r w:rsidRPr="00235394">
        <w:tab/>
        <w:t>References</w:t>
      </w:r>
      <w:bookmarkEnd w:id="17"/>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5745D0A6" w:rsidR="009A793B" w:rsidRDefault="009A793B" w:rsidP="009A793B">
      <w:pPr>
        <w:pStyle w:val="EX"/>
      </w:pPr>
      <w:r>
        <w:t>[10</w:t>
      </w:r>
      <w:r w:rsidRPr="00235394">
        <w:t>]</w:t>
      </w:r>
      <w:r w:rsidRPr="00235394">
        <w:tab/>
      </w:r>
      <w:r w:rsidRPr="009A793B">
        <w:t>“700 MHz Public Safety Spectrum” (https://www.fcc.gov/700-mhz-public-safety-narrowband-spectrum)</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NB-IoT,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18" w:name="_Toc94265196"/>
      <w:r w:rsidRPr="00235394">
        <w:t>3</w:t>
      </w:r>
      <w:r w:rsidRPr="00235394">
        <w:tab/>
      </w:r>
      <w:r w:rsidR="00367724" w:rsidRPr="00235394">
        <w:t>Definitions, symbols and abbreviations</w:t>
      </w:r>
      <w:bookmarkEnd w:id="18"/>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19" w:name="_Toc94265197"/>
      <w:r w:rsidRPr="00235394">
        <w:lastRenderedPageBreak/>
        <w:t>3.1</w:t>
      </w:r>
      <w:r w:rsidRPr="00235394">
        <w:tab/>
        <w:t>Definitions</w:t>
      </w:r>
      <w:bookmarkEnd w:id="19"/>
    </w:p>
    <w:p w14:paraId="09A09DDD" w14:textId="77777777" w:rsidR="00E8629F" w:rsidRPr="00235394" w:rsidRDefault="00E8629F">
      <w:r w:rsidRPr="00235394">
        <w:t xml:space="preserve">For the purposes of the present document, the terms and definitions given in </w:t>
      </w:r>
      <w:bookmarkStart w:id="20" w:name="OLE_LINK1"/>
      <w:bookmarkStart w:id="21" w:name="OLE_LINK2"/>
      <w:bookmarkStart w:id="22" w:name="OLE_LINK3"/>
      <w:bookmarkStart w:id="23" w:name="OLE_LINK4"/>
      <w:bookmarkStart w:id="24" w:name="OLE_LINK5"/>
      <w:r w:rsidR="00212373">
        <w:t xml:space="preserve">3GPP </w:t>
      </w:r>
      <w:bookmarkEnd w:id="20"/>
      <w:bookmarkEnd w:id="21"/>
      <w:bookmarkEnd w:id="22"/>
      <w:bookmarkEnd w:id="23"/>
      <w:bookmarkEnd w:id="2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09A09DDF" w14:textId="77777777" w:rsidR="00E8629F" w:rsidRPr="00235394" w:rsidRDefault="00E8629F">
      <w:pPr>
        <w:pStyle w:val="Guidance"/>
      </w:pPr>
      <w:r w:rsidRPr="00235394">
        <w:rPr>
          <w:b/>
        </w:rPr>
        <w:t>&lt;defined term&gt;:</w:t>
      </w:r>
      <w:r w:rsidRPr="00235394">
        <w:t xml:space="preserve"> &lt;definition&gt;.</w:t>
      </w:r>
    </w:p>
    <w:p w14:paraId="09A09DE0" w14:textId="77777777" w:rsidR="00E8629F" w:rsidRPr="00235394" w:rsidRDefault="00E8629F">
      <w:r w:rsidRPr="00235394">
        <w:rPr>
          <w:b/>
        </w:rPr>
        <w:t>example:</w:t>
      </w:r>
      <w:r w:rsidRPr="00235394">
        <w:t xml:space="preserve"> text used to clarify abstract rules by applying them literally.</w:t>
      </w:r>
    </w:p>
    <w:p w14:paraId="09A09DE1" w14:textId="77777777" w:rsidR="00E8629F" w:rsidRPr="00235394" w:rsidRDefault="00E8629F">
      <w:pPr>
        <w:pStyle w:val="Heading2"/>
      </w:pPr>
      <w:bookmarkStart w:id="25" w:name="_Toc94265198"/>
      <w:r w:rsidRPr="00235394">
        <w:t>3.2</w:t>
      </w:r>
      <w:r w:rsidRPr="00235394">
        <w:tab/>
        <w:t>Symbols</w:t>
      </w:r>
      <w:bookmarkEnd w:id="25"/>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&lt;symbol&gt;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26" w:name="_Toc94265199"/>
      <w:r w:rsidRPr="00235394">
        <w:t>3.3</w:t>
      </w:r>
      <w:r w:rsidRPr="00235394">
        <w:tab/>
        <w:t>Abbreviations</w:t>
      </w:r>
      <w:bookmarkEnd w:id="26"/>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Height Above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27" w:name="_Toc459205399"/>
      <w:bookmarkStart w:id="28" w:name="_Toc94265200"/>
      <w:r>
        <w:t>4</w:t>
      </w:r>
      <w:r>
        <w:tab/>
        <w:t>Background</w:t>
      </w:r>
      <w:bookmarkEnd w:id="27"/>
      <w:bookmarkEnd w:id="28"/>
    </w:p>
    <w:p w14:paraId="09A09DEB" w14:textId="77777777" w:rsidR="00436F09" w:rsidRPr="007F5C36" w:rsidRDefault="00436F09" w:rsidP="00436F09">
      <w:pPr>
        <w:pStyle w:val="Heading2"/>
      </w:pPr>
      <w:bookmarkStart w:id="29" w:name="_Toc511072932"/>
      <w:bookmarkStart w:id="30" w:name="_Toc94265201"/>
      <w:r w:rsidRPr="007F5C36">
        <w:t>4.1</w:t>
      </w:r>
      <w:r w:rsidRPr="007F5C36">
        <w:tab/>
        <w:t>Justification</w:t>
      </w:r>
      <w:bookmarkEnd w:id="29"/>
      <w:bookmarkEnd w:id="30"/>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From regulatory point of view, the Upper 700 MHz A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NB-IoT carriers.  The successful standardization of Band 85 demonstrated that NB-IoT can coexist with other services in the 700MHz Band.</w:t>
      </w:r>
    </w:p>
    <w:p w14:paraId="09A09DF6" w14:textId="3ABF7691" w:rsidR="00436F09" w:rsidRDefault="00436F09" w:rsidP="00436F09">
      <w:r>
        <w:rPr>
          <w:lang w:eastAsia="zh-CN"/>
        </w:rPr>
        <w:t xml:space="preserve">The proposed Upper 700 MHz A Block as a new stand-alone band for NB-IoT is shown in Figure </w:t>
      </w:r>
      <w:r w:rsidR="00FF2194">
        <w:rPr>
          <w:lang w:eastAsia="zh-CN"/>
        </w:rPr>
        <w:t>4.1-</w:t>
      </w:r>
      <w:r>
        <w:rPr>
          <w:lang w:eastAsia="zh-CN"/>
        </w:rPr>
        <w:t xml:space="preserve">3. </w:t>
      </w:r>
      <w:r>
        <w:t>To be specific, the uplink band for this new band is 1 MHz, 787-788 MHz; the downlink band is 1 MHz, 757-758 MHz; the duplex spacing is 30 MHz.</w:t>
      </w:r>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3 – New Band Proposed for Upper 700 MHz A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 xml:space="preserve">The 700 MHz band is a premium spectrum that exhibits excellent propagation characteristics, which makes it perfect for NB-IoT applications. The Upper 700 MHz A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IoT is an important vertical for 5G mMTC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NB-IoT in the Upper 700 MHz A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NB-IoT on this band using existing 700 MHz capable devices and equipment were minimal.</w:t>
      </w:r>
    </w:p>
    <w:p w14:paraId="09A09DFD" w14:textId="77777777" w:rsidR="00436F09" w:rsidRPr="007F5C36" w:rsidRDefault="00436F09" w:rsidP="00436F09">
      <w:pPr>
        <w:pStyle w:val="Heading2"/>
      </w:pPr>
      <w:bookmarkStart w:id="31" w:name="_Toc511072933"/>
      <w:bookmarkStart w:id="32" w:name="_Toc94265202"/>
      <w:r w:rsidRPr="007F5C36">
        <w:t>4.2</w:t>
      </w:r>
      <w:r w:rsidRPr="007F5C36">
        <w:tab/>
        <w:t>Objectives</w:t>
      </w:r>
      <w:bookmarkEnd w:id="31"/>
      <w:bookmarkEnd w:id="32"/>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NB-IoT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A Block. To be specific, the uplink band for this new band is 1 MHz, 787-788 MHz; the downlink band is 1 MHz, 757-758 MHz; the duplex spacing is 30 MHz.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NB-IoT</w:t>
      </w:r>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33" w:name="_Toc459205400"/>
      <w:bookmarkStart w:id="34" w:name="_Toc94265203"/>
      <w:r>
        <w:t>5</w:t>
      </w:r>
      <w:r>
        <w:tab/>
      </w:r>
      <w:r w:rsidRPr="007B41A8">
        <w:t>Frequency band arrangements and regulatory background</w:t>
      </w:r>
      <w:bookmarkEnd w:id="33"/>
      <w:bookmarkEnd w:id="34"/>
    </w:p>
    <w:p w14:paraId="09A09E08" w14:textId="29217608" w:rsidR="008E4FD1" w:rsidRDefault="008E4FD1" w:rsidP="008E4FD1">
      <w:pPr>
        <w:pStyle w:val="Heading2"/>
      </w:pPr>
      <w:bookmarkStart w:id="35" w:name="_Toc94265204"/>
      <w:bookmarkStart w:id="36" w:name="_Toc345277135"/>
      <w:bookmarkStart w:id="37" w:name="_Toc459205401"/>
      <w:r>
        <w:t>5.1</w:t>
      </w:r>
      <w:r>
        <w:tab/>
      </w:r>
      <w:r w:rsidR="00070112" w:rsidRPr="00070112">
        <w:t xml:space="preserve">Frequency </w:t>
      </w:r>
      <w:r w:rsidRPr="008E4FD1">
        <w:t>band and channel bandwidth</w:t>
      </w:r>
      <w:bookmarkEnd w:id="35"/>
    </w:p>
    <w:p w14:paraId="0273716C" w14:textId="75919361" w:rsidR="009A793B" w:rsidRPr="009A793B" w:rsidRDefault="009A793B" w:rsidP="009A793B">
      <w:pPr>
        <w:ind w:right="-99"/>
        <w:rPr>
          <w:bCs/>
        </w:rPr>
      </w:pPr>
      <w:r w:rsidRPr="009A793B">
        <w:rPr>
          <w:bCs/>
        </w:rPr>
        <w:t>The upper 700MHz block A to be introduced as a new E-UTRA band for standalone NB-IoT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38" w:name="_Toc94265205"/>
      <w:r>
        <w:t>5.</w:t>
      </w:r>
      <w:r w:rsidR="008E4FD1">
        <w:t>2</w:t>
      </w:r>
      <w:r>
        <w:tab/>
        <w:t>Adjacent 3GPP bands</w:t>
      </w:r>
      <w:bookmarkEnd w:id="36"/>
      <w:bookmarkEnd w:id="37"/>
      <w:bookmarkEnd w:id="38"/>
    </w:p>
    <w:p w14:paraId="2955CCBF" w14:textId="18B5F668" w:rsidR="009A793B" w:rsidRDefault="009A793B" w:rsidP="009A793B">
      <w:pPr>
        <w:ind w:right="-99"/>
        <w:rPr>
          <w:bCs/>
        </w:rPr>
      </w:pPr>
      <w:r w:rsidRPr="009A793B">
        <w:rPr>
          <w:bCs/>
        </w:rPr>
        <w:t>The Region 2 3GPP bands nearby to operating band 103, were identified as the following: 5, 12, 13, 14,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42" o:spid="_x0000_s1029" style="position:absolute;left:17214;top:609;width:1226;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rect id="Rectangle 143" o:spid="_x0000_s1030" style="position:absolute;left:17145;top:571;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Freeform 144" o:spid="_x0000_s1031" style="position:absolute;left:17418;top:641;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6" o:spid="_x0000_s1033" style="position:absolute;left:14947;top:412;width:122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47" o:spid="_x0000_s1034" style="position:absolute;left:14859;top:381;width:133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shape id="Freeform 148" o:spid="_x0000_s1035" style="position:absolute;left:15151;top:711;width:768;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" fillcolor="#0563c1" stroked="f"/>
                <v:rect id="Rectangle 150" o:spid="_x0000_s1037" style="position:absolute;left:15525;top:2571;width:238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rect id="Rectangle 151" o:spid="_x0000_s1038" style="position:absolute;left:16052;top:327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153" o:spid="_x0000_s1040" style="position:absolute;left:24904;top:711;width:122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154" o:spid="_x0000_s1041" style="position:absolute;left:24860;top:666;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shape id="Freeform 155" o:spid="_x0000_s1042" style="position:absolute;left:25107;top:742;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157" o:spid="_x0000_s1044" style="position:absolute;left:21113;top:463;width:3696;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158" o:spid="_x0000_s1045" style="position:absolute;left:21050;top:381;width:381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shape id="Freeform 159" o:spid="_x0000_s1046" style="position:absolute;left:22548;top:768;width:769;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" fillcolor="#ed7d31" stroked="f"/>
                <v:rect id="Rectangle 161" o:spid="_x0000_s1048" style="position:absolute;left:22955;top:2667;width:2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" filled="f"/>
                <v:rect id="Rectangle 162" o:spid="_x0000_s1049" style="position:absolute;left:23469;top:3314;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164" o:spid="_x0000_s1051" style="position:absolute;left:16903;top:8566;width:196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165" o:spid="_x0000_s1052" style="position:absolute;left:16859;top:8477;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shape id="Freeform 166" o:spid="_x0000_s1053" style="position:absolute;left:17481;top:8623;width:762;height:1632;visibility:visible;mso-wrap-style:square;v-text-anchor:top" coordsize="12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168" o:spid="_x0000_s1055" style="position:absolute;left:13925;top:8528;width:1969;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169" o:spid="_x0000_s1056" style="position:absolute;left:13906;top:8477;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shape id="Freeform 170" o:spid="_x0000_s1057" style="position:absolute;left:14497;top:8578;width:768;height:1645;visibility:visible;mso-wrap-style:square;v-text-anchor:top" coordsize="12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" fillcolor="#0563c1" stroked="f"/>
                <v:rect id="Rectangle 172" o:spid="_x0000_s1059" style="position:absolute;left:14478;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" filled="f"/>
                <v:rect id="Rectangle 173" o:spid="_x0000_s1060" style="position:absolute;left:15519;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175" o:spid="_x0000_s1062" style="position:absolute;left:24904;top:8566;width:1226;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176" o:spid="_x0000_s1063" style="position:absolute;left:24860;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shape id="Freeform 177" o:spid="_x0000_s1064" style="position:absolute;left:25107;top:8623;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179" o:spid="_x0000_s1066" style="position:absolute;left:21774;top:8566;width:121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180" o:spid="_x0000_s1067" style="position:absolute;left:21717;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shape id="Freeform 181" o:spid="_x0000_s1068" style="position:absolute;left:21971;top:8623;width:762;height:1632;visibility:visible;mso-wrap-style:square;v-text-anchor:top" coordsize="12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" fillcolor="#ed7d31" stroked="f"/>
                <v:rect id="Rectangle 183" o:spid="_x0000_s1070" style="position:absolute;left:22002;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v:rect id="Rectangle 184" o:spid="_x0000_s1071" style="position:absolute;left:23088;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186" o:spid="_x0000_s1073" style="position:absolute;left:35318;top:8559;width:2464;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187" o:spid="_x0000_s1074" style="position:absolute;left:35242;top:8477;width:257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shape id="Freeform 188" o:spid="_x0000_s1075" style="position:absolute;left:36137;top:8597;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190" o:spid="_x0000_s1077" style="position:absolute;left:33108;top:8528;width:194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" stroked="f"/>
                <v:rect id="Rectangle 191" o:spid="_x0000_s1078" style="position:absolute;left:33051;top:8477;width:209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shape id="Freeform 192" o:spid="_x0000_s1079" style="position:absolute;left:33686;top:8559;width:737;height:1632;visibility:visible;mso-wrap-style:square;v-text-anchor:top" coordsize="12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" fillcolor="#0563c1" stroked="f"/>
                <v:rect id="Rectangle 194" o:spid="_x0000_s1081" style="position:absolute;left:33909;top:5619;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" filled="f"/>
                <v:rect id="Rectangle 195" o:spid="_x0000_s1082" style="position:absolute;left:34664;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197" o:spid="_x0000_s1084" style="position:absolute;left:27330;top:8566;width:163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198" o:spid="_x0000_s1085" style="position:absolute;left:27241;top:8477;width:181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shape id="Freeform 199" o:spid="_x0000_s1086" style="position:absolute;left:27743;top:8610;width:768;height:1626;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201" o:spid="_x0000_s1088" style="position:absolute;left:39077;top:8566;width:122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202" o:spid="_x0000_s1089" style="position:absolute;left:39052;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" stroked="f"/>
                <v:shape id="Freeform 203" o:spid="_x0000_s1090" style="position:absolute;left:39281;top:8604;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205" o:spid="_x0000_s1092" style="position:absolute;left:36931;top:8566;width:1232;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206" o:spid="_x0000_s1093" style="position:absolute;left:36861;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shape id="Freeform 207" o:spid="_x0000_s1094" style="position:absolute;left:37134;top:8604;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" fillcolor="#0563c1" stroked="f"/>
                <v:rect id="Rectangle 209" o:spid="_x0000_s1096" style="position:absolute;left:37147;top:5619;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" filled="f"/>
                <v:rect id="Rectangle 210" o:spid="_x0000_s1097" style="position:absolute;left:37776;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212" o:spid="_x0000_s1099" style="position:absolute;left:31007;top:8597;width:2108;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" stroked="f"/>
                <v:rect id="Rectangle 213" o:spid="_x0000_s1100" style="position:absolute;left:30956;top:8572;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shape id="Freeform 214" o:spid="_x0000_s1101" style="position:absolute;left:31648;top:8629;width:768;height:1626;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16" o:spid="_x0000_s1103" style="position:absolute;left:28676;top:8566;width:210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217" o:spid="_x0000_s1104" style="position:absolute;left:28670;top:8477;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shape id="Freeform 218" o:spid="_x0000_s1105" style="position:absolute;left:29317;top:8604;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" fillcolor="#ed7d31" stroked="f"/>
                <v:rect id="Rectangle 220" o:spid="_x0000_s1107" style="position:absolute;left:29051;top:5619;width:30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" filled="f"/>
                <v:rect id="Rectangle 221" o:spid="_x0000_s1108" style="position:absolute;left:29895;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223" o:spid="_x0000_s1110" style="position:absolute;left:20554;top:8566;width:1239;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224" o:spid="_x0000_s1111" style="position:absolute;left:20478;top:8477;width:1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shape id="Freeform 225" o:spid="_x0000_s1112" style="position:absolute;left:20764;top:8623;width:768;height:1625;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" stroked="f"/>
                <v:rect id="Rectangle 227" o:spid="_x0000_s1114" style="position:absolute;left:18383;top:8566;width:123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228" o:spid="_x0000_s1115" style="position:absolute;left:18383;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shape id="Freeform 229" o:spid="_x0000_s1116" style="position:absolute;left:18592;top:8623;width:750;height:1625;visibility:visible;mso-wrap-style:square;v-text-anchor:top" coordsize="12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" fillcolor="#ed7d31" stroked="f"/>
                <v:rect id="Rectangle 231" o:spid="_x0000_s1118" style="position:absolute;left:18669;top:5619;width:2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" filled="f"/>
                <v:rect id="Rectangle 232" o:spid="_x0000_s1119" style="position:absolute;left:19310;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" fillcolor="#ed7d31" stroked="f"/>
                <v:rect id="Rectangle 234" o:spid="_x0000_s1121" style="position:absolute;left:952;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" filled="f"/>
                <v:rect id="Rectangle 235" o:spid="_x0000_s1122" style="position:absolute;left:2959;top:6229;width:1695;height:29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" fillcolor="#4472c4" stroked="f"/>
                <v:rect id="Rectangle 237" o:spid="_x0000_s1124" style="position:absolute;left:8096;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" filled="f"/>
                <v:rect id="Rectangle 238" o:spid="_x0000_s1125" style="position:absolute;left:10299;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" fillcolor="#ed7d31" stroked="f"/>
                <v:rect id="Rectangle 244" o:spid="_x0000_s1131" style="position:absolute;left:25431;top:5619;width:295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" filled="f"/>
                <v:rect id="Rectangle 245" o:spid="_x0000_s1132" style="position:absolute;left:26200;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247" o:spid="_x0000_s1134" style="position:absolute;left:16884;top:13792;width:196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" stroked="f"/>
                <v:rect id="Rectangle 248" o:spid="_x0000_s1135" style="position:absolute;left:16859;top:13716;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shape id="Freeform 249" o:spid="_x0000_s1136" style="position:absolute;left:17456;top:13855;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251" o:spid="_x0000_s1138" style="position:absolute;left:13246;top:13703;width:123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252" o:spid="_x0000_s1139" style="position:absolute;left:13239;top:13620;width:133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shape id="Freeform 253" o:spid="_x0000_s1140" style="position:absolute;left:13455;top:13855;width:762;height:1632;visibility:visible;mso-wrap-style:square;v-text-anchor:top" coordsize="1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" fillcolor="#0563c1" stroked="f"/>
                <v:rect id="Rectangle 255" o:spid="_x0000_s1142" style="position:absolute;left:13811;top:10763;width:40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" filled="f"/>
                <v:rect id="Rectangle 256" o:spid="_x0000_s1143" style="position:absolute;left:15163;top:11449;width:141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" stroked="f"/>
                <v:rect id="Rectangle 258" o:spid="_x0000_s1145" style="position:absolute;left:24923;top:13843;width:1232;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259" o:spid="_x0000_s1146" style="position:absolute;left:24860;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" stroked="f"/>
                <v:shape id="Freeform 260" o:spid="_x0000_s1147" style="position:absolute;left:25126;top:13900;width:769;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" fillcolor="#ed7d31" stroked="f"/>
                <v:rect id="Rectangle 262" o:spid="_x0000_s1149" style="position:absolute;left:21336;top:10763;width:409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" filled="f"/>
                <v:rect id="Rectangle 263" o:spid="_x0000_s1150" style="position:absolute;left:22669;top:11449;width:141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265" o:spid="_x0000_s1152" style="position:absolute;left:20580;top:13843;width:123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" stroked="f"/>
                <v:rect id="Rectangle 266" o:spid="_x0000_s1153" style="position:absolute;left:20574;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" stroked="f"/>
                <v:shape id="Freeform 267" o:spid="_x0000_s1154" style="position:absolute;left:20789;top:13887;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" fillcolor="#4472c4" stroked="f"/>
                <v:rect id="Rectangle 269" o:spid="_x0000_s1156" style="position:absolute;left:762;top:16478;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" filled="f" strokecolor="#2f528f"/>
                <v:rect id="Rectangle 270" o:spid="_x0000_s1157" style="position:absolute;left:762;top:18383;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" fillcolor="#ed7d31" stroked="f"/>
                <v:rect id="Rectangle 271" o:spid="_x0000_s1158" style="position:absolute;left:762;top:18383;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" filled="f"/>
                <v:rect id="Rectangle 272" o:spid="_x0000_s1159" style="position:absolute;left:4787;top:16071;width:397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" adj="12110" fillcolor="#ed7d31" stroked="f" strokeweight="1pt"/>
                <v:shape id="Arrow: Down 286" o:spid="_x0000_s1170" type="#_x0000_t67" style="position:absolute;left:36439;top:3762;width:1048;height:165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" adj="12110" fillcolor="#0563c1" stroked="f" strokeweight="1pt"/>
                <v:shape id="Text Box 275" o:spid="_x0000_s1171" type="#_x0000_t202" style="position:absolute;left:28384;top:1469;width:914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39" w:name="_Toc459205402"/>
      <w:bookmarkStart w:id="40" w:name="_Toc94265206"/>
      <w:bookmarkStart w:id="41" w:name="_Toc345277136"/>
      <w:r>
        <w:t>5.</w:t>
      </w:r>
      <w:r w:rsidR="008E4FD1">
        <w:t>3</w:t>
      </w:r>
      <w:r>
        <w:tab/>
      </w:r>
      <w:r>
        <w:rPr>
          <w:rFonts w:hint="eastAsia"/>
          <w:lang w:eastAsia="zh-CN"/>
        </w:rPr>
        <w:t xml:space="preserve">Nearby non-3GPP </w:t>
      </w:r>
      <w:r>
        <w:t>Services</w:t>
      </w:r>
      <w:bookmarkEnd w:id="39"/>
      <w:bookmarkEnd w:id="40"/>
      <w:r>
        <w:t xml:space="preserve"> </w:t>
      </w:r>
      <w:bookmarkEnd w:id="41"/>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MHz. </w:t>
      </w:r>
    </w:p>
    <w:p w14:paraId="1A91342E" w14:textId="15AB2404" w:rsidR="009A793B" w:rsidRPr="009A793B" w:rsidRDefault="009A793B" w:rsidP="009A793B">
      <w:pPr>
        <w:ind w:right="-99"/>
        <w:rPr>
          <w:bCs/>
        </w:rPr>
      </w:pPr>
      <w:r w:rsidRPr="009A793B">
        <w:rPr>
          <w:bCs/>
        </w:rPr>
        <w:t>In order to protect the PSNB services, FCC requires that the emission limits to this band (both the uplink and downlink) be limited to -46 dBm / 6.25 kHz from base stations operated in the Upper 700 MHz A block and -35 dBm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42" w:name="_Toc459205403"/>
      <w:bookmarkStart w:id="43"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42"/>
      <w:r w:rsidR="008D4B37">
        <w:rPr>
          <w:lang w:eastAsia="zh-CN"/>
        </w:rPr>
        <w:t>s</w:t>
      </w:r>
      <w:bookmarkEnd w:id="43"/>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77777777" w:rsidR="001D1D48" w:rsidRPr="001D1D48" w:rsidRDefault="001D1D48" w:rsidP="001D1D48">
      <w:pPr>
        <w:ind w:right="-99"/>
        <w:rPr>
          <w:bCs/>
        </w:rPr>
      </w:pPr>
      <w:r w:rsidRPr="001D1D48">
        <w:rPr>
          <w:bCs/>
        </w:rPr>
        <w:t>1.</w:t>
      </w:r>
      <w:r w:rsidRPr="001D1D48">
        <w:rPr>
          <w:bCs/>
        </w:rPr>
        <w:tab/>
        <w:t>Power Limits</w:t>
      </w:r>
    </w:p>
    <w:p w14:paraId="6CB3D278" w14:textId="77777777" w:rsidR="001D1D48" w:rsidRPr="001D1D48" w:rsidRDefault="001D1D48" w:rsidP="001D1D48">
      <w:pPr>
        <w:ind w:right="-99"/>
        <w:rPr>
          <w:bCs/>
        </w:rPr>
      </w:pPr>
      <w:r w:rsidRPr="001D1D48">
        <w:rPr>
          <w:bCs/>
        </w:rPr>
        <w:t>The power limits are defined in the FCC 47 CFR Part 27 [2], §27.50 -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2C7DB196" w:rsidR="001D1D48" w:rsidRPr="001D1D48" w:rsidRDefault="001D1D48" w:rsidP="001D1D48">
      <w:pPr>
        <w:ind w:right="-99"/>
        <w:rPr>
          <w:bCs/>
        </w:rPr>
      </w:pPr>
      <w:r w:rsidRPr="001D1D48">
        <w:rPr>
          <w:bCs/>
        </w:rPr>
        <w:t>The emission limits are defi</w:t>
      </w:r>
      <w:r>
        <w:rPr>
          <w:bCs/>
        </w:rPr>
        <w:t>ned in the FCC 47 CFR Part 27 [11</w:t>
      </w:r>
      <w:r w:rsidRPr="001D1D48">
        <w:rPr>
          <w:bCs/>
        </w:rPr>
        <w:t>], §27.53 -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The emissions in the band 1559-1610 MHz shall be limited to −70 dBW/MHz equivalent isotropically radiated power (EIRP) for wideband signals, and −80 dBW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44" w:name="_Toc459205404"/>
      <w:bookmarkStart w:id="45" w:name="_Toc94265208"/>
      <w:r>
        <w:t>6</w:t>
      </w:r>
      <w:r>
        <w:tab/>
      </w:r>
      <w:bookmarkEnd w:id="44"/>
      <w:r w:rsidR="00765BB5" w:rsidRPr="00765BB5">
        <w:t>Operating band, channel bandwidths, channel numbering</w:t>
      </w:r>
      <w:bookmarkEnd w:id="45"/>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 xml:space="preserve">is to standardize the upper 700MHz A block defined by the FCC in the US to support standalone NB-IoT operation [2][3]. </w:t>
      </w:r>
    </w:p>
    <w:p w14:paraId="43834C5C" w14:textId="77777777" w:rsidR="001D1D48" w:rsidRPr="003A6922" w:rsidRDefault="001D1D48" w:rsidP="001D1D48">
      <w:pPr>
        <w:pStyle w:val="Heading2"/>
      </w:pPr>
      <w:bookmarkStart w:id="46" w:name="_Toc94265209"/>
      <w:r>
        <w:t>6.1</w:t>
      </w:r>
      <w:r w:rsidRPr="003A6922">
        <w:tab/>
        <w:t>Operating bands</w:t>
      </w:r>
      <w:bookmarkEnd w:id="46"/>
    </w:p>
    <w:p w14:paraId="1F1532FA" w14:textId="77777777" w:rsidR="001D1D48" w:rsidRDefault="001D1D48" w:rsidP="001D1D48">
      <w:r>
        <w:t xml:space="preserve">Band number 103 is assigned to the </w:t>
      </w:r>
      <w:r w:rsidRPr="00FC1854">
        <w:t>Upper 700 MHz A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47" w:name="_Toc94265210"/>
      <w:r>
        <w:t>6.2</w:t>
      </w:r>
      <w:r w:rsidRPr="00D22DF8">
        <w:tab/>
        <w:t>Operating bands for category NB1 and NB2</w:t>
      </w:r>
      <w:bookmarkEnd w:id="47"/>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48" w:name="_Toc94265211"/>
      <w:r>
        <w:t>6.3</w:t>
      </w:r>
      <w:r w:rsidRPr="003A6922">
        <w:tab/>
      </w:r>
      <w:r w:rsidR="00F854B6">
        <w:t>C</w:t>
      </w:r>
      <w:r w:rsidRPr="003A6922">
        <w:t>hannel bandwidth</w:t>
      </w:r>
      <w:bookmarkEnd w:id="48"/>
    </w:p>
    <w:p w14:paraId="61C246BF" w14:textId="77777777" w:rsidR="001D1D48" w:rsidRDefault="001D1D48" w:rsidP="001D1D48">
      <w:r>
        <w:t xml:space="preserve">Band 103 is the first band that supports NB-IoT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49" w:name="_Toc459205406"/>
      <w:bookmarkStart w:id="50" w:name="_Toc94265212"/>
      <w:r>
        <w:rPr>
          <w:rFonts w:hint="eastAsia"/>
          <w:lang w:eastAsia="zh-CN"/>
        </w:rPr>
        <w:t>7</w:t>
      </w:r>
      <w:r>
        <w:tab/>
      </w:r>
      <w:r w:rsidRPr="003946F0">
        <w:t>Study of E-UTRA specific issues</w:t>
      </w:r>
      <w:bookmarkEnd w:id="49"/>
      <w:bookmarkEnd w:id="50"/>
    </w:p>
    <w:p w14:paraId="09A09E13" w14:textId="77777777" w:rsidR="003D20B9" w:rsidRDefault="003D20B9" w:rsidP="003D20B9">
      <w:pPr>
        <w:pStyle w:val="Heading2"/>
        <w:rPr>
          <w:lang w:eastAsia="zh-CN"/>
        </w:rPr>
      </w:pPr>
      <w:bookmarkStart w:id="51" w:name="_Toc459205407"/>
      <w:bookmarkStart w:id="52" w:name="_Toc94265213"/>
      <w:r>
        <w:rPr>
          <w:rFonts w:hint="eastAsia"/>
          <w:lang w:eastAsia="zh-CN"/>
        </w:rPr>
        <w:t>7</w:t>
      </w:r>
      <w:r>
        <w:t>.1</w:t>
      </w:r>
      <w:r>
        <w:tab/>
      </w:r>
      <w:r>
        <w:rPr>
          <w:rFonts w:hint="eastAsia"/>
          <w:lang w:eastAsia="zh-CN"/>
        </w:rPr>
        <w:t>UE aspect issues</w:t>
      </w:r>
      <w:bookmarkEnd w:id="51"/>
      <w:bookmarkEnd w:id="52"/>
    </w:p>
    <w:p w14:paraId="59F3272B" w14:textId="65430D09" w:rsidR="002158CA" w:rsidRDefault="002158CA" w:rsidP="002158CA">
      <w:r>
        <w:t xml:space="preserve">The </w:t>
      </w:r>
      <w:r w:rsidRPr="00AB2943">
        <w:t xml:space="preserve">upper 700MHz A block </w:t>
      </w:r>
      <w:r>
        <w:t xml:space="preserve">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NB-IoT operation only.  </w:t>
      </w:r>
    </w:p>
    <w:p w14:paraId="0D9DC006" w14:textId="77777777" w:rsidR="002158CA" w:rsidRPr="00D22DF8" w:rsidRDefault="002158CA" w:rsidP="002158CA">
      <w:pPr>
        <w:pStyle w:val="Heading3"/>
      </w:pPr>
      <w:bookmarkStart w:id="53" w:name="_Toc94265214"/>
      <w:r>
        <w:t xml:space="preserve">7.1.1 </w:t>
      </w:r>
      <w:r w:rsidRPr="00D22DF8">
        <w:tab/>
        <w:t>UE maximum output power for category NB1 and NB2</w:t>
      </w:r>
      <w:bookmarkEnd w:id="53"/>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(dBm)</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(dBm)</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54" w:name="_Toc94265215"/>
      <w:r>
        <w:t>7.1.2</w:t>
      </w:r>
      <w:r w:rsidRPr="001D386E">
        <w:tab/>
        <w:t>UE maximum output power with additional requirements for category NB1 and NB2 UE</w:t>
      </w:r>
      <w:bookmarkEnd w:id="54"/>
    </w:p>
    <w:p w14:paraId="6BF42E86" w14:textId="33F59B48" w:rsidR="002158CA" w:rsidRPr="001D386E" w:rsidRDefault="002158CA" w:rsidP="002158CA">
      <w:r w:rsidRPr="00336557">
        <w:t xml:space="preserve">To address the additional spurious emission requirement of -13 dBm/30 kHz outside of </w:t>
      </w:r>
      <w:r>
        <w:t xml:space="preserve">the band (787 -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NB-IoT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Network Signalling value</w:t>
            </w:r>
          </w:p>
        </w:tc>
        <w:tc>
          <w:tcPr>
            <w:tcW w:w="1510" w:type="dxa"/>
            <w:shd w:val="clear" w:color="auto" w:fill="auto"/>
          </w:tcPr>
          <w:p w14:paraId="0EE352AB" w14:textId="77777777" w:rsidR="002158CA" w:rsidRPr="001D386E" w:rsidRDefault="002158CA" w:rsidP="00C62278">
            <w:pPr>
              <w:pStyle w:val="TAH"/>
            </w:pPr>
            <w:r w:rsidRPr="001D386E">
              <w:t>Requirements (subclause)</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55" w:name="_Toc94265216"/>
      <w:r>
        <w:rPr>
          <w:lang w:val="en-US"/>
        </w:rPr>
        <w:lastRenderedPageBreak/>
        <w:t>7.1.3</w:t>
      </w:r>
      <w:r w:rsidRPr="00AB2371">
        <w:rPr>
          <w:lang w:val="en-US"/>
        </w:rPr>
        <w:tab/>
        <w:t>Spurious emission band UE co-existence</w:t>
      </w:r>
      <w:bookmarkEnd w:id="55"/>
    </w:p>
    <w:p w14:paraId="08E0C10F" w14:textId="77777777" w:rsidR="002158CA" w:rsidRDefault="002158CA" w:rsidP="002158CA">
      <w:r>
        <w:t xml:space="preserve">UE to UE co-existence is specified the same as for Band 13, i.e., </w:t>
      </w:r>
      <w:r w:rsidRPr="00BD1E1C">
        <w:t>adopt</w:t>
      </w:r>
      <w:r>
        <w:t>ing</w:t>
      </w:r>
      <w:r w:rsidRPr="00BD1E1C">
        <w:t xml:space="preserve"> the -50 dBm/MHz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(dBm)</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r w:rsidR="003C2CA3">
              <w:rPr>
                <w:rFonts w:cs="Arial"/>
                <w:sz w:val="16"/>
                <w:szCs w:val="16"/>
              </w:rPr>
              <w:t xml:space="preserve">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3095D8B2" w:rsidR="002158CA" w:rsidRPr="001D386E" w:rsidRDefault="002158CA" w:rsidP="00C62278">
            <w:pPr>
              <w:pStyle w:val="TAC"/>
              <w:rPr>
                <w:rFonts w:cs="Arial"/>
                <w:sz w:val="16"/>
                <w:szCs w:val="16"/>
              </w:rPr>
            </w:pPr>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7FA6E480" w:rsidR="002158CA" w:rsidRPr="001D386E" w:rsidRDefault="002158CA" w:rsidP="00C62278">
            <w:pPr>
              <w:pStyle w:val="TAC"/>
              <w:rPr>
                <w:rFonts w:cs="Arial"/>
                <w:sz w:val="16"/>
                <w:szCs w:val="16"/>
              </w:rPr>
            </w:pPr>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56" w:name="_Toc459205411"/>
      <w:bookmarkStart w:id="57"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56"/>
      <w:bookmarkEnd w:id="57"/>
    </w:p>
    <w:p w14:paraId="62D09F7F" w14:textId="479DFBAA" w:rsidR="002158CA" w:rsidRDefault="002158CA" w:rsidP="002158CA">
      <w:r>
        <w:t>To enable on the upper 700MHz A Block new E-UTRA band for NB-IoT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NB-IoT standalone operation. The introduction of E-UTRA Band 103 will have impact on those requirements applicable for NB-IoT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58"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58"/>
    </w:p>
    <w:p w14:paraId="6D657C1A" w14:textId="03BE8CE9" w:rsidR="002158CA" w:rsidRDefault="002158CA" w:rsidP="002158CA">
      <w:pPr>
        <w:pStyle w:val="Heading4"/>
        <w:rPr>
          <w:rFonts w:eastAsiaTheme="minorEastAsia"/>
        </w:rPr>
      </w:pPr>
      <w:bookmarkStart w:id="59" w:name="_Toc94265219"/>
      <w:r>
        <w:rPr>
          <w:rFonts w:eastAsiaTheme="minorEastAsia"/>
        </w:rPr>
        <w:t xml:space="preserve">7.2.1.1 </w:t>
      </w:r>
      <w:r w:rsidR="00007937">
        <w:rPr>
          <w:rFonts w:eastAsiaTheme="minorEastAsia"/>
        </w:rPr>
        <w:tab/>
      </w:r>
      <w:r>
        <w:rPr>
          <w:rFonts w:eastAsiaTheme="minorEastAsia"/>
        </w:rPr>
        <w:t>Base station output power</w:t>
      </w:r>
      <w:bookmarkEnd w:id="59"/>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NB-IoT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60"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60"/>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61" w:name="_Toc94265221"/>
      <w:r>
        <w:rPr>
          <w:rFonts w:eastAsiaTheme="minorEastAsia"/>
        </w:rPr>
        <w:lastRenderedPageBreak/>
        <w:t xml:space="preserve">7.2.1.3 </w:t>
      </w:r>
      <w:r w:rsidR="00007937">
        <w:rPr>
          <w:rFonts w:eastAsiaTheme="minorEastAsia"/>
        </w:rPr>
        <w:tab/>
      </w:r>
      <w:r w:rsidRPr="008D6DCA">
        <w:rPr>
          <w:rFonts w:eastAsiaTheme="minorEastAsia"/>
        </w:rPr>
        <w:t>Spurious emission</w:t>
      </w:r>
      <w:bookmarkEnd w:id="61"/>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62" w:name="_Toc94265222"/>
      <w:r>
        <w:t xml:space="preserve">7.2.2 </w:t>
      </w:r>
      <w:r w:rsidRPr="00D22DF8">
        <w:tab/>
      </w:r>
      <w:r w:rsidRPr="008D6DCA">
        <w:t>Receiver characteristics</w:t>
      </w:r>
      <w:bookmarkEnd w:id="62"/>
    </w:p>
    <w:p w14:paraId="4EE4C951" w14:textId="524B40D0" w:rsidR="008D6DCA" w:rsidRDefault="008D6DCA" w:rsidP="008D6DCA">
      <w:pPr>
        <w:pStyle w:val="Heading4"/>
        <w:rPr>
          <w:rFonts w:eastAsiaTheme="minorEastAsia"/>
        </w:rPr>
      </w:pPr>
      <w:bookmarkStart w:id="63"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63"/>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64" w:name="_Toc449843135"/>
      <w:bookmarkStart w:id="65" w:name="_Toc454789384"/>
      <w:bookmarkStart w:id="66" w:name="historyclause"/>
      <w:bookmarkStart w:id="67" w:name="_Toc345380288"/>
      <w:bookmarkStart w:id="68" w:name="_Toc345380467"/>
      <w:bookmarkStart w:id="69" w:name="_Toc345380552"/>
      <w:bookmarkStart w:id="70" w:name="_Toc345380637"/>
      <w:bookmarkStart w:id="71" w:name="_Toc345380722"/>
      <w:bookmarkStart w:id="72" w:name="_Toc345381662"/>
      <w:bookmarkStart w:id="73" w:name="_Toc345381826"/>
      <w:bookmarkStart w:id="74" w:name="_Toc345381963"/>
      <w:bookmarkStart w:id="75" w:name="_Toc345382408"/>
      <w:bookmarkStart w:id="76" w:name="_Toc345382493"/>
      <w:bookmarkStart w:id="77" w:name="_Toc345382599"/>
      <w:bookmarkStart w:id="78" w:name="_Toc345382760"/>
      <w:bookmarkStart w:id="79" w:name="_Toc345382845"/>
      <w:bookmarkStart w:id="80" w:name="_Toc345383119"/>
      <w:bookmarkStart w:id="81" w:name="_Toc345383291"/>
      <w:bookmarkStart w:id="82" w:name="_Toc345383962"/>
      <w:bookmarkStart w:id="83" w:name="_Toc345384247"/>
      <w:bookmarkStart w:id="84" w:name="_Toc345384828"/>
      <w:bookmarkStart w:id="85" w:name="_Toc345385032"/>
      <w:bookmarkStart w:id="86" w:name="_Toc345386113"/>
      <w:bookmarkStart w:id="87" w:name="_Toc345405449"/>
      <w:bookmarkStart w:id="88" w:name="_Toc345405610"/>
      <w:bookmarkStart w:id="89" w:name="_Toc345405695"/>
      <w:bookmarkStart w:id="90" w:name="_Toc345405780"/>
      <w:bookmarkStart w:id="91" w:name="_Toc345405865"/>
      <w:bookmarkStart w:id="92" w:name="_Toc345406215"/>
      <w:bookmarkStart w:id="93" w:name="_Toc345406563"/>
      <w:bookmarkStart w:id="94" w:name="_Toc345406648"/>
      <w:bookmarkStart w:id="95" w:name="_Toc345406733"/>
      <w:bookmarkStart w:id="96" w:name="_Toc345406818"/>
      <w:bookmarkStart w:id="97" w:name="_Toc345407140"/>
      <w:bookmarkStart w:id="98" w:name="_Toc345409574"/>
      <w:bookmarkStart w:id="99" w:name="_Toc345409684"/>
      <w:bookmarkStart w:id="100" w:name="_Toc345409769"/>
      <w:bookmarkStart w:id="101" w:name="_Toc345410565"/>
      <w:bookmarkStart w:id="102" w:name="_Toc345410650"/>
      <w:bookmarkStart w:id="103" w:name="_Toc345735882"/>
      <w:bookmarkStart w:id="104" w:name="_Toc345736201"/>
      <w:bookmarkStart w:id="105" w:name="_Toc345736286"/>
      <w:bookmarkStart w:id="106" w:name="_Toc351282584"/>
      <w:bookmarkStart w:id="107" w:name="_Toc374955690"/>
      <w:bookmarkStart w:id="108" w:name="_Toc436619030"/>
      <w:bookmarkStart w:id="109" w:name="_Toc436619267"/>
      <w:bookmarkStart w:id="110" w:name="_Toc451844197"/>
      <w:r>
        <w:br w:type="page"/>
      </w:r>
      <w:bookmarkStart w:id="111" w:name="_Toc466346626"/>
      <w:bookmarkStart w:id="112" w:name="_Toc466348861"/>
      <w:bookmarkStart w:id="113" w:name="_Toc466352971"/>
      <w:bookmarkStart w:id="114" w:name="_Toc472222539"/>
      <w:bookmarkStart w:id="115" w:name="_Toc459205415"/>
      <w:bookmarkStart w:id="116" w:name="_Toc94265224"/>
      <w:r>
        <w:lastRenderedPageBreak/>
        <w:t>Annex A:</w:t>
      </w:r>
      <w:r>
        <w:br/>
        <w:t>Change history</w:t>
      </w:r>
      <w:bookmarkEnd w:id="64"/>
      <w:bookmarkEnd w:id="65"/>
      <w:bookmarkEnd w:id="111"/>
      <w:bookmarkEnd w:id="112"/>
      <w:bookmarkEnd w:id="113"/>
      <w:bookmarkEnd w:id="114"/>
      <w:bookmarkEnd w:id="115"/>
      <w:bookmarkEnd w:id="1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2E9BF86A" w:rsidR="002158CA" w:rsidRDefault="002158CA" w:rsidP="003C2CA3">
            <w:pPr>
              <w:pStyle w:val="TAL"/>
              <w:rPr>
                <w:snapToGrid w:val="0"/>
                <w:sz w:val="14"/>
                <w:szCs w:val="14"/>
                <w:lang w:val="en-AU"/>
              </w:rPr>
            </w:pPr>
            <w:r>
              <w:rPr>
                <w:snapToGrid w:val="0"/>
                <w:sz w:val="14"/>
                <w:szCs w:val="14"/>
                <w:lang w:val="en-AU"/>
              </w:rPr>
              <w:t>R4-</w:t>
            </w:r>
            <w:r w:rsidR="003C2CA3">
              <w:rPr>
                <w:snapToGrid w:val="0"/>
                <w:sz w:val="14"/>
                <w:szCs w:val="14"/>
                <w:lang w:val="en-AU"/>
              </w:rPr>
              <w:t>2204346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52C6C7F1" w:rsidR="003C2CA3" w:rsidRDefault="003C2CA3">
            <w:pPr>
              <w:pStyle w:val="TAL"/>
              <w:rPr>
                <w:snapToGrid w:val="0"/>
                <w:sz w:val="14"/>
                <w:szCs w:val="14"/>
                <w:lang w:val="en-AU"/>
              </w:rPr>
            </w:pPr>
            <w:r>
              <w:rPr>
                <w:snapToGrid w:val="0"/>
                <w:sz w:val="14"/>
                <w:szCs w:val="14"/>
                <w:lang w:val="en-AU"/>
              </w:rPr>
              <w:t>RP-</w:t>
            </w:r>
            <w:r w:rsidR="00832D52" w:rsidRPr="00832D52">
              <w:rPr>
                <w:snapToGrid w:val="0"/>
                <w:sz w:val="14"/>
                <w:szCs w:val="14"/>
                <w:lang w:val="en-AU"/>
              </w:rPr>
              <w:t>220406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snapToGrid w:val="0"/>
                <w:sz w:val="14"/>
                <w:szCs w:val="14"/>
                <w:lang w:val="en-AU"/>
              </w:rPr>
            </w:pPr>
            <w:r>
              <w:rPr>
                <w:snapToGrid w:val="0"/>
                <w:sz w:val="14"/>
                <w:szCs w:val="14"/>
                <w:lang w:val="en-AU"/>
              </w:rPr>
              <w:t xml:space="preserve">Corrected Note 15 in </w:t>
            </w:r>
            <w:r w:rsidRPr="003C2CA3">
              <w:rPr>
                <w:snapToGrid w:val="0"/>
                <w:sz w:val="14"/>
                <w:szCs w:val="14"/>
                <w:lang w:val="en-AU"/>
              </w:rPr>
              <w:t>Table 7.1.3-1</w:t>
            </w:r>
            <w:r>
              <w:rPr>
                <w:snapToGrid w:val="0"/>
                <w:sz w:val="14"/>
                <w:szCs w:val="14"/>
                <w:lang w:val="en-AU"/>
              </w:rPr>
              <w:t xml:space="preserve"> &amp;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snapToGrid w:val="0"/>
                <w:sz w:val="14"/>
                <w:szCs w:val="14"/>
                <w:lang w:val="en-AU"/>
              </w:rPr>
            </w:pPr>
            <w:r>
              <w:rPr>
                <w:snapToGrid w:val="0"/>
                <w:sz w:val="14"/>
                <w:szCs w:val="14"/>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snapToGrid w:val="0"/>
                <w:sz w:val="14"/>
                <w:szCs w:val="14"/>
                <w:lang w:val="en-AU"/>
              </w:rPr>
            </w:pPr>
            <w:r>
              <w:rPr>
                <w:snapToGrid w:val="0"/>
                <w:sz w:val="14"/>
                <w:szCs w:val="14"/>
                <w:lang w:val="en-AU"/>
              </w:rPr>
              <w:t>1.0.0</w:t>
            </w:r>
          </w:p>
        </w:tc>
      </w:tr>
    </w:tbl>
    <w:p w14:paraId="09A09E7B" w14:textId="69ACE88B" w:rsidR="003D20B9" w:rsidRDefault="003D20B9" w:rsidP="003D20B9"/>
    <w:p w14:paraId="01B2C493" w14:textId="77777777" w:rsidR="008A3187" w:rsidRDefault="008A3187" w:rsidP="008A3187"/>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A3187" w:rsidRPr="002E7774" w14:paraId="2CD0C463" w14:textId="77777777" w:rsidTr="00D65357">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22BFE8A"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b/>
                <w:sz w:val="16"/>
                <w:lang w:eastAsia="en-GB"/>
              </w:rPr>
            </w:pPr>
            <w:r w:rsidRPr="002E7774">
              <w:rPr>
                <w:rFonts w:ascii="Arial" w:hAnsi="Arial"/>
                <w:b/>
                <w:sz w:val="18"/>
                <w:lang w:eastAsia="en-GB"/>
              </w:rPr>
              <w:t>Change history</w:t>
            </w:r>
          </w:p>
        </w:tc>
      </w:tr>
      <w:tr w:rsidR="008A3187" w:rsidRPr="002E7774" w14:paraId="1C9F668B" w14:textId="77777777" w:rsidTr="00D65357">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00AC2AF"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DBA0AC"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AFABF1"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1642500"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EC52C8"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09E24"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2FC2F6"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157492F" w14:textId="77777777" w:rsidR="008A3187" w:rsidRPr="002E7774" w:rsidRDefault="008A3187" w:rsidP="00D65357">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New version</w:t>
            </w:r>
          </w:p>
        </w:tc>
      </w:tr>
      <w:tr w:rsidR="008A3187" w:rsidRPr="002E7774" w14:paraId="17C30A8B" w14:textId="77777777" w:rsidTr="00D65357">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2DAD80"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sz w:val="16"/>
                <w:szCs w:val="16"/>
                <w:lang w:eastAsia="ja-JP"/>
              </w:rPr>
            </w:pPr>
            <w:r w:rsidRPr="002E7774">
              <w:rPr>
                <w:rFonts w:ascii="Arial" w:hAnsi="Arial"/>
                <w:sz w:val="16"/>
                <w:szCs w:val="16"/>
                <w:lang w:eastAsia="en-GB"/>
              </w:rPr>
              <w:t>202</w:t>
            </w:r>
            <w:r>
              <w:rPr>
                <w:rFonts w:ascii="Arial" w:hAnsi="Arial"/>
                <w:sz w:val="16"/>
                <w:szCs w:val="16"/>
                <w:lang w:eastAsia="en-GB"/>
              </w:rPr>
              <w:t>2</w:t>
            </w:r>
            <w:r w:rsidRPr="002E7774">
              <w:rPr>
                <w:rFonts w:ascii="Arial"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65DA86"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sz w:val="16"/>
                <w:szCs w:val="16"/>
                <w:lang w:eastAsia="ja-JP"/>
              </w:rPr>
            </w:pPr>
            <w:r w:rsidRPr="002E7774">
              <w:rPr>
                <w:rFonts w:ascii="Arial" w:hAnsi="Arial"/>
                <w:sz w:val="16"/>
                <w:szCs w:val="16"/>
                <w:lang w:eastAsia="en-GB"/>
              </w:rPr>
              <w:t>RAN#9</w:t>
            </w:r>
            <w:r>
              <w:rPr>
                <w:rFonts w:ascii="Arial"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7D040C"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11122" w14:textId="77777777" w:rsidR="008A3187" w:rsidRPr="002E7774" w:rsidRDefault="008A3187" w:rsidP="00D65357">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CB17DA"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5EB925"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1F1AE10" w14:textId="77777777" w:rsidR="008A3187" w:rsidRPr="002E7774" w:rsidRDefault="008A3187" w:rsidP="00D65357">
            <w:pPr>
              <w:keepNext/>
              <w:keepLines/>
              <w:overflowPunct w:val="0"/>
              <w:autoSpaceDE w:val="0"/>
              <w:autoSpaceDN w:val="0"/>
              <w:adjustRightInd w:val="0"/>
              <w:spacing w:after="0"/>
              <w:textAlignment w:val="baseline"/>
              <w:rPr>
                <w:rFonts w:ascii="Arial" w:hAnsi="Arial"/>
                <w:sz w:val="16"/>
                <w:szCs w:val="16"/>
                <w:lang w:eastAsia="zh-CN"/>
              </w:rPr>
            </w:pPr>
            <w:r w:rsidRPr="002E7774">
              <w:rPr>
                <w:rFonts w:ascii="Arial" w:hAnsi="Arial"/>
                <w:sz w:val="16"/>
                <w:szCs w:val="16"/>
                <w:lang w:eastAsia="zh-CN"/>
              </w:rPr>
              <w:t>Approved by plenary – Rel-17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F6BAF" w14:textId="77777777" w:rsidR="008A3187" w:rsidRPr="002E7774" w:rsidRDefault="008A3187" w:rsidP="00D65357">
            <w:pPr>
              <w:keepNext/>
              <w:keepLines/>
              <w:overflowPunct w:val="0"/>
              <w:autoSpaceDE w:val="0"/>
              <w:autoSpaceDN w:val="0"/>
              <w:adjustRightInd w:val="0"/>
              <w:spacing w:after="0"/>
              <w:jc w:val="center"/>
              <w:textAlignment w:val="baseline"/>
              <w:rPr>
                <w:rFonts w:ascii="Arial" w:hAnsi="Arial"/>
                <w:sz w:val="16"/>
                <w:szCs w:val="16"/>
                <w:lang w:eastAsia="zh-CN"/>
              </w:rPr>
            </w:pPr>
            <w:r w:rsidRPr="002E7774">
              <w:rPr>
                <w:rFonts w:ascii="Arial" w:hAnsi="Arial"/>
                <w:sz w:val="16"/>
                <w:szCs w:val="16"/>
                <w:lang w:eastAsia="zh-CN"/>
              </w:rPr>
              <w:t>17.0.0</w:t>
            </w:r>
          </w:p>
        </w:tc>
      </w:tr>
    </w:tbl>
    <w:p w14:paraId="3078348A" w14:textId="77777777" w:rsidR="008A3187" w:rsidRPr="00235394" w:rsidRDefault="008A3187" w:rsidP="008A3187"/>
    <w:p w14:paraId="09A09E7C" w14:textId="77777777" w:rsidR="003D20B9" w:rsidRDefault="003D20B9" w:rsidP="003D20B9"/>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1DC5" w14:textId="77777777" w:rsidR="00ED4091" w:rsidRDefault="00ED4091">
      <w:r>
        <w:separator/>
      </w:r>
    </w:p>
  </w:endnote>
  <w:endnote w:type="continuationSeparator" w:id="0">
    <w:p w14:paraId="419F8D50" w14:textId="77777777" w:rsidR="00ED4091" w:rsidRDefault="00ED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9E90" w14:textId="77777777" w:rsidR="008D6DCA" w:rsidRDefault="008D6D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69EE8" w14:textId="77777777" w:rsidR="00ED4091" w:rsidRDefault="00ED4091">
      <w:r>
        <w:separator/>
      </w:r>
    </w:p>
  </w:footnote>
  <w:footnote w:type="continuationSeparator" w:id="0">
    <w:p w14:paraId="37C405D6" w14:textId="77777777" w:rsidR="00ED4091" w:rsidRDefault="00ED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9E8C" w14:textId="3CF4D18C"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FD2061">
      <w:t>3GPP TR 36.779 V17.0.0 (2022-03)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857169">
      <w:t>13</w:t>
    </w:r>
    <w:r>
      <w:fldChar w:fldCharType="end"/>
    </w:r>
  </w:p>
  <w:p w14:paraId="09A09E8E" w14:textId="03CB1496" w:rsidR="008D6DCA" w:rsidRDefault="008D6DCA">
    <w:pPr>
      <w:pStyle w:val="Header"/>
      <w:framePr w:wrap="auto" w:vAnchor="text" w:hAnchor="margin" w:y="1"/>
      <w:widowControl/>
    </w:pPr>
    <w:r>
      <w:fldChar w:fldCharType="begin"/>
    </w:r>
    <w:r>
      <w:instrText xml:space="preserve"> STYLEREF ZGSM </w:instrText>
    </w:r>
    <w:r>
      <w:fldChar w:fldCharType="separate"/>
    </w:r>
    <w:r w:rsidR="00FD2061">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35509"/>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647B5"/>
    <w:rsid w:val="00274E1A"/>
    <w:rsid w:val="00282213"/>
    <w:rsid w:val="002F3DD7"/>
    <w:rsid w:val="002F4093"/>
    <w:rsid w:val="00303BAD"/>
    <w:rsid w:val="003474AC"/>
    <w:rsid w:val="00367724"/>
    <w:rsid w:val="00390870"/>
    <w:rsid w:val="003A37C9"/>
    <w:rsid w:val="003A41AC"/>
    <w:rsid w:val="003C2CA3"/>
    <w:rsid w:val="003D20B9"/>
    <w:rsid w:val="00400290"/>
    <w:rsid w:val="00407EFA"/>
    <w:rsid w:val="00436F09"/>
    <w:rsid w:val="00444225"/>
    <w:rsid w:val="00457FCF"/>
    <w:rsid w:val="004A17C7"/>
    <w:rsid w:val="004A5DC8"/>
    <w:rsid w:val="004A7AB9"/>
    <w:rsid w:val="004B7D8E"/>
    <w:rsid w:val="004F4108"/>
    <w:rsid w:val="004F7A3D"/>
    <w:rsid w:val="00505BFA"/>
    <w:rsid w:val="005157B0"/>
    <w:rsid w:val="0056097A"/>
    <w:rsid w:val="00571558"/>
    <w:rsid w:val="00572957"/>
    <w:rsid w:val="00580D8E"/>
    <w:rsid w:val="006260F7"/>
    <w:rsid w:val="00645857"/>
    <w:rsid w:val="006856E5"/>
    <w:rsid w:val="006B0D02"/>
    <w:rsid w:val="006C77CF"/>
    <w:rsid w:val="006D4DBA"/>
    <w:rsid w:val="0070646B"/>
    <w:rsid w:val="007066FA"/>
    <w:rsid w:val="00707941"/>
    <w:rsid w:val="00730AA5"/>
    <w:rsid w:val="007352EB"/>
    <w:rsid w:val="0075301A"/>
    <w:rsid w:val="00765BB5"/>
    <w:rsid w:val="007D6048"/>
    <w:rsid w:val="007F0E1E"/>
    <w:rsid w:val="007F62EA"/>
    <w:rsid w:val="00832D52"/>
    <w:rsid w:val="00836C44"/>
    <w:rsid w:val="00857169"/>
    <w:rsid w:val="00881F2F"/>
    <w:rsid w:val="00893454"/>
    <w:rsid w:val="00897534"/>
    <w:rsid w:val="008A3187"/>
    <w:rsid w:val="008C08D9"/>
    <w:rsid w:val="008C60E9"/>
    <w:rsid w:val="008D4B37"/>
    <w:rsid w:val="008D6DCA"/>
    <w:rsid w:val="008E4FD1"/>
    <w:rsid w:val="008E6196"/>
    <w:rsid w:val="008F7D93"/>
    <w:rsid w:val="009124FD"/>
    <w:rsid w:val="00931702"/>
    <w:rsid w:val="00935BAF"/>
    <w:rsid w:val="00983910"/>
    <w:rsid w:val="009A793B"/>
    <w:rsid w:val="009C0727"/>
    <w:rsid w:val="009D15EB"/>
    <w:rsid w:val="009D615B"/>
    <w:rsid w:val="00A17573"/>
    <w:rsid w:val="00A465CB"/>
    <w:rsid w:val="00A65439"/>
    <w:rsid w:val="00A72864"/>
    <w:rsid w:val="00A81B15"/>
    <w:rsid w:val="00A835AF"/>
    <w:rsid w:val="00A85DBC"/>
    <w:rsid w:val="00AB3F85"/>
    <w:rsid w:val="00AF3E13"/>
    <w:rsid w:val="00AF467B"/>
    <w:rsid w:val="00B2248D"/>
    <w:rsid w:val="00B40EF4"/>
    <w:rsid w:val="00B43114"/>
    <w:rsid w:val="00B8446C"/>
    <w:rsid w:val="00B84705"/>
    <w:rsid w:val="00BD0FB4"/>
    <w:rsid w:val="00BD5B5F"/>
    <w:rsid w:val="00C2186C"/>
    <w:rsid w:val="00C62278"/>
    <w:rsid w:val="00C77E67"/>
    <w:rsid w:val="00C84DD7"/>
    <w:rsid w:val="00CC3C08"/>
    <w:rsid w:val="00CC5669"/>
    <w:rsid w:val="00D25600"/>
    <w:rsid w:val="00D26826"/>
    <w:rsid w:val="00D520E4"/>
    <w:rsid w:val="00D54126"/>
    <w:rsid w:val="00D57DFA"/>
    <w:rsid w:val="00D95E52"/>
    <w:rsid w:val="00DD0C2C"/>
    <w:rsid w:val="00DD4B18"/>
    <w:rsid w:val="00DE5E4E"/>
    <w:rsid w:val="00E55ABC"/>
    <w:rsid w:val="00E57B74"/>
    <w:rsid w:val="00E8629F"/>
    <w:rsid w:val="00E9663F"/>
    <w:rsid w:val="00EA3C24"/>
    <w:rsid w:val="00ED4091"/>
    <w:rsid w:val="00F072D8"/>
    <w:rsid w:val="00F25E59"/>
    <w:rsid w:val="00F418A1"/>
    <w:rsid w:val="00F4252B"/>
    <w:rsid w:val="00F45F9B"/>
    <w:rsid w:val="00F63DE8"/>
    <w:rsid w:val="00F854B6"/>
    <w:rsid w:val="00FA18D0"/>
    <w:rsid w:val="00FC051F"/>
    <w:rsid w:val="00FC2B8A"/>
    <w:rsid w:val="00FD2061"/>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66BAC-14A7-42C4-A462-3D445013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3492</Words>
  <Characters>19911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23357</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10</cp:revision>
  <dcterms:created xsi:type="dcterms:W3CDTF">2022-03-07T10:27:00Z</dcterms:created>
  <dcterms:modified xsi:type="dcterms:W3CDTF">2022-03-18T07:02:00Z</dcterms:modified>
</cp:coreProperties>
</file>