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header3.xml" ContentType="application/vnd.openxmlformats-officedocument.wordprocessingml.header+xml"/>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327EFA04"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del w:id="4" w:author="MCC EW" w:date="2021-09-23T13:46:00Z">
              <w:r w:rsidR="00AB4449" w:rsidDel="009D1842">
                <w:delText>10</w:delText>
              </w:r>
            </w:del>
            <w:ins w:id="5" w:author="MCC EW" w:date="2021-09-23T13:46:00Z">
              <w:r w:rsidR="009D1842">
                <w:t>11</w:t>
              </w:r>
            </w:ins>
            <w:r w:rsidRPr="00661924">
              <w:t>.</w:t>
            </w:r>
            <w:bookmarkEnd w:id="3"/>
            <w:r w:rsidR="00634A2E" w:rsidRPr="00661924">
              <w:t>0</w:t>
            </w:r>
            <w:r w:rsidRPr="00661924">
              <w:t xml:space="preserve"> </w:t>
            </w:r>
            <w:r w:rsidRPr="00661924">
              <w:rPr>
                <w:sz w:val="32"/>
              </w:rPr>
              <w:t>(</w:t>
            </w:r>
            <w:bookmarkStart w:id="6" w:name="issueDate"/>
            <w:r w:rsidR="006219AD" w:rsidRPr="00661924">
              <w:rPr>
                <w:sz w:val="32"/>
              </w:rPr>
              <w:t>202</w:t>
            </w:r>
            <w:r w:rsidR="006219AD">
              <w:rPr>
                <w:sz w:val="32"/>
              </w:rPr>
              <w:t>1</w:t>
            </w:r>
            <w:r w:rsidRPr="00661924">
              <w:rPr>
                <w:sz w:val="32"/>
              </w:rPr>
              <w:t>-</w:t>
            </w:r>
            <w:bookmarkEnd w:id="6"/>
            <w:del w:id="7" w:author="MCC EW" w:date="2021-09-23T13:46:00Z">
              <w:r w:rsidR="00AB4449" w:rsidDel="009D1842">
                <w:rPr>
                  <w:sz w:val="32"/>
                </w:rPr>
                <w:delText>06</w:delText>
              </w:r>
            </w:del>
            <w:ins w:id="8" w:author="MCC EW" w:date="2021-09-23T13:46:00Z">
              <w:r w:rsidR="009D1842">
                <w:rPr>
                  <w:sz w:val="32"/>
                </w:rPr>
                <w:t>09</w:t>
              </w:r>
            </w:ins>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9" w:name="spectype2"/>
            <w:r w:rsidRPr="00661924">
              <w:t>Specification</w:t>
            </w:r>
            <w:bookmarkEnd w:id="9"/>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10"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0"/>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11"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11"/>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12"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13"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13"/>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4"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5FF2184E" w:rsidR="00E16509" w:rsidRPr="00661924" w:rsidRDefault="00E16509" w:rsidP="00133525">
            <w:pPr>
              <w:pStyle w:val="FP"/>
              <w:jc w:val="center"/>
              <w:rPr>
                <w:noProof/>
                <w:sz w:val="18"/>
              </w:rPr>
            </w:pPr>
            <w:r w:rsidRPr="00661924">
              <w:rPr>
                <w:noProof/>
                <w:sz w:val="18"/>
              </w:rPr>
              <w:t xml:space="preserve">© </w:t>
            </w:r>
            <w:r w:rsidR="006219AD" w:rsidRPr="00661924">
              <w:rPr>
                <w:noProof/>
                <w:sz w:val="18"/>
              </w:rPr>
              <w:t>202</w:t>
            </w:r>
            <w:r w:rsidR="006219AD">
              <w:rPr>
                <w:noProof/>
                <w:sz w:val="18"/>
              </w:rPr>
              <w:t>1</w:t>
            </w:r>
            <w:r w:rsidRPr="00661924">
              <w:rPr>
                <w:noProof/>
                <w:sz w:val="18"/>
              </w:rPr>
              <w:t>, 3GPP Organizational Partners (ARIB, ATIS, CCSA, ETSI, TSDSI, TTA, TTC).</w:t>
            </w:r>
            <w:bookmarkStart w:id="15" w:name="copyrightaddon"/>
            <w:bookmarkEnd w:id="15"/>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4"/>
          </w:p>
          <w:p w14:paraId="6114C73C" w14:textId="77777777" w:rsidR="00E16509" w:rsidRPr="00661924" w:rsidRDefault="00E16509" w:rsidP="00133525"/>
        </w:tc>
      </w:tr>
      <w:bookmarkEnd w:id="12"/>
    </w:tbl>
    <w:p w14:paraId="39565798" w14:textId="77777777" w:rsidR="00080512" w:rsidRPr="00661924" w:rsidRDefault="00080512">
      <w:pPr>
        <w:pStyle w:val="TT"/>
      </w:pPr>
      <w:r w:rsidRPr="00661924">
        <w:br w:type="page"/>
      </w:r>
      <w:bookmarkStart w:id="16" w:name="tableOfContents"/>
      <w:bookmarkEnd w:id="16"/>
      <w:r w:rsidRPr="00661924">
        <w:lastRenderedPageBreak/>
        <w:t>Contents</w:t>
      </w:r>
    </w:p>
    <w:p w14:paraId="7A470AC9" w14:textId="15DA1EFA" w:rsidR="00C844F5" w:rsidRDefault="00C844F5">
      <w:pPr>
        <w:pStyle w:val="TOC1"/>
        <w:rPr>
          <w:ins w:id="17" w:author="MCC" w:date="2021-09-28T17:29:00Z"/>
          <w:rFonts w:asciiTheme="minorHAnsi" w:eastAsiaTheme="minorEastAsia" w:hAnsiTheme="minorHAnsi" w:cstheme="minorBidi"/>
          <w:szCs w:val="22"/>
          <w:lang w:eastAsia="en-GB"/>
        </w:rPr>
      </w:pPr>
      <w:ins w:id="18" w:author="MCC" w:date="2021-09-28T17:29:00Z">
        <w:r>
          <w:fldChar w:fldCharType="begin"/>
        </w:r>
        <w:r>
          <w:instrText xml:space="preserve"> TOC \o "1-9" </w:instrText>
        </w:r>
      </w:ins>
      <w:r>
        <w:fldChar w:fldCharType="separate"/>
      </w:r>
      <w:ins w:id="19" w:author="MCC" w:date="2021-09-28T17:29:00Z">
        <w:r>
          <w:t>Foreword</w:t>
        </w:r>
        <w:r>
          <w:tab/>
        </w:r>
        <w:r>
          <w:fldChar w:fldCharType="begin"/>
        </w:r>
        <w:r>
          <w:instrText xml:space="preserve"> PAGEREF _Toc83742570 \h </w:instrText>
        </w:r>
      </w:ins>
      <w:ins w:id="20" w:author="MCC" w:date="2021-09-28T17:30:00Z"/>
      <w:r>
        <w:fldChar w:fldCharType="separate"/>
      </w:r>
      <w:ins w:id="21" w:author="MCC" w:date="2021-09-28T17:30:00Z">
        <w:r>
          <w:t>9</w:t>
        </w:r>
      </w:ins>
      <w:ins w:id="22" w:author="MCC" w:date="2021-09-28T17:29:00Z">
        <w:r>
          <w:fldChar w:fldCharType="end"/>
        </w:r>
      </w:ins>
    </w:p>
    <w:p w14:paraId="1275B05E" w14:textId="6C0E7DF3" w:rsidR="00C844F5" w:rsidRDefault="00C844F5">
      <w:pPr>
        <w:pStyle w:val="TOC1"/>
        <w:rPr>
          <w:ins w:id="23" w:author="MCC" w:date="2021-09-28T17:29:00Z"/>
          <w:rFonts w:asciiTheme="minorHAnsi" w:eastAsiaTheme="minorEastAsia" w:hAnsiTheme="minorHAnsi" w:cstheme="minorBidi"/>
          <w:szCs w:val="22"/>
          <w:lang w:eastAsia="en-GB"/>
        </w:rPr>
      </w:pPr>
      <w:ins w:id="24" w:author="MCC" w:date="2021-09-28T17:29:00Z">
        <w:r>
          <w:t>1</w:t>
        </w:r>
        <w:r>
          <w:rPr>
            <w:rFonts w:asciiTheme="minorHAnsi" w:eastAsiaTheme="minorEastAsia" w:hAnsiTheme="minorHAnsi" w:cstheme="minorBidi"/>
            <w:szCs w:val="22"/>
            <w:lang w:eastAsia="en-GB"/>
          </w:rPr>
          <w:tab/>
        </w:r>
        <w:r>
          <w:t>Scope</w:t>
        </w:r>
        <w:r>
          <w:tab/>
        </w:r>
        <w:r>
          <w:fldChar w:fldCharType="begin"/>
        </w:r>
        <w:r>
          <w:instrText xml:space="preserve"> PAGEREF _Toc83742571 \h </w:instrText>
        </w:r>
      </w:ins>
      <w:ins w:id="25" w:author="MCC" w:date="2021-09-28T17:30:00Z"/>
      <w:r>
        <w:fldChar w:fldCharType="separate"/>
      </w:r>
      <w:ins w:id="26" w:author="MCC" w:date="2021-09-28T17:30:00Z">
        <w:r>
          <w:t>11</w:t>
        </w:r>
      </w:ins>
      <w:ins w:id="27" w:author="MCC" w:date="2021-09-28T17:29:00Z">
        <w:r>
          <w:fldChar w:fldCharType="end"/>
        </w:r>
      </w:ins>
    </w:p>
    <w:p w14:paraId="47FBB6A0" w14:textId="3B56307B" w:rsidR="00C844F5" w:rsidRDefault="00C844F5">
      <w:pPr>
        <w:pStyle w:val="TOC1"/>
        <w:rPr>
          <w:ins w:id="28" w:author="MCC" w:date="2021-09-28T17:29:00Z"/>
          <w:rFonts w:asciiTheme="minorHAnsi" w:eastAsiaTheme="minorEastAsia" w:hAnsiTheme="minorHAnsi" w:cstheme="minorBidi"/>
          <w:szCs w:val="22"/>
          <w:lang w:eastAsia="en-GB"/>
        </w:rPr>
      </w:pPr>
      <w:ins w:id="29" w:author="MCC" w:date="2021-09-28T17:29:00Z">
        <w:r>
          <w:t>2</w:t>
        </w:r>
        <w:r>
          <w:rPr>
            <w:rFonts w:asciiTheme="minorHAnsi" w:eastAsiaTheme="minorEastAsia" w:hAnsiTheme="minorHAnsi" w:cstheme="minorBidi"/>
            <w:szCs w:val="22"/>
            <w:lang w:eastAsia="en-GB"/>
          </w:rPr>
          <w:tab/>
        </w:r>
        <w:r>
          <w:t>References</w:t>
        </w:r>
        <w:r>
          <w:tab/>
        </w:r>
        <w:r>
          <w:fldChar w:fldCharType="begin"/>
        </w:r>
        <w:r>
          <w:instrText xml:space="preserve"> PAGEREF _Toc83742572 \h </w:instrText>
        </w:r>
      </w:ins>
      <w:ins w:id="30" w:author="MCC" w:date="2021-09-28T17:30:00Z"/>
      <w:r>
        <w:fldChar w:fldCharType="separate"/>
      </w:r>
      <w:ins w:id="31" w:author="MCC" w:date="2021-09-28T17:30:00Z">
        <w:r>
          <w:t>11</w:t>
        </w:r>
      </w:ins>
      <w:ins w:id="32" w:author="MCC" w:date="2021-09-28T17:29:00Z">
        <w:r>
          <w:fldChar w:fldCharType="end"/>
        </w:r>
      </w:ins>
    </w:p>
    <w:p w14:paraId="1E9A05F9" w14:textId="359C74A3" w:rsidR="00C844F5" w:rsidRDefault="00C844F5">
      <w:pPr>
        <w:pStyle w:val="TOC2"/>
        <w:rPr>
          <w:ins w:id="33" w:author="MCC" w:date="2021-09-28T17:29:00Z"/>
          <w:rFonts w:asciiTheme="minorHAnsi" w:eastAsiaTheme="minorEastAsia" w:hAnsiTheme="minorHAnsi" w:cstheme="minorBidi"/>
          <w:sz w:val="22"/>
          <w:szCs w:val="22"/>
          <w:lang w:eastAsia="en-GB"/>
        </w:rPr>
      </w:pPr>
      <w:ins w:id="34" w:author="MCC" w:date="2021-09-28T17:29: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_Toc83742573 \h </w:instrText>
        </w:r>
      </w:ins>
      <w:ins w:id="35" w:author="MCC" w:date="2021-09-28T17:30:00Z"/>
      <w:r>
        <w:fldChar w:fldCharType="separate"/>
      </w:r>
      <w:ins w:id="36" w:author="MCC" w:date="2021-09-28T17:30:00Z">
        <w:r>
          <w:t>12</w:t>
        </w:r>
      </w:ins>
      <w:ins w:id="37" w:author="MCC" w:date="2021-09-28T17:29:00Z">
        <w:r>
          <w:fldChar w:fldCharType="end"/>
        </w:r>
      </w:ins>
    </w:p>
    <w:p w14:paraId="15E3DFE0" w14:textId="3DDD5613" w:rsidR="00C844F5" w:rsidRDefault="00C844F5">
      <w:pPr>
        <w:pStyle w:val="TOC2"/>
        <w:rPr>
          <w:ins w:id="38" w:author="MCC" w:date="2021-09-28T17:29:00Z"/>
          <w:rFonts w:asciiTheme="minorHAnsi" w:eastAsiaTheme="minorEastAsia" w:hAnsiTheme="minorHAnsi" w:cstheme="minorBidi"/>
          <w:sz w:val="22"/>
          <w:szCs w:val="22"/>
          <w:lang w:eastAsia="en-GB"/>
        </w:rPr>
      </w:pPr>
      <w:ins w:id="39" w:author="MCC" w:date="2021-09-28T17:2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_Toc83742574 \h </w:instrText>
        </w:r>
      </w:ins>
      <w:ins w:id="40" w:author="MCC" w:date="2021-09-28T17:30:00Z"/>
      <w:r>
        <w:fldChar w:fldCharType="separate"/>
      </w:r>
      <w:ins w:id="41" w:author="MCC" w:date="2021-09-28T17:30:00Z">
        <w:r>
          <w:t>12</w:t>
        </w:r>
      </w:ins>
      <w:ins w:id="42" w:author="MCC" w:date="2021-09-28T17:29:00Z">
        <w:r>
          <w:fldChar w:fldCharType="end"/>
        </w:r>
      </w:ins>
    </w:p>
    <w:p w14:paraId="6210539D" w14:textId="6DD4ED04" w:rsidR="00C844F5" w:rsidRDefault="00C844F5">
      <w:pPr>
        <w:pStyle w:val="TOC2"/>
        <w:rPr>
          <w:ins w:id="43" w:author="MCC" w:date="2021-09-28T17:29:00Z"/>
          <w:rFonts w:asciiTheme="minorHAnsi" w:eastAsiaTheme="minorEastAsia" w:hAnsiTheme="minorHAnsi" w:cstheme="minorBidi"/>
          <w:sz w:val="22"/>
          <w:szCs w:val="22"/>
          <w:lang w:eastAsia="en-GB"/>
        </w:rPr>
      </w:pPr>
      <w:ins w:id="44" w:author="MCC" w:date="2021-09-28T17:2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_Toc83742575 \h </w:instrText>
        </w:r>
      </w:ins>
      <w:ins w:id="45" w:author="MCC" w:date="2021-09-28T17:30:00Z"/>
      <w:r>
        <w:fldChar w:fldCharType="separate"/>
      </w:r>
      <w:ins w:id="46" w:author="MCC" w:date="2021-09-28T17:30:00Z">
        <w:r>
          <w:t>12</w:t>
        </w:r>
      </w:ins>
      <w:ins w:id="47" w:author="MCC" w:date="2021-09-28T17:29:00Z">
        <w:r>
          <w:fldChar w:fldCharType="end"/>
        </w:r>
      </w:ins>
    </w:p>
    <w:p w14:paraId="27649391" w14:textId="0B0DAE52" w:rsidR="00C844F5" w:rsidRDefault="00C844F5">
      <w:pPr>
        <w:pStyle w:val="TOC1"/>
        <w:rPr>
          <w:ins w:id="48" w:author="MCC" w:date="2021-09-28T17:29:00Z"/>
          <w:rFonts w:asciiTheme="minorHAnsi" w:eastAsiaTheme="minorEastAsia" w:hAnsiTheme="minorHAnsi" w:cstheme="minorBidi"/>
          <w:szCs w:val="22"/>
          <w:lang w:eastAsia="en-GB"/>
        </w:rPr>
      </w:pPr>
      <w:ins w:id="49" w:author="MCC" w:date="2021-09-28T17:29:00Z">
        <w:r>
          <w:t>4</w:t>
        </w:r>
        <w:r>
          <w:rPr>
            <w:rFonts w:asciiTheme="minorHAnsi" w:eastAsiaTheme="minorEastAsia" w:hAnsiTheme="minorHAnsi" w:cstheme="minorBidi"/>
            <w:szCs w:val="22"/>
            <w:lang w:eastAsia="en-GB"/>
          </w:rPr>
          <w:tab/>
        </w:r>
        <w:r>
          <w:t>General</w:t>
        </w:r>
        <w:r>
          <w:tab/>
        </w:r>
        <w:r>
          <w:fldChar w:fldCharType="begin"/>
        </w:r>
        <w:r>
          <w:instrText xml:space="preserve"> PAGEREF _Toc83742576 \h </w:instrText>
        </w:r>
      </w:ins>
      <w:ins w:id="50" w:author="MCC" w:date="2021-09-28T17:30:00Z"/>
      <w:r>
        <w:fldChar w:fldCharType="separate"/>
      </w:r>
      <w:ins w:id="51" w:author="MCC" w:date="2021-09-28T17:30:00Z">
        <w:r>
          <w:t>13</w:t>
        </w:r>
      </w:ins>
      <w:ins w:id="52" w:author="MCC" w:date="2021-09-28T17:29:00Z">
        <w:r>
          <w:fldChar w:fldCharType="end"/>
        </w:r>
      </w:ins>
    </w:p>
    <w:p w14:paraId="587DD9DF" w14:textId="696B8F3B" w:rsidR="00C844F5" w:rsidRDefault="00C844F5">
      <w:pPr>
        <w:pStyle w:val="TOC2"/>
        <w:rPr>
          <w:ins w:id="53" w:author="MCC" w:date="2021-09-28T17:29:00Z"/>
          <w:rFonts w:asciiTheme="minorHAnsi" w:eastAsiaTheme="minorEastAsia" w:hAnsiTheme="minorHAnsi" w:cstheme="minorBidi"/>
          <w:sz w:val="22"/>
          <w:szCs w:val="22"/>
          <w:lang w:eastAsia="en-GB"/>
        </w:rPr>
      </w:pPr>
      <w:ins w:id="54" w:author="MCC" w:date="2021-09-28T17:29: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_Toc83742577 \h </w:instrText>
        </w:r>
      </w:ins>
      <w:ins w:id="55" w:author="MCC" w:date="2021-09-28T17:30:00Z"/>
      <w:r>
        <w:fldChar w:fldCharType="separate"/>
      </w:r>
      <w:ins w:id="56" w:author="MCC" w:date="2021-09-28T17:30:00Z">
        <w:r>
          <w:t>13</w:t>
        </w:r>
      </w:ins>
      <w:ins w:id="57" w:author="MCC" w:date="2021-09-28T17:29:00Z">
        <w:r>
          <w:fldChar w:fldCharType="end"/>
        </w:r>
      </w:ins>
    </w:p>
    <w:p w14:paraId="6F1C22B1" w14:textId="3639A6A5" w:rsidR="00C844F5" w:rsidRDefault="00C844F5">
      <w:pPr>
        <w:pStyle w:val="TOC2"/>
        <w:rPr>
          <w:ins w:id="58" w:author="MCC" w:date="2021-09-28T17:29:00Z"/>
          <w:rFonts w:asciiTheme="minorHAnsi" w:eastAsiaTheme="minorEastAsia" w:hAnsiTheme="minorHAnsi" w:cstheme="minorBidi"/>
          <w:sz w:val="22"/>
          <w:szCs w:val="22"/>
          <w:lang w:eastAsia="en-GB"/>
        </w:rPr>
      </w:pPr>
      <w:ins w:id="59" w:author="MCC" w:date="2021-09-28T17:29: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_Toc83742578 \h </w:instrText>
        </w:r>
      </w:ins>
      <w:ins w:id="60" w:author="MCC" w:date="2021-09-28T17:30:00Z"/>
      <w:r>
        <w:fldChar w:fldCharType="separate"/>
      </w:r>
      <w:ins w:id="61" w:author="MCC" w:date="2021-09-28T17:30:00Z">
        <w:r>
          <w:t>14</w:t>
        </w:r>
      </w:ins>
      <w:ins w:id="62" w:author="MCC" w:date="2021-09-28T17:29:00Z">
        <w:r>
          <w:fldChar w:fldCharType="end"/>
        </w:r>
      </w:ins>
    </w:p>
    <w:p w14:paraId="256BC29C" w14:textId="1F8D39D5" w:rsidR="00C844F5" w:rsidRDefault="00C844F5">
      <w:pPr>
        <w:pStyle w:val="TOC2"/>
        <w:rPr>
          <w:ins w:id="63" w:author="MCC" w:date="2021-09-28T17:29:00Z"/>
          <w:rFonts w:asciiTheme="minorHAnsi" w:eastAsiaTheme="minorEastAsia" w:hAnsiTheme="minorHAnsi" w:cstheme="minorBidi"/>
          <w:sz w:val="22"/>
          <w:szCs w:val="22"/>
          <w:lang w:eastAsia="en-GB"/>
        </w:rPr>
      </w:pPr>
      <w:ins w:id="64" w:author="MCC" w:date="2021-09-28T17:29: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_Toc83742579 \h </w:instrText>
        </w:r>
      </w:ins>
      <w:ins w:id="65" w:author="MCC" w:date="2021-09-28T17:30:00Z"/>
      <w:r>
        <w:fldChar w:fldCharType="separate"/>
      </w:r>
      <w:ins w:id="66" w:author="MCC" w:date="2021-09-28T17:30:00Z">
        <w:r>
          <w:t>14</w:t>
        </w:r>
      </w:ins>
      <w:ins w:id="67" w:author="MCC" w:date="2021-09-28T17:29:00Z">
        <w:r>
          <w:fldChar w:fldCharType="end"/>
        </w:r>
      </w:ins>
    </w:p>
    <w:p w14:paraId="32159A23" w14:textId="03E8D079" w:rsidR="00C844F5" w:rsidRDefault="00C844F5">
      <w:pPr>
        <w:pStyle w:val="TOC2"/>
        <w:rPr>
          <w:ins w:id="68" w:author="MCC" w:date="2021-09-28T17:29:00Z"/>
          <w:rFonts w:asciiTheme="minorHAnsi" w:eastAsiaTheme="minorEastAsia" w:hAnsiTheme="minorHAnsi" w:cstheme="minorBidi"/>
          <w:sz w:val="22"/>
          <w:szCs w:val="22"/>
          <w:lang w:eastAsia="en-GB"/>
        </w:rPr>
      </w:pPr>
      <w:ins w:id="69" w:author="MCC" w:date="2021-09-28T17:29:00Z">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_Toc83742580 \h </w:instrText>
        </w:r>
      </w:ins>
      <w:ins w:id="70" w:author="MCC" w:date="2021-09-28T17:30:00Z"/>
      <w:r>
        <w:fldChar w:fldCharType="separate"/>
      </w:r>
      <w:ins w:id="71" w:author="MCC" w:date="2021-09-28T17:30:00Z">
        <w:r>
          <w:t>14</w:t>
        </w:r>
      </w:ins>
      <w:ins w:id="72" w:author="MCC" w:date="2021-09-28T17:29:00Z">
        <w:r>
          <w:fldChar w:fldCharType="end"/>
        </w:r>
      </w:ins>
    </w:p>
    <w:p w14:paraId="01C704CA" w14:textId="436BF32E" w:rsidR="00C844F5" w:rsidRDefault="00C844F5">
      <w:pPr>
        <w:pStyle w:val="TOC3"/>
        <w:rPr>
          <w:ins w:id="73" w:author="MCC" w:date="2021-09-28T17:29:00Z"/>
          <w:rFonts w:asciiTheme="minorHAnsi" w:eastAsiaTheme="minorEastAsia" w:hAnsiTheme="minorHAnsi" w:cstheme="minorBidi"/>
          <w:sz w:val="22"/>
          <w:szCs w:val="22"/>
          <w:lang w:eastAsia="en-GB"/>
        </w:rPr>
      </w:pPr>
      <w:ins w:id="74" w:author="MCC" w:date="2021-09-28T17:29:00Z">
        <w:r w:rsidRPr="008341B8">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_Toc83742581 \h </w:instrText>
        </w:r>
      </w:ins>
      <w:ins w:id="75" w:author="MCC" w:date="2021-09-28T17:30:00Z"/>
      <w:r>
        <w:fldChar w:fldCharType="separate"/>
      </w:r>
      <w:ins w:id="76" w:author="MCC" w:date="2021-09-28T17:30:00Z">
        <w:r>
          <w:t>15</w:t>
        </w:r>
      </w:ins>
      <w:ins w:id="77" w:author="MCC" w:date="2021-09-28T17:29:00Z">
        <w:r>
          <w:fldChar w:fldCharType="end"/>
        </w:r>
      </w:ins>
    </w:p>
    <w:p w14:paraId="4B0F6537" w14:textId="2014B850" w:rsidR="00C844F5" w:rsidRDefault="00C844F5">
      <w:pPr>
        <w:pStyle w:val="TOC3"/>
        <w:rPr>
          <w:ins w:id="78" w:author="MCC" w:date="2021-09-28T17:29:00Z"/>
          <w:rFonts w:asciiTheme="minorHAnsi" w:eastAsiaTheme="minorEastAsia" w:hAnsiTheme="minorHAnsi" w:cstheme="minorBidi"/>
          <w:sz w:val="22"/>
          <w:szCs w:val="22"/>
          <w:lang w:eastAsia="en-GB"/>
        </w:rPr>
      </w:pPr>
      <w:ins w:id="79" w:author="MCC" w:date="2021-09-28T17:29:00Z">
        <w:r w:rsidRPr="008341B8">
          <w:rPr>
            <w:lang w:val="en-US" w:eastAsia="ko-KR"/>
          </w:rPr>
          <w:t>4.4.2</w:t>
        </w:r>
        <w:r>
          <w:rPr>
            <w:rFonts w:asciiTheme="minorHAnsi" w:eastAsiaTheme="minorEastAsia" w:hAnsiTheme="minorHAnsi" w:cstheme="minorBidi"/>
            <w:sz w:val="22"/>
            <w:szCs w:val="22"/>
            <w:lang w:eastAsia="en-GB"/>
          </w:rPr>
          <w:tab/>
        </w:r>
        <w:r w:rsidRPr="008341B8">
          <w:rPr>
            <w:lang w:val="en-US" w:eastAsia="ko-KR"/>
          </w:rPr>
          <w:t>SNR definition</w:t>
        </w:r>
        <w:r>
          <w:tab/>
        </w:r>
        <w:r>
          <w:fldChar w:fldCharType="begin"/>
        </w:r>
        <w:r>
          <w:instrText xml:space="preserve"> PAGEREF _Toc83742582 \h </w:instrText>
        </w:r>
      </w:ins>
      <w:ins w:id="80" w:author="MCC" w:date="2021-09-28T17:30:00Z"/>
      <w:r>
        <w:fldChar w:fldCharType="separate"/>
      </w:r>
      <w:ins w:id="81" w:author="MCC" w:date="2021-09-28T17:30:00Z">
        <w:r>
          <w:t>15</w:t>
        </w:r>
      </w:ins>
      <w:ins w:id="82" w:author="MCC" w:date="2021-09-28T17:29:00Z">
        <w:r>
          <w:fldChar w:fldCharType="end"/>
        </w:r>
      </w:ins>
    </w:p>
    <w:p w14:paraId="28AAD2CA" w14:textId="0445A7DC" w:rsidR="00C844F5" w:rsidRDefault="00C844F5">
      <w:pPr>
        <w:pStyle w:val="TOC3"/>
        <w:rPr>
          <w:ins w:id="83" w:author="MCC" w:date="2021-09-28T17:29:00Z"/>
          <w:rFonts w:asciiTheme="minorHAnsi" w:eastAsiaTheme="minorEastAsia" w:hAnsiTheme="minorHAnsi" w:cstheme="minorBidi"/>
          <w:sz w:val="22"/>
          <w:szCs w:val="22"/>
          <w:lang w:eastAsia="en-GB"/>
        </w:rPr>
      </w:pPr>
      <w:ins w:id="84" w:author="MCC" w:date="2021-09-28T17:29:00Z">
        <w:r w:rsidRPr="008341B8">
          <w:rPr>
            <w:lang w:val="en-US" w:eastAsia="ko-KR"/>
          </w:rPr>
          <w:t>4.4.3</w:t>
        </w:r>
        <w:r>
          <w:rPr>
            <w:rFonts w:asciiTheme="minorHAnsi" w:eastAsiaTheme="minorEastAsia" w:hAnsiTheme="minorHAnsi" w:cstheme="minorBidi"/>
            <w:sz w:val="22"/>
            <w:szCs w:val="22"/>
            <w:lang w:eastAsia="en-GB"/>
          </w:rPr>
          <w:tab/>
        </w:r>
        <w:r w:rsidRPr="008341B8">
          <w:rPr>
            <w:lang w:val="en-US" w:eastAsia="ko-KR"/>
          </w:rPr>
          <w:t>Noc</w:t>
        </w:r>
        <w:r>
          <w:tab/>
        </w:r>
        <w:r>
          <w:fldChar w:fldCharType="begin"/>
        </w:r>
        <w:r>
          <w:instrText xml:space="preserve"> PAGEREF _Toc83742583 \h </w:instrText>
        </w:r>
      </w:ins>
      <w:ins w:id="85" w:author="MCC" w:date="2021-09-28T17:30:00Z"/>
      <w:r>
        <w:fldChar w:fldCharType="separate"/>
      </w:r>
      <w:ins w:id="86" w:author="MCC" w:date="2021-09-28T17:30:00Z">
        <w:r>
          <w:t>15</w:t>
        </w:r>
      </w:ins>
      <w:ins w:id="87" w:author="MCC" w:date="2021-09-28T17:29:00Z">
        <w:r>
          <w:fldChar w:fldCharType="end"/>
        </w:r>
      </w:ins>
    </w:p>
    <w:p w14:paraId="3C6557C4" w14:textId="15B9E31C" w:rsidR="00C844F5" w:rsidRDefault="00C844F5">
      <w:pPr>
        <w:pStyle w:val="TOC4"/>
        <w:rPr>
          <w:ins w:id="88" w:author="MCC" w:date="2021-09-28T17:29:00Z"/>
          <w:rFonts w:asciiTheme="minorHAnsi" w:eastAsiaTheme="minorEastAsia" w:hAnsiTheme="minorHAnsi" w:cstheme="minorBidi"/>
          <w:sz w:val="22"/>
          <w:szCs w:val="22"/>
          <w:lang w:eastAsia="en-GB"/>
        </w:rPr>
      </w:pPr>
      <w:ins w:id="89" w:author="MCC" w:date="2021-09-28T17:29:00Z">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_Toc83742584 \h </w:instrText>
        </w:r>
      </w:ins>
      <w:ins w:id="90" w:author="MCC" w:date="2021-09-28T17:30:00Z"/>
      <w:r>
        <w:fldChar w:fldCharType="separate"/>
      </w:r>
      <w:ins w:id="91" w:author="MCC" w:date="2021-09-28T17:30:00Z">
        <w:r>
          <w:t>15</w:t>
        </w:r>
      </w:ins>
      <w:ins w:id="92" w:author="MCC" w:date="2021-09-28T17:29:00Z">
        <w:r>
          <w:fldChar w:fldCharType="end"/>
        </w:r>
      </w:ins>
    </w:p>
    <w:p w14:paraId="16E4BF84" w14:textId="2BE7BE64" w:rsidR="00C844F5" w:rsidRDefault="00C844F5">
      <w:pPr>
        <w:pStyle w:val="TOC4"/>
        <w:rPr>
          <w:ins w:id="93" w:author="MCC" w:date="2021-09-28T17:29:00Z"/>
          <w:rFonts w:asciiTheme="minorHAnsi" w:eastAsiaTheme="minorEastAsia" w:hAnsiTheme="minorHAnsi" w:cstheme="minorBidi"/>
          <w:sz w:val="22"/>
          <w:szCs w:val="22"/>
          <w:lang w:eastAsia="en-GB"/>
        </w:rPr>
      </w:pPr>
      <w:ins w:id="94" w:author="MCC" w:date="2021-09-28T17:29:00Z">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_Toc83742585 \h </w:instrText>
        </w:r>
      </w:ins>
      <w:ins w:id="95" w:author="MCC" w:date="2021-09-28T17:30:00Z"/>
      <w:r>
        <w:fldChar w:fldCharType="separate"/>
      </w:r>
      <w:ins w:id="96" w:author="MCC" w:date="2021-09-28T17:30:00Z">
        <w:r>
          <w:t>15</w:t>
        </w:r>
      </w:ins>
      <w:ins w:id="97" w:author="MCC" w:date="2021-09-28T17:29:00Z">
        <w:r>
          <w:fldChar w:fldCharType="end"/>
        </w:r>
      </w:ins>
    </w:p>
    <w:p w14:paraId="6093DF1A" w14:textId="5ABEF698" w:rsidR="00C844F5" w:rsidRDefault="00C844F5">
      <w:pPr>
        <w:pStyle w:val="TOC5"/>
        <w:rPr>
          <w:ins w:id="98" w:author="MCC" w:date="2021-09-28T17:29:00Z"/>
          <w:rFonts w:asciiTheme="minorHAnsi" w:eastAsiaTheme="minorEastAsia" w:hAnsiTheme="minorHAnsi" w:cstheme="minorBidi"/>
          <w:sz w:val="22"/>
          <w:szCs w:val="22"/>
          <w:lang w:eastAsia="en-GB"/>
        </w:rPr>
      </w:pPr>
      <w:ins w:id="99" w:author="MCC" w:date="2021-09-28T17:29:00Z">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_Toc83742586 \h </w:instrText>
        </w:r>
      </w:ins>
      <w:ins w:id="100" w:author="MCC" w:date="2021-09-28T17:30:00Z"/>
      <w:r>
        <w:fldChar w:fldCharType="separate"/>
      </w:r>
      <w:ins w:id="101" w:author="MCC" w:date="2021-09-28T17:30:00Z">
        <w:r>
          <w:t>15</w:t>
        </w:r>
      </w:ins>
      <w:ins w:id="102" w:author="MCC" w:date="2021-09-28T17:29:00Z">
        <w:r>
          <w:fldChar w:fldCharType="end"/>
        </w:r>
      </w:ins>
    </w:p>
    <w:p w14:paraId="23E2D279" w14:textId="42A97D69" w:rsidR="00C844F5" w:rsidRDefault="00C844F5">
      <w:pPr>
        <w:pStyle w:val="TOC5"/>
        <w:rPr>
          <w:ins w:id="103" w:author="MCC" w:date="2021-09-28T17:29:00Z"/>
          <w:rFonts w:asciiTheme="minorHAnsi" w:eastAsiaTheme="minorEastAsia" w:hAnsiTheme="minorHAnsi" w:cstheme="minorBidi"/>
          <w:sz w:val="22"/>
          <w:szCs w:val="22"/>
          <w:lang w:eastAsia="en-GB"/>
        </w:rPr>
      </w:pPr>
      <w:ins w:id="104" w:author="MCC" w:date="2021-09-28T17:29:00Z">
        <w:r w:rsidRPr="008341B8">
          <w:rPr>
            <w:rFonts w:eastAsia="SimSun"/>
            <w:lang w:eastAsia="zh-CN"/>
          </w:rPr>
          <w:t>4</w:t>
        </w:r>
        <w:r w:rsidRPr="008341B8">
          <w:rPr>
            <w:rFonts w:eastAsia="SimSun"/>
          </w:rPr>
          <w:t>.4.</w:t>
        </w:r>
        <w:r w:rsidRPr="008341B8">
          <w:rPr>
            <w:rFonts w:eastAsia="SimSun"/>
            <w:lang w:eastAsia="zh-CN"/>
          </w:rPr>
          <w:t>4</w:t>
        </w:r>
        <w:r w:rsidRPr="008341B8">
          <w:rPr>
            <w:rFonts w:eastAsia="SimSun"/>
          </w:rPr>
          <w:t>.</w:t>
        </w:r>
        <w:r w:rsidRPr="008341B8">
          <w:rPr>
            <w:rFonts w:eastAsia="SimSun"/>
            <w:lang w:eastAsia="zh-CN"/>
          </w:rPr>
          <w:t>2.1</w:t>
        </w:r>
        <w:r>
          <w:rPr>
            <w:rFonts w:asciiTheme="minorHAnsi" w:eastAsiaTheme="minorEastAsia" w:hAnsiTheme="minorHAnsi" w:cstheme="minorBidi"/>
            <w:sz w:val="22"/>
            <w:szCs w:val="22"/>
            <w:lang w:eastAsia="en-GB"/>
          </w:rPr>
          <w:tab/>
        </w:r>
        <w:r w:rsidRPr="008341B8">
          <w:rPr>
            <w:rFonts w:eastAsia="SimSun"/>
            <w:lang w:eastAsia="zh-CN"/>
          </w:rPr>
          <w:t xml:space="preserve">Derivation of Es values for </w:t>
        </w:r>
        <w:r w:rsidRPr="008341B8">
          <w:rPr>
            <w:rFonts w:eastAsia="SimSun"/>
          </w:rPr>
          <w:t>NR operating bands in FR1</w:t>
        </w:r>
        <w:r>
          <w:tab/>
        </w:r>
        <w:r>
          <w:fldChar w:fldCharType="begin"/>
        </w:r>
        <w:r>
          <w:instrText xml:space="preserve"> PAGEREF _Toc83742587 \h </w:instrText>
        </w:r>
      </w:ins>
      <w:ins w:id="105" w:author="MCC" w:date="2021-09-28T17:30:00Z"/>
      <w:r>
        <w:fldChar w:fldCharType="separate"/>
      </w:r>
      <w:ins w:id="106" w:author="MCC" w:date="2021-09-28T17:30:00Z">
        <w:r>
          <w:t>16</w:t>
        </w:r>
      </w:ins>
      <w:ins w:id="107" w:author="MCC" w:date="2021-09-28T17:29:00Z">
        <w:r>
          <w:fldChar w:fldCharType="end"/>
        </w:r>
      </w:ins>
    </w:p>
    <w:p w14:paraId="4FB12042" w14:textId="1DA9D4F4" w:rsidR="00C844F5" w:rsidRDefault="00C844F5">
      <w:pPr>
        <w:pStyle w:val="TOC2"/>
        <w:rPr>
          <w:ins w:id="108" w:author="MCC" w:date="2021-09-28T17:29:00Z"/>
          <w:rFonts w:asciiTheme="minorHAnsi" w:eastAsiaTheme="minorEastAsia" w:hAnsiTheme="minorHAnsi" w:cstheme="minorBidi"/>
          <w:sz w:val="22"/>
          <w:szCs w:val="22"/>
          <w:lang w:eastAsia="en-GB"/>
        </w:rPr>
      </w:pPr>
      <w:ins w:id="109" w:author="MCC" w:date="2021-09-28T17:29:00Z">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_Toc83742588 \h </w:instrText>
        </w:r>
      </w:ins>
      <w:ins w:id="110" w:author="MCC" w:date="2021-09-28T17:30:00Z"/>
      <w:r>
        <w:fldChar w:fldCharType="separate"/>
      </w:r>
      <w:ins w:id="111" w:author="MCC" w:date="2021-09-28T17:30:00Z">
        <w:r>
          <w:t>17</w:t>
        </w:r>
      </w:ins>
      <w:ins w:id="112" w:author="MCC" w:date="2021-09-28T17:29:00Z">
        <w:r>
          <w:fldChar w:fldCharType="end"/>
        </w:r>
      </w:ins>
    </w:p>
    <w:p w14:paraId="592F5592" w14:textId="4BBA3FCE" w:rsidR="00C844F5" w:rsidRDefault="00C844F5">
      <w:pPr>
        <w:pStyle w:val="TOC3"/>
        <w:rPr>
          <w:ins w:id="113" w:author="MCC" w:date="2021-09-28T17:29:00Z"/>
          <w:rFonts w:asciiTheme="minorHAnsi" w:eastAsiaTheme="minorEastAsia" w:hAnsiTheme="minorHAnsi" w:cstheme="minorBidi"/>
          <w:sz w:val="22"/>
          <w:szCs w:val="22"/>
          <w:lang w:eastAsia="en-GB"/>
        </w:rPr>
      </w:pPr>
      <w:ins w:id="114" w:author="MCC" w:date="2021-09-28T17:29:00Z">
        <w:r w:rsidRPr="008341B8">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_Toc83742589 \h </w:instrText>
        </w:r>
      </w:ins>
      <w:ins w:id="115" w:author="MCC" w:date="2021-09-28T17:30:00Z"/>
      <w:r>
        <w:fldChar w:fldCharType="separate"/>
      </w:r>
      <w:ins w:id="116" w:author="MCC" w:date="2021-09-28T17:30:00Z">
        <w:r>
          <w:t>17</w:t>
        </w:r>
      </w:ins>
      <w:ins w:id="117" w:author="MCC" w:date="2021-09-28T17:29:00Z">
        <w:r>
          <w:fldChar w:fldCharType="end"/>
        </w:r>
      </w:ins>
    </w:p>
    <w:p w14:paraId="07F2BAD4" w14:textId="71CE0688" w:rsidR="00C844F5" w:rsidRDefault="00C844F5">
      <w:pPr>
        <w:pStyle w:val="TOC3"/>
        <w:rPr>
          <w:ins w:id="118" w:author="MCC" w:date="2021-09-28T17:29:00Z"/>
          <w:rFonts w:asciiTheme="minorHAnsi" w:eastAsiaTheme="minorEastAsia" w:hAnsiTheme="minorHAnsi" w:cstheme="minorBidi"/>
          <w:sz w:val="22"/>
          <w:szCs w:val="22"/>
          <w:lang w:eastAsia="en-GB"/>
        </w:rPr>
      </w:pPr>
      <w:ins w:id="119" w:author="MCC" w:date="2021-09-28T17:29:00Z">
        <w:r w:rsidRPr="008341B8">
          <w:rPr>
            <w:lang w:val="en-US" w:eastAsia="ko-KR"/>
          </w:rPr>
          <w:t>4.5.2</w:t>
        </w:r>
        <w:r>
          <w:rPr>
            <w:rFonts w:asciiTheme="minorHAnsi" w:eastAsiaTheme="minorEastAsia" w:hAnsiTheme="minorHAnsi" w:cstheme="minorBidi"/>
            <w:sz w:val="22"/>
            <w:szCs w:val="22"/>
            <w:lang w:eastAsia="en-GB"/>
          </w:rPr>
          <w:tab/>
        </w:r>
        <w:r w:rsidRPr="008341B8">
          <w:rPr>
            <w:lang w:val="en-US" w:eastAsia="ko-KR"/>
          </w:rPr>
          <w:t>SNR definition</w:t>
        </w:r>
        <w:r>
          <w:tab/>
        </w:r>
        <w:r>
          <w:fldChar w:fldCharType="begin"/>
        </w:r>
        <w:r>
          <w:instrText xml:space="preserve"> PAGEREF _Toc83742590 \h </w:instrText>
        </w:r>
      </w:ins>
      <w:ins w:id="120" w:author="MCC" w:date="2021-09-28T17:30:00Z"/>
      <w:r>
        <w:fldChar w:fldCharType="separate"/>
      </w:r>
      <w:ins w:id="121" w:author="MCC" w:date="2021-09-28T17:30:00Z">
        <w:r>
          <w:t>17</w:t>
        </w:r>
      </w:ins>
      <w:ins w:id="122" w:author="MCC" w:date="2021-09-28T17:29:00Z">
        <w:r>
          <w:fldChar w:fldCharType="end"/>
        </w:r>
      </w:ins>
    </w:p>
    <w:p w14:paraId="05F60301" w14:textId="7CFFAE17" w:rsidR="00C844F5" w:rsidRDefault="00C844F5">
      <w:pPr>
        <w:pStyle w:val="TOC3"/>
        <w:rPr>
          <w:ins w:id="123" w:author="MCC" w:date="2021-09-28T17:29:00Z"/>
          <w:rFonts w:asciiTheme="minorHAnsi" w:eastAsiaTheme="minorEastAsia" w:hAnsiTheme="minorHAnsi" w:cstheme="minorBidi"/>
          <w:sz w:val="22"/>
          <w:szCs w:val="22"/>
          <w:lang w:eastAsia="en-GB"/>
        </w:rPr>
      </w:pPr>
      <w:ins w:id="124" w:author="MCC" w:date="2021-09-28T17:29:00Z">
        <w:r w:rsidRPr="008341B8">
          <w:rPr>
            <w:lang w:val="en-US" w:eastAsia="ko-KR"/>
          </w:rPr>
          <w:t>4.5.3</w:t>
        </w:r>
        <w:r>
          <w:rPr>
            <w:rFonts w:asciiTheme="minorHAnsi" w:eastAsiaTheme="minorEastAsia" w:hAnsiTheme="minorHAnsi" w:cstheme="minorBidi"/>
            <w:sz w:val="22"/>
            <w:szCs w:val="22"/>
            <w:lang w:eastAsia="en-GB"/>
          </w:rPr>
          <w:tab/>
        </w:r>
        <w:r w:rsidRPr="008341B8">
          <w:rPr>
            <w:lang w:val="en-US" w:eastAsia="ko-KR"/>
          </w:rPr>
          <w:t>Noc</w:t>
        </w:r>
        <w:r>
          <w:tab/>
        </w:r>
        <w:r>
          <w:fldChar w:fldCharType="begin"/>
        </w:r>
        <w:r>
          <w:instrText xml:space="preserve"> PAGEREF _Toc83742591 \h </w:instrText>
        </w:r>
      </w:ins>
      <w:ins w:id="125" w:author="MCC" w:date="2021-09-28T17:30:00Z"/>
      <w:r>
        <w:fldChar w:fldCharType="separate"/>
      </w:r>
      <w:ins w:id="126" w:author="MCC" w:date="2021-09-28T17:30:00Z">
        <w:r>
          <w:t>18</w:t>
        </w:r>
      </w:ins>
      <w:ins w:id="127" w:author="MCC" w:date="2021-09-28T17:29:00Z">
        <w:r>
          <w:fldChar w:fldCharType="end"/>
        </w:r>
      </w:ins>
    </w:p>
    <w:p w14:paraId="49DDE261" w14:textId="5696766D" w:rsidR="00C844F5" w:rsidRDefault="00C844F5">
      <w:pPr>
        <w:pStyle w:val="TOC4"/>
        <w:rPr>
          <w:ins w:id="128" w:author="MCC" w:date="2021-09-28T17:29:00Z"/>
          <w:rFonts w:asciiTheme="minorHAnsi" w:eastAsiaTheme="minorEastAsia" w:hAnsiTheme="minorHAnsi" w:cstheme="minorBidi"/>
          <w:sz w:val="22"/>
          <w:szCs w:val="22"/>
          <w:lang w:eastAsia="en-GB"/>
        </w:rPr>
      </w:pPr>
      <w:ins w:id="129" w:author="MCC" w:date="2021-09-28T17:29:00Z">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_Toc83742592 \h </w:instrText>
        </w:r>
      </w:ins>
      <w:ins w:id="130" w:author="MCC" w:date="2021-09-28T17:30:00Z"/>
      <w:r>
        <w:fldChar w:fldCharType="separate"/>
      </w:r>
      <w:ins w:id="131" w:author="MCC" w:date="2021-09-28T17:30:00Z">
        <w:r>
          <w:t>18</w:t>
        </w:r>
      </w:ins>
      <w:ins w:id="132" w:author="MCC" w:date="2021-09-28T17:29:00Z">
        <w:r>
          <w:fldChar w:fldCharType="end"/>
        </w:r>
      </w:ins>
    </w:p>
    <w:p w14:paraId="604272BC" w14:textId="40C01C57" w:rsidR="00C844F5" w:rsidRDefault="00C844F5">
      <w:pPr>
        <w:pStyle w:val="TOC4"/>
        <w:rPr>
          <w:ins w:id="133" w:author="MCC" w:date="2021-09-28T17:29:00Z"/>
          <w:rFonts w:asciiTheme="minorHAnsi" w:eastAsiaTheme="minorEastAsia" w:hAnsiTheme="minorHAnsi" w:cstheme="minorBidi"/>
          <w:sz w:val="22"/>
          <w:szCs w:val="22"/>
          <w:lang w:eastAsia="en-GB"/>
        </w:rPr>
      </w:pPr>
      <w:ins w:id="134" w:author="MCC" w:date="2021-09-28T17:29:00Z">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_Toc83742593 \h </w:instrText>
        </w:r>
      </w:ins>
      <w:ins w:id="135" w:author="MCC" w:date="2021-09-28T17:30:00Z"/>
      <w:r>
        <w:fldChar w:fldCharType="separate"/>
      </w:r>
      <w:ins w:id="136" w:author="MCC" w:date="2021-09-28T17:30:00Z">
        <w:r>
          <w:t>18</w:t>
        </w:r>
      </w:ins>
      <w:ins w:id="137" w:author="MCC" w:date="2021-09-28T17:29:00Z">
        <w:r>
          <w:fldChar w:fldCharType="end"/>
        </w:r>
      </w:ins>
    </w:p>
    <w:p w14:paraId="70388BC8" w14:textId="2F1CFEEB" w:rsidR="00C844F5" w:rsidRDefault="00C844F5">
      <w:pPr>
        <w:pStyle w:val="TOC4"/>
        <w:rPr>
          <w:ins w:id="138" w:author="MCC" w:date="2021-09-28T17:29:00Z"/>
          <w:rFonts w:asciiTheme="minorHAnsi" w:eastAsiaTheme="minorEastAsia" w:hAnsiTheme="minorHAnsi" w:cstheme="minorBidi"/>
          <w:sz w:val="22"/>
          <w:szCs w:val="22"/>
          <w:lang w:eastAsia="en-GB"/>
        </w:rPr>
      </w:pPr>
      <w:ins w:id="139" w:author="MCC" w:date="2021-09-28T17:29:00Z">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_Toc83742594 \h </w:instrText>
        </w:r>
      </w:ins>
      <w:ins w:id="140" w:author="MCC" w:date="2021-09-28T17:30:00Z"/>
      <w:r>
        <w:fldChar w:fldCharType="separate"/>
      </w:r>
      <w:ins w:id="141" w:author="MCC" w:date="2021-09-28T17:30:00Z">
        <w:r>
          <w:t>18</w:t>
        </w:r>
      </w:ins>
      <w:ins w:id="142" w:author="MCC" w:date="2021-09-28T17:29:00Z">
        <w:r>
          <w:fldChar w:fldCharType="end"/>
        </w:r>
      </w:ins>
    </w:p>
    <w:p w14:paraId="445770AA" w14:textId="33E3C4E1" w:rsidR="00C844F5" w:rsidRDefault="00C844F5">
      <w:pPr>
        <w:pStyle w:val="TOC3"/>
        <w:rPr>
          <w:ins w:id="143" w:author="MCC" w:date="2021-09-28T17:29:00Z"/>
          <w:rFonts w:asciiTheme="minorHAnsi" w:eastAsiaTheme="minorEastAsia" w:hAnsiTheme="minorHAnsi" w:cstheme="minorBidi"/>
          <w:sz w:val="22"/>
          <w:szCs w:val="22"/>
          <w:lang w:eastAsia="en-GB"/>
        </w:rPr>
      </w:pPr>
      <w:ins w:id="144" w:author="MCC" w:date="2021-09-28T17:29:00Z">
        <w:r w:rsidRPr="008341B8">
          <w:rPr>
            <w:lang w:val="en-US" w:eastAsia="ko-KR"/>
          </w:rPr>
          <w:t>4.5.4</w:t>
        </w:r>
        <w:r>
          <w:rPr>
            <w:rFonts w:asciiTheme="minorHAnsi" w:eastAsiaTheme="minorEastAsia" w:hAnsiTheme="minorHAnsi" w:cstheme="minorBidi"/>
            <w:sz w:val="22"/>
            <w:szCs w:val="22"/>
            <w:lang w:eastAsia="en-GB"/>
          </w:rPr>
          <w:tab/>
        </w:r>
        <w:r w:rsidRPr="008341B8">
          <w:rPr>
            <w:lang w:val="en-US" w:eastAsia="ko-KR"/>
          </w:rPr>
          <w:t>Angle of arrival</w:t>
        </w:r>
        <w:r>
          <w:tab/>
        </w:r>
        <w:r>
          <w:fldChar w:fldCharType="begin"/>
        </w:r>
        <w:r>
          <w:instrText xml:space="preserve"> PAGEREF _Toc83742595 \h </w:instrText>
        </w:r>
      </w:ins>
      <w:ins w:id="145" w:author="MCC" w:date="2021-09-28T17:30:00Z"/>
      <w:r>
        <w:fldChar w:fldCharType="separate"/>
      </w:r>
      <w:ins w:id="146" w:author="MCC" w:date="2021-09-28T17:30:00Z">
        <w:r>
          <w:t>19</w:t>
        </w:r>
      </w:ins>
      <w:ins w:id="147" w:author="MCC" w:date="2021-09-28T17:29:00Z">
        <w:r>
          <w:fldChar w:fldCharType="end"/>
        </w:r>
      </w:ins>
    </w:p>
    <w:p w14:paraId="698A1115" w14:textId="6DA90012" w:rsidR="00C844F5" w:rsidRDefault="00C844F5">
      <w:pPr>
        <w:pStyle w:val="TOC1"/>
        <w:rPr>
          <w:ins w:id="148" w:author="MCC" w:date="2021-09-28T17:29:00Z"/>
          <w:rFonts w:asciiTheme="minorHAnsi" w:eastAsiaTheme="minorEastAsia" w:hAnsiTheme="minorHAnsi" w:cstheme="minorBidi"/>
          <w:szCs w:val="22"/>
          <w:lang w:eastAsia="en-GB"/>
        </w:rPr>
      </w:pPr>
      <w:ins w:id="149" w:author="MCC" w:date="2021-09-28T17:29:00Z">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_Toc83742596 \h </w:instrText>
        </w:r>
      </w:ins>
      <w:ins w:id="150" w:author="MCC" w:date="2021-09-28T17:30:00Z"/>
      <w:r>
        <w:fldChar w:fldCharType="separate"/>
      </w:r>
      <w:ins w:id="151" w:author="MCC" w:date="2021-09-28T17:30:00Z">
        <w:r>
          <w:t>19</w:t>
        </w:r>
      </w:ins>
      <w:ins w:id="152" w:author="MCC" w:date="2021-09-28T17:29:00Z">
        <w:r>
          <w:fldChar w:fldCharType="end"/>
        </w:r>
      </w:ins>
    </w:p>
    <w:p w14:paraId="70BE3EF9" w14:textId="02561B00" w:rsidR="00C844F5" w:rsidRDefault="00C844F5">
      <w:pPr>
        <w:pStyle w:val="TOC2"/>
        <w:rPr>
          <w:ins w:id="153" w:author="MCC" w:date="2021-09-28T17:29:00Z"/>
          <w:rFonts w:asciiTheme="minorHAnsi" w:eastAsiaTheme="minorEastAsia" w:hAnsiTheme="minorHAnsi" w:cstheme="minorBidi"/>
          <w:sz w:val="22"/>
          <w:szCs w:val="22"/>
          <w:lang w:eastAsia="en-GB"/>
        </w:rPr>
      </w:pPr>
      <w:ins w:id="154" w:author="MCC" w:date="2021-09-28T17:29: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_Toc83742597 \h </w:instrText>
        </w:r>
      </w:ins>
      <w:ins w:id="155" w:author="MCC" w:date="2021-09-28T17:30:00Z"/>
      <w:r>
        <w:fldChar w:fldCharType="separate"/>
      </w:r>
      <w:ins w:id="156" w:author="MCC" w:date="2021-09-28T17:30:00Z">
        <w:r>
          <w:t>19</w:t>
        </w:r>
      </w:ins>
      <w:ins w:id="157" w:author="MCC" w:date="2021-09-28T17:29:00Z">
        <w:r>
          <w:fldChar w:fldCharType="end"/>
        </w:r>
      </w:ins>
    </w:p>
    <w:p w14:paraId="4D82C952" w14:textId="29C11763" w:rsidR="00C844F5" w:rsidRDefault="00C844F5">
      <w:pPr>
        <w:pStyle w:val="TOC3"/>
        <w:rPr>
          <w:ins w:id="158" w:author="MCC" w:date="2021-09-28T17:29:00Z"/>
          <w:rFonts w:asciiTheme="minorHAnsi" w:eastAsiaTheme="minorEastAsia" w:hAnsiTheme="minorHAnsi" w:cstheme="minorBidi"/>
          <w:sz w:val="22"/>
          <w:szCs w:val="22"/>
          <w:lang w:eastAsia="en-GB"/>
        </w:rPr>
      </w:pPr>
      <w:ins w:id="159" w:author="MCC" w:date="2021-09-28T17:29:00Z">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_Toc83742598 \h </w:instrText>
        </w:r>
      </w:ins>
      <w:ins w:id="160" w:author="MCC" w:date="2021-09-28T17:30:00Z"/>
      <w:r>
        <w:fldChar w:fldCharType="separate"/>
      </w:r>
      <w:ins w:id="161" w:author="MCC" w:date="2021-09-28T17:30:00Z">
        <w:r>
          <w:t>19</w:t>
        </w:r>
      </w:ins>
      <w:ins w:id="162" w:author="MCC" w:date="2021-09-28T17:29:00Z">
        <w:r>
          <w:fldChar w:fldCharType="end"/>
        </w:r>
      </w:ins>
    </w:p>
    <w:p w14:paraId="2D723A2A" w14:textId="411FA361" w:rsidR="00C844F5" w:rsidRDefault="00C844F5">
      <w:pPr>
        <w:pStyle w:val="TOC4"/>
        <w:rPr>
          <w:ins w:id="163" w:author="MCC" w:date="2021-09-28T17:29:00Z"/>
          <w:rFonts w:asciiTheme="minorHAnsi" w:eastAsiaTheme="minorEastAsia" w:hAnsiTheme="minorHAnsi" w:cstheme="minorBidi"/>
          <w:sz w:val="22"/>
          <w:szCs w:val="22"/>
          <w:lang w:eastAsia="en-GB"/>
        </w:rPr>
      </w:pPr>
      <w:ins w:id="164" w:author="MCC" w:date="2021-09-28T17:29:00Z">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_Toc83742599 \h </w:instrText>
        </w:r>
      </w:ins>
      <w:ins w:id="165" w:author="MCC" w:date="2021-09-28T17:30:00Z"/>
      <w:r>
        <w:fldChar w:fldCharType="separate"/>
      </w:r>
      <w:ins w:id="166" w:author="MCC" w:date="2021-09-28T17:30:00Z">
        <w:r>
          <w:t>19</w:t>
        </w:r>
      </w:ins>
      <w:ins w:id="167" w:author="MCC" w:date="2021-09-28T17:29:00Z">
        <w:r>
          <w:fldChar w:fldCharType="end"/>
        </w:r>
      </w:ins>
    </w:p>
    <w:p w14:paraId="122E1BE7" w14:textId="5E7FAD84" w:rsidR="00C844F5" w:rsidRDefault="00C844F5">
      <w:pPr>
        <w:pStyle w:val="TOC4"/>
        <w:rPr>
          <w:ins w:id="168" w:author="MCC" w:date="2021-09-28T17:29:00Z"/>
          <w:rFonts w:asciiTheme="minorHAnsi" w:eastAsiaTheme="minorEastAsia" w:hAnsiTheme="minorHAnsi" w:cstheme="minorBidi"/>
          <w:sz w:val="22"/>
          <w:szCs w:val="22"/>
          <w:lang w:eastAsia="en-GB"/>
        </w:rPr>
      </w:pPr>
      <w:ins w:id="169" w:author="MCC" w:date="2021-09-28T17:29:00Z">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_Toc83742600 \h </w:instrText>
        </w:r>
      </w:ins>
      <w:ins w:id="170" w:author="MCC" w:date="2021-09-28T17:30:00Z"/>
      <w:r>
        <w:fldChar w:fldCharType="separate"/>
      </w:r>
      <w:ins w:id="171" w:author="MCC" w:date="2021-09-28T17:30:00Z">
        <w:r>
          <w:t>19</w:t>
        </w:r>
      </w:ins>
      <w:ins w:id="172" w:author="MCC" w:date="2021-09-28T17:29:00Z">
        <w:r>
          <w:fldChar w:fldCharType="end"/>
        </w:r>
      </w:ins>
    </w:p>
    <w:p w14:paraId="0DF11AB4" w14:textId="3ECC565A" w:rsidR="00C844F5" w:rsidRDefault="00C844F5">
      <w:pPr>
        <w:pStyle w:val="TOC4"/>
        <w:rPr>
          <w:ins w:id="173" w:author="MCC" w:date="2021-09-28T17:29:00Z"/>
          <w:rFonts w:asciiTheme="minorHAnsi" w:eastAsiaTheme="minorEastAsia" w:hAnsiTheme="minorHAnsi" w:cstheme="minorBidi"/>
          <w:sz w:val="22"/>
          <w:szCs w:val="22"/>
          <w:lang w:eastAsia="en-GB"/>
        </w:rPr>
      </w:pPr>
      <w:ins w:id="174" w:author="MCC" w:date="2021-09-28T17:29:00Z">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_Toc83742601 \h </w:instrText>
        </w:r>
      </w:ins>
      <w:ins w:id="175" w:author="MCC" w:date="2021-09-28T17:30:00Z"/>
      <w:r>
        <w:fldChar w:fldCharType="separate"/>
      </w:r>
      <w:ins w:id="176" w:author="MCC" w:date="2021-09-28T17:30:00Z">
        <w:r>
          <w:t>20</w:t>
        </w:r>
      </w:ins>
      <w:ins w:id="177" w:author="MCC" w:date="2021-09-28T17:29:00Z">
        <w:r>
          <w:fldChar w:fldCharType="end"/>
        </w:r>
      </w:ins>
    </w:p>
    <w:p w14:paraId="759A1E30" w14:textId="6CA161C6" w:rsidR="00C844F5" w:rsidRDefault="00C844F5">
      <w:pPr>
        <w:pStyle w:val="TOC4"/>
        <w:rPr>
          <w:ins w:id="178" w:author="MCC" w:date="2021-09-28T17:29:00Z"/>
          <w:rFonts w:asciiTheme="minorHAnsi" w:eastAsiaTheme="minorEastAsia" w:hAnsiTheme="minorHAnsi" w:cstheme="minorBidi"/>
          <w:sz w:val="22"/>
          <w:szCs w:val="22"/>
          <w:lang w:eastAsia="en-GB"/>
        </w:rPr>
      </w:pPr>
      <w:ins w:id="179" w:author="MCC" w:date="2021-09-28T17:29:00Z">
        <w:r w:rsidRPr="008341B8">
          <w:rPr>
            <w:rFonts w:cs="Arial"/>
          </w:rPr>
          <w:t>5.1.1.4</w:t>
        </w:r>
        <w:r>
          <w:rPr>
            <w:rFonts w:asciiTheme="minorHAnsi" w:eastAsiaTheme="minorEastAsia" w:hAnsiTheme="minorHAnsi" w:cstheme="minorBidi"/>
            <w:sz w:val="22"/>
            <w:szCs w:val="22"/>
            <w:lang w:eastAsia="en-GB"/>
          </w:rPr>
          <w:tab/>
        </w:r>
        <w:r w:rsidRPr="008341B8">
          <w:rPr>
            <w:rFonts w:cs="Arial"/>
          </w:rPr>
          <w:t>Applicability of requirements for mandatory UE features with capability signalling</w:t>
        </w:r>
        <w:r>
          <w:tab/>
        </w:r>
        <w:r>
          <w:fldChar w:fldCharType="begin"/>
        </w:r>
        <w:r>
          <w:instrText xml:space="preserve"> PAGEREF _Toc83742602 \h </w:instrText>
        </w:r>
      </w:ins>
      <w:ins w:id="180" w:author="MCC" w:date="2021-09-28T17:30:00Z"/>
      <w:r>
        <w:fldChar w:fldCharType="separate"/>
      </w:r>
      <w:ins w:id="181" w:author="MCC" w:date="2021-09-28T17:30:00Z">
        <w:r>
          <w:t>20</w:t>
        </w:r>
      </w:ins>
      <w:ins w:id="182" w:author="MCC" w:date="2021-09-28T17:29:00Z">
        <w:r>
          <w:fldChar w:fldCharType="end"/>
        </w:r>
      </w:ins>
    </w:p>
    <w:p w14:paraId="34851D7C" w14:textId="21F636FB" w:rsidR="00C844F5" w:rsidRDefault="00C844F5">
      <w:pPr>
        <w:pStyle w:val="TOC2"/>
        <w:rPr>
          <w:ins w:id="183" w:author="MCC" w:date="2021-09-28T17:29:00Z"/>
          <w:rFonts w:asciiTheme="minorHAnsi" w:eastAsiaTheme="minorEastAsia" w:hAnsiTheme="minorHAnsi" w:cstheme="minorBidi"/>
          <w:sz w:val="22"/>
          <w:szCs w:val="22"/>
          <w:lang w:eastAsia="en-GB"/>
        </w:rPr>
      </w:pPr>
      <w:ins w:id="184" w:author="MCC" w:date="2021-09-28T17:29:00Z">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_Toc83742603 \h </w:instrText>
        </w:r>
      </w:ins>
      <w:ins w:id="185" w:author="MCC" w:date="2021-09-28T17:30:00Z"/>
      <w:r>
        <w:fldChar w:fldCharType="separate"/>
      </w:r>
      <w:ins w:id="186" w:author="MCC" w:date="2021-09-28T17:30:00Z">
        <w:r>
          <w:t>21</w:t>
        </w:r>
      </w:ins>
      <w:ins w:id="187" w:author="MCC" w:date="2021-09-28T17:29:00Z">
        <w:r>
          <w:fldChar w:fldCharType="end"/>
        </w:r>
      </w:ins>
    </w:p>
    <w:p w14:paraId="71C8F63C" w14:textId="67D87EED" w:rsidR="00C844F5" w:rsidRDefault="00C844F5">
      <w:pPr>
        <w:pStyle w:val="TOC3"/>
        <w:rPr>
          <w:ins w:id="188" w:author="MCC" w:date="2021-09-28T17:29:00Z"/>
          <w:rFonts w:asciiTheme="minorHAnsi" w:eastAsiaTheme="minorEastAsia" w:hAnsiTheme="minorHAnsi" w:cstheme="minorBidi"/>
          <w:sz w:val="22"/>
          <w:szCs w:val="22"/>
          <w:lang w:eastAsia="en-GB"/>
        </w:rPr>
      </w:pPr>
      <w:ins w:id="189" w:author="MCC" w:date="2021-09-28T17:29:00Z">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_Toc83742604 \h </w:instrText>
        </w:r>
      </w:ins>
      <w:ins w:id="190" w:author="MCC" w:date="2021-09-28T17:30:00Z"/>
      <w:r>
        <w:fldChar w:fldCharType="separate"/>
      </w:r>
      <w:ins w:id="191" w:author="MCC" w:date="2021-09-28T17:30:00Z">
        <w:r>
          <w:t>24</w:t>
        </w:r>
      </w:ins>
      <w:ins w:id="192" w:author="MCC" w:date="2021-09-28T17:29:00Z">
        <w:r>
          <w:fldChar w:fldCharType="end"/>
        </w:r>
      </w:ins>
    </w:p>
    <w:p w14:paraId="459B53FB" w14:textId="0A50AB10" w:rsidR="00C844F5" w:rsidRDefault="00C844F5">
      <w:pPr>
        <w:pStyle w:val="TOC3"/>
        <w:rPr>
          <w:ins w:id="193" w:author="MCC" w:date="2021-09-28T17:29:00Z"/>
          <w:rFonts w:asciiTheme="minorHAnsi" w:eastAsiaTheme="minorEastAsia" w:hAnsiTheme="minorHAnsi" w:cstheme="minorBidi"/>
          <w:sz w:val="22"/>
          <w:szCs w:val="22"/>
          <w:lang w:eastAsia="en-GB"/>
        </w:rPr>
      </w:pPr>
      <w:ins w:id="194" w:author="MCC" w:date="2021-09-28T17:29:00Z">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_Toc83742605 \h </w:instrText>
        </w:r>
      </w:ins>
      <w:ins w:id="195" w:author="MCC" w:date="2021-09-28T17:30:00Z"/>
      <w:r>
        <w:fldChar w:fldCharType="separate"/>
      </w:r>
      <w:ins w:id="196" w:author="MCC" w:date="2021-09-28T17:30:00Z">
        <w:r>
          <w:t>25</w:t>
        </w:r>
      </w:ins>
      <w:ins w:id="197" w:author="MCC" w:date="2021-09-28T17:29:00Z">
        <w:r>
          <w:fldChar w:fldCharType="end"/>
        </w:r>
      </w:ins>
    </w:p>
    <w:p w14:paraId="72F1AB82" w14:textId="4DD34D20" w:rsidR="00C844F5" w:rsidRDefault="00C844F5">
      <w:pPr>
        <w:pStyle w:val="TOC4"/>
        <w:rPr>
          <w:ins w:id="198" w:author="MCC" w:date="2021-09-28T17:29:00Z"/>
          <w:rFonts w:asciiTheme="minorHAnsi" w:eastAsiaTheme="minorEastAsia" w:hAnsiTheme="minorHAnsi" w:cstheme="minorBidi"/>
          <w:sz w:val="22"/>
          <w:szCs w:val="22"/>
          <w:lang w:eastAsia="en-GB"/>
        </w:rPr>
      </w:pPr>
      <w:ins w:id="199" w:author="MCC" w:date="2021-09-28T17:29:00Z">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_Toc83742606 \h </w:instrText>
        </w:r>
      </w:ins>
      <w:ins w:id="200" w:author="MCC" w:date="2021-09-28T17:30:00Z"/>
      <w:r>
        <w:fldChar w:fldCharType="separate"/>
      </w:r>
      <w:ins w:id="201" w:author="MCC" w:date="2021-09-28T17:30:00Z">
        <w:r>
          <w:t>25</w:t>
        </w:r>
      </w:ins>
      <w:ins w:id="202" w:author="MCC" w:date="2021-09-28T17:29:00Z">
        <w:r>
          <w:fldChar w:fldCharType="end"/>
        </w:r>
      </w:ins>
    </w:p>
    <w:p w14:paraId="3C4D8693" w14:textId="709F96C0" w:rsidR="00C844F5" w:rsidRDefault="00C844F5">
      <w:pPr>
        <w:pStyle w:val="TOC5"/>
        <w:rPr>
          <w:ins w:id="203" w:author="MCC" w:date="2021-09-28T17:29:00Z"/>
          <w:rFonts w:asciiTheme="minorHAnsi" w:eastAsiaTheme="minorEastAsia" w:hAnsiTheme="minorHAnsi" w:cstheme="minorBidi"/>
          <w:sz w:val="22"/>
          <w:szCs w:val="22"/>
          <w:lang w:eastAsia="en-GB"/>
        </w:rPr>
      </w:pPr>
      <w:ins w:id="204" w:author="MCC" w:date="2021-09-28T17:29:00Z">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_Toc83742607 \h </w:instrText>
        </w:r>
      </w:ins>
      <w:ins w:id="205" w:author="MCC" w:date="2021-09-28T17:30:00Z"/>
      <w:r>
        <w:fldChar w:fldCharType="separate"/>
      </w:r>
      <w:ins w:id="206" w:author="MCC" w:date="2021-09-28T17:30:00Z">
        <w:r>
          <w:t>25</w:t>
        </w:r>
      </w:ins>
      <w:ins w:id="207" w:author="MCC" w:date="2021-09-28T17:29:00Z">
        <w:r>
          <w:fldChar w:fldCharType="end"/>
        </w:r>
      </w:ins>
    </w:p>
    <w:p w14:paraId="0530820F" w14:textId="04632F96" w:rsidR="00C844F5" w:rsidRDefault="00C844F5">
      <w:pPr>
        <w:pStyle w:val="TOC5"/>
        <w:rPr>
          <w:ins w:id="208" w:author="MCC" w:date="2021-09-28T17:29:00Z"/>
          <w:rFonts w:asciiTheme="minorHAnsi" w:eastAsiaTheme="minorEastAsia" w:hAnsiTheme="minorHAnsi" w:cstheme="minorBidi"/>
          <w:sz w:val="22"/>
          <w:szCs w:val="22"/>
          <w:lang w:eastAsia="en-GB"/>
        </w:rPr>
      </w:pPr>
      <w:ins w:id="209" w:author="MCC" w:date="2021-09-28T17:29:00Z">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_Toc83742608 \h </w:instrText>
        </w:r>
      </w:ins>
      <w:ins w:id="210" w:author="MCC" w:date="2021-09-28T17:30:00Z"/>
      <w:r>
        <w:fldChar w:fldCharType="separate"/>
      </w:r>
      <w:ins w:id="211" w:author="MCC" w:date="2021-09-28T17:30:00Z">
        <w:r>
          <w:t>26</w:t>
        </w:r>
      </w:ins>
      <w:ins w:id="212" w:author="MCC" w:date="2021-09-28T17:29:00Z">
        <w:r>
          <w:fldChar w:fldCharType="end"/>
        </w:r>
      </w:ins>
    </w:p>
    <w:p w14:paraId="30FA25F5" w14:textId="303C9742" w:rsidR="00C844F5" w:rsidRDefault="00C844F5">
      <w:pPr>
        <w:pStyle w:val="TOC5"/>
        <w:rPr>
          <w:ins w:id="213" w:author="MCC" w:date="2021-09-28T17:29:00Z"/>
          <w:rFonts w:asciiTheme="minorHAnsi" w:eastAsiaTheme="minorEastAsia" w:hAnsiTheme="minorHAnsi" w:cstheme="minorBidi"/>
          <w:sz w:val="22"/>
          <w:szCs w:val="22"/>
          <w:lang w:eastAsia="en-GB"/>
        </w:rPr>
      </w:pPr>
      <w:ins w:id="214" w:author="MCC" w:date="2021-09-28T17:29:00Z">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_Toc83742609 \h </w:instrText>
        </w:r>
      </w:ins>
      <w:ins w:id="215" w:author="MCC" w:date="2021-09-28T17:30:00Z"/>
      <w:r>
        <w:fldChar w:fldCharType="separate"/>
      </w:r>
      <w:ins w:id="216" w:author="MCC" w:date="2021-09-28T17:30:00Z">
        <w:r>
          <w:t>27</w:t>
        </w:r>
      </w:ins>
      <w:ins w:id="217" w:author="MCC" w:date="2021-09-28T17:29:00Z">
        <w:r>
          <w:fldChar w:fldCharType="end"/>
        </w:r>
      </w:ins>
    </w:p>
    <w:p w14:paraId="078EFDCD" w14:textId="00B24117" w:rsidR="00C844F5" w:rsidRDefault="00C844F5">
      <w:pPr>
        <w:pStyle w:val="TOC5"/>
        <w:rPr>
          <w:ins w:id="218" w:author="MCC" w:date="2021-09-28T17:29:00Z"/>
          <w:rFonts w:asciiTheme="minorHAnsi" w:eastAsiaTheme="minorEastAsia" w:hAnsiTheme="minorHAnsi" w:cstheme="minorBidi"/>
          <w:sz w:val="22"/>
          <w:szCs w:val="22"/>
          <w:lang w:eastAsia="en-GB"/>
        </w:rPr>
      </w:pPr>
      <w:ins w:id="219" w:author="MCC" w:date="2021-09-28T17:29:00Z">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_Toc83742610 \h </w:instrText>
        </w:r>
      </w:ins>
      <w:ins w:id="220" w:author="MCC" w:date="2021-09-28T17:30:00Z"/>
      <w:r>
        <w:fldChar w:fldCharType="separate"/>
      </w:r>
      <w:ins w:id="221" w:author="MCC" w:date="2021-09-28T17:30:00Z">
        <w:r>
          <w:t>28</w:t>
        </w:r>
      </w:ins>
      <w:ins w:id="222" w:author="MCC" w:date="2021-09-28T17:29:00Z">
        <w:r>
          <w:fldChar w:fldCharType="end"/>
        </w:r>
      </w:ins>
    </w:p>
    <w:p w14:paraId="13AB5421" w14:textId="7A672528" w:rsidR="00C844F5" w:rsidRDefault="00C844F5">
      <w:pPr>
        <w:pStyle w:val="TOC4"/>
        <w:rPr>
          <w:ins w:id="223" w:author="MCC" w:date="2021-09-28T17:29:00Z"/>
          <w:rFonts w:asciiTheme="minorHAnsi" w:eastAsiaTheme="minorEastAsia" w:hAnsiTheme="minorHAnsi" w:cstheme="minorBidi"/>
          <w:sz w:val="22"/>
          <w:szCs w:val="22"/>
          <w:lang w:eastAsia="en-GB"/>
        </w:rPr>
      </w:pPr>
      <w:ins w:id="224" w:author="MCC" w:date="2021-09-28T17:29:00Z">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_Toc83742611 \h </w:instrText>
        </w:r>
      </w:ins>
      <w:ins w:id="225" w:author="MCC" w:date="2021-09-28T17:30:00Z"/>
      <w:r>
        <w:fldChar w:fldCharType="separate"/>
      </w:r>
      <w:ins w:id="226" w:author="MCC" w:date="2021-09-28T17:30:00Z">
        <w:r>
          <w:t>29</w:t>
        </w:r>
      </w:ins>
      <w:ins w:id="227" w:author="MCC" w:date="2021-09-28T17:29:00Z">
        <w:r>
          <w:fldChar w:fldCharType="end"/>
        </w:r>
      </w:ins>
    </w:p>
    <w:p w14:paraId="2EC72160" w14:textId="054DD2CB" w:rsidR="00C844F5" w:rsidRDefault="00C844F5">
      <w:pPr>
        <w:pStyle w:val="TOC5"/>
        <w:rPr>
          <w:ins w:id="228" w:author="MCC" w:date="2021-09-28T17:29:00Z"/>
          <w:rFonts w:asciiTheme="minorHAnsi" w:eastAsiaTheme="minorEastAsia" w:hAnsiTheme="minorHAnsi" w:cstheme="minorBidi"/>
          <w:sz w:val="22"/>
          <w:szCs w:val="22"/>
          <w:lang w:eastAsia="en-GB"/>
        </w:rPr>
      </w:pPr>
      <w:ins w:id="229" w:author="MCC" w:date="2021-09-28T17:29:00Z">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_Toc83742612 \h </w:instrText>
        </w:r>
      </w:ins>
      <w:ins w:id="230" w:author="MCC" w:date="2021-09-28T17:30:00Z"/>
      <w:r>
        <w:fldChar w:fldCharType="separate"/>
      </w:r>
      <w:ins w:id="231" w:author="MCC" w:date="2021-09-28T17:30:00Z">
        <w:r>
          <w:t>29</w:t>
        </w:r>
      </w:ins>
      <w:ins w:id="232" w:author="MCC" w:date="2021-09-28T17:29:00Z">
        <w:r>
          <w:fldChar w:fldCharType="end"/>
        </w:r>
      </w:ins>
    </w:p>
    <w:p w14:paraId="285819DF" w14:textId="076587C9" w:rsidR="00C844F5" w:rsidRDefault="00C844F5">
      <w:pPr>
        <w:pStyle w:val="TOC5"/>
        <w:rPr>
          <w:ins w:id="233" w:author="MCC" w:date="2021-09-28T17:29:00Z"/>
          <w:rFonts w:asciiTheme="minorHAnsi" w:eastAsiaTheme="minorEastAsia" w:hAnsiTheme="minorHAnsi" w:cstheme="minorBidi"/>
          <w:sz w:val="22"/>
          <w:szCs w:val="22"/>
          <w:lang w:eastAsia="en-GB"/>
        </w:rPr>
      </w:pPr>
      <w:ins w:id="234" w:author="MCC" w:date="2021-09-28T17:29:00Z">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_Toc83742613 \h </w:instrText>
        </w:r>
      </w:ins>
      <w:ins w:id="235" w:author="MCC" w:date="2021-09-28T17:30:00Z"/>
      <w:r>
        <w:fldChar w:fldCharType="separate"/>
      </w:r>
      <w:ins w:id="236" w:author="MCC" w:date="2021-09-28T17:30:00Z">
        <w:r>
          <w:t>31</w:t>
        </w:r>
      </w:ins>
      <w:ins w:id="237" w:author="MCC" w:date="2021-09-28T17:29:00Z">
        <w:r>
          <w:fldChar w:fldCharType="end"/>
        </w:r>
      </w:ins>
    </w:p>
    <w:p w14:paraId="56E54A1D" w14:textId="7AFF4C53" w:rsidR="00C844F5" w:rsidRDefault="00C844F5">
      <w:pPr>
        <w:pStyle w:val="TOC5"/>
        <w:rPr>
          <w:ins w:id="238" w:author="MCC" w:date="2021-09-28T17:29:00Z"/>
          <w:rFonts w:asciiTheme="minorHAnsi" w:eastAsiaTheme="minorEastAsia" w:hAnsiTheme="minorHAnsi" w:cstheme="minorBidi"/>
          <w:sz w:val="22"/>
          <w:szCs w:val="22"/>
          <w:lang w:eastAsia="en-GB"/>
        </w:rPr>
      </w:pPr>
      <w:ins w:id="239" w:author="MCC" w:date="2021-09-28T17:29:00Z">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_Toc83742614 \h </w:instrText>
        </w:r>
      </w:ins>
      <w:ins w:id="240" w:author="MCC" w:date="2021-09-28T17:30:00Z"/>
      <w:r>
        <w:fldChar w:fldCharType="separate"/>
      </w:r>
      <w:ins w:id="241" w:author="MCC" w:date="2021-09-28T17:30:00Z">
        <w:r>
          <w:t>32</w:t>
        </w:r>
      </w:ins>
      <w:ins w:id="242" w:author="MCC" w:date="2021-09-28T17:29:00Z">
        <w:r>
          <w:fldChar w:fldCharType="end"/>
        </w:r>
      </w:ins>
    </w:p>
    <w:p w14:paraId="35592D07" w14:textId="5C3ACCD3" w:rsidR="00C844F5" w:rsidRDefault="00C844F5">
      <w:pPr>
        <w:pStyle w:val="TOC3"/>
        <w:rPr>
          <w:ins w:id="243" w:author="MCC" w:date="2021-09-28T17:29:00Z"/>
          <w:rFonts w:asciiTheme="minorHAnsi" w:eastAsiaTheme="minorEastAsia" w:hAnsiTheme="minorHAnsi" w:cstheme="minorBidi"/>
          <w:sz w:val="22"/>
          <w:szCs w:val="22"/>
          <w:lang w:eastAsia="en-GB"/>
        </w:rPr>
      </w:pPr>
      <w:ins w:id="244" w:author="MCC" w:date="2021-09-28T17:29:00Z">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_Toc83742615 \h </w:instrText>
        </w:r>
      </w:ins>
      <w:ins w:id="245" w:author="MCC" w:date="2021-09-28T17:30:00Z"/>
      <w:r>
        <w:fldChar w:fldCharType="separate"/>
      </w:r>
      <w:ins w:id="246" w:author="MCC" w:date="2021-09-28T17:30:00Z">
        <w:r>
          <w:t>33</w:t>
        </w:r>
      </w:ins>
      <w:ins w:id="247" w:author="MCC" w:date="2021-09-28T17:29:00Z">
        <w:r>
          <w:fldChar w:fldCharType="end"/>
        </w:r>
      </w:ins>
    </w:p>
    <w:p w14:paraId="39212E00" w14:textId="6E3DCCAE" w:rsidR="00C844F5" w:rsidRDefault="00C844F5">
      <w:pPr>
        <w:pStyle w:val="TOC4"/>
        <w:rPr>
          <w:ins w:id="248" w:author="MCC" w:date="2021-09-28T17:29:00Z"/>
          <w:rFonts w:asciiTheme="minorHAnsi" w:eastAsiaTheme="minorEastAsia" w:hAnsiTheme="minorHAnsi" w:cstheme="minorBidi"/>
          <w:sz w:val="22"/>
          <w:szCs w:val="22"/>
          <w:lang w:eastAsia="en-GB"/>
        </w:rPr>
      </w:pPr>
      <w:ins w:id="249" w:author="MCC" w:date="2021-09-28T17:29:00Z">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_Toc83742616 \h </w:instrText>
        </w:r>
      </w:ins>
      <w:ins w:id="250" w:author="MCC" w:date="2021-09-28T17:30:00Z"/>
      <w:r>
        <w:fldChar w:fldCharType="separate"/>
      </w:r>
      <w:ins w:id="251" w:author="MCC" w:date="2021-09-28T17:30:00Z">
        <w:r>
          <w:t>33</w:t>
        </w:r>
      </w:ins>
      <w:ins w:id="252" w:author="MCC" w:date="2021-09-28T17:29:00Z">
        <w:r>
          <w:fldChar w:fldCharType="end"/>
        </w:r>
      </w:ins>
    </w:p>
    <w:p w14:paraId="48EE8247" w14:textId="4515526D" w:rsidR="00C844F5" w:rsidRDefault="00C844F5">
      <w:pPr>
        <w:pStyle w:val="TOC5"/>
        <w:rPr>
          <w:ins w:id="253" w:author="MCC" w:date="2021-09-28T17:29:00Z"/>
          <w:rFonts w:asciiTheme="minorHAnsi" w:eastAsiaTheme="minorEastAsia" w:hAnsiTheme="minorHAnsi" w:cstheme="minorBidi"/>
          <w:sz w:val="22"/>
          <w:szCs w:val="22"/>
          <w:lang w:eastAsia="en-GB"/>
        </w:rPr>
      </w:pPr>
      <w:ins w:id="254" w:author="MCC" w:date="2021-09-28T17:29:00Z">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_Toc83742617 \h </w:instrText>
        </w:r>
      </w:ins>
      <w:ins w:id="255" w:author="MCC" w:date="2021-09-28T17:30:00Z"/>
      <w:r>
        <w:fldChar w:fldCharType="separate"/>
      </w:r>
      <w:ins w:id="256" w:author="MCC" w:date="2021-09-28T17:30:00Z">
        <w:r>
          <w:t>33</w:t>
        </w:r>
      </w:ins>
      <w:ins w:id="257" w:author="MCC" w:date="2021-09-28T17:29:00Z">
        <w:r>
          <w:fldChar w:fldCharType="end"/>
        </w:r>
      </w:ins>
    </w:p>
    <w:p w14:paraId="0108B431" w14:textId="51DC2F68" w:rsidR="00C844F5" w:rsidRDefault="00C844F5">
      <w:pPr>
        <w:pStyle w:val="TOC5"/>
        <w:rPr>
          <w:ins w:id="258" w:author="MCC" w:date="2021-09-28T17:29:00Z"/>
          <w:rFonts w:asciiTheme="minorHAnsi" w:eastAsiaTheme="minorEastAsia" w:hAnsiTheme="minorHAnsi" w:cstheme="minorBidi"/>
          <w:sz w:val="22"/>
          <w:szCs w:val="22"/>
          <w:lang w:eastAsia="en-GB"/>
        </w:rPr>
      </w:pPr>
      <w:ins w:id="259" w:author="MCC" w:date="2021-09-28T17:29:00Z">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_Toc83742618 \h </w:instrText>
        </w:r>
      </w:ins>
      <w:ins w:id="260" w:author="MCC" w:date="2021-09-28T17:30:00Z"/>
      <w:r>
        <w:fldChar w:fldCharType="separate"/>
      </w:r>
      <w:ins w:id="261" w:author="MCC" w:date="2021-09-28T17:30:00Z">
        <w:r>
          <w:t>36</w:t>
        </w:r>
      </w:ins>
      <w:ins w:id="262" w:author="MCC" w:date="2021-09-28T17:29:00Z">
        <w:r>
          <w:fldChar w:fldCharType="end"/>
        </w:r>
      </w:ins>
    </w:p>
    <w:p w14:paraId="45F55979" w14:textId="671C4B86" w:rsidR="00C844F5" w:rsidRDefault="00C844F5">
      <w:pPr>
        <w:pStyle w:val="TOC5"/>
        <w:rPr>
          <w:ins w:id="263" w:author="MCC" w:date="2021-09-28T17:29:00Z"/>
          <w:rFonts w:asciiTheme="minorHAnsi" w:eastAsiaTheme="minorEastAsia" w:hAnsiTheme="minorHAnsi" w:cstheme="minorBidi"/>
          <w:sz w:val="22"/>
          <w:szCs w:val="22"/>
          <w:lang w:eastAsia="en-GB"/>
        </w:rPr>
      </w:pPr>
      <w:ins w:id="264" w:author="MCC" w:date="2021-09-28T17:29:00Z">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_Toc83742619 \h </w:instrText>
        </w:r>
      </w:ins>
      <w:ins w:id="265" w:author="MCC" w:date="2021-09-28T17:30:00Z"/>
      <w:r>
        <w:fldChar w:fldCharType="separate"/>
      </w:r>
      <w:ins w:id="266" w:author="MCC" w:date="2021-09-28T17:30:00Z">
        <w:r>
          <w:t>37</w:t>
        </w:r>
      </w:ins>
      <w:ins w:id="267" w:author="MCC" w:date="2021-09-28T17:29:00Z">
        <w:r>
          <w:fldChar w:fldCharType="end"/>
        </w:r>
      </w:ins>
    </w:p>
    <w:p w14:paraId="70764E19" w14:textId="73D72651" w:rsidR="00C844F5" w:rsidRDefault="00C844F5">
      <w:pPr>
        <w:pStyle w:val="TOC5"/>
        <w:rPr>
          <w:ins w:id="268" w:author="MCC" w:date="2021-09-28T17:29:00Z"/>
          <w:rFonts w:asciiTheme="minorHAnsi" w:eastAsiaTheme="minorEastAsia" w:hAnsiTheme="minorHAnsi" w:cstheme="minorBidi"/>
          <w:sz w:val="22"/>
          <w:szCs w:val="22"/>
          <w:lang w:eastAsia="en-GB"/>
        </w:rPr>
      </w:pPr>
      <w:ins w:id="269" w:author="MCC" w:date="2021-09-28T17:29:00Z">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_Toc83742620 \h </w:instrText>
        </w:r>
      </w:ins>
      <w:ins w:id="270" w:author="MCC" w:date="2021-09-28T17:30:00Z"/>
      <w:r>
        <w:fldChar w:fldCharType="separate"/>
      </w:r>
      <w:ins w:id="271" w:author="MCC" w:date="2021-09-28T17:30:00Z">
        <w:r>
          <w:t>38</w:t>
        </w:r>
      </w:ins>
      <w:ins w:id="272" w:author="MCC" w:date="2021-09-28T17:29:00Z">
        <w:r>
          <w:fldChar w:fldCharType="end"/>
        </w:r>
      </w:ins>
    </w:p>
    <w:p w14:paraId="059F03E8" w14:textId="51D87330" w:rsidR="00C844F5" w:rsidRDefault="00C844F5">
      <w:pPr>
        <w:pStyle w:val="TOC4"/>
        <w:rPr>
          <w:ins w:id="273" w:author="MCC" w:date="2021-09-28T17:29:00Z"/>
          <w:rFonts w:asciiTheme="minorHAnsi" w:eastAsiaTheme="minorEastAsia" w:hAnsiTheme="minorHAnsi" w:cstheme="minorBidi"/>
          <w:sz w:val="22"/>
          <w:szCs w:val="22"/>
          <w:lang w:eastAsia="en-GB"/>
        </w:rPr>
      </w:pPr>
      <w:ins w:id="274" w:author="MCC" w:date="2021-09-28T17:29:00Z">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_Toc83742621 \h </w:instrText>
        </w:r>
      </w:ins>
      <w:ins w:id="275" w:author="MCC" w:date="2021-09-28T17:30:00Z"/>
      <w:r>
        <w:fldChar w:fldCharType="separate"/>
      </w:r>
      <w:ins w:id="276" w:author="MCC" w:date="2021-09-28T17:30:00Z">
        <w:r>
          <w:t>39</w:t>
        </w:r>
      </w:ins>
      <w:ins w:id="277" w:author="MCC" w:date="2021-09-28T17:29:00Z">
        <w:r>
          <w:fldChar w:fldCharType="end"/>
        </w:r>
      </w:ins>
    </w:p>
    <w:p w14:paraId="40658145" w14:textId="7CEE6EE3" w:rsidR="00C844F5" w:rsidRDefault="00C844F5">
      <w:pPr>
        <w:pStyle w:val="TOC5"/>
        <w:rPr>
          <w:ins w:id="278" w:author="MCC" w:date="2021-09-28T17:29:00Z"/>
          <w:rFonts w:asciiTheme="minorHAnsi" w:eastAsiaTheme="minorEastAsia" w:hAnsiTheme="minorHAnsi" w:cstheme="minorBidi"/>
          <w:sz w:val="22"/>
          <w:szCs w:val="22"/>
          <w:lang w:eastAsia="en-GB"/>
        </w:rPr>
      </w:pPr>
      <w:ins w:id="279" w:author="MCC" w:date="2021-09-28T17:29:00Z">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_Toc83742622 \h </w:instrText>
        </w:r>
      </w:ins>
      <w:ins w:id="280" w:author="MCC" w:date="2021-09-28T17:30:00Z"/>
      <w:r>
        <w:fldChar w:fldCharType="separate"/>
      </w:r>
      <w:ins w:id="281" w:author="MCC" w:date="2021-09-28T17:30:00Z">
        <w:r>
          <w:t>39</w:t>
        </w:r>
      </w:ins>
      <w:ins w:id="282" w:author="MCC" w:date="2021-09-28T17:29:00Z">
        <w:r>
          <w:fldChar w:fldCharType="end"/>
        </w:r>
      </w:ins>
    </w:p>
    <w:p w14:paraId="111D116E" w14:textId="09B6C81D" w:rsidR="00C844F5" w:rsidRDefault="00C844F5">
      <w:pPr>
        <w:pStyle w:val="TOC5"/>
        <w:rPr>
          <w:ins w:id="283" w:author="MCC" w:date="2021-09-28T17:29:00Z"/>
          <w:rFonts w:asciiTheme="minorHAnsi" w:eastAsiaTheme="minorEastAsia" w:hAnsiTheme="minorHAnsi" w:cstheme="minorBidi"/>
          <w:sz w:val="22"/>
          <w:szCs w:val="22"/>
          <w:lang w:eastAsia="en-GB"/>
        </w:rPr>
      </w:pPr>
      <w:ins w:id="284" w:author="MCC" w:date="2021-09-28T17:29:00Z">
        <w:r>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_Toc83742623 \h </w:instrText>
        </w:r>
      </w:ins>
      <w:ins w:id="285" w:author="MCC" w:date="2021-09-28T17:30:00Z"/>
      <w:r>
        <w:fldChar w:fldCharType="separate"/>
      </w:r>
      <w:ins w:id="286" w:author="MCC" w:date="2021-09-28T17:30:00Z">
        <w:r>
          <w:t>41</w:t>
        </w:r>
      </w:ins>
      <w:ins w:id="287" w:author="MCC" w:date="2021-09-28T17:29:00Z">
        <w:r>
          <w:fldChar w:fldCharType="end"/>
        </w:r>
      </w:ins>
    </w:p>
    <w:p w14:paraId="233268E0" w14:textId="27B06263" w:rsidR="00C844F5" w:rsidRDefault="00C844F5">
      <w:pPr>
        <w:pStyle w:val="TOC5"/>
        <w:rPr>
          <w:ins w:id="288" w:author="MCC" w:date="2021-09-28T17:29:00Z"/>
          <w:rFonts w:asciiTheme="minorHAnsi" w:eastAsiaTheme="minorEastAsia" w:hAnsiTheme="minorHAnsi" w:cstheme="minorBidi"/>
          <w:sz w:val="22"/>
          <w:szCs w:val="22"/>
          <w:lang w:eastAsia="en-GB"/>
        </w:rPr>
      </w:pPr>
      <w:ins w:id="289" w:author="MCC" w:date="2021-09-28T17:29:00Z">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_Toc83742624 \h </w:instrText>
        </w:r>
      </w:ins>
      <w:ins w:id="290" w:author="MCC" w:date="2021-09-28T17:30:00Z"/>
      <w:r>
        <w:fldChar w:fldCharType="separate"/>
      </w:r>
      <w:ins w:id="291" w:author="MCC" w:date="2021-09-28T17:30:00Z">
        <w:r>
          <w:t>42</w:t>
        </w:r>
      </w:ins>
      <w:ins w:id="292" w:author="MCC" w:date="2021-09-28T17:29:00Z">
        <w:r>
          <w:fldChar w:fldCharType="end"/>
        </w:r>
      </w:ins>
    </w:p>
    <w:p w14:paraId="5FEE30E4" w14:textId="7C2BE155" w:rsidR="00C844F5" w:rsidRDefault="00C844F5">
      <w:pPr>
        <w:pStyle w:val="TOC2"/>
        <w:rPr>
          <w:ins w:id="293" w:author="MCC" w:date="2021-09-28T17:29:00Z"/>
          <w:rFonts w:asciiTheme="minorHAnsi" w:eastAsiaTheme="minorEastAsia" w:hAnsiTheme="minorHAnsi" w:cstheme="minorBidi"/>
          <w:sz w:val="22"/>
          <w:szCs w:val="22"/>
          <w:lang w:eastAsia="en-GB"/>
        </w:rPr>
      </w:pPr>
      <w:ins w:id="294" w:author="MCC" w:date="2021-09-28T17:29:00Z">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_Toc83742625 \h </w:instrText>
        </w:r>
      </w:ins>
      <w:ins w:id="295" w:author="MCC" w:date="2021-09-28T17:30:00Z"/>
      <w:r>
        <w:fldChar w:fldCharType="separate"/>
      </w:r>
      <w:ins w:id="296" w:author="MCC" w:date="2021-09-28T17:30:00Z">
        <w:r>
          <w:t>43</w:t>
        </w:r>
      </w:ins>
      <w:ins w:id="297" w:author="MCC" w:date="2021-09-28T17:29:00Z">
        <w:r>
          <w:fldChar w:fldCharType="end"/>
        </w:r>
      </w:ins>
    </w:p>
    <w:p w14:paraId="4FD67AA9" w14:textId="1F2945DE" w:rsidR="00C844F5" w:rsidRDefault="00C844F5">
      <w:pPr>
        <w:pStyle w:val="TOC3"/>
        <w:rPr>
          <w:ins w:id="298" w:author="MCC" w:date="2021-09-28T17:29:00Z"/>
          <w:rFonts w:asciiTheme="minorHAnsi" w:eastAsiaTheme="minorEastAsia" w:hAnsiTheme="minorHAnsi" w:cstheme="minorBidi"/>
          <w:sz w:val="22"/>
          <w:szCs w:val="22"/>
          <w:lang w:eastAsia="en-GB"/>
        </w:rPr>
      </w:pPr>
      <w:ins w:id="299" w:author="MCC" w:date="2021-09-28T17:29:00Z">
        <w:r>
          <w:lastRenderedPageBreak/>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_Toc83742626 \h </w:instrText>
        </w:r>
      </w:ins>
      <w:ins w:id="300" w:author="MCC" w:date="2021-09-28T17:30:00Z"/>
      <w:r>
        <w:fldChar w:fldCharType="separate"/>
      </w:r>
      <w:ins w:id="301" w:author="MCC" w:date="2021-09-28T17:30:00Z">
        <w:r>
          <w:t>46</w:t>
        </w:r>
      </w:ins>
      <w:ins w:id="302" w:author="MCC" w:date="2021-09-28T17:29:00Z">
        <w:r>
          <w:fldChar w:fldCharType="end"/>
        </w:r>
      </w:ins>
    </w:p>
    <w:p w14:paraId="722C8B72" w14:textId="6A272618" w:rsidR="00C844F5" w:rsidRDefault="00C844F5">
      <w:pPr>
        <w:pStyle w:val="TOC3"/>
        <w:rPr>
          <w:ins w:id="303" w:author="MCC" w:date="2021-09-28T17:29:00Z"/>
          <w:rFonts w:asciiTheme="minorHAnsi" w:eastAsiaTheme="minorEastAsia" w:hAnsiTheme="minorHAnsi" w:cstheme="minorBidi"/>
          <w:sz w:val="22"/>
          <w:szCs w:val="22"/>
          <w:lang w:eastAsia="en-GB"/>
        </w:rPr>
      </w:pPr>
      <w:ins w:id="304" w:author="MCC" w:date="2021-09-28T17:29:00Z">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_Toc83742627 \h </w:instrText>
        </w:r>
      </w:ins>
      <w:ins w:id="305" w:author="MCC" w:date="2021-09-28T17:30:00Z"/>
      <w:r>
        <w:fldChar w:fldCharType="separate"/>
      </w:r>
      <w:ins w:id="306" w:author="MCC" w:date="2021-09-28T17:30:00Z">
        <w:r>
          <w:t>46</w:t>
        </w:r>
      </w:ins>
      <w:ins w:id="307" w:author="MCC" w:date="2021-09-28T17:29:00Z">
        <w:r>
          <w:fldChar w:fldCharType="end"/>
        </w:r>
      </w:ins>
    </w:p>
    <w:p w14:paraId="31EE7D64" w14:textId="5A1CBEAA" w:rsidR="00C844F5" w:rsidRDefault="00C844F5">
      <w:pPr>
        <w:pStyle w:val="TOC4"/>
        <w:rPr>
          <w:ins w:id="308" w:author="MCC" w:date="2021-09-28T17:29:00Z"/>
          <w:rFonts w:asciiTheme="minorHAnsi" w:eastAsiaTheme="minorEastAsia" w:hAnsiTheme="minorHAnsi" w:cstheme="minorBidi"/>
          <w:sz w:val="22"/>
          <w:szCs w:val="22"/>
          <w:lang w:eastAsia="en-GB"/>
        </w:rPr>
      </w:pPr>
      <w:ins w:id="309" w:author="MCC" w:date="2021-09-28T17:29:00Z">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_Toc83742628 \h </w:instrText>
        </w:r>
      </w:ins>
      <w:ins w:id="310" w:author="MCC" w:date="2021-09-28T17:30:00Z"/>
      <w:r>
        <w:fldChar w:fldCharType="separate"/>
      </w:r>
      <w:ins w:id="311" w:author="MCC" w:date="2021-09-28T17:30:00Z">
        <w:r>
          <w:t>46</w:t>
        </w:r>
      </w:ins>
      <w:ins w:id="312" w:author="MCC" w:date="2021-09-28T17:29:00Z">
        <w:r>
          <w:fldChar w:fldCharType="end"/>
        </w:r>
      </w:ins>
    </w:p>
    <w:p w14:paraId="254D2B3D" w14:textId="0DF227CA" w:rsidR="00C844F5" w:rsidRDefault="00C844F5">
      <w:pPr>
        <w:pStyle w:val="TOC5"/>
        <w:rPr>
          <w:ins w:id="313" w:author="MCC" w:date="2021-09-28T17:29:00Z"/>
          <w:rFonts w:asciiTheme="minorHAnsi" w:eastAsiaTheme="minorEastAsia" w:hAnsiTheme="minorHAnsi" w:cstheme="minorBidi"/>
          <w:sz w:val="22"/>
          <w:szCs w:val="22"/>
          <w:lang w:eastAsia="en-GB"/>
        </w:rPr>
      </w:pPr>
      <w:ins w:id="314" w:author="MCC" w:date="2021-09-28T17:29:00Z">
        <w:r w:rsidRPr="008341B8">
          <w:rPr>
            <w:snapToGrid w:val="0"/>
          </w:rPr>
          <w:t>5.3.2.1.1</w:t>
        </w:r>
        <w:r>
          <w:rPr>
            <w:rFonts w:asciiTheme="minorHAnsi" w:eastAsiaTheme="minorEastAsia" w:hAnsiTheme="minorHAnsi" w:cstheme="minorBidi"/>
            <w:sz w:val="22"/>
            <w:szCs w:val="22"/>
            <w:lang w:eastAsia="en-GB"/>
          </w:rPr>
          <w:tab/>
        </w:r>
        <w:r w:rsidRPr="008341B8">
          <w:rPr>
            <w:snapToGrid w:val="0"/>
          </w:rPr>
          <w:t>1 Tx Antenna performances</w:t>
        </w:r>
        <w:r>
          <w:tab/>
        </w:r>
        <w:r>
          <w:fldChar w:fldCharType="begin"/>
        </w:r>
        <w:r>
          <w:instrText xml:space="preserve"> PAGEREF _Toc83742629 \h </w:instrText>
        </w:r>
      </w:ins>
      <w:ins w:id="315" w:author="MCC" w:date="2021-09-28T17:30:00Z"/>
      <w:r>
        <w:fldChar w:fldCharType="separate"/>
      </w:r>
      <w:ins w:id="316" w:author="MCC" w:date="2021-09-28T17:30:00Z">
        <w:r>
          <w:t>46</w:t>
        </w:r>
      </w:ins>
      <w:ins w:id="317" w:author="MCC" w:date="2021-09-28T17:29:00Z">
        <w:r>
          <w:fldChar w:fldCharType="end"/>
        </w:r>
      </w:ins>
    </w:p>
    <w:p w14:paraId="1C8088B2" w14:textId="57C58379" w:rsidR="00C844F5" w:rsidRDefault="00C844F5">
      <w:pPr>
        <w:pStyle w:val="TOC5"/>
        <w:rPr>
          <w:ins w:id="318" w:author="MCC" w:date="2021-09-28T17:29:00Z"/>
          <w:rFonts w:asciiTheme="minorHAnsi" w:eastAsiaTheme="minorEastAsia" w:hAnsiTheme="minorHAnsi" w:cstheme="minorBidi"/>
          <w:sz w:val="22"/>
          <w:szCs w:val="22"/>
          <w:lang w:eastAsia="en-GB"/>
        </w:rPr>
      </w:pPr>
      <w:ins w:id="319" w:author="MCC" w:date="2021-09-28T17:29:00Z">
        <w:r w:rsidRPr="008341B8">
          <w:rPr>
            <w:snapToGrid w:val="0"/>
          </w:rPr>
          <w:t>5.3.2.1.2</w:t>
        </w:r>
        <w:r>
          <w:rPr>
            <w:rFonts w:asciiTheme="minorHAnsi" w:eastAsiaTheme="minorEastAsia" w:hAnsiTheme="minorHAnsi" w:cstheme="minorBidi"/>
            <w:sz w:val="22"/>
            <w:szCs w:val="22"/>
            <w:lang w:eastAsia="en-GB"/>
          </w:rPr>
          <w:tab/>
        </w:r>
        <w:r w:rsidRPr="008341B8">
          <w:rPr>
            <w:snapToGrid w:val="0"/>
          </w:rPr>
          <w:t>2 Tx Antenna performances</w:t>
        </w:r>
        <w:r>
          <w:tab/>
        </w:r>
        <w:r>
          <w:fldChar w:fldCharType="begin"/>
        </w:r>
        <w:r>
          <w:instrText xml:space="preserve"> PAGEREF _Toc83742630 \h </w:instrText>
        </w:r>
      </w:ins>
      <w:ins w:id="320" w:author="MCC" w:date="2021-09-28T17:30:00Z"/>
      <w:r>
        <w:fldChar w:fldCharType="separate"/>
      </w:r>
      <w:ins w:id="321" w:author="MCC" w:date="2021-09-28T17:30:00Z">
        <w:r>
          <w:t>47</w:t>
        </w:r>
      </w:ins>
      <w:ins w:id="322" w:author="MCC" w:date="2021-09-28T17:29:00Z">
        <w:r>
          <w:fldChar w:fldCharType="end"/>
        </w:r>
      </w:ins>
    </w:p>
    <w:p w14:paraId="0A08DDB9" w14:textId="71AB744D" w:rsidR="00C844F5" w:rsidRDefault="00C844F5">
      <w:pPr>
        <w:pStyle w:val="TOC4"/>
        <w:rPr>
          <w:ins w:id="323" w:author="MCC" w:date="2021-09-28T17:29:00Z"/>
          <w:rFonts w:asciiTheme="minorHAnsi" w:eastAsiaTheme="minorEastAsia" w:hAnsiTheme="minorHAnsi" w:cstheme="minorBidi"/>
          <w:sz w:val="22"/>
          <w:szCs w:val="22"/>
          <w:lang w:eastAsia="en-GB"/>
        </w:rPr>
      </w:pPr>
      <w:ins w:id="324" w:author="MCC" w:date="2021-09-28T17:29:00Z">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_Toc83742631 \h </w:instrText>
        </w:r>
      </w:ins>
      <w:ins w:id="325" w:author="MCC" w:date="2021-09-28T17:30:00Z"/>
      <w:r>
        <w:fldChar w:fldCharType="separate"/>
      </w:r>
      <w:ins w:id="326" w:author="MCC" w:date="2021-09-28T17:30:00Z">
        <w:r>
          <w:t>47</w:t>
        </w:r>
      </w:ins>
      <w:ins w:id="327" w:author="MCC" w:date="2021-09-28T17:29:00Z">
        <w:r>
          <w:fldChar w:fldCharType="end"/>
        </w:r>
      </w:ins>
    </w:p>
    <w:p w14:paraId="112EB982" w14:textId="196D0868" w:rsidR="00C844F5" w:rsidRDefault="00C844F5">
      <w:pPr>
        <w:pStyle w:val="TOC5"/>
        <w:rPr>
          <w:ins w:id="328" w:author="MCC" w:date="2021-09-28T17:29:00Z"/>
          <w:rFonts w:asciiTheme="minorHAnsi" w:eastAsiaTheme="minorEastAsia" w:hAnsiTheme="minorHAnsi" w:cstheme="minorBidi"/>
          <w:sz w:val="22"/>
          <w:szCs w:val="22"/>
          <w:lang w:eastAsia="en-GB"/>
        </w:rPr>
      </w:pPr>
      <w:ins w:id="329" w:author="MCC" w:date="2021-09-28T17:29:00Z">
        <w:r w:rsidRPr="008341B8">
          <w:rPr>
            <w:snapToGrid w:val="0"/>
          </w:rPr>
          <w:t>5.3.2.2.1</w:t>
        </w:r>
        <w:r>
          <w:rPr>
            <w:rFonts w:asciiTheme="minorHAnsi" w:eastAsiaTheme="minorEastAsia" w:hAnsiTheme="minorHAnsi" w:cstheme="minorBidi"/>
            <w:sz w:val="22"/>
            <w:szCs w:val="22"/>
            <w:lang w:eastAsia="en-GB"/>
          </w:rPr>
          <w:tab/>
        </w:r>
        <w:r w:rsidRPr="008341B8">
          <w:rPr>
            <w:snapToGrid w:val="0"/>
          </w:rPr>
          <w:t>1 Tx Antenna performances</w:t>
        </w:r>
        <w:r>
          <w:tab/>
        </w:r>
        <w:r>
          <w:fldChar w:fldCharType="begin"/>
        </w:r>
        <w:r>
          <w:instrText xml:space="preserve"> PAGEREF _Toc83742632 \h </w:instrText>
        </w:r>
      </w:ins>
      <w:ins w:id="330" w:author="MCC" w:date="2021-09-28T17:30:00Z"/>
      <w:r>
        <w:fldChar w:fldCharType="separate"/>
      </w:r>
      <w:ins w:id="331" w:author="MCC" w:date="2021-09-28T17:30:00Z">
        <w:r>
          <w:t>47</w:t>
        </w:r>
      </w:ins>
      <w:ins w:id="332" w:author="MCC" w:date="2021-09-28T17:29:00Z">
        <w:r>
          <w:fldChar w:fldCharType="end"/>
        </w:r>
      </w:ins>
    </w:p>
    <w:p w14:paraId="488F65A6" w14:textId="0927C074" w:rsidR="00C844F5" w:rsidRDefault="00C844F5">
      <w:pPr>
        <w:pStyle w:val="TOC5"/>
        <w:rPr>
          <w:ins w:id="333" w:author="MCC" w:date="2021-09-28T17:29:00Z"/>
          <w:rFonts w:asciiTheme="minorHAnsi" w:eastAsiaTheme="minorEastAsia" w:hAnsiTheme="minorHAnsi" w:cstheme="minorBidi"/>
          <w:sz w:val="22"/>
          <w:szCs w:val="22"/>
          <w:lang w:eastAsia="en-GB"/>
        </w:rPr>
      </w:pPr>
      <w:ins w:id="334" w:author="MCC" w:date="2021-09-28T17:29:00Z">
        <w:r w:rsidRPr="008341B8">
          <w:rPr>
            <w:snapToGrid w:val="0"/>
          </w:rPr>
          <w:t>5.3.2.2.2</w:t>
        </w:r>
        <w:r>
          <w:rPr>
            <w:rFonts w:asciiTheme="minorHAnsi" w:eastAsiaTheme="minorEastAsia" w:hAnsiTheme="minorHAnsi" w:cstheme="minorBidi"/>
            <w:sz w:val="22"/>
            <w:szCs w:val="22"/>
            <w:lang w:eastAsia="en-GB"/>
          </w:rPr>
          <w:tab/>
        </w:r>
        <w:r w:rsidRPr="008341B8">
          <w:rPr>
            <w:snapToGrid w:val="0"/>
          </w:rPr>
          <w:t>2 Tx Antenna performances</w:t>
        </w:r>
        <w:r>
          <w:tab/>
        </w:r>
        <w:r>
          <w:fldChar w:fldCharType="begin"/>
        </w:r>
        <w:r>
          <w:instrText xml:space="preserve"> PAGEREF _Toc83742633 \h </w:instrText>
        </w:r>
      </w:ins>
      <w:ins w:id="335" w:author="MCC" w:date="2021-09-28T17:30:00Z"/>
      <w:r>
        <w:fldChar w:fldCharType="separate"/>
      </w:r>
      <w:ins w:id="336" w:author="MCC" w:date="2021-09-28T17:30:00Z">
        <w:r>
          <w:t>48</w:t>
        </w:r>
      </w:ins>
      <w:ins w:id="337" w:author="MCC" w:date="2021-09-28T17:29:00Z">
        <w:r>
          <w:fldChar w:fldCharType="end"/>
        </w:r>
      </w:ins>
    </w:p>
    <w:p w14:paraId="403B7EB3" w14:textId="49A806A4" w:rsidR="00C844F5" w:rsidRDefault="00C844F5">
      <w:pPr>
        <w:pStyle w:val="TOC3"/>
        <w:rPr>
          <w:ins w:id="338" w:author="MCC" w:date="2021-09-28T17:29:00Z"/>
          <w:rFonts w:asciiTheme="minorHAnsi" w:eastAsiaTheme="minorEastAsia" w:hAnsiTheme="minorHAnsi" w:cstheme="minorBidi"/>
          <w:sz w:val="22"/>
          <w:szCs w:val="22"/>
          <w:lang w:eastAsia="en-GB"/>
        </w:rPr>
      </w:pPr>
      <w:ins w:id="339" w:author="MCC" w:date="2021-09-28T17:29:00Z">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_Toc83742634 \h </w:instrText>
        </w:r>
      </w:ins>
      <w:ins w:id="340" w:author="MCC" w:date="2021-09-28T17:30:00Z"/>
      <w:r>
        <w:fldChar w:fldCharType="separate"/>
      </w:r>
      <w:ins w:id="341" w:author="MCC" w:date="2021-09-28T17:30:00Z">
        <w:r>
          <w:t>48</w:t>
        </w:r>
      </w:ins>
      <w:ins w:id="342" w:author="MCC" w:date="2021-09-28T17:29:00Z">
        <w:r>
          <w:fldChar w:fldCharType="end"/>
        </w:r>
      </w:ins>
    </w:p>
    <w:p w14:paraId="45787A5C" w14:textId="0D716B5A" w:rsidR="00C844F5" w:rsidRDefault="00C844F5">
      <w:pPr>
        <w:pStyle w:val="TOC4"/>
        <w:rPr>
          <w:ins w:id="343" w:author="MCC" w:date="2021-09-28T17:29:00Z"/>
          <w:rFonts w:asciiTheme="minorHAnsi" w:eastAsiaTheme="minorEastAsia" w:hAnsiTheme="minorHAnsi" w:cstheme="minorBidi"/>
          <w:sz w:val="22"/>
          <w:szCs w:val="22"/>
          <w:lang w:eastAsia="en-GB"/>
        </w:rPr>
      </w:pPr>
      <w:ins w:id="344" w:author="MCC" w:date="2021-09-28T17:29:00Z">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_Toc83742635 \h </w:instrText>
        </w:r>
      </w:ins>
      <w:ins w:id="345" w:author="MCC" w:date="2021-09-28T17:30:00Z"/>
      <w:r>
        <w:fldChar w:fldCharType="separate"/>
      </w:r>
      <w:ins w:id="346" w:author="MCC" w:date="2021-09-28T17:30:00Z">
        <w:r>
          <w:t>48</w:t>
        </w:r>
      </w:ins>
      <w:ins w:id="347" w:author="MCC" w:date="2021-09-28T17:29:00Z">
        <w:r>
          <w:fldChar w:fldCharType="end"/>
        </w:r>
      </w:ins>
    </w:p>
    <w:p w14:paraId="39FAF363" w14:textId="1BD59FBB" w:rsidR="00C844F5" w:rsidRDefault="00C844F5">
      <w:pPr>
        <w:pStyle w:val="TOC5"/>
        <w:rPr>
          <w:ins w:id="348" w:author="MCC" w:date="2021-09-28T17:29:00Z"/>
          <w:rFonts w:asciiTheme="minorHAnsi" w:eastAsiaTheme="minorEastAsia" w:hAnsiTheme="minorHAnsi" w:cstheme="minorBidi"/>
          <w:sz w:val="22"/>
          <w:szCs w:val="22"/>
          <w:lang w:eastAsia="en-GB"/>
        </w:rPr>
      </w:pPr>
      <w:ins w:id="349" w:author="MCC" w:date="2021-09-28T17:29:00Z">
        <w:r w:rsidRPr="008341B8">
          <w:rPr>
            <w:snapToGrid w:val="0"/>
          </w:rPr>
          <w:t>5.3.3.1.1</w:t>
        </w:r>
        <w:r>
          <w:rPr>
            <w:rFonts w:asciiTheme="minorHAnsi" w:eastAsiaTheme="minorEastAsia" w:hAnsiTheme="minorHAnsi" w:cstheme="minorBidi"/>
            <w:sz w:val="22"/>
            <w:szCs w:val="22"/>
            <w:lang w:eastAsia="en-GB"/>
          </w:rPr>
          <w:tab/>
        </w:r>
        <w:r w:rsidRPr="008341B8">
          <w:rPr>
            <w:snapToGrid w:val="0"/>
          </w:rPr>
          <w:t>1 Tx Antenna performances</w:t>
        </w:r>
        <w:r>
          <w:tab/>
        </w:r>
        <w:r>
          <w:fldChar w:fldCharType="begin"/>
        </w:r>
        <w:r>
          <w:instrText xml:space="preserve"> PAGEREF _Toc83742636 \h </w:instrText>
        </w:r>
      </w:ins>
      <w:ins w:id="350" w:author="MCC" w:date="2021-09-28T17:30:00Z"/>
      <w:r>
        <w:fldChar w:fldCharType="separate"/>
      </w:r>
      <w:ins w:id="351" w:author="MCC" w:date="2021-09-28T17:30:00Z">
        <w:r>
          <w:t>48</w:t>
        </w:r>
      </w:ins>
      <w:ins w:id="352" w:author="MCC" w:date="2021-09-28T17:29:00Z">
        <w:r>
          <w:fldChar w:fldCharType="end"/>
        </w:r>
      </w:ins>
    </w:p>
    <w:p w14:paraId="6B58003E" w14:textId="375675EA" w:rsidR="00C844F5" w:rsidRDefault="00C844F5">
      <w:pPr>
        <w:pStyle w:val="TOC5"/>
        <w:rPr>
          <w:ins w:id="353" w:author="MCC" w:date="2021-09-28T17:29:00Z"/>
          <w:rFonts w:asciiTheme="minorHAnsi" w:eastAsiaTheme="minorEastAsia" w:hAnsiTheme="minorHAnsi" w:cstheme="minorBidi"/>
          <w:sz w:val="22"/>
          <w:szCs w:val="22"/>
          <w:lang w:eastAsia="en-GB"/>
        </w:rPr>
      </w:pPr>
      <w:ins w:id="354" w:author="MCC" w:date="2021-09-28T17:29:00Z">
        <w:r w:rsidRPr="008341B8">
          <w:rPr>
            <w:snapToGrid w:val="0"/>
          </w:rPr>
          <w:t>5.3.3.1.2</w:t>
        </w:r>
        <w:r>
          <w:rPr>
            <w:rFonts w:asciiTheme="minorHAnsi" w:eastAsiaTheme="minorEastAsia" w:hAnsiTheme="minorHAnsi" w:cstheme="minorBidi"/>
            <w:sz w:val="22"/>
            <w:szCs w:val="22"/>
            <w:lang w:eastAsia="en-GB"/>
          </w:rPr>
          <w:tab/>
        </w:r>
        <w:r w:rsidRPr="008341B8">
          <w:rPr>
            <w:snapToGrid w:val="0"/>
          </w:rPr>
          <w:t>2 Tx Antenna performances</w:t>
        </w:r>
        <w:r>
          <w:tab/>
        </w:r>
        <w:r>
          <w:fldChar w:fldCharType="begin"/>
        </w:r>
        <w:r>
          <w:instrText xml:space="preserve"> PAGEREF _Toc83742637 \h </w:instrText>
        </w:r>
      </w:ins>
      <w:ins w:id="355" w:author="MCC" w:date="2021-09-28T17:30:00Z"/>
      <w:r>
        <w:fldChar w:fldCharType="separate"/>
      </w:r>
      <w:ins w:id="356" w:author="MCC" w:date="2021-09-28T17:30:00Z">
        <w:r>
          <w:t>49</w:t>
        </w:r>
      </w:ins>
      <w:ins w:id="357" w:author="MCC" w:date="2021-09-28T17:29:00Z">
        <w:r>
          <w:fldChar w:fldCharType="end"/>
        </w:r>
      </w:ins>
    </w:p>
    <w:p w14:paraId="2A0E3E37" w14:textId="6176750D" w:rsidR="00C844F5" w:rsidRDefault="00C844F5">
      <w:pPr>
        <w:pStyle w:val="TOC4"/>
        <w:rPr>
          <w:ins w:id="358" w:author="MCC" w:date="2021-09-28T17:29:00Z"/>
          <w:rFonts w:asciiTheme="minorHAnsi" w:eastAsiaTheme="minorEastAsia" w:hAnsiTheme="minorHAnsi" w:cstheme="minorBidi"/>
          <w:sz w:val="22"/>
          <w:szCs w:val="22"/>
          <w:lang w:eastAsia="en-GB"/>
        </w:rPr>
      </w:pPr>
      <w:ins w:id="359" w:author="MCC" w:date="2021-09-28T17:29:00Z">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_Toc83742638 \h </w:instrText>
        </w:r>
      </w:ins>
      <w:ins w:id="360" w:author="MCC" w:date="2021-09-28T17:30:00Z"/>
      <w:r>
        <w:fldChar w:fldCharType="separate"/>
      </w:r>
      <w:ins w:id="361" w:author="MCC" w:date="2021-09-28T17:30:00Z">
        <w:r>
          <w:t>49</w:t>
        </w:r>
      </w:ins>
      <w:ins w:id="362" w:author="MCC" w:date="2021-09-28T17:29:00Z">
        <w:r>
          <w:fldChar w:fldCharType="end"/>
        </w:r>
      </w:ins>
    </w:p>
    <w:p w14:paraId="7F7588D6" w14:textId="1724C2E3" w:rsidR="00C844F5" w:rsidRDefault="00C844F5">
      <w:pPr>
        <w:pStyle w:val="TOC5"/>
        <w:rPr>
          <w:ins w:id="363" w:author="MCC" w:date="2021-09-28T17:29:00Z"/>
          <w:rFonts w:asciiTheme="minorHAnsi" w:eastAsiaTheme="minorEastAsia" w:hAnsiTheme="minorHAnsi" w:cstheme="minorBidi"/>
          <w:sz w:val="22"/>
          <w:szCs w:val="22"/>
          <w:lang w:eastAsia="en-GB"/>
        </w:rPr>
      </w:pPr>
      <w:ins w:id="364" w:author="MCC" w:date="2021-09-28T17:29:00Z">
        <w:r w:rsidRPr="008341B8">
          <w:rPr>
            <w:snapToGrid w:val="0"/>
          </w:rPr>
          <w:t>5.3.3.2.1</w:t>
        </w:r>
        <w:r>
          <w:rPr>
            <w:rFonts w:asciiTheme="minorHAnsi" w:eastAsiaTheme="minorEastAsia" w:hAnsiTheme="minorHAnsi" w:cstheme="minorBidi"/>
            <w:sz w:val="22"/>
            <w:szCs w:val="22"/>
            <w:lang w:eastAsia="en-GB"/>
          </w:rPr>
          <w:tab/>
        </w:r>
        <w:r w:rsidRPr="008341B8">
          <w:rPr>
            <w:snapToGrid w:val="0"/>
          </w:rPr>
          <w:t>1 Tx Antenna performances</w:t>
        </w:r>
        <w:r>
          <w:tab/>
        </w:r>
        <w:r>
          <w:fldChar w:fldCharType="begin"/>
        </w:r>
        <w:r>
          <w:instrText xml:space="preserve"> PAGEREF _Toc83742639 \h </w:instrText>
        </w:r>
      </w:ins>
      <w:ins w:id="365" w:author="MCC" w:date="2021-09-28T17:30:00Z"/>
      <w:r>
        <w:fldChar w:fldCharType="separate"/>
      </w:r>
      <w:ins w:id="366" w:author="MCC" w:date="2021-09-28T17:30:00Z">
        <w:r>
          <w:t>49</w:t>
        </w:r>
      </w:ins>
      <w:ins w:id="367" w:author="MCC" w:date="2021-09-28T17:29:00Z">
        <w:r>
          <w:fldChar w:fldCharType="end"/>
        </w:r>
      </w:ins>
    </w:p>
    <w:p w14:paraId="5B0F772C" w14:textId="26AC02D0" w:rsidR="00C844F5" w:rsidRDefault="00C844F5">
      <w:pPr>
        <w:pStyle w:val="TOC5"/>
        <w:rPr>
          <w:ins w:id="368" w:author="MCC" w:date="2021-09-28T17:29:00Z"/>
          <w:rFonts w:asciiTheme="minorHAnsi" w:eastAsiaTheme="minorEastAsia" w:hAnsiTheme="minorHAnsi" w:cstheme="minorBidi"/>
          <w:sz w:val="22"/>
          <w:szCs w:val="22"/>
          <w:lang w:eastAsia="en-GB"/>
        </w:rPr>
      </w:pPr>
      <w:ins w:id="369" w:author="MCC" w:date="2021-09-28T17:29:00Z">
        <w:r w:rsidRPr="008341B8">
          <w:rPr>
            <w:snapToGrid w:val="0"/>
          </w:rPr>
          <w:t>5.3.3.2.2</w:t>
        </w:r>
        <w:r>
          <w:rPr>
            <w:rFonts w:asciiTheme="minorHAnsi" w:eastAsiaTheme="minorEastAsia" w:hAnsiTheme="minorHAnsi" w:cstheme="minorBidi"/>
            <w:sz w:val="22"/>
            <w:szCs w:val="22"/>
            <w:lang w:eastAsia="en-GB"/>
          </w:rPr>
          <w:tab/>
        </w:r>
        <w:r w:rsidRPr="008341B8">
          <w:rPr>
            <w:snapToGrid w:val="0"/>
          </w:rPr>
          <w:t>2 Tx Antenna performances</w:t>
        </w:r>
        <w:r>
          <w:tab/>
        </w:r>
        <w:r>
          <w:fldChar w:fldCharType="begin"/>
        </w:r>
        <w:r>
          <w:instrText xml:space="preserve"> PAGEREF _Toc83742640 \h </w:instrText>
        </w:r>
      </w:ins>
      <w:ins w:id="370" w:author="MCC" w:date="2021-09-28T17:30:00Z"/>
      <w:r>
        <w:fldChar w:fldCharType="separate"/>
      </w:r>
      <w:ins w:id="371" w:author="MCC" w:date="2021-09-28T17:30:00Z">
        <w:r>
          <w:t>50</w:t>
        </w:r>
      </w:ins>
      <w:ins w:id="372" w:author="MCC" w:date="2021-09-28T17:29:00Z">
        <w:r>
          <w:fldChar w:fldCharType="end"/>
        </w:r>
      </w:ins>
    </w:p>
    <w:p w14:paraId="7B5BAF84" w14:textId="11BA419B" w:rsidR="00C844F5" w:rsidRDefault="00C844F5">
      <w:pPr>
        <w:pStyle w:val="TOC2"/>
        <w:rPr>
          <w:ins w:id="373" w:author="MCC" w:date="2021-09-28T17:29:00Z"/>
          <w:rFonts w:asciiTheme="minorHAnsi" w:eastAsiaTheme="minorEastAsia" w:hAnsiTheme="minorHAnsi" w:cstheme="minorBidi"/>
          <w:sz w:val="22"/>
          <w:szCs w:val="22"/>
          <w:lang w:eastAsia="en-GB"/>
        </w:rPr>
      </w:pPr>
      <w:ins w:id="374" w:author="MCC" w:date="2021-09-28T17:29:00Z">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_Toc83742641 \h </w:instrText>
        </w:r>
      </w:ins>
      <w:ins w:id="375" w:author="MCC" w:date="2021-09-28T17:30:00Z"/>
      <w:r>
        <w:fldChar w:fldCharType="separate"/>
      </w:r>
      <w:ins w:id="376" w:author="MCC" w:date="2021-09-28T17:30:00Z">
        <w:r>
          <w:t>50</w:t>
        </w:r>
      </w:ins>
      <w:ins w:id="377" w:author="MCC" w:date="2021-09-28T17:29:00Z">
        <w:r>
          <w:fldChar w:fldCharType="end"/>
        </w:r>
      </w:ins>
    </w:p>
    <w:p w14:paraId="076967AC" w14:textId="485B9E06" w:rsidR="00C844F5" w:rsidRDefault="00C844F5">
      <w:pPr>
        <w:pStyle w:val="TOC3"/>
        <w:rPr>
          <w:ins w:id="378" w:author="MCC" w:date="2021-09-28T17:29:00Z"/>
          <w:rFonts w:asciiTheme="minorHAnsi" w:eastAsiaTheme="minorEastAsia" w:hAnsiTheme="minorHAnsi" w:cstheme="minorBidi"/>
          <w:sz w:val="22"/>
          <w:szCs w:val="22"/>
          <w:lang w:eastAsia="en-GB"/>
        </w:rPr>
      </w:pPr>
      <w:ins w:id="379" w:author="MCC" w:date="2021-09-28T17:29:00Z">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_Toc83742642 \h </w:instrText>
        </w:r>
      </w:ins>
      <w:ins w:id="380" w:author="MCC" w:date="2021-09-28T17:30:00Z"/>
      <w:r>
        <w:fldChar w:fldCharType="separate"/>
      </w:r>
      <w:ins w:id="381" w:author="MCC" w:date="2021-09-28T17:30:00Z">
        <w:r>
          <w:t>50</w:t>
        </w:r>
      </w:ins>
      <w:ins w:id="382" w:author="MCC" w:date="2021-09-28T17:29:00Z">
        <w:r>
          <w:fldChar w:fldCharType="end"/>
        </w:r>
      </w:ins>
    </w:p>
    <w:p w14:paraId="71BAE9C1" w14:textId="36CBB865" w:rsidR="00C844F5" w:rsidRDefault="00C844F5">
      <w:pPr>
        <w:pStyle w:val="TOC3"/>
        <w:rPr>
          <w:ins w:id="383" w:author="MCC" w:date="2021-09-28T17:29:00Z"/>
          <w:rFonts w:asciiTheme="minorHAnsi" w:eastAsiaTheme="minorEastAsia" w:hAnsiTheme="minorHAnsi" w:cstheme="minorBidi"/>
          <w:sz w:val="22"/>
          <w:szCs w:val="22"/>
          <w:lang w:eastAsia="en-GB"/>
        </w:rPr>
      </w:pPr>
      <w:ins w:id="384" w:author="MCC" w:date="2021-09-28T17:29:00Z">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_Toc83742643 \h </w:instrText>
        </w:r>
      </w:ins>
      <w:ins w:id="385" w:author="MCC" w:date="2021-09-28T17:30:00Z"/>
      <w:r>
        <w:fldChar w:fldCharType="separate"/>
      </w:r>
      <w:ins w:id="386" w:author="MCC" w:date="2021-09-28T17:30:00Z">
        <w:r>
          <w:t>50</w:t>
        </w:r>
      </w:ins>
      <w:ins w:id="387" w:author="MCC" w:date="2021-09-28T17:29:00Z">
        <w:r>
          <w:fldChar w:fldCharType="end"/>
        </w:r>
      </w:ins>
    </w:p>
    <w:p w14:paraId="2AA67AC4" w14:textId="010BD991" w:rsidR="00C844F5" w:rsidRDefault="00C844F5">
      <w:pPr>
        <w:pStyle w:val="TOC4"/>
        <w:rPr>
          <w:ins w:id="388" w:author="MCC" w:date="2021-09-28T17:29:00Z"/>
          <w:rFonts w:asciiTheme="minorHAnsi" w:eastAsiaTheme="minorEastAsia" w:hAnsiTheme="minorHAnsi" w:cstheme="minorBidi"/>
          <w:sz w:val="22"/>
          <w:szCs w:val="22"/>
          <w:lang w:eastAsia="en-GB"/>
        </w:rPr>
      </w:pPr>
      <w:ins w:id="389" w:author="MCC" w:date="2021-09-28T17:29:00Z">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_Toc83742644 \h </w:instrText>
        </w:r>
      </w:ins>
      <w:ins w:id="390" w:author="MCC" w:date="2021-09-28T17:30:00Z"/>
      <w:r>
        <w:fldChar w:fldCharType="separate"/>
      </w:r>
      <w:ins w:id="391" w:author="MCC" w:date="2021-09-28T17:30:00Z">
        <w:r>
          <w:t>50</w:t>
        </w:r>
      </w:ins>
      <w:ins w:id="392" w:author="MCC" w:date="2021-09-28T17:29:00Z">
        <w:r>
          <w:fldChar w:fldCharType="end"/>
        </w:r>
      </w:ins>
    </w:p>
    <w:p w14:paraId="4FC0692D" w14:textId="6DC03D86" w:rsidR="00C844F5" w:rsidRDefault="00C844F5">
      <w:pPr>
        <w:pStyle w:val="TOC4"/>
        <w:rPr>
          <w:ins w:id="393" w:author="MCC" w:date="2021-09-28T17:29:00Z"/>
          <w:rFonts w:asciiTheme="minorHAnsi" w:eastAsiaTheme="minorEastAsia" w:hAnsiTheme="minorHAnsi" w:cstheme="minorBidi"/>
          <w:sz w:val="22"/>
          <w:szCs w:val="22"/>
          <w:lang w:eastAsia="en-GB"/>
        </w:rPr>
      </w:pPr>
      <w:ins w:id="394" w:author="MCC" w:date="2021-09-28T17:29:00Z">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_Toc83742645 \h </w:instrText>
        </w:r>
      </w:ins>
      <w:ins w:id="395" w:author="MCC" w:date="2021-09-28T17:30:00Z"/>
      <w:r>
        <w:fldChar w:fldCharType="separate"/>
      </w:r>
      <w:ins w:id="396" w:author="MCC" w:date="2021-09-28T17:30:00Z">
        <w:r>
          <w:t>51</w:t>
        </w:r>
      </w:ins>
      <w:ins w:id="397" w:author="MCC" w:date="2021-09-28T17:29:00Z">
        <w:r>
          <w:fldChar w:fldCharType="end"/>
        </w:r>
      </w:ins>
    </w:p>
    <w:p w14:paraId="238FB120" w14:textId="35E358A5" w:rsidR="00C844F5" w:rsidRDefault="00C844F5">
      <w:pPr>
        <w:pStyle w:val="TOC3"/>
        <w:rPr>
          <w:ins w:id="398" w:author="MCC" w:date="2021-09-28T17:29:00Z"/>
          <w:rFonts w:asciiTheme="minorHAnsi" w:eastAsiaTheme="minorEastAsia" w:hAnsiTheme="minorHAnsi" w:cstheme="minorBidi"/>
          <w:sz w:val="22"/>
          <w:szCs w:val="22"/>
          <w:lang w:eastAsia="en-GB"/>
        </w:rPr>
      </w:pPr>
      <w:ins w:id="399" w:author="MCC" w:date="2021-09-28T17:29:00Z">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_Toc83742646 \h </w:instrText>
        </w:r>
      </w:ins>
      <w:ins w:id="400" w:author="MCC" w:date="2021-09-28T17:30:00Z"/>
      <w:r>
        <w:fldChar w:fldCharType="separate"/>
      </w:r>
      <w:ins w:id="401" w:author="MCC" w:date="2021-09-28T17:30:00Z">
        <w:r>
          <w:t>52</w:t>
        </w:r>
      </w:ins>
      <w:ins w:id="402" w:author="MCC" w:date="2021-09-28T17:29:00Z">
        <w:r>
          <w:fldChar w:fldCharType="end"/>
        </w:r>
      </w:ins>
    </w:p>
    <w:p w14:paraId="5A8AE0EE" w14:textId="6A3F07AD" w:rsidR="00C844F5" w:rsidRDefault="00C844F5">
      <w:pPr>
        <w:pStyle w:val="TOC4"/>
        <w:rPr>
          <w:ins w:id="403" w:author="MCC" w:date="2021-09-28T17:29:00Z"/>
          <w:rFonts w:asciiTheme="minorHAnsi" w:eastAsiaTheme="minorEastAsia" w:hAnsiTheme="minorHAnsi" w:cstheme="minorBidi"/>
          <w:sz w:val="22"/>
          <w:szCs w:val="22"/>
          <w:lang w:eastAsia="en-GB"/>
        </w:rPr>
      </w:pPr>
      <w:ins w:id="404" w:author="MCC" w:date="2021-09-28T17:29:00Z">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_Toc83742647 \h </w:instrText>
        </w:r>
      </w:ins>
      <w:ins w:id="405" w:author="MCC" w:date="2021-09-28T17:30:00Z"/>
      <w:r>
        <w:fldChar w:fldCharType="separate"/>
      </w:r>
      <w:ins w:id="406" w:author="MCC" w:date="2021-09-28T17:30:00Z">
        <w:r>
          <w:t>52</w:t>
        </w:r>
      </w:ins>
      <w:ins w:id="407" w:author="MCC" w:date="2021-09-28T17:29:00Z">
        <w:r>
          <w:fldChar w:fldCharType="end"/>
        </w:r>
      </w:ins>
    </w:p>
    <w:p w14:paraId="1CE3EF2B" w14:textId="415297D0" w:rsidR="00C844F5" w:rsidRDefault="00C844F5">
      <w:pPr>
        <w:pStyle w:val="TOC4"/>
        <w:rPr>
          <w:ins w:id="408" w:author="MCC" w:date="2021-09-28T17:29:00Z"/>
          <w:rFonts w:asciiTheme="minorHAnsi" w:eastAsiaTheme="minorEastAsia" w:hAnsiTheme="minorHAnsi" w:cstheme="minorBidi"/>
          <w:sz w:val="22"/>
          <w:szCs w:val="22"/>
          <w:lang w:eastAsia="en-GB"/>
        </w:rPr>
      </w:pPr>
      <w:ins w:id="409" w:author="MCC" w:date="2021-09-28T17:29:00Z">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_Toc83742648 \h </w:instrText>
        </w:r>
      </w:ins>
      <w:ins w:id="410" w:author="MCC" w:date="2021-09-28T17:30:00Z"/>
      <w:r>
        <w:fldChar w:fldCharType="separate"/>
      </w:r>
      <w:ins w:id="411" w:author="MCC" w:date="2021-09-28T17:30:00Z">
        <w:r>
          <w:t>52</w:t>
        </w:r>
      </w:ins>
      <w:ins w:id="412" w:author="MCC" w:date="2021-09-28T17:29:00Z">
        <w:r>
          <w:fldChar w:fldCharType="end"/>
        </w:r>
      </w:ins>
    </w:p>
    <w:p w14:paraId="6F5AFCE4" w14:textId="0F9B625F" w:rsidR="00C844F5" w:rsidRDefault="00C844F5">
      <w:pPr>
        <w:pStyle w:val="TOC2"/>
        <w:rPr>
          <w:ins w:id="413" w:author="MCC" w:date="2021-09-28T17:29:00Z"/>
          <w:rFonts w:asciiTheme="minorHAnsi" w:eastAsiaTheme="minorEastAsia" w:hAnsiTheme="minorHAnsi" w:cstheme="minorBidi"/>
          <w:sz w:val="22"/>
          <w:szCs w:val="22"/>
          <w:lang w:eastAsia="en-GB"/>
        </w:rPr>
      </w:pPr>
      <w:ins w:id="414" w:author="MCC" w:date="2021-09-28T17:29:00Z">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_Toc83742649 \h </w:instrText>
        </w:r>
      </w:ins>
      <w:ins w:id="415" w:author="MCC" w:date="2021-09-28T17:30:00Z"/>
      <w:r>
        <w:fldChar w:fldCharType="separate"/>
      </w:r>
      <w:ins w:id="416" w:author="MCC" w:date="2021-09-28T17:30:00Z">
        <w:r>
          <w:t>53</w:t>
        </w:r>
      </w:ins>
      <w:ins w:id="417" w:author="MCC" w:date="2021-09-28T17:29:00Z">
        <w:r>
          <w:fldChar w:fldCharType="end"/>
        </w:r>
      </w:ins>
    </w:p>
    <w:p w14:paraId="10A4A07B" w14:textId="25F6C27C" w:rsidR="00C844F5" w:rsidRDefault="00C844F5">
      <w:pPr>
        <w:pStyle w:val="TOC3"/>
        <w:rPr>
          <w:ins w:id="418" w:author="MCC" w:date="2021-09-28T17:29:00Z"/>
          <w:rFonts w:asciiTheme="minorHAnsi" w:eastAsiaTheme="minorEastAsia" w:hAnsiTheme="minorHAnsi" w:cstheme="minorBidi"/>
          <w:sz w:val="22"/>
          <w:szCs w:val="22"/>
          <w:lang w:eastAsia="en-GB"/>
        </w:rPr>
      </w:pPr>
      <w:ins w:id="419" w:author="MCC" w:date="2021-09-28T17:29:00Z">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_Toc83742650 \h </w:instrText>
        </w:r>
      </w:ins>
      <w:ins w:id="420" w:author="MCC" w:date="2021-09-28T17:30:00Z"/>
      <w:r>
        <w:fldChar w:fldCharType="separate"/>
      </w:r>
      <w:ins w:id="421" w:author="MCC" w:date="2021-09-28T17:30:00Z">
        <w:r>
          <w:t>53</w:t>
        </w:r>
      </w:ins>
      <w:ins w:id="422" w:author="MCC" w:date="2021-09-28T17:29:00Z">
        <w:r>
          <w:fldChar w:fldCharType="end"/>
        </w:r>
      </w:ins>
    </w:p>
    <w:p w14:paraId="16AD46A8" w14:textId="178B11E7" w:rsidR="00C844F5" w:rsidRDefault="00C844F5">
      <w:pPr>
        <w:pStyle w:val="TOC2"/>
        <w:rPr>
          <w:ins w:id="423" w:author="MCC" w:date="2021-09-28T17:29:00Z"/>
          <w:rFonts w:asciiTheme="minorHAnsi" w:eastAsiaTheme="minorEastAsia" w:hAnsiTheme="minorHAnsi" w:cstheme="minorBidi"/>
          <w:sz w:val="22"/>
          <w:szCs w:val="22"/>
          <w:lang w:eastAsia="en-GB"/>
        </w:rPr>
      </w:pPr>
      <w:ins w:id="424" w:author="MCC" w:date="2021-09-28T17:29:00Z">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_Toc83742651 \h </w:instrText>
        </w:r>
      </w:ins>
      <w:ins w:id="425" w:author="MCC" w:date="2021-09-28T17:30:00Z"/>
      <w:r>
        <w:fldChar w:fldCharType="separate"/>
      </w:r>
      <w:ins w:id="426" w:author="MCC" w:date="2021-09-28T17:30:00Z">
        <w:r>
          <w:t>53</w:t>
        </w:r>
      </w:ins>
      <w:ins w:id="427" w:author="MCC" w:date="2021-09-28T17:29:00Z">
        <w:r>
          <w:fldChar w:fldCharType="end"/>
        </w:r>
      </w:ins>
    </w:p>
    <w:p w14:paraId="107C68CF" w14:textId="0FBB691E" w:rsidR="00C844F5" w:rsidRDefault="00C844F5">
      <w:pPr>
        <w:pStyle w:val="TOC3"/>
        <w:rPr>
          <w:ins w:id="428" w:author="MCC" w:date="2021-09-28T17:29:00Z"/>
          <w:rFonts w:asciiTheme="minorHAnsi" w:eastAsiaTheme="minorEastAsia" w:hAnsiTheme="minorHAnsi" w:cstheme="minorBidi"/>
          <w:sz w:val="22"/>
          <w:szCs w:val="22"/>
          <w:lang w:eastAsia="en-GB"/>
        </w:rPr>
      </w:pPr>
      <w:ins w:id="429" w:author="MCC" w:date="2021-09-28T17:29:00Z">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_Toc83742652 \h </w:instrText>
        </w:r>
      </w:ins>
      <w:ins w:id="430" w:author="MCC" w:date="2021-09-28T17:30:00Z"/>
      <w:r>
        <w:fldChar w:fldCharType="separate"/>
      </w:r>
      <w:ins w:id="431" w:author="MCC" w:date="2021-09-28T17:30:00Z">
        <w:r>
          <w:t>53</w:t>
        </w:r>
      </w:ins>
      <w:ins w:id="432" w:author="MCC" w:date="2021-09-28T17:29:00Z">
        <w:r>
          <w:fldChar w:fldCharType="end"/>
        </w:r>
      </w:ins>
    </w:p>
    <w:p w14:paraId="0FCD9582" w14:textId="63BB2FE6" w:rsidR="00C844F5" w:rsidRDefault="00C844F5">
      <w:pPr>
        <w:pStyle w:val="TOC1"/>
        <w:rPr>
          <w:ins w:id="433" w:author="MCC" w:date="2021-09-28T17:29:00Z"/>
          <w:rFonts w:asciiTheme="minorHAnsi" w:eastAsiaTheme="minorEastAsia" w:hAnsiTheme="minorHAnsi" w:cstheme="minorBidi"/>
          <w:szCs w:val="22"/>
          <w:lang w:eastAsia="en-GB"/>
        </w:rPr>
      </w:pPr>
      <w:ins w:id="434" w:author="MCC" w:date="2021-09-28T17:29:00Z">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_Toc83742653 \h </w:instrText>
        </w:r>
      </w:ins>
      <w:ins w:id="435" w:author="MCC" w:date="2021-09-28T17:30:00Z"/>
      <w:r>
        <w:fldChar w:fldCharType="separate"/>
      </w:r>
      <w:ins w:id="436" w:author="MCC" w:date="2021-09-28T17:30:00Z">
        <w:r>
          <w:t>60</w:t>
        </w:r>
      </w:ins>
      <w:ins w:id="437" w:author="MCC" w:date="2021-09-28T17:29:00Z">
        <w:r>
          <w:fldChar w:fldCharType="end"/>
        </w:r>
      </w:ins>
    </w:p>
    <w:p w14:paraId="5CED5A91" w14:textId="47F90F58" w:rsidR="00C844F5" w:rsidRDefault="00C844F5">
      <w:pPr>
        <w:pStyle w:val="TOC2"/>
        <w:rPr>
          <w:ins w:id="438" w:author="MCC" w:date="2021-09-28T17:29:00Z"/>
          <w:rFonts w:asciiTheme="minorHAnsi" w:eastAsiaTheme="minorEastAsia" w:hAnsiTheme="minorHAnsi" w:cstheme="minorBidi"/>
          <w:sz w:val="22"/>
          <w:szCs w:val="22"/>
          <w:lang w:eastAsia="en-GB"/>
        </w:rPr>
      </w:pPr>
      <w:ins w:id="439" w:author="MCC" w:date="2021-09-28T17:29:00Z">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_Toc83742654 \h </w:instrText>
        </w:r>
      </w:ins>
      <w:ins w:id="440" w:author="MCC" w:date="2021-09-28T17:30:00Z"/>
      <w:r>
        <w:fldChar w:fldCharType="separate"/>
      </w:r>
      <w:ins w:id="441" w:author="MCC" w:date="2021-09-28T17:30:00Z">
        <w:r>
          <w:t>60</w:t>
        </w:r>
      </w:ins>
      <w:ins w:id="442" w:author="MCC" w:date="2021-09-28T17:29:00Z">
        <w:r>
          <w:fldChar w:fldCharType="end"/>
        </w:r>
      </w:ins>
    </w:p>
    <w:p w14:paraId="18B84B50" w14:textId="58448023" w:rsidR="00C844F5" w:rsidRDefault="00C844F5">
      <w:pPr>
        <w:pStyle w:val="TOC3"/>
        <w:rPr>
          <w:ins w:id="443" w:author="MCC" w:date="2021-09-28T17:29:00Z"/>
          <w:rFonts w:asciiTheme="minorHAnsi" w:eastAsiaTheme="minorEastAsia" w:hAnsiTheme="minorHAnsi" w:cstheme="minorBidi"/>
          <w:sz w:val="22"/>
          <w:szCs w:val="22"/>
          <w:lang w:eastAsia="en-GB"/>
        </w:rPr>
      </w:pPr>
      <w:ins w:id="444" w:author="MCC" w:date="2021-09-28T17:29:00Z">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_Toc83742655 \h </w:instrText>
        </w:r>
      </w:ins>
      <w:ins w:id="445" w:author="MCC" w:date="2021-09-28T17:30:00Z"/>
      <w:r>
        <w:fldChar w:fldCharType="separate"/>
      </w:r>
      <w:ins w:id="446" w:author="MCC" w:date="2021-09-28T17:30:00Z">
        <w:r>
          <w:t>60</w:t>
        </w:r>
      </w:ins>
      <w:ins w:id="447" w:author="MCC" w:date="2021-09-28T17:29:00Z">
        <w:r>
          <w:fldChar w:fldCharType="end"/>
        </w:r>
      </w:ins>
    </w:p>
    <w:p w14:paraId="712DFF58" w14:textId="0373B5FF" w:rsidR="00C844F5" w:rsidRDefault="00C844F5">
      <w:pPr>
        <w:pStyle w:val="TOC4"/>
        <w:rPr>
          <w:ins w:id="448" w:author="MCC" w:date="2021-09-28T17:29:00Z"/>
          <w:rFonts w:asciiTheme="minorHAnsi" w:eastAsiaTheme="minorEastAsia" w:hAnsiTheme="minorHAnsi" w:cstheme="minorBidi"/>
          <w:sz w:val="22"/>
          <w:szCs w:val="22"/>
          <w:lang w:eastAsia="en-GB"/>
        </w:rPr>
      </w:pPr>
      <w:ins w:id="449" w:author="MCC" w:date="2021-09-28T17:29:00Z">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_Toc83742656 \h </w:instrText>
        </w:r>
      </w:ins>
      <w:ins w:id="450" w:author="MCC" w:date="2021-09-28T17:30:00Z"/>
      <w:r>
        <w:fldChar w:fldCharType="separate"/>
      </w:r>
      <w:ins w:id="451" w:author="MCC" w:date="2021-09-28T17:30:00Z">
        <w:r>
          <w:t>60</w:t>
        </w:r>
      </w:ins>
      <w:ins w:id="452" w:author="MCC" w:date="2021-09-28T17:29:00Z">
        <w:r>
          <w:fldChar w:fldCharType="end"/>
        </w:r>
      </w:ins>
    </w:p>
    <w:p w14:paraId="0CA9D785" w14:textId="0E0CFAE3" w:rsidR="00C844F5" w:rsidRDefault="00C844F5">
      <w:pPr>
        <w:pStyle w:val="TOC4"/>
        <w:rPr>
          <w:ins w:id="453" w:author="MCC" w:date="2021-09-28T17:29:00Z"/>
          <w:rFonts w:asciiTheme="minorHAnsi" w:eastAsiaTheme="minorEastAsia" w:hAnsiTheme="minorHAnsi" w:cstheme="minorBidi"/>
          <w:sz w:val="22"/>
          <w:szCs w:val="22"/>
          <w:lang w:eastAsia="en-GB"/>
        </w:rPr>
      </w:pPr>
      <w:ins w:id="454" w:author="MCC" w:date="2021-09-28T17:29:00Z">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_Toc83742657 \h </w:instrText>
        </w:r>
      </w:ins>
      <w:ins w:id="455" w:author="MCC" w:date="2021-09-28T17:30:00Z"/>
      <w:r>
        <w:fldChar w:fldCharType="separate"/>
      </w:r>
      <w:ins w:id="456" w:author="MCC" w:date="2021-09-28T17:30:00Z">
        <w:r>
          <w:t>60</w:t>
        </w:r>
      </w:ins>
      <w:ins w:id="457" w:author="MCC" w:date="2021-09-28T17:29:00Z">
        <w:r>
          <w:fldChar w:fldCharType="end"/>
        </w:r>
      </w:ins>
    </w:p>
    <w:p w14:paraId="6ABDC93A" w14:textId="5545E2CF" w:rsidR="00C844F5" w:rsidRDefault="00C844F5">
      <w:pPr>
        <w:pStyle w:val="TOC4"/>
        <w:rPr>
          <w:ins w:id="458" w:author="MCC" w:date="2021-09-28T17:29:00Z"/>
          <w:rFonts w:asciiTheme="minorHAnsi" w:eastAsiaTheme="minorEastAsia" w:hAnsiTheme="minorHAnsi" w:cstheme="minorBidi"/>
          <w:sz w:val="22"/>
          <w:szCs w:val="22"/>
          <w:lang w:eastAsia="en-GB"/>
        </w:rPr>
      </w:pPr>
      <w:ins w:id="459" w:author="MCC" w:date="2021-09-28T17:29:00Z">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_Toc83742658 \h </w:instrText>
        </w:r>
      </w:ins>
      <w:ins w:id="460" w:author="MCC" w:date="2021-09-28T17:30:00Z"/>
      <w:r>
        <w:fldChar w:fldCharType="separate"/>
      </w:r>
      <w:ins w:id="461" w:author="MCC" w:date="2021-09-28T17:30:00Z">
        <w:r>
          <w:t>60</w:t>
        </w:r>
      </w:ins>
      <w:ins w:id="462" w:author="MCC" w:date="2021-09-28T17:29:00Z">
        <w:r>
          <w:fldChar w:fldCharType="end"/>
        </w:r>
      </w:ins>
    </w:p>
    <w:p w14:paraId="0DDDB3F4" w14:textId="16F95031" w:rsidR="00C844F5" w:rsidRDefault="00C844F5">
      <w:pPr>
        <w:pStyle w:val="TOC4"/>
        <w:rPr>
          <w:ins w:id="463" w:author="MCC" w:date="2021-09-28T17:29:00Z"/>
          <w:rFonts w:asciiTheme="minorHAnsi" w:eastAsiaTheme="minorEastAsia" w:hAnsiTheme="minorHAnsi" w:cstheme="minorBidi"/>
          <w:sz w:val="22"/>
          <w:szCs w:val="22"/>
          <w:lang w:eastAsia="en-GB"/>
        </w:rPr>
      </w:pPr>
      <w:ins w:id="464" w:author="MCC" w:date="2021-09-28T17:29:00Z">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_Toc83742659 \h </w:instrText>
        </w:r>
      </w:ins>
      <w:ins w:id="465" w:author="MCC" w:date="2021-09-28T17:30:00Z"/>
      <w:r>
        <w:fldChar w:fldCharType="separate"/>
      </w:r>
      <w:ins w:id="466" w:author="MCC" w:date="2021-09-28T17:30:00Z">
        <w:r>
          <w:t>60</w:t>
        </w:r>
      </w:ins>
      <w:ins w:id="467" w:author="MCC" w:date="2021-09-28T17:29:00Z">
        <w:r>
          <w:fldChar w:fldCharType="end"/>
        </w:r>
      </w:ins>
    </w:p>
    <w:p w14:paraId="0D4D511D" w14:textId="277A1001" w:rsidR="00C844F5" w:rsidRDefault="00C844F5">
      <w:pPr>
        <w:pStyle w:val="TOC3"/>
        <w:rPr>
          <w:ins w:id="468" w:author="MCC" w:date="2021-09-28T17:29:00Z"/>
          <w:rFonts w:asciiTheme="minorHAnsi" w:eastAsiaTheme="minorEastAsia" w:hAnsiTheme="minorHAnsi" w:cstheme="minorBidi"/>
          <w:sz w:val="22"/>
          <w:szCs w:val="22"/>
          <w:lang w:eastAsia="en-GB"/>
        </w:rPr>
      </w:pPr>
      <w:ins w:id="469" w:author="MCC" w:date="2021-09-28T17:29:00Z">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_Toc83742660 \h </w:instrText>
        </w:r>
      </w:ins>
      <w:ins w:id="470" w:author="MCC" w:date="2021-09-28T17:30:00Z"/>
      <w:r>
        <w:fldChar w:fldCharType="separate"/>
      </w:r>
      <w:ins w:id="471" w:author="MCC" w:date="2021-09-28T17:30:00Z">
        <w:r>
          <w:t>61</w:t>
        </w:r>
      </w:ins>
      <w:ins w:id="472" w:author="MCC" w:date="2021-09-28T17:29:00Z">
        <w:r>
          <w:fldChar w:fldCharType="end"/>
        </w:r>
      </w:ins>
    </w:p>
    <w:p w14:paraId="6A2D8539" w14:textId="4A89CEF7" w:rsidR="00C844F5" w:rsidRDefault="00C844F5">
      <w:pPr>
        <w:pStyle w:val="TOC2"/>
        <w:rPr>
          <w:ins w:id="473" w:author="MCC" w:date="2021-09-28T17:29:00Z"/>
          <w:rFonts w:asciiTheme="minorHAnsi" w:eastAsiaTheme="minorEastAsia" w:hAnsiTheme="minorHAnsi" w:cstheme="minorBidi"/>
          <w:sz w:val="22"/>
          <w:szCs w:val="22"/>
          <w:lang w:eastAsia="en-GB"/>
        </w:rPr>
      </w:pPr>
      <w:ins w:id="474" w:author="MCC" w:date="2021-09-28T17:29:00Z">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_Toc83742661 \h </w:instrText>
        </w:r>
      </w:ins>
      <w:ins w:id="475" w:author="MCC" w:date="2021-09-28T17:30:00Z"/>
      <w:r>
        <w:fldChar w:fldCharType="separate"/>
      </w:r>
      <w:ins w:id="476" w:author="MCC" w:date="2021-09-28T17:30:00Z">
        <w:r>
          <w:t>66</w:t>
        </w:r>
      </w:ins>
      <w:ins w:id="477" w:author="MCC" w:date="2021-09-28T17:29:00Z">
        <w:r>
          <w:fldChar w:fldCharType="end"/>
        </w:r>
      </w:ins>
    </w:p>
    <w:p w14:paraId="6F5CC4AE" w14:textId="02A9F9C9" w:rsidR="00C844F5" w:rsidRDefault="00C844F5">
      <w:pPr>
        <w:pStyle w:val="TOC3"/>
        <w:rPr>
          <w:ins w:id="478" w:author="MCC" w:date="2021-09-28T17:29:00Z"/>
          <w:rFonts w:asciiTheme="minorHAnsi" w:eastAsiaTheme="minorEastAsia" w:hAnsiTheme="minorHAnsi" w:cstheme="minorBidi"/>
          <w:sz w:val="22"/>
          <w:szCs w:val="22"/>
          <w:lang w:eastAsia="en-GB"/>
        </w:rPr>
      </w:pPr>
      <w:ins w:id="479" w:author="MCC" w:date="2021-09-28T17:29:00Z">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_Toc83742662 \h </w:instrText>
        </w:r>
      </w:ins>
      <w:ins w:id="480" w:author="MCC" w:date="2021-09-28T17:30:00Z"/>
      <w:r>
        <w:fldChar w:fldCharType="separate"/>
      </w:r>
      <w:ins w:id="481" w:author="MCC" w:date="2021-09-28T17:30:00Z">
        <w:r>
          <w:t>66</w:t>
        </w:r>
      </w:ins>
      <w:ins w:id="482" w:author="MCC" w:date="2021-09-28T17:29:00Z">
        <w:r>
          <w:fldChar w:fldCharType="end"/>
        </w:r>
      </w:ins>
    </w:p>
    <w:p w14:paraId="54F23368" w14:textId="6A3136F4" w:rsidR="00C844F5" w:rsidRDefault="00C844F5">
      <w:pPr>
        <w:pStyle w:val="TOC3"/>
        <w:rPr>
          <w:ins w:id="483" w:author="MCC" w:date="2021-09-28T17:29:00Z"/>
          <w:rFonts w:asciiTheme="minorHAnsi" w:eastAsiaTheme="minorEastAsia" w:hAnsiTheme="minorHAnsi" w:cstheme="minorBidi"/>
          <w:sz w:val="22"/>
          <w:szCs w:val="22"/>
          <w:lang w:eastAsia="en-GB"/>
        </w:rPr>
      </w:pPr>
      <w:ins w:id="484" w:author="MCC" w:date="2021-09-28T17:29:00Z">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_Toc83742663 \h </w:instrText>
        </w:r>
      </w:ins>
      <w:ins w:id="485" w:author="MCC" w:date="2021-09-28T17:30:00Z"/>
      <w:r>
        <w:fldChar w:fldCharType="separate"/>
      </w:r>
      <w:ins w:id="486" w:author="MCC" w:date="2021-09-28T17:30:00Z">
        <w:r>
          <w:t>66</w:t>
        </w:r>
      </w:ins>
      <w:ins w:id="487" w:author="MCC" w:date="2021-09-28T17:29:00Z">
        <w:r>
          <w:fldChar w:fldCharType="end"/>
        </w:r>
      </w:ins>
    </w:p>
    <w:p w14:paraId="6AAB01B5" w14:textId="4DE43D83" w:rsidR="00C844F5" w:rsidRDefault="00C844F5">
      <w:pPr>
        <w:pStyle w:val="TOC4"/>
        <w:rPr>
          <w:ins w:id="488" w:author="MCC" w:date="2021-09-28T17:29:00Z"/>
          <w:rFonts w:asciiTheme="minorHAnsi" w:eastAsiaTheme="minorEastAsia" w:hAnsiTheme="minorHAnsi" w:cstheme="minorBidi"/>
          <w:sz w:val="22"/>
          <w:szCs w:val="22"/>
          <w:lang w:eastAsia="en-GB"/>
        </w:rPr>
      </w:pPr>
      <w:ins w:id="489" w:author="MCC" w:date="2021-09-28T17:29:00Z">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_Toc83742664 \h </w:instrText>
        </w:r>
      </w:ins>
      <w:ins w:id="490" w:author="MCC" w:date="2021-09-28T17:30:00Z"/>
      <w:r>
        <w:fldChar w:fldCharType="separate"/>
      </w:r>
      <w:ins w:id="491" w:author="MCC" w:date="2021-09-28T17:30:00Z">
        <w:r>
          <w:t>66</w:t>
        </w:r>
      </w:ins>
      <w:ins w:id="492" w:author="MCC" w:date="2021-09-28T17:29:00Z">
        <w:r>
          <w:fldChar w:fldCharType="end"/>
        </w:r>
      </w:ins>
    </w:p>
    <w:p w14:paraId="3D6D704B" w14:textId="026B8CF3" w:rsidR="00C844F5" w:rsidRDefault="00C844F5">
      <w:pPr>
        <w:pStyle w:val="TOC5"/>
        <w:rPr>
          <w:ins w:id="493" w:author="MCC" w:date="2021-09-28T17:29:00Z"/>
          <w:rFonts w:asciiTheme="minorHAnsi" w:eastAsiaTheme="minorEastAsia" w:hAnsiTheme="minorHAnsi" w:cstheme="minorBidi"/>
          <w:sz w:val="22"/>
          <w:szCs w:val="22"/>
          <w:lang w:eastAsia="en-GB"/>
        </w:rPr>
      </w:pPr>
      <w:ins w:id="494" w:author="MCC" w:date="2021-09-28T17:29:00Z">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_Toc83742665 \h </w:instrText>
        </w:r>
      </w:ins>
      <w:ins w:id="495" w:author="MCC" w:date="2021-09-28T17:30:00Z"/>
      <w:r>
        <w:fldChar w:fldCharType="separate"/>
      </w:r>
      <w:ins w:id="496" w:author="MCC" w:date="2021-09-28T17:30:00Z">
        <w:r>
          <w:t>66</w:t>
        </w:r>
      </w:ins>
      <w:ins w:id="497" w:author="MCC" w:date="2021-09-28T17:29:00Z">
        <w:r>
          <w:fldChar w:fldCharType="end"/>
        </w:r>
      </w:ins>
    </w:p>
    <w:p w14:paraId="2A79CA89" w14:textId="32A15EBC" w:rsidR="00C844F5" w:rsidRDefault="00C844F5">
      <w:pPr>
        <w:pStyle w:val="TOC5"/>
        <w:rPr>
          <w:ins w:id="498" w:author="MCC" w:date="2021-09-28T17:29:00Z"/>
          <w:rFonts w:asciiTheme="minorHAnsi" w:eastAsiaTheme="minorEastAsia" w:hAnsiTheme="minorHAnsi" w:cstheme="minorBidi"/>
          <w:sz w:val="22"/>
          <w:szCs w:val="22"/>
          <w:lang w:eastAsia="en-GB"/>
        </w:rPr>
      </w:pPr>
      <w:ins w:id="499" w:author="MCC" w:date="2021-09-28T17:29:00Z">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_Toc83742666 \h </w:instrText>
        </w:r>
      </w:ins>
      <w:ins w:id="500" w:author="MCC" w:date="2021-09-28T17:30:00Z"/>
      <w:r>
        <w:fldChar w:fldCharType="separate"/>
      </w:r>
      <w:ins w:id="501" w:author="MCC" w:date="2021-09-28T17:30:00Z">
        <w:r>
          <w:t>68</w:t>
        </w:r>
      </w:ins>
      <w:ins w:id="502" w:author="MCC" w:date="2021-09-28T17:29:00Z">
        <w:r>
          <w:fldChar w:fldCharType="end"/>
        </w:r>
      </w:ins>
    </w:p>
    <w:p w14:paraId="1D5BA2B8" w14:textId="14C0DBB4" w:rsidR="00C844F5" w:rsidRDefault="00C844F5">
      <w:pPr>
        <w:pStyle w:val="TOC4"/>
        <w:rPr>
          <w:ins w:id="503" w:author="MCC" w:date="2021-09-28T17:29:00Z"/>
          <w:rFonts w:asciiTheme="minorHAnsi" w:eastAsiaTheme="minorEastAsia" w:hAnsiTheme="minorHAnsi" w:cstheme="minorBidi"/>
          <w:sz w:val="22"/>
          <w:szCs w:val="22"/>
          <w:lang w:eastAsia="en-GB"/>
        </w:rPr>
      </w:pPr>
      <w:ins w:id="504" w:author="MCC" w:date="2021-09-28T17:29:00Z">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_Toc83742667 \h </w:instrText>
        </w:r>
      </w:ins>
      <w:ins w:id="505" w:author="MCC" w:date="2021-09-28T17:30:00Z"/>
      <w:r>
        <w:fldChar w:fldCharType="separate"/>
      </w:r>
      <w:ins w:id="506" w:author="MCC" w:date="2021-09-28T17:30:00Z">
        <w:r>
          <w:t>73</w:t>
        </w:r>
      </w:ins>
      <w:ins w:id="507" w:author="MCC" w:date="2021-09-28T17:29:00Z">
        <w:r>
          <w:fldChar w:fldCharType="end"/>
        </w:r>
      </w:ins>
    </w:p>
    <w:p w14:paraId="5F7E221E" w14:textId="449E1848" w:rsidR="00C844F5" w:rsidRDefault="00C844F5">
      <w:pPr>
        <w:pStyle w:val="TOC5"/>
        <w:rPr>
          <w:ins w:id="508" w:author="MCC" w:date="2021-09-28T17:29:00Z"/>
          <w:rFonts w:asciiTheme="minorHAnsi" w:eastAsiaTheme="minorEastAsia" w:hAnsiTheme="minorHAnsi" w:cstheme="minorBidi"/>
          <w:sz w:val="22"/>
          <w:szCs w:val="22"/>
          <w:lang w:eastAsia="en-GB"/>
        </w:rPr>
      </w:pPr>
      <w:ins w:id="509" w:author="MCC" w:date="2021-09-28T17:29:00Z">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_Toc83742668 \h </w:instrText>
        </w:r>
      </w:ins>
      <w:ins w:id="510" w:author="MCC" w:date="2021-09-28T17:30:00Z"/>
      <w:r>
        <w:fldChar w:fldCharType="separate"/>
      </w:r>
      <w:ins w:id="511" w:author="MCC" w:date="2021-09-28T17:30:00Z">
        <w:r>
          <w:t>73</w:t>
        </w:r>
      </w:ins>
      <w:ins w:id="512" w:author="MCC" w:date="2021-09-28T17:29:00Z">
        <w:r>
          <w:fldChar w:fldCharType="end"/>
        </w:r>
      </w:ins>
    </w:p>
    <w:p w14:paraId="04EFB85C" w14:textId="052BB29A" w:rsidR="00C844F5" w:rsidRDefault="00C844F5">
      <w:pPr>
        <w:pStyle w:val="TOC5"/>
        <w:rPr>
          <w:ins w:id="513" w:author="MCC" w:date="2021-09-28T17:29:00Z"/>
          <w:rFonts w:asciiTheme="minorHAnsi" w:eastAsiaTheme="minorEastAsia" w:hAnsiTheme="minorHAnsi" w:cstheme="minorBidi"/>
          <w:sz w:val="22"/>
          <w:szCs w:val="22"/>
          <w:lang w:eastAsia="en-GB"/>
        </w:rPr>
      </w:pPr>
      <w:ins w:id="514" w:author="MCC" w:date="2021-09-28T17:29:00Z">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_Toc83742669 \h </w:instrText>
        </w:r>
      </w:ins>
      <w:ins w:id="515" w:author="MCC" w:date="2021-09-28T17:30:00Z"/>
      <w:r>
        <w:fldChar w:fldCharType="separate"/>
      </w:r>
      <w:ins w:id="516" w:author="MCC" w:date="2021-09-28T17:30:00Z">
        <w:r>
          <w:t>75</w:t>
        </w:r>
      </w:ins>
      <w:ins w:id="517" w:author="MCC" w:date="2021-09-28T17:29:00Z">
        <w:r>
          <w:fldChar w:fldCharType="end"/>
        </w:r>
      </w:ins>
    </w:p>
    <w:p w14:paraId="7B8064A1" w14:textId="51C0A143" w:rsidR="00C844F5" w:rsidRDefault="00C844F5">
      <w:pPr>
        <w:pStyle w:val="TOC3"/>
        <w:rPr>
          <w:ins w:id="518" w:author="MCC" w:date="2021-09-28T17:29:00Z"/>
          <w:rFonts w:asciiTheme="minorHAnsi" w:eastAsiaTheme="minorEastAsia" w:hAnsiTheme="minorHAnsi" w:cstheme="minorBidi"/>
          <w:sz w:val="22"/>
          <w:szCs w:val="22"/>
          <w:lang w:eastAsia="en-GB"/>
        </w:rPr>
      </w:pPr>
      <w:ins w:id="519" w:author="MCC" w:date="2021-09-28T17:29:00Z">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_Toc83742670 \h </w:instrText>
        </w:r>
      </w:ins>
      <w:ins w:id="520" w:author="MCC" w:date="2021-09-28T17:30:00Z"/>
      <w:r>
        <w:fldChar w:fldCharType="separate"/>
      </w:r>
      <w:ins w:id="521" w:author="MCC" w:date="2021-09-28T17:30:00Z">
        <w:r>
          <w:t>80</w:t>
        </w:r>
      </w:ins>
      <w:ins w:id="522" w:author="MCC" w:date="2021-09-28T17:29:00Z">
        <w:r>
          <w:fldChar w:fldCharType="end"/>
        </w:r>
      </w:ins>
    </w:p>
    <w:p w14:paraId="07A17212" w14:textId="4F5C4ECB" w:rsidR="00C844F5" w:rsidRDefault="00C844F5">
      <w:pPr>
        <w:pStyle w:val="TOC4"/>
        <w:rPr>
          <w:ins w:id="523" w:author="MCC" w:date="2021-09-28T17:29:00Z"/>
          <w:rFonts w:asciiTheme="minorHAnsi" w:eastAsiaTheme="minorEastAsia" w:hAnsiTheme="minorHAnsi" w:cstheme="minorBidi"/>
          <w:sz w:val="22"/>
          <w:szCs w:val="22"/>
          <w:lang w:eastAsia="en-GB"/>
        </w:rPr>
      </w:pPr>
      <w:ins w:id="524" w:author="MCC" w:date="2021-09-28T17:29:00Z">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_Toc83742671 \h </w:instrText>
        </w:r>
      </w:ins>
      <w:ins w:id="525" w:author="MCC" w:date="2021-09-28T17:30:00Z"/>
      <w:r>
        <w:fldChar w:fldCharType="separate"/>
      </w:r>
      <w:ins w:id="526" w:author="MCC" w:date="2021-09-28T17:30:00Z">
        <w:r>
          <w:t>80</w:t>
        </w:r>
      </w:ins>
      <w:ins w:id="527" w:author="MCC" w:date="2021-09-28T17:29:00Z">
        <w:r>
          <w:fldChar w:fldCharType="end"/>
        </w:r>
      </w:ins>
    </w:p>
    <w:p w14:paraId="57A1E07F" w14:textId="79890895" w:rsidR="00C844F5" w:rsidRDefault="00C844F5">
      <w:pPr>
        <w:pStyle w:val="TOC5"/>
        <w:rPr>
          <w:ins w:id="528" w:author="MCC" w:date="2021-09-28T17:29:00Z"/>
          <w:rFonts w:asciiTheme="minorHAnsi" w:eastAsiaTheme="minorEastAsia" w:hAnsiTheme="minorHAnsi" w:cstheme="minorBidi"/>
          <w:sz w:val="22"/>
          <w:szCs w:val="22"/>
          <w:lang w:eastAsia="en-GB"/>
        </w:rPr>
      </w:pPr>
      <w:ins w:id="529" w:author="MCC" w:date="2021-09-28T17:29:00Z">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_Toc83742672 \h </w:instrText>
        </w:r>
      </w:ins>
      <w:ins w:id="530" w:author="MCC" w:date="2021-09-28T17:30:00Z"/>
      <w:r>
        <w:fldChar w:fldCharType="separate"/>
      </w:r>
      <w:ins w:id="531" w:author="MCC" w:date="2021-09-28T17:30:00Z">
        <w:r>
          <w:t>80</w:t>
        </w:r>
      </w:ins>
      <w:ins w:id="532" w:author="MCC" w:date="2021-09-28T17:29:00Z">
        <w:r>
          <w:fldChar w:fldCharType="end"/>
        </w:r>
      </w:ins>
    </w:p>
    <w:p w14:paraId="782E5EAC" w14:textId="5E0C7840" w:rsidR="00C844F5" w:rsidRDefault="00C844F5">
      <w:pPr>
        <w:pStyle w:val="TOC5"/>
        <w:rPr>
          <w:ins w:id="533" w:author="MCC" w:date="2021-09-28T17:29:00Z"/>
          <w:rFonts w:asciiTheme="minorHAnsi" w:eastAsiaTheme="minorEastAsia" w:hAnsiTheme="minorHAnsi" w:cstheme="minorBidi"/>
          <w:sz w:val="22"/>
          <w:szCs w:val="22"/>
          <w:lang w:eastAsia="en-GB"/>
        </w:rPr>
      </w:pPr>
      <w:ins w:id="534" w:author="MCC" w:date="2021-09-28T17:29:00Z">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_Toc83742673 \h </w:instrText>
        </w:r>
      </w:ins>
      <w:ins w:id="535" w:author="MCC" w:date="2021-09-28T17:30:00Z"/>
      <w:r>
        <w:fldChar w:fldCharType="separate"/>
      </w:r>
      <w:ins w:id="536" w:author="MCC" w:date="2021-09-28T17:30:00Z">
        <w:r>
          <w:t>82</w:t>
        </w:r>
      </w:ins>
      <w:ins w:id="537" w:author="MCC" w:date="2021-09-28T17:29:00Z">
        <w:r>
          <w:fldChar w:fldCharType="end"/>
        </w:r>
      </w:ins>
    </w:p>
    <w:p w14:paraId="25F2D3F6" w14:textId="74A95019" w:rsidR="00C844F5" w:rsidRDefault="00C844F5">
      <w:pPr>
        <w:pStyle w:val="TOC4"/>
        <w:rPr>
          <w:ins w:id="538" w:author="MCC" w:date="2021-09-28T17:29:00Z"/>
          <w:rFonts w:asciiTheme="minorHAnsi" w:eastAsiaTheme="minorEastAsia" w:hAnsiTheme="minorHAnsi" w:cstheme="minorBidi"/>
          <w:sz w:val="22"/>
          <w:szCs w:val="22"/>
          <w:lang w:eastAsia="en-GB"/>
        </w:rPr>
      </w:pPr>
      <w:ins w:id="539" w:author="MCC" w:date="2021-09-28T17:29:00Z">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_Toc83742674 \h </w:instrText>
        </w:r>
      </w:ins>
      <w:ins w:id="540" w:author="MCC" w:date="2021-09-28T17:30:00Z"/>
      <w:r>
        <w:fldChar w:fldCharType="separate"/>
      </w:r>
      <w:ins w:id="541" w:author="MCC" w:date="2021-09-28T17:30:00Z">
        <w:r>
          <w:t>87</w:t>
        </w:r>
      </w:ins>
      <w:ins w:id="542" w:author="MCC" w:date="2021-09-28T17:29:00Z">
        <w:r>
          <w:fldChar w:fldCharType="end"/>
        </w:r>
      </w:ins>
    </w:p>
    <w:p w14:paraId="6FBA585C" w14:textId="0A34B6A9" w:rsidR="00C844F5" w:rsidRDefault="00C844F5">
      <w:pPr>
        <w:pStyle w:val="TOC5"/>
        <w:rPr>
          <w:ins w:id="543" w:author="MCC" w:date="2021-09-28T17:29:00Z"/>
          <w:rFonts w:asciiTheme="minorHAnsi" w:eastAsiaTheme="minorEastAsia" w:hAnsiTheme="minorHAnsi" w:cstheme="minorBidi"/>
          <w:sz w:val="22"/>
          <w:szCs w:val="22"/>
          <w:lang w:eastAsia="en-GB"/>
        </w:rPr>
      </w:pPr>
      <w:ins w:id="544" w:author="MCC" w:date="2021-09-28T17:29:00Z">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_Toc83742675 \h </w:instrText>
        </w:r>
      </w:ins>
      <w:ins w:id="545" w:author="MCC" w:date="2021-09-28T17:30:00Z"/>
      <w:r>
        <w:fldChar w:fldCharType="separate"/>
      </w:r>
      <w:ins w:id="546" w:author="MCC" w:date="2021-09-28T17:30:00Z">
        <w:r>
          <w:t>87</w:t>
        </w:r>
      </w:ins>
      <w:ins w:id="547" w:author="MCC" w:date="2021-09-28T17:29:00Z">
        <w:r>
          <w:fldChar w:fldCharType="end"/>
        </w:r>
      </w:ins>
    </w:p>
    <w:p w14:paraId="5ADCB303" w14:textId="5F7FB59D" w:rsidR="00C844F5" w:rsidRDefault="00C844F5">
      <w:pPr>
        <w:pStyle w:val="TOC5"/>
        <w:rPr>
          <w:ins w:id="548" w:author="MCC" w:date="2021-09-28T17:29:00Z"/>
          <w:rFonts w:asciiTheme="minorHAnsi" w:eastAsiaTheme="minorEastAsia" w:hAnsiTheme="minorHAnsi" w:cstheme="minorBidi"/>
          <w:sz w:val="22"/>
          <w:szCs w:val="22"/>
          <w:lang w:eastAsia="en-GB"/>
        </w:rPr>
      </w:pPr>
      <w:ins w:id="549" w:author="MCC" w:date="2021-09-28T17:29:00Z">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_Toc83742676 \h </w:instrText>
        </w:r>
      </w:ins>
      <w:ins w:id="550" w:author="MCC" w:date="2021-09-28T17:30:00Z"/>
      <w:r>
        <w:fldChar w:fldCharType="separate"/>
      </w:r>
      <w:ins w:id="551" w:author="MCC" w:date="2021-09-28T17:30:00Z">
        <w:r>
          <w:t>89</w:t>
        </w:r>
      </w:ins>
      <w:ins w:id="552" w:author="MCC" w:date="2021-09-28T17:29:00Z">
        <w:r>
          <w:fldChar w:fldCharType="end"/>
        </w:r>
      </w:ins>
    </w:p>
    <w:p w14:paraId="5FCC6204" w14:textId="32ACD5FE" w:rsidR="00C844F5" w:rsidRDefault="00C844F5">
      <w:pPr>
        <w:pStyle w:val="TOC2"/>
        <w:rPr>
          <w:ins w:id="553" w:author="MCC" w:date="2021-09-28T17:29:00Z"/>
          <w:rFonts w:asciiTheme="minorHAnsi" w:eastAsiaTheme="minorEastAsia" w:hAnsiTheme="minorHAnsi" w:cstheme="minorBidi"/>
          <w:sz w:val="22"/>
          <w:szCs w:val="22"/>
          <w:lang w:eastAsia="en-GB"/>
        </w:rPr>
      </w:pPr>
      <w:ins w:id="554" w:author="MCC" w:date="2021-09-28T17:29:00Z">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_Toc83742677 \h </w:instrText>
        </w:r>
      </w:ins>
      <w:ins w:id="555" w:author="MCC" w:date="2021-09-28T17:30:00Z"/>
      <w:r>
        <w:fldChar w:fldCharType="separate"/>
      </w:r>
      <w:ins w:id="556" w:author="MCC" w:date="2021-09-28T17:30:00Z">
        <w:r>
          <w:t>94</w:t>
        </w:r>
      </w:ins>
      <w:ins w:id="557" w:author="MCC" w:date="2021-09-28T17:29:00Z">
        <w:r>
          <w:fldChar w:fldCharType="end"/>
        </w:r>
      </w:ins>
    </w:p>
    <w:p w14:paraId="3ED90AD2" w14:textId="5474D3C3" w:rsidR="00C844F5" w:rsidRDefault="00C844F5">
      <w:pPr>
        <w:pStyle w:val="TOC3"/>
        <w:rPr>
          <w:ins w:id="558" w:author="MCC" w:date="2021-09-28T17:29:00Z"/>
          <w:rFonts w:asciiTheme="minorHAnsi" w:eastAsiaTheme="minorEastAsia" w:hAnsiTheme="minorHAnsi" w:cstheme="minorBidi"/>
          <w:sz w:val="22"/>
          <w:szCs w:val="22"/>
          <w:lang w:eastAsia="en-GB"/>
        </w:rPr>
      </w:pPr>
      <w:ins w:id="559" w:author="MCC" w:date="2021-09-28T17:29:00Z">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_Toc83742678 \h </w:instrText>
        </w:r>
      </w:ins>
      <w:ins w:id="560" w:author="MCC" w:date="2021-09-28T17:30:00Z"/>
      <w:r>
        <w:fldChar w:fldCharType="separate"/>
      </w:r>
      <w:ins w:id="561" w:author="MCC" w:date="2021-09-28T17:30:00Z">
        <w:r>
          <w:t>94</w:t>
        </w:r>
      </w:ins>
      <w:ins w:id="562" w:author="MCC" w:date="2021-09-28T17:29:00Z">
        <w:r>
          <w:fldChar w:fldCharType="end"/>
        </w:r>
      </w:ins>
    </w:p>
    <w:p w14:paraId="2780EC30" w14:textId="6B92B411" w:rsidR="00C844F5" w:rsidRDefault="00C844F5">
      <w:pPr>
        <w:pStyle w:val="TOC3"/>
        <w:rPr>
          <w:ins w:id="563" w:author="MCC" w:date="2021-09-28T17:29:00Z"/>
          <w:rFonts w:asciiTheme="minorHAnsi" w:eastAsiaTheme="minorEastAsia" w:hAnsiTheme="minorHAnsi" w:cstheme="minorBidi"/>
          <w:sz w:val="22"/>
          <w:szCs w:val="22"/>
          <w:lang w:eastAsia="en-GB"/>
        </w:rPr>
      </w:pPr>
      <w:ins w:id="564" w:author="MCC" w:date="2021-09-28T17:29:00Z">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_Toc83742679 \h </w:instrText>
        </w:r>
      </w:ins>
      <w:ins w:id="565" w:author="MCC" w:date="2021-09-28T17:30:00Z"/>
      <w:r>
        <w:fldChar w:fldCharType="separate"/>
      </w:r>
      <w:ins w:id="566" w:author="MCC" w:date="2021-09-28T17:30:00Z">
        <w:r>
          <w:t>94</w:t>
        </w:r>
      </w:ins>
      <w:ins w:id="567" w:author="MCC" w:date="2021-09-28T17:29:00Z">
        <w:r>
          <w:fldChar w:fldCharType="end"/>
        </w:r>
      </w:ins>
    </w:p>
    <w:p w14:paraId="17F1B55F" w14:textId="26C72ECF" w:rsidR="00C844F5" w:rsidRDefault="00C844F5">
      <w:pPr>
        <w:pStyle w:val="TOC4"/>
        <w:rPr>
          <w:ins w:id="568" w:author="MCC" w:date="2021-09-28T17:29:00Z"/>
          <w:rFonts w:asciiTheme="minorHAnsi" w:eastAsiaTheme="minorEastAsia" w:hAnsiTheme="minorHAnsi" w:cstheme="minorBidi"/>
          <w:sz w:val="22"/>
          <w:szCs w:val="22"/>
          <w:lang w:eastAsia="en-GB"/>
        </w:rPr>
      </w:pPr>
      <w:ins w:id="569" w:author="MCC" w:date="2021-09-28T17:29:00Z">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_Toc83742680 \h </w:instrText>
        </w:r>
      </w:ins>
      <w:ins w:id="570" w:author="MCC" w:date="2021-09-28T17:30:00Z"/>
      <w:r>
        <w:fldChar w:fldCharType="separate"/>
      </w:r>
      <w:ins w:id="571" w:author="MCC" w:date="2021-09-28T17:30:00Z">
        <w:r>
          <w:t>94</w:t>
        </w:r>
      </w:ins>
      <w:ins w:id="572" w:author="MCC" w:date="2021-09-28T17:29:00Z">
        <w:r>
          <w:fldChar w:fldCharType="end"/>
        </w:r>
      </w:ins>
    </w:p>
    <w:p w14:paraId="2EC7BF60" w14:textId="2E7FBABD" w:rsidR="00C844F5" w:rsidRDefault="00C844F5">
      <w:pPr>
        <w:pStyle w:val="TOC5"/>
        <w:rPr>
          <w:ins w:id="573" w:author="MCC" w:date="2021-09-28T17:29:00Z"/>
          <w:rFonts w:asciiTheme="minorHAnsi" w:eastAsiaTheme="minorEastAsia" w:hAnsiTheme="minorHAnsi" w:cstheme="minorBidi"/>
          <w:sz w:val="22"/>
          <w:szCs w:val="22"/>
          <w:lang w:eastAsia="en-GB"/>
        </w:rPr>
      </w:pPr>
      <w:ins w:id="574" w:author="MCC" w:date="2021-09-28T17:29:00Z">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8341B8">
          <w:rPr>
            <w:lang w:val="en-US"/>
          </w:rPr>
          <w:t>TypeI-SinglePanel</w:t>
        </w:r>
        <w:r w:rsidRPr="008341B8">
          <w:rPr>
            <w:lang w:val="en-US" w:eastAsia="zh-CN"/>
          </w:rPr>
          <w:t xml:space="preserve"> Codebook</w:t>
        </w:r>
        <w:r>
          <w:tab/>
        </w:r>
        <w:r>
          <w:fldChar w:fldCharType="begin"/>
        </w:r>
        <w:r>
          <w:instrText xml:space="preserve"> PAGEREF _Toc83742681 \h </w:instrText>
        </w:r>
      </w:ins>
      <w:ins w:id="575" w:author="MCC" w:date="2021-09-28T17:30:00Z"/>
      <w:r>
        <w:fldChar w:fldCharType="separate"/>
      </w:r>
      <w:ins w:id="576" w:author="MCC" w:date="2021-09-28T17:30:00Z">
        <w:r>
          <w:t>94</w:t>
        </w:r>
      </w:ins>
      <w:ins w:id="577" w:author="MCC" w:date="2021-09-28T17:29:00Z">
        <w:r>
          <w:fldChar w:fldCharType="end"/>
        </w:r>
      </w:ins>
    </w:p>
    <w:p w14:paraId="400592C0" w14:textId="3CDB2D66" w:rsidR="00C844F5" w:rsidRDefault="00C844F5">
      <w:pPr>
        <w:pStyle w:val="TOC5"/>
        <w:rPr>
          <w:ins w:id="578" w:author="MCC" w:date="2021-09-28T17:29:00Z"/>
          <w:rFonts w:asciiTheme="minorHAnsi" w:eastAsiaTheme="minorEastAsia" w:hAnsiTheme="minorHAnsi" w:cstheme="minorBidi"/>
          <w:sz w:val="22"/>
          <w:szCs w:val="22"/>
          <w:lang w:eastAsia="en-GB"/>
        </w:rPr>
      </w:pPr>
      <w:ins w:id="579" w:author="MCC" w:date="2021-09-28T17:29:00Z">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8341B8">
          <w:rPr>
            <w:lang w:val="en-US"/>
          </w:rPr>
          <w:t>TypeI-SinglePanel</w:t>
        </w:r>
        <w:r w:rsidRPr="008341B8">
          <w:rPr>
            <w:lang w:val="en-US" w:eastAsia="zh-CN"/>
          </w:rPr>
          <w:t xml:space="preserve"> Codebook</w:t>
        </w:r>
        <w:r>
          <w:tab/>
        </w:r>
        <w:r>
          <w:fldChar w:fldCharType="begin"/>
        </w:r>
        <w:r>
          <w:instrText xml:space="preserve"> PAGEREF _Toc83742682 \h </w:instrText>
        </w:r>
      </w:ins>
      <w:ins w:id="580" w:author="MCC" w:date="2021-09-28T17:30:00Z"/>
      <w:r>
        <w:fldChar w:fldCharType="separate"/>
      </w:r>
      <w:ins w:id="581" w:author="MCC" w:date="2021-09-28T17:30:00Z">
        <w:r>
          <w:t>97</w:t>
        </w:r>
      </w:ins>
      <w:ins w:id="582" w:author="MCC" w:date="2021-09-28T17:29:00Z">
        <w:r>
          <w:fldChar w:fldCharType="end"/>
        </w:r>
      </w:ins>
    </w:p>
    <w:p w14:paraId="30DBB787" w14:textId="22AF1DC6" w:rsidR="00C844F5" w:rsidRDefault="00C844F5">
      <w:pPr>
        <w:pStyle w:val="TOC4"/>
        <w:rPr>
          <w:ins w:id="583" w:author="MCC" w:date="2021-09-28T17:29:00Z"/>
          <w:rFonts w:asciiTheme="minorHAnsi" w:eastAsiaTheme="minorEastAsia" w:hAnsiTheme="minorHAnsi" w:cstheme="minorBidi"/>
          <w:sz w:val="22"/>
          <w:szCs w:val="22"/>
          <w:lang w:eastAsia="en-GB"/>
        </w:rPr>
      </w:pPr>
      <w:ins w:id="584" w:author="MCC" w:date="2021-09-28T17:29:00Z">
        <w:r>
          <w:rPr>
            <w:lang w:eastAsia="zh-CN"/>
          </w:rPr>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_Toc83742683 \h </w:instrText>
        </w:r>
      </w:ins>
      <w:ins w:id="585" w:author="MCC" w:date="2021-09-28T17:30:00Z"/>
      <w:r>
        <w:fldChar w:fldCharType="separate"/>
      </w:r>
      <w:ins w:id="586" w:author="MCC" w:date="2021-09-28T17:30:00Z">
        <w:r>
          <w:t>100</w:t>
        </w:r>
      </w:ins>
      <w:ins w:id="587" w:author="MCC" w:date="2021-09-28T17:29:00Z">
        <w:r>
          <w:fldChar w:fldCharType="end"/>
        </w:r>
      </w:ins>
    </w:p>
    <w:p w14:paraId="781C7F78" w14:textId="1B6BEF0B" w:rsidR="00C844F5" w:rsidRDefault="00C844F5">
      <w:pPr>
        <w:pStyle w:val="TOC5"/>
        <w:rPr>
          <w:ins w:id="588" w:author="MCC" w:date="2021-09-28T17:29:00Z"/>
          <w:rFonts w:asciiTheme="minorHAnsi" w:eastAsiaTheme="minorEastAsia" w:hAnsiTheme="minorHAnsi" w:cstheme="minorBidi"/>
          <w:sz w:val="22"/>
          <w:szCs w:val="22"/>
          <w:lang w:eastAsia="en-GB"/>
        </w:rPr>
      </w:pPr>
      <w:ins w:id="589" w:author="MCC" w:date="2021-09-28T17:29:00Z">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8341B8">
          <w:rPr>
            <w:lang w:val="en-US"/>
          </w:rPr>
          <w:t>TypeI-SinglePanel</w:t>
        </w:r>
        <w:r w:rsidRPr="008341B8">
          <w:rPr>
            <w:lang w:val="en-US" w:eastAsia="zh-CN"/>
          </w:rPr>
          <w:t xml:space="preserve"> Codebook</w:t>
        </w:r>
        <w:r>
          <w:tab/>
        </w:r>
        <w:r>
          <w:fldChar w:fldCharType="begin"/>
        </w:r>
        <w:r>
          <w:instrText xml:space="preserve"> PAGEREF _Toc83742684 \h </w:instrText>
        </w:r>
      </w:ins>
      <w:ins w:id="590" w:author="MCC" w:date="2021-09-28T17:30:00Z"/>
      <w:r>
        <w:fldChar w:fldCharType="separate"/>
      </w:r>
      <w:ins w:id="591" w:author="MCC" w:date="2021-09-28T17:30:00Z">
        <w:r>
          <w:t>100</w:t>
        </w:r>
      </w:ins>
      <w:ins w:id="592" w:author="MCC" w:date="2021-09-28T17:29:00Z">
        <w:r>
          <w:fldChar w:fldCharType="end"/>
        </w:r>
      </w:ins>
    </w:p>
    <w:p w14:paraId="78531F18" w14:textId="7F522C3A" w:rsidR="00C844F5" w:rsidRDefault="00C844F5">
      <w:pPr>
        <w:pStyle w:val="TOC5"/>
        <w:rPr>
          <w:ins w:id="593" w:author="MCC" w:date="2021-09-28T17:29:00Z"/>
          <w:rFonts w:asciiTheme="minorHAnsi" w:eastAsiaTheme="minorEastAsia" w:hAnsiTheme="minorHAnsi" w:cstheme="minorBidi"/>
          <w:sz w:val="22"/>
          <w:szCs w:val="22"/>
          <w:lang w:eastAsia="en-GB"/>
        </w:rPr>
      </w:pPr>
      <w:ins w:id="594" w:author="MCC" w:date="2021-09-28T17:29:00Z">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8341B8">
          <w:rPr>
            <w:lang w:val="en-US"/>
          </w:rPr>
          <w:t>TypeI-SinglePanel</w:t>
        </w:r>
        <w:r w:rsidRPr="008341B8">
          <w:rPr>
            <w:lang w:val="en-US" w:eastAsia="zh-CN"/>
          </w:rPr>
          <w:t xml:space="preserve"> Codebook</w:t>
        </w:r>
        <w:r>
          <w:tab/>
        </w:r>
        <w:r>
          <w:fldChar w:fldCharType="begin"/>
        </w:r>
        <w:r>
          <w:instrText xml:space="preserve"> PAGEREF _Toc83742685 \h </w:instrText>
        </w:r>
      </w:ins>
      <w:ins w:id="595" w:author="MCC" w:date="2021-09-28T17:30:00Z"/>
      <w:r>
        <w:fldChar w:fldCharType="separate"/>
      </w:r>
      <w:ins w:id="596" w:author="MCC" w:date="2021-09-28T17:30:00Z">
        <w:r>
          <w:t>103</w:t>
        </w:r>
      </w:ins>
      <w:ins w:id="597" w:author="MCC" w:date="2021-09-28T17:29:00Z">
        <w:r>
          <w:fldChar w:fldCharType="end"/>
        </w:r>
      </w:ins>
    </w:p>
    <w:p w14:paraId="27DCC957" w14:textId="20003641" w:rsidR="00C844F5" w:rsidRDefault="00C844F5">
      <w:pPr>
        <w:pStyle w:val="TOC3"/>
        <w:rPr>
          <w:ins w:id="598" w:author="MCC" w:date="2021-09-28T17:29:00Z"/>
          <w:rFonts w:asciiTheme="minorHAnsi" w:eastAsiaTheme="minorEastAsia" w:hAnsiTheme="minorHAnsi" w:cstheme="minorBidi"/>
          <w:sz w:val="22"/>
          <w:szCs w:val="22"/>
          <w:lang w:eastAsia="en-GB"/>
        </w:rPr>
      </w:pPr>
      <w:ins w:id="599" w:author="MCC" w:date="2021-09-28T17:29:00Z">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_Toc83742686 \h </w:instrText>
        </w:r>
      </w:ins>
      <w:ins w:id="600" w:author="MCC" w:date="2021-09-28T17:30:00Z"/>
      <w:r>
        <w:fldChar w:fldCharType="separate"/>
      </w:r>
      <w:ins w:id="601" w:author="MCC" w:date="2021-09-28T17:30:00Z">
        <w:r>
          <w:t>106</w:t>
        </w:r>
      </w:ins>
      <w:ins w:id="602" w:author="MCC" w:date="2021-09-28T17:29:00Z">
        <w:r>
          <w:fldChar w:fldCharType="end"/>
        </w:r>
      </w:ins>
    </w:p>
    <w:p w14:paraId="5C24DE8D" w14:textId="4A90B24A" w:rsidR="00C844F5" w:rsidRDefault="00C844F5">
      <w:pPr>
        <w:pStyle w:val="TOC4"/>
        <w:rPr>
          <w:ins w:id="603" w:author="MCC" w:date="2021-09-28T17:29:00Z"/>
          <w:rFonts w:asciiTheme="minorHAnsi" w:eastAsiaTheme="minorEastAsia" w:hAnsiTheme="minorHAnsi" w:cstheme="minorBidi"/>
          <w:sz w:val="22"/>
          <w:szCs w:val="22"/>
          <w:lang w:eastAsia="en-GB"/>
        </w:rPr>
      </w:pPr>
      <w:ins w:id="604" w:author="MCC" w:date="2021-09-28T17:29:00Z">
        <w:r>
          <w:rPr>
            <w:lang w:eastAsia="zh-CN"/>
          </w:rPr>
          <w:lastRenderedPageBreak/>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_Toc83742687 \h </w:instrText>
        </w:r>
      </w:ins>
      <w:ins w:id="605" w:author="MCC" w:date="2021-09-28T17:30:00Z"/>
      <w:r>
        <w:fldChar w:fldCharType="separate"/>
      </w:r>
      <w:ins w:id="606" w:author="MCC" w:date="2021-09-28T17:30:00Z">
        <w:r>
          <w:t>106</w:t>
        </w:r>
      </w:ins>
      <w:ins w:id="607" w:author="MCC" w:date="2021-09-28T17:29:00Z">
        <w:r>
          <w:fldChar w:fldCharType="end"/>
        </w:r>
      </w:ins>
    </w:p>
    <w:p w14:paraId="0D7AC029" w14:textId="4680BECF" w:rsidR="00C844F5" w:rsidRDefault="00C844F5">
      <w:pPr>
        <w:pStyle w:val="TOC5"/>
        <w:rPr>
          <w:ins w:id="608" w:author="MCC" w:date="2021-09-28T17:29:00Z"/>
          <w:rFonts w:asciiTheme="minorHAnsi" w:eastAsiaTheme="minorEastAsia" w:hAnsiTheme="minorHAnsi" w:cstheme="minorBidi"/>
          <w:sz w:val="22"/>
          <w:szCs w:val="22"/>
          <w:lang w:eastAsia="en-GB"/>
        </w:rPr>
      </w:pPr>
      <w:ins w:id="609" w:author="MCC" w:date="2021-09-28T17:29:00Z">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8341B8">
          <w:rPr>
            <w:lang w:val="en-US"/>
          </w:rPr>
          <w:t>TypeI-SinglePanel</w:t>
        </w:r>
        <w:r w:rsidRPr="008341B8">
          <w:rPr>
            <w:lang w:val="en-US" w:eastAsia="zh-CN"/>
          </w:rPr>
          <w:t xml:space="preserve"> Codebook</w:t>
        </w:r>
        <w:r>
          <w:tab/>
        </w:r>
        <w:r>
          <w:fldChar w:fldCharType="begin"/>
        </w:r>
        <w:r>
          <w:instrText xml:space="preserve"> PAGEREF _Toc83742688 \h </w:instrText>
        </w:r>
      </w:ins>
      <w:ins w:id="610" w:author="MCC" w:date="2021-09-28T17:30:00Z"/>
      <w:r>
        <w:fldChar w:fldCharType="separate"/>
      </w:r>
      <w:ins w:id="611" w:author="MCC" w:date="2021-09-28T17:30:00Z">
        <w:r>
          <w:t>106</w:t>
        </w:r>
      </w:ins>
      <w:ins w:id="612" w:author="MCC" w:date="2021-09-28T17:29:00Z">
        <w:r>
          <w:fldChar w:fldCharType="end"/>
        </w:r>
      </w:ins>
    </w:p>
    <w:p w14:paraId="392A9ED1" w14:textId="3042BF0B" w:rsidR="00C844F5" w:rsidRDefault="00C844F5">
      <w:pPr>
        <w:pStyle w:val="TOC5"/>
        <w:rPr>
          <w:ins w:id="613" w:author="MCC" w:date="2021-09-28T17:29:00Z"/>
          <w:rFonts w:asciiTheme="minorHAnsi" w:eastAsiaTheme="minorEastAsia" w:hAnsiTheme="minorHAnsi" w:cstheme="minorBidi"/>
          <w:sz w:val="22"/>
          <w:szCs w:val="22"/>
          <w:lang w:eastAsia="en-GB"/>
        </w:rPr>
      </w:pPr>
      <w:ins w:id="614" w:author="MCC" w:date="2021-09-28T17:29:00Z">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8341B8">
          <w:rPr>
            <w:lang w:val="en-US"/>
          </w:rPr>
          <w:t>TypeI-SinglePanel</w:t>
        </w:r>
        <w:r w:rsidRPr="008341B8">
          <w:rPr>
            <w:lang w:val="en-US" w:eastAsia="zh-CN"/>
          </w:rPr>
          <w:t xml:space="preserve"> Codebook</w:t>
        </w:r>
        <w:r>
          <w:tab/>
        </w:r>
        <w:r>
          <w:fldChar w:fldCharType="begin"/>
        </w:r>
        <w:r>
          <w:instrText xml:space="preserve"> PAGEREF _Toc83742689 \h </w:instrText>
        </w:r>
      </w:ins>
      <w:ins w:id="615" w:author="MCC" w:date="2021-09-28T17:30:00Z"/>
      <w:r>
        <w:fldChar w:fldCharType="separate"/>
      </w:r>
      <w:ins w:id="616" w:author="MCC" w:date="2021-09-28T17:30:00Z">
        <w:r>
          <w:t>109</w:t>
        </w:r>
      </w:ins>
      <w:ins w:id="617" w:author="MCC" w:date="2021-09-28T17:29:00Z">
        <w:r>
          <w:fldChar w:fldCharType="end"/>
        </w:r>
      </w:ins>
    </w:p>
    <w:p w14:paraId="331B7B10" w14:textId="60D9A868" w:rsidR="00C844F5" w:rsidRDefault="00C844F5">
      <w:pPr>
        <w:pStyle w:val="TOC4"/>
        <w:rPr>
          <w:ins w:id="618" w:author="MCC" w:date="2021-09-28T17:29:00Z"/>
          <w:rFonts w:asciiTheme="minorHAnsi" w:eastAsiaTheme="minorEastAsia" w:hAnsiTheme="minorHAnsi" w:cstheme="minorBidi"/>
          <w:sz w:val="22"/>
          <w:szCs w:val="22"/>
          <w:lang w:eastAsia="en-GB"/>
        </w:rPr>
      </w:pPr>
      <w:ins w:id="619" w:author="MCC" w:date="2021-09-28T17:29:00Z">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_Toc83742690 \h </w:instrText>
        </w:r>
      </w:ins>
      <w:ins w:id="620" w:author="MCC" w:date="2021-09-28T17:30:00Z"/>
      <w:r>
        <w:fldChar w:fldCharType="separate"/>
      </w:r>
      <w:ins w:id="621" w:author="MCC" w:date="2021-09-28T17:30:00Z">
        <w:r>
          <w:t>112</w:t>
        </w:r>
      </w:ins>
      <w:ins w:id="622" w:author="MCC" w:date="2021-09-28T17:29:00Z">
        <w:r>
          <w:fldChar w:fldCharType="end"/>
        </w:r>
      </w:ins>
    </w:p>
    <w:p w14:paraId="404CE510" w14:textId="5B116043" w:rsidR="00C844F5" w:rsidRDefault="00C844F5">
      <w:pPr>
        <w:pStyle w:val="TOC5"/>
        <w:rPr>
          <w:ins w:id="623" w:author="MCC" w:date="2021-09-28T17:29:00Z"/>
          <w:rFonts w:asciiTheme="minorHAnsi" w:eastAsiaTheme="minorEastAsia" w:hAnsiTheme="minorHAnsi" w:cstheme="minorBidi"/>
          <w:sz w:val="22"/>
          <w:szCs w:val="22"/>
          <w:lang w:eastAsia="en-GB"/>
        </w:rPr>
      </w:pPr>
      <w:ins w:id="624" w:author="MCC" w:date="2021-09-28T17:29:00Z">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8341B8">
          <w:rPr>
            <w:lang w:val="en-US"/>
          </w:rPr>
          <w:t>TypeI-SinglePanel</w:t>
        </w:r>
        <w:r w:rsidRPr="008341B8">
          <w:rPr>
            <w:lang w:val="en-US" w:eastAsia="zh-CN"/>
          </w:rPr>
          <w:t xml:space="preserve"> Codebook</w:t>
        </w:r>
        <w:r>
          <w:tab/>
        </w:r>
        <w:r>
          <w:fldChar w:fldCharType="begin"/>
        </w:r>
        <w:r>
          <w:instrText xml:space="preserve"> PAGEREF _Toc83742691 \h </w:instrText>
        </w:r>
      </w:ins>
      <w:ins w:id="625" w:author="MCC" w:date="2021-09-28T17:30:00Z"/>
      <w:r>
        <w:fldChar w:fldCharType="separate"/>
      </w:r>
      <w:ins w:id="626" w:author="MCC" w:date="2021-09-28T17:30:00Z">
        <w:r>
          <w:t>112</w:t>
        </w:r>
      </w:ins>
      <w:ins w:id="627" w:author="MCC" w:date="2021-09-28T17:29:00Z">
        <w:r>
          <w:fldChar w:fldCharType="end"/>
        </w:r>
      </w:ins>
    </w:p>
    <w:p w14:paraId="60FC5EE4" w14:textId="68D8E499" w:rsidR="00C844F5" w:rsidRDefault="00C844F5">
      <w:pPr>
        <w:pStyle w:val="TOC5"/>
        <w:rPr>
          <w:ins w:id="628" w:author="MCC" w:date="2021-09-28T17:29:00Z"/>
          <w:rFonts w:asciiTheme="minorHAnsi" w:eastAsiaTheme="minorEastAsia" w:hAnsiTheme="minorHAnsi" w:cstheme="minorBidi"/>
          <w:sz w:val="22"/>
          <w:szCs w:val="22"/>
          <w:lang w:eastAsia="en-GB"/>
        </w:rPr>
      </w:pPr>
      <w:ins w:id="629" w:author="MCC" w:date="2021-09-28T17:29:00Z">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8341B8">
          <w:rPr>
            <w:lang w:val="en-US"/>
          </w:rPr>
          <w:t>TypeI-SinglePanel</w:t>
        </w:r>
        <w:r w:rsidRPr="008341B8">
          <w:rPr>
            <w:lang w:val="en-US" w:eastAsia="zh-CN"/>
          </w:rPr>
          <w:t xml:space="preserve"> Codebook</w:t>
        </w:r>
        <w:r>
          <w:tab/>
        </w:r>
        <w:r>
          <w:fldChar w:fldCharType="begin"/>
        </w:r>
        <w:r>
          <w:instrText xml:space="preserve"> PAGEREF _Toc83742692 \h </w:instrText>
        </w:r>
      </w:ins>
      <w:ins w:id="630" w:author="MCC" w:date="2021-09-28T17:30:00Z"/>
      <w:r>
        <w:fldChar w:fldCharType="separate"/>
      </w:r>
      <w:ins w:id="631" w:author="MCC" w:date="2021-09-28T17:30:00Z">
        <w:r>
          <w:t>115</w:t>
        </w:r>
      </w:ins>
      <w:ins w:id="632" w:author="MCC" w:date="2021-09-28T17:29:00Z">
        <w:r>
          <w:fldChar w:fldCharType="end"/>
        </w:r>
      </w:ins>
    </w:p>
    <w:p w14:paraId="4CD146FD" w14:textId="13E6BBAE" w:rsidR="00C844F5" w:rsidRDefault="00C844F5">
      <w:pPr>
        <w:pStyle w:val="TOC2"/>
        <w:rPr>
          <w:ins w:id="633" w:author="MCC" w:date="2021-09-28T17:29:00Z"/>
          <w:rFonts w:asciiTheme="minorHAnsi" w:eastAsiaTheme="minorEastAsia" w:hAnsiTheme="minorHAnsi" w:cstheme="minorBidi"/>
          <w:sz w:val="22"/>
          <w:szCs w:val="22"/>
          <w:lang w:eastAsia="en-GB"/>
        </w:rPr>
      </w:pPr>
      <w:ins w:id="634" w:author="MCC" w:date="2021-09-28T17:29:00Z">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_Toc83742693 \h </w:instrText>
        </w:r>
      </w:ins>
      <w:ins w:id="635" w:author="MCC" w:date="2021-09-28T17:30:00Z"/>
      <w:r>
        <w:fldChar w:fldCharType="separate"/>
      </w:r>
      <w:ins w:id="636" w:author="MCC" w:date="2021-09-28T17:30:00Z">
        <w:r>
          <w:t>118</w:t>
        </w:r>
      </w:ins>
      <w:ins w:id="637" w:author="MCC" w:date="2021-09-28T17:29:00Z">
        <w:r>
          <w:fldChar w:fldCharType="end"/>
        </w:r>
      </w:ins>
    </w:p>
    <w:p w14:paraId="139D42E9" w14:textId="72775606" w:rsidR="00C844F5" w:rsidRDefault="00C844F5">
      <w:pPr>
        <w:pStyle w:val="TOC3"/>
        <w:rPr>
          <w:ins w:id="638" w:author="MCC" w:date="2021-09-28T17:29:00Z"/>
          <w:rFonts w:asciiTheme="minorHAnsi" w:eastAsiaTheme="minorEastAsia" w:hAnsiTheme="minorHAnsi" w:cstheme="minorBidi"/>
          <w:sz w:val="22"/>
          <w:szCs w:val="22"/>
          <w:lang w:eastAsia="en-GB"/>
        </w:rPr>
      </w:pPr>
      <w:ins w:id="639" w:author="MCC" w:date="2021-09-28T17:29:00Z">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_Toc83742694 \h </w:instrText>
        </w:r>
      </w:ins>
      <w:ins w:id="640" w:author="MCC" w:date="2021-09-28T17:30:00Z"/>
      <w:r>
        <w:fldChar w:fldCharType="separate"/>
      </w:r>
      <w:ins w:id="641" w:author="MCC" w:date="2021-09-28T17:30:00Z">
        <w:r>
          <w:t>118</w:t>
        </w:r>
      </w:ins>
      <w:ins w:id="642" w:author="MCC" w:date="2021-09-28T17:29:00Z">
        <w:r>
          <w:fldChar w:fldCharType="end"/>
        </w:r>
      </w:ins>
    </w:p>
    <w:p w14:paraId="131CA6CF" w14:textId="2350DC67" w:rsidR="00C844F5" w:rsidRDefault="00C844F5">
      <w:pPr>
        <w:pStyle w:val="TOC3"/>
        <w:rPr>
          <w:ins w:id="643" w:author="MCC" w:date="2021-09-28T17:29:00Z"/>
          <w:rFonts w:asciiTheme="minorHAnsi" w:eastAsiaTheme="minorEastAsia" w:hAnsiTheme="minorHAnsi" w:cstheme="minorBidi"/>
          <w:sz w:val="22"/>
          <w:szCs w:val="22"/>
          <w:lang w:eastAsia="en-GB"/>
        </w:rPr>
      </w:pPr>
      <w:ins w:id="644" w:author="MCC" w:date="2021-09-28T17:29:00Z">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_Toc83742695 \h </w:instrText>
        </w:r>
      </w:ins>
      <w:ins w:id="645" w:author="MCC" w:date="2021-09-28T17:30:00Z"/>
      <w:r>
        <w:fldChar w:fldCharType="separate"/>
      </w:r>
      <w:ins w:id="646" w:author="MCC" w:date="2021-09-28T17:30:00Z">
        <w:r>
          <w:t>118</w:t>
        </w:r>
      </w:ins>
      <w:ins w:id="647" w:author="MCC" w:date="2021-09-28T17:29:00Z">
        <w:r>
          <w:fldChar w:fldCharType="end"/>
        </w:r>
      </w:ins>
    </w:p>
    <w:p w14:paraId="4D381596" w14:textId="04E76266" w:rsidR="00C844F5" w:rsidRDefault="00C844F5">
      <w:pPr>
        <w:pStyle w:val="TOC4"/>
        <w:rPr>
          <w:ins w:id="648" w:author="MCC" w:date="2021-09-28T17:29:00Z"/>
          <w:rFonts w:asciiTheme="minorHAnsi" w:eastAsiaTheme="minorEastAsia" w:hAnsiTheme="minorHAnsi" w:cstheme="minorBidi"/>
          <w:sz w:val="22"/>
          <w:szCs w:val="22"/>
          <w:lang w:eastAsia="en-GB"/>
        </w:rPr>
      </w:pPr>
      <w:ins w:id="649" w:author="MCC" w:date="2021-09-28T17:29:00Z">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_Toc83742696 \h </w:instrText>
        </w:r>
      </w:ins>
      <w:ins w:id="650" w:author="MCC" w:date="2021-09-28T17:30:00Z"/>
      <w:r>
        <w:fldChar w:fldCharType="separate"/>
      </w:r>
      <w:ins w:id="651" w:author="MCC" w:date="2021-09-28T17:30:00Z">
        <w:r>
          <w:t>118</w:t>
        </w:r>
      </w:ins>
      <w:ins w:id="652" w:author="MCC" w:date="2021-09-28T17:29:00Z">
        <w:r>
          <w:fldChar w:fldCharType="end"/>
        </w:r>
      </w:ins>
    </w:p>
    <w:p w14:paraId="7BA0F2C8" w14:textId="6337C513" w:rsidR="00C844F5" w:rsidRDefault="00C844F5">
      <w:pPr>
        <w:pStyle w:val="TOC4"/>
        <w:rPr>
          <w:ins w:id="653" w:author="MCC" w:date="2021-09-28T17:29:00Z"/>
          <w:rFonts w:asciiTheme="minorHAnsi" w:eastAsiaTheme="minorEastAsia" w:hAnsiTheme="minorHAnsi" w:cstheme="minorBidi"/>
          <w:sz w:val="22"/>
          <w:szCs w:val="22"/>
          <w:lang w:eastAsia="en-GB"/>
        </w:rPr>
      </w:pPr>
      <w:ins w:id="654" w:author="MCC" w:date="2021-09-28T17:29:00Z">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_Toc83742697 \h </w:instrText>
        </w:r>
      </w:ins>
      <w:ins w:id="655" w:author="MCC" w:date="2021-09-28T17:30:00Z"/>
      <w:r>
        <w:fldChar w:fldCharType="separate"/>
      </w:r>
      <w:ins w:id="656" w:author="MCC" w:date="2021-09-28T17:30:00Z">
        <w:r>
          <w:t>122</w:t>
        </w:r>
      </w:ins>
      <w:ins w:id="657" w:author="MCC" w:date="2021-09-28T17:29:00Z">
        <w:r>
          <w:fldChar w:fldCharType="end"/>
        </w:r>
      </w:ins>
    </w:p>
    <w:p w14:paraId="688ED3F2" w14:textId="672FCB46" w:rsidR="00C844F5" w:rsidRDefault="00C844F5">
      <w:pPr>
        <w:pStyle w:val="TOC3"/>
        <w:rPr>
          <w:ins w:id="658" w:author="MCC" w:date="2021-09-28T17:29:00Z"/>
          <w:rFonts w:asciiTheme="minorHAnsi" w:eastAsiaTheme="minorEastAsia" w:hAnsiTheme="minorHAnsi" w:cstheme="minorBidi"/>
          <w:sz w:val="22"/>
          <w:szCs w:val="22"/>
          <w:lang w:eastAsia="en-GB"/>
        </w:rPr>
      </w:pPr>
      <w:ins w:id="659" w:author="MCC" w:date="2021-09-28T17:29:00Z">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_Toc83742698 \h </w:instrText>
        </w:r>
      </w:ins>
      <w:ins w:id="660" w:author="MCC" w:date="2021-09-28T17:30:00Z"/>
      <w:r>
        <w:fldChar w:fldCharType="separate"/>
      </w:r>
      <w:ins w:id="661" w:author="MCC" w:date="2021-09-28T17:30:00Z">
        <w:r>
          <w:t>125</w:t>
        </w:r>
      </w:ins>
      <w:ins w:id="662" w:author="MCC" w:date="2021-09-28T17:29:00Z">
        <w:r>
          <w:fldChar w:fldCharType="end"/>
        </w:r>
      </w:ins>
    </w:p>
    <w:p w14:paraId="4A65DD54" w14:textId="220B24FE" w:rsidR="00C844F5" w:rsidRDefault="00C844F5">
      <w:pPr>
        <w:pStyle w:val="TOC4"/>
        <w:rPr>
          <w:ins w:id="663" w:author="MCC" w:date="2021-09-28T17:29:00Z"/>
          <w:rFonts w:asciiTheme="minorHAnsi" w:eastAsiaTheme="minorEastAsia" w:hAnsiTheme="minorHAnsi" w:cstheme="minorBidi"/>
          <w:sz w:val="22"/>
          <w:szCs w:val="22"/>
          <w:lang w:eastAsia="en-GB"/>
        </w:rPr>
      </w:pPr>
      <w:ins w:id="664" w:author="MCC" w:date="2021-09-28T17:29:00Z">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_Toc83742699 \h </w:instrText>
        </w:r>
      </w:ins>
      <w:ins w:id="665" w:author="MCC" w:date="2021-09-28T17:30:00Z"/>
      <w:r>
        <w:fldChar w:fldCharType="separate"/>
      </w:r>
      <w:ins w:id="666" w:author="MCC" w:date="2021-09-28T17:30:00Z">
        <w:r>
          <w:t>125</w:t>
        </w:r>
      </w:ins>
      <w:ins w:id="667" w:author="MCC" w:date="2021-09-28T17:29:00Z">
        <w:r>
          <w:fldChar w:fldCharType="end"/>
        </w:r>
      </w:ins>
    </w:p>
    <w:p w14:paraId="40E8C75E" w14:textId="5E1B4C31" w:rsidR="00C844F5" w:rsidRDefault="00C844F5">
      <w:pPr>
        <w:pStyle w:val="TOC4"/>
        <w:rPr>
          <w:ins w:id="668" w:author="MCC" w:date="2021-09-28T17:29:00Z"/>
          <w:rFonts w:asciiTheme="minorHAnsi" w:eastAsiaTheme="minorEastAsia" w:hAnsiTheme="minorHAnsi" w:cstheme="minorBidi"/>
          <w:sz w:val="22"/>
          <w:szCs w:val="22"/>
          <w:lang w:eastAsia="en-GB"/>
        </w:rPr>
      </w:pPr>
      <w:ins w:id="669" w:author="MCC" w:date="2021-09-28T17:29:00Z">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_Toc83742700 \h </w:instrText>
        </w:r>
      </w:ins>
      <w:ins w:id="670" w:author="MCC" w:date="2021-09-28T17:30:00Z"/>
      <w:r>
        <w:fldChar w:fldCharType="separate"/>
      </w:r>
      <w:ins w:id="671" w:author="MCC" w:date="2021-09-28T17:30:00Z">
        <w:r>
          <w:t>128</w:t>
        </w:r>
      </w:ins>
      <w:ins w:id="672" w:author="MCC" w:date="2021-09-28T17:29:00Z">
        <w:r>
          <w:fldChar w:fldCharType="end"/>
        </w:r>
      </w:ins>
    </w:p>
    <w:p w14:paraId="3D35318C" w14:textId="08AD3169" w:rsidR="00C844F5" w:rsidRDefault="00C844F5">
      <w:pPr>
        <w:pStyle w:val="TOC1"/>
        <w:rPr>
          <w:ins w:id="673" w:author="MCC" w:date="2021-09-28T17:29:00Z"/>
          <w:rFonts w:asciiTheme="minorHAnsi" w:eastAsiaTheme="minorEastAsia" w:hAnsiTheme="minorHAnsi" w:cstheme="minorBidi"/>
          <w:szCs w:val="22"/>
          <w:lang w:eastAsia="en-GB"/>
        </w:rPr>
      </w:pPr>
      <w:ins w:id="674" w:author="MCC" w:date="2021-09-28T17:29:00Z">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_Toc83742701 \h </w:instrText>
        </w:r>
      </w:ins>
      <w:ins w:id="675" w:author="MCC" w:date="2021-09-28T17:30:00Z"/>
      <w:r>
        <w:fldChar w:fldCharType="separate"/>
      </w:r>
      <w:ins w:id="676" w:author="MCC" w:date="2021-09-28T17:30:00Z">
        <w:r>
          <w:t>131</w:t>
        </w:r>
      </w:ins>
      <w:ins w:id="677" w:author="MCC" w:date="2021-09-28T17:29:00Z">
        <w:r>
          <w:fldChar w:fldCharType="end"/>
        </w:r>
      </w:ins>
    </w:p>
    <w:p w14:paraId="3CBA9DE1" w14:textId="0498F17E" w:rsidR="00C844F5" w:rsidRDefault="00C844F5">
      <w:pPr>
        <w:pStyle w:val="TOC2"/>
        <w:rPr>
          <w:ins w:id="678" w:author="MCC" w:date="2021-09-28T17:29:00Z"/>
          <w:rFonts w:asciiTheme="minorHAnsi" w:eastAsiaTheme="minorEastAsia" w:hAnsiTheme="minorHAnsi" w:cstheme="minorBidi"/>
          <w:sz w:val="22"/>
          <w:szCs w:val="22"/>
          <w:lang w:eastAsia="en-GB"/>
        </w:rPr>
      </w:pPr>
      <w:ins w:id="679" w:author="MCC" w:date="2021-09-28T17:29:00Z">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_Toc83742702 \h </w:instrText>
        </w:r>
      </w:ins>
      <w:ins w:id="680" w:author="MCC" w:date="2021-09-28T17:30:00Z"/>
      <w:r>
        <w:fldChar w:fldCharType="separate"/>
      </w:r>
      <w:ins w:id="681" w:author="MCC" w:date="2021-09-28T17:30:00Z">
        <w:r>
          <w:t>131</w:t>
        </w:r>
      </w:ins>
      <w:ins w:id="682" w:author="MCC" w:date="2021-09-28T17:29:00Z">
        <w:r>
          <w:fldChar w:fldCharType="end"/>
        </w:r>
      </w:ins>
    </w:p>
    <w:p w14:paraId="5E47884B" w14:textId="5F8E300E" w:rsidR="00C844F5" w:rsidRDefault="00C844F5">
      <w:pPr>
        <w:pStyle w:val="TOC3"/>
        <w:rPr>
          <w:ins w:id="683" w:author="MCC" w:date="2021-09-28T17:29:00Z"/>
          <w:rFonts w:asciiTheme="minorHAnsi" w:eastAsiaTheme="minorEastAsia" w:hAnsiTheme="minorHAnsi" w:cstheme="minorBidi"/>
          <w:sz w:val="22"/>
          <w:szCs w:val="22"/>
          <w:lang w:eastAsia="en-GB"/>
        </w:rPr>
      </w:pPr>
      <w:ins w:id="684" w:author="MCC" w:date="2021-09-28T17:29:00Z">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_Toc83742703 \h </w:instrText>
        </w:r>
      </w:ins>
      <w:ins w:id="685" w:author="MCC" w:date="2021-09-28T17:30:00Z"/>
      <w:r>
        <w:fldChar w:fldCharType="separate"/>
      </w:r>
      <w:ins w:id="686" w:author="MCC" w:date="2021-09-28T17:30:00Z">
        <w:r>
          <w:t>131</w:t>
        </w:r>
      </w:ins>
      <w:ins w:id="687" w:author="MCC" w:date="2021-09-28T17:29:00Z">
        <w:r>
          <w:fldChar w:fldCharType="end"/>
        </w:r>
      </w:ins>
    </w:p>
    <w:p w14:paraId="794490FD" w14:textId="51AB38ED" w:rsidR="00C844F5" w:rsidRDefault="00C844F5">
      <w:pPr>
        <w:pStyle w:val="TOC4"/>
        <w:rPr>
          <w:ins w:id="688" w:author="MCC" w:date="2021-09-28T17:29:00Z"/>
          <w:rFonts w:asciiTheme="minorHAnsi" w:eastAsiaTheme="minorEastAsia" w:hAnsiTheme="minorHAnsi" w:cstheme="minorBidi"/>
          <w:sz w:val="22"/>
          <w:szCs w:val="22"/>
          <w:lang w:eastAsia="en-GB"/>
        </w:rPr>
      </w:pPr>
      <w:ins w:id="689" w:author="MCC" w:date="2021-09-28T17:29:00Z">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_Toc83742704 \h </w:instrText>
        </w:r>
      </w:ins>
      <w:ins w:id="690" w:author="MCC" w:date="2021-09-28T17:30:00Z"/>
      <w:r>
        <w:fldChar w:fldCharType="separate"/>
      </w:r>
      <w:ins w:id="691" w:author="MCC" w:date="2021-09-28T17:30:00Z">
        <w:r>
          <w:t>131</w:t>
        </w:r>
      </w:ins>
      <w:ins w:id="692" w:author="MCC" w:date="2021-09-28T17:29:00Z">
        <w:r>
          <w:fldChar w:fldCharType="end"/>
        </w:r>
      </w:ins>
    </w:p>
    <w:p w14:paraId="567B41C1" w14:textId="6B380600" w:rsidR="00C844F5" w:rsidRDefault="00C844F5">
      <w:pPr>
        <w:pStyle w:val="TOC4"/>
        <w:rPr>
          <w:ins w:id="693" w:author="MCC" w:date="2021-09-28T17:29:00Z"/>
          <w:rFonts w:asciiTheme="minorHAnsi" w:eastAsiaTheme="minorEastAsia" w:hAnsiTheme="minorHAnsi" w:cstheme="minorBidi"/>
          <w:sz w:val="22"/>
          <w:szCs w:val="22"/>
          <w:lang w:eastAsia="en-GB"/>
        </w:rPr>
      </w:pPr>
      <w:ins w:id="694" w:author="MCC" w:date="2021-09-28T17:29:00Z">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_Toc83742705 \h </w:instrText>
        </w:r>
      </w:ins>
      <w:ins w:id="695" w:author="MCC" w:date="2021-09-28T17:30:00Z"/>
      <w:r>
        <w:fldChar w:fldCharType="separate"/>
      </w:r>
      <w:ins w:id="696" w:author="MCC" w:date="2021-09-28T17:30:00Z">
        <w:r>
          <w:t>131</w:t>
        </w:r>
      </w:ins>
      <w:ins w:id="697" w:author="MCC" w:date="2021-09-28T17:29:00Z">
        <w:r>
          <w:fldChar w:fldCharType="end"/>
        </w:r>
      </w:ins>
    </w:p>
    <w:p w14:paraId="51966F17" w14:textId="731CCAD7" w:rsidR="00C844F5" w:rsidRDefault="00C844F5">
      <w:pPr>
        <w:pStyle w:val="TOC4"/>
        <w:rPr>
          <w:ins w:id="698" w:author="MCC" w:date="2021-09-28T17:29:00Z"/>
          <w:rFonts w:asciiTheme="minorHAnsi" w:eastAsiaTheme="minorEastAsia" w:hAnsiTheme="minorHAnsi" w:cstheme="minorBidi"/>
          <w:sz w:val="22"/>
          <w:szCs w:val="22"/>
          <w:lang w:eastAsia="en-GB"/>
        </w:rPr>
      </w:pPr>
      <w:ins w:id="699" w:author="MCC" w:date="2021-09-28T17:29:00Z">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_Toc83742706 \h </w:instrText>
        </w:r>
      </w:ins>
      <w:ins w:id="700" w:author="MCC" w:date="2021-09-28T17:30:00Z"/>
      <w:r>
        <w:fldChar w:fldCharType="separate"/>
      </w:r>
      <w:ins w:id="701" w:author="MCC" w:date="2021-09-28T17:30:00Z">
        <w:r>
          <w:t>131</w:t>
        </w:r>
      </w:ins>
      <w:ins w:id="702" w:author="MCC" w:date="2021-09-28T17:29:00Z">
        <w:r>
          <w:fldChar w:fldCharType="end"/>
        </w:r>
      </w:ins>
    </w:p>
    <w:p w14:paraId="1330A75D" w14:textId="0BA0E325" w:rsidR="00C844F5" w:rsidRDefault="00C844F5">
      <w:pPr>
        <w:pStyle w:val="TOC2"/>
        <w:rPr>
          <w:ins w:id="703" w:author="MCC" w:date="2021-09-28T17:29:00Z"/>
          <w:rFonts w:asciiTheme="minorHAnsi" w:eastAsiaTheme="minorEastAsia" w:hAnsiTheme="minorHAnsi" w:cstheme="minorBidi"/>
          <w:sz w:val="22"/>
          <w:szCs w:val="22"/>
          <w:lang w:eastAsia="en-GB"/>
        </w:rPr>
      </w:pPr>
      <w:ins w:id="704" w:author="MCC" w:date="2021-09-28T17:29:00Z">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_Toc83742707 \h </w:instrText>
        </w:r>
      </w:ins>
      <w:ins w:id="705" w:author="MCC" w:date="2021-09-28T17:30:00Z"/>
      <w:r>
        <w:fldChar w:fldCharType="separate"/>
      </w:r>
      <w:ins w:id="706" w:author="MCC" w:date="2021-09-28T17:30:00Z">
        <w:r>
          <w:t>132</w:t>
        </w:r>
      </w:ins>
      <w:ins w:id="707" w:author="MCC" w:date="2021-09-28T17:29:00Z">
        <w:r>
          <w:fldChar w:fldCharType="end"/>
        </w:r>
      </w:ins>
    </w:p>
    <w:p w14:paraId="4C9164BD" w14:textId="414A7D3E" w:rsidR="00C844F5" w:rsidRDefault="00C844F5">
      <w:pPr>
        <w:pStyle w:val="TOC3"/>
        <w:rPr>
          <w:ins w:id="708" w:author="MCC" w:date="2021-09-28T17:29:00Z"/>
          <w:rFonts w:asciiTheme="minorHAnsi" w:eastAsiaTheme="minorEastAsia" w:hAnsiTheme="minorHAnsi" w:cstheme="minorBidi"/>
          <w:sz w:val="22"/>
          <w:szCs w:val="22"/>
          <w:lang w:eastAsia="en-GB"/>
        </w:rPr>
      </w:pPr>
      <w:ins w:id="709" w:author="MCC" w:date="2021-09-28T17:29:00Z">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_Toc83742708 \h </w:instrText>
        </w:r>
      </w:ins>
      <w:ins w:id="710" w:author="MCC" w:date="2021-09-28T17:30:00Z"/>
      <w:r>
        <w:fldChar w:fldCharType="separate"/>
      </w:r>
      <w:ins w:id="711" w:author="MCC" w:date="2021-09-28T17:30:00Z">
        <w:r>
          <w:t>136</w:t>
        </w:r>
      </w:ins>
      <w:ins w:id="712" w:author="MCC" w:date="2021-09-28T17:29:00Z">
        <w:r>
          <w:fldChar w:fldCharType="end"/>
        </w:r>
      </w:ins>
    </w:p>
    <w:p w14:paraId="00D28B38" w14:textId="200C33F3" w:rsidR="00C844F5" w:rsidRDefault="00C844F5">
      <w:pPr>
        <w:pStyle w:val="TOC3"/>
        <w:rPr>
          <w:ins w:id="713" w:author="MCC" w:date="2021-09-28T17:29:00Z"/>
          <w:rFonts w:asciiTheme="minorHAnsi" w:eastAsiaTheme="minorEastAsia" w:hAnsiTheme="minorHAnsi" w:cstheme="minorBidi"/>
          <w:sz w:val="22"/>
          <w:szCs w:val="22"/>
          <w:lang w:eastAsia="en-GB"/>
        </w:rPr>
      </w:pPr>
      <w:ins w:id="714" w:author="MCC" w:date="2021-09-28T17:29:00Z">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_Toc83742709 \h </w:instrText>
        </w:r>
      </w:ins>
      <w:ins w:id="715" w:author="MCC" w:date="2021-09-28T17:30:00Z"/>
      <w:r>
        <w:fldChar w:fldCharType="separate"/>
      </w:r>
      <w:ins w:id="716" w:author="MCC" w:date="2021-09-28T17:30:00Z">
        <w:r>
          <w:t>136</w:t>
        </w:r>
      </w:ins>
      <w:ins w:id="717" w:author="MCC" w:date="2021-09-28T17:29:00Z">
        <w:r>
          <w:fldChar w:fldCharType="end"/>
        </w:r>
      </w:ins>
    </w:p>
    <w:p w14:paraId="28338DAE" w14:textId="26BAA0B0" w:rsidR="00C844F5" w:rsidRDefault="00C844F5">
      <w:pPr>
        <w:pStyle w:val="TOC4"/>
        <w:rPr>
          <w:ins w:id="718" w:author="MCC" w:date="2021-09-28T17:29:00Z"/>
          <w:rFonts w:asciiTheme="minorHAnsi" w:eastAsiaTheme="minorEastAsia" w:hAnsiTheme="minorHAnsi" w:cstheme="minorBidi"/>
          <w:sz w:val="22"/>
          <w:szCs w:val="22"/>
          <w:lang w:eastAsia="en-GB"/>
        </w:rPr>
      </w:pPr>
      <w:ins w:id="719" w:author="MCC" w:date="2021-09-28T17:29:00Z">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_Toc83742710 \h </w:instrText>
        </w:r>
      </w:ins>
      <w:ins w:id="720" w:author="MCC" w:date="2021-09-28T17:30:00Z"/>
      <w:r>
        <w:fldChar w:fldCharType="separate"/>
      </w:r>
      <w:ins w:id="721" w:author="MCC" w:date="2021-09-28T17:30:00Z">
        <w:r>
          <w:t>136</w:t>
        </w:r>
      </w:ins>
      <w:ins w:id="722" w:author="MCC" w:date="2021-09-28T17:29:00Z">
        <w:r>
          <w:fldChar w:fldCharType="end"/>
        </w:r>
      </w:ins>
    </w:p>
    <w:p w14:paraId="5CCF17BD" w14:textId="5B2F20B0" w:rsidR="00C844F5" w:rsidRDefault="00C844F5">
      <w:pPr>
        <w:pStyle w:val="TOC4"/>
        <w:rPr>
          <w:ins w:id="723" w:author="MCC" w:date="2021-09-28T17:29:00Z"/>
          <w:rFonts w:asciiTheme="minorHAnsi" w:eastAsiaTheme="minorEastAsia" w:hAnsiTheme="minorHAnsi" w:cstheme="minorBidi"/>
          <w:sz w:val="22"/>
          <w:szCs w:val="22"/>
          <w:lang w:eastAsia="en-GB"/>
        </w:rPr>
      </w:pPr>
      <w:ins w:id="724" w:author="MCC" w:date="2021-09-28T17:29:00Z">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_Toc83742711 \h </w:instrText>
        </w:r>
      </w:ins>
      <w:ins w:id="725" w:author="MCC" w:date="2021-09-28T17:30:00Z"/>
      <w:r>
        <w:fldChar w:fldCharType="separate"/>
      </w:r>
      <w:ins w:id="726" w:author="MCC" w:date="2021-09-28T17:30:00Z">
        <w:r>
          <w:t>137</w:t>
        </w:r>
      </w:ins>
      <w:ins w:id="727" w:author="MCC" w:date="2021-09-28T17:29:00Z">
        <w:r>
          <w:fldChar w:fldCharType="end"/>
        </w:r>
      </w:ins>
    </w:p>
    <w:p w14:paraId="0FCE969A" w14:textId="3639BD47" w:rsidR="00C844F5" w:rsidRDefault="00C844F5">
      <w:pPr>
        <w:pStyle w:val="TOC5"/>
        <w:rPr>
          <w:ins w:id="728" w:author="MCC" w:date="2021-09-28T17:29:00Z"/>
          <w:rFonts w:asciiTheme="minorHAnsi" w:eastAsiaTheme="minorEastAsia" w:hAnsiTheme="minorHAnsi" w:cstheme="minorBidi"/>
          <w:sz w:val="22"/>
          <w:szCs w:val="22"/>
          <w:lang w:eastAsia="en-GB"/>
        </w:rPr>
      </w:pPr>
      <w:ins w:id="729" w:author="MCC" w:date="2021-09-28T17:29:00Z">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_Toc83742712 \h </w:instrText>
        </w:r>
      </w:ins>
      <w:ins w:id="730" w:author="MCC" w:date="2021-09-28T17:30:00Z"/>
      <w:r>
        <w:fldChar w:fldCharType="separate"/>
      </w:r>
      <w:ins w:id="731" w:author="MCC" w:date="2021-09-28T17:30:00Z">
        <w:r>
          <w:t>137</w:t>
        </w:r>
      </w:ins>
      <w:ins w:id="732" w:author="MCC" w:date="2021-09-28T17:29:00Z">
        <w:r>
          <w:fldChar w:fldCharType="end"/>
        </w:r>
      </w:ins>
    </w:p>
    <w:p w14:paraId="03744127" w14:textId="2DC8C7CB" w:rsidR="00C844F5" w:rsidRDefault="00C844F5">
      <w:pPr>
        <w:pStyle w:val="TOC2"/>
        <w:rPr>
          <w:ins w:id="733" w:author="MCC" w:date="2021-09-28T17:29:00Z"/>
          <w:rFonts w:asciiTheme="minorHAnsi" w:eastAsiaTheme="minorEastAsia" w:hAnsiTheme="minorHAnsi" w:cstheme="minorBidi"/>
          <w:sz w:val="22"/>
          <w:szCs w:val="22"/>
          <w:lang w:eastAsia="en-GB"/>
        </w:rPr>
      </w:pPr>
      <w:ins w:id="734" w:author="MCC" w:date="2021-09-28T17:29:00Z">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_Toc83742713 \h </w:instrText>
        </w:r>
      </w:ins>
      <w:ins w:id="735" w:author="MCC" w:date="2021-09-28T17:30:00Z"/>
      <w:r>
        <w:fldChar w:fldCharType="separate"/>
      </w:r>
      <w:ins w:id="736" w:author="MCC" w:date="2021-09-28T17:30:00Z">
        <w:r>
          <w:t>139</w:t>
        </w:r>
      </w:ins>
      <w:ins w:id="737" w:author="MCC" w:date="2021-09-28T17:29:00Z">
        <w:r>
          <w:fldChar w:fldCharType="end"/>
        </w:r>
      </w:ins>
    </w:p>
    <w:p w14:paraId="1DF43948" w14:textId="0CDD8643" w:rsidR="00C844F5" w:rsidRDefault="00C844F5">
      <w:pPr>
        <w:pStyle w:val="TOC3"/>
        <w:rPr>
          <w:ins w:id="738" w:author="MCC" w:date="2021-09-28T17:29:00Z"/>
          <w:rFonts w:asciiTheme="minorHAnsi" w:eastAsiaTheme="minorEastAsia" w:hAnsiTheme="minorHAnsi" w:cstheme="minorBidi"/>
          <w:sz w:val="22"/>
          <w:szCs w:val="22"/>
          <w:lang w:eastAsia="en-GB"/>
        </w:rPr>
      </w:pPr>
      <w:ins w:id="739" w:author="MCC" w:date="2021-09-28T17:29:00Z">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_Toc83742714 \h </w:instrText>
        </w:r>
      </w:ins>
      <w:ins w:id="740" w:author="MCC" w:date="2021-09-28T17:30:00Z"/>
      <w:r>
        <w:fldChar w:fldCharType="separate"/>
      </w:r>
      <w:ins w:id="741" w:author="MCC" w:date="2021-09-28T17:30:00Z">
        <w:r>
          <w:t>142</w:t>
        </w:r>
      </w:ins>
      <w:ins w:id="742" w:author="MCC" w:date="2021-09-28T17:29:00Z">
        <w:r>
          <w:fldChar w:fldCharType="end"/>
        </w:r>
      </w:ins>
    </w:p>
    <w:p w14:paraId="3D4636E7" w14:textId="615B100E" w:rsidR="00C844F5" w:rsidRDefault="00C844F5">
      <w:pPr>
        <w:pStyle w:val="TOC3"/>
        <w:rPr>
          <w:ins w:id="743" w:author="MCC" w:date="2021-09-28T17:29:00Z"/>
          <w:rFonts w:asciiTheme="minorHAnsi" w:eastAsiaTheme="minorEastAsia" w:hAnsiTheme="minorHAnsi" w:cstheme="minorBidi"/>
          <w:sz w:val="22"/>
          <w:szCs w:val="22"/>
          <w:lang w:eastAsia="en-GB"/>
        </w:rPr>
      </w:pPr>
      <w:ins w:id="744" w:author="MCC" w:date="2021-09-28T17:29:00Z">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_Toc83742715 \h </w:instrText>
        </w:r>
      </w:ins>
      <w:ins w:id="745" w:author="MCC" w:date="2021-09-28T17:30:00Z"/>
      <w:r>
        <w:fldChar w:fldCharType="separate"/>
      </w:r>
      <w:ins w:id="746" w:author="MCC" w:date="2021-09-28T17:30:00Z">
        <w:r>
          <w:t>142</w:t>
        </w:r>
      </w:ins>
      <w:ins w:id="747" w:author="MCC" w:date="2021-09-28T17:29:00Z">
        <w:r>
          <w:fldChar w:fldCharType="end"/>
        </w:r>
      </w:ins>
    </w:p>
    <w:p w14:paraId="49B51B27" w14:textId="60074C3D" w:rsidR="00C844F5" w:rsidRDefault="00C844F5">
      <w:pPr>
        <w:pStyle w:val="TOC4"/>
        <w:rPr>
          <w:ins w:id="748" w:author="MCC" w:date="2021-09-28T17:29:00Z"/>
          <w:rFonts w:asciiTheme="minorHAnsi" w:eastAsiaTheme="minorEastAsia" w:hAnsiTheme="minorHAnsi" w:cstheme="minorBidi"/>
          <w:sz w:val="22"/>
          <w:szCs w:val="22"/>
          <w:lang w:eastAsia="en-GB"/>
        </w:rPr>
      </w:pPr>
      <w:ins w:id="749" w:author="MCC" w:date="2021-09-28T17:29:00Z">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_Toc83742716 \h </w:instrText>
        </w:r>
      </w:ins>
      <w:ins w:id="750" w:author="MCC" w:date="2021-09-28T17:30:00Z"/>
      <w:r>
        <w:fldChar w:fldCharType="separate"/>
      </w:r>
      <w:ins w:id="751" w:author="MCC" w:date="2021-09-28T17:30:00Z">
        <w:r>
          <w:t>142</w:t>
        </w:r>
      </w:ins>
      <w:ins w:id="752" w:author="MCC" w:date="2021-09-28T17:29:00Z">
        <w:r>
          <w:fldChar w:fldCharType="end"/>
        </w:r>
      </w:ins>
    </w:p>
    <w:p w14:paraId="43DF7BD6" w14:textId="14105C1D" w:rsidR="00C844F5" w:rsidRDefault="00C844F5">
      <w:pPr>
        <w:pStyle w:val="TOC4"/>
        <w:rPr>
          <w:ins w:id="753" w:author="MCC" w:date="2021-09-28T17:29:00Z"/>
          <w:rFonts w:asciiTheme="minorHAnsi" w:eastAsiaTheme="minorEastAsia" w:hAnsiTheme="minorHAnsi" w:cstheme="minorBidi"/>
          <w:sz w:val="22"/>
          <w:szCs w:val="22"/>
          <w:lang w:eastAsia="en-GB"/>
        </w:rPr>
      </w:pPr>
      <w:ins w:id="754" w:author="MCC" w:date="2021-09-28T17:29:00Z">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_Toc83742717 \h </w:instrText>
        </w:r>
      </w:ins>
      <w:ins w:id="755" w:author="MCC" w:date="2021-09-28T17:30:00Z"/>
      <w:r>
        <w:fldChar w:fldCharType="separate"/>
      </w:r>
      <w:ins w:id="756" w:author="MCC" w:date="2021-09-28T17:30:00Z">
        <w:r>
          <w:t>142</w:t>
        </w:r>
      </w:ins>
      <w:ins w:id="757" w:author="MCC" w:date="2021-09-28T17:29:00Z">
        <w:r>
          <w:fldChar w:fldCharType="end"/>
        </w:r>
      </w:ins>
    </w:p>
    <w:p w14:paraId="6F9EA452" w14:textId="00825B5B" w:rsidR="00C844F5" w:rsidRDefault="00C844F5">
      <w:pPr>
        <w:pStyle w:val="TOC5"/>
        <w:rPr>
          <w:ins w:id="758" w:author="MCC" w:date="2021-09-28T17:29:00Z"/>
          <w:rFonts w:asciiTheme="minorHAnsi" w:eastAsiaTheme="minorEastAsia" w:hAnsiTheme="minorHAnsi" w:cstheme="minorBidi"/>
          <w:sz w:val="22"/>
          <w:szCs w:val="22"/>
          <w:lang w:eastAsia="en-GB"/>
        </w:rPr>
      </w:pPr>
      <w:ins w:id="759" w:author="MCC" w:date="2021-09-28T17:29:00Z">
        <w:r w:rsidRPr="008341B8">
          <w:rPr>
            <w:snapToGrid w:val="0"/>
            <w:lang w:eastAsia="zh-CN"/>
          </w:rPr>
          <w:t>7</w:t>
        </w:r>
        <w:r w:rsidRPr="008341B8">
          <w:rPr>
            <w:snapToGrid w:val="0"/>
          </w:rPr>
          <w:t>.3.</w:t>
        </w:r>
        <w:r w:rsidRPr="008341B8">
          <w:rPr>
            <w:snapToGrid w:val="0"/>
            <w:lang w:eastAsia="zh-CN"/>
          </w:rPr>
          <w:t>2</w:t>
        </w:r>
        <w:r w:rsidRPr="008341B8">
          <w:rPr>
            <w:snapToGrid w:val="0"/>
          </w:rPr>
          <w:t>.2.1</w:t>
        </w:r>
        <w:r>
          <w:rPr>
            <w:rFonts w:asciiTheme="minorHAnsi" w:eastAsiaTheme="minorEastAsia" w:hAnsiTheme="minorHAnsi" w:cstheme="minorBidi"/>
            <w:sz w:val="22"/>
            <w:szCs w:val="22"/>
            <w:lang w:eastAsia="en-GB"/>
          </w:rPr>
          <w:tab/>
        </w:r>
        <w:r w:rsidRPr="008341B8">
          <w:rPr>
            <w:snapToGrid w:val="0"/>
          </w:rPr>
          <w:t>1 Tx Antenna</w:t>
        </w:r>
        <w:r w:rsidRPr="008341B8">
          <w:rPr>
            <w:snapToGrid w:val="0"/>
            <w:lang w:eastAsia="zh-CN"/>
          </w:rPr>
          <w:t xml:space="preserve"> </w:t>
        </w:r>
        <w:r w:rsidRPr="008341B8">
          <w:rPr>
            <w:snapToGrid w:val="0"/>
          </w:rPr>
          <w:t>performances</w:t>
        </w:r>
        <w:r>
          <w:tab/>
        </w:r>
        <w:r>
          <w:fldChar w:fldCharType="begin"/>
        </w:r>
        <w:r>
          <w:instrText xml:space="preserve"> PAGEREF _Toc83742718 \h </w:instrText>
        </w:r>
      </w:ins>
      <w:ins w:id="760" w:author="MCC" w:date="2021-09-28T17:30:00Z"/>
      <w:r>
        <w:fldChar w:fldCharType="separate"/>
      </w:r>
      <w:ins w:id="761" w:author="MCC" w:date="2021-09-28T17:30:00Z">
        <w:r>
          <w:t>142</w:t>
        </w:r>
      </w:ins>
      <w:ins w:id="762" w:author="MCC" w:date="2021-09-28T17:29:00Z">
        <w:r>
          <w:fldChar w:fldCharType="end"/>
        </w:r>
      </w:ins>
    </w:p>
    <w:p w14:paraId="3412C6FD" w14:textId="68B05C66" w:rsidR="00C844F5" w:rsidRDefault="00C844F5">
      <w:pPr>
        <w:pStyle w:val="TOC5"/>
        <w:rPr>
          <w:ins w:id="763" w:author="MCC" w:date="2021-09-28T17:29:00Z"/>
          <w:rFonts w:asciiTheme="minorHAnsi" w:eastAsiaTheme="minorEastAsia" w:hAnsiTheme="minorHAnsi" w:cstheme="minorBidi"/>
          <w:sz w:val="22"/>
          <w:szCs w:val="22"/>
          <w:lang w:eastAsia="en-GB"/>
        </w:rPr>
      </w:pPr>
      <w:ins w:id="764" w:author="MCC" w:date="2021-09-28T17:29:00Z">
        <w:r w:rsidRPr="008341B8">
          <w:rPr>
            <w:snapToGrid w:val="0"/>
            <w:lang w:eastAsia="zh-CN"/>
          </w:rPr>
          <w:t>7</w:t>
        </w:r>
        <w:r w:rsidRPr="008341B8">
          <w:rPr>
            <w:snapToGrid w:val="0"/>
          </w:rPr>
          <w:t>.3.</w:t>
        </w:r>
        <w:r w:rsidRPr="008341B8">
          <w:rPr>
            <w:snapToGrid w:val="0"/>
            <w:lang w:eastAsia="zh-CN"/>
          </w:rPr>
          <w:t>2</w:t>
        </w:r>
        <w:r w:rsidRPr="008341B8">
          <w:rPr>
            <w:snapToGrid w:val="0"/>
          </w:rPr>
          <w:t>.2.</w:t>
        </w:r>
        <w:r w:rsidRPr="008341B8">
          <w:rPr>
            <w:snapToGrid w:val="0"/>
            <w:lang w:eastAsia="zh-CN"/>
          </w:rPr>
          <w:t>2</w:t>
        </w:r>
        <w:r>
          <w:rPr>
            <w:rFonts w:asciiTheme="minorHAnsi" w:eastAsiaTheme="minorEastAsia" w:hAnsiTheme="minorHAnsi" w:cstheme="minorBidi"/>
            <w:sz w:val="22"/>
            <w:szCs w:val="22"/>
            <w:lang w:eastAsia="en-GB"/>
          </w:rPr>
          <w:tab/>
        </w:r>
        <w:r w:rsidRPr="008341B8">
          <w:rPr>
            <w:snapToGrid w:val="0"/>
            <w:lang w:eastAsia="zh-CN"/>
          </w:rPr>
          <w:t>2</w:t>
        </w:r>
        <w:r w:rsidRPr="008341B8">
          <w:rPr>
            <w:snapToGrid w:val="0"/>
          </w:rPr>
          <w:t xml:space="preserve"> Tx Antenna</w:t>
        </w:r>
        <w:r w:rsidRPr="008341B8">
          <w:rPr>
            <w:snapToGrid w:val="0"/>
            <w:lang w:eastAsia="zh-CN"/>
          </w:rPr>
          <w:t xml:space="preserve"> </w:t>
        </w:r>
        <w:r w:rsidRPr="008341B8">
          <w:rPr>
            <w:snapToGrid w:val="0"/>
          </w:rPr>
          <w:t>performances</w:t>
        </w:r>
        <w:r>
          <w:tab/>
        </w:r>
        <w:r>
          <w:fldChar w:fldCharType="begin"/>
        </w:r>
        <w:r>
          <w:instrText xml:space="preserve"> PAGEREF _Toc83742719 \h </w:instrText>
        </w:r>
      </w:ins>
      <w:ins w:id="765" w:author="MCC" w:date="2021-09-28T17:30:00Z"/>
      <w:r>
        <w:fldChar w:fldCharType="separate"/>
      </w:r>
      <w:ins w:id="766" w:author="MCC" w:date="2021-09-28T17:30:00Z">
        <w:r>
          <w:t>143</w:t>
        </w:r>
      </w:ins>
      <w:ins w:id="767" w:author="MCC" w:date="2021-09-28T17:29:00Z">
        <w:r>
          <w:fldChar w:fldCharType="end"/>
        </w:r>
      </w:ins>
    </w:p>
    <w:p w14:paraId="4F68B2A6" w14:textId="24CD9D8D" w:rsidR="00C844F5" w:rsidRDefault="00C844F5">
      <w:pPr>
        <w:pStyle w:val="TOC2"/>
        <w:rPr>
          <w:ins w:id="768" w:author="MCC" w:date="2021-09-28T17:29:00Z"/>
          <w:rFonts w:asciiTheme="minorHAnsi" w:eastAsiaTheme="minorEastAsia" w:hAnsiTheme="minorHAnsi" w:cstheme="minorBidi"/>
          <w:sz w:val="22"/>
          <w:szCs w:val="22"/>
          <w:lang w:eastAsia="en-GB"/>
        </w:rPr>
      </w:pPr>
      <w:ins w:id="769" w:author="MCC" w:date="2021-09-28T17:29:00Z">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_Toc83742720 \h </w:instrText>
        </w:r>
      </w:ins>
      <w:ins w:id="770" w:author="MCC" w:date="2021-09-28T17:30:00Z"/>
      <w:r>
        <w:fldChar w:fldCharType="separate"/>
      </w:r>
      <w:ins w:id="771" w:author="MCC" w:date="2021-09-28T17:30:00Z">
        <w:r>
          <w:t>143</w:t>
        </w:r>
      </w:ins>
      <w:ins w:id="772" w:author="MCC" w:date="2021-09-28T17:29:00Z">
        <w:r>
          <w:fldChar w:fldCharType="end"/>
        </w:r>
      </w:ins>
    </w:p>
    <w:p w14:paraId="7E9A62DE" w14:textId="174155D3" w:rsidR="00C844F5" w:rsidRDefault="00C844F5">
      <w:pPr>
        <w:pStyle w:val="TOC3"/>
        <w:rPr>
          <w:ins w:id="773" w:author="MCC" w:date="2021-09-28T17:29:00Z"/>
          <w:rFonts w:asciiTheme="minorHAnsi" w:eastAsiaTheme="minorEastAsia" w:hAnsiTheme="minorHAnsi" w:cstheme="minorBidi"/>
          <w:sz w:val="22"/>
          <w:szCs w:val="22"/>
          <w:lang w:eastAsia="en-GB"/>
        </w:rPr>
      </w:pPr>
      <w:ins w:id="774" w:author="MCC" w:date="2021-09-28T17:29:00Z">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_Toc83742721 \h </w:instrText>
        </w:r>
      </w:ins>
      <w:ins w:id="775" w:author="MCC" w:date="2021-09-28T17:30:00Z"/>
      <w:r>
        <w:fldChar w:fldCharType="separate"/>
      </w:r>
      <w:ins w:id="776" w:author="MCC" w:date="2021-09-28T17:30:00Z">
        <w:r>
          <w:t>143</w:t>
        </w:r>
      </w:ins>
      <w:ins w:id="777" w:author="MCC" w:date="2021-09-28T17:29:00Z">
        <w:r>
          <w:fldChar w:fldCharType="end"/>
        </w:r>
      </w:ins>
    </w:p>
    <w:p w14:paraId="03CFD351" w14:textId="514DEAA7" w:rsidR="00C844F5" w:rsidRDefault="00C844F5">
      <w:pPr>
        <w:pStyle w:val="TOC3"/>
        <w:rPr>
          <w:ins w:id="778" w:author="MCC" w:date="2021-09-28T17:29:00Z"/>
          <w:rFonts w:asciiTheme="minorHAnsi" w:eastAsiaTheme="minorEastAsia" w:hAnsiTheme="minorHAnsi" w:cstheme="minorBidi"/>
          <w:sz w:val="22"/>
          <w:szCs w:val="22"/>
          <w:lang w:eastAsia="en-GB"/>
        </w:rPr>
      </w:pPr>
      <w:ins w:id="779" w:author="MCC" w:date="2021-09-28T17:29:00Z">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_Toc83742722 \h </w:instrText>
        </w:r>
      </w:ins>
      <w:ins w:id="780" w:author="MCC" w:date="2021-09-28T17:30:00Z"/>
      <w:r>
        <w:fldChar w:fldCharType="separate"/>
      </w:r>
      <w:ins w:id="781" w:author="MCC" w:date="2021-09-28T17:30:00Z">
        <w:r>
          <w:t>143</w:t>
        </w:r>
      </w:ins>
      <w:ins w:id="782" w:author="MCC" w:date="2021-09-28T17:29:00Z">
        <w:r>
          <w:fldChar w:fldCharType="end"/>
        </w:r>
      </w:ins>
    </w:p>
    <w:p w14:paraId="56EA76DB" w14:textId="600BFD31" w:rsidR="00C844F5" w:rsidRDefault="00C844F5">
      <w:pPr>
        <w:pStyle w:val="TOC4"/>
        <w:rPr>
          <w:ins w:id="783" w:author="MCC" w:date="2021-09-28T17:29:00Z"/>
          <w:rFonts w:asciiTheme="minorHAnsi" w:eastAsiaTheme="minorEastAsia" w:hAnsiTheme="minorHAnsi" w:cstheme="minorBidi"/>
          <w:sz w:val="22"/>
          <w:szCs w:val="22"/>
          <w:lang w:eastAsia="en-GB"/>
        </w:rPr>
      </w:pPr>
      <w:ins w:id="784" w:author="MCC" w:date="2021-09-28T17:29:00Z">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_Toc83742723 \h </w:instrText>
        </w:r>
      </w:ins>
      <w:ins w:id="785" w:author="MCC" w:date="2021-09-28T17:30:00Z"/>
      <w:r>
        <w:fldChar w:fldCharType="separate"/>
      </w:r>
      <w:ins w:id="786" w:author="MCC" w:date="2021-09-28T17:30:00Z">
        <w:r>
          <w:t>143</w:t>
        </w:r>
      </w:ins>
      <w:ins w:id="787" w:author="MCC" w:date="2021-09-28T17:29:00Z">
        <w:r>
          <w:fldChar w:fldCharType="end"/>
        </w:r>
      </w:ins>
    </w:p>
    <w:p w14:paraId="7BDEA4BE" w14:textId="41C84DDC" w:rsidR="00C844F5" w:rsidRDefault="00C844F5">
      <w:pPr>
        <w:pStyle w:val="TOC4"/>
        <w:rPr>
          <w:ins w:id="788" w:author="MCC" w:date="2021-09-28T17:29:00Z"/>
          <w:rFonts w:asciiTheme="minorHAnsi" w:eastAsiaTheme="minorEastAsia" w:hAnsiTheme="minorHAnsi" w:cstheme="minorBidi"/>
          <w:sz w:val="22"/>
          <w:szCs w:val="22"/>
          <w:lang w:eastAsia="en-GB"/>
        </w:rPr>
      </w:pPr>
      <w:ins w:id="789" w:author="MCC" w:date="2021-09-28T17:29:00Z">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_Toc83742724 \h </w:instrText>
        </w:r>
      </w:ins>
      <w:ins w:id="790" w:author="MCC" w:date="2021-09-28T17:30:00Z"/>
      <w:r>
        <w:fldChar w:fldCharType="separate"/>
      </w:r>
      <w:ins w:id="791" w:author="MCC" w:date="2021-09-28T17:30:00Z">
        <w:r>
          <w:t>144</w:t>
        </w:r>
      </w:ins>
      <w:ins w:id="792" w:author="MCC" w:date="2021-09-28T17:29:00Z">
        <w:r>
          <w:fldChar w:fldCharType="end"/>
        </w:r>
      </w:ins>
    </w:p>
    <w:p w14:paraId="27631086" w14:textId="27D318BB" w:rsidR="00C844F5" w:rsidRDefault="00C844F5">
      <w:pPr>
        <w:pStyle w:val="TOC2"/>
        <w:rPr>
          <w:ins w:id="793" w:author="MCC" w:date="2021-09-28T17:29:00Z"/>
          <w:rFonts w:asciiTheme="minorHAnsi" w:eastAsiaTheme="minorEastAsia" w:hAnsiTheme="minorHAnsi" w:cstheme="minorBidi"/>
          <w:sz w:val="22"/>
          <w:szCs w:val="22"/>
          <w:lang w:eastAsia="en-GB"/>
        </w:rPr>
      </w:pPr>
      <w:ins w:id="794" w:author="MCC" w:date="2021-09-28T17:29:00Z">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_Toc83742725 \h </w:instrText>
        </w:r>
      </w:ins>
      <w:ins w:id="795" w:author="MCC" w:date="2021-09-28T17:30:00Z"/>
      <w:r>
        <w:fldChar w:fldCharType="separate"/>
      </w:r>
      <w:ins w:id="796" w:author="MCC" w:date="2021-09-28T17:30:00Z">
        <w:r>
          <w:t>144</w:t>
        </w:r>
      </w:ins>
      <w:ins w:id="797" w:author="MCC" w:date="2021-09-28T17:29:00Z">
        <w:r>
          <w:fldChar w:fldCharType="end"/>
        </w:r>
      </w:ins>
    </w:p>
    <w:p w14:paraId="1E7DB621" w14:textId="6817B107" w:rsidR="00C844F5" w:rsidRDefault="00C844F5">
      <w:pPr>
        <w:pStyle w:val="TOC3"/>
        <w:rPr>
          <w:ins w:id="798" w:author="MCC" w:date="2021-09-28T17:29:00Z"/>
          <w:rFonts w:asciiTheme="minorHAnsi" w:eastAsiaTheme="minorEastAsia" w:hAnsiTheme="minorHAnsi" w:cstheme="minorBidi"/>
          <w:sz w:val="22"/>
          <w:szCs w:val="22"/>
          <w:lang w:eastAsia="en-GB"/>
        </w:rPr>
      </w:pPr>
      <w:ins w:id="799" w:author="MCC" w:date="2021-09-28T17:29:00Z">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_Toc83742726 \h </w:instrText>
        </w:r>
      </w:ins>
      <w:ins w:id="800" w:author="MCC" w:date="2021-09-28T17:30:00Z"/>
      <w:r>
        <w:fldChar w:fldCharType="separate"/>
      </w:r>
      <w:ins w:id="801" w:author="MCC" w:date="2021-09-28T17:30:00Z">
        <w:r>
          <w:t>144</w:t>
        </w:r>
      </w:ins>
      <w:ins w:id="802" w:author="MCC" w:date="2021-09-28T17:29:00Z">
        <w:r>
          <w:fldChar w:fldCharType="end"/>
        </w:r>
      </w:ins>
    </w:p>
    <w:p w14:paraId="57C0D479" w14:textId="4E5A744C" w:rsidR="00C844F5" w:rsidRDefault="00C844F5">
      <w:pPr>
        <w:pStyle w:val="TOC2"/>
        <w:rPr>
          <w:ins w:id="803" w:author="MCC" w:date="2021-09-28T17:29:00Z"/>
          <w:rFonts w:asciiTheme="minorHAnsi" w:eastAsiaTheme="minorEastAsia" w:hAnsiTheme="minorHAnsi" w:cstheme="minorBidi"/>
          <w:sz w:val="22"/>
          <w:szCs w:val="22"/>
          <w:lang w:eastAsia="en-GB"/>
        </w:rPr>
      </w:pPr>
      <w:ins w:id="804" w:author="MCC" w:date="2021-09-28T17:29:00Z">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_Toc83742727 \h </w:instrText>
        </w:r>
      </w:ins>
      <w:ins w:id="805" w:author="MCC" w:date="2021-09-28T17:30:00Z"/>
      <w:r>
        <w:fldChar w:fldCharType="separate"/>
      </w:r>
      <w:ins w:id="806" w:author="MCC" w:date="2021-09-28T17:30:00Z">
        <w:r>
          <w:t>144</w:t>
        </w:r>
      </w:ins>
      <w:ins w:id="807" w:author="MCC" w:date="2021-09-28T17:29:00Z">
        <w:r>
          <w:fldChar w:fldCharType="end"/>
        </w:r>
      </w:ins>
    </w:p>
    <w:p w14:paraId="1BA4008C" w14:textId="38705589" w:rsidR="00C844F5" w:rsidRDefault="00C844F5">
      <w:pPr>
        <w:pStyle w:val="TOC3"/>
        <w:rPr>
          <w:ins w:id="808" w:author="MCC" w:date="2021-09-28T17:29:00Z"/>
          <w:rFonts w:asciiTheme="minorHAnsi" w:eastAsiaTheme="minorEastAsia" w:hAnsiTheme="minorHAnsi" w:cstheme="minorBidi"/>
          <w:sz w:val="22"/>
          <w:szCs w:val="22"/>
          <w:lang w:eastAsia="en-GB"/>
        </w:rPr>
      </w:pPr>
      <w:ins w:id="809" w:author="MCC" w:date="2021-09-28T17:29:00Z">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_Toc83742728 \h </w:instrText>
        </w:r>
      </w:ins>
      <w:ins w:id="810" w:author="MCC" w:date="2021-09-28T17:30:00Z"/>
      <w:r>
        <w:fldChar w:fldCharType="separate"/>
      </w:r>
      <w:ins w:id="811" w:author="MCC" w:date="2021-09-28T17:30:00Z">
        <w:r>
          <w:t>144</w:t>
        </w:r>
      </w:ins>
      <w:ins w:id="812" w:author="MCC" w:date="2021-09-28T17:29:00Z">
        <w:r>
          <w:fldChar w:fldCharType="end"/>
        </w:r>
      </w:ins>
    </w:p>
    <w:p w14:paraId="7DB5C57C" w14:textId="7FF3FF9C" w:rsidR="00C844F5" w:rsidRDefault="00C844F5">
      <w:pPr>
        <w:pStyle w:val="TOC1"/>
        <w:rPr>
          <w:ins w:id="813" w:author="MCC" w:date="2021-09-28T17:29:00Z"/>
          <w:rFonts w:asciiTheme="minorHAnsi" w:eastAsiaTheme="minorEastAsia" w:hAnsiTheme="minorHAnsi" w:cstheme="minorBidi"/>
          <w:szCs w:val="22"/>
          <w:lang w:eastAsia="en-GB"/>
        </w:rPr>
      </w:pPr>
      <w:ins w:id="814" w:author="MCC" w:date="2021-09-28T17:29:00Z">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_Toc83742729 \h </w:instrText>
        </w:r>
      </w:ins>
      <w:ins w:id="815" w:author="MCC" w:date="2021-09-28T17:30:00Z"/>
      <w:r>
        <w:fldChar w:fldCharType="separate"/>
      </w:r>
      <w:ins w:id="816" w:author="MCC" w:date="2021-09-28T17:30:00Z">
        <w:r>
          <w:t>150</w:t>
        </w:r>
      </w:ins>
      <w:ins w:id="817" w:author="MCC" w:date="2021-09-28T17:29:00Z">
        <w:r>
          <w:fldChar w:fldCharType="end"/>
        </w:r>
      </w:ins>
    </w:p>
    <w:p w14:paraId="416622F4" w14:textId="762DF5E5" w:rsidR="00C844F5" w:rsidRDefault="00C844F5">
      <w:pPr>
        <w:pStyle w:val="TOC2"/>
        <w:rPr>
          <w:ins w:id="818" w:author="MCC" w:date="2021-09-28T17:29:00Z"/>
          <w:rFonts w:asciiTheme="minorHAnsi" w:eastAsiaTheme="minorEastAsia" w:hAnsiTheme="minorHAnsi" w:cstheme="minorBidi"/>
          <w:sz w:val="22"/>
          <w:szCs w:val="22"/>
          <w:lang w:eastAsia="en-GB"/>
        </w:rPr>
      </w:pPr>
      <w:ins w:id="819" w:author="MCC" w:date="2021-09-28T17:29:00Z">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_Toc83742730 \h </w:instrText>
        </w:r>
      </w:ins>
      <w:ins w:id="820" w:author="MCC" w:date="2021-09-28T17:30:00Z"/>
      <w:r>
        <w:fldChar w:fldCharType="separate"/>
      </w:r>
      <w:ins w:id="821" w:author="MCC" w:date="2021-09-28T17:30:00Z">
        <w:r>
          <w:t>150</w:t>
        </w:r>
      </w:ins>
      <w:ins w:id="822" w:author="MCC" w:date="2021-09-28T17:29:00Z">
        <w:r>
          <w:fldChar w:fldCharType="end"/>
        </w:r>
      </w:ins>
    </w:p>
    <w:p w14:paraId="0657BCB1" w14:textId="1789316B" w:rsidR="00C844F5" w:rsidRDefault="00C844F5">
      <w:pPr>
        <w:pStyle w:val="TOC3"/>
        <w:rPr>
          <w:ins w:id="823" w:author="MCC" w:date="2021-09-28T17:29:00Z"/>
          <w:rFonts w:asciiTheme="minorHAnsi" w:eastAsiaTheme="minorEastAsia" w:hAnsiTheme="minorHAnsi" w:cstheme="minorBidi"/>
          <w:sz w:val="22"/>
          <w:szCs w:val="22"/>
          <w:lang w:eastAsia="en-GB"/>
        </w:rPr>
      </w:pPr>
      <w:ins w:id="824" w:author="MCC" w:date="2021-09-28T17:29:00Z">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_Toc83742731 \h </w:instrText>
        </w:r>
      </w:ins>
      <w:ins w:id="825" w:author="MCC" w:date="2021-09-28T17:30:00Z"/>
      <w:r>
        <w:fldChar w:fldCharType="separate"/>
      </w:r>
      <w:ins w:id="826" w:author="MCC" w:date="2021-09-28T17:30:00Z">
        <w:r>
          <w:t>150</w:t>
        </w:r>
      </w:ins>
      <w:ins w:id="827" w:author="MCC" w:date="2021-09-28T17:29:00Z">
        <w:r>
          <w:fldChar w:fldCharType="end"/>
        </w:r>
      </w:ins>
    </w:p>
    <w:p w14:paraId="6EEE81CE" w14:textId="711ACFE4" w:rsidR="00C844F5" w:rsidRDefault="00C844F5">
      <w:pPr>
        <w:pStyle w:val="TOC4"/>
        <w:rPr>
          <w:ins w:id="828" w:author="MCC" w:date="2021-09-28T17:29:00Z"/>
          <w:rFonts w:asciiTheme="minorHAnsi" w:eastAsiaTheme="minorEastAsia" w:hAnsiTheme="minorHAnsi" w:cstheme="minorBidi"/>
          <w:sz w:val="22"/>
          <w:szCs w:val="22"/>
          <w:lang w:eastAsia="en-GB"/>
        </w:rPr>
      </w:pPr>
      <w:ins w:id="829" w:author="MCC" w:date="2021-09-28T17:29:00Z">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_Toc83742732 \h </w:instrText>
        </w:r>
      </w:ins>
      <w:ins w:id="830" w:author="MCC" w:date="2021-09-28T17:30:00Z"/>
      <w:r>
        <w:fldChar w:fldCharType="separate"/>
      </w:r>
      <w:ins w:id="831" w:author="MCC" w:date="2021-09-28T17:30:00Z">
        <w:r>
          <w:t>150</w:t>
        </w:r>
      </w:ins>
      <w:ins w:id="832" w:author="MCC" w:date="2021-09-28T17:29:00Z">
        <w:r>
          <w:fldChar w:fldCharType="end"/>
        </w:r>
      </w:ins>
    </w:p>
    <w:p w14:paraId="4EF69BD2" w14:textId="007DD2FD" w:rsidR="00C844F5" w:rsidRDefault="00C844F5">
      <w:pPr>
        <w:pStyle w:val="TOC4"/>
        <w:rPr>
          <w:ins w:id="833" w:author="MCC" w:date="2021-09-28T17:29:00Z"/>
          <w:rFonts w:asciiTheme="minorHAnsi" w:eastAsiaTheme="minorEastAsia" w:hAnsiTheme="minorHAnsi" w:cstheme="minorBidi"/>
          <w:sz w:val="22"/>
          <w:szCs w:val="22"/>
          <w:lang w:eastAsia="en-GB"/>
        </w:rPr>
      </w:pPr>
      <w:ins w:id="834" w:author="MCC" w:date="2021-09-28T17:29:00Z">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_Toc83742733 \h </w:instrText>
        </w:r>
      </w:ins>
      <w:ins w:id="835" w:author="MCC" w:date="2021-09-28T17:30:00Z"/>
      <w:r>
        <w:fldChar w:fldCharType="separate"/>
      </w:r>
      <w:ins w:id="836" w:author="MCC" w:date="2021-09-28T17:30:00Z">
        <w:r>
          <w:t>150</w:t>
        </w:r>
      </w:ins>
      <w:ins w:id="837" w:author="MCC" w:date="2021-09-28T17:29:00Z">
        <w:r>
          <w:fldChar w:fldCharType="end"/>
        </w:r>
      </w:ins>
    </w:p>
    <w:p w14:paraId="65C494FD" w14:textId="5E7E5C3E" w:rsidR="00C844F5" w:rsidRDefault="00C844F5">
      <w:pPr>
        <w:pStyle w:val="TOC4"/>
        <w:rPr>
          <w:ins w:id="838" w:author="MCC" w:date="2021-09-28T17:29:00Z"/>
          <w:rFonts w:asciiTheme="minorHAnsi" w:eastAsiaTheme="minorEastAsia" w:hAnsiTheme="minorHAnsi" w:cstheme="minorBidi"/>
          <w:sz w:val="22"/>
          <w:szCs w:val="22"/>
          <w:lang w:eastAsia="en-GB"/>
        </w:rPr>
      </w:pPr>
      <w:ins w:id="839" w:author="MCC" w:date="2021-09-28T17:29:00Z">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_Toc83742734 \h </w:instrText>
        </w:r>
      </w:ins>
      <w:ins w:id="840" w:author="MCC" w:date="2021-09-28T17:30:00Z"/>
      <w:r>
        <w:fldChar w:fldCharType="separate"/>
      </w:r>
      <w:ins w:id="841" w:author="MCC" w:date="2021-09-28T17:30:00Z">
        <w:r>
          <w:t>151</w:t>
        </w:r>
      </w:ins>
      <w:ins w:id="842" w:author="MCC" w:date="2021-09-28T17:29:00Z">
        <w:r>
          <w:fldChar w:fldCharType="end"/>
        </w:r>
      </w:ins>
    </w:p>
    <w:p w14:paraId="4194959C" w14:textId="41F0C46D" w:rsidR="00C844F5" w:rsidRDefault="00C844F5">
      <w:pPr>
        <w:pStyle w:val="TOC4"/>
        <w:rPr>
          <w:ins w:id="843" w:author="MCC" w:date="2021-09-28T17:29:00Z"/>
          <w:rFonts w:asciiTheme="minorHAnsi" w:eastAsiaTheme="minorEastAsia" w:hAnsiTheme="minorHAnsi" w:cstheme="minorBidi"/>
          <w:sz w:val="22"/>
          <w:szCs w:val="22"/>
          <w:lang w:eastAsia="en-GB"/>
        </w:rPr>
      </w:pPr>
      <w:ins w:id="844" w:author="MCC" w:date="2021-09-28T17:29:00Z">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_Toc83742735 \h </w:instrText>
        </w:r>
      </w:ins>
      <w:ins w:id="845" w:author="MCC" w:date="2021-09-28T17:30:00Z"/>
      <w:r>
        <w:fldChar w:fldCharType="separate"/>
      </w:r>
      <w:ins w:id="846" w:author="MCC" w:date="2021-09-28T17:30:00Z">
        <w:r>
          <w:t>151</w:t>
        </w:r>
      </w:ins>
      <w:ins w:id="847" w:author="MCC" w:date="2021-09-28T17:29:00Z">
        <w:r>
          <w:fldChar w:fldCharType="end"/>
        </w:r>
      </w:ins>
    </w:p>
    <w:p w14:paraId="7C3C6A7E" w14:textId="43453E6A" w:rsidR="00C844F5" w:rsidRDefault="00C844F5">
      <w:pPr>
        <w:pStyle w:val="TOC3"/>
        <w:rPr>
          <w:ins w:id="848" w:author="MCC" w:date="2021-09-28T17:29:00Z"/>
          <w:rFonts w:asciiTheme="minorHAnsi" w:eastAsiaTheme="minorEastAsia" w:hAnsiTheme="minorHAnsi" w:cstheme="minorBidi"/>
          <w:sz w:val="22"/>
          <w:szCs w:val="22"/>
          <w:lang w:eastAsia="en-GB"/>
        </w:rPr>
      </w:pPr>
      <w:ins w:id="849" w:author="MCC" w:date="2021-09-28T17:29:00Z">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_Toc83742736 \h </w:instrText>
        </w:r>
      </w:ins>
      <w:ins w:id="850" w:author="MCC" w:date="2021-09-28T17:30:00Z"/>
      <w:r>
        <w:fldChar w:fldCharType="separate"/>
      </w:r>
      <w:ins w:id="851" w:author="MCC" w:date="2021-09-28T17:30:00Z">
        <w:r>
          <w:t>151</w:t>
        </w:r>
      </w:ins>
      <w:ins w:id="852" w:author="MCC" w:date="2021-09-28T17:29:00Z">
        <w:r>
          <w:fldChar w:fldCharType="end"/>
        </w:r>
      </w:ins>
    </w:p>
    <w:p w14:paraId="34CE6866" w14:textId="563975BE" w:rsidR="00C844F5" w:rsidRDefault="00C844F5">
      <w:pPr>
        <w:pStyle w:val="TOC2"/>
        <w:rPr>
          <w:ins w:id="853" w:author="MCC" w:date="2021-09-28T17:29:00Z"/>
          <w:rFonts w:asciiTheme="minorHAnsi" w:eastAsiaTheme="minorEastAsia" w:hAnsiTheme="minorHAnsi" w:cstheme="minorBidi"/>
          <w:sz w:val="22"/>
          <w:szCs w:val="22"/>
          <w:lang w:eastAsia="en-GB"/>
        </w:rPr>
      </w:pPr>
      <w:ins w:id="854" w:author="MCC" w:date="2021-09-28T17:29:00Z">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_Toc83742737 \h </w:instrText>
        </w:r>
      </w:ins>
      <w:ins w:id="855" w:author="MCC" w:date="2021-09-28T17:30:00Z"/>
      <w:r>
        <w:fldChar w:fldCharType="separate"/>
      </w:r>
      <w:ins w:id="856" w:author="MCC" w:date="2021-09-28T17:30:00Z">
        <w:r>
          <w:t>156</w:t>
        </w:r>
      </w:ins>
      <w:ins w:id="857" w:author="MCC" w:date="2021-09-28T17:29:00Z">
        <w:r>
          <w:fldChar w:fldCharType="end"/>
        </w:r>
      </w:ins>
    </w:p>
    <w:p w14:paraId="6D87D802" w14:textId="52A5D56D" w:rsidR="00C844F5" w:rsidRDefault="00C844F5">
      <w:pPr>
        <w:pStyle w:val="TOC3"/>
        <w:rPr>
          <w:ins w:id="858" w:author="MCC" w:date="2021-09-28T17:29:00Z"/>
          <w:rFonts w:asciiTheme="minorHAnsi" w:eastAsiaTheme="minorEastAsia" w:hAnsiTheme="minorHAnsi" w:cstheme="minorBidi"/>
          <w:sz w:val="22"/>
          <w:szCs w:val="22"/>
          <w:lang w:eastAsia="en-GB"/>
        </w:rPr>
      </w:pPr>
      <w:ins w:id="859" w:author="MCC" w:date="2021-09-28T17:29:00Z">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_Toc83742738 \h </w:instrText>
        </w:r>
      </w:ins>
      <w:ins w:id="860" w:author="MCC" w:date="2021-09-28T17:30:00Z"/>
      <w:r>
        <w:fldChar w:fldCharType="separate"/>
      </w:r>
      <w:ins w:id="861" w:author="MCC" w:date="2021-09-28T17:30:00Z">
        <w:r>
          <w:t>156</w:t>
        </w:r>
      </w:ins>
      <w:ins w:id="862" w:author="MCC" w:date="2021-09-28T17:29:00Z">
        <w:r>
          <w:fldChar w:fldCharType="end"/>
        </w:r>
      </w:ins>
    </w:p>
    <w:p w14:paraId="0F76C575" w14:textId="41FF1A5B" w:rsidR="00C844F5" w:rsidRDefault="00C844F5">
      <w:pPr>
        <w:pStyle w:val="TOC3"/>
        <w:rPr>
          <w:ins w:id="863" w:author="MCC" w:date="2021-09-28T17:29:00Z"/>
          <w:rFonts w:asciiTheme="minorHAnsi" w:eastAsiaTheme="minorEastAsia" w:hAnsiTheme="minorHAnsi" w:cstheme="minorBidi"/>
          <w:sz w:val="22"/>
          <w:szCs w:val="22"/>
          <w:lang w:eastAsia="en-GB"/>
        </w:rPr>
      </w:pPr>
      <w:ins w:id="864" w:author="MCC" w:date="2021-09-28T17:29:00Z">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_Toc83742739 \h </w:instrText>
        </w:r>
      </w:ins>
      <w:ins w:id="865" w:author="MCC" w:date="2021-09-28T17:30:00Z"/>
      <w:r>
        <w:fldChar w:fldCharType="separate"/>
      </w:r>
      <w:ins w:id="866" w:author="MCC" w:date="2021-09-28T17:30:00Z">
        <w:r>
          <w:t>156</w:t>
        </w:r>
      </w:ins>
      <w:ins w:id="867" w:author="MCC" w:date="2021-09-28T17:29:00Z">
        <w:r>
          <w:fldChar w:fldCharType="end"/>
        </w:r>
      </w:ins>
    </w:p>
    <w:p w14:paraId="5A81CF60" w14:textId="0908E44D" w:rsidR="00C844F5" w:rsidRDefault="00C844F5">
      <w:pPr>
        <w:pStyle w:val="TOC4"/>
        <w:rPr>
          <w:ins w:id="868" w:author="MCC" w:date="2021-09-28T17:29:00Z"/>
          <w:rFonts w:asciiTheme="minorHAnsi" w:eastAsiaTheme="minorEastAsia" w:hAnsiTheme="minorHAnsi" w:cstheme="minorBidi"/>
          <w:sz w:val="22"/>
          <w:szCs w:val="22"/>
          <w:lang w:eastAsia="en-GB"/>
        </w:rPr>
      </w:pPr>
      <w:ins w:id="869" w:author="MCC" w:date="2021-09-28T17:29:00Z">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_Toc83742740 \h </w:instrText>
        </w:r>
      </w:ins>
      <w:ins w:id="870" w:author="MCC" w:date="2021-09-28T17:30:00Z"/>
      <w:r>
        <w:fldChar w:fldCharType="separate"/>
      </w:r>
      <w:ins w:id="871" w:author="MCC" w:date="2021-09-28T17:30:00Z">
        <w:r>
          <w:t>156</w:t>
        </w:r>
      </w:ins>
      <w:ins w:id="872" w:author="MCC" w:date="2021-09-28T17:29:00Z">
        <w:r>
          <w:fldChar w:fldCharType="end"/>
        </w:r>
      </w:ins>
    </w:p>
    <w:p w14:paraId="40FD86B8" w14:textId="45A2351C" w:rsidR="00C844F5" w:rsidRDefault="00C844F5">
      <w:pPr>
        <w:pStyle w:val="TOC4"/>
        <w:rPr>
          <w:ins w:id="873" w:author="MCC" w:date="2021-09-28T17:29:00Z"/>
          <w:rFonts w:asciiTheme="minorHAnsi" w:eastAsiaTheme="minorEastAsia" w:hAnsiTheme="minorHAnsi" w:cstheme="minorBidi"/>
          <w:sz w:val="22"/>
          <w:szCs w:val="22"/>
          <w:lang w:eastAsia="en-GB"/>
        </w:rPr>
      </w:pPr>
      <w:ins w:id="874" w:author="MCC" w:date="2021-09-28T17:29:00Z">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_Toc83742741 \h </w:instrText>
        </w:r>
      </w:ins>
      <w:ins w:id="875" w:author="MCC" w:date="2021-09-28T17:30:00Z"/>
      <w:r>
        <w:fldChar w:fldCharType="separate"/>
      </w:r>
      <w:ins w:id="876" w:author="MCC" w:date="2021-09-28T17:30:00Z">
        <w:r>
          <w:t>156</w:t>
        </w:r>
      </w:ins>
      <w:ins w:id="877" w:author="MCC" w:date="2021-09-28T17:29:00Z">
        <w:r>
          <w:fldChar w:fldCharType="end"/>
        </w:r>
      </w:ins>
    </w:p>
    <w:p w14:paraId="59260973" w14:textId="4AF59BF0" w:rsidR="00C844F5" w:rsidRDefault="00C844F5">
      <w:pPr>
        <w:pStyle w:val="TOC5"/>
        <w:rPr>
          <w:ins w:id="878" w:author="MCC" w:date="2021-09-28T17:29:00Z"/>
          <w:rFonts w:asciiTheme="minorHAnsi" w:eastAsiaTheme="minorEastAsia" w:hAnsiTheme="minorHAnsi" w:cstheme="minorBidi"/>
          <w:sz w:val="22"/>
          <w:szCs w:val="22"/>
          <w:lang w:eastAsia="en-GB"/>
        </w:rPr>
      </w:pPr>
      <w:ins w:id="879" w:author="MCC" w:date="2021-09-28T17:29:00Z">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_Toc83742742 \h </w:instrText>
        </w:r>
      </w:ins>
      <w:ins w:id="880" w:author="MCC" w:date="2021-09-28T17:30:00Z"/>
      <w:r>
        <w:fldChar w:fldCharType="separate"/>
      </w:r>
      <w:ins w:id="881" w:author="MCC" w:date="2021-09-28T17:30:00Z">
        <w:r>
          <w:t>156</w:t>
        </w:r>
      </w:ins>
      <w:ins w:id="882" w:author="MCC" w:date="2021-09-28T17:29:00Z">
        <w:r>
          <w:fldChar w:fldCharType="end"/>
        </w:r>
      </w:ins>
    </w:p>
    <w:p w14:paraId="23455AFE" w14:textId="65CA153D" w:rsidR="00C844F5" w:rsidRDefault="00C844F5">
      <w:pPr>
        <w:pStyle w:val="TOC5"/>
        <w:rPr>
          <w:ins w:id="883" w:author="MCC" w:date="2021-09-28T17:29:00Z"/>
          <w:rFonts w:asciiTheme="minorHAnsi" w:eastAsiaTheme="minorEastAsia" w:hAnsiTheme="minorHAnsi" w:cstheme="minorBidi"/>
          <w:sz w:val="22"/>
          <w:szCs w:val="22"/>
          <w:lang w:eastAsia="en-GB"/>
        </w:rPr>
      </w:pPr>
      <w:ins w:id="884" w:author="MCC" w:date="2021-09-28T17:29:00Z">
        <w:r>
          <w:rPr>
            <w:lang w:eastAsia="zh-CN"/>
          </w:rPr>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_Toc83742743 \h </w:instrText>
        </w:r>
      </w:ins>
      <w:ins w:id="885" w:author="MCC" w:date="2021-09-28T17:30:00Z"/>
      <w:r>
        <w:fldChar w:fldCharType="separate"/>
      </w:r>
      <w:ins w:id="886" w:author="MCC" w:date="2021-09-28T17:30:00Z">
        <w:r>
          <w:t>158</w:t>
        </w:r>
      </w:ins>
      <w:ins w:id="887" w:author="MCC" w:date="2021-09-28T17:29:00Z">
        <w:r>
          <w:fldChar w:fldCharType="end"/>
        </w:r>
      </w:ins>
    </w:p>
    <w:p w14:paraId="36C0906D" w14:textId="46F9EE39" w:rsidR="00C844F5" w:rsidRDefault="00C844F5">
      <w:pPr>
        <w:pStyle w:val="TOC2"/>
        <w:rPr>
          <w:ins w:id="888" w:author="MCC" w:date="2021-09-28T17:29:00Z"/>
          <w:rFonts w:asciiTheme="minorHAnsi" w:eastAsiaTheme="minorEastAsia" w:hAnsiTheme="minorHAnsi" w:cstheme="minorBidi"/>
          <w:sz w:val="22"/>
          <w:szCs w:val="22"/>
          <w:lang w:eastAsia="en-GB"/>
        </w:rPr>
      </w:pPr>
      <w:ins w:id="889" w:author="MCC" w:date="2021-09-28T17:29:00Z">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_Toc83742744 \h </w:instrText>
        </w:r>
      </w:ins>
      <w:ins w:id="890" w:author="MCC" w:date="2021-09-28T17:30:00Z"/>
      <w:r>
        <w:fldChar w:fldCharType="separate"/>
      </w:r>
      <w:ins w:id="891" w:author="MCC" w:date="2021-09-28T17:30:00Z">
        <w:r>
          <w:t>161</w:t>
        </w:r>
      </w:ins>
      <w:ins w:id="892" w:author="MCC" w:date="2021-09-28T17:29:00Z">
        <w:r>
          <w:fldChar w:fldCharType="end"/>
        </w:r>
      </w:ins>
    </w:p>
    <w:p w14:paraId="14716A63" w14:textId="395F2F62" w:rsidR="00C844F5" w:rsidRDefault="00C844F5">
      <w:pPr>
        <w:pStyle w:val="TOC3"/>
        <w:rPr>
          <w:ins w:id="893" w:author="MCC" w:date="2021-09-28T17:29:00Z"/>
          <w:rFonts w:asciiTheme="minorHAnsi" w:eastAsiaTheme="minorEastAsia" w:hAnsiTheme="minorHAnsi" w:cstheme="minorBidi"/>
          <w:sz w:val="22"/>
          <w:szCs w:val="22"/>
          <w:lang w:eastAsia="en-GB"/>
        </w:rPr>
      </w:pPr>
      <w:ins w:id="894" w:author="MCC" w:date="2021-09-28T17:29:00Z">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_Toc83742745 \h </w:instrText>
        </w:r>
      </w:ins>
      <w:ins w:id="895" w:author="MCC" w:date="2021-09-28T17:30:00Z"/>
      <w:r>
        <w:fldChar w:fldCharType="separate"/>
      </w:r>
      <w:ins w:id="896" w:author="MCC" w:date="2021-09-28T17:30:00Z">
        <w:r>
          <w:t>161</w:t>
        </w:r>
      </w:ins>
      <w:ins w:id="897" w:author="MCC" w:date="2021-09-28T17:29:00Z">
        <w:r>
          <w:fldChar w:fldCharType="end"/>
        </w:r>
      </w:ins>
    </w:p>
    <w:p w14:paraId="5E0B01B3" w14:textId="094F146A" w:rsidR="00C844F5" w:rsidRDefault="00C844F5">
      <w:pPr>
        <w:pStyle w:val="TOC3"/>
        <w:rPr>
          <w:ins w:id="898" w:author="MCC" w:date="2021-09-28T17:29:00Z"/>
          <w:rFonts w:asciiTheme="minorHAnsi" w:eastAsiaTheme="minorEastAsia" w:hAnsiTheme="minorHAnsi" w:cstheme="minorBidi"/>
          <w:sz w:val="22"/>
          <w:szCs w:val="22"/>
          <w:lang w:eastAsia="en-GB"/>
        </w:rPr>
      </w:pPr>
      <w:ins w:id="899" w:author="MCC" w:date="2021-09-28T17:29:00Z">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_Toc83742746 \h </w:instrText>
        </w:r>
      </w:ins>
      <w:ins w:id="900" w:author="MCC" w:date="2021-09-28T17:30:00Z"/>
      <w:r>
        <w:fldChar w:fldCharType="separate"/>
      </w:r>
      <w:ins w:id="901" w:author="MCC" w:date="2021-09-28T17:30:00Z">
        <w:r>
          <w:t>161</w:t>
        </w:r>
      </w:ins>
      <w:ins w:id="902" w:author="MCC" w:date="2021-09-28T17:29:00Z">
        <w:r>
          <w:fldChar w:fldCharType="end"/>
        </w:r>
      </w:ins>
    </w:p>
    <w:p w14:paraId="674D1088" w14:textId="3C5669A3" w:rsidR="00C844F5" w:rsidRDefault="00C844F5">
      <w:pPr>
        <w:pStyle w:val="TOC4"/>
        <w:rPr>
          <w:ins w:id="903" w:author="MCC" w:date="2021-09-28T17:29:00Z"/>
          <w:rFonts w:asciiTheme="minorHAnsi" w:eastAsiaTheme="minorEastAsia" w:hAnsiTheme="minorHAnsi" w:cstheme="minorBidi"/>
          <w:sz w:val="22"/>
          <w:szCs w:val="22"/>
          <w:lang w:eastAsia="en-GB"/>
        </w:rPr>
      </w:pPr>
      <w:ins w:id="904" w:author="MCC" w:date="2021-09-28T17:29:00Z">
        <w:r>
          <w:rPr>
            <w:lang w:eastAsia="zh-CN"/>
          </w:rPr>
          <w:lastRenderedPageBreak/>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_Toc83742747 \h </w:instrText>
        </w:r>
      </w:ins>
      <w:ins w:id="905" w:author="MCC" w:date="2021-09-28T17:30:00Z"/>
      <w:r>
        <w:fldChar w:fldCharType="separate"/>
      </w:r>
      <w:ins w:id="906" w:author="MCC" w:date="2021-09-28T17:30:00Z">
        <w:r>
          <w:t>161</w:t>
        </w:r>
      </w:ins>
      <w:ins w:id="907" w:author="MCC" w:date="2021-09-28T17:29:00Z">
        <w:r>
          <w:fldChar w:fldCharType="end"/>
        </w:r>
      </w:ins>
    </w:p>
    <w:p w14:paraId="12802FD0" w14:textId="29A6B65B" w:rsidR="00C844F5" w:rsidRDefault="00C844F5">
      <w:pPr>
        <w:pStyle w:val="TOC4"/>
        <w:rPr>
          <w:ins w:id="908" w:author="MCC" w:date="2021-09-28T17:29:00Z"/>
          <w:rFonts w:asciiTheme="minorHAnsi" w:eastAsiaTheme="minorEastAsia" w:hAnsiTheme="minorHAnsi" w:cstheme="minorBidi"/>
          <w:sz w:val="22"/>
          <w:szCs w:val="22"/>
          <w:lang w:eastAsia="en-GB"/>
        </w:rPr>
      </w:pPr>
      <w:ins w:id="909" w:author="MCC" w:date="2021-09-28T17:29:00Z">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_Toc83742748 \h </w:instrText>
        </w:r>
      </w:ins>
      <w:ins w:id="910" w:author="MCC" w:date="2021-09-28T17:30:00Z"/>
      <w:r>
        <w:fldChar w:fldCharType="separate"/>
      </w:r>
      <w:ins w:id="911" w:author="MCC" w:date="2021-09-28T17:30:00Z">
        <w:r>
          <w:t>161</w:t>
        </w:r>
      </w:ins>
      <w:ins w:id="912" w:author="MCC" w:date="2021-09-28T17:29:00Z">
        <w:r>
          <w:fldChar w:fldCharType="end"/>
        </w:r>
      </w:ins>
    </w:p>
    <w:p w14:paraId="5AB70272" w14:textId="7A1202F9" w:rsidR="00C844F5" w:rsidRDefault="00C844F5">
      <w:pPr>
        <w:pStyle w:val="TOC5"/>
        <w:rPr>
          <w:ins w:id="913" w:author="MCC" w:date="2021-09-28T17:29:00Z"/>
          <w:rFonts w:asciiTheme="minorHAnsi" w:eastAsiaTheme="minorEastAsia" w:hAnsiTheme="minorHAnsi" w:cstheme="minorBidi"/>
          <w:sz w:val="22"/>
          <w:szCs w:val="22"/>
          <w:lang w:eastAsia="en-GB"/>
        </w:rPr>
      </w:pPr>
      <w:ins w:id="914" w:author="MCC" w:date="2021-09-28T17:29:00Z">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8341B8">
          <w:rPr>
            <w:lang w:val="en-US"/>
          </w:rPr>
          <w:t>TypeI-SinglePanel</w:t>
        </w:r>
        <w:r w:rsidRPr="008341B8">
          <w:rPr>
            <w:lang w:val="en-US" w:eastAsia="zh-CN"/>
          </w:rPr>
          <w:t xml:space="preserve"> Codebook</w:t>
        </w:r>
        <w:r>
          <w:tab/>
        </w:r>
        <w:r>
          <w:fldChar w:fldCharType="begin"/>
        </w:r>
        <w:r>
          <w:instrText xml:space="preserve"> PAGEREF _Toc83742749 \h </w:instrText>
        </w:r>
      </w:ins>
      <w:ins w:id="915" w:author="MCC" w:date="2021-09-28T17:30:00Z"/>
      <w:r>
        <w:fldChar w:fldCharType="separate"/>
      </w:r>
      <w:ins w:id="916" w:author="MCC" w:date="2021-09-28T17:30:00Z">
        <w:r>
          <w:t>161</w:t>
        </w:r>
      </w:ins>
      <w:ins w:id="917" w:author="MCC" w:date="2021-09-28T17:29:00Z">
        <w:r>
          <w:fldChar w:fldCharType="end"/>
        </w:r>
      </w:ins>
    </w:p>
    <w:p w14:paraId="39E5BEFC" w14:textId="1E4B8BCF" w:rsidR="00C844F5" w:rsidRDefault="00C844F5">
      <w:pPr>
        <w:pStyle w:val="TOC2"/>
        <w:rPr>
          <w:ins w:id="918" w:author="MCC" w:date="2021-09-28T17:29:00Z"/>
          <w:rFonts w:asciiTheme="minorHAnsi" w:eastAsiaTheme="minorEastAsia" w:hAnsiTheme="minorHAnsi" w:cstheme="minorBidi"/>
          <w:sz w:val="22"/>
          <w:szCs w:val="22"/>
          <w:lang w:eastAsia="en-GB"/>
        </w:rPr>
      </w:pPr>
      <w:ins w:id="919" w:author="MCC" w:date="2021-09-28T17:29:00Z">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_Toc83742750 \h </w:instrText>
        </w:r>
      </w:ins>
      <w:ins w:id="920" w:author="MCC" w:date="2021-09-28T17:30:00Z"/>
      <w:r>
        <w:fldChar w:fldCharType="separate"/>
      </w:r>
      <w:ins w:id="921" w:author="MCC" w:date="2021-09-28T17:30:00Z">
        <w:r>
          <w:t>164</w:t>
        </w:r>
      </w:ins>
      <w:ins w:id="922" w:author="MCC" w:date="2021-09-28T17:29:00Z">
        <w:r>
          <w:fldChar w:fldCharType="end"/>
        </w:r>
      </w:ins>
    </w:p>
    <w:p w14:paraId="3DDC8EC8" w14:textId="6E82988F" w:rsidR="00C844F5" w:rsidRDefault="00C844F5">
      <w:pPr>
        <w:pStyle w:val="TOC3"/>
        <w:rPr>
          <w:ins w:id="923" w:author="MCC" w:date="2021-09-28T17:29:00Z"/>
          <w:rFonts w:asciiTheme="minorHAnsi" w:eastAsiaTheme="minorEastAsia" w:hAnsiTheme="minorHAnsi" w:cstheme="minorBidi"/>
          <w:sz w:val="22"/>
          <w:szCs w:val="22"/>
          <w:lang w:eastAsia="en-GB"/>
        </w:rPr>
      </w:pPr>
      <w:ins w:id="924" w:author="MCC" w:date="2021-09-28T17:29:00Z">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_Toc83742751 \h </w:instrText>
        </w:r>
      </w:ins>
      <w:ins w:id="925" w:author="MCC" w:date="2021-09-28T17:30:00Z"/>
      <w:r>
        <w:fldChar w:fldCharType="separate"/>
      </w:r>
      <w:ins w:id="926" w:author="MCC" w:date="2021-09-28T17:30:00Z">
        <w:r>
          <w:t>164</w:t>
        </w:r>
      </w:ins>
      <w:ins w:id="927" w:author="MCC" w:date="2021-09-28T17:29:00Z">
        <w:r>
          <w:fldChar w:fldCharType="end"/>
        </w:r>
      </w:ins>
    </w:p>
    <w:p w14:paraId="515E6233" w14:textId="45D22266" w:rsidR="00C844F5" w:rsidRDefault="00C844F5">
      <w:pPr>
        <w:pStyle w:val="TOC3"/>
        <w:rPr>
          <w:ins w:id="928" w:author="MCC" w:date="2021-09-28T17:29:00Z"/>
          <w:rFonts w:asciiTheme="minorHAnsi" w:eastAsiaTheme="minorEastAsia" w:hAnsiTheme="minorHAnsi" w:cstheme="minorBidi"/>
          <w:sz w:val="22"/>
          <w:szCs w:val="22"/>
          <w:lang w:eastAsia="en-GB"/>
        </w:rPr>
      </w:pPr>
      <w:ins w:id="929" w:author="MCC" w:date="2021-09-28T17:29:00Z">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_Toc83742752 \h </w:instrText>
        </w:r>
      </w:ins>
      <w:ins w:id="930" w:author="MCC" w:date="2021-09-28T17:30:00Z"/>
      <w:r>
        <w:fldChar w:fldCharType="separate"/>
      </w:r>
      <w:ins w:id="931" w:author="MCC" w:date="2021-09-28T17:30:00Z">
        <w:r>
          <w:t>165</w:t>
        </w:r>
      </w:ins>
      <w:ins w:id="932" w:author="MCC" w:date="2021-09-28T17:29:00Z">
        <w:r>
          <w:fldChar w:fldCharType="end"/>
        </w:r>
      </w:ins>
    </w:p>
    <w:p w14:paraId="2CEA2CAC" w14:textId="75DD5786" w:rsidR="00C844F5" w:rsidRDefault="00C844F5">
      <w:pPr>
        <w:pStyle w:val="TOC4"/>
        <w:rPr>
          <w:ins w:id="933" w:author="MCC" w:date="2021-09-28T17:29:00Z"/>
          <w:rFonts w:asciiTheme="minorHAnsi" w:eastAsiaTheme="minorEastAsia" w:hAnsiTheme="minorHAnsi" w:cstheme="minorBidi"/>
          <w:sz w:val="22"/>
          <w:szCs w:val="22"/>
          <w:lang w:eastAsia="en-GB"/>
        </w:rPr>
      </w:pPr>
      <w:ins w:id="934" w:author="MCC" w:date="2021-09-28T17:29:00Z">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_Toc83742753 \h </w:instrText>
        </w:r>
      </w:ins>
      <w:ins w:id="935" w:author="MCC" w:date="2021-09-28T17:30:00Z"/>
      <w:r>
        <w:fldChar w:fldCharType="separate"/>
      </w:r>
      <w:ins w:id="936" w:author="MCC" w:date="2021-09-28T17:30:00Z">
        <w:r>
          <w:t>165</w:t>
        </w:r>
      </w:ins>
      <w:ins w:id="937" w:author="MCC" w:date="2021-09-28T17:29:00Z">
        <w:r>
          <w:fldChar w:fldCharType="end"/>
        </w:r>
      </w:ins>
    </w:p>
    <w:p w14:paraId="2EC09CC6" w14:textId="146C6D3E" w:rsidR="00C844F5" w:rsidRDefault="00C844F5">
      <w:pPr>
        <w:pStyle w:val="TOC4"/>
        <w:rPr>
          <w:ins w:id="938" w:author="MCC" w:date="2021-09-28T17:29:00Z"/>
          <w:rFonts w:asciiTheme="minorHAnsi" w:eastAsiaTheme="minorEastAsia" w:hAnsiTheme="minorHAnsi" w:cstheme="minorBidi"/>
          <w:sz w:val="22"/>
          <w:szCs w:val="22"/>
          <w:lang w:eastAsia="en-GB"/>
        </w:rPr>
      </w:pPr>
      <w:ins w:id="939" w:author="MCC" w:date="2021-09-28T17:29:00Z">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_Toc83742754 \h </w:instrText>
        </w:r>
      </w:ins>
      <w:ins w:id="940" w:author="MCC" w:date="2021-09-28T17:30:00Z"/>
      <w:r>
        <w:fldChar w:fldCharType="separate"/>
      </w:r>
      <w:ins w:id="941" w:author="MCC" w:date="2021-09-28T17:30:00Z">
        <w:r>
          <w:t>165</w:t>
        </w:r>
      </w:ins>
      <w:ins w:id="942" w:author="MCC" w:date="2021-09-28T17:29:00Z">
        <w:r>
          <w:fldChar w:fldCharType="end"/>
        </w:r>
      </w:ins>
    </w:p>
    <w:p w14:paraId="2E4B2D0D" w14:textId="01D9A52A" w:rsidR="00C844F5" w:rsidRDefault="00C844F5">
      <w:pPr>
        <w:pStyle w:val="TOC1"/>
        <w:rPr>
          <w:ins w:id="943" w:author="MCC" w:date="2021-09-28T17:29:00Z"/>
          <w:rFonts w:asciiTheme="minorHAnsi" w:eastAsiaTheme="minorEastAsia" w:hAnsiTheme="minorHAnsi" w:cstheme="minorBidi"/>
          <w:szCs w:val="22"/>
          <w:lang w:eastAsia="en-GB"/>
        </w:rPr>
      </w:pPr>
      <w:ins w:id="944" w:author="MCC" w:date="2021-09-28T17:29:00Z">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_Toc83742755 \h </w:instrText>
        </w:r>
      </w:ins>
      <w:ins w:id="945" w:author="MCC" w:date="2021-09-28T17:30:00Z"/>
      <w:r>
        <w:fldChar w:fldCharType="separate"/>
      </w:r>
      <w:ins w:id="946" w:author="MCC" w:date="2021-09-28T17:30:00Z">
        <w:r>
          <w:t>168</w:t>
        </w:r>
      </w:ins>
      <w:ins w:id="947" w:author="MCC" w:date="2021-09-28T17:29:00Z">
        <w:r>
          <w:fldChar w:fldCharType="end"/>
        </w:r>
      </w:ins>
    </w:p>
    <w:p w14:paraId="150C0C64" w14:textId="2A8C73D7" w:rsidR="00C844F5" w:rsidRDefault="00C844F5">
      <w:pPr>
        <w:pStyle w:val="TOC2"/>
        <w:rPr>
          <w:ins w:id="948" w:author="MCC" w:date="2021-09-28T17:29:00Z"/>
          <w:rFonts w:asciiTheme="minorHAnsi" w:eastAsiaTheme="minorEastAsia" w:hAnsiTheme="minorHAnsi" w:cstheme="minorBidi"/>
          <w:sz w:val="22"/>
          <w:szCs w:val="22"/>
          <w:lang w:eastAsia="en-GB"/>
        </w:rPr>
      </w:pPr>
      <w:ins w:id="949" w:author="MCC" w:date="2021-09-28T17:29:00Z">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_Toc83742756 \h </w:instrText>
        </w:r>
      </w:ins>
      <w:ins w:id="950" w:author="MCC" w:date="2021-09-28T17:30:00Z"/>
      <w:r>
        <w:fldChar w:fldCharType="separate"/>
      </w:r>
      <w:ins w:id="951" w:author="MCC" w:date="2021-09-28T17:30:00Z">
        <w:r>
          <w:t>168</w:t>
        </w:r>
      </w:ins>
      <w:ins w:id="952" w:author="MCC" w:date="2021-09-28T17:29:00Z">
        <w:r>
          <w:fldChar w:fldCharType="end"/>
        </w:r>
      </w:ins>
    </w:p>
    <w:p w14:paraId="0A440271" w14:textId="52334BC0" w:rsidR="00C844F5" w:rsidRDefault="00C844F5">
      <w:pPr>
        <w:pStyle w:val="TOC3"/>
        <w:rPr>
          <w:ins w:id="953" w:author="MCC" w:date="2021-09-28T17:29:00Z"/>
          <w:rFonts w:asciiTheme="minorHAnsi" w:eastAsiaTheme="minorEastAsia" w:hAnsiTheme="minorHAnsi" w:cstheme="minorBidi"/>
          <w:sz w:val="22"/>
          <w:szCs w:val="22"/>
          <w:lang w:eastAsia="en-GB"/>
        </w:rPr>
      </w:pPr>
      <w:ins w:id="954" w:author="MCC" w:date="2021-09-28T17:29:00Z">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_Toc83742757 \h </w:instrText>
        </w:r>
      </w:ins>
      <w:ins w:id="955" w:author="MCC" w:date="2021-09-28T17:30:00Z"/>
      <w:r>
        <w:fldChar w:fldCharType="separate"/>
      </w:r>
      <w:ins w:id="956" w:author="MCC" w:date="2021-09-28T17:30:00Z">
        <w:r>
          <w:t>168</w:t>
        </w:r>
      </w:ins>
      <w:ins w:id="957" w:author="MCC" w:date="2021-09-28T17:29:00Z">
        <w:r>
          <w:fldChar w:fldCharType="end"/>
        </w:r>
      </w:ins>
    </w:p>
    <w:p w14:paraId="6E1E5FAC" w14:textId="5192F9C4" w:rsidR="00C844F5" w:rsidRDefault="00C844F5">
      <w:pPr>
        <w:pStyle w:val="TOC4"/>
        <w:rPr>
          <w:ins w:id="958" w:author="MCC" w:date="2021-09-28T17:29:00Z"/>
          <w:rFonts w:asciiTheme="minorHAnsi" w:eastAsiaTheme="minorEastAsia" w:hAnsiTheme="minorHAnsi" w:cstheme="minorBidi"/>
          <w:sz w:val="22"/>
          <w:szCs w:val="22"/>
          <w:lang w:eastAsia="en-GB"/>
        </w:rPr>
      </w:pPr>
      <w:ins w:id="959" w:author="MCC" w:date="2021-09-28T17:29:00Z">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_Toc83742758 \h </w:instrText>
        </w:r>
      </w:ins>
      <w:ins w:id="960" w:author="MCC" w:date="2021-09-28T17:30:00Z"/>
      <w:r>
        <w:fldChar w:fldCharType="separate"/>
      </w:r>
      <w:ins w:id="961" w:author="MCC" w:date="2021-09-28T17:30:00Z">
        <w:r>
          <w:t>169</w:t>
        </w:r>
      </w:ins>
      <w:ins w:id="962" w:author="MCC" w:date="2021-09-28T17:29:00Z">
        <w:r>
          <w:fldChar w:fldCharType="end"/>
        </w:r>
      </w:ins>
    </w:p>
    <w:p w14:paraId="1E493349" w14:textId="022B501E" w:rsidR="00C844F5" w:rsidRDefault="00C844F5">
      <w:pPr>
        <w:pStyle w:val="TOC4"/>
        <w:rPr>
          <w:ins w:id="963" w:author="MCC" w:date="2021-09-28T17:29:00Z"/>
          <w:rFonts w:asciiTheme="minorHAnsi" w:eastAsiaTheme="minorEastAsia" w:hAnsiTheme="minorHAnsi" w:cstheme="minorBidi"/>
          <w:sz w:val="22"/>
          <w:szCs w:val="22"/>
          <w:lang w:eastAsia="en-GB"/>
        </w:rPr>
      </w:pPr>
      <w:ins w:id="964" w:author="MCC" w:date="2021-09-28T17:29:00Z">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_Toc83742759 \h </w:instrText>
        </w:r>
      </w:ins>
      <w:ins w:id="965" w:author="MCC" w:date="2021-09-28T17:30:00Z"/>
      <w:r>
        <w:fldChar w:fldCharType="separate"/>
      </w:r>
      <w:ins w:id="966" w:author="MCC" w:date="2021-09-28T17:30:00Z">
        <w:r>
          <w:t>170</w:t>
        </w:r>
      </w:ins>
      <w:ins w:id="967" w:author="MCC" w:date="2021-09-28T17:29:00Z">
        <w:r>
          <w:fldChar w:fldCharType="end"/>
        </w:r>
      </w:ins>
    </w:p>
    <w:p w14:paraId="79413D46" w14:textId="7387E82E" w:rsidR="00C844F5" w:rsidRDefault="00C844F5">
      <w:pPr>
        <w:pStyle w:val="TOC3"/>
        <w:rPr>
          <w:ins w:id="968" w:author="MCC" w:date="2021-09-28T17:29:00Z"/>
          <w:rFonts w:asciiTheme="minorHAnsi" w:eastAsiaTheme="minorEastAsia" w:hAnsiTheme="minorHAnsi" w:cstheme="minorBidi"/>
          <w:sz w:val="22"/>
          <w:szCs w:val="22"/>
          <w:lang w:eastAsia="en-GB"/>
        </w:rPr>
      </w:pPr>
      <w:ins w:id="969" w:author="MCC" w:date="2021-09-28T17:29:00Z">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_Toc83742760 \h </w:instrText>
        </w:r>
      </w:ins>
      <w:ins w:id="970" w:author="MCC" w:date="2021-09-28T17:30:00Z"/>
      <w:r>
        <w:fldChar w:fldCharType="separate"/>
      </w:r>
      <w:ins w:id="971" w:author="MCC" w:date="2021-09-28T17:30:00Z">
        <w:r>
          <w:t>170</w:t>
        </w:r>
      </w:ins>
      <w:ins w:id="972" w:author="MCC" w:date="2021-09-28T17:29:00Z">
        <w:r>
          <w:fldChar w:fldCharType="end"/>
        </w:r>
      </w:ins>
    </w:p>
    <w:p w14:paraId="56D8AAC1" w14:textId="4293FB21" w:rsidR="00C844F5" w:rsidRDefault="00C844F5">
      <w:pPr>
        <w:pStyle w:val="TOC4"/>
        <w:rPr>
          <w:ins w:id="973" w:author="MCC" w:date="2021-09-28T17:29:00Z"/>
          <w:rFonts w:asciiTheme="minorHAnsi" w:eastAsiaTheme="minorEastAsia" w:hAnsiTheme="minorHAnsi" w:cstheme="minorBidi"/>
          <w:sz w:val="22"/>
          <w:szCs w:val="22"/>
          <w:lang w:eastAsia="en-GB"/>
        </w:rPr>
      </w:pPr>
      <w:ins w:id="974" w:author="MCC" w:date="2021-09-28T17:29:00Z">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_Toc83742761 \h </w:instrText>
        </w:r>
      </w:ins>
      <w:ins w:id="975" w:author="MCC" w:date="2021-09-28T17:30:00Z"/>
      <w:r>
        <w:fldChar w:fldCharType="separate"/>
      </w:r>
      <w:ins w:id="976" w:author="MCC" w:date="2021-09-28T17:30:00Z">
        <w:r>
          <w:t>170</w:t>
        </w:r>
      </w:ins>
      <w:ins w:id="977" w:author="MCC" w:date="2021-09-28T17:29:00Z">
        <w:r>
          <w:fldChar w:fldCharType="end"/>
        </w:r>
      </w:ins>
    </w:p>
    <w:p w14:paraId="511B7F8F" w14:textId="0C18084D" w:rsidR="00C844F5" w:rsidRDefault="00C844F5">
      <w:pPr>
        <w:pStyle w:val="TOC4"/>
        <w:rPr>
          <w:ins w:id="978" w:author="MCC" w:date="2021-09-28T17:29:00Z"/>
          <w:rFonts w:asciiTheme="minorHAnsi" w:eastAsiaTheme="minorEastAsia" w:hAnsiTheme="minorHAnsi" w:cstheme="minorBidi"/>
          <w:sz w:val="22"/>
          <w:szCs w:val="22"/>
          <w:lang w:eastAsia="en-GB"/>
        </w:rPr>
      </w:pPr>
      <w:ins w:id="979" w:author="MCC" w:date="2021-09-28T17:29:00Z">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_Toc83742762 \h </w:instrText>
        </w:r>
      </w:ins>
      <w:ins w:id="980" w:author="MCC" w:date="2021-09-28T17:30:00Z"/>
      <w:r>
        <w:fldChar w:fldCharType="separate"/>
      </w:r>
      <w:ins w:id="981" w:author="MCC" w:date="2021-09-28T17:30:00Z">
        <w:r>
          <w:t>171</w:t>
        </w:r>
      </w:ins>
      <w:ins w:id="982" w:author="MCC" w:date="2021-09-28T17:29:00Z">
        <w:r>
          <w:fldChar w:fldCharType="end"/>
        </w:r>
      </w:ins>
    </w:p>
    <w:p w14:paraId="26F97BCC" w14:textId="0260E0F8" w:rsidR="00C844F5" w:rsidRDefault="00C844F5">
      <w:pPr>
        <w:pStyle w:val="TOC2"/>
        <w:rPr>
          <w:ins w:id="983" w:author="MCC" w:date="2021-09-28T17:29:00Z"/>
          <w:rFonts w:asciiTheme="minorHAnsi" w:eastAsiaTheme="minorEastAsia" w:hAnsiTheme="minorHAnsi" w:cstheme="minorBidi"/>
          <w:sz w:val="22"/>
          <w:szCs w:val="22"/>
          <w:lang w:eastAsia="en-GB"/>
        </w:rPr>
      </w:pPr>
      <w:ins w:id="984" w:author="MCC" w:date="2021-09-28T17:29:00Z">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_Toc83742763 \h </w:instrText>
        </w:r>
      </w:ins>
      <w:ins w:id="985" w:author="MCC" w:date="2021-09-28T17:30:00Z"/>
      <w:r>
        <w:fldChar w:fldCharType="separate"/>
      </w:r>
      <w:ins w:id="986" w:author="MCC" w:date="2021-09-28T17:30:00Z">
        <w:r>
          <w:t>172</w:t>
        </w:r>
      </w:ins>
      <w:ins w:id="987" w:author="MCC" w:date="2021-09-28T17:29:00Z">
        <w:r>
          <w:fldChar w:fldCharType="end"/>
        </w:r>
      </w:ins>
    </w:p>
    <w:p w14:paraId="4C0F1BB3" w14:textId="49E5C575" w:rsidR="00C844F5" w:rsidRDefault="00C844F5">
      <w:pPr>
        <w:pStyle w:val="TOC2"/>
        <w:rPr>
          <w:ins w:id="988" w:author="MCC" w:date="2021-09-28T17:29:00Z"/>
          <w:rFonts w:asciiTheme="minorHAnsi" w:eastAsiaTheme="minorEastAsia" w:hAnsiTheme="minorHAnsi" w:cstheme="minorBidi"/>
          <w:sz w:val="22"/>
          <w:szCs w:val="22"/>
          <w:lang w:eastAsia="en-GB"/>
        </w:rPr>
      </w:pPr>
      <w:ins w:id="989" w:author="MCC" w:date="2021-09-28T17:29:00Z">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_Toc83742764 \h </w:instrText>
        </w:r>
      </w:ins>
      <w:ins w:id="990" w:author="MCC" w:date="2021-09-28T17:30:00Z"/>
      <w:r>
        <w:fldChar w:fldCharType="separate"/>
      </w:r>
      <w:ins w:id="991" w:author="MCC" w:date="2021-09-28T17:30:00Z">
        <w:r>
          <w:t>172</w:t>
        </w:r>
      </w:ins>
      <w:ins w:id="992" w:author="MCC" w:date="2021-09-28T17:29:00Z">
        <w:r>
          <w:fldChar w:fldCharType="end"/>
        </w:r>
      </w:ins>
    </w:p>
    <w:p w14:paraId="7AA66CA7" w14:textId="5254DAD6" w:rsidR="00C844F5" w:rsidRDefault="00C844F5">
      <w:pPr>
        <w:pStyle w:val="TOC3"/>
        <w:rPr>
          <w:ins w:id="993" w:author="MCC" w:date="2021-09-28T17:29:00Z"/>
          <w:rFonts w:asciiTheme="minorHAnsi" w:eastAsiaTheme="minorEastAsia" w:hAnsiTheme="minorHAnsi" w:cstheme="minorBidi"/>
          <w:sz w:val="22"/>
          <w:szCs w:val="22"/>
          <w:lang w:eastAsia="en-GB"/>
        </w:rPr>
      </w:pPr>
      <w:ins w:id="994" w:author="MCC" w:date="2021-09-28T17:29:00Z">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_Toc83742765 \h </w:instrText>
        </w:r>
      </w:ins>
      <w:ins w:id="995" w:author="MCC" w:date="2021-09-28T17:30:00Z"/>
      <w:r>
        <w:fldChar w:fldCharType="separate"/>
      </w:r>
      <w:ins w:id="996" w:author="MCC" w:date="2021-09-28T17:30:00Z">
        <w:r>
          <w:t>172</w:t>
        </w:r>
      </w:ins>
      <w:ins w:id="997" w:author="MCC" w:date="2021-09-28T17:29:00Z">
        <w:r>
          <w:fldChar w:fldCharType="end"/>
        </w:r>
      </w:ins>
    </w:p>
    <w:p w14:paraId="5DA33F92" w14:textId="29219830" w:rsidR="00C844F5" w:rsidRDefault="00C844F5">
      <w:pPr>
        <w:pStyle w:val="TOC2"/>
        <w:rPr>
          <w:ins w:id="998" w:author="MCC" w:date="2021-09-28T17:29:00Z"/>
          <w:rFonts w:asciiTheme="minorHAnsi" w:eastAsiaTheme="minorEastAsia" w:hAnsiTheme="minorHAnsi" w:cstheme="minorBidi"/>
          <w:sz w:val="22"/>
          <w:szCs w:val="22"/>
          <w:lang w:eastAsia="en-GB"/>
        </w:rPr>
      </w:pPr>
      <w:ins w:id="999" w:author="MCC" w:date="2021-09-28T17:29:00Z">
        <w:r w:rsidRPr="008341B8">
          <w:rPr>
            <w:lang w:val="sv-FI" w:eastAsia="zh-CN"/>
          </w:rPr>
          <w:t>9.2B</w:t>
        </w:r>
        <w:r>
          <w:rPr>
            <w:rFonts w:asciiTheme="minorHAnsi" w:eastAsiaTheme="minorEastAsia" w:hAnsiTheme="minorHAnsi" w:cstheme="minorBidi"/>
            <w:sz w:val="22"/>
            <w:szCs w:val="22"/>
            <w:lang w:eastAsia="en-GB"/>
          </w:rPr>
          <w:tab/>
        </w:r>
        <w:r w:rsidRPr="008341B8">
          <w:rPr>
            <w:lang w:val="sv-FI" w:eastAsia="zh-CN"/>
          </w:rPr>
          <w:t>PDSCH demodulation for DC</w:t>
        </w:r>
        <w:r>
          <w:tab/>
        </w:r>
        <w:r>
          <w:fldChar w:fldCharType="begin"/>
        </w:r>
        <w:r>
          <w:instrText xml:space="preserve"> PAGEREF _Toc83742766 \h </w:instrText>
        </w:r>
      </w:ins>
      <w:ins w:id="1000" w:author="MCC" w:date="2021-09-28T17:30:00Z"/>
      <w:r>
        <w:fldChar w:fldCharType="separate"/>
      </w:r>
      <w:ins w:id="1001" w:author="MCC" w:date="2021-09-28T17:30:00Z">
        <w:r>
          <w:t>172</w:t>
        </w:r>
      </w:ins>
      <w:ins w:id="1002" w:author="MCC" w:date="2021-09-28T17:29:00Z">
        <w:r>
          <w:fldChar w:fldCharType="end"/>
        </w:r>
      </w:ins>
    </w:p>
    <w:p w14:paraId="5ACABC73" w14:textId="284E8734" w:rsidR="00C844F5" w:rsidRDefault="00C844F5">
      <w:pPr>
        <w:pStyle w:val="TOC3"/>
        <w:rPr>
          <w:ins w:id="1003" w:author="MCC" w:date="2021-09-28T17:29:00Z"/>
          <w:rFonts w:asciiTheme="minorHAnsi" w:eastAsiaTheme="minorEastAsia" w:hAnsiTheme="minorHAnsi" w:cstheme="minorBidi"/>
          <w:sz w:val="22"/>
          <w:szCs w:val="22"/>
          <w:lang w:eastAsia="en-GB"/>
        </w:rPr>
      </w:pPr>
      <w:ins w:id="1004" w:author="MCC" w:date="2021-09-28T17:29:00Z">
        <w:r w:rsidRPr="008341B8">
          <w:rPr>
            <w:lang w:val="sv-FI" w:eastAsia="zh-CN"/>
          </w:rPr>
          <w:t>9.2B.1</w:t>
        </w:r>
        <w:r>
          <w:rPr>
            <w:rFonts w:asciiTheme="minorHAnsi" w:eastAsiaTheme="minorEastAsia" w:hAnsiTheme="minorHAnsi" w:cstheme="minorBidi"/>
            <w:sz w:val="22"/>
            <w:szCs w:val="22"/>
            <w:lang w:eastAsia="en-GB"/>
          </w:rPr>
          <w:tab/>
        </w:r>
        <w:r w:rsidRPr="008341B8">
          <w:rPr>
            <w:lang w:val="sv-FI" w:eastAsia="zh-CN"/>
          </w:rPr>
          <w:t>EN-DC</w:t>
        </w:r>
        <w:r>
          <w:tab/>
        </w:r>
        <w:r>
          <w:fldChar w:fldCharType="begin"/>
        </w:r>
        <w:r>
          <w:instrText xml:space="preserve"> PAGEREF _Toc83742767 \h </w:instrText>
        </w:r>
      </w:ins>
      <w:ins w:id="1005" w:author="MCC" w:date="2021-09-28T17:30:00Z"/>
      <w:r>
        <w:fldChar w:fldCharType="separate"/>
      </w:r>
      <w:ins w:id="1006" w:author="MCC" w:date="2021-09-28T17:30:00Z">
        <w:r>
          <w:t>172</w:t>
        </w:r>
      </w:ins>
      <w:ins w:id="1007" w:author="MCC" w:date="2021-09-28T17:29:00Z">
        <w:r>
          <w:fldChar w:fldCharType="end"/>
        </w:r>
      </w:ins>
    </w:p>
    <w:p w14:paraId="2EAC5DA6" w14:textId="59327F9D" w:rsidR="00C844F5" w:rsidRDefault="00C844F5">
      <w:pPr>
        <w:pStyle w:val="TOC4"/>
        <w:rPr>
          <w:ins w:id="1008" w:author="MCC" w:date="2021-09-28T17:29:00Z"/>
          <w:rFonts w:asciiTheme="minorHAnsi" w:eastAsiaTheme="minorEastAsia" w:hAnsiTheme="minorHAnsi" w:cstheme="minorBidi"/>
          <w:sz w:val="22"/>
          <w:szCs w:val="22"/>
          <w:lang w:eastAsia="en-GB"/>
        </w:rPr>
      </w:pPr>
      <w:ins w:id="1009" w:author="MCC" w:date="2021-09-28T17:29:00Z">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_Toc83742768 \h </w:instrText>
        </w:r>
      </w:ins>
      <w:ins w:id="1010" w:author="MCC" w:date="2021-09-28T17:30:00Z"/>
      <w:r>
        <w:fldChar w:fldCharType="separate"/>
      </w:r>
      <w:ins w:id="1011" w:author="MCC" w:date="2021-09-28T17:30:00Z">
        <w:r>
          <w:t>172</w:t>
        </w:r>
      </w:ins>
      <w:ins w:id="1012" w:author="MCC" w:date="2021-09-28T17:29:00Z">
        <w:r>
          <w:fldChar w:fldCharType="end"/>
        </w:r>
      </w:ins>
    </w:p>
    <w:p w14:paraId="259162ED" w14:textId="175C7C54" w:rsidR="00C844F5" w:rsidRDefault="00C844F5">
      <w:pPr>
        <w:pStyle w:val="TOC5"/>
        <w:rPr>
          <w:ins w:id="1013" w:author="MCC" w:date="2021-09-28T17:29:00Z"/>
          <w:rFonts w:asciiTheme="minorHAnsi" w:eastAsiaTheme="minorEastAsia" w:hAnsiTheme="minorHAnsi" w:cstheme="minorBidi"/>
          <w:sz w:val="22"/>
          <w:szCs w:val="22"/>
          <w:lang w:eastAsia="en-GB"/>
        </w:rPr>
      </w:pPr>
      <w:ins w:id="1014" w:author="MCC" w:date="2021-09-28T17:29:00Z">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_Toc83742769 \h </w:instrText>
        </w:r>
      </w:ins>
      <w:ins w:id="1015" w:author="MCC" w:date="2021-09-28T17:30:00Z"/>
      <w:r>
        <w:fldChar w:fldCharType="separate"/>
      </w:r>
      <w:ins w:id="1016" w:author="MCC" w:date="2021-09-28T17:30:00Z">
        <w:r>
          <w:t>172</w:t>
        </w:r>
      </w:ins>
      <w:ins w:id="1017" w:author="MCC" w:date="2021-09-28T17:29:00Z">
        <w:r>
          <w:fldChar w:fldCharType="end"/>
        </w:r>
      </w:ins>
    </w:p>
    <w:p w14:paraId="558CEBB9" w14:textId="0B9B561F" w:rsidR="00C844F5" w:rsidRDefault="00C844F5">
      <w:pPr>
        <w:pStyle w:val="TOC4"/>
        <w:rPr>
          <w:ins w:id="1018" w:author="MCC" w:date="2021-09-28T17:29:00Z"/>
          <w:rFonts w:asciiTheme="minorHAnsi" w:eastAsiaTheme="minorEastAsia" w:hAnsiTheme="minorHAnsi" w:cstheme="minorBidi"/>
          <w:sz w:val="22"/>
          <w:szCs w:val="22"/>
          <w:lang w:eastAsia="en-GB"/>
        </w:rPr>
      </w:pPr>
      <w:ins w:id="1019" w:author="MCC" w:date="2021-09-28T17:29:00Z">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_Toc83742770 \h </w:instrText>
        </w:r>
      </w:ins>
      <w:ins w:id="1020" w:author="MCC" w:date="2021-09-28T17:30:00Z"/>
      <w:r>
        <w:fldChar w:fldCharType="separate"/>
      </w:r>
      <w:ins w:id="1021" w:author="MCC" w:date="2021-09-28T17:30:00Z">
        <w:r>
          <w:t>172</w:t>
        </w:r>
      </w:ins>
      <w:ins w:id="1022" w:author="MCC" w:date="2021-09-28T17:29:00Z">
        <w:r>
          <w:fldChar w:fldCharType="end"/>
        </w:r>
      </w:ins>
    </w:p>
    <w:p w14:paraId="1A3BF8F1" w14:textId="69160D4B" w:rsidR="00C844F5" w:rsidRDefault="00C844F5">
      <w:pPr>
        <w:pStyle w:val="TOC5"/>
        <w:rPr>
          <w:ins w:id="1023" w:author="MCC" w:date="2021-09-28T17:29:00Z"/>
          <w:rFonts w:asciiTheme="minorHAnsi" w:eastAsiaTheme="minorEastAsia" w:hAnsiTheme="minorHAnsi" w:cstheme="minorBidi"/>
          <w:sz w:val="22"/>
          <w:szCs w:val="22"/>
          <w:lang w:eastAsia="en-GB"/>
        </w:rPr>
      </w:pPr>
      <w:ins w:id="1024" w:author="MCC" w:date="2021-09-28T17:29:00Z">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_Toc83742771 \h </w:instrText>
        </w:r>
      </w:ins>
      <w:ins w:id="1025" w:author="MCC" w:date="2021-09-28T17:30:00Z"/>
      <w:r>
        <w:fldChar w:fldCharType="separate"/>
      </w:r>
      <w:ins w:id="1026" w:author="MCC" w:date="2021-09-28T17:30:00Z">
        <w:r>
          <w:t>172</w:t>
        </w:r>
      </w:ins>
      <w:ins w:id="1027" w:author="MCC" w:date="2021-09-28T17:29:00Z">
        <w:r>
          <w:fldChar w:fldCharType="end"/>
        </w:r>
      </w:ins>
    </w:p>
    <w:p w14:paraId="09C9FC23" w14:textId="4B7F63F7" w:rsidR="00C844F5" w:rsidRDefault="00C844F5">
      <w:pPr>
        <w:pStyle w:val="TOC5"/>
        <w:rPr>
          <w:ins w:id="1028" w:author="MCC" w:date="2021-09-28T17:29:00Z"/>
          <w:rFonts w:asciiTheme="minorHAnsi" w:eastAsiaTheme="minorEastAsia" w:hAnsiTheme="minorHAnsi" w:cstheme="minorBidi"/>
          <w:sz w:val="22"/>
          <w:szCs w:val="22"/>
          <w:lang w:eastAsia="en-GB"/>
        </w:rPr>
      </w:pPr>
      <w:ins w:id="1029" w:author="MCC" w:date="2021-09-28T17:29:00Z">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_Toc83742772 \h </w:instrText>
        </w:r>
      </w:ins>
      <w:ins w:id="1030" w:author="MCC" w:date="2021-09-28T17:30:00Z"/>
      <w:r>
        <w:fldChar w:fldCharType="separate"/>
      </w:r>
      <w:ins w:id="1031" w:author="MCC" w:date="2021-09-28T17:30:00Z">
        <w:r>
          <w:t>172</w:t>
        </w:r>
      </w:ins>
      <w:ins w:id="1032" w:author="MCC" w:date="2021-09-28T17:29:00Z">
        <w:r>
          <w:fldChar w:fldCharType="end"/>
        </w:r>
      </w:ins>
    </w:p>
    <w:p w14:paraId="24DA823D" w14:textId="34676F9A" w:rsidR="00C844F5" w:rsidRDefault="00C844F5">
      <w:pPr>
        <w:pStyle w:val="TOC3"/>
        <w:rPr>
          <w:ins w:id="1033" w:author="MCC" w:date="2021-09-28T17:29:00Z"/>
          <w:rFonts w:asciiTheme="minorHAnsi" w:eastAsiaTheme="minorEastAsia" w:hAnsiTheme="minorHAnsi" w:cstheme="minorBidi"/>
          <w:sz w:val="22"/>
          <w:szCs w:val="22"/>
          <w:lang w:eastAsia="en-GB"/>
        </w:rPr>
      </w:pPr>
      <w:ins w:id="1034" w:author="MCC" w:date="2021-09-28T17:29:00Z">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_Toc83742773 \h </w:instrText>
        </w:r>
      </w:ins>
      <w:ins w:id="1035" w:author="MCC" w:date="2021-09-28T17:30:00Z"/>
      <w:r>
        <w:fldChar w:fldCharType="separate"/>
      </w:r>
      <w:ins w:id="1036" w:author="MCC" w:date="2021-09-28T17:30:00Z">
        <w:r>
          <w:t>172</w:t>
        </w:r>
      </w:ins>
      <w:ins w:id="1037" w:author="MCC" w:date="2021-09-28T17:29:00Z">
        <w:r>
          <w:fldChar w:fldCharType="end"/>
        </w:r>
      </w:ins>
    </w:p>
    <w:p w14:paraId="6DC3287D" w14:textId="4BCF5C9E" w:rsidR="00C844F5" w:rsidRDefault="00C844F5">
      <w:pPr>
        <w:pStyle w:val="TOC2"/>
        <w:rPr>
          <w:ins w:id="1038" w:author="MCC" w:date="2021-09-28T17:29:00Z"/>
          <w:rFonts w:asciiTheme="minorHAnsi" w:eastAsiaTheme="minorEastAsia" w:hAnsiTheme="minorHAnsi" w:cstheme="minorBidi"/>
          <w:sz w:val="22"/>
          <w:szCs w:val="22"/>
          <w:lang w:eastAsia="en-GB"/>
        </w:rPr>
      </w:pPr>
      <w:ins w:id="1039" w:author="MCC" w:date="2021-09-28T17:29:00Z">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_Toc83742774 \h </w:instrText>
        </w:r>
      </w:ins>
      <w:ins w:id="1040" w:author="MCC" w:date="2021-09-28T17:30:00Z"/>
      <w:r>
        <w:fldChar w:fldCharType="separate"/>
      </w:r>
      <w:ins w:id="1041" w:author="MCC" w:date="2021-09-28T17:30:00Z">
        <w:r>
          <w:t>173</w:t>
        </w:r>
      </w:ins>
      <w:ins w:id="1042" w:author="MCC" w:date="2021-09-28T17:29:00Z">
        <w:r>
          <w:fldChar w:fldCharType="end"/>
        </w:r>
      </w:ins>
    </w:p>
    <w:p w14:paraId="72F52471" w14:textId="42F63BEB" w:rsidR="00C844F5" w:rsidRDefault="00C844F5">
      <w:pPr>
        <w:pStyle w:val="TOC2"/>
        <w:rPr>
          <w:ins w:id="1043" w:author="MCC" w:date="2021-09-28T17:29:00Z"/>
          <w:rFonts w:asciiTheme="minorHAnsi" w:eastAsiaTheme="minorEastAsia" w:hAnsiTheme="minorHAnsi" w:cstheme="minorBidi"/>
          <w:sz w:val="22"/>
          <w:szCs w:val="22"/>
          <w:lang w:eastAsia="en-GB"/>
        </w:rPr>
      </w:pPr>
      <w:ins w:id="1044" w:author="MCC" w:date="2021-09-28T17:29:00Z">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_Toc83742775 \h </w:instrText>
        </w:r>
      </w:ins>
      <w:ins w:id="1045" w:author="MCC" w:date="2021-09-28T17:30:00Z"/>
      <w:r>
        <w:fldChar w:fldCharType="separate"/>
      </w:r>
      <w:ins w:id="1046" w:author="MCC" w:date="2021-09-28T17:30:00Z">
        <w:r>
          <w:t>173</w:t>
        </w:r>
      </w:ins>
      <w:ins w:id="1047" w:author="MCC" w:date="2021-09-28T17:29:00Z">
        <w:r>
          <w:fldChar w:fldCharType="end"/>
        </w:r>
      </w:ins>
    </w:p>
    <w:p w14:paraId="4183E595" w14:textId="72188F85" w:rsidR="00C844F5" w:rsidRDefault="00C844F5">
      <w:pPr>
        <w:pStyle w:val="TOC3"/>
        <w:rPr>
          <w:ins w:id="1048" w:author="MCC" w:date="2021-09-28T17:29:00Z"/>
          <w:rFonts w:asciiTheme="minorHAnsi" w:eastAsiaTheme="minorEastAsia" w:hAnsiTheme="minorHAnsi" w:cstheme="minorBidi"/>
          <w:sz w:val="22"/>
          <w:szCs w:val="22"/>
          <w:lang w:eastAsia="en-GB"/>
        </w:rPr>
      </w:pPr>
      <w:ins w:id="1049" w:author="MCC" w:date="2021-09-28T17:29:00Z">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_Toc83742776 \h </w:instrText>
        </w:r>
      </w:ins>
      <w:ins w:id="1050" w:author="MCC" w:date="2021-09-28T17:30:00Z"/>
      <w:r>
        <w:fldChar w:fldCharType="separate"/>
      </w:r>
      <w:ins w:id="1051" w:author="MCC" w:date="2021-09-28T17:30:00Z">
        <w:r>
          <w:t>173</w:t>
        </w:r>
      </w:ins>
      <w:ins w:id="1052" w:author="MCC" w:date="2021-09-28T17:29:00Z">
        <w:r>
          <w:fldChar w:fldCharType="end"/>
        </w:r>
      </w:ins>
    </w:p>
    <w:p w14:paraId="7C0B5992" w14:textId="6A9EAC18" w:rsidR="00C844F5" w:rsidRDefault="00C844F5">
      <w:pPr>
        <w:pStyle w:val="TOC2"/>
        <w:rPr>
          <w:ins w:id="1053" w:author="MCC" w:date="2021-09-28T17:29:00Z"/>
          <w:rFonts w:asciiTheme="minorHAnsi" w:eastAsiaTheme="minorEastAsia" w:hAnsiTheme="minorHAnsi" w:cstheme="minorBidi"/>
          <w:sz w:val="22"/>
          <w:szCs w:val="22"/>
          <w:lang w:eastAsia="en-GB"/>
        </w:rPr>
      </w:pPr>
      <w:ins w:id="1054" w:author="MCC" w:date="2021-09-28T17:29:00Z">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_Toc83742777 \h </w:instrText>
        </w:r>
      </w:ins>
      <w:ins w:id="1055" w:author="MCC" w:date="2021-09-28T17:30:00Z"/>
      <w:r>
        <w:fldChar w:fldCharType="separate"/>
      </w:r>
      <w:ins w:id="1056" w:author="MCC" w:date="2021-09-28T17:30:00Z">
        <w:r>
          <w:t>173</w:t>
        </w:r>
      </w:ins>
      <w:ins w:id="1057" w:author="MCC" w:date="2021-09-28T17:29:00Z">
        <w:r>
          <w:fldChar w:fldCharType="end"/>
        </w:r>
      </w:ins>
    </w:p>
    <w:p w14:paraId="5A782B13" w14:textId="123DA850" w:rsidR="00C844F5" w:rsidRDefault="00C844F5">
      <w:pPr>
        <w:pStyle w:val="TOC3"/>
        <w:rPr>
          <w:ins w:id="1058" w:author="MCC" w:date="2021-09-28T17:29:00Z"/>
          <w:rFonts w:asciiTheme="minorHAnsi" w:eastAsiaTheme="minorEastAsia" w:hAnsiTheme="minorHAnsi" w:cstheme="minorBidi"/>
          <w:sz w:val="22"/>
          <w:szCs w:val="22"/>
          <w:lang w:eastAsia="en-GB"/>
        </w:rPr>
      </w:pPr>
      <w:ins w:id="1059" w:author="MCC" w:date="2021-09-28T17:29:00Z">
        <w:r w:rsidRPr="008341B8">
          <w:rPr>
            <w:lang w:val="sv-FI" w:eastAsia="zh-CN"/>
          </w:rPr>
          <w:t>9.3B.1</w:t>
        </w:r>
        <w:r>
          <w:rPr>
            <w:rFonts w:asciiTheme="minorHAnsi" w:eastAsiaTheme="minorEastAsia" w:hAnsiTheme="minorHAnsi" w:cstheme="minorBidi"/>
            <w:sz w:val="22"/>
            <w:szCs w:val="22"/>
            <w:lang w:eastAsia="en-GB"/>
          </w:rPr>
          <w:tab/>
        </w:r>
        <w:r w:rsidRPr="008341B8">
          <w:rPr>
            <w:lang w:val="sv-FI" w:eastAsia="zh-CN"/>
          </w:rPr>
          <w:t>EN-DC</w:t>
        </w:r>
        <w:r>
          <w:tab/>
        </w:r>
        <w:r>
          <w:fldChar w:fldCharType="begin"/>
        </w:r>
        <w:r>
          <w:instrText xml:space="preserve"> PAGEREF _Toc83742778 \h </w:instrText>
        </w:r>
      </w:ins>
      <w:ins w:id="1060" w:author="MCC" w:date="2021-09-28T17:30:00Z"/>
      <w:r>
        <w:fldChar w:fldCharType="separate"/>
      </w:r>
      <w:ins w:id="1061" w:author="MCC" w:date="2021-09-28T17:30:00Z">
        <w:r>
          <w:t>173</w:t>
        </w:r>
      </w:ins>
      <w:ins w:id="1062" w:author="MCC" w:date="2021-09-28T17:29:00Z">
        <w:r>
          <w:fldChar w:fldCharType="end"/>
        </w:r>
      </w:ins>
    </w:p>
    <w:p w14:paraId="4F196D9D" w14:textId="511B58F8" w:rsidR="00C844F5" w:rsidRDefault="00C844F5">
      <w:pPr>
        <w:pStyle w:val="TOC4"/>
        <w:rPr>
          <w:ins w:id="1063" w:author="MCC" w:date="2021-09-28T17:29:00Z"/>
          <w:rFonts w:asciiTheme="minorHAnsi" w:eastAsiaTheme="minorEastAsia" w:hAnsiTheme="minorHAnsi" w:cstheme="minorBidi"/>
          <w:sz w:val="22"/>
          <w:szCs w:val="22"/>
          <w:lang w:eastAsia="en-GB"/>
        </w:rPr>
      </w:pPr>
      <w:ins w:id="1064" w:author="MCC" w:date="2021-09-28T17:29:00Z">
        <w:r w:rsidRPr="008341B8">
          <w:rPr>
            <w:lang w:val="sv-FI" w:eastAsia="zh-CN"/>
          </w:rPr>
          <w:t>9.3B.1.1</w:t>
        </w:r>
        <w:r>
          <w:rPr>
            <w:rFonts w:asciiTheme="minorHAnsi" w:eastAsiaTheme="minorEastAsia" w:hAnsiTheme="minorHAnsi" w:cstheme="minorBidi"/>
            <w:sz w:val="22"/>
            <w:szCs w:val="22"/>
            <w:lang w:eastAsia="en-GB"/>
          </w:rPr>
          <w:tab/>
        </w:r>
        <w:r w:rsidRPr="008341B8">
          <w:rPr>
            <w:lang w:val="sv-FI" w:eastAsia="zh-CN"/>
          </w:rPr>
          <w:t>EN-DC within FR1</w:t>
        </w:r>
        <w:r>
          <w:tab/>
        </w:r>
        <w:r>
          <w:fldChar w:fldCharType="begin"/>
        </w:r>
        <w:r>
          <w:instrText xml:space="preserve"> PAGEREF _Toc83742779 \h </w:instrText>
        </w:r>
      </w:ins>
      <w:ins w:id="1065" w:author="MCC" w:date="2021-09-28T17:30:00Z"/>
      <w:r>
        <w:fldChar w:fldCharType="separate"/>
      </w:r>
      <w:ins w:id="1066" w:author="MCC" w:date="2021-09-28T17:30:00Z">
        <w:r>
          <w:t>173</w:t>
        </w:r>
      </w:ins>
      <w:ins w:id="1067" w:author="MCC" w:date="2021-09-28T17:29:00Z">
        <w:r>
          <w:fldChar w:fldCharType="end"/>
        </w:r>
      </w:ins>
    </w:p>
    <w:p w14:paraId="1D8F0797" w14:textId="33053E2A" w:rsidR="00C844F5" w:rsidRDefault="00C844F5">
      <w:pPr>
        <w:pStyle w:val="TOC5"/>
        <w:rPr>
          <w:ins w:id="1068" w:author="MCC" w:date="2021-09-28T17:29:00Z"/>
          <w:rFonts w:asciiTheme="minorHAnsi" w:eastAsiaTheme="minorEastAsia" w:hAnsiTheme="minorHAnsi" w:cstheme="minorBidi"/>
          <w:sz w:val="22"/>
          <w:szCs w:val="22"/>
          <w:lang w:eastAsia="en-GB"/>
        </w:rPr>
      </w:pPr>
      <w:ins w:id="1069" w:author="MCC" w:date="2021-09-28T17:29:00Z">
        <w:r w:rsidRPr="008341B8">
          <w:rPr>
            <w:lang w:val="sv-FI" w:eastAsia="zh-CN"/>
          </w:rPr>
          <w:t>9.3B.1.1.1</w:t>
        </w:r>
        <w:r>
          <w:rPr>
            <w:rFonts w:asciiTheme="minorHAnsi" w:eastAsiaTheme="minorEastAsia" w:hAnsiTheme="minorHAnsi" w:cstheme="minorBidi"/>
            <w:sz w:val="22"/>
            <w:szCs w:val="22"/>
            <w:lang w:eastAsia="en-GB"/>
          </w:rPr>
          <w:tab/>
        </w:r>
        <w:r w:rsidRPr="008341B8">
          <w:rPr>
            <w:lang w:val="sv-FI" w:eastAsia="zh-CN"/>
          </w:rPr>
          <w:t>PDCCH</w:t>
        </w:r>
        <w:r>
          <w:tab/>
        </w:r>
        <w:r>
          <w:fldChar w:fldCharType="begin"/>
        </w:r>
        <w:r>
          <w:instrText xml:space="preserve"> PAGEREF _Toc83742780 \h </w:instrText>
        </w:r>
      </w:ins>
      <w:ins w:id="1070" w:author="MCC" w:date="2021-09-28T17:30:00Z"/>
      <w:r>
        <w:fldChar w:fldCharType="separate"/>
      </w:r>
      <w:ins w:id="1071" w:author="MCC" w:date="2021-09-28T17:30:00Z">
        <w:r>
          <w:t>173</w:t>
        </w:r>
      </w:ins>
      <w:ins w:id="1072" w:author="MCC" w:date="2021-09-28T17:29:00Z">
        <w:r>
          <w:fldChar w:fldCharType="end"/>
        </w:r>
      </w:ins>
    </w:p>
    <w:p w14:paraId="1322E062" w14:textId="20AE7B77" w:rsidR="00C844F5" w:rsidRDefault="00C844F5">
      <w:pPr>
        <w:pStyle w:val="TOC4"/>
        <w:rPr>
          <w:ins w:id="1073" w:author="MCC" w:date="2021-09-28T17:29:00Z"/>
          <w:rFonts w:asciiTheme="minorHAnsi" w:eastAsiaTheme="minorEastAsia" w:hAnsiTheme="minorHAnsi" w:cstheme="minorBidi"/>
          <w:sz w:val="22"/>
          <w:szCs w:val="22"/>
          <w:lang w:eastAsia="en-GB"/>
        </w:rPr>
      </w:pPr>
      <w:ins w:id="1074" w:author="MCC" w:date="2021-09-28T17:29:00Z">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_Toc83742781 \h </w:instrText>
        </w:r>
      </w:ins>
      <w:ins w:id="1075" w:author="MCC" w:date="2021-09-28T17:30:00Z"/>
      <w:r>
        <w:fldChar w:fldCharType="separate"/>
      </w:r>
      <w:ins w:id="1076" w:author="MCC" w:date="2021-09-28T17:30:00Z">
        <w:r>
          <w:t>173</w:t>
        </w:r>
      </w:ins>
      <w:ins w:id="1077" w:author="MCC" w:date="2021-09-28T17:29:00Z">
        <w:r>
          <w:fldChar w:fldCharType="end"/>
        </w:r>
      </w:ins>
    </w:p>
    <w:p w14:paraId="3C06CFBE" w14:textId="0B983EB1" w:rsidR="00C844F5" w:rsidRDefault="00C844F5">
      <w:pPr>
        <w:pStyle w:val="TOC5"/>
        <w:rPr>
          <w:ins w:id="1078" w:author="MCC" w:date="2021-09-28T17:29:00Z"/>
          <w:rFonts w:asciiTheme="minorHAnsi" w:eastAsiaTheme="minorEastAsia" w:hAnsiTheme="minorHAnsi" w:cstheme="minorBidi"/>
          <w:sz w:val="22"/>
          <w:szCs w:val="22"/>
          <w:lang w:eastAsia="en-GB"/>
        </w:rPr>
      </w:pPr>
      <w:ins w:id="1079" w:author="MCC" w:date="2021-09-28T17:29:00Z">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_Toc83742782 \h </w:instrText>
        </w:r>
      </w:ins>
      <w:ins w:id="1080" w:author="MCC" w:date="2021-09-28T17:30:00Z"/>
      <w:r>
        <w:fldChar w:fldCharType="separate"/>
      </w:r>
      <w:ins w:id="1081" w:author="MCC" w:date="2021-09-28T17:30:00Z">
        <w:r>
          <w:t>173</w:t>
        </w:r>
      </w:ins>
      <w:ins w:id="1082" w:author="MCC" w:date="2021-09-28T17:29:00Z">
        <w:r>
          <w:fldChar w:fldCharType="end"/>
        </w:r>
      </w:ins>
    </w:p>
    <w:p w14:paraId="6C5C7214" w14:textId="05A43883" w:rsidR="00C844F5" w:rsidRDefault="00C844F5">
      <w:pPr>
        <w:pStyle w:val="TOC4"/>
        <w:rPr>
          <w:ins w:id="1083" w:author="MCC" w:date="2021-09-28T17:29:00Z"/>
          <w:rFonts w:asciiTheme="minorHAnsi" w:eastAsiaTheme="minorEastAsia" w:hAnsiTheme="minorHAnsi" w:cstheme="minorBidi"/>
          <w:sz w:val="22"/>
          <w:szCs w:val="22"/>
          <w:lang w:eastAsia="en-GB"/>
        </w:rPr>
      </w:pPr>
      <w:ins w:id="1084" w:author="MCC" w:date="2021-09-28T17:29:00Z">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_Toc83742783 \h </w:instrText>
        </w:r>
      </w:ins>
      <w:ins w:id="1085" w:author="MCC" w:date="2021-09-28T17:30:00Z"/>
      <w:r>
        <w:fldChar w:fldCharType="separate"/>
      </w:r>
      <w:ins w:id="1086" w:author="MCC" w:date="2021-09-28T17:30:00Z">
        <w:r>
          <w:t>173</w:t>
        </w:r>
      </w:ins>
      <w:ins w:id="1087" w:author="MCC" w:date="2021-09-28T17:29:00Z">
        <w:r>
          <w:fldChar w:fldCharType="end"/>
        </w:r>
      </w:ins>
    </w:p>
    <w:p w14:paraId="3191631A" w14:textId="61388A22" w:rsidR="00C844F5" w:rsidRDefault="00C844F5">
      <w:pPr>
        <w:pStyle w:val="TOC3"/>
        <w:rPr>
          <w:ins w:id="1088" w:author="MCC" w:date="2021-09-28T17:29:00Z"/>
          <w:rFonts w:asciiTheme="minorHAnsi" w:eastAsiaTheme="minorEastAsia" w:hAnsiTheme="minorHAnsi" w:cstheme="minorBidi"/>
          <w:sz w:val="22"/>
          <w:szCs w:val="22"/>
          <w:lang w:eastAsia="en-GB"/>
        </w:rPr>
      </w:pPr>
      <w:ins w:id="1089" w:author="MCC" w:date="2021-09-28T17:29:00Z">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_Toc83742784 \h </w:instrText>
        </w:r>
      </w:ins>
      <w:ins w:id="1090" w:author="MCC" w:date="2021-09-28T17:30:00Z"/>
      <w:r>
        <w:fldChar w:fldCharType="separate"/>
      </w:r>
      <w:ins w:id="1091" w:author="MCC" w:date="2021-09-28T17:30:00Z">
        <w:r>
          <w:t>173</w:t>
        </w:r>
      </w:ins>
      <w:ins w:id="1092" w:author="MCC" w:date="2021-09-28T17:29:00Z">
        <w:r>
          <w:fldChar w:fldCharType="end"/>
        </w:r>
      </w:ins>
    </w:p>
    <w:p w14:paraId="31939D69" w14:textId="0E8B74D9" w:rsidR="00C844F5" w:rsidRDefault="00C844F5">
      <w:pPr>
        <w:pStyle w:val="TOC2"/>
        <w:rPr>
          <w:ins w:id="1093" w:author="MCC" w:date="2021-09-28T17:29:00Z"/>
          <w:rFonts w:asciiTheme="minorHAnsi" w:eastAsiaTheme="minorEastAsia" w:hAnsiTheme="minorHAnsi" w:cstheme="minorBidi"/>
          <w:sz w:val="22"/>
          <w:szCs w:val="22"/>
          <w:lang w:eastAsia="en-GB"/>
        </w:rPr>
      </w:pPr>
      <w:ins w:id="1094" w:author="MCC" w:date="2021-09-28T17:29:00Z">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_Toc83742785 \h </w:instrText>
        </w:r>
      </w:ins>
      <w:ins w:id="1095" w:author="MCC" w:date="2021-09-28T17:30:00Z"/>
      <w:r>
        <w:fldChar w:fldCharType="separate"/>
      </w:r>
      <w:ins w:id="1096" w:author="MCC" w:date="2021-09-28T17:30:00Z">
        <w:r>
          <w:t>173</w:t>
        </w:r>
      </w:ins>
      <w:ins w:id="1097" w:author="MCC" w:date="2021-09-28T17:29:00Z">
        <w:r>
          <w:fldChar w:fldCharType="end"/>
        </w:r>
      </w:ins>
    </w:p>
    <w:p w14:paraId="070A8B22" w14:textId="4ACC4747" w:rsidR="00C844F5" w:rsidRDefault="00C844F5">
      <w:pPr>
        <w:pStyle w:val="TOC2"/>
        <w:rPr>
          <w:ins w:id="1098" w:author="MCC" w:date="2021-09-28T17:29:00Z"/>
          <w:rFonts w:asciiTheme="minorHAnsi" w:eastAsiaTheme="minorEastAsia" w:hAnsiTheme="minorHAnsi" w:cstheme="minorBidi"/>
          <w:sz w:val="22"/>
          <w:szCs w:val="22"/>
          <w:lang w:eastAsia="en-GB"/>
        </w:rPr>
      </w:pPr>
      <w:ins w:id="1099" w:author="MCC" w:date="2021-09-28T17:29:00Z">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_Toc83742786 \h </w:instrText>
        </w:r>
      </w:ins>
      <w:ins w:id="1100" w:author="MCC" w:date="2021-09-28T17:30:00Z"/>
      <w:r>
        <w:fldChar w:fldCharType="separate"/>
      </w:r>
      <w:ins w:id="1101" w:author="MCC" w:date="2021-09-28T17:30:00Z">
        <w:r>
          <w:t>173</w:t>
        </w:r>
      </w:ins>
      <w:ins w:id="1102" w:author="MCC" w:date="2021-09-28T17:29:00Z">
        <w:r>
          <w:fldChar w:fldCharType="end"/>
        </w:r>
      </w:ins>
    </w:p>
    <w:p w14:paraId="3A883D7E" w14:textId="57B9B3E5" w:rsidR="00C844F5" w:rsidRDefault="00C844F5">
      <w:pPr>
        <w:pStyle w:val="TOC3"/>
        <w:rPr>
          <w:ins w:id="1103" w:author="MCC" w:date="2021-09-28T17:29:00Z"/>
          <w:rFonts w:asciiTheme="minorHAnsi" w:eastAsiaTheme="minorEastAsia" w:hAnsiTheme="minorHAnsi" w:cstheme="minorBidi"/>
          <w:sz w:val="22"/>
          <w:szCs w:val="22"/>
          <w:lang w:eastAsia="en-GB"/>
        </w:rPr>
      </w:pPr>
      <w:ins w:id="1104" w:author="MCC" w:date="2021-09-28T17:29:00Z">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_Toc83742787 \h </w:instrText>
        </w:r>
      </w:ins>
      <w:ins w:id="1105" w:author="MCC" w:date="2021-09-28T17:30:00Z"/>
      <w:r>
        <w:fldChar w:fldCharType="separate"/>
      </w:r>
      <w:ins w:id="1106" w:author="MCC" w:date="2021-09-28T17:30:00Z">
        <w:r>
          <w:t>173</w:t>
        </w:r>
      </w:ins>
      <w:ins w:id="1107" w:author="MCC" w:date="2021-09-28T17:29:00Z">
        <w:r>
          <w:fldChar w:fldCharType="end"/>
        </w:r>
      </w:ins>
    </w:p>
    <w:p w14:paraId="17ABCFB6" w14:textId="59AED909" w:rsidR="00C844F5" w:rsidRDefault="00C844F5">
      <w:pPr>
        <w:pStyle w:val="TOC2"/>
        <w:rPr>
          <w:ins w:id="1108" w:author="MCC" w:date="2021-09-28T17:29:00Z"/>
          <w:rFonts w:asciiTheme="minorHAnsi" w:eastAsiaTheme="minorEastAsia" w:hAnsiTheme="minorHAnsi" w:cstheme="minorBidi"/>
          <w:sz w:val="22"/>
          <w:szCs w:val="22"/>
          <w:lang w:eastAsia="en-GB"/>
        </w:rPr>
      </w:pPr>
      <w:ins w:id="1109" w:author="MCC" w:date="2021-09-28T17:29:00Z">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_Toc83742788 \h </w:instrText>
        </w:r>
      </w:ins>
      <w:ins w:id="1110" w:author="MCC" w:date="2021-09-28T17:30:00Z"/>
      <w:r>
        <w:fldChar w:fldCharType="separate"/>
      </w:r>
      <w:ins w:id="1111" w:author="MCC" w:date="2021-09-28T17:30:00Z">
        <w:r>
          <w:t>174</w:t>
        </w:r>
      </w:ins>
      <w:ins w:id="1112" w:author="MCC" w:date="2021-09-28T17:29:00Z">
        <w:r>
          <w:fldChar w:fldCharType="end"/>
        </w:r>
      </w:ins>
    </w:p>
    <w:p w14:paraId="354C30CA" w14:textId="6E233D32" w:rsidR="00C844F5" w:rsidRDefault="00C844F5">
      <w:pPr>
        <w:pStyle w:val="TOC3"/>
        <w:rPr>
          <w:ins w:id="1113" w:author="MCC" w:date="2021-09-28T17:29:00Z"/>
          <w:rFonts w:asciiTheme="minorHAnsi" w:eastAsiaTheme="minorEastAsia" w:hAnsiTheme="minorHAnsi" w:cstheme="minorBidi"/>
          <w:sz w:val="22"/>
          <w:szCs w:val="22"/>
          <w:lang w:eastAsia="en-GB"/>
        </w:rPr>
      </w:pPr>
      <w:ins w:id="1114" w:author="MCC" w:date="2021-09-28T17:29:00Z">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_Toc83742789 \h </w:instrText>
        </w:r>
      </w:ins>
      <w:ins w:id="1115" w:author="MCC" w:date="2021-09-28T17:30:00Z"/>
      <w:r>
        <w:fldChar w:fldCharType="separate"/>
      </w:r>
      <w:ins w:id="1116" w:author="MCC" w:date="2021-09-28T17:30:00Z">
        <w:r>
          <w:t>174</w:t>
        </w:r>
      </w:ins>
      <w:ins w:id="1117" w:author="MCC" w:date="2021-09-28T17:29:00Z">
        <w:r>
          <w:fldChar w:fldCharType="end"/>
        </w:r>
      </w:ins>
    </w:p>
    <w:p w14:paraId="46F88DA6" w14:textId="2914D9E9" w:rsidR="00C844F5" w:rsidRDefault="00C844F5">
      <w:pPr>
        <w:pStyle w:val="TOC4"/>
        <w:rPr>
          <w:ins w:id="1118" w:author="MCC" w:date="2021-09-28T17:29:00Z"/>
          <w:rFonts w:asciiTheme="minorHAnsi" w:eastAsiaTheme="minorEastAsia" w:hAnsiTheme="minorHAnsi" w:cstheme="minorBidi"/>
          <w:sz w:val="22"/>
          <w:szCs w:val="22"/>
          <w:lang w:eastAsia="en-GB"/>
        </w:rPr>
      </w:pPr>
      <w:ins w:id="1119" w:author="MCC" w:date="2021-09-28T17:29:00Z">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_Toc83742790 \h </w:instrText>
        </w:r>
      </w:ins>
      <w:ins w:id="1120" w:author="MCC" w:date="2021-09-28T17:30:00Z"/>
      <w:r>
        <w:fldChar w:fldCharType="separate"/>
      </w:r>
      <w:ins w:id="1121" w:author="MCC" w:date="2021-09-28T17:30:00Z">
        <w:r>
          <w:t>174</w:t>
        </w:r>
      </w:ins>
      <w:ins w:id="1122" w:author="MCC" w:date="2021-09-28T17:29:00Z">
        <w:r>
          <w:fldChar w:fldCharType="end"/>
        </w:r>
      </w:ins>
    </w:p>
    <w:p w14:paraId="485EF218" w14:textId="4BD5C9D9" w:rsidR="00C844F5" w:rsidRDefault="00C844F5">
      <w:pPr>
        <w:pStyle w:val="TOC5"/>
        <w:rPr>
          <w:ins w:id="1123" w:author="MCC" w:date="2021-09-28T17:29:00Z"/>
          <w:rFonts w:asciiTheme="minorHAnsi" w:eastAsiaTheme="minorEastAsia" w:hAnsiTheme="minorHAnsi" w:cstheme="minorBidi"/>
          <w:sz w:val="22"/>
          <w:szCs w:val="22"/>
          <w:lang w:eastAsia="en-GB"/>
        </w:rPr>
      </w:pPr>
      <w:ins w:id="1124" w:author="MCC" w:date="2021-09-28T17:29:00Z">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_Toc83742791 \h </w:instrText>
        </w:r>
      </w:ins>
      <w:ins w:id="1125" w:author="MCC" w:date="2021-09-28T17:30:00Z"/>
      <w:r>
        <w:fldChar w:fldCharType="separate"/>
      </w:r>
      <w:ins w:id="1126" w:author="MCC" w:date="2021-09-28T17:30:00Z">
        <w:r>
          <w:t>174</w:t>
        </w:r>
      </w:ins>
      <w:ins w:id="1127" w:author="MCC" w:date="2021-09-28T17:29:00Z">
        <w:r>
          <w:fldChar w:fldCharType="end"/>
        </w:r>
      </w:ins>
    </w:p>
    <w:p w14:paraId="7D7A65EC" w14:textId="25A7EF00" w:rsidR="00C844F5" w:rsidRDefault="00C844F5">
      <w:pPr>
        <w:pStyle w:val="TOC4"/>
        <w:rPr>
          <w:ins w:id="1128" w:author="MCC" w:date="2021-09-28T17:29:00Z"/>
          <w:rFonts w:asciiTheme="minorHAnsi" w:eastAsiaTheme="minorEastAsia" w:hAnsiTheme="minorHAnsi" w:cstheme="minorBidi"/>
          <w:sz w:val="22"/>
          <w:szCs w:val="22"/>
          <w:lang w:eastAsia="en-GB"/>
        </w:rPr>
      </w:pPr>
      <w:ins w:id="1129" w:author="MCC" w:date="2021-09-28T17:29:00Z">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_Toc83742792 \h </w:instrText>
        </w:r>
      </w:ins>
      <w:ins w:id="1130" w:author="MCC" w:date="2021-09-28T17:30:00Z"/>
      <w:r>
        <w:fldChar w:fldCharType="separate"/>
      </w:r>
      <w:ins w:id="1131" w:author="MCC" w:date="2021-09-28T17:30:00Z">
        <w:r>
          <w:t>176</w:t>
        </w:r>
      </w:ins>
      <w:ins w:id="1132" w:author="MCC" w:date="2021-09-28T17:29:00Z">
        <w:r>
          <w:fldChar w:fldCharType="end"/>
        </w:r>
      </w:ins>
    </w:p>
    <w:p w14:paraId="5BA4FB74" w14:textId="05649405" w:rsidR="00C844F5" w:rsidRDefault="00C844F5">
      <w:pPr>
        <w:pStyle w:val="TOC5"/>
        <w:rPr>
          <w:ins w:id="1133" w:author="MCC" w:date="2021-09-28T17:29:00Z"/>
          <w:rFonts w:asciiTheme="minorHAnsi" w:eastAsiaTheme="minorEastAsia" w:hAnsiTheme="minorHAnsi" w:cstheme="minorBidi"/>
          <w:sz w:val="22"/>
          <w:szCs w:val="22"/>
          <w:lang w:eastAsia="en-GB"/>
        </w:rPr>
      </w:pPr>
      <w:ins w:id="1134" w:author="MCC" w:date="2021-09-28T17:29:00Z">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_Toc83742793 \h </w:instrText>
        </w:r>
      </w:ins>
      <w:ins w:id="1135" w:author="MCC" w:date="2021-09-28T17:30:00Z"/>
      <w:r>
        <w:fldChar w:fldCharType="separate"/>
      </w:r>
      <w:ins w:id="1136" w:author="MCC" w:date="2021-09-28T17:30:00Z">
        <w:r>
          <w:t>176</w:t>
        </w:r>
      </w:ins>
      <w:ins w:id="1137" w:author="MCC" w:date="2021-09-28T17:29:00Z">
        <w:r>
          <w:fldChar w:fldCharType="end"/>
        </w:r>
      </w:ins>
    </w:p>
    <w:p w14:paraId="634F808F" w14:textId="16168584" w:rsidR="00C844F5" w:rsidRDefault="00C844F5">
      <w:pPr>
        <w:pStyle w:val="TOC4"/>
        <w:rPr>
          <w:ins w:id="1138" w:author="MCC" w:date="2021-09-28T17:29:00Z"/>
          <w:rFonts w:asciiTheme="minorHAnsi" w:eastAsiaTheme="minorEastAsia" w:hAnsiTheme="minorHAnsi" w:cstheme="minorBidi"/>
          <w:sz w:val="22"/>
          <w:szCs w:val="22"/>
          <w:lang w:eastAsia="en-GB"/>
        </w:rPr>
      </w:pPr>
      <w:ins w:id="1139" w:author="MCC" w:date="2021-09-28T17:29:00Z">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_Toc83742794 \h </w:instrText>
        </w:r>
      </w:ins>
      <w:ins w:id="1140" w:author="MCC" w:date="2021-09-28T17:30:00Z"/>
      <w:r>
        <w:fldChar w:fldCharType="separate"/>
      </w:r>
      <w:ins w:id="1141" w:author="MCC" w:date="2021-09-28T17:30:00Z">
        <w:r>
          <w:t>176</w:t>
        </w:r>
      </w:ins>
      <w:ins w:id="1142" w:author="MCC" w:date="2021-09-28T17:29:00Z">
        <w:r>
          <w:fldChar w:fldCharType="end"/>
        </w:r>
      </w:ins>
    </w:p>
    <w:p w14:paraId="7C03CB9B" w14:textId="6427C675" w:rsidR="00C844F5" w:rsidRDefault="00C844F5">
      <w:pPr>
        <w:pStyle w:val="TOC4"/>
        <w:rPr>
          <w:ins w:id="1143" w:author="MCC" w:date="2021-09-28T17:29:00Z"/>
          <w:rFonts w:asciiTheme="minorHAnsi" w:eastAsiaTheme="minorEastAsia" w:hAnsiTheme="minorHAnsi" w:cstheme="minorBidi"/>
          <w:sz w:val="22"/>
          <w:szCs w:val="22"/>
          <w:lang w:eastAsia="en-GB"/>
        </w:rPr>
      </w:pPr>
      <w:ins w:id="1144" w:author="MCC" w:date="2021-09-28T17:29:00Z">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_Toc83742795 \h </w:instrText>
        </w:r>
      </w:ins>
      <w:ins w:id="1145" w:author="MCC" w:date="2021-09-28T17:30:00Z"/>
      <w:r>
        <w:fldChar w:fldCharType="separate"/>
      </w:r>
      <w:ins w:id="1146" w:author="MCC" w:date="2021-09-28T17:30:00Z">
        <w:r>
          <w:t>177</w:t>
        </w:r>
      </w:ins>
      <w:ins w:id="1147" w:author="MCC" w:date="2021-09-28T17:29:00Z">
        <w:r>
          <w:fldChar w:fldCharType="end"/>
        </w:r>
      </w:ins>
    </w:p>
    <w:p w14:paraId="38A6FB76" w14:textId="0F07E45C" w:rsidR="00C844F5" w:rsidRDefault="00C844F5">
      <w:pPr>
        <w:pStyle w:val="TOC1"/>
        <w:rPr>
          <w:ins w:id="1148" w:author="MCC" w:date="2021-09-28T17:29:00Z"/>
          <w:rFonts w:asciiTheme="minorHAnsi" w:eastAsiaTheme="minorEastAsia" w:hAnsiTheme="minorHAnsi" w:cstheme="minorBidi"/>
          <w:szCs w:val="22"/>
          <w:lang w:eastAsia="en-GB"/>
        </w:rPr>
      </w:pPr>
      <w:ins w:id="1149" w:author="MCC" w:date="2021-09-28T17:29:00Z">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_Toc83742796 \h </w:instrText>
        </w:r>
      </w:ins>
      <w:ins w:id="1150" w:author="MCC" w:date="2021-09-28T17:30:00Z"/>
      <w:r>
        <w:fldChar w:fldCharType="separate"/>
      </w:r>
      <w:ins w:id="1151" w:author="MCC" w:date="2021-09-28T17:30:00Z">
        <w:r>
          <w:t>177</w:t>
        </w:r>
      </w:ins>
      <w:ins w:id="1152" w:author="MCC" w:date="2021-09-28T17:29:00Z">
        <w:r>
          <w:fldChar w:fldCharType="end"/>
        </w:r>
      </w:ins>
    </w:p>
    <w:p w14:paraId="7909A4F9" w14:textId="38B1DE4A" w:rsidR="00C844F5" w:rsidRDefault="00C844F5">
      <w:pPr>
        <w:pStyle w:val="TOC2"/>
        <w:rPr>
          <w:ins w:id="1153" w:author="MCC" w:date="2021-09-28T17:29:00Z"/>
          <w:rFonts w:asciiTheme="minorHAnsi" w:eastAsiaTheme="minorEastAsia" w:hAnsiTheme="minorHAnsi" w:cstheme="minorBidi"/>
          <w:sz w:val="22"/>
          <w:szCs w:val="22"/>
          <w:lang w:eastAsia="en-GB"/>
        </w:rPr>
      </w:pPr>
      <w:ins w:id="1154" w:author="MCC" w:date="2021-09-28T17:29:00Z">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_Toc83742797 \h </w:instrText>
        </w:r>
      </w:ins>
      <w:ins w:id="1155" w:author="MCC" w:date="2021-09-28T17:30:00Z"/>
      <w:r>
        <w:fldChar w:fldCharType="separate"/>
      </w:r>
      <w:ins w:id="1156" w:author="MCC" w:date="2021-09-28T17:30:00Z">
        <w:r>
          <w:t>177</w:t>
        </w:r>
      </w:ins>
      <w:ins w:id="1157" w:author="MCC" w:date="2021-09-28T17:29:00Z">
        <w:r>
          <w:fldChar w:fldCharType="end"/>
        </w:r>
      </w:ins>
    </w:p>
    <w:p w14:paraId="020ACCC3" w14:textId="3B895639" w:rsidR="00C844F5" w:rsidRDefault="00C844F5">
      <w:pPr>
        <w:pStyle w:val="TOC3"/>
        <w:rPr>
          <w:ins w:id="1158" w:author="MCC" w:date="2021-09-28T17:29:00Z"/>
          <w:rFonts w:asciiTheme="minorHAnsi" w:eastAsiaTheme="minorEastAsia" w:hAnsiTheme="minorHAnsi" w:cstheme="minorBidi"/>
          <w:sz w:val="22"/>
          <w:szCs w:val="22"/>
          <w:lang w:eastAsia="en-GB"/>
        </w:rPr>
      </w:pPr>
      <w:ins w:id="1159" w:author="MCC" w:date="2021-09-28T17:29:00Z">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_Toc83742798 \h </w:instrText>
        </w:r>
      </w:ins>
      <w:ins w:id="1160" w:author="MCC" w:date="2021-09-28T17:30:00Z"/>
      <w:r>
        <w:fldChar w:fldCharType="separate"/>
      </w:r>
      <w:ins w:id="1161" w:author="MCC" w:date="2021-09-28T17:30:00Z">
        <w:r>
          <w:t>178</w:t>
        </w:r>
      </w:ins>
      <w:ins w:id="1162" w:author="MCC" w:date="2021-09-28T17:29:00Z">
        <w:r>
          <w:fldChar w:fldCharType="end"/>
        </w:r>
      </w:ins>
    </w:p>
    <w:p w14:paraId="735E0252" w14:textId="1C12271A" w:rsidR="00C844F5" w:rsidRDefault="00C844F5">
      <w:pPr>
        <w:pStyle w:val="TOC4"/>
        <w:rPr>
          <w:ins w:id="1163" w:author="MCC" w:date="2021-09-28T17:29:00Z"/>
          <w:rFonts w:asciiTheme="minorHAnsi" w:eastAsiaTheme="minorEastAsia" w:hAnsiTheme="minorHAnsi" w:cstheme="minorBidi"/>
          <w:sz w:val="22"/>
          <w:szCs w:val="22"/>
          <w:lang w:eastAsia="en-GB"/>
        </w:rPr>
      </w:pPr>
      <w:ins w:id="1164" w:author="MCC" w:date="2021-09-28T17:29:00Z">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_Toc83742799 \h </w:instrText>
        </w:r>
      </w:ins>
      <w:ins w:id="1165" w:author="MCC" w:date="2021-09-28T17:30:00Z"/>
      <w:r>
        <w:fldChar w:fldCharType="separate"/>
      </w:r>
      <w:ins w:id="1166" w:author="MCC" w:date="2021-09-28T17:30:00Z">
        <w:r>
          <w:t>178</w:t>
        </w:r>
      </w:ins>
      <w:ins w:id="1167" w:author="MCC" w:date="2021-09-28T17:29:00Z">
        <w:r>
          <w:fldChar w:fldCharType="end"/>
        </w:r>
      </w:ins>
    </w:p>
    <w:p w14:paraId="788BE771" w14:textId="6BF4EFC6" w:rsidR="00C844F5" w:rsidRDefault="00C844F5">
      <w:pPr>
        <w:pStyle w:val="TOC4"/>
        <w:rPr>
          <w:ins w:id="1168" w:author="MCC" w:date="2021-09-28T17:29:00Z"/>
          <w:rFonts w:asciiTheme="minorHAnsi" w:eastAsiaTheme="minorEastAsia" w:hAnsiTheme="minorHAnsi" w:cstheme="minorBidi"/>
          <w:sz w:val="22"/>
          <w:szCs w:val="22"/>
          <w:lang w:eastAsia="en-GB"/>
        </w:rPr>
      </w:pPr>
      <w:ins w:id="1169" w:author="MCC" w:date="2021-09-28T17:29:00Z">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_Toc83742800 \h </w:instrText>
        </w:r>
      </w:ins>
      <w:ins w:id="1170" w:author="MCC" w:date="2021-09-28T17:30:00Z"/>
      <w:r>
        <w:fldChar w:fldCharType="separate"/>
      </w:r>
      <w:ins w:id="1171" w:author="MCC" w:date="2021-09-28T17:30:00Z">
        <w:r>
          <w:t>178</w:t>
        </w:r>
      </w:ins>
      <w:ins w:id="1172" w:author="MCC" w:date="2021-09-28T17:29:00Z">
        <w:r>
          <w:fldChar w:fldCharType="end"/>
        </w:r>
      </w:ins>
    </w:p>
    <w:p w14:paraId="2A3AE14C" w14:textId="42AE99AE" w:rsidR="00C844F5" w:rsidRDefault="00C844F5">
      <w:pPr>
        <w:pStyle w:val="TOC2"/>
        <w:rPr>
          <w:ins w:id="1173" w:author="MCC" w:date="2021-09-28T17:29:00Z"/>
          <w:rFonts w:asciiTheme="minorHAnsi" w:eastAsiaTheme="minorEastAsia" w:hAnsiTheme="minorHAnsi" w:cstheme="minorBidi"/>
          <w:sz w:val="22"/>
          <w:szCs w:val="22"/>
          <w:lang w:eastAsia="en-GB"/>
        </w:rPr>
      </w:pPr>
      <w:ins w:id="1174" w:author="MCC" w:date="2021-09-28T17:29:00Z">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_Toc83742801 \h </w:instrText>
        </w:r>
      </w:ins>
      <w:ins w:id="1175" w:author="MCC" w:date="2021-09-28T17:30:00Z"/>
      <w:r>
        <w:fldChar w:fldCharType="separate"/>
      </w:r>
      <w:ins w:id="1176" w:author="MCC" w:date="2021-09-28T17:30:00Z">
        <w:r>
          <w:t>178</w:t>
        </w:r>
      </w:ins>
      <w:ins w:id="1177" w:author="MCC" w:date="2021-09-28T17:29:00Z">
        <w:r>
          <w:fldChar w:fldCharType="end"/>
        </w:r>
      </w:ins>
    </w:p>
    <w:p w14:paraId="2FE1F534" w14:textId="40AF034B" w:rsidR="00C844F5" w:rsidRDefault="00C844F5">
      <w:pPr>
        <w:pStyle w:val="TOC2"/>
        <w:rPr>
          <w:ins w:id="1178" w:author="MCC" w:date="2021-09-28T17:29:00Z"/>
          <w:rFonts w:asciiTheme="minorHAnsi" w:eastAsiaTheme="minorEastAsia" w:hAnsiTheme="minorHAnsi" w:cstheme="minorBidi"/>
          <w:sz w:val="22"/>
          <w:szCs w:val="22"/>
          <w:lang w:eastAsia="en-GB"/>
        </w:rPr>
      </w:pPr>
      <w:ins w:id="1179" w:author="MCC" w:date="2021-09-28T17:29:00Z">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_Toc83742802 \h </w:instrText>
        </w:r>
      </w:ins>
      <w:ins w:id="1180" w:author="MCC" w:date="2021-09-28T17:30:00Z"/>
      <w:r>
        <w:fldChar w:fldCharType="separate"/>
      </w:r>
      <w:ins w:id="1181" w:author="MCC" w:date="2021-09-28T17:30:00Z">
        <w:r>
          <w:t>178</w:t>
        </w:r>
      </w:ins>
      <w:ins w:id="1182" w:author="MCC" w:date="2021-09-28T17:29:00Z">
        <w:r>
          <w:fldChar w:fldCharType="end"/>
        </w:r>
      </w:ins>
    </w:p>
    <w:p w14:paraId="0A88A881" w14:textId="012F3332" w:rsidR="00C844F5" w:rsidRDefault="00C844F5">
      <w:pPr>
        <w:pStyle w:val="TOC2"/>
        <w:rPr>
          <w:ins w:id="1183" w:author="MCC" w:date="2021-09-28T17:29:00Z"/>
          <w:rFonts w:asciiTheme="minorHAnsi" w:eastAsiaTheme="minorEastAsia" w:hAnsiTheme="minorHAnsi" w:cstheme="minorBidi"/>
          <w:sz w:val="22"/>
          <w:szCs w:val="22"/>
          <w:lang w:eastAsia="en-GB"/>
        </w:rPr>
      </w:pPr>
      <w:ins w:id="1184" w:author="MCC" w:date="2021-09-28T17:29:00Z">
        <w:r>
          <w:rPr>
            <w:lang w:eastAsia="zh-CN"/>
          </w:rPr>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_Toc83742803 \h </w:instrText>
        </w:r>
      </w:ins>
      <w:ins w:id="1185" w:author="MCC" w:date="2021-09-28T17:30:00Z"/>
      <w:r>
        <w:fldChar w:fldCharType="separate"/>
      </w:r>
      <w:ins w:id="1186" w:author="MCC" w:date="2021-09-28T17:30:00Z">
        <w:r>
          <w:t>179</w:t>
        </w:r>
      </w:ins>
      <w:ins w:id="1187" w:author="MCC" w:date="2021-09-28T17:29:00Z">
        <w:r>
          <w:fldChar w:fldCharType="end"/>
        </w:r>
      </w:ins>
    </w:p>
    <w:p w14:paraId="37B523D2" w14:textId="6CC06D52" w:rsidR="00C844F5" w:rsidRDefault="00C844F5">
      <w:pPr>
        <w:pStyle w:val="TOC3"/>
        <w:rPr>
          <w:ins w:id="1188" w:author="MCC" w:date="2021-09-28T17:29:00Z"/>
          <w:rFonts w:asciiTheme="minorHAnsi" w:eastAsiaTheme="minorEastAsia" w:hAnsiTheme="minorHAnsi" w:cstheme="minorBidi"/>
          <w:sz w:val="22"/>
          <w:szCs w:val="22"/>
          <w:lang w:eastAsia="en-GB"/>
        </w:rPr>
      </w:pPr>
      <w:ins w:id="1189" w:author="MCC" w:date="2021-09-28T17:29:00Z">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_Toc83742804 \h </w:instrText>
        </w:r>
      </w:ins>
      <w:ins w:id="1190" w:author="MCC" w:date="2021-09-28T17:30:00Z"/>
      <w:r>
        <w:fldChar w:fldCharType="separate"/>
      </w:r>
      <w:ins w:id="1191" w:author="MCC" w:date="2021-09-28T17:30:00Z">
        <w:r>
          <w:t>179</w:t>
        </w:r>
      </w:ins>
      <w:ins w:id="1192" w:author="MCC" w:date="2021-09-28T17:29:00Z">
        <w:r>
          <w:fldChar w:fldCharType="end"/>
        </w:r>
      </w:ins>
    </w:p>
    <w:p w14:paraId="3B2C09A7" w14:textId="314CF2C0" w:rsidR="00C844F5" w:rsidRDefault="00C844F5">
      <w:pPr>
        <w:pStyle w:val="TOC4"/>
        <w:rPr>
          <w:ins w:id="1193" w:author="MCC" w:date="2021-09-28T17:29:00Z"/>
          <w:rFonts w:asciiTheme="minorHAnsi" w:eastAsiaTheme="minorEastAsia" w:hAnsiTheme="minorHAnsi" w:cstheme="minorBidi"/>
          <w:sz w:val="22"/>
          <w:szCs w:val="22"/>
          <w:lang w:eastAsia="en-GB"/>
        </w:rPr>
      </w:pPr>
      <w:ins w:id="1194" w:author="MCC" w:date="2021-09-28T17:29:00Z">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_Toc83742805 \h </w:instrText>
        </w:r>
      </w:ins>
      <w:ins w:id="1195" w:author="MCC" w:date="2021-09-28T17:30:00Z"/>
      <w:r>
        <w:fldChar w:fldCharType="separate"/>
      </w:r>
      <w:ins w:id="1196" w:author="MCC" w:date="2021-09-28T17:30:00Z">
        <w:r>
          <w:t>179</w:t>
        </w:r>
      </w:ins>
      <w:ins w:id="1197" w:author="MCC" w:date="2021-09-28T17:29:00Z">
        <w:r>
          <w:fldChar w:fldCharType="end"/>
        </w:r>
      </w:ins>
    </w:p>
    <w:p w14:paraId="237B27C2" w14:textId="60F49694" w:rsidR="00C844F5" w:rsidRDefault="00C844F5">
      <w:pPr>
        <w:pStyle w:val="TOC4"/>
        <w:rPr>
          <w:ins w:id="1198" w:author="MCC" w:date="2021-09-28T17:29:00Z"/>
          <w:rFonts w:asciiTheme="minorHAnsi" w:eastAsiaTheme="minorEastAsia" w:hAnsiTheme="minorHAnsi" w:cstheme="minorBidi"/>
          <w:sz w:val="22"/>
          <w:szCs w:val="22"/>
          <w:lang w:eastAsia="en-GB"/>
        </w:rPr>
      </w:pPr>
      <w:ins w:id="1199" w:author="MCC" w:date="2021-09-28T17:29:00Z">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_Toc83742806 \h </w:instrText>
        </w:r>
      </w:ins>
      <w:ins w:id="1200" w:author="MCC" w:date="2021-09-28T17:30:00Z"/>
      <w:r>
        <w:fldChar w:fldCharType="separate"/>
      </w:r>
      <w:ins w:id="1201" w:author="MCC" w:date="2021-09-28T17:30:00Z">
        <w:r>
          <w:t>179</w:t>
        </w:r>
      </w:ins>
      <w:ins w:id="1202" w:author="MCC" w:date="2021-09-28T17:29:00Z">
        <w:r>
          <w:fldChar w:fldCharType="end"/>
        </w:r>
      </w:ins>
    </w:p>
    <w:p w14:paraId="46B0FA05" w14:textId="5FE52030" w:rsidR="00C844F5" w:rsidRDefault="00C844F5">
      <w:pPr>
        <w:pStyle w:val="TOC4"/>
        <w:rPr>
          <w:ins w:id="1203" w:author="MCC" w:date="2021-09-28T17:29:00Z"/>
          <w:rFonts w:asciiTheme="minorHAnsi" w:eastAsiaTheme="minorEastAsia" w:hAnsiTheme="minorHAnsi" w:cstheme="minorBidi"/>
          <w:sz w:val="22"/>
          <w:szCs w:val="22"/>
          <w:lang w:eastAsia="en-GB"/>
        </w:rPr>
      </w:pPr>
      <w:ins w:id="1204" w:author="MCC" w:date="2021-09-28T17:29:00Z">
        <w:r>
          <w:rPr>
            <w:lang w:eastAsia="zh-CN"/>
          </w:rPr>
          <w:lastRenderedPageBreak/>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_Toc83742807 \h </w:instrText>
        </w:r>
      </w:ins>
      <w:ins w:id="1205" w:author="MCC" w:date="2021-09-28T17:30:00Z"/>
      <w:r>
        <w:fldChar w:fldCharType="separate"/>
      </w:r>
      <w:ins w:id="1206" w:author="MCC" w:date="2021-09-28T17:30:00Z">
        <w:r>
          <w:t>179</w:t>
        </w:r>
      </w:ins>
      <w:ins w:id="1207" w:author="MCC" w:date="2021-09-28T17:29:00Z">
        <w:r>
          <w:fldChar w:fldCharType="end"/>
        </w:r>
      </w:ins>
    </w:p>
    <w:p w14:paraId="0E7462AB" w14:textId="6D90C1C9" w:rsidR="00C844F5" w:rsidRDefault="00C844F5">
      <w:pPr>
        <w:pStyle w:val="TOC3"/>
        <w:rPr>
          <w:ins w:id="1208" w:author="MCC" w:date="2021-09-28T17:29:00Z"/>
          <w:rFonts w:asciiTheme="minorHAnsi" w:eastAsiaTheme="minorEastAsia" w:hAnsiTheme="minorHAnsi" w:cstheme="minorBidi"/>
          <w:sz w:val="22"/>
          <w:szCs w:val="22"/>
          <w:lang w:eastAsia="en-GB"/>
        </w:rPr>
      </w:pPr>
      <w:ins w:id="1209" w:author="MCC" w:date="2021-09-28T17:29:00Z">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_Toc83742808 \h </w:instrText>
        </w:r>
      </w:ins>
      <w:ins w:id="1210" w:author="MCC" w:date="2021-09-28T17:30:00Z"/>
      <w:r>
        <w:fldChar w:fldCharType="separate"/>
      </w:r>
      <w:ins w:id="1211" w:author="MCC" w:date="2021-09-28T17:30:00Z">
        <w:r>
          <w:t>179</w:t>
        </w:r>
      </w:ins>
      <w:ins w:id="1212" w:author="MCC" w:date="2021-09-28T17:29:00Z">
        <w:r>
          <w:fldChar w:fldCharType="end"/>
        </w:r>
      </w:ins>
    </w:p>
    <w:p w14:paraId="21F9ED39" w14:textId="39681FF8" w:rsidR="00C844F5" w:rsidRDefault="00C844F5">
      <w:pPr>
        <w:pStyle w:val="TOC2"/>
        <w:rPr>
          <w:ins w:id="1213" w:author="MCC" w:date="2021-09-28T17:29:00Z"/>
          <w:rFonts w:asciiTheme="minorHAnsi" w:eastAsiaTheme="minorEastAsia" w:hAnsiTheme="minorHAnsi" w:cstheme="minorBidi"/>
          <w:sz w:val="22"/>
          <w:szCs w:val="22"/>
          <w:lang w:eastAsia="en-GB"/>
        </w:rPr>
      </w:pPr>
      <w:ins w:id="1214" w:author="MCC" w:date="2021-09-28T17:29:00Z">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_Toc83742809 \h </w:instrText>
        </w:r>
      </w:ins>
      <w:ins w:id="1215" w:author="MCC" w:date="2021-09-28T17:30:00Z"/>
      <w:r>
        <w:fldChar w:fldCharType="separate"/>
      </w:r>
      <w:ins w:id="1216" w:author="MCC" w:date="2021-09-28T17:30:00Z">
        <w:r>
          <w:t>179</w:t>
        </w:r>
      </w:ins>
      <w:ins w:id="1217" w:author="MCC" w:date="2021-09-28T17:29:00Z">
        <w:r>
          <w:fldChar w:fldCharType="end"/>
        </w:r>
      </w:ins>
    </w:p>
    <w:p w14:paraId="0C0E78E7" w14:textId="47B6B88D" w:rsidR="00C844F5" w:rsidRDefault="00C844F5">
      <w:pPr>
        <w:pStyle w:val="TOC2"/>
        <w:rPr>
          <w:ins w:id="1218" w:author="MCC" w:date="2021-09-28T17:29:00Z"/>
          <w:rFonts w:asciiTheme="minorHAnsi" w:eastAsiaTheme="minorEastAsia" w:hAnsiTheme="minorHAnsi" w:cstheme="minorBidi"/>
          <w:sz w:val="22"/>
          <w:szCs w:val="22"/>
          <w:lang w:eastAsia="en-GB"/>
        </w:rPr>
      </w:pPr>
      <w:ins w:id="1219" w:author="MCC" w:date="2021-09-28T17:29:00Z">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_Toc83742810 \h </w:instrText>
        </w:r>
      </w:ins>
      <w:ins w:id="1220" w:author="MCC" w:date="2021-09-28T17:30:00Z"/>
      <w:r>
        <w:fldChar w:fldCharType="separate"/>
      </w:r>
      <w:ins w:id="1221" w:author="MCC" w:date="2021-09-28T17:30:00Z">
        <w:r>
          <w:t>179</w:t>
        </w:r>
      </w:ins>
      <w:ins w:id="1222" w:author="MCC" w:date="2021-09-28T17:29:00Z">
        <w:r>
          <w:fldChar w:fldCharType="end"/>
        </w:r>
      </w:ins>
    </w:p>
    <w:p w14:paraId="2240FD8D" w14:textId="291F1470" w:rsidR="00C844F5" w:rsidRDefault="00C844F5">
      <w:pPr>
        <w:pStyle w:val="TOC2"/>
        <w:rPr>
          <w:ins w:id="1223" w:author="MCC" w:date="2021-09-28T17:29:00Z"/>
          <w:rFonts w:asciiTheme="minorHAnsi" w:eastAsiaTheme="minorEastAsia" w:hAnsiTheme="minorHAnsi" w:cstheme="minorBidi"/>
          <w:sz w:val="22"/>
          <w:szCs w:val="22"/>
          <w:lang w:eastAsia="en-GB"/>
        </w:rPr>
      </w:pPr>
      <w:ins w:id="1224" w:author="MCC" w:date="2021-09-28T17:29:00Z">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_Toc83742811 \h </w:instrText>
        </w:r>
      </w:ins>
      <w:ins w:id="1225" w:author="MCC" w:date="2021-09-28T17:30:00Z"/>
      <w:r>
        <w:fldChar w:fldCharType="separate"/>
      </w:r>
      <w:ins w:id="1226" w:author="MCC" w:date="2021-09-28T17:30:00Z">
        <w:r>
          <w:t>179</w:t>
        </w:r>
      </w:ins>
      <w:ins w:id="1227" w:author="MCC" w:date="2021-09-28T17:29:00Z">
        <w:r>
          <w:fldChar w:fldCharType="end"/>
        </w:r>
      </w:ins>
    </w:p>
    <w:p w14:paraId="324BD693" w14:textId="21AF84B6" w:rsidR="00C844F5" w:rsidRDefault="00C844F5">
      <w:pPr>
        <w:pStyle w:val="TOC3"/>
        <w:rPr>
          <w:ins w:id="1228" w:author="MCC" w:date="2021-09-28T17:29:00Z"/>
          <w:rFonts w:asciiTheme="minorHAnsi" w:eastAsiaTheme="minorEastAsia" w:hAnsiTheme="minorHAnsi" w:cstheme="minorBidi"/>
          <w:sz w:val="22"/>
          <w:szCs w:val="22"/>
          <w:lang w:eastAsia="en-GB"/>
        </w:rPr>
      </w:pPr>
      <w:ins w:id="1229" w:author="MCC" w:date="2021-09-28T17:29:00Z">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_Toc83742812 \h </w:instrText>
        </w:r>
      </w:ins>
      <w:ins w:id="1230" w:author="MCC" w:date="2021-09-28T17:30:00Z"/>
      <w:r>
        <w:fldChar w:fldCharType="separate"/>
      </w:r>
      <w:ins w:id="1231" w:author="MCC" w:date="2021-09-28T17:30:00Z">
        <w:r>
          <w:t>179</w:t>
        </w:r>
      </w:ins>
      <w:ins w:id="1232" w:author="MCC" w:date="2021-09-28T17:29:00Z">
        <w:r>
          <w:fldChar w:fldCharType="end"/>
        </w:r>
      </w:ins>
    </w:p>
    <w:p w14:paraId="2273A2C4" w14:textId="16D52B91" w:rsidR="00C844F5" w:rsidRDefault="00C844F5">
      <w:pPr>
        <w:pStyle w:val="TOC4"/>
        <w:rPr>
          <w:ins w:id="1233" w:author="MCC" w:date="2021-09-28T17:29:00Z"/>
          <w:rFonts w:asciiTheme="minorHAnsi" w:eastAsiaTheme="minorEastAsia" w:hAnsiTheme="minorHAnsi" w:cstheme="minorBidi"/>
          <w:sz w:val="22"/>
          <w:szCs w:val="22"/>
          <w:lang w:eastAsia="en-GB"/>
        </w:rPr>
      </w:pPr>
      <w:ins w:id="1234" w:author="MCC" w:date="2021-09-28T17:29:00Z">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_Toc83742813 \h </w:instrText>
        </w:r>
      </w:ins>
      <w:ins w:id="1235" w:author="MCC" w:date="2021-09-28T17:30:00Z"/>
      <w:r>
        <w:fldChar w:fldCharType="separate"/>
      </w:r>
      <w:ins w:id="1236" w:author="MCC" w:date="2021-09-28T17:30:00Z">
        <w:r>
          <w:t>179</w:t>
        </w:r>
      </w:ins>
      <w:ins w:id="1237" w:author="MCC" w:date="2021-09-28T17:29:00Z">
        <w:r>
          <w:fldChar w:fldCharType="end"/>
        </w:r>
      </w:ins>
    </w:p>
    <w:p w14:paraId="4937F91E" w14:textId="0B8AF150" w:rsidR="00C844F5" w:rsidRDefault="00C844F5">
      <w:pPr>
        <w:pStyle w:val="TOC4"/>
        <w:rPr>
          <w:ins w:id="1238" w:author="MCC" w:date="2021-09-28T17:29:00Z"/>
          <w:rFonts w:asciiTheme="minorHAnsi" w:eastAsiaTheme="minorEastAsia" w:hAnsiTheme="minorHAnsi" w:cstheme="minorBidi"/>
          <w:sz w:val="22"/>
          <w:szCs w:val="22"/>
          <w:lang w:eastAsia="en-GB"/>
        </w:rPr>
      </w:pPr>
      <w:ins w:id="1239" w:author="MCC" w:date="2021-09-28T17:29:00Z">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_Toc83742814 \h </w:instrText>
        </w:r>
      </w:ins>
      <w:ins w:id="1240" w:author="MCC" w:date="2021-09-28T17:30:00Z"/>
      <w:r>
        <w:fldChar w:fldCharType="separate"/>
      </w:r>
      <w:ins w:id="1241" w:author="MCC" w:date="2021-09-28T17:30:00Z">
        <w:r>
          <w:t>179</w:t>
        </w:r>
      </w:ins>
      <w:ins w:id="1242" w:author="MCC" w:date="2021-09-28T17:29:00Z">
        <w:r>
          <w:fldChar w:fldCharType="end"/>
        </w:r>
      </w:ins>
    </w:p>
    <w:p w14:paraId="035CCB6B" w14:textId="65A76A21" w:rsidR="00C844F5" w:rsidRDefault="00C844F5">
      <w:pPr>
        <w:pStyle w:val="TOC4"/>
        <w:rPr>
          <w:ins w:id="1243" w:author="MCC" w:date="2021-09-28T17:29:00Z"/>
          <w:rFonts w:asciiTheme="minorHAnsi" w:eastAsiaTheme="minorEastAsia" w:hAnsiTheme="minorHAnsi" w:cstheme="minorBidi"/>
          <w:sz w:val="22"/>
          <w:szCs w:val="22"/>
          <w:lang w:eastAsia="en-GB"/>
        </w:rPr>
      </w:pPr>
      <w:ins w:id="1244" w:author="MCC" w:date="2021-09-28T17:29:00Z">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_Toc83742815 \h </w:instrText>
        </w:r>
      </w:ins>
      <w:ins w:id="1245" w:author="MCC" w:date="2021-09-28T17:30:00Z"/>
      <w:r>
        <w:fldChar w:fldCharType="separate"/>
      </w:r>
      <w:ins w:id="1246" w:author="MCC" w:date="2021-09-28T17:30:00Z">
        <w:r>
          <w:t>179</w:t>
        </w:r>
      </w:ins>
      <w:ins w:id="1247" w:author="MCC" w:date="2021-09-28T17:29:00Z">
        <w:r>
          <w:fldChar w:fldCharType="end"/>
        </w:r>
      </w:ins>
    </w:p>
    <w:p w14:paraId="19F48158" w14:textId="107828D1" w:rsidR="00C844F5" w:rsidRDefault="00C844F5">
      <w:pPr>
        <w:pStyle w:val="TOC3"/>
        <w:rPr>
          <w:ins w:id="1248" w:author="MCC" w:date="2021-09-28T17:29:00Z"/>
          <w:rFonts w:asciiTheme="minorHAnsi" w:eastAsiaTheme="minorEastAsia" w:hAnsiTheme="minorHAnsi" w:cstheme="minorBidi"/>
          <w:sz w:val="22"/>
          <w:szCs w:val="22"/>
          <w:lang w:eastAsia="en-GB"/>
        </w:rPr>
      </w:pPr>
      <w:ins w:id="1249" w:author="MCC" w:date="2021-09-28T17:29:00Z">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_Toc83742816 \h </w:instrText>
        </w:r>
      </w:ins>
      <w:ins w:id="1250" w:author="MCC" w:date="2021-09-28T17:30:00Z"/>
      <w:r>
        <w:fldChar w:fldCharType="separate"/>
      </w:r>
      <w:ins w:id="1251" w:author="MCC" w:date="2021-09-28T17:30:00Z">
        <w:r>
          <w:t>180</w:t>
        </w:r>
      </w:ins>
      <w:ins w:id="1252" w:author="MCC" w:date="2021-09-28T17:29:00Z">
        <w:r>
          <w:fldChar w:fldCharType="end"/>
        </w:r>
      </w:ins>
    </w:p>
    <w:p w14:paraId="5412CCA8" w14:textId="7CD76F47" w:rsidR="00C844F5" w:rsidRDefault="00C844F5">
      <w:pPr>
        <w:pStyle w:val="TOC2"/>
        <w:rPr>
          <w:ins w:id="1253" w:author="MCC" w:date="2021-09-28T17:29:00Z"/>
          <w:rFonts w:asciiTheme="minorHAnsi" w:eastAsiaTheme="minorEastAsia" w:hAnsiTheme="minorHAnsi" w:cstheme="minorBidi"/>
          <w:sz w:val="22"/>
          <w:szCs w:val="22"/>
          <w:lang w:eastAsia="en-GB"/>
        </w:rPr>
      </w:pPr>
      <w:ins w:id="1254" w:author="MCC" w:date="2021-09-28T17:29:00Z">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_Toc83742817 \h </w:instrText>
        </w:r>
      </w:ins>
      <w:ins w:id="1255" w:author="MCC" w:date="2021-09-28T17:30:00Z"/>
      <w:r>
        <w:fldChar w:fldCharType="separate"/>
      </w:r>
      <w:ins w:id="1256" w:author="MCC" w:date="2021-09-28T17:30:00Z">
        <w:r>
          <w:t>180</w:t>
        </w:r>
      </w:ins>
      <w:ins w:id="1257" w:author="MCC" w:date="2021-09-28T17:29:00Z">
        <w:r>
          <w:fldChar w:fldCharType="end"/>
        </w:r>
      </w:ins>
    </w:p>
    <w:p w14:paraId="70423201" w14:textId="6A39A7CF" w:rsidR="00C844F5" w:rsidRDefault="00C844F5">
      <w:pPr>
        <w:pStyle w:val="TOC2"/>
        <w:rPr>
          <w:ins w:id="1258" w:author="MCC" w:date="2021-09-28T17:29:00Z"/>
          <w:rFonts w:asciiTheme="minorHAnsi" w:eastAsiaTheme="minorEastAsia" w:hAnsiTheme="minorHAnsi" w:cstheme="minorBidi"/>
          <w:sz w:val="22"/>
          <w:szCs w:val="22"/>
          <w:lang w:eastAsia="en-GB"/>
        </w:rPr>
      </w:pPr>
      <w:ins w:id="1259" w:author="MCC" w:date="2021-09-28T17:29:00Z">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_Toc83742818 \h </w:instrText>
        </w:r>
      </w:ins>
      <w:ins w:id="1260" w:author="MCC" w:date="2021-09-28T17:30:00Z"/>
      <w:r>
        <w:fldChar w:fldCharType="separate"/>
      </w:r>
      <w:ins w:id="1261" w:author="MCC" w:date="2021-09-28T17:30:00Z">
        <w:r>
          <w:t>180</w:t>
        </w:r>
      </w:ins>
      <w:ins w:id="1262" w:author="MCC" w:date="2021-09-28T17:29:00Z">
        <w:r>
          <w:fldChar w:fldCharType="end"/>
        </w:r>
      </w:ins>
    </w:p>
    <w:p w14:paraId="36853C90" w14:textId="3617DFC2" w:rsidR="00C844F5" w:rsidRDefault="00C844F5">
      <w:pPr>
        <w:pStyle w:val="TOC2"/>
        <w:rPr>
          <w:ins w:id="1263" w:author="MCC" w:date="2021-09-28T17:29:00Z"/>
          <w:rFonts w:asciiTheme="minorHAnsi" w:eastAsiaTheme="minorEastAsia" w:hAnsiTheme="minorHAnsi" w:cstheme="minorBidi"/>
          <w:sz w:val="22"/>
          <w:szCs w:val="22"/>
          <w:lang w:eastAsia="en-GB"/>
        </w:rPr>
      </w:pPr>
      <w:ins w:id="1264" w:author="MCC" w:date="2021-09-28T17:29:00Z">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_Toc83742819 \h </w:instrText>
        </w:r>
      </w:ins>
      <w:ins w:id="1265" w:author="MCC" w:date="2021-09-28T17:30:00Z"/>
      <w:r>
        <w:fldChar w:fldCharType="separate"/>
      </w:r>
      <w:ins w:id="1266" w:author="MCC" w:date="2021-09-28T17:30:00Z">
        <w:r>
          <w:t>180</w:t>
        </w:r>
      </w:ins>
      <w:ins w:id="1267" w:author="MCC" w:date="2021-09-28T17:29:00Z">
        <w:r>
          <w:fldChar w:fldCharType="end"/>
        </w:r>
      </w:ins>
    </w:p>
    <w:p w14:paraId="30711EE1" w14:textId="7EDECE7D" w:rsidR="00C844F5" w:rsidRDefault="00C844F5">
      <w:pPr>
        <w:pStyle w:val="TOC3"/>
        <w:rPr>
          <w:ins w:id="1268" w:author="MCC" w:date="2021-09-28T17:29:00Z"/>
          <w:rFonts w:asciiTheme="minorHAnsi" w:eastAsiaTheme="minorEastAsia" w:hAnsiTheme="minorHAnsi" w:cstheme="minorBidi"/>
          <w:sz w:val="22"/>
          <w:szCs w:val="22"/>
          <w:lang w:eastAsia="en-GB"/>
        </w:rPr>
      </w:pPr>
      <w:ins w:id="1269" w:author="MCC" w:date="2021-09-28T17:29:00Z">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_Toc83742820 \h </w:instrText>
        </w:r>
      </w:ins>
      <w:ins w:id="1270" w:author="MCC" w:date="2021-09-28T17:30:00Z"/>
      <w:r>
        <w:fldChar w:fldCharType="separate"/>
      </w:r>
      <w:ins w:id="1271" w:author="MCC" w:date="2021-09-28T17:30:00Z">
        <w:r>
          <w:t>180</w:t>
        </w:r>
      </w:ins>
      <w:ins w:id="1272" w:author="MCC" w:date="2021-09-28T17:29:00Z">
        <w:r>
          <w:fldChar w:fldCharType="end"/>
        </w:r>
      </w:ins>
    </w:p>
    <w:p w14:paraId="7EBA6AE9" w14:textId="363D8B01" w:rsidR="00C844F5" w:rsidRDefault="00C844F5">
      <w:pPr>
        <w:pStyle w:val="TOC4"/>
        <w:rPr>
          <w:ins w:id="1273" w:author="MCC" w:date="2021-09-28T17:29:00Z"/>
          <w:rFonts w:asciiTheme="minorHAnsi" w:eastAsiaTheme="minorEastAsia" w:hAnsiTheme="minorHAnsi" w:cstheme="minorBidi"/>
          <w:sz w:val="22"/>
          <w:szCs w:val="22"/>
          <w:lang w:eastAsia="en-GB"/>
        </w:rPr>
      </w:pPr>
      <w:ins w:id="1274" w:author="MCC" w:date="2021-09-28T17:29:00Z">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_Toc83742821 \h </w:instrText>
        </w:r>
      </w:ins>
      <w:ins w:id="1275" w:author="MCC" w:date="2021-09-28T17:30:00Z"/>
      <w:r>
        <w:fldChar w:fldCharType="separate"/>
      </w:r>
      <w:ins w:id="1276" w:author="MCC" w:date="2021-09-28T17:30:00Z">
        <w:r>
          <w:t>180</w:t>
        </w:r>
      </w:ins>
      <w:ins w:id="1277" w:author="MCC" w:date="2021-09-28T17:29:00Z">
        <w:r>
          <w:fldChar w:fldCharType="end"/>
        </w:r>
      </w:ins>
    </w:p>
    <w:p w14:paraId="50A4704B" w14:textId="08767D28" w:rsidR="00C844F5" w:rsidRDefault="00C844F5">
      <w:pPr>
        <w:pStyle w:val="TOC4"/>
        <w:rPr>
          <w:ins w:id="1278" w:author="MCC" w:date="2021-09-28T17:29:00Z"/>
          <w:rFonts w:asciiTheme="minorHAnsi" w:eastAsiaTheme="minorEastAsia" w:hAnsiTheme="minorHAnsi" w:cstheme="minorBidi"/>
          <w:sz w:val="22"/>
          <w:szCs w:val="22"/>
          <w:lang w:eastAsia="en-GB"/>
        </w:rPr>
      </w:pPr>
      <w:ins w:id="1279" w:author="MCC" w:date="2021-09-28T17:29:00Z">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_Toc83742822 \h </w:instrText>
        </w:r>
      </w:ins>
      <w:ins w:id="1280" w:author="MCC" w:date="2021-09-28T17:30:00Z"/>
      <w:r>
        <w:fldChar w:fldCharType="separate"/>
      </w:r>
      <w:ins w:id="1281" w:author="MCC" w:date="2021-09-28T17:30:00Z">
        <w:r>
          <w:t>180</w:t>
        </w:r>
      </w:ins>
      <w:ins w:id="1282" w:author="MCC" w:date="2021-09-28T17:29:00Z">
        <w:r>
          <w:fldChar w:fldCharType="end"/>
        </w:r>
      </w:ins>
    </w:p>
    <w:p w14:paraId="4F74CCA1" w14:textId="71CFC39C" w:rsidR="00C844F5" w:rsidRDefault="00C844F5">
      <w:pPr>
        <w:pStyle w:val="TOC4"/>
        <w:rPr>
          <w:ins w:id="1283" w:author="MCC" w:date="2021-09-28T17:29:00Z"/>
          <w:rFonts w:asciiTheme="minorHAnsi" w:eastAsiaTheme="minorEastAsia" w:hAnsiTheme="minorHAnsi" w:cstheme="minorBidi"/>
          <w:sz w:val="22"/>
          <w:szCs w:val="22"/>
          <w:lang w:eastAsia="en-GB"/>
        </w:rPr>
      </w:pPr>
      <w:ins w:id="1284" w:author="MCC" w:date="2021-09-28T17:29:00Z">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_Toc83742823 \h </w:instrText>
        </w:r>
      </w:ins>
      <w:ins w:id="1285" w:author="MCC" w:date="2021-09-28T17:30:00Z"/>
      <w:r>
        <w:fldChar w:fldCharType="separate"/>
      </w:r>
      <w:ins w:id="1286" w:author="MCC" w:date="2021-09-28T17:30:00Z">
        <w:r>
          <w:t>180</w:t>
        </w:r>
      </w:ins>
      <w:ins w:id="1287" w:author="MCC" w:date="2021-09-28T17:29:00Z">
        <w:r>
          <w:fldChar w:fldCharType="end"/>
        </w:r>
      </w:ins>
    </w:p>
    <w:p w14:paraId="4EDB1F18" w14:textId="64BEFF6D" w:rsidR="00C844F5" w:rsidRDefault="00C844F5">
      <w:pPr>
        <w:pStyle w:val="TOC3"/>
        <w:rPr>
          <w:ins w:id="1288" w:author="MCC" w:date="2021-09-28T17:29:00Z"/>
          <w:rFonts w:asciiTheme="minorHAnsi" w:eastAsiaTheme="minorEastAsia" w:hAnsiTheme="minorHAnsi" w:cstheme="minorBidi"/>
          <w:sz w:val="22"/>
          <w:szCs w:val="22"/>
          <w:lang w:eastAsia="en-GB"/>
        </w:rPr>
      </w:pPr>
      <w:ins w:id="1289" w:author="MCC" w:date="2021-09-28T17:29:00Z">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_Toc83742824 \h </w:instrText>
        </w:r>
      </w:ins>
      <w:ins w:id="1290" w:author="MCC" w:date="2021-09-28T17:30:00Z"/>
      <w:r>
        <w:fldChar w:fldCharType="separate"/>
      </w:r>
      <w:ins w:id="1291" w:author="MCC" w:date="2021-09-28T17:30:00Z">
        <w:r>
          <w:t>180</w:t>
        </w:r>
      </w:ins>
      <w:ins w:id="1292" w:author="MCC" w:date="2021-09-28T17:29:00Z">
        <w:r>
          <w:fldChar w:fldCharType="end"/>
        </w:r>
      </w:ins>
    </w:p>
    <w:p w14:paraId="4744B70E" w14:textId="23A4CCDB" w:rsidR="00C844F5" w:rsidRDefault="00C844F5">
      <w:pPr>
        <w:pStyle w:val="TOC8"/>
        <w:rPr>
          <w:ins w:id="1293" w:author="MCC" w:date="2021-09-28T17:29:00Z"/>
          <w:rFonts w:asciiTheme="minorHAnsi" w:eastAsiaTheme="minorEastAsia" w:hAnsiTheme="minorHAnsi" w:cstheme="minorBidi"/>
          <w:b w:val="0"/>
          <w:szCs w:val="22"/>
          <w:lang w:eastAsia="en-GB"/>
        </w:rPr>
      </w:pPr>
      <w:ins w:id="1294" w:author="MCC" w:date="2021-09-28T17:29:00Z">
        <w:r>
          <w:t>Annex A (normative): Measurement channels</w:t>
        </w:r>
        <w:r>
          <w:tab/>
        </w:r>
        <w:r>
          <w:fldChar w:fldCharType="begin"/>
        </w:r>
        <w:r>
          <w:instrText xml:space="preserve"> PAGEREF _Toc83742825 \h </w:instrText>
        </w:r>
      </w:ins>
      <w:ins w:id="1295" w:author="MCC" w:date="2021-09-28T17:30:00Z"/>
      <w:r>
        <w:fldChar w:fldCharType="separate"/>
      </w:r>
      <w:ins w:id="1296" w:author="MCC" w:date="2021-09-28T17:30:00Z">
        <w:r>
          <w:t>181</w:t>
        </w:r>
      </w:ins>
      <w:ins w:id="1297" w:author="MCC" w:date="2021-09-28T17:29:00Z">
        <w:r>
          <w:fldChar w:fldCharType="end"/>
        </w:r>
      </w:ins>
    </w:p>
    <w:p w14:paraId="322F7E09" w14:textId="12A1A30F" w:rsidR="00C844F5" w:rsidRDefault="00C844F5">
      <w:pPr>
        <w:pStyle w:val="TOC1"/>
        <w:rPr>
          <w:ins w:id="1298" w:author="MCC" w:date="2021-09-28T17:29:00Z"/>
          <w:rFonts w:asciiTheme="minorHAnsi" w:eastAsiaTheme="minorEastAsia" w:hAnsiTheme="minorHAnsi" w:cstheme="minorBidi"/>
          <w:szCs w:val="22"/>
          <w:lang w:eastAsia="en-GB"/>
        </w:rPr>
      </w:pPr>
      <w:ins w:id="1299" w:author="MCC" w:date="2021-09-28T17:29:00Z">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_Toc83742826 \h </w:instrText>
        </w:r>
      </w:ins>
      <w:ins w:id="1300" w:author="MCC" w:date="2021-09-28T17:30:00Z"/>
      <w:r>
        <w:fldChar w:fldCharType="separate"/>
      </w:r>
      <w:ins w:id="1301" w:author="MCC" w:date="2021-09-28T17:30:00Z">
        <w:r>
          <w:t>181</w:t>
        </w:r>
      </w:ins>
      <w:ins w:id="1302" w:author="MCC" w:date="2021-09-28T17:29:00Z">
        <w:r>
          <w:fldChar w:fldCharType="end"/>
        </w:r>
      </w:ins>
    </w:p>
    <w:p w14:paraId="6302F2F6" w14:textId="0A749178" w:rsidR="00C844F5" w:rsidRDefault="00C844F5">
      <w:pPr>
        <w:pStyle w:val="TOC2"/>
        <w:rPr>
          <w:ins w:id="1303" w:author="MCC" w:date="2021-09-28T17:29:00Z"/>
          <w:rFonts w:asciiTheme="minorHAnsi" w:eastAsiaTheme="minorEastAsia" w:hAnsiTheme="minorHAnsi" w:cstheme="minorBidi"/>
          <w:sz w:val="22"/>
          <w:szCs w:val="22"/>
          <w:lang w:eastAsia="en-GB"/>
        </w:rPr>
      </w:pPr>
      <w:ins w:id="1304" w:author="MCC" w:date="2021-09-28T17:29:00Z">
        <w:r w:rsidRPr="008341B8">
          <w:rPr>
            <w:snapToGrid w:val="0"/>
          </w:rPr>
          <w:t>A.1.1</w:t>
        </w:r>
        <w:r>
          <w:rPr>
            <w:rFonts w:asciiTheme="minorHAnsi" w:eastAsiaTheme="minorEastAsia" w:hAnsiTheme="minorHAnsi" w:cstheme="minorBidi"/>
            <w:sz w:val="22"/>
            <w:szCs w:val="22"/>
            <w:lang w:eastAsia="en-GB"/>
          </w:rPr>
          <w:tab/>
        </w:r>
        <w:r w:rsidRPr="008341B8">
          <w:rPr>
            <w:snapToGrid w:val="0"/>
          </w:rPr>
          <w:t>Throughput definition</w:t>
        </w:r>
        <w:r>
          <w:tab/>
        </w:r>
        <w:r>
          <w:fldChar w:fldCharType="begin"/>
        </w:r>
        <w:r>
          <w:instrText xml:space="preserve"> PAGEREF _Toc83742827 \h </w:instrText>
        </w:r>
      </w:ins>
      <w:ins w:id="1305" w:author="MCC" w:date="2021-09-28T17:30:00Z"/>
      <w:r>
        <w:fldChar w:fldCharType="separate"/>
      </w:r>
      <w:ins w:id="1306" w:author="MCC" w:date="2021-09-28T17:30:00Z">
        <w:r>
          <w:t>181</w:t>
        </w:r>
      </w:ins>
      <w:ins w:id="1307" w:author="MCC" w:date="2021-09-28T17:29:00Z">
        <w:r>
          <w:fldChar w:fldCharType="end"/>
        </w:r>
      </w:ins>
    </w:p>
    <w:p w14:paraId="032FC374" w14:textId="76F31677" w:rsidR="00C844F5" w:rsidRDefault="00C844F5">
      <w:pPr>
        <w:pStyle w:val="TOC2"/>
        <w:rPr>
          <w:ins w:id="1308" w:author="MCC" w:date="2021-09-28T17:29:00Z"/>
          <w:rFonts w:asciiTheme="minorHAnsi" w:eastAsiaTheme="minorEastAsia" w:hAnsiTheme="minorHAnsi" w:cstheme="minorBidi"/>
          <w:sz w:val="22"/>
          <w:szCs w:val="22"/>
          <w:lang w:eastAsia="en-GB"/>
        </w:rPr>
      </w:pPr>
      <w:ins w:id="1309" w:author="MCC" w:date="2021-09-28T17:29:00Z">
        <w:r w:rsidRPr="008341B8">
          <w:rPr>
            <w:snapToGrid w:val="0"/>
          </w:rPr>
          <w:t>A.1.2</w:t>
        </w:r>
        <w:r>
          <w:rPr>
            <w:rFonts w:asciiTheme="minorHAnsi" w:eastAsiaTheme="minorEastAsia" w:hAnsiTheme="minorHAnsi" w:cstheme="minorBidi"/>
            <w:sz w:val="22"/>
            <w:szCs w:val="22"/>
            <w:lang w:eastAsia="en-GB"/>
          </w:rPr>
          <w:tab/>
        </w:r>
        <w:r w:rsidRPr="008341B8">
          <w:rPr>
            <w:snapToGrid w:val="0"/>
          </w:rPr>
          <w:t>TDD UL-DL configurations for FR1</w:t>
        </w:r>
        <w:r>
          <w:tab/>
        </w:r>
        <w:r>
          <w:fldChar w:fldCharType="begin"/>
        </w:r>
        <w:r>
          <w:instrText xml:space="preserve"> PAGEREF _Toc83742828 \h </w:instrText>
        </w:r>
      </w:ins>
      <w:ins w:id="1310" w:author="MCC" w:date="2021-09-28T17:30:00Z"/>
      <w:r>
        <w:fldChar w:fldCharType="separate"/>
      </w:r>
      <w:ins w:id="1311" w:author="MCC" w:date="2021-09-28T17:30:00Z">
        <w:r>
          <w:t>181</w:t>
        </w:r>
      </w:ins>
      <w:ins w:id="1312" w:author="MCC" w:date="2021-09-28T17:29:00Z">
        <w:r>
          <w:fldChar w:fldCharType="end"/>
        </w:r>
      </w:ins>
    </w:p>
    <w:p w14:paraId="5A69E4D3" w14:textId="4E9553E7" w:rsidR="00C844F5" w:rsidRDefault="00C844F5">
      <w:pPr>
        <w:pStyle w:val="TOC2"/>
        <w:rPr>
          <w:ins w:id="1313" w:author="MCC" w:date="2021-09-28T17:29:00Z"/>
          <w:rFonts w:asciiTheme="minorHAnsi" w:eastAsiaTheme="minorEastAsia" w:hAnsiTheme="minorHAnsi" w:cstheme="minorBidi"/>
          <w:sz w:val="22"/>
          <w:szCs w:val="22"/>
          <w:lang w:eastAsia="en-GB"/>
        </w:rPr>
      </w:pPr>
      <w:ins w:id="1314" w:author="MCC" w:date="2021-09-28T17:29:00Z">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_Toc83742829 \h </w:instrText>
        </w:r>
      </w:ins>
      <w:ins w:id="1315" w:author="MCC" w:date="2021-09-28T17:30:00Z"/>
      <w:r>
        <w:fldChar w:fldCharType="separate"/>
      </w:r>
      <w:ins w:id="1316" w:author="MCC" w:date="2021-09-28T17:30:00Z">
        <w:r>
          <w:t>185</w:t>
        </w:r>
      </w:ins>
      <w:ins w:id="1317" w:author="MCC" w:date="2021-09-28T17:29:00Z">
        <w:r>
          <w:fldChar w:fldCharType="end"/>
        </w:r>
      </w:ins>
    </w:p>
    <w:p w14:paraId="2B7C4886" w14:textId="25768229" w:rsidR="00C844F5" w:rsidRDefault="00C844F5">
      <w:pPr>
        <w:pStyle w:val="TOC1"/>
        <w:rPr>
          <w:ins w:id="1318" w:author="MCC" w:date="2021-09-28T17:29:00Z"/>
          <w:rFonts w:asciiTheme="minorHAnsi" w:eastAsiaTheme="minorEastAsia" w:hAnsiTheme="minorHAnsi" w:cstheme="minorBidi"/>
          <w:szCs w:val="22"/>
          <w:lang w:eastAsia="en-GB"/>
        </w:rPr>
      </w:pPr>
      <w:ins w:id="1319" w:author="MCC" w:date="2021-09-28T17:29:00Z">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_Toc83742830 \h </w:instrText>
        </w:r>
      </w:ins>
      <w:ins w:id="1320" w:author="MCC" w:date="2021-09-28T17:30:00Z"/>
      <w:r>
        <w:fldChar w:fldCharType="separate"/>
      </w:r>
      <w:ins w:id="1321" w:author="MCC" w:date="2021-09-28T17:30:00Z">
        <w:r>
          <w:t>187</w:t>
        </w:r>
      </w:ins>
      <w:ins w:id="1322" w:author="MCC" w:date="2021-09-28T17:29:00Z">
        <w:r>
          <w:fldChar w:fldCharType="end"/>
        </w:r>
      </w:ins>
    </w:p>
    <w:p w14:paraId="59F70D4D" w14:textId="7A5FF846" w:rsidR="00C844F5" w:rsidRDefault="00C844F5">
      <w:pPr>
        <w:pStyle w:val="TOC1"/>
        <w:rPr>
          <w:ins w:id="1323" w:author="MCC" w:date="2021-09-28T17:29:00Z"/>
          <w:rFonts w:asciiTheme="minorHAnsi" w:eastAsiaTheme="minorEastAsia" w:hAnsiTheme="minorHAnsi" w:cstheme="minorBidi"/>
          <w:szCs w:val="22"/>
          <w:lang w:eastAsia="en-GB"/>
        </w:rPr>
      </w:pPr>
      <w:ins w:id="1324" w:author="MCC" w:date="2021-09-28T17:29:00Z">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_Toc83742831 \h </w:instrText>
        </w:r>
      </w:ins>
      <w:ins w:id="1325" w:author="MCC" w:date="2021-09-28T17:30:00Z"/>
      <w:r>
        <w:fldChar w:fldCharType="separate"/>
      </w:r>
      <w:ins w:id="1326" w:author="MCC" w:date="2021-09-28T17:30:00Z">
        <w:r>
          <w:t>187</w:t>
        </w:r>
      </w:ins>
      <w:ins w:id="1327" w:author="MCC" w:date="2021-09-28T17:29:00Z">
        <w:r>
          <w:fldChar w:fldCharType="end"/>
        </w:r>
      </w:ins>
    </w:p>
    <w:p w14:paraId="75C62DE4" w14:textId="3FD590E2" w:rsidR="00C844F5" w:rsidRDefault="00C844F5">
      <w:pPr>
        <w:pStyle w:val="TOC2"/>
        <w:rPr>
          <w:ins w:id="1328" w:author="MCC" w:date="2021-09-28T17:29:00Z"/>
          <w:rFonts w:asciiTheme="minorHAnsi" w:eastAsiaTheme="minorEastAsia" w:hAnsiTheme="minorHAnsi" w:cstheme="minorBidi"/>
          <w:sz w:val="22"/>
          <w:szCs w:val="22"/>
          <w:lang w:eastAsia="en-GB"/>
        </w:rPr>
      </w:pPr>
      <w:ins w:id="1329" w:author="MCC" w:date="2021-09-28T17:29:00Z">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_Toc83742832 \h </w:instrText>
        </w:r>
      </w:ins>
      <w:ins w:id="1330" w:author="MCC" w:date="2021-09-28T17:30:00Z"/>
      <w:r>
        <w:fldChar w:fldCharType="separate"/>
      </w:r>
      <w:ins w:id="1331" w:author="MCC" w:date="2021-09-28T17:30:00Z">
        <w:r>
          <w:t>187</w:t>
        </w:r>
      </w:ins>
      <w:ins w:id="1332" w:author="MCC" w:date="2021-09-28T17:29:00Z">
        <w:r>
          <w:fldChar w:fldCharType="end"/>
        </w:r>
      </w:ins>
    </w:p>
    <w:p w14:paraId="4EDB8BBF" w14:textId="08BA56BF" w:rsidR="00C844F5" w:rsidRDefault="00C844F5">
      <w:pPr>
        <w:pStyle w:val="TOC2"/>
        <w:rPr>
          <w:ins w:id="1333" w:author="MCC" w:date="2021-09-28T17:29:00Z"/>
          <w:rFonts w:asciiTheme="minorHAnsi" w:eastAsiaTheme="minorEastAsia" w:hAnsiTheme="minorHAnsi" w:cstheme="minorBidi"/>
          <w:sz w:val="22"/>
          <w:szCs w:val="22"/>
          <w:lang w:eastAsia="en-GB"/>
        </w:rPr>
      </w:pPr>
      <w:ins w:id="1334" w:author="MCC" w:date="2021-09-28T17:29:00Z">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_Toc83742833 \h </w:instrText>
        </w:r>
      </w:ins>
      <w:ins w:id="1335" w:author="MCC" w:date="2021-09-28T17:30:00Z"/>
      <w:r>
        <w:fldChar w:fldCharType="separate"/>
      </w:r>
      <w:ins w:id="1336" w:author="MCC" w:date="2021-09-28T17:30:00Z">
        <w:r>
          <w:t>187</w:t>
        </w:r>
      </w:ins>
      <w:ins w:id="1337" w:author="MCC" w:date="2021-09-28T17:29:00Z">
        <w:r>
          <w:fldChar w:fldCharType="end"/>
        </w:r>
      </w:ins>
    </w:p>
    <w:p w14:paraId="578D0B68" w14:textId="05B1D1B6" w:rsidR="00C844F5" w:rsidRDefault="00C844F5">
      <w:pPr>
        <w:pStyle w:val="TOC3"/>
        <w:rPr>
          <w:ins w:id="1338" w:author="MCC" w:date="2021-09-28T17:29:00Z"/>
          <w:rFonts w:asciiTheme="minorHAnsi" w:eastAsiaTheme="minorEastAsia" w:hAnsiTheme="minorHAnsi" w:cstheme="minorBidi"/>
          <w:sz w:val="22"/>
          <w:szCs w:val="22"/>
          <w:lang w:eastAsia="en-GB"/>
        </w:rPr>
      </w:pPr>
      <w:ins w:id="1339" w:author="MCC" w:date="2021-09-28T17:29:00Z">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_Toc83742834 \h </w:instrText>
        </w:r>
      </w:ins>
      <w:ins w:id="1340" w:author="MCC" w:date="2021-09-28T17:30:00Z"/>
      <w:r>
        <w:fldChar w:fldCharType="separate"/>
      </w:r>
      <w:ins w:id="1341" w:author="MCC" w:date="2021-09-28T17:30:00Z">
        <w:r>
          <w:t>188</w:t>
        </w:r>
      </w:ins>
      <w:ins w:id="1342" w:author="MCC" w:date="2021-09-28T17:29:00Z">
        <w:r>
          <w:fldChar w:fldCharType="end"/>
        </w:r>
      </w:ins>
    </w:p>
    <w:p w14:paraId="58FB79A2" w14:textId="50693C29" w:rsidR="00C844F5" w:rsidRDefault="00C844F5">
      <w:pPr>
        <w:pStyle w:val="TOC4"/>
        <w:rPr>
          <w:ins w:id="1343" w:author="MCC" w:date="2021-09-28T17:29:00Z"/>
          <w:rFonts w:asciiTheme="minorHAnsi" w:eastAsiaTheme="minorEastAsia" w:hAnsiTheme="minorHAnsi" w:cstheme="minorBidi"/>
          <w:sz w:val="22"/>
          <w:szCs w:val="22"/>
          <w:lang w:eastAsia="en-GB"/>
        </w:rPr>
      </w:pPr>
      <w:ins w:id="1344" w:author="MCC" w:date="2021-09-28T17:29:00Z">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_Toc83742835 \h </w:instrText>
        </w:r>
      </w:ins>
      <w:ins w:id="1345" w:author="MCC" w:date="2021-09-28T17:30:00Z"/>
      <w:r>
        <w:fldChar w:fldCharType="separate"/>
      </w:r>
      <w:ins w:id="1346" w:author="MCC" w:date="2021-09-28T17:30:00Z">
        <w:r>
          <w:t>188</w:t>
        </w:r>
      </w:ins>
      <w:ins w:id="1347" w:author="MCC" w:date="2021-09-28T17:29:00Z">
        <w:r>
          <w:fldChar w:fldCharType="end"/>
        </w:r>
      </w:ins>
    </w:p>
    <w:p w14:paraId="4276286C" w14:textId="47ABD336" w:rsidR="00C844F5" w:rsidRDefault="00C844F5">
      <w:pPr>
        <w:pStyle w:val="TOC4"/>
        <w:rPr>
          <w:ins w:id="1348" w:author="MCC" w:date="2021-09-28T17:29:00Z"/>
          <w:rFonts w:asciiTheme="minorHAnsi" w:eastAsiaTheme="minorEastAsia" w:hAnsiTheme="minorHAnsi" w:cstheme="minorBidi"/>
          <w:sz w:val="22"/>
          <w:szCs w:val="22"/>
          <w:lang w:eastAsia="en-GB"/>
        </w:rPr>
      </w:pPr>
      <w:ins w:id="1349" w:author="MCC" w:date="2021-09-28T17:29:00Z">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_Toc83742836 \h </w:instrText>
        </w:r>
      </w:ins>
      <w:ins w:id="1350" w:author="MCC" w:date="2021-09-28T17:30:00Z"/>
      <w:r>
        <w:fldChar w:fldCharType="separate"/>
      </w:r>
      <w:ins w:id="1351" w:author="MCC" w:date="2021-09-28T17:30:00Z">
        <w:r>
          <w:t>196</w:t>
        </w:r>
      </w:ins>
      <w:ins w:id="1352" w:author="MCC" w:date="2021-09-28T17:29:00Z">
        <w:r>
          <w:fldChar w:fldCharType="end"/>
        </w:r>
      </w:ins>
    </w:p>
    <w:p w14:paraId="49F998A4" w14:textId="2A11744C" w:rsidR="00C844F5" w:rsidRDefault="00C844F5">
      <w:pPr>
        <w:pStyle w:val="TOC4"/>
        <w:rPr>
          <w:ins w:id="1353" w:author="MCC" w:date="2021-09-28T17:29:00Z"/>
          <w:rFonts w:asciiTheme="minorHAnsi" w:eastAsiaTheme="minorEastAsia" w:hAnsiTheme="minorHAnsi" w:cstheme="minorBidi"/>
          <w:sz w:val="22"/>
          <w:szCs w:val="22"/>
          <w:lang w:eastAsia="en-GB"/>
        </w:rPr>
      </w:pPr>
      <w:ins w:id="1354" w:author="MCC" w:date="2021-09-28T17:29:00Z">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_Toc83742837 \h </w:instrText>
        </w:r>
      </w:ins>
      <w:ins w:id="1355" w:author="MCC" w:date="2021-09-28T17:30:00Z"/>
      <w:r>
        <w:fldChar w:fldCharType="separate"/>
      </w:r>
      <w:ins w:id="1356" w:author="MCC" w:date="2021-09-28T17:30:00Z">
        <w:r>
          <w:t>197</w:t>
        </w:r>
      </w:ins>
      <w:ins w:id="1357" w:author="MCC" w:date="2021-09-28T17:29:00Z">
        <w:r>
          <w:fldChar w:fldCharType="end"/>
        </w:r>
      </w:ins>
    </w:p>
    <w:p w14:paraId="0761AA84" w14:textId="5A129EFC" w:rsidR="00C844F5" w:rsidRDefault="00C844F5">
      <w:pPr>
        <w:pStyle w:val="TOC4"/>
        <w:rPr>
          <w:ins w:id="1358" w:author="MCC" w:date="2021-09-28T17:29:00Z"/>
          <w:rFonts w:asciiTheme="minorHAnsi" w:eastAsiaTheme="minorEastAsia" w:hAnsiTheme="minorHAnsi" w:cstheme="minorBidi"/>
          <w:sz w:val="22"/>
          <w:szCs w:val="22"/>
          <w:lang w:eastAsia="en-GB"/>
        </w:rPr>
      </w:pPr>
      <w:ins w:id="1359" w:author="MCC" w:date="2021-09-28T17:29:00Z">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_Toc83742838 \h </w:instrText>
        </w:r>
      </w:ins>
      <w:ins w:id="1360" w:author="MCC" w:date="2021-09-28T17:30:00Z"/>
      <w:r>
        <w:fldChar w:fldCharType="separate"/>
      </w:r>
      <w:ins w:id="1361" w:author="MCC" w:date="2021-09-28T17:30:00Z">
        <w:r>
          <w:t>197</w:t>
        </w:r>
      </w:ins>
      <w:ins w:id="1362" w:author="MCC" w:date="2021-09-28T17:29:00Z">
        <w:r>
          <w:fldChar w:fldCharType="end"/>
        </w:r>
      </w:ins>
    </w:p>
    <w:p w14:paraId="48D742C0" w14:textId="6BC0B78E" w:rsidR="00C844F5" w:rsidRDefault="00C844F5">
      <w:pPr>
        <w:pStyle w:val="TOC3"/>
        <w:rPr>
          <w:ins w:id="1363" w:author="MCC" w:date="2021-09-28T17:29:00Z"/>
          <w:rFonts w:asciiTheme="minorHAnsi" w:eastAsiaTheme="minorEastAsia" w:hAnsiTheme="minorHAnsi" w:cstheme="minorBidi"/>
          <w:sz w:val="22"/>
          <w:szCs w:val="22"/>
          <w:lang w:eastAsia="en-GB"/>
        </w:rPr>
      </w:pPr>
      <w:ins w:id="1364" w:author="MCC" w:date="2021-09-28T17:29:00Z">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_Toc83742839 \h </w:instrText>
        </w:r>
      </w:ins>
      <w:ins w:id="1365" w:author="MCC" w:date="2021-09-28T17:30:00Z"/>
      <w:r>
        <w:fldChar w:fldCharType="separate"/>
      </w:r>
      <w:ins w:id="1366" w:author="MCC" w:date="2021-09-28T17:30:00Z">
        <w:r>
          <w:t>203</w:t>
        </w:r>
      </w:ins>
      <w:ins w:id="1367" w:author="MCC" w:date="2021-09-28T17:29:00Z">
        <w:r>
          <w:fldChar w:fldCharType="end"/>
        </w:r>
      </w:ins>
    </w:p>
    <w:p w14:paraId="05288D74" w14:textId="59DB791C" w:rsidR="00C844F5" w:rsidRDefault="00C844F5">
      <w:pPr>
        <w:pStyle w:val="TOC4"/>
        <w:rPr>
          <w:ins w:id="1368" w:author="MCC" w:date="2021-09-28T17:29:00Z"/>
          <w:rFonts w:asciiTheme="minorHAnsi" w:eastAsiaTheme="minorEastAsia" w:hAnsiTheme="minorHAnsi" w:cstheme="minorBidi"/>
          <w:sz w:val="22"/>
          <w:szCs w:val="22"/>
          <w:lang w:eastAsia="en-GB"/>
        </w:rPr>
      </w:pPr>
      <w:ins w:id="1369" w:author="MCC" w:date="2021-09-28T17:29:00Z">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_Toc83742840 \h </w:instrText>
        </w:r>
      </w:ins>
      <w:ins w:id="1370" w:author="MCC" w:date="2021-09-28T17:30:00Z"/>
      <w:r>
        <w:fldChar w:fldCharType="separate"/>
      </w:r>
      <w:ins w:id="1371" w:author="MCC" w:date="2021-09-28T17:30:00Z">
        <w:r>
          <w:t>203</w:t>
        </w:r>
      </w:ins>
      <w:ins w:id="1372" w:author="MCC" w:date="2021-09-28T17:29:00Z">
        <w:r>
          <w:fldChar w:fldCharType="end"/>
        </w:r>
      </w:ins>
    </w:p>
    <w:p w14:paraId="7FC75C79" w14:textId="570C162C" w:rsidR="00C844F5" w:rsidRDefault="00C844F5">
      <w:pPr>
        <w:pStyle w:val="TOC4"/>
        <w:rPr>
          <w:ins w:id="1373" w:author="MCC" w:date="2021-09-28T17:29:00Z"/>
          <w:rFonts w:asciiTheme="minorHAnsi" w:eastAsiaTheme="minorEastAsia" w:hAnsiTheme="minorHAnsi" w:cstheme="minorBidi"/>
          <w:sz w:val="22"/>
          <w:szCs w:val="22"/>
          <w:lang w:eastAsia="en-GB"/>
        </w:rPr>
      </w:pPr>
      <w:ins w:id="1374" w:author="MCC" w:date="2021-09-28T17:29:00Z">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_Toc83742841 \h </w:instrText>
        </w:r>
      </w:ins>
      <w:ins w:id="1375" w:author="MCC" w:date="2021-09-28T17:30:00Z"/>
      <w:r>
        <w:fldChar w:fldCharType="separate"/>
      </w:r>
      <w:ins w:id="1376" w:author="MCC" w:date="2021-09-28T17:30:00Z">
        <w:r>
          <w:t>203</w:t>
        </w:r>
      </w:ins>
      <w:ins w:id="1377" w:author="MCC" w:date="2021-09-28T17:29:00Z">
        <w:r>
          <w:fldChar w:fldCharType="end"/>
        </w:r>
      </w:ins>
    </w:p>
    <w:p w14:paraId="1E339D26" w14:textId="720FDE2F" w:rsidR="00C844F5" w:rsidRDefault="00C844F5">
      <w:pPr>
        <w:pStyle w:val="TOC4"/>
        <w:rPr>
          <w:ins w:id="1378" w:author="MCC" w:date="2021-09-28T17:29:00Z"/>
          <w:rFonts w:asciiTheme="minorHAnsi" w:eastAsiaTheme="minorEastAsia" w:hAnsiTheme="minorHAnsi" w:cstheme="minorBidi"/>
          <w:sz w:val="22"/>
          <w:szCs w:val="22"/>
          <w:lang w:eastAsia="en-GB"/>
        </w:rPr>
      </w:pPr>
      <w:ins w:id="1379" w:author="MCC" w:date="2021-09-28T17:29:00Z">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_Toc83742842 \h </w:instrText>
        </w:r>
      </w:ins>
      <w:ins w:id="1380" w:author="MCC" w:date="2021-09-28T17:30:00Z"/>
      <w:r>
        <w:fldChar w:fldCharType="separate"/>
      </w:r>
      <w:ins w:id="1381" w:author="MCC" w:date="2021-09-28T17:30:00Z">
        <w:r>
          <w:t>219</w:t>
        </w:r>
      </w:ins>
      <w:ins w:id="1382" w:author="MCC" w:date="2021-09-28T17:29:00Z">
        <w:r>
          <w:fldChar w:fldCharType="end"/>
        </w:r>
      </w:ins>
    </w:p>
    <w:p w14:paraId="3D2072C7" w14:textId="5B91D7A4" w:rsidR="00C844F5" w:rsidRDefault="00C844F5">
      <w:pPr>
        <w:pStyle w:val="TOC4"/>
        <w:rPr>
          <w:ins w:id="1383" w:author="MCC" w:date="2021-09-28T17:29:00Z"/>
          <w:rFonts w:asciiTheme="minorHAnsi" w:eastAsiaTheme="minorEastAsia" w:hAnsiTheme="minorHAnsi" w:cstheme="minorBidi"/>
          <w:sz w:val="22"/>
          <w:szCs w:val="22"/>
          <w:lang w:eastAsia="en-GB"/>
        </w:rPr>
      </w:pPr>
      <w:ins w:id="1384" w:author="MCC" w:date="2021-09-28T17:29:00Z">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_Toc83742843 \h </w:instrText>
        </w:r>
      </w:ins>
      <w:ins w:id="1385" w:author="MCC" w:date="2021-09-28T17:30:00Z"/>
      <w:r>
        <w:fldChar w:fldCharType="separate"/>
      </w:r>
      <w:ins w:id="1386" w:author="MCC" w:date="2021-09-28T17:30:00Z">
        <w:r>
          <w:t>219</w:t>
        </w:r>
      </w:ins>
      <w:ins w:id="1387" w:author="MCC" w:date="2021-09-28T17:29:00Z">
        <w:r>
          <w:fldChar w:fldCharType="end"/>
        </w:r>
      </w:ins>
    </w:p>
    <w:p w14:paraId="20E00A12" w14:textId="644366A5" w:rsidR="00C844F5" w:rsidRDefault="00C844F5">
      <w:pPr>
        <w:pStyle w:val="TOC4"/>
        <w:rPr>
          <w:ins w:id="1388" w:author="MCC" w:date="2021-09-28T17:29:00Z"/>
          <w:rFonts w:asciiTheme="minorHAnsi" w:eastAsiaTheme="minorEastAsia" w:hAnsiTheme="minorHAnsi" w:cstheme="minorBidi"/>
          <w:sz w:val="22"/>
          <w:szCs w:val="22"/>
          <w:lang w:eastAsia="en-GB"/>
        </w:rPr>
      </w:pPr>
      <w:ins w:id="1389" w:author="MCC" w:date="2021-09-28T17:29:00Z">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_Toc83742844 \h </w:instrText>
        </w:r>
      </w:ins>
      <w:ins w:id="1390" w:author="MCC" w:date="2021-09-28T17:30:00Z"/>
      <w:r>
        <w:fldChar w:fldCharType="separate"/>
      </w:r>
      <w:ins w:id="1391" w:author="MCC" w:date="2021-09-28T17:30:00Z">
        <w:r>
          <w:t>221</w:t>
        </w:r>
      </w:ins>
      <w:ins w:id="1392" w:author="MCC" w:date="2021-09-28T17:29:00Z">
        <w:r>
          <w:fldChar w:fldCharType="end"/>
        </w:r>
      </w:ins>
    </w:p>
    <w:p w14:paraId="4DEF1CD8" w14:textId="217447A0" w:rsidR="00C844F5" w:rsidRDefault="00C844F5">
      <w:pPr>
        <w:pStyle w:val="TOC4"/>
        <w:rPr>
          <w:ins w:id="1393" w:author="MCC" w:date="2021-09-28T17:29:00Z"/>
          <w:rFonts w:asciiTheme="minorHAnsi" w:eastAsiaTheme="minorEastAsia" w:hAnsiTheme="minorHAnsi" w:cstheme="minorBidi"/>
          <w:sz w:val="22"/>
          <w:szCs w:val="22"/>
          <w:lang w:eastAsia="en-GB"/>
        </w:rPr>
      </w:pPr>
      <w:ins w:id="1394" w:author="MCC" w:date="2021-09-28T17:29:00Z">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_Toc83742845 \h </w:instrText>
        </w:r>
      </w:ins>
      <w:ins w:id="1395" w:author="MCC" w:date="2021-09-28T17:30:00Z"/>
      <w:r>
        <w:fldChar w:fldCharType="separate"/>
      </w:r>
      <w:ins w:id="1396" w:author="MCC" w:date="2021-09-28T17:30:00Z">
        <w:r>
          <w:t>230</w:t>
        </w:r>
      </w:ins>
      <w:ins w:id="1397" w:author="MCC" w:date="2021-09-28T17:29:00Z">
        <w:r>
          <w:fldChar w:fldCharType="end"/>
        </w:r>
      </w:ins>
    </w:p>
    <w:p w14:paraId="69326F2C" w14:textId="4D48BA42" w:rsidR="00C844F5" w:rsidRDefault="00C844F5">
      <w:pPr>
        <w:pStyle w:val="TOC2"/>
        <w:rPr>
          <w:ins w:id="1398" w:author="MCC" w:date="2021-09-28T17:29:00Z"/>
          <w:rFonts w:asciiTheme="minorHAnsi" w:eastAsiaTheme="minorEastAsia" w:hAnsiTheme="minorHAnsi" w:cstheme="minorBidi"/>
          <w:sz w:val="22"/>
          <w:szCs w:val="22"/>
          <w:lang w:eastAsia="en-GB"/>
        </w:rPr>
      </w:pPr>
      <w:ins w:id="1399" w:author="MCC" w:date="2021-09-28T17:29:00Z">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_Toc83742846 \h </w:instrText>
        </w:r>
      </w:ins>
      <w:ins w:id="1400" w:author="MCC" w:date="2021-09-28T17:30:00Z"/>
      <w:r>
        <w:fldChar w:fldCharType="separate"/>
      </w:r>
      <w:ins w:id="1401" w:author="MCC" w:date="2021-09-28T17:30:00Z">
        <w:r>
          <w:t>236</w:t>
        </w:r>
      </w:ins>
      <w:ins w:id="1402" w:author="MCC" w:date="2021-09-28T17:29:00Z">
        <w:r>
          <w:fldChar w:fldCharType="end"/>
        </w:r>
      </w:ins>
    </w:p>
    <w:p w14:paraId="4EDFC99E" w14:textId="0B62C64F" w:rsidR="00C844F5" w:rsidRDefault="00C844F5">
      <w:pPr>
        <w:pStyle w:val="TOC3"/>
        <w:rPr>
          <w:ins w:id="1403" w:author="MCC" w:date="2021-09-28T17:29:00Z"/>
          <w:rFonts w:asciiTheme="minorHAnsi" w:eastAsiaTheme="minorEastAsia" w:hAnsiTheme="minorHAnsi" w:cstheme="minorBidi"/>
          <w:sz w:val="22"/>
          <w:szCs w:val="22"/>
          <w:lang w:eastAsia="en-GB"/>
        </w:rPr>
      </w:pPr>
      <w:ins w:id="1404" w:author="MCC" w:date="2021-09-28T17:29:00Z">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_Toc83742847 \h </w:instrText>
        </w:r>
      </w:ins>
      <w:ins w:id="1405" w:author="MCC" w:date="2021-09-28T17:30:00Z"/>
      <w:r>
        <w:fldChar w:fldCharType="separate"/>
      </w:r>
      <w:ins w:id="1406" w:author="MCC" w:date="2021-09-28T17:30:00Z">
        <w:r>
          <w:t>236</w:t>
        </w:r>
      </w:ins>
      <w:ins w:id="1407" w:author="MCC" w:date="2021-09-28T17:29:00Z">
        <w:r>
          <w:fldChar w:fldCharType="end"/>
        </w:r>
      </w:ins>
    </w:p>
    <w:p w14:paraId="7A469C0B" w14:textId="32686BA6" w:rsidR="00C844F5" w:rsidRDefault="00C844F5">
      <w:pPr>
        <w:pStyle w:val="TOC4"/>
        <w:rPr>
          <w:ins w:id="1408" w:author="MCC" w:date="2021-09-28T17:29:00Z"/>
          <w:rFonts w:asciiTheme="minorHAnsi" w:eastAsiaTheme="minorEastAsia" w:hAnsiTheme="minorHAnsi" w:cstheme="minorBidi"/>
          <w:sz w:val="22"/>
          <w:szCs w:val="22"/>
          <w:lang w:eastAsia="en-GB"/>
        </w:rPr>
      </w:pPr>
      <w:ins w:id="1409" w:author="MCC" w:date="2021-09-28T17:29:00Z">
        <w:r>
          <w:rPr>
            <w:lang w:eastAsia="zh-CN"/>
          </w:rPr>
          <w:t>A.3.</w:t>
        </w:r>
        <w:r w:rsidRPr="008341B8">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_Toc83742848 \h </w:instrText>
        </w:r>
      </w:ins>
      <w:ins w:id="1410" w:author="MCC" w:date="2021-09-28T17:30:00Z"/>
      <w:r>
        <w:fldChar w:fldCharType="separate"/>
      </w:r>
      <w:ins w:id="1411" w:author="MCC" w:date="2021-09-28T17:30:00Z">
        <w:r>
          <w:t>236</w:t>
        </w:r>
      </w:ins>
      <w:ins w:id="1412" w:author="MCC" w:date="2021-09-28T17:29:00Z">
        <w:r>
          <w:fldChar w:fldCharType="end"/>
        </w:r>
      </w:ins>
    </w:p>
    <w:p w14:paraId="01DD568C" w14:textId="1D30AB24" w:rsidR="00C844F5" w:rsidRDefault="00C844F5">
      <w:pPr>
        <w:pStyle w:val="TOC4"/>
        <w:rPr>
          <w:ins w:id="1413" w:author="MCC" w:date="2021-09-28T17:29:00Z"/>
          <w:rFonts w:asciiTheme="minorHAnsi" w:eastAsiaTheme="minorEastAsia" w:hAnsiTheme="minorHAnsi" w:cstheme="minorBidi"/>
          <w:sz w:val="22"/>
          <w:szCs w:val="22"/>
          <w:lang w:eastAsia="en-GB"/>
        </w:rPr>
      </w:pPr>
      <w:ins w:id="1414" w:author="MCC" w:date="2021-09-28T17:29:00Z">
        <w:r>
          <w:rPr>
            <w:lang w:eastAsia="zh-CN"/>
          </w:rPr>
          <w:t>A.3.</w:t>
        </w:r>
        <w:r w:rsidRPr="008341B8">
          <w:rPr>
            <w:lang w:val="en-US" w:eastAsia="zh-CN"/>
          </w:rPr>
          <w:t>3</w:t>
        </w:r>
        <w:r>
          <w:rPr>
            <w:lang w:eastAsia="zh-CN"/>
          </w:rPr>
          <w:t>.1.</w:t>
        </w:r>
        <w:r w:rsidRPr="008341B8">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8341B8">
          <w:rPr>
            <w:lang w:val="en-US" w:eastAsia="zh-CN"/>
          </w:rPr>
          <w:t>30</w:t>
        </w:r>
        <w:r>
          <w:rPr>
            <w:lang w:eastAsia="zh-CN"/>
          </w:rPr>
          <w:t xml:space="preserve"> kHz FR1</w:t>
        </w:r>
        <w:r>
          <w:tab/>
        </w:r>
        <w:r>
          <w:fldChar w:fldCharType="begin"/>
        </w:r>
        <w:r>
          <w:instrText xml:space="preserve"> PAGEREF _Toc83742849 \h </w:instrText>
        </w:r>
      </w:ins>
      <w:ins w:id="1415" w:author="MCC" w:date="2021-09-28T17:30:00Z"/>
      <w:r>
        <w:fldChar w:fldCharType="separate"/>
      </w:r>
      <w:ins w:id="1416" w:author="MCC" w:date="2021-09-28T17:30:00Z">
        <w:r>
          <w:t>237</w:t>
        </w:r>
      </w:ins>
      <w:ins w:id="1417" w:author="MCC" w:date="2021-09-28T17:29:00Z">
        <w:r>
          <w:fldChar w:fldCharType="end"/>
        </w:r>
      </w:ins>
    </w:p>
    <w:p w14:paraId="234DF8C6" w14:textId="30CAEFEF" w:rsidR="00C844F5" w:rsidRDefault="00C844F5">
      <w:pPr>
        <w:pStyle w:val="TOC3"/>
        <w:rPr>
          <w:ins w:id="1418" w:author="MCC" w:date="2021-09-28T17:29:00Z"/>
          <w:rFonts w:asciiTheme="minorHAnsi" w:eastAsiaTheme="minorEastAsia" w:hAnsiTheme="minorHAnsi" w:cstheme="minorBidi"/>
          <w:sz w:val="22"/>
          <w:szCs w:val="22"/>
          <w:lang w:eastAsia="en-GB"/>
        </w:rPr>
      </w:pPr>
      <w:ins w:id="1419" w:author="MCC" w:date="2021-09-28T17:29:00Z">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_Toc83742850 \h </w:instrText>
        </w:r>
      </w:ins>
      <w:ins w:id="1420" w:author="MCC" w:date="2021-09-28T17:30:00Z"/>
      <w:r>
        <w:fldChar w:fldCharType="separate"/>
      </w:r>
      <w:ins w:id="1421" w:author="MCC" w:date="2021-09-28T17:30:00Z">
        <w:r>
          <w:t>237</w:t>
        </w:r>
      </w:ins>
      <w:ins w:id="1422" w:author="MCC" w:date="2021-09-28T17:29:00Z">
        <w:r>
          <w:fldChar w:fldCharType="end"/>
        </w:r>
      </w:ins>
    </w:p>
    <w:p w14:paraId="014D9B74" w14:textId="02882CA2" w:rsidR="00C844F5" w:rsidRDefault="00C844F5">
      <w:pPr>
        <w:pStyle w:val="TOC4"/>
        <w:rPr>
          <w:ins w:id="1423" w:author="MCC" w:date="2021-09-28T17:29:00Z"/>
          <w:rFonts w:asciiTheme="minorHAnsi" w:eastAsiaTheme="minorEastAsia" w:hAnsiTheme="minorHAnsi" w:cstheme="minorBidi"/>
          <w:sz w:val="22"/>
          <w:szCs w:val="22"/>
          <w:lang w:eastAsia="en-GB"/>
        </w:rPr>
      </w:pPr>
      <w:ins w:id="1424" w:author="MCC" w:date="2021-09-28T17:29:00Z">
        <w:r>
          <w:rPr>
            <w:lang w:eastAsia="zh-CN"/>
          </w:rPr>
          <w:t>A.3.</w:t>
        </w:r>
        <w:r w:rsidRPr="008341B8">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_Toc83742851 \h </w:instrText>
        </w:r>
      </w:ins>
      <w:ins w:id="1425" w:author="MCC" w:date="2021-09-28T17:30:00Z"/>
      <w:r>
        <w:fldChar w:fldCharType="separate"/>
      </w:r>
      <w:ins w:id="1426" w:author="MCC" w:date="2021-09-28T17:30:00Z">
        <w:r>
          <w:t>237</w:t>
        </w:r>
      </w:ins>
      <w:ins w:id="1427" w:author="MCC" w:date="2021-09-28T17:29:00Z">
        <w:r>
          <w:fldChar w:fldCharType="end"/>
        </w:r>
      </w:ins>
    </w:p>
    <w:p w14:paraId="19515B41" w14:textId="2833AAA0" w:rsidR="00C844F5" w:rsidRDefault="00C844F5">
      <w:pPr>
        <w:pStyle w:val="TOC4"/>
        <w:rPr>
          <w:ins w:id="1428" w:author="MCC" w:date="2021-09-28T17:29:00Z"/>
          <w:rFonts w:asciiTheme="minorHAnsi" w:eastAsiaTheme="minorEastAsia" w:hAnsiTheme="minorHAnsi" w:cstheme="minorBidi"/>
          <w:sz w:val="22"/>
          <w:szCs w:val="22"/>
          <w:lang w:eastAsia="en-GB"/>
        </w:rPr>
      </w:pPr>
      <w:ins w:id="1429" w:author="MCC" w:date="2021-09-28T17:29:00Z">
        <w:r>
          <w:rPr>
            <w:lang w:eastAsia="zh-CN"/>
          </w:rPr>
          <w:t>A.3.</w:t>
        </w:r>
        <w:r w:rsidRPr="008341B8">
          <w:rPr>
            <w:lang w:val="en-US" w:eastAsia="zh-CN"/>
          </w:rPr>
          <w:t>3</w:t>
        </w:r>
        <w:r>
          <w:rPr>
            <w:lang w:eastAsia="zh-CN"/>
          </w:rPr>
          <w:t>.2.</w:t>
        </w:r>
        <w:r w:rsidRPr="008341B8">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8341B8">
          <w:rPr>
            <w:lang w:val="en-US" w:eastAsia="zh-CN"/>
          </w:rPr>
          <w:t>30</w:t>
        </w:r>
        <w:r>
          <w:rPr>
            <w:lang w:eastAsia="zh-CN"/>
          </w:rPr>
          <w:t xml:space="preserve"> kHz FR1</w:t>
        </w:r>
        <w:r>
          <w:tab/>
        </w:r>
        <w:r>
          <w:fldChar w:fldCharType="begin"/>
        </w:r>
        <w:r>
          <w:instrText xml:space="preserve"> PAGEREF _Toc83742852 \h </w:instrText>
        </w:r>
      </w:ins>
      <w:ins w:id="1430" w:author="MCC" w:date="2021-09-28T17:30:00Z"/>
      <w:r>
        <w:fldChar w:fldCharType="separate"/>
      </w:r>
      <w:ins w:id="1431" w:author="MCC" w:date="2021-09-28T17:30:00Z">
        <w:r>
          <w:t>238</w:t>
        </w:r>
      </w:ins>
      <w:ins w:id="1432" w:author="MCC" w:date="2021-09-28T17:29:00Z">
        <w:r>
          <w:fldChar w:fldCharType="end"/>
        </w:r>
      </w:ins>
    </w:p>
    <w:p w14:paraId="6126833C" w14:textId="3C594AF7" w:rsidR="00C844F5" w:rsidRDefault="00C844F5">
      <w:pPr>
        <w:pStyle w:val="TOC4"/>
        <w:rPr>
          <w:ins w:id="1433" w:author="MCC" w:date="2021-09-28T17:29:00Z"/>
          <w:rFonts w:asciiTheme="minorHAnsi" w:eastAsiaTheme="minorEastAsia" w:hAnsiTheme="minorHAnsi" w:cstheme="minorBidi"/>
          <w:sz w:val="22"/>
          <w:szCs w:val="22"/>
          <w:lang w:eastAsia="en-GB"/>
        </w:rPr>
      </w:pPr>
      <w:ins w:id="1434" w:author="MCC" w:date="2021-09-28T17:29:00Z">
        <w:r>
          <w:rPr>
            <w:lang w:eastAsia="zh-CN"/>
          </w:rPr>
          <w:t>A.3.</w:t>
        </w:r>
        <w:r w:rsidRPr="008341B8">
          <w:rPr>
            <w:lang w:val="en-US" w:eastAsia="zh-CN"/>
          </w:rPr>
          <w:t>3</w:t>
        </w:r>
        <w:r>
          <w:rPr>
            <w:lang w:eastAsia="zh-CN"/>
          </w:rPr>
          <w:t>.2.</w:t>
        </w:r>
        <w:r w:rsidRPr="008341B8">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8341B8">
          <w:rPr>
            <w:lang w:val="en-US" w:eastAsia="zh-CN"/>
          </w:rPr>
          <w:t>60</w:t>
        </w:r>
        <w:r>
          <w:rPr>
            <w:lang w:eastAsia="zh-CN"/>
          </w:rPr>
          <w:t xml:space="preserve"> kHz</w:t>
        </w:r>
        <w:r w:rsidRPr="008341B8">
          <w:rPr>
            <w:lang w:val="en-US" w:eastAsia="zh-CN"/>
          </w:rPr>
          <w:t xml:space="preserve"> </w:t>
        </w:r>
        <w:r>
          <w:rPr>
            <w:lang w:eastAsia="zh-CN"/>
          </w:rPr>
          <w:t>FR1</w:t>
        </w:r>
        <w:r>
          <w:tab/>
        </w:r>
        <w:r>
          <w:fldChar w:fldCharType="begin"/>
        </w:r>
        <w:r>
          <w:instrText xml:space="preserve"> PAGEREF _Toc83742853 \h </w:instrText>
        </w:r>
      </w:ins>
      <w:ins w:id="1435" w:author="MCC" w:date="2021-09-28T17:30:00Z"/>
      <w:r>
        <w:fldChar w:fldCharType="separate"/>
      </w:r>
      <w:ins w:id="1436" w:author="MCC" w:date="2021-09-28T17:30:00Z">
        <w:r>
          <w:t>239</w:t>
        </w:r>
      </w:ins>
      <w:ins w:id="1437" w:author="MCC" w:date="2021-09-28T17:29:00Z">
        <w:r>
          <w:fldChar w:fldCharType="end"/>
        </w:r>
      </w:ins>
    </w:p>
    <w:p w14:paraId="1D858A19" w14:textId="58C1F853" w:rsidR="00C844F5" w:rsidRDefault="00C844F5">
      <w:pPr>
        <w:pStyle w:val="TOC4"/>
        <w:rPr>
          <w:ins w:id="1438" w:author="MCC" w:date="2021-09-28T17:29:00Z"/>
          <w:rFonts w:asciiTheme="minorHAnsi" w:eastAsiaTheme="minorEastAsia" w:hAnsiTheme="minorHAnsi" w:cstheme="minorBidi"/>
          <w:sz w:val="22"/>
          <w:szCs w:val="22"/>
          <w:lang w:eastAsia="en-GB"/>
        </w:rPr>
      </w:pPr>
      <w:ins w:id="1439" w:author="MCC" w:date="2021-09-28T17:29:00Z">
        <w:r>
          <w:rPr>
            <w:lang w:eastAsia="zh-CN"/>
          </w:rPr>
          <w:t>A.3.</w:t>
        </w:r>
        <w:r w:rsidRPr="008341B8">
          <w:rPr>
            <w:lang w:val="en-US" w:eastAsia="zh-CN"/>
          </w:rPr>
          <w:t>3</w:t>
        </w:r>
        <w:r>
          <w:rPr>
            <w:lang w:eastAsia="zh-CN"/>
          </w:rPr>
          <w:t>.2.</w:t>
        </w:r>
        <w:r w:rsidRPr="008341B8">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8341B8">
          <w:rPr>
            <w:lang w:val="en-US" w:eastAsia="zh-CN"/>
          </w:rPr>
          <w:t>60</w:t>
        </w:r>
        <w:r>
          <w:rPr>
            <w:lang w:eastAsia="zh-CN"/>
          </w:rPr>
          <w:t xml:space="preserve"> kHz</w:t>
        </w:r>
        <w:r w:rsidRPr="008341B8">
          <w:rPr>
            <w:lang w:val="en-US" w:eastAsia="zh-CN"/>
          </w:rPr>
          <w:t xml:space="preserve"> </w:t>
        </w:r>
        <w:r>
          <w:rPr>
            <w:lang w:eastAsia="zh-CN"/>
          </w:rPr>
          <w:t>FR2</w:t>
        </w:r>
        <w:r>
          <w:tab/>
        </w:r>
        <w:r>
          <w:fldChar w:fldCharType="begin"/>
        </w:r>
        <w:r>
          <w:instrText xml:space="preserve"> PAGEREF _Toc83742854 \h </w:instrText>
        </w:r>
      </w:ins>
      <w:ins w:id="1440" w:author="MCC" w:date="2021-09-28T17:30:00Z"/>
      <w:r>
        <w:fldChar w:fldCharType="separate"/>
      </w:r>
      <w:ins w:id="1441" w:author="MCC" w:date="2021-09-28T17:30:00Z">
        <w:r>
          <w:t>239</w:t>
        </w:r>
      </w:ins>
      <w:ins w:id="1442" w:author="MCC" w:date="2021-09-28T17:29:00Z">
        <w:r>
          <w:fldChar w:fldCharType="end"/>
        </w:r>
      </w:ins>
    </w:p>
    <w:p w14:paraId="270FB574" w14:textId="12703553" w:rsidR="00C844F5" w:rsidRDefault="00C844F5">
      <w:pPr>
        <w:pStyle w:val="TOC4"/>
        <w:rPr>
          <w:ins w:id="1443" w:author="MCC" w:date="2021-09-28T17:29:00Z"/>
          <w:rFonts w:asciiTheme="minorHAnsi" w:eastAsiaTheme="minorEastAsia" w:hAnsiTheme="minorHAnsi" w:cstheme="minorBidi"/>
          <w:sz w:val="22"/>
          <w:szCs w:val="22"/>
          <w:lang w:eastAsia="en-GB"/>
        </w:rPr>
      </w:pPr>
      <w:ins w:id="1444" w:author="MCC" w:date="2021-09-28T17:29:00Z">
        <w:r>
          <w:rPr>
            <w:lang w:eastAsia="zh-CN"/>
          </w:rPr>
          <w:t>A.3.</w:t>
        </w:r>
        <w:r w:rsidRPr="008341B8">
          <w:rPr>
            <w:lang w:val="en-US" w:eastAsia="zh-CN"/>
          </w:rPr>
          <w:t>3</w:t>
        </w:r>
        <w:r>
          <w:rPr>
            <w:lang w:eastAsia="zh-CN"/>
          </w:rPr>
          <w:t>.2.</w:t>
        </w:r>
        <w:r w:rsidRPr="008341B8">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8341B8">
          <w:rPr>
            <w:lang w:val="en-US" w:eastAsia="zh-CN"/>
          </w:rPr>
          <w:t>120</w:t>
        </w:r>
        <w:r>
          <w:rPr>
            <w:lang w:eastAsia="zh-CN"/>
          </w:rPr>
          <w:t xml:space="preserve"> kHz FR2</w:t>
        </w:r>
        <w:r>
          <w:tab/>
        </w:r>
        <w:r>
          <w:fldChar w:fldCharType="begin"/>
        </w:r>
        <w:r>
          <w:instrText xml:space="preserve"> PAGEREF _Toc83742855 \h </w:instrText>
        </w:r>
      </w:ins>
      <w:ins w:id="1445" w:author="MCC" w:date="2021-09-28T17:30:00Z"/>
      <w:r>
        <w:fldChar w:fldCharType="separate"/>
      </w:r>
      <w:ins w:id="1446" w:author="MCC" w:date="2021-09-28T17:30:00Z">
        <w:r>
          <w:t>239</w:t>
        </w:r>
      </w:ins>
      <w:ins w:id="1447" w:author="MCC" w:date="2021-09-28T17:29:00Z">
        <w:r>
          <w:fldChar w:fldCharType="end"/>
        </w:r>
      </w:ins>
    </w:p>
    <w:p w14:paraId="20B0EAD9" w14:textId="105A4954" w:rsidR="00C844F5" w:rsidRDefault="00C844F5">
      <w:pPr>
        <w:pStyle w:val="TOC2"/>
        <w:rPr>
          <w:ins w:id="1448" w:author="MCC" w:date="2021-09-28T17:29:00Z"/>
          <w:rFonts w:asciiTheme="minorHAnsi" w:eastAsiaTheme="minorEastAsia" w:hAnsiTheme="minorHAnsi" w:cstheme="minorBidi"/>
          <w:sz w:val="22"/>
          <w:szCs w:val="22"/>
          <w:lang w:eastAsia="en-GB"/>
        </w:rPr>
      </w:pPr>
      <w:ins w:id="1449" w:author="MCC" w:date="2021-09-28T17:29:00Z">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_Toc83742856 \h </w:instrText>
        </w:r>
      </w:ins>
      <w:ins w:id="1450" w:author="MCC" w:date="2021-09-28T17:30:00Z"/>
      <w:r>
        <w:fldChar w:fldCharType="separate"/>
      </w:r>
      <w:ins w:id="1451" w:author="MCC" w:date="2021-09-28T17:30:00Z">
        <w:r>
          <w:t>239</w:t>
        </w:r>
      </w:ins>
      <w:ins w:id="1452" w:author="MCC" w:date="2021-09-28T17:29:00Z">
        <w:r>
          <w:fldChar w:fldCharType="end"/>
        </w:r>
      </w:ins>
    </w:p>
    <w:p w14:paraId="3E2E5A27" w14:textId="67223C7B" w:rsidR="00C844F5" w:rsidRDefault="00C844F5">
      <w:pPr>
        <w:pStyle w:val="TOC3"/>
        <w:rPr>
          <w:ins w:id="1453" w:author="MCC" w:date="2021-09-28T17:29:00Z"/>
          <w:rFonts w:asciiTheme="minorHAnsi" w:eastAsiaTheme="minorEastAsia" w:hAnsiTheme="minorHAnsi" w:cstheme="minorBidi"/>
          <w:sz w:val="22"/>
          <w:szCs w:val="22"/>
          <w:lang w:eastAsia="en-GB"/>
        </w:rPr>
      </w:pPr>
      <w:ins w:id="1454" w:author="MCC" w:date="2021-09-28T17:29:00Z">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_Toc83742857 \h </w:instrText>
        </w:r>
      </w:ins>
      <w:ins w:id="1455" w:author="MCC" w:date="2021-09-28T17:30:00Z"/>
      <w:r>
        <w:fldChar w:fldCharType="separate"/>
      </w:r>
      <w:ins w:id="1456" w:author="MCC" w:date="2021-09-28T17:30:00Z">
        <w:r>
          <w:t>239</w:t>
        </w:r>
      </w:ins>
      <w:ins w:id="1457" w:author="MCC" w:date="2021-09-28T17:29:00Z">
        <w:r>
          <w:fldChar w:fldCharType="end"/>
        </w:r>
      </w:ins>
    </w:p>
    <w:p w14:paraId="13456369" w14:textId="37A5B76D" w:rsidR="00C844F5" w:rsidRDefault="00C844F5">
      <w:pPr>
        <w:pStyle w:val="TOC3"/>
        <w:rPr>
          <w:ins w:id="1458" w:author="MCC" w:date="2021-09-28T17:29:00Z"/>
          <w:rFonts w:asciiTheme="minorHAnsi" w:eastAsiaTheme="minorEastAsia" w:hAnsiTheme="minorHAnsi" w:cstheme="minorBidi"/>
          <w:sz w:val="22"/>
          <w:szCs w:val="22"/>
          <w:lang w:eastAsia="en-GB"/>
        </w:rPr>
      </w:pPr>
      <w:ins w:id="1459" w:author="MCC" w:date="2021-09-28T17:29:00Z">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_Toc83742858 \h </w:instrText>
        </w:r>
      </w:ins>
      <w:ins w:id="1460" w:author="MCC" w:date="2021-09-28T17:30:00Z"/>
      <w:r>
        <w:fldChar w:fldCharType="separate"/>
      </w:r>
      <w:ins w:id="1461" w:author="MCC" w:date="2021-09-28T17:30:00Z">
        <w:r>
          <w:t>240</w:t>
        </w:r>
      </w:ins>
      <w:ins w:id="1462" w:author="MCC" w:date="2021-09-28T17:29:00Z">
        <w:r>
          <w:fldChar w:fldCharType="end"/>
        </w:r>
      </w:ins>
    </w:p>
    <w:p w14:paraId="6803736E" w14:textId="79613666" w:rsidR="00C844F5" w:rsidRDefault="00C844F5">
      <w:pPr>
        <w:pStyle w:val="TOC1"/>
        <w:rPr>
          <w:ins w:id="1463" w:author="MCC" w:date="2021-09-28T17:29:00Z"/>
          <w:rFonts w:asciiTheme="minorHAnsi" w:eastAsiaTheme="minorEastAsia" w:hAnsiTheme="minorHAnsi" w:cstheme="minorBidi"/>
          <w:szCs w:val="22"/>
          <w:lang w:eastAsia="en-GB"/>
        </w:rPr>
      </w:pPr>
      <w:ins w:id="1464" w:author="MCC" w:date="2021-09-28T17:29:00Z">
        <w:r>
          <w:rPr>
            <w:lang w:eastAsia="zh-CN"/>
          </w:rPr>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_Toc83742859 \h </w:instrText>
        </w:r>
      </w:ins>
      <w:ins w:id="1465" w:author="MCC" w:date="2021-09-28T17:30:00Z"/>
      <w:r>
        <w:fldChar w:fldCharType="separate"/>
      </w:r>
      <w:ins w:id="1466" w:author="MCC" w:date="2021-09-28T17:30:00Z">
        <w:r>
          <w:t>240</w:t>
        </w:r>
      </w:ins>
      <w:ins w:id="1467" w:author="MCC" w:date="2021-09-28T17:29:00Z">
        <w:r>
          <w:fldChar w:fldCharType="end"/>
        </w:r>
      </w:ins>
    </w:p>
    <w:p w14:paraId="67703D51" w14:textId="40E40A5A" w:rsidR="00C844F5" w:rsidRDefault="00C844F5">
      <w:pPr>
        <w:pStyle w:val="TOC1"/>
        <w:rPr>
          <w:ins w:id="1468" w:author="MCC" w:date="2021-09-28T17:29:00Z"/>
          <w:rFonts w:asciiTheme="minorHAnsi" w:eastAsiaTheme="minorEastAsia" w:hAnsiTheme="minorHAnsi" w:cstheme="minorBidi"/>
          <w:szCs w:val="22"/>
          <w:lang w:eastAsia="en-GB"/>
        </w:rPr>
      </w:pPr>
      <w:ins w:id="1469" w:author="MCC" w:date="2021-09-28T17:29:00Z">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_Toc83742860 \h </w:instrText>
        </w:r>
      </w:ins>
      <w:ins w:id="1470" w:author="MCC" w:date="2021-09-28T17:30:00Z"/>
      <w:r>
        <w:fldChar w:fldCharType="separate"/>
      </w:r>
      <w:ins w:id="1471" w:author="MCC" w:date="2021-09-28T17:30:00Z">
        <w:r>
          <w:t>242</w:t>
        </w:r>
      </w:ins>
      <w:ins w:id="1472" w:author="MCC" w:date="2021-09-28T17:29:00Z">
        <w:r>
          <w:fldChar w:fldCharType="end"/>
        </w:r>
      </w:ins>
    </w:p>
    <w:p w14:paraId="57ED3E04" w14:textId="4F70C93E" w:rsidR="00C844F5" w:rsidRDefault="00C844F5">
      <w:pPr>
        <w:pStyle w:val="TOC2"/>
        <w:rPr>
          <w:ins w:id="1473" w:author="MCC" w:date="2021-09-28T17:29:00Z"/>
          <w:rFonts w:asciiTheme="minorHAnsi" w:eastAsiaTheme="minorEastAsia" w:hAnsiTheme="minorHAnsi" w:cstheme="minorBidi"/>
          <w:sz w:val="22"/>
          <w:szCs w:val="22"/>
          <w:lang w:eastAsia="en-GB"/>
        </w:rPr>
      </w:pPr>
      <w:ins w:id="1474" w:author="MCC" w:date="2021-09-28T17:29: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_Toc83742861 \h </w:instrText>
        </w:r>
      </w:ins>
      <w:ins w:id="1475" w:author="MCC" w:date="2021-09-28T17:30:00Z"/>
      <w:r>
        <w:fldChar w:fldCharType="separate"/>
      </w:r>
      <w:ins w:id="1476" w:author="MCC" w:date="2021-09-28T17:30:00Z">
        <w:r>
          <w:t>242</w:t>
        </w:r>
      </w:ins>
      <w:ins w:id="1477" w:author="MCC" w:date="2021-09-28T17:29:00Z">
        <w:r>
          <w:fldChar w:fldCharType="end"/>
        </w:r>
      </w:ins>
    </w:p>
    <w:p w14:paraId="43710761" w14:textId="3296AB36" w:rsidR="00C844F5" w:rsidRDefault="00C844F5">
      <w:pPr>
        <w:pStyle w:val="TOC3"/>
        <w:rPr>
          <w:ins w:id="1478" w:author="MCC" w:date="2021-09-28T17:29:00Z"/>
          <w:rFonts w:asciiTheme="minorHAnsi" w:eastAsiaTheme="minorEastAsia" w:hAnsiTheme="minorHAnsi" w:cstheme="minorBidi"/>
          <w:sz w:val="22"/>
          <w:szCs w:val="22"/>
          <w:lang w:eastAsia="en-GB"/>
        </w:rPr>
      </w:pPr>
      <w:ins w:id="1479" w:author="MCC" w:date="2021-09-28T17:29:00Z">
        <w:r w:rsidRPr="008341B8">
          <w:rPr>
            <w:snapToGrid w:val="0"/>
          </w:rPr>
          <w:t>A.5.1.1</w:t>
        </w:r>
        <w:r>
          <w:rPr>
            <w:rFonts w:asciiTheme="minorHAnsi" w:eastAsiaTheme="minorEastAsia" w:hAnsiTheme="minorHAnsi" w:cstheme="minorBidi"/>
            <w:sz w:val="22"/>
            <w:szCs w:val="22"/>
            <w:lang w:eastAsia="en-GB"/>
          </w:rPr>
          <w:tab/>
        </w:r>
        <w:r w:rsidRPr="008341B8">
          <w:rPr>
            <w:snapToGrid w:val="0"/>
          </w:rPr>
          <w:t xml:space="preserve">OCNG FDD pattern 1: Generic OCNG FDD Pattern for all unused </w:t>
        </w:r>
        <w:r w:rsidRPr="008341B8">
          <w:rPr>
            <w:snapToGrid w:val="0"/>
            <w:lang w:eastAsia="zh-CN"/>
          </w:rPr>
          <w:t>REs</w:t>
        </w:r>
        <w:r>
          <w:tab/>
        </w:r>
        <w:r>
          <w:fldChar w:fldCharType="begin"/>
        </w:r>
        <w:r>
          <w:instrText xml:space="preserve"> PAGEREF _Toc83742862 \h </w:instrText>
        </w:r>
      </w:ins>
      <w:ins w:id="1480" w:author="MCC" w:date="2021-09-28T17:30:00Z"/>
      <w:r>
        <w:fldChar w:fldCharType="separate"/>
      </w:r>
      <w:ins w:id="1481" w:author="MCC" w:date="2021-09-28T17:30:00Z">
        <w:r>
          <w:t>242</w:t>
        </w:r>
      </w:ins>
      <w:ins w:id="1482" w:author="MCC" w:date="2021-09-28T17:29:00Z">
        <w:r>
          <w:fldChar w:fldCharType="end"/>
        </w:r>
      </w:ins>
    </w:p>
    <w:p w14:paraId="6234EB9A" w14:textId="286FDD40" w:rsidR="00C844F5" w:rsidRDefault="00C844F5">
      <w:pPr>
        <w:pStyle w:val="TOC2"/>
        <w:rPr>
          <w:ins w:id="1483" w:author="MCC" w:date="2021-09-28T17:29:00Z"/>
          <w:rFonts w:asciiTheme="minorHAnsi" w:eastAsiaTheme="minorEastAsia" w:hAnsiTheme="minorHAnsi" w:cstheme="minorBidi"/>
          <w:sz w:val="22"/>
          <w:szCs w:val="22"/>
          <w:lang w:eastAsia="en-GB"/>
        </w:rPr>
      </w:pPr>
      <w:ins w:id="1484" w:author="MCC" w:date="2021-09-28T17:29: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_Toc83742863 \h </w:instrText>
        </w:r>
      </w:ins>
      <w:ins w:id="1485" w:author="MCC" w:date="2021-09-28T17:30:00Z"/>
      <w:r>
        <w:fldChar w:fldCharType="separate"/>
      </w:r>
      <w:ins w:id="1486" w:author="MCC" w:date="2021-09-28T17:30:00Z">
        <w:r>
          <w:t>243</w:t>
        </w:r>
      </w:ins>
      <w:ins w:id="1487" w:author="MCC" w:date="2021-09-28T17:29:00Z">
        <w:r>
          <w:fldChar w:fldCharType="end"/>
        </w:r>
      </w:ins>
    </w:p>
    <w:p w14:paraId="233F6B35" w14:textId="3B7D6076" w:rsidR="00C844F5" w:rsidRDefault="00C844F5">
      <w:pPr>
        <w:pStyle w:val="TOC3"/>
        <w:rPr>
          <w:ins w:id="1488" w:author="MCC" w:date="2021-09-28T17:29:00Z"/>
          <w:rFonts w:asciiTheme="minorHAnsi" w:eastAsiaTheme="minorEastAsia" w:hAnsiTheme="minorHAnsi" w:cstheme="minorBidi"/>
          <w:sz w:val="22"/>
          <w:szCs w:val="22"/>
          <w:lang w:eastAsia="en-GB"/>
        </w:rPr>
      </w:pPr>
      <w:ins w:id="1489" w:author="MCC" w:date="2021-09-28T17:29:00Z">
        <w:r w:rsidRPr="008341B8">
          <w:rPr>
            <w:snapToGrid w:val="0"/>
          </w:rPr>
          <w:t>A.5.2.1</w:t>
        </w:r>
        <w:r>
          <w:rPr>
            <w:rFonts w:asciiTheme="minorHAnsi" w:eastAsiaTheme="minorEastAsia" w:hAnsiTheme="minorHAnsi" w:cstheme="minorBidi"/>
            <w:sz w:val="22"/>
            <w:szCs w:val="22"/>
            <w:lang w:eastAsia="en-GB"/>
          </w:rPr>
          <w:tab/>
        </w:r>
        <w:r w:rsidRPr="008341B8">
          <w:rPr>
            <w:snapToGrid w:val="0"/>
          </w:rPr>
          <w:t xml:space="preserve">OCNG TDD pattern 1: Generic OCNG TDD Pattern for all unused </w:t>
        </w:r>
        <w:r w:rsidRPr="008341B8">
          <w:rPr>
            <w:snapToGrid w:val="0"/>
            <w:lang w:eastAsia="zh-CN"/>
          </w:rPr>
          <w:t>REs</w:t>
        </w:r>
        <w:r>
          <w:tab/>
        </w:r>
        <w:r>
          <w:fldChar w:fldCharType="begin"/>
        </w:r>
        <w:r>
          <w:instrText xml:space="preserve"> PAGEREF _Toc83742864 \h </w:instrText>
        </w:r>
      </w:ins>
      <w:ins w:id="1490" w:author="MCC" w:date="2021-09-28T17:30:00Z"/>
      <w:r>
        <w:fldChar w:fldCharType="separate"/>
      </w:r>
      <w:ins w:id="1491" w:author="MCC" w:date="2021-09-28T17:30:00Z">
        <w:r>
          <w:t>243</w:t>
        </w:r>
      </w:ins>
      <w:ins w:id="1492" w:author="MCC" w:date="2021-09-28T17:29:00Z">
        <w:r>
          <w:fldChar w:fldCharType="end"/>
        </w:r>
      </w:ins>
    </w:p>
    <w:p w14:paraId="5300982F" w14:textId="276C277D" w:rsidR="00C844F5" w:rsidRDefault="00C844F5">
      <w:pPr>
        <w:pStyle w:val="TOC8"/>
        <w:rPr>
          <w:ins w:id="1493" w:author="MCC" w:date="2021-09-28T17:29:00Z"/>
          <w:rFonts w:asciiTheme="minorHAnsi" w:eastAsiaTheme="minorEastAsia" w:hAnsiTheme="minorHAnsi" w:cstheme="minorBidi"/>
          <w:b w:val="0"/>
          <w:szCs w:val="22"/>
          <w:lang w:eastAsia="en-GB"/>
        </w:rPr>
      </w:pPr>
      <w:ins w:id="1494" w:author="MCC" w:date="2021-09-28T17:29:00Z">
        <w:r w:rsidRPr="008341B8">
          <w:rPr>
            <w:lang w:val="fr-FR"/>
          </w:rPr>
          <w:lastRenderedPageBreak/>
          <w:t>Annex B (normative): Propagation conditions</w:t>
        </w:r>
        <w:r>
          <w:tab/>
        </w:r>
        <w:r>
          <w:fldChar w:fldCharType="begin"/>
        </w:r>
        <w:r>
          <w:instrText xml:space="preserve"> PAGEREF _Toc83742865 \h </w:instrText>
        </w:r>
      </w:ins>
      <w:ins w:id="1495" w:author="MCC" w:date="2021-09-28T17:30:00Z"/>
      <w:r>
        <w:fldChar w:fldCharType="separate"/>
      </w:r>
      <w:ins w:id="1496" w:author="MCC" w:date="2021-09-28T17:30:00Z">
        <w:r>
          <w:t>244</w:t>
        </w:r>
      </w:ins>
      <w:ins w:id="1497" w:author="MCC" w:date="2021-09-28T17:29:00Z">
        <w:r>
          <w:fldChar w:fldCharType="end"/>
        </w:r>
      </w:ins>
    </w:p>
    <w:p w14:paraId="58DB2B4C" w14:textId="458173A4" w:rsidR="00C844F5" w:rsidRDefault="00C844F5">
      <w:pPr>
        <w:pStyle w:val="TOC1"/>
        <w:rPr>
          <w:ins w:id="1498" w:author="MCC" w:date="2021-09-28T17:29:00Z"/>
          <w:rFonts w:asciiTheme="minorHAnsi" w:eastAsiaTheme="minorEastAsia" w:hAnsiTheme="minorHAnsi" w:cstheme="minorBidi"/>
          <w:szCs w:val="22"/>
          <w:lang w:eastAsia="en-GB"/>
        </w:rPr>
      </w:pPr>
      <w:ins w:id="1499" w:author="MCC" w:date="2021-09-28T17:29:00Z">
        <w:r w:rsidRPr="008341B8">
          <w:rPr>
            <w:lang w:val="fr-FR" w:eastAsia="zh-CN"/>
          </w:rPr>
          <w:t>B.1</w:t>
        </w:r>
        <w:r>
          <w:rPr>
            <w:rFonts w:asciiTheme="minorHAnsi" w:eastAsiaTheme="minorEastAsia" w:hAnsiTheme="minorHAnsi" w:cstheme="minorBidi"/>
            <w:szCs w:val="22"/>
            <w:lang w:eastAsia="en-GB"/>
          </w:rPr>
          <w:tab/>
        </w:r>
        <w:r w:rsidRPr="008341B8">
          <w:rPr>
            <w:lang w:val="fr-FR"/>
          </w:rPr>
          <w:t>Static propagation condition</w:t>
        </w:r>
        <w:r>
          <w:tab/>
        </w:r>
        <w:r>
          <w:fldChar w:fldCharType="begin"/>
        </w:r>
        <w:r>
          <w:instrText xml:space="preserve"> PAGEREF _Toc83742866 \h </w:instrText>
        </w:r>
      </w:ins>
      <w:ins w:id="1500" w:author="MCC" w:date="2021-09-28T17:30:00Z"/>
      <w:r>
        <w:fldChar w:fldCharType="separate"/>
      </w:r>
      <w:ins w:id="1501" w:author="MCC" w:date="2021-09-28T17:30:00Z">
        <w:r>
          <w:t>244</w:t>
        </w:r>
      </w:ins>
      <w:ins w:id="1502" w:author="MCC" w:date="2021-09-28T17:29:00Z">
        <w:r>
          <w:fldChar w:fldCharType="end"/>
        </w:r>
      </w:ins>
    </w:p>
    <w:p w14:paraId="6B18F5D9" w14:textId="466BECEE" w:rsidR="00C844F5" w:rsidRDefault="00C844F5">
      <w:pPr>
        <w:pStyle w:val="TOC2"/>
        <w:rPr>
          <w:ins w:id="1503" w:author="MCC" w:date="2021-09-28T17:29:00Z"/>
          <w:rFonts w:asciiTheme="minorHAnsi" w:eastAsiaTheme="minorEastAsia" w:hAnsiTheme="minorHAnsi" w:cstheme="minorBidi"/>
          <w:sz w:val="22"/>
          <w:szCs w:val="22"/>
          <w:lang w:eastAsia="en-GB"/>
        </w:rPr>
      </w:pPr>
      <w:ins w:id="1504" w:author="MCC" w:date="2021-09-28T17:29:00Z">
        <w:r w:rsidRPr="008341B8">
          <w:rPr>
            <w:snapToGrid w:val="0"/>
          </w:rPr>
          <w:t>B.1.1</w:t>
        </w:r>
        <w:r>
          <w:rPr>
            <w:rFonts w:asciiTheme="minorHAnsi" w:eastAsiaTheme="minorEastAsia" w:hAnsiTheme="minorHAnsi" w:cstheme="minorBidi"/>
            <w:sz w:val="22"/>
            <w:szCs w:val="22"/>
            <w:lang w:eastAsia="en-GB"/>
          </w:rPr>
          <w:tab/>
        </w:r>
        <w:r w:rsidRPr="008341B8">
          <w:rPr>
            <w:snapToGrid w:val="0"/>
          </w:rPr>
          <w:t>UE Receiver with 2Rx</w:t>
        </w:r>
        <w:r>
          <w:tab/>
        </w:r>
        <w:r>
          <w:fldChar w:fldCharType="begin"/>
        </w:r>
        <w:r>
          <w:instrText xml:space="preserve"> PAGEREF _Toc83742867 \h </w:instrText>
        </w:r>
      </w:ins>
      <w:ins w:id="1505" w:author="MCC" w:date="2021-09-28T17:30:00Z"/>
      <w:r>
        <w:fldChar w:fldCharType="separate"/>
      </w:r>
      <w:ins w:id="1506" w:author="MCC" w:date="2021-09-28T17:30:00Z">
        <w:r>
          <w:t>244</w:t>
        </w:r>
      </w:ins>
      <w:ins w:id="1507" w:author="MCC" w:date="2021-09-28T17:29:00Z">
        <w:r>
          <w:fldChar w:fldCharType="end"/>
        </w:r>
      </w:ins>
    </w:p>
    <w:p w14:paraId="379C6D9C" w14:textId="2AD2AA84" w:rsidR="00C844F5" w:rsidRDefault="00C844F5">
      <w:pPr>
        <w:pStyle w:val="TOC2"/>
        <w:rPr>
          <w:ins w:id="1508" w:author="MCC" w:date="2021-09-28T17:29:00Z"/>
          <w:rFonts w:asciiTheme="minorHAnsi" w:eastAsiaTheme="minorEastAsia" w:hAnsiTheme="minorHAnsi" w:cstheme="minorBidi"/>
          <w:sz w:val="22"/>
          <w:szCs w:val="22"/>
          <w:lang w:eastAsia="en-GB"/>
        </w:rPr>
      </w:pPr>
      <w:ins w:id="1509" w:author="MCC" w:date="2021-09-28T17:29:00Z">
        <w:r w:rsidRPr="008341B8">
          <w:rPr>
            <w:snapToGrid w:val="0"/>
          </w:rPr>
          <w:t>B.1.2</w:t>
        </w:r>
        <w:r>
          <w:rPr>
            <w:rFonts w:asciiTheme="minorHAnsi" w:eastAsiaTheme="minorEastAsia" w:hAnsiTheme="minorHAnsi" w:cstheme="minorBidi"/>
            <w:sz w:val="22"/>
            <w:szCs w:val="22"/>
            <w:lang w:eastAsia="en-GB"/>
          </w:rPr>
          <w:tab/>
        </w:r>
        <w:r w:rsidRPr="008341B8">
          <w:rPr>
            <w:snapToGrid w:val="0"/>
          </w:rPr>
          <w:t>UE Receiver with 4Rx</w:t>
        </w:r>
        <w:r>
          <w:tab/>
        </w:r>
        <w:r>
          <w:fldChar w:fldCharType="begin"/>
        </w:r>
        <w:r>
          <w:instrText xml:space="preserve"> PAGEREF _Toc83742868 \h </w:instrText>
        </w:r>
      </w:ins>
      <w:ins w:id="1510" w:author="MCC" w:date="2021-09-28T17:30:00Z"/>
      <w:r>
        <w:fldChar w:fldCharType="separate"/>
      </w:r>
      <w:ins w:id="1511" w:author="MCC" w:date="2021-09-28T17:30:00Z">
        <w:r>
          <w:t>244</w:t>
        </w:r>
      </w:ins>
      <w:ins w:id="1512" w:author="MCC" w:date="2021-09-28T17:29:00Z">
        <w:r>
          <w:fldChar w:fldCharType="end"/>
        </w:r>
      </w:ins>
    </w:p>
    <w:p w14:paraId="0725C32E" w14:textId="74F05A35" w:rsidR="00C844F5" w:rsidRDefault="00C844F5">
      <w:pPr>
        <w:pStyle w:val="TOC1"/>
        <w:rPr>
          <w:ins w:id="1513" w:author="MCC" w:date="2021-09-28T17:29:00Z"/>
          <w:rFonts w:asciiTheme="minorHAnsi" w:eastAsiaTheme="minorEastAsia" w:hAnsiTheme="minorHAnsi" w:cstheme="minorBidi"/>
          <w:szCs w:val="22"/>
          <w:lang w:eastAsia="en-GB"/>
        </w:rPr>
      </w:pPr>
      <w:ins w:id="1514" w:author="MCC" w:date="2021-09-28T17:29: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_Toc83742869 \h </w:instrText>
        </w:r>
      </w:ins>
      <w:ins w:id="1515" w:author="MCC" w:date="2021-09-28T17:30:00Z"/>
      <w:r>
        <w:fldChar w:fldCharType="separate"/>
      </w:r>
      <w:ins w:id="1516" w:author="MCC" w:date="2021-09-28T17:30:00Z">
        <w:r>
          <w:t>245</w:t>
        </w:r>
      </w:ins>
      <w:ins w:id="1517" w:author="MCC" w:date="2021-09-28T17:29:00Z">
        <w:r>
          <w:fldChar w:fldCharType="end"/>
        </w:r>
      </w:ins>
    </w:p>
    <w:p w14:paraId="4EBD7674" w14:textId="516362B7" w:rsidR="00C844F5" w:rsidRDefault="00C844F5">
      <w:pPr>
        <w:pStyle w:val="TOC2"/>
        <w:rPr>
          <w:ins w:id="1518" w:author="MCC" w:date="2021-09-28T17:29:00Z"/>
          <w:rFonts w:asciiTheme="minorHAnsi" w:eastAsiaTheme="minorEastAsia" w:hAnsiTheme="minorHAnsi" w:cstheme="minorBidi"/>
          <w:sz w:val="22"/>
          <w:szCs w:val="22"/>
          <w:lang w:eastAsia="en-GB"/>
        </w:rPr>
      </w:pPr>
      <w:ins w:id="1519" w:author="MCC" w:date="2021-09-28T17:29:00Z">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_Toc83742870 \h </w:instrText>
        </w:r>
      </w:ins>
      <w:ins w:id="1520" w:author="MCC" w:date="2021-09-28T17:30:00Z"/>
      <w:r>
        <w:fldChar w:fldCharType="separate"/>
      </w:r>
      <w:ins w:id="1521" w:author="MCC" w:date="2021-09-28T17:30:00Z">
        <w:r>
          <w:t>245</w:t>
        </w:r>
      </w:ins>
      <w:ins w:id="1522" w:author="MCC" w:date="2021-09-28T17:29:00Z">
        <w:r>
          <w:fldChar w:fldCharType="end"/>
        </w:r>
      </w:ins>
    </w:p>
    <w:p w14:paraId="55762990" w14:textId="185B455A" w:rsidR="00C844F5" w:rsidRDefault="00C844F5">
      <w:pPr>
        <w:pStyle w:val="TOC3"/>
        <w:rPr>
          <w:ins w:id="1523" w:author="MCC" w:date="2021-09-28T17:29:00Z"/>
          <w:rFonts w:asciiTheme="minorHAnsi" w:eastAsiaTheme="minorEastAsia" w:hAnsiTheme="minorHAnsi" w:cstheme="minorBidi"/>
          <w:sz w:val="22"/>
          <w:szCs w:val="22"/>
          <w:lang w:eastAsia="en-GB"/>
        </w:rPr>
      </w:pPr>
      <w:ins w:id="1524" w:author="MCC" w:date="2021-09-28T17:29:00Z">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_Toc83742871 \h </w:instrText>
        </w:r>
      </w:ins>
      <w:ins w:id="1525" w:author="MCC" w:date="2021-09-28T17:30:00Z"/>
      <w:r>
        <w:fldChar w:fldCharType="separate"/>
      </w:r>
      <w:ins w:id="1526" w:author="MCC" w:date="2021-09-28T17:30:00Z">
        <w:r>
          <w:t>246</w:t>
        </w:r>
      </w:ins>
      <w:ins w:id="1527" w:author="MCC" w:date="2021-09-28T17:29:00Z">
        <w:r>
          <w:fldChar w:fldCharType="end"/>
        </w:r>
      </w:ins>
    </w:p>
    <w:p w14:paraId="312568F5" w14:textId="5AB284B7" w:rsidR="00C844F5" w:rsidRDefault="00C844F5">
      <w:pPr>
        <w:pStyle w:val="TOC3"/>
        <w:rPr>
          <w:ins w:id="1528" w:author="MCC" w:date="2021-09-28T17:29:00Z"/>
          <w:rFonts w:asciiTheme="minorHAnsi" w:eastAsiaTheme="minorEastAsia" w:hAnsiTheme="minorHAnsi" w:cstheme="minorBidi"/>
          <w:sz w:val="22"/>
          <w:szCs w:val="22"/>
          <w:lang w:eastAsia="en-GB"/>
        </w:rPr>
      </w:pPr>
      <w:ins w:id="1529" w:author="MCC" w:date="2021-09-28T17:29:00Z">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_Toc83742872 \h </w:instrText>
        </w:r>
      </w:ins>
      <w:ins w:id="1530" w:author="MCC" w:date="2021-09-28T17:30:00Z"/>
      <w:r>
        <w:fldChar w:fldCharType="separate"/>
      </w:r>
      <w:ins w:id="1531" w:author="MCC" w:date="2021-09-28T17:30:00Z">
        <w:r>
          <w:t>247</w:t>
        </w:r>
      </w:ins>
      <w:ins w:id="1532" w:author="MCC" w:date="2021-09-28T17:29:00Z">
        <w:r>
          <w:fldChar w:fldCharType="end"/>
        </w:r>
      </w:ins>
    </w:p>
    <w:p w14:paraId="03384B36" w14:textId="738E66F9" w:rsidR="00C844F5" w:rsidRDefault="00C844F5">
      <w:pPr>
        <w:pStyle w:val="TOC2"/>
        <w:rPr>
          <w:ins w:id="1533" w:author="MCC" w:date="2021-09-28T17:29:00Z"/>
          <w:rFonts w:asciiTheme="minorHAnsi" w:eastAsiaTheme="minorEastAsia" w:hAnsiTheme="minorHAnsi" w:cstheme="minorBidi"/>
          <w:sz w:val="22"/>
          <w:szCs w:val="22"/>
          <w:lang w:eastAsia="en-GB"/>
        </w:rPr>
      </w:pPr>
      <w:ins w:id="1534" w:author="MCC" w:date="2021-09-28T17:29:00Z">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_Toc83742873 \h </w:instrText>
        </w:r>
      </w:ins>
      <w:ins w:id="1535" w:author="MCC" w:date="2021-09-28T17:30:00Z"/>
      <w:r>
        <w:fldChar w:fldCharType="separate"/>
      </w:r>
      <w:ins w:id="1536" w:author="MCC" w:date="2021-09-28T17:30:00Z">
        <w:r>
          <w:t>248</w:t>
        </w:r>
      </w:ins>
      <w:ins w:id="1537" w:author="MCC" w:date="2021-09-28T17:29:00Z">
        <w:r>
          <w:fldChar w:fldCharType="end"/>
        </w:r>
      </w:ins>
    </w:p>
    <w:p w14:paraId="21A9FFAE" w14:textId="140BB7AF" w:rsidR="00C844F5" w:rsidRDefault="00C844F5">
      <w:pPr>
        <w:pStyle w:val="TOC2"/>
        <w:rPr>
          <w:ins w:id="1538" w:author="MCC" w:date="2021-09-28T17:29:00Z"/>
          <w:rFonts w:asciiTheme="minorHAnsi" w:eastAsiaTheme="minorEastAsia" w:hAnsiTheme="minorHAnsi" w:cstheme="minorBidi"/>
          <w:sz w:val="22"/>
          <w:szCs w:val="22"/>
          <w:lang w:eastAsia="en-GB"/>
        </w:rPr>
      </w:pPr>
      <w:ins w:id="1539" w:author="MCC" w:date="2021-09-28T17:29:00Z">
        <w:r w:rsidRPr="008341B8">
          <w:rPr>
            <w:snapToGrid w:val="0"/>
          </w:rPr>
          <w:t>B.2.3</w:t>
        </w:r>
        <w:r>
          <w:rPr>
            <w:rFonts w:asciiTheme="minorHAnsi" w:eastAsiaTheme="minorEastAsia" w:hAnsiTheme="minorHAnsi" w:cstheme="minorBidi"/>
            <w:sz w:val="22"/>
            <w:szCs w:val="22"/>
            <w:lang w:eastAsia="en-GB"/>
          </w:rPr>
          <w:tab/>
        </w:r>
        <w:r w:rsidRPr="008341B8">
          <w:rPr>
            <w:snapToGrid w:val="0"/>
          </w:rPr>
          <w:t>MIMO Channel Correlation Matrices</w:t>
        </w:r>
        <w:r>
          <w:tab/>
        </w:r>
        <w:r>
          <w:fldChar w:fldCharType="begin"/>
        </w:r>
        <w:r>
          <w:instrText xml:space="preserve"> PAGEREF _Toc83742874 \h </w:instrText>
        </w:r>
      </w:ins>
      <w:ins w:id="1540" w:author="MCC" w:date="2021-09-28T17:30:00Z"/>
      <w:r>
        <w:fldChar w:fldCharType="separate"/>
      </w:r>
      <w:ins w:id="1541" w:author="MCC" w:date="2021-09-28T17:30:00Z">
        <w:r>
          <w:t>249</w:t>
        </w:r>
      </w:ins>
      <w:ins w:id="1542" w:author="MCC" w:date="2021-09-28T17:29:00Z">
        <w:r>
          <w:fldChar w:fldCharType="end"/>
        </w:r>
      </w:ins>
    </w:p>
    <w:p w14:paraId="11C27E5F" w14:textId="74258B4B" w:rsidR="00C844F5" w:rsidRDefault="00C844F5">
      <w:pPr>
        <w:pStyle w:val="TOC3"/>
        <w:rPr>
          <w:ins w:id="1543" w:author="MCC" w:date="2021-09-28T17:29:00Z"/>
          <w:rFonts w:asciiTheme="minorHAnsi" w:eastAsiaTheme="minorEastAsia" w:hAnsiTheme="minorHAnsi" w:cstheme="minorBidi"/>
          <w:sz w:val="22"/>
          <w:szCs w:val="22"/>
          <w:lang w:eastAsia="en-GB"/>
        </w:rPr>
      </w:pPr>
      <w:ins w:id="1544" w:author="MCC" w:date="2021-09-28T17:29:00Z">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_Toc83742875 \h </w:instrText>
        </w:r>
      </w:ins>
      <w:ins w:id="1545" w:author="MCC" w:date="2021-09-28T17:30:00Z"/>
      <w:r>
        <w:fldChar w:fldCharType="separate"/>
      </w:r>
      <w:ins w:id="1546" w:author="MCC" w:date="2021-09-28T17:30:00Z">
        <w:r>
          <w:t>249</w:t>
        </w:r>
      </w:ins>
      <w:ins w:id="1547" w:author="MCC" w:date="2021-09-28T17:29:00Z">
        <w:r>
          <w:fldChar w:fldCharType="end"/>
        </w:r>
      </w:ins>
    </w:p>
    <w:p w14:paraId="6D76C9EA" w14:textId="64CE54F4" w:rsidR="00C844F5" w:rsidRDefault="00C844F5">
      <w:pPr>
        <w:pStyle w:val="TOC4"/>
        <w:rPr>
          <w:ins w:id="1548" w:author="MCC" w:date="2021-09-28T17:29:00Z"/>
          <w:rFonts w:asciiTheme="minorHAnsi" w:eastAsiaTheme="minorEastAsia" w:hAnsiTheme="minorHAnsi" w:cstheme="minorBidi"/>
          <w:sz w:val="22"/>
          <w:szCs w:val="22"/>
          <w:lang w:eastAsia="en-GB"/>
        </w:rPr>
      </w:pPr>
      <w:ins w:id="1549" w:author="MCC" w:date="2021-09-28T17:29:00Z">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_Toc83742876 \h </w:instrText>
        </w:r>
      </w:ins>
      <w:ins w:id="1550" w:author="MCC" w:date="2021-09-28T17:30:00Z"/>
      <w:r>
        <w:fldChar w:fldCharType="separate"/>
      </w:r>
      <w:ins w:id="1551" w:author="MCC" w:date="2021-09-28T17:30:00Z">
        <w:r>
          <w:t>249</w:t>
        </w:r>
      </w:ins>
      <w:ins w:id="1552" w:author="MCC" w:date="2021-09-28T17:29:00Z">
        <w:r>
          <w:fldChar w:fldCharType="end"/>
        </w:r>
      </w:ins>
    </w:p>
    <w:p w14:paraId="012D1A2F" w14:textId="76BC9CAE" w:rsidR="00C844F5" w:rsidRDefault="00C844F5">
      <w:pPr>
        <w:pStyle w:val="TOC4"/>
        <w:rPr>
          <w:ins w:id="1553" w:author="MCC" w:date="2021-09-28T17:29:00Z"/>
          <w:rFonts w:asciiTheme="minorHAnsi" w:eastAsiaTheme="minorEastAsia" w:hAnsiTheme="minorHAnsi" w:cstheme="minorBidi"/>
          <w:sz w:val="22"/>
          <w:szCs w:val="22"/>
          <w:lang w:eastAsia="en-GB"/>
        </w:rPr>
      </w:pPr>
      <w:ins w:id="1554" w:author="MCC" w:date="2021-09-28T17:29:00Z">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_Toc83742877 \h </w:instrText>
        </w:r>
      </w:ins>
      <w:ins w:id="1555" w:author="MCC" w:date="2021-09-28T17:30:00Z"/>
      <w:r>
        <w:fldChar w:fldCharType="separate"/>
      </w:r>
      <w:ins w:id="1556" w:author="MCC" w:date="2021-09-28T17:30:00Z">
        <w:r>
          <w:t>250</w:t>
        </w:r>
      </w:ins>
      <w:ins w:id="1557" w:author="MCC" w:date="2021-09-28T17:29:00Z">
        <w:r>
          <w:fldChar w:fldCharType="end"/>
        </w:r>
      </w:ins>
    </w:p>
    <w:p w14:paraId="3A52406F" w14:textId="062F30E7" w:rsidR="00C844F5" w:rsidRDefault="00C844F5">
      <w:pPr>
        <w:pStyle w:val="TOC3"/>
        <w:rPr>
          <w:ins w:id="1558" w:author="MCC" w:date="2021-09-28T17:29:00Z"/>
          <w:rFonts w:asciiTheme="minorHAnsi" w:eastAsiaTheme="minorEastAsia" w:hAnsiTheme="minorHAnsi" w:cstheme="minorBidi"/>
          <w:sz w:val="22"/>
          <w:szCs w:val="22"/>
          <w:lang w:eastAsia="en-GB"/>
        </w:rPr>
      </w:pPr>
      <w:ins w:id="1559" w:author="MCC" w:date="2021-09-28T17:29:00Z">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_Toc83742878 \h </w:instrText>
        </w:r>
      </w:ins>
      <w:ins w:id="1560" w:author="MCC" w:date="2021-09-28T17:30:00Z"/>
      <w:r>
        <w:fldChar w:fldCharType="separate"/>
      </w:r>
      <w:ins w:id="1561" w:author="MCC" w:date="2021-09-28T17:30:00Z">
        <w:r>
          <w:t>254</w:t>
        </w:r>
      </w:ins>
      <w:ins w:id="1562" w:author="MCC" w:date="2021-09-28T17:29:00Z">
        <w:r>
          <w:fldChar w:fldCharType="end"/>
        </w:r>
      </w:ins>
    </w:p>
    <w:p w14:paraId="007EC77C" w14:textId="23FE88D4" w:rsidR="00C844F5" w:rsidRDefault="00C844F5">
      <w:pPr>
        <w:pStyle w:val="TOC4"/>
        <w:rPr>
          <w:ins w:id="1563" w:author="MCC" w:date="2021-09-28T17:29:00Z"/>
          <w:rFonts w:asciiTheme="minorHAnsi" w:eastAsiaTheme="minorEastAsia" w:hAnsiTheme="minorHAnsi" w:cstheme="minorBidi"/>
          <w:sz w:val="22"/>
          <w:szCs w:val="22"/>
          <w:lang w:eastAsia="en-GB"/>
        </w:rPr>
      </w:pPr>
      <w:ins w:id="1564" w:author="MCC" w:date="2021-09-28T17:29:00Z">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_Toc83742879 \h </w:instrText>
        </w:r>
      </w:ins>
      <w:ins w:id="1565" w:author="MCC" w:date="2021-09-28T17:30:00Z"/>
      <w:r>
        <w:fldChar w:fldCharType="separate"/>
      </w:r>
      <w:ins w:id="1566" w:author="MCC" w:date="2021-09-28T17:30:00Z">
        <w:r>
          <w:t>255</w:t>
        </w:r>
      </w:ins>
      <w:ins w:id="1567" w:author="MCC" w:date="2021-09-28T17:29:00Z">
        <w:r>
          <w:fldChar w:fldCharType="end"/>
        </w:r>
      </w:ins>
    </w:p>
    <w:p w14:paraId="1AB780DE" w14:textId="3D64624F" w:rsidR="00C844F5" w:rsidRDefault="00C844F5">
      <w:pPr>
        <w:pStyle w:val="TOC4"/>
        <w:rPr>
          <w:ins w:id="1568" w:author="MCC" w:date="2021-09-28T17:29:00Z"/>
          <w:rFonts w:asciiTheme="minorHAnsi" w:eastAsiaTheme="minorEastAsia" w:hAnsiTheme="minorHAnsi" w:cstheme="minorBidi"/>
          <w:sz w:val="22"/>
          <w:szCs w:val="22"/>
          <w:lang w:eastAsia="en-GB"/>
        </w:rPr>
      </w:pPr>
      <w:ins w:id="1569" w:author="MCC" w:date="2021-09-28T17:29:00Z">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_Toc83742880 \h </w:instrText>
        </w:r>
      </w:ins>
      <w:ins w:id="1570" w:author="MCC" w:date="2021-09-28T17:30:00Z"/>
      <w:r>
        <w:fldChar w:fldCharType="separate"/>
      </w:r>
      <w:ins w:id="1571" w:author="MCC" w:date="2021-09-28T17:30:00Z">
        <w:r>
          <w:t>257</w:t>
        </w:r>
      </w:ins>
      <w:ins w:id="1572" w:author="MCC" w:date="2021-09-28T17:29:00Z">
        <w:r>
          <w:fldChar w:fldCharType="end"/>
        </w:r>
      </w:ins>
    </w:p>
    <w:p w14:paraId="0CD78D8F" w14:textId="11E4EF7C" w:rsidR="00C844F5" w:rsidRDefault="00C844F5">
      <w:pPr>
        <w:pStyle w:val="TOC4"/>
        <w:rPr>
          <w:ins w:id="1573" w:author="MCC" w:date="2021-09-28T17:29:00Z"/>
          <w:rFonts w:asciiTheme="minorHAnsi" w:eastAsiaTheme="minorEastAsia" w:hAnsiTheme="minorHAnsi" w:cstheme="minorBidi"/>
          <w:sz w:val="22"/>
          <w:szCs w:val="22"/>
          <w:lang w:eastAsia="en-GB"/>
        </w:rPr>
      </w:pPr>
      <w:ins w:id="1574" w:author="MCC" w:date="2021-09-28T17:29:00Z">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_Toc83742881 \h </w:instrText>
        </w:r>
      </w:ins>
      <w:ins w:id="1575" w:author="MCC" w:date="2021-09-28T17:30:00Z"/>
      <w:r>
        <w:fldChar w:fldCharType="separate"/>
      </w:r>
      <w:ins w:id="1576" w:author="MCC" w:date="2021-09-28T17:30:00Z">
        <w:r>
          <w:t>259</w:t>
        </w:r>
      </w:ins>
      <w:ins w:id="1577" w:author="MCC" w:date="2021-09-28T17:29:00Z">
        <w:r>
          <w:fldChar w:fldCharType="end"/>
        </w:r>
      </w:ins>
    </w:p>
    <w:p w14:paraId="445E5BD0" w14:textId="273F355D" w:rsidR="00C844F5" w:rsidRDefault="00C844F5">
      <w:pPr>
        <w:pStyle w:val="TOC2"/>
        <w:rPr>
          <w:ins w:id="1578" w:author="MCC" w:date="2021-09-28T17:29:00Z"/>
          <w:rFonts w:asciiTheme="minorHAnsi" w:eastAsiaTheme="minorEastAsia" w:hAnsiTheme="minorHAnsi" w:cstheme="minorBidi"/>
          <w:sz w:val="22"/>
          <w:szCs w:val="22"/>
          <w:lang w:eastAsia="en-GB"/>
        </w:rPr>
      </w:pPr>
      <w:ins w:id="1579" w:author="MCC" w:date="2021-09-28T17:29:00Z">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_Toc83742882 \h </w:instrText>
        </w:r>
      </w:ins>
      <w:ins w:id="1580" w:author="MCC" w:date="2021-09-28T17:30:00Z"/>
      <w:r>
        <w:fldChar w:fldCharType="separate"/>
      </w:r>
      <w:ins w:id="1581" w:author="MCC" w:date="2021-09-28T17:30:00Z">
        <w:r>
          <w:t>260</w:t>
        </w:r>
      </w:ins>
      <w:ins w:id="1582" w:author="MCC" w:date="2021-09-28T17:29:00Z">
        <w:r>
          <w:fldChar w:fldCharType="end"/>
        </w:r>
      </w:ins>
    </w:p>
    <w:p w14:paraId="72F506E0" w14:textId="08EDB0C0" w:rsidR="00C844F5" w:rsidRDefault="00C844F5">
      <w:pPr>
        <w:pStyle w:val="TOC1"/>
        <w:rPr>
          <w:ins w:id="1583" w:author="MCC" w:date="2021-09-28T17:29:00Z"/>
          <w:rFonts w:asciiTheme="minorHAnsi" w:eastAsiaTheme="minorEastAsia" w:hAnsiTheme="minorHAnsi" w:cstheme="minorBidi"/>
          <w:szCs w:val="22"/>
          <w:lang w:eastAsia="en-GB"/>
        </w:rPr>
      </w:pPr>
      <w:ins w:id="1584" w:author="MCC" w:date="2021-09-28T17:29:00Z">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_Toc83742883 \h </w:instrText>
        </w:r>
      </w:ins>
      <w:ins w:id="1585" w:author="MCC" w:date="2021-09-28T17:30:00Z"/>
      <w:r>
        <w:fldChar w:fldCharType="separate"/>
      </w:r>
      <w:ins w:id="1586" w:author="MCC" w:date="2021-09-28T17:30:00Z">
        <w:r>
          <w:t>260</w:t>
        </w:r>
      </w:ins>
      <w:ins w:id="1587" w:author="MCC" w:date="2021-09-28T17:29:00Z">
        <w:r>
          <w:fldChar w:fldCharType="end"/>
        </w:r>
      </w:ins>
    </w:p>
    <w:p w14:paraId="3D15AC79" w14:textId="46BF6F80" w:rsidR="00C844F5" w:rsidRDefault="00C844F5">
      <w:pPr>
        <w:pStyle w:val="TOC2"/>
        <w:rPr>
          <w:ins w:id="1588" w:author="MCC" w:date="2021-09-28T17:29:00Z"/>
          <w:rFonts w:asciiTheme="minorHAnsi" w:eastAsiaTheme="minorEastAsia" w:hAnsiTheme="minorHAnsi" w:cstheme="minorBidi"/>
          <w:sz w:val="22"/>
          <w:szCs w:val="22"/>
          <w:lang w:eastAsia="en-GB"/>
        </w:rPr>
      </w:pPr>
      <w:ins w:id="1589" w:author="MCC" w:date="2021-09-28T17:29:00Z">
        <w:r w:rsidRPr="008341B8">
          <w:rPr>
            <w:snapToGrid w:val="0"/>
          </w:rPr>
          <w:t>B.3.1</w:t>
        </w:r>
        <w:r>
          <w:rPr>
            <w:rFonts w:asciiTheme="minorHAnsi" w:eastAsiaTheme="minorEastAsia" w:hAnsiTheme="minorHAnsi" w:cstheme="minorBidi"/>
            <w:sz w:val="22"/>
            <w:szCs w:val="22"/>
            <w:lang w:eastAsia="en-GB"/>
          </w:rPr>
          <w:tab/>
        </w:r>
        <w:r w:rsidRPr="008341B8">
          <w:rPr>
            <w:snapToGrid w:val="0"/>
          </w:rPr>
          <w:t>Single Tap Channel Profile</w:t>
        </w:r>
        <w:r>
          <w:tab/>
        </w:r>
        <w:r>
          <w:fldChar w:fldCharType="begin"/>
        </w:r>
        <w:r>
          <w:instrText xml:space="preserve"> PAGEREF _Toc83742884 \h </w:instrText>
        </w:r>
      </w:ins>
      <w:ins w:id="1590" w:author="MCC" w:date="2021-09-28T17:30:00Z"/>
      <w:r>
        <w:fldChar w:fldCharType="separate"/>
      </w:r>
      <w:ins w:id="1591" w:author="MCC" w:date="2021-09-28T17:30:00Z">
        <w:r>
          <w:t>260</w:t>
        </w:r>
      </w:ins>
      <w:ins w:id="1592" w:author="MCC" w:date="2021-09-28T17:29:00Z">
        <w:r>
          <w:fldChar w:fldCharType="end"/>
        </w:r>
      </w:ins>
    </w:p>
    <w:p w14:paraId="0386636B" w14:textId="52FF967D" w:rsidR="00C844F5" w:rsidRDefault="00C844F5">
      <w:pPr>
        <w:pStyle w:val="TOC1"/>
        <w:rPr>
          <w:ins w:id="1593" w:author="MCC" w:date="2021-09-28T17:29:00Z"/>
          <w:rFonts w:asciiTheme="minorHAnsi" w:eastAsiaTheme="minorEastAsia" w:hAnsiTheme="minorHAnsi" w:cstheme="minorBidi"/>
          <w:szCs w:val="22"/>
          <w:lang w:eastAsia="en-GB"/>
        </w:rPr>
      </w:pPr>
      <w:ins w:id="1594" w:author="MCC" w:date="2021-09-28T17:29:00Z">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_Toc83742885 \h </w:instrText>
        </w:r>
      </w:ins>
      <w:ins w:id="1595" w:author="MCC" w:date="2021-09-28T17:30:00Z"/>
      <w:r>
        <w:fldChar w:fldCharType="separate"/>
      </w:r>
      <w:ins w:id="1596" w:author="MCC" w:date="2021-09-28T17:30:00Z">
        <w:r>
          <w:t>263</w:t>
        </w:r>
      </w:ins>
      <w:ins w:id="1597" w:author="MCC" w:date="2021-09-28T17:29:00Z">
        <w:r>
          <w:fldChar w:fldCharType="end"/>
        </w:r>
      </w:ins>
    </w:p>
    <w:p w14:paraId="55A0C1F5" w14:textId="483AD1A5" w:rsidR="00C844F5" w:rsidRDefault="00C844F5">
      <w:pPr>
        <w:pStyle w:val="TOC2"/>
        <w:rPr>
          <w:ins w:id="1598" w:author="MCC" w:date="2021-09-28T17:29:00Z"/>
          <w:rFonts w:asciiTheme="minorHAnsi" w:eastAsiaTheme="minorEastAsia" w:hAnsiTheme="minorHAnsi" w:cstheme="minorBidi"/>
          <w:sz w:val="22"/>
          <w:szCs w:val="22"/>
          <w:lang w:eastAsia="en-GB"/>
        </w:rPr>
      </w:pPr>
      <w:ins w:id="1599" w:author="MCC" w:date="2021-09-28T17:29:00Z">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_Toc83742886 \h </w:instrText>
        </w:r>
      </w:ins>
      <w:ins w:id="1600" w:author="MCC" w:date="2021-09-28T17:30:00Z"/>
      <w:r>
        <w:fldChar w:fldCharType="separate"/>
      </w:r>
      <w:ins w:id="1601" w:author="MCC" w:date="2021-09-28T17:30:00Z">
        <w:r>
          <w:t>263</w:t>
        </w:r>
      </w:ins>
      <w:ins w:id="1602" w:author="MCC" w:date="2021-09-28T17:29:00Z">
        <w:r>
          <w:fldChar w:fldCharType="end"/>
        </w:r>
      </w:ins>
    </w:p>
    <w:p w14:paraId="133DB5CA" w14:textId="3798C63A" w:rsidR="00C844F5" w:rsidRDefault="00C844F5">
      <w:pPr>
        <w:pStyle w:val="TOC8"/>
        <w:rPr>
          <w:ins w:id="1603" w:author="MCC" w:date="2021-09-28T17:29:00Z"/>
          <w:rFonts w:asciiTheme="minorHAnsi" w:eastAsiaTheme="minorEastAsia" w:hAnsiTheme="minorHAnsi" w:cstheme="minorBidi"/>
          <w:b w:val="0"/>
          <w:szCs w:val="22"/>
          <w:lang w:eastAsia="en-GB"/>
        </w:rPr>
      </w:pPr>
      <w:ins w:id="1604" w:author="MCC" w:date="2021-09-28T17:29:00Z">
        <w:r>
          <w:t>Annex C (normative): Downlink physical channels</w:t>
        </w:r>
        <w:r>
          <w:tab/>
        </w:r>
        <w:r>
          <w:fldChar w:fldCharType="begin"/>
        </w:r>
        <w:r>
          <w:instrText xml:space="preserve"> PAGEREF _Toc83742887 \h </w:instrText>
        </w:r>
      </w:ins>
      <w:ins w:id="1605" w:author="MCC" w:date="2021-09-28T17:30:00Z"/>
      <w:r>
        <w:fldChar w:fldCharType="separate"/>
      </w:r>
      <w:ins w:id="1606" w:author="MCC" w:date="2021-09-28T17:30:00Z">
        <w:r>
          <w:t>264</w:t>
        </w:r>
      </w:ins>
      <w:ins w:id="1607" w:author="MCC" w:date="2021-09-28T17:29:00Z">
        <w:r>
          <w:fldChar w:fldCharType="end"/>
        </w:r>
      </w:ins>
    </w:p>
    <w:p w14:paraId="4173BB6F" w14:textId="26121966" w:rsidR="00C844F5" w:rsidRDefault="00C844F5">
      <w:pPr>
        <w:pStyle w:val="TOC1"/>
        <w:rPr>
          <w:ins w:id="1608" w:author="MCC" w:date="2021-09-28T17:29:00Z"/>
          <w:rFonts w:asciiTheme="minorHAnsi" w:eastAsiaTheme="minorEastAsia" w:hAnsiTheme="minorHAnsi" w:cstheme="minorBidi"/>
          <w:szCs w:val="22"/>
          <w:lang w:eastAsia="en-GB"/>
        </w:rPr>
      </w:pPr>
      <w:ins w:id="1609" w:author="MCC" w:date="2021-09-28T17:29:00Z">
        <w:r>
          <w:t>C.1</w:t>
        </w:r>
        <w:r>
          <w:rPr>
            <w:rFonts w:asciiTheme="minorHAnsi" w:eastAsiaTheme="minorEastAsia" w:hAnsiTheme="minorHAnsi" w:cstheme="minorBidi"/>
            <w:szCs w:val="22"/>
            <w:lang w:eastAsia="en-GB"/>
          </w:rPr>
          <w:tab/>
        </w:r>
        <w:r>
          <w:t>General</w:t>
        </w:r>
        <w:r>
          <w:tab/>
        </w:r>
        <w:r>
          <w:fldChar w:fldCharType="begin"/>
        </w:r>
        <w:r>
          <w:instrText xml:space="preserve"> PAGEREF _Toc83742888 \h </w:instrText>
        </w:r>
      </w:ins>
      <w:ins w:id="1610" w:author="MCC" w:date="2021-09-28T17:30:00Z"/>
      <w:r>
        <w:fldChar w:fldCharType="separate"/>
      </w:r>
      <w:ins w:id="1611" w:author="MCC" w:date="2021-09-28T17:30:00Z">
        <w:r>
          <w:t>264</w:t>
        </w:r>
      </w:ins>
      <w:ins w:id="1612" w:author="MCC" w:date="2021-09-28T17:29:00Z">
        <w:r>
          <w:fldChar w:fldCharType="end"/>
        </w:r>
      </w:ins>
    </w:p>
    <w:p w14:paraId="0FEA5BE2" w14:textId="5E536604" w:rsidR="00C844F5" w:rsidRDefault="00C844F5">
      <w:pPr>
        <w:pStyle w:val="TOC1"/>
        <w:rPr>
          <w:ins w:id="1613" w:author="MCC" w:date="2021-09-28T17:29:00Z"/>
          <w:rFonts w:asciiTheme="minorHAnsi" w:eastAsiaTheme="minorEastAsia" w:hAnsiTheme="minorHAnsi" w:cstheme="minorBidi"/>
          <w:szCs w:val="22"/>
          <w:lang w:eastAsia="en-GB"/>
        </w:rPr>
      </w:pPr>
      <w:ins w:id="1614" w:author="MCC" w:date="2021-09-28T17:29:00Z">
        <w:r w:rsidRPr="008341B8">
          <w:rPr>
            <w:rFonts w:eastAsia="Yu Mincho"/>
          </w:rPr>
          <w:t>C.2</w:t>
        </w:r>
        <w:r>
          <w:rPr>
            <w:rFonts w:asciiTheme="minorHAnsi" w:eastAsiaTheme="minorEastAsia" w:hAnsiTheme="minorHAnsi" w:cstheme="minorBidi"/>
            <w:szCs w:val="22"/>
            <w:lang w:eastAsia="en-GB"/>
          </w:rPr>
          <w:tab/>
        </w:r>
        <w:r w:rsidRPr="008341B8">
          <w:rPr>
            <w:rFonts w:eastAsia="Yu Mincho"/>
          </w:rPr>
          <w:t>Setup</w:t>
        </w:r>
        <w:r>
          <w:rPr>
            <w:lang w:eastAsia="zh-CN"/>
          </w:rPr>
          <w:t xml:space="preserve"> (Conducted)</w:t>
        </w:r>
        <w:r>
          <w:tab/>
        </w:r>
        <w:r>
          <w:fldChar w:fldCharType="begin"/>
        </w:r>
        <w:r>
          <w:instrText xml:space="preserve"> PAGEREF _Toc83742889 \h </w:instrText>
        </w:r>
      </w:ins>
      <w:ins w:id="1615" w:author="MCC" w:date="2021-09-28T17:30:00Z"/>
      <w:r>
        <w:fldChar w:fldCharType="separate"/>
      </w:r>
      <w:ins w:id="1616" w:author="MCC" w:date="2021-09-28T17:30:00Z">
        <w:r>
          <w:t>264</w:t>
        </w:r>
      </w:ins>
      <w:ins w:id="1617" w:author="MCC" w:date="2021-09-28T17:29:00Z">
        <w:r>
          <w:fldChar w:fldCharType="end"/>
        </w:r>
      </w:ins>
    </w:p>
    <w:p w14:paraId="2CD39650" w14:textId="70CBB584" w:rsidR="00C844F5" w:rsidRDefault="00C844F5">
      <w:pPr>
        <w:pStyle w:val="TOC1"/>
        <w:rPr>
          <w:ins w:id="1618" w:author="MCC" w:date="2021-09-28T17:29:00Z"/>
          <w:rFonts w:asciiTheme="minorHAnsi" w:eastAsiaTheme="minorEastAsia" w:hAnsiTheme="minorHAnsi" w:cstheme="minorBidi"/>
          <w:szCs w:val="22"/>
          <w:lang w:eastAsia="en-GB"/>
        </w:rPr>
      </w:pPr>
      <w:ins w:id="1619" w:author="MCC" w:date="2021-09-28T17:29:00Z">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_Toc83742890 \h </w:instrText>
        </w:r>
      </w:ins>
      <w:ins w:id="1620" w:author="MCC" w:date="2021-09-28T17:30:00Z"/>
      <w:r>
        <w:fldChar w:fldCharType="separate"/>
      </w:r>
      <w:ins w:id="1621" w:author="MCC" w:date="2021-09-28T17:30:00Z">
        <w:r>
          <w:t>264</w:t>
        </w:r>
      </w:ins>
      <w:ins w:id="1622" w:author="MCC" w:date="2021-09-28T17:29:00Z">
        <w:r>
          <w:fldChar w:fldCharType="end"/>
        </w:r>
      </w:ins>
    </w:p>
    <w:p w14:paraId="4C3A5128" w14:textId="085874FD" w:rsidR="00C844F5" w:rsidRDefault="00C844F5">
      <w:pPr>
        <w:pStyle w:val="TOC2"/>
        <w:rPr>
          <w:ins w:id="1623" w:author="MCC" w:date="2021-09-28T17:29:00Z"/>
          <w:rFonts w:asciiTheme="minorHAnsi" w:eastAsiaTheme="minorEastAsia" w:hAnsiTheme="minorHAnsi" w:cstheme="minorBidi"/>
          <w:sz w:val="22"/>
          <w:szCs w:val="22"/>
          <w:lang w:eastAsia="en-GB"/>
        </w:rPr>
      </w:pPr>
      <w:ins w:id="1624" w:author="MCC" w:date="2021-09-28T17:29:00Z">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_Toc83742891 \h </w:instrText>
        </w:r>
      </w:ins>
      <w:ins w:id="1625" w:author="MCC" w:date="2021-09-28T17:30:00Z"/>
      <w:r>
        <w:fldChar w:fldCharType="separate"/>
      </w:r>
      <w:ins w:id="1626" w:author="MCC" w:date="2021-09-28T17:30:00Z">
        <w:r>
          <w:t>264</w:t>
        </w:r>
      </w:ins>
      <w:ins w:id="1627" w:author="MCC" w:date="2021-09-28T17:29:00Z">
        <w:r>
          <w:fldChar w:fldCharType="end"/>
        </w:r>
      </w:ins>
    </w:p>
    <w:p w14:paraId="74483A0E" w14:textId="413ACC12" w:rsidR="00C844F5" w:rsidRDefault="00C844F5">
      <w:pPr>
        <w:pStyle w:val="TOC1"/>
        <w:rPr>
          <w:ins w:id="1628" w:author="MCC" w:date="2021-09-28T17:29:00Z"/>
          <w:rFonts w:asciiTheme="minorHAnsi" w:eastAsiaTheme="minorEastAsia" w:hAnsiTheme="minorHAnsi" w:cstheme="minorBidi"/>
          <w:szCs w:val="22"/>
          <w:lang w:eastAsia="en-GB"/>
        </w:rPr>
      </w:pPr>
      <w:ins w:id="1629" w:author="MCC" w:date="2021-09-28T17:29:00Z">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_Toc83742892 \h </w:instrText>
        </w:r>
      </w:ins>
      <w:ins w:id="1630" w:author="MCC" w:date="2021-09-28T17:30:00Z"/>
      <w:r>
        <w:fldChar w:fldCharType="separate"/>
      </w:r>
      <w:ins w:id="1631" w:author="MCC" w:date="2021-09-28T17:30:00Z">
        <w:r>
          <w:t>265</w:t>
        </w:r>
      </w:ins>
      <w:ins w:id="1632" w:author="MCC" w:date="2021-09-28T17:29:00Z">
        <w:r>
          <w:fldChar w:fldCharType="end"/>
        </w:r>
      </w:ins>
    </w:p>
    <w:p w14:paraId="11E812B7" w14:textId="2200A056" w:rsidR="00C844F5" w:rsidRDefault="00C844F5">
      <w:pPr>
        <w:pStyle w:val="TOC8"/>
        <w:rPr>
          <w:ins w:id="1633" w:author="MCC" w:date="2021-09-28T17:29:00Z"/>
          <w:rFonts w:asciiTheme="minorHAnsi" w:eastAsiaTheme="minorEastAsia" w:hAnsiTheme="minorHAnsi" w:cstheme="minorBidi"/>
          <w:b w:val="0"/>
          <w:szCs w:val="22"/>
          <w:lang w:eastAsia="en-GB"/>
        </w:rPr>
      </w:pPr>
      <w:ins w:id="1634" w:author="MCC" w:date="2021-09-28T17:29:00Z">
        <w:r w:rsidRPr="008341B8">
          <w:rPr>
            <w:lang w:val="fr-FR"/>
          </w:rPr>
          <w:t xml:space="preserve">Annex </w:t>
        </w:r>
        <w:r w:rsidRPr="008341B8">
          <w:rPr>
            <w:lang w:val="fr-FR" w:eastAsia="zh-CN"/>
          </w:rPr>
          <w:t>D (informative)</w:t>
        </w:r>
        <w:r w:rsidRPr="008341B8">
          <w:rPr>
            <w:lang w:val="fr-FR"/>
          </w:rPr>
          <w:t>: Void</w:t>
        </w:r>
        <w:r>
          <w:tab/>
        </w:r>
        <w:r>
          <w:fldChar w:fldCharType="begin"/>
        </w:r>
        <w:r>
          <w:instrText xml:space="preserve"> PAGEREF _Toc83742893 \h </w:instrText>
        </w:r>
      </w:ins>
      <w:ins w:id="1635" w:author="MCC" w:date="2021-09-28T17:30:00Z"/>
      <w:r>
        <w:fldChar w:fldCharType="separate"/>
      </w:r>
      <w:ins w:id="1636" w:author="MCC" w:date="2021-09-28T17:30:00Z">
        <w:r>
          <w:t>267</w:t>
        </w:r>
      </w:ins>
      <w:ins w:id="1637" w:author="MCC" w:date="2021-09-28T17:29:00Z">
        <w:r>
          <w:fldChar w:fldCharType="end"/>
        </w:r>
      </w:ins>
    </w:p>
    <w:p w14:paraId="0F22B20D" w14:textId="440209CB" w:rsidR="00C844F5" w:rsidRDefault="00C844F5">
      <w:pPr>
        <w:pStyle w:val="TOC8"/>
        <w:rPr>
          <w:ins w:id="1638" w:author="MCC" w:date="2021-09-28T17:29:00Z"/>
          <w:rFonts w:asciiTheme="minorHAnsi" w:eastAsiaTheme="minorEastAsia" w:hAnsiTheme="minorHAnsi" w:cstheme="minorBidi"/>
          <w:b w:val="0"/>
          <w:szCs w:val="22"/>
          <w:lang w:eastAsia="en-GB"/>
        </w:rPr>
      </w:pPr>
      <w:ins w:id="1639" w:author="MCC" w:date="2021-09-28T17:29:00Z">
        <w:r w:rsidRPr="008341B8">
          <w:rPr>
            <w:lang w:val="fr-FR"/>
          </w:rPr>
          <w:t>Annex E (normative): Environmental conditions</w:t>
        </w:r>
        <w:r>
          <w:tab/>
        </w:r>
        <w:r>
          <w:fldChar w:fldCharType="begin"/>
        </w:r>
        <w:r>
          <w:instrText xml:space="preserve"> PAGEREF _Toc83742894 \h </w:instrText>
        </w:r>
      </w:ins>
      <w:ins w:id="1640" w:author="MCC" w:date="2021-09-28T17:30:00Z"/>
      <w:r>
        <w:fldChar w:fldCharType="separate"/>
      </w:r>
      <w:ins w:id="1641" w:author="MCC" w:date="2021-09-28T17:30:00Z">
        <w:r>
          <w:t>268</w:t>
        </w:r>
      </w:ins>
      <w:ins w:id="1642" w:author="MCC" w:date="2021-09-28T17:29:00Z">
        <w:r>
          <w:fldChar w:fldCharType="end"/>
        </w:r>
      </w:ins>
    </w:p>
    <w:p w14:paraId="41155FB5" w14:textId="53A68DCC" w:rsidR="00C844F5" w:rsidRDefault="00C844F5">
      <w:pPr>
        <w:pStyle w:val="TOC1"/>
        <w:rPr>
          <w:ins w:id="1643" w:author="MCC" w:date="2021-09-28T17:29:00Z"/>
          <w:rFonts w:asciiTheme="minorHAnsi" w:eastAsiaTheme="minorEastAsia" w:hAnsiTheme="minorHAnsi" w:cstheme="minorBidi"/>
          <w:szCs w:val="22"/>
          <w:lang w:eastAsia="en-GB"/>
        </w:rPr>
      </w:pPr>
      <w:ins w:id="1644" w:author="MCC" w:date="2021-09-28T17:29:00Z">
        <w:r>
          <w:t>E.1</w:t>
        </w:r>
        <w:r>
          <w:rPr>
            <w:rFonts w:asciiTheme="minorHAnsi" w:eastAsiaTheme="minorEastAsia" w:hAnsiTheme="minorHAnsi" w:cstheme="minorBidi"/>
            <w:szCs w:val="22"/>
            <w:lang w:eastAsia="en-GB"/>
          </w:rPr>
          <w:tab/>
        </w:r>
        <w:r>
          <w:t>General</w:t>
        </w:r>
        <w:r>
          <w:tab/>
        </w:r>
        <w:r>
          <w:fldChar w:fldCharType="begin"/>
        </w:r>
        <w:r>
          <w:instrText xml:space="preserve"> PAGEREF _Toc83742895 \h </w:instrText>
        </w:r>
      </w:ins>
      <w:ins w:id="1645" w:author="MCC" w:date="2021-09-28T17:30:00Z"/>
      <w:r>
        <w:fldChar w:fldCharType="separate"/>
      </w:r>
      <w:ins w:id="1646" w:author="MCC" w:date="2021-09-28T17:30:00Z">
        <w:r>
          <w:t>268</w:t>
        </w:r>
      </w:ins>
      <w:ins w:id="1647" w:author="MCC" w:date="2021-09-28T17:29:00Z">
        <w:r>
          <w:fldChar w:fldCharType="end"/>
        </w:r>
      </w:ins>
    </w:p>
    <w:p w14:paraId="6C058B6D" w14:textId="41790951" w:rsidR="00C844F5" w:rsidRDefault="00C844F5">
      <w:pPr>
        <w:pStyle w:val="TOC1"/>
        <w:rPr>
          <w:ins w:id="1648" w:author="MCC" w:date="2021-09-28T17:29:00Z"/>
          <w:rFonts w:asciiTheme="minorHAnsi" w:eastAsiaTheme="minorEastAsia" w:hAnsiTheme="minorHAnsi" w:cstheme="minorBidi"/>
          <w:szCs w:val="22"/>
          <w:lang w:eastAsia="en-GB"/>
        </w:rPr>
      </w:pPr>
      <w:ins w:id="1649" w:author="MCC" w:date="2021-09-28T17:29:00Z">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_Toc83742896 \h </w:instrText>
        </w:r>
      </w:ins>
      <w:ins w:id="1650" w:author="MCC" w:date="2021-09-28T17:30:00Z"/>
      <w:r>
        <w:fldChar w:fldCharType="separate"/>
      </w:r>
      <w:ins w:id="1651" w:author="MCC" w:date="2021-09-28T17:30:00Z">
        <w:r>
          <w:t>268</w:t>
        </w:r>
      </w:ins>
      <w:ins w:id="1652" w:author="MCC" w:date="2021-09-28T17:29:00Z">
        <w:r>
          <w:fldChar w:fldCharType="end"/>
        </w:r>
      </w:ins>
    </w:p>
    <w:p w14:paraId="2BC2CB49" w14:textId="534C1881" w:rsidR="00C844F5" w:rsidRDefault="00C844F5">
      <w:pPr>
        <w:pStyle w:val="TOC2"/>
        <w:rPr>
          <w:ins w:id="1653" w:author="MCC" w:date="2021-09-28T17:29:00Z"/>
          <w:rFonts w:asciiTheme="minorHAnsi" w:eastAsiaTheme="minorEastAsia" w:hAnsiTheme="minorHAnsi" w:cstheme="minorBidi"/>
          <w:sz w:val="22"/>
          <w:szCs w:val="22"/>
          <w:lang w:eastAsia="en-GB"/>
        </w:rPr>
      </w:pPr>
      <w:ins w:id="1654" w:author="MCC" w:date="2021-09-28T17:29: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_Toc83742897 \h </w:instrText>
        </w:r>
      </w:ins>
      <w:ins w:id="1655" w:author="MCC" w:date="2021-09-28T17:30:00Z"/>
      <w:r>
        <w:fldChar w:fldCharType="separate"/>
      </w:r>
      <w:ins w:id="1656" w:author="MCC" w:date="2021-09-28T17:30:00Z">
        <w:r>
          <w:t>268</w:t>
        </w:r>
      </w:ins>
      <w:ins w:id="1657" w:author="MCC" w:date="2021-09-28T17:29:00Z">
        <w:r>
          <w:fldChar w:fldCharType="end"/>
        </w:r>
      </w:ins>
    </w:p>
    <w:p w14:paraId="6AFD7E91" w14:textId="66544056" w:rsidR="00C844F5" w:rsidRDefault="00C844F5">
      <w:pPr>
        <w:pStyle w:val="TOC2"/>
        <w:rPr>
          <w:ins w:id="1658" w:author="MCC" w:date="2021-09-28T17:29:00Z"/>
          <w:rFonts w:asciiTheme="minorHAnsi" w:eastAsiaTheme="minorEastAsia" w:hAnsiTheme="minorHAnsi" w:cstheme="minorBidi"/>
          <w:sz w:val="22"/>
          <w:szCs w:val="22"/>
          <w:lang w:eastAsia="en-GB"/>
        </w:rPr>
      </w:pPr>
      <w:ins w:id="1659" w:author="MCC" w:date="2021-09-28T17:29: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_Toc83742898 \h </w:instrText>
        </w:r>
      </w:ins>
      <w:ins w:id="1660" w:author="MCC" w:date="2021-09-28T17:30:00Z"/>
      <w:r>
        <w:fldChar w:fldCharType="separate"/>
      </w:r>
      <w:ins w:id="1661" w:author="MCC" w:date="2021-09-28T17:30:00Z">
        <w:r>
          <w:t>268</w:t>
        </w:r>
      </w:ins>
      <w:ins w:id="1662" w:author="MCC" w:date="2021-09-28T17:29:00Z">
        <w:r>
          <w:fldChar w:fldCharType="end"/>
        </w:r>
      </w:ins>
    </w:p>
    <w:p w14:paraId="19ED72B8" w14:textId="3FBF72F5" w:rsidR="00C844F5" w:rsidRDefault="00C844F5">
      <w:pPr>
        <w:pStyle w:val="TOC2"/>
        <w:rPr>
          <w:ins w:id="1663" w:author="MCC" w:date="2021-09-28T17:29:00Z"/>
          <w:rFonts w:asciiTheme="minorHAnsi" w:eastAsiaTheme="minorEastAsia" w:hAnsiTheme="minorHAnsi" w:cstheme="minorBidi"/>
          <w:sz w:val="22"/>
          <w:szCs w:val="22"/>
          <w:lang w:eastAsia="en-GB"/>
        </w:rPr>
      </w:pPr>
      <w:ins w:id="1664" w:author="MCC" w:date="2021-09-28T17:29:00Z">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_Toc83742899 \h </w:instrText>
        </w:r>
      </w:ins>
      <w:ins w:id="1665" w:author="MCC" w:date="2021-09-28T17:30:00Z"/>
      <w:r>
        <w:fldChar w:fldCharType="separate"/>
      </w:r>
      <w:ins w:id="1666" w:author="MCC" w:date="2021-09-28T17:30:00Z">
        <w:r>
          <w:t>269</w:t>
        </w:r>
      </w:ins>
      <w:ins w:id="1667" w:author="MCC" w:date="2021-09-28T17:29:00Z">
        <w:r>
          <w:fldChar w:fldCharType="end"/>
        </w:r>
      </w:ins>
    </w:p>
    <w:p w14:paraId="4556C201" w14:textId="46B22951" w:rsidR="00C844F5" w:rsidRDefault="00C844F5">
      <w:pPr>
        <w:pStyle w:val="TOC1"/>
        <w:rPr>
          <w:ins w:id="1668" w:author="MCC" w:date="2021-09-28T17:29:00Z"/>
          <w:rFonts w:asciiTheme="minorHAnsi" w:eastAsiaTheme="minorEastAsia" w:hAnsiTheme="minorHAnsi" w:cstheme="minorBidi"/>
          <w:szCs w:val="22"/>
          <w:lang w:eastAsia="en-GB"/>
        </w:rPr>
      </w:pPr>
      <w:ins w:id="1669" w:author="MCC" w:date="2021-09-28T17:29:00Z">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_Toc83742900 \h </w:instrText>
        </w:r>
      </w:ins>
      <w:ins w:id="1670" w:author="MCC" w:date="2021-09-28T17:30:00Z"/>
      <w:r>
        <w:fldChar w:fldCharType="separate"/>
      </w:r>
      <w:ins w:id="1671" w:author="MCC" w:date="2021-09-28T17:30:00Z">
        <w:r>
          <w:t>269</w:t>
        </w:r>
      </w:ins>
      <w:ins w:id="1672" w:author="MCC" w:date="2021-09-28T17:29:00Z">
        <w:r>
          <w:fldChar w:fldCharType="end"/>
        </w:r>
      </w:ins>
    </w:p>
    <w:p w14:paraId="2C5D6CF1" w14:textId="147E776F" w:rsidR="00C844F5" w:rsidRDefault="00C844F5">
      <w:pPr>
        <w:pStyle w:val="TOC2"/>
        <w:rPr>
          <w:ins w:id="1673" w:author="MCC" w:date="2021-09-28T17:29:00Z"/>
          <w:rFonts w:asciiTheme="minorHAnsi" w:eastAsiaTheme="minorEastAsia" w:hAnsiTheme="minorHAnsi" w:cstheme="minorBidi"/>
          <w:sz w:val="22"/>
          <w:szCs w:val="22"/>
          <w:lang w:eastAsia="en-GB"/>
        </w:rPr>
      </w:pPr>
      <w:ins w:id="1674" w:author="MCC" w:date="2021-09-28T17:29:00Z">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_Toc83742901 \h </w:instrText>
        </w:r>
      </w:ins>
      <w:ins w:id="1675" w:author="MCC" w:date="2021-09-28T17:30:00Z"/>
      <w:r>
        <w:fldChar w:fldCharType="separate"/>
      </w:r>
      <w:ins w:id="1676" w:author="MCC" w:date="2021-09-28T17:30:00Z">
        <w:r>
          <w:t>269</w:t>
        </w:r>
      </w:ins>
      <w:ins w:id="1677" w:author="MCC" w:date="2021-09-28T17:29:00Z">
        <w:r>
          <w:fldChar w:fldCharType="end"/>
        </w:r>
      </w:ins>
    </w:p>
    <w:p w14:paraId="17292575" w14:textId="44B355A6" w:rsidR="00C844F5" w:rsidRDefault="00C844F5">
      <w:pPr>
        <w:pStyle w:val="TOC2"/>
        <w:rPr>
          <w:ins w:id="1678" w:author="MCC" w:date="2021-09-28T17:29:00Z"/>
          <w:rFonts w:asciiTheme="minorHAnsi" w:eastAsiaTheme="minorEastAsia" w:hAnsiTheme="minorHAnsi" w:cstheme="minorBidi"/>
          <w:sz w:val="22"/>
          <w:szCs w:val="22"/>
          <w:lang w:eastAsia="en-GB"/>
        </w:rPr>
      </w:pPr>
      <w:ins w:id="1679" w:author="MCC" w:date="2021-09-28T17:29:00Z">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_Toc83742902 \h </w:instrText>
        </w:r>
      </w:ins>
      <w:ins w:id="1680" w:author="MCC" w:date="2021-09-28T17:30:00Z"/>
      <w:r>
        <w:fldChar w:fldCharType="separate"/>
      </w:r>
      <w:ins w:id="1681" w:author="MCC" w:date="2021-09-28T17:30:00Z">
        <w:r>
          <w:t>269</w:t>
        </w:r>
      </w:ins>
      <w:ins w:id="1682" w:author="MCC" w:date="2021-09-28T17:29:00Z">
        <w:r>
          <w:fldChar w:fldCharType="end"/>
        </w:r>
      </w:ins>
    </w:p>
    <w:p w14:paraId="208EAD0F" w14:textId="367482EF" w:rsidR="00C844F5" w:rsidRDefault="00C844F5">
      <w:pPr>
        <w:pStyle w:val="TOC2"/>
        <w:rPr>
          <w:ins w:id="1683" w:author="MCC" w:date="2021-09-28T17:29:00Z"/>
          <w:rFonts w:asciiTheme="minorHAnsi" w:eastAsiaTheme="minorEastAsia" w:hAnsiTheme="minorHAnsi" w:cstheme="minorBidi"/>
          <w:sz w:val="22"/>
          <w:szCs w:val="22"/>
          <w:lang w:eastAsia="en-GB"/>
        </w:rPr>
      </w:pPr>
      <w:ins w:id="1684" w:author="MCC" w:date="2021-09-28T17:29:00Z">
        <w:r w:rsidRPr="008341B8">
          <w:rPr>
            <w:lang w:val="fr-FR"/>
          </w:rPr>
          <w:t>E.3.3</w:t>
        </w:r>
        <w:r>
          <w:rPr>
            <w:rFonts w:asciiTheme="minorHAnsi" w:eastAsiaTheme="minorEastAsia" w:hAnsiTheme="minorHAnsi" w:cstheme="minorBidi"/>
            <w:sz w:val="22"/>
            <w:szCs w:val="22"/>
            <w:lang w:eastAsia="en-GB"/>
          </w:rPr>
          <w:tab/>
        </w:r>
        <w:r w:rsidRPr="008341B8">
          <w:rPr>
            <w:lang w:val="fr-FR"/>
          </w:rPr>
          <w:t>Void</w:t>
        </w:r>
        <w:r>
          <w:tab/>
        </w:r>
        <w:r>
          <w:fldChar w:fldCharType="begin"/>
        </w:r>
        <w:r>
          <w:instrText xml:space="preserve"> PAGEREF _Toc83742903 \h </w:instrText>
        </w:r>
      </w:ins>
      <w:ins w:id="1685" w:author="MCC" w:date="2021-09-28T17:30:00Z"/>
      <w:r>
        <w:fldChar w:fldCharType="separate"/>
      </w:r>
      <w:ins w:id="1686" w:author="MCC" w:date="2021-09-28T17:30:00Z">
        <w:r>
          <w:t>270</w:t>
        </w:r>
      </w:ins>
      <w:ins w:id="1687" w:author="MCC" w:date="2021-09-28T17:29:00Z">
        <w:r>
          <w:fldChar w:fldCharType="end"/>
        </w:r>
      </w:ins>
    </w:p>
    <w:p w14:paraId="1C91CABB" w14:textId="570B345E" w:rsidR="00C844F5" w:rsidRDefault="00C844F5">
      <w:pPr>
        <w:pStyle w:val="TOC8"/>
        <w:rPr>
          <w:ins w:id="1688" w:author="MCC" w:date="2021-09-28T17:29:00Z"/>
          <w:rFonts w:asciiTheme="minorHAnsi" w:eastAsiaTheme="minorEastAsia" w:hAnsiTheme="minorHAnsi" w:cstheme="minorBidi"/>
          <w:b w:val="0"/>
          <w:szCs w:val="22"/>
          <w:lang w:eastAsia="en-GB"/>
        </w:rPr>
      </w:pPr>
      <w:ins w:id="1689" w:author="MCC" w:date="2021-09-28T17:29:00Z">
        <w:r w:rsidRPr="008341B8">
          <w:rPr>
            <w:lang w:val="fr-FR"/>
          </w:rPr>
          <w:t xml:space="preserve">Annex </w:t>
        </w:r>
        <w:r w:rsidRPr="008341B8">
          <w:rPr>
            <w:lang w:val="fr-FR" w:eastAsia="zh-CN"/>
          </w:rPr>
          <w:t>G (informative)</w:t>
        </w:r>
        <w:r w:rsidRPr="008341B8">
          <w:rPr>
            <w:lang w:val="fr-FR"/>
          </w:rPr>
          <w:t>: Void</w:t>
        </w:r>
        <w:r>
          <w:tab/>
        </w:r>
        <w:r>
          <w:fldChar w:fldCharType="begin"/>
        </w:r>
        <w:r>
          <w:instrText xml:space="preserve"> PAGEREF _Toc83742904 \h </w:instrText>
        </w:r>
      </w:ins>
      <w:ins w:id="1690" w:author="MCC" w:date="2021-09-28T17:30:00Z"/>
      <w:r>
        <w:fldChar w:fldCharType="separate"/>
      </w:r>
      <w:ins w:id="1691" w:author="MCC" w:date="2021-09-28T17:30:00Z">
        <w:r>
          <w:t>271</w:t>
        </w:r>
      </w:ins>
      <w:ins w:id="1692" w:author="MCC" w:date="2021-09-28T17:29:00Z">
        <w:r>
          <w:fldChar w:fldCharType="end"/>
        </w:r>
      </w:ins>
    </w:p>
    <w:p w14:paraId="201B16D7" w14:textId="615E4085" w:rsidR="00C844F5" w:rsidRDefault="00C844F5">
      <w:pPr>
        <w:pStyle w:val="TOC8"/>
        <w:rPr>
          <w:ins w:id="1693" w:author="MCC" w:date="2021-09-28T17:29:00Z"/>
          <w:rFonts w:asciiTheme="minorHAnsi" w:eastAsiaTheme="minorEastAsia" w:hAnsiTheme="minorHAnsi" w:cstheme="minorBidi"/>
          <w:b w:val="0"/>
          <w:szCs w:val="22"/>
          <w:lang w:eastAsia="en-GB"/>
        </w:rPr>
      </w:pPr>
      <w:ins w:id="1694" w:author="MCC" w:date="2021-09-28T17:29:00Z">
        <w:r w:rsidRPr="008341B8">
          <w:rPr>
            <w:lang w:val="fr-FR"/>
          </w:rPr>
          <w:t xml:space="preserve">Annex </w:t>
        </w:r>
        <w:r w:rsidRPr="008341B8">
          <w:rPr>
            <w:lang w:val="fr-FR" w:eastAsia="zh-CN"/>
          </w:rPr>
          <w:t>H (informative)</w:t>
        </w:r>
        <w:r w:rsidRPr="008341B8">
          <w:rPr>
            <w:lang w:val="fr-FR"/>
          </w:rPr>
          <w:t>: Void</w:t>
        </w:r>
        <w:r>
          <w:tab/>
        </w:r>
        <w:r>
          <w:fldChar w:fldCharType="begin"/>
        </w:r>
        <w:r>
          <w:instrText xml:space="preserve"> PAGEREF _Toc83742905 \h </w:instrText>
        </w:r>
      </w:ins>
      <w:ins w:id="1695" w:author="MCC" w:date="2021-09-28T17:30:00Z"/>
      <w:r>
        <w:fldChar w:fldCharType="separate"/>
      </w:r>
      <w:ins w:id="1696" w:author="MCC" w:date="2021-09-28T17:30:00Z">
        <w:r>
          <w:t>271</w:t>
        </w:r>
      </w:ins>
      <w:ins w:id="1697" w:author="MCC" w:date="2021-09-28T17:29:00Z">
        <w:r>
          <w:fldChar w:fldCharType="end"/>
        </w:r>
      </w:ins>
    </w:p>
    <w:p w14:paraId="4A4804B4" w14:textId="5068BC50" w:rsidR="00C844F5" w:rsidRDefault="00C844F5">
      <w:pPr>
        <w:pStyle w:val="TOC8"/>
        <w:rPr>
          <w:ins w:id="1698" w:author="MCC" w:date="2021-09-28T17:29:00Z"/>
          <w:rFonts w:asciiTheme="minorHAnsi" w:eastAsiaTheme="minorEastAsia" w:hAnsiTheme="minorHAnsi" w:cstheme="minorBidi"/>
          <w:b w:val="0"/>
          <w:szCs w:val="22"/>
          <w:lang w:eastAsia="en-GB"/>
        </w:rPr>
      </w:pPr>
      <w:ins w:id="1699" w:author="MCC" w:date="2021-09-28T17:29:00Z">
        <w:r w:rsidRPr="008341B8">
          <w:rPr>
            <w:lang w:val="fr-FR"/>
          </w:rPr>
          <w:t xml:space="preserve">Annex </w:t>
        </w:r>
        <w:r w:rsidRPr="008341B8">
          <w:rPr>
            <w:lang w:val="fr-FR" w:eastAsia="zh-CN"/>
          </w:rPr>
          <w:t>I (informative)</w:t>
        </w:r>
        <w:r w:rsidRPr="008341B8">
          <w:rPr>
            <w:lang w:val="fr-FR"/>
          </w:rPr>
          <w:t>: Void</w:t>
        </w:r>
        <w:r>
          <w:tab/>
        </w:r>
        <w:r>
          <w:fldChar w:fldCharType="begin"/>
        </w:r>
        <w:r>
          <w:instrText xml:space="preserve"> PAGEREF _Toc83742906 \h </w:instrText>
        </w:r>
      </w:ins>
      <w:ins w:id="1700" w:author="MCC" w:date="2021-09-28T17:30:00Z"/>
      <w:r>
        <w:fldChar w:fldCharType="separate"/>
      </w:r>
      <w:ins w:id="1701" w:author="MCC" w:date="2021-09-28T17:30:00Z">
        <w:r>
          <w:t>271</w:t>
        </w:r>
      </w:ins>
      <w:ins w:id="1702" w:author="MCC" w:date="2021-09-28T17:29:00Z">
        <w:r>
          <w:fldChar w:fldCharType="end"/>
        </w:r>
      </w:ins>
    </w:p>
    <w:p w14:paraId="47E95BFC" w14:textId="444C51CD" w:rsidR="00C844F5" w:rsidRDefault="00C844F5">
      <w:pPr>
        <w:pStyle w:val="TOC8"/>
        <w:rPr>
          <w:ins w:id="1703" w:author="MCC" w:date="2021-09-28T17:29:00Z"/>
          <w:rFonts w:asciiTheme="minorHAnsi" w:eastAsiaTheme="minorEastAsia" w:hAnsiTheme="minorHAnsi" w:cstheme="minorBidi"/>
          <w:b w:val="0"/>
          <w:szCs w:val="22"/>
          <w:lang w:eastAsia="en-GB"/>
        </w:rPr>
      </w:pPr>
      <w:ins w:id="1704" w:author="MCC" w:date="2021-09-28T17:29:00Z">
        <w:r w:rsidRPr="008341B8">
          <w:rPr>
            <w:lang w:val="fr-FR"/>
          </w:rPr>
          <w:t>Annex J (informative): Void</w:t>
        </w:r>
        <w:r>
          <w:tab/>
        </w:r>
        <w:r>
          <w:fldChar w:fldCharType="begin"/>
        </w:r>
        <w:r>
          <w:instrText xml:space="preserve"> PAGEREF _Toc83742907 \h </w:instrText>
        </w:r>
      </w:ins>
      <w:ins w:id="1705" w:author="MCC" w:date="2021-09-28T17:30:00Z"/>
      <w:r>
        <w:fldChar w:fldCharType="separate"/>
      </w:r>
      <w:ins w:id="1706" w:author="MCC" w:date="2021-09-28T17:30:00Z">
        <w:r>
          <w:t>271</w:t>
        </w:r>
      </w:ins>
      <w:ins w:id="1707" w:author="MCC" w:date="2021-09-28T17:29:00Z">
        <w:r>
          <w:fldChar w:fldCharType="end"/>
        </w:r>
      </w:ins>
    </w:p>
    <w:p w14:paraId="5E7AB048" w14:textId="046C8261" w:rsidR="00C844F5" w:rsidRDefault="00C844F5">
      <w:pPr>
        <w:pStyle w:val="TOC8"/>
        <w:rPr>
          <w:ins w:id="1708" w:author="MCC" w:date="2021-09-28T17:29:00Z"/>
          <w:rFonts w:asciiTheme="minorHAnsi" w:eastAsiaTheme="minorEastAsia" w:hAnsiTheme="minorHAnsi" w:cstheme="minorBidi"/>
          <w:b w:val="0"/>
          <w:szCs w:val="22"/>
          <w:lang w:eastAsia="en-GB"/>
        </w:rPr>
      </w:pPr>
      <w:ins w:id="1709" w:author="MCC" w:date="2021-09-28T17:29:00Z">
        <w:r w:rsidRPr="008341B8">
          <w:rPr>
            <w:lang w:val="fr-FR"/>
          </w:rPr>
          <w:t>Annex K (informative): Void</w:t>
        </w:r>
        <w:r>
          <w:tab/>
        </w:r>
        <w:r>
          <w:fldChar w:fldCharType="begin"/>
        </w:r>
        <w:r>
          <w:instrText xml:space="preserve"> PAGEREF _Toc83742908 \h </w:instrText>
        </w:r>
      </w:ins>
      <w:ins w:id="1710" w:author="MCC" w:date="2021-09-28T17:30:00Z"/>
      <w:r>
        <w:fldChar w:fldCharType="separate"/>
      </w:r>
      <w:ins w:id="1711" w:author="MCC" w:date="2021-09-28T17:30:00Z">
        <w:r>
          <w:t>271</w:t>
        </w:r>
      </w:ins>
      <w:ins w:id="1712" w:author="MCC" w:date="2021-09-28T17:29:00Z">
        <w:r>
          <w:fldChar w:fldCharType="end"/>
        </w:r>
      </w:ins>
    </w:p>
    <w:p w14:paraId="23C99CEA" w14:textId="0724EEF6" w:rsidR="00C844F5" w:rsidRDefault="00C844F5">
      <w:pPr>
        <w:pStyle w:val="TOC8"/>
        <w:rPr>
          <w:ins w:id="1713" w:author="MCC" w:date="2021-09-28T17:29:00Z"/>
          <w:rFonts w:asciiTheme="minorHAnsi" w:eastAsiaTheme="minorEastAsia" w:hAnsiTheme="minorHAnsi" w:cstheme="minorBidi"/>
          <w:b w:val="0"/>
          <w:szCs w:val="22"/>
          <w:lang w:eastAsia="en-GB"/>
        </w:rPr>
      </w:pPr>
      <w:ins w:id="1714" w:author="MCC" w:date="2021-09-28T17:29:00Z">
        <w:r w:rsidRPr="008341B8">
          <w:rPr>
            <w:lang w:val="fr-FR"/>
          </w:rPr>
          <w:t>Annex L</w:t>
        </w:r>
        <w:r w:rsidRPr="008341B8">
          <w:rPr>
            <w:lang w:val="fr-FR" w:eastAsia="zh-CN"/>
          </w:rPr>
          <w:t xml:space="preserve"> </w:t>
        </w:r>
        <w:r w:rsidRPr="008341B8">
          <w:rPr>
            <w:lang w:val="fr-FR"/>
          </w:rPr>
          <w:t>(informative): Change history</w:t>
        </w:r>
        <w:r>
          <w:tab/>
        </w:r>
        <w:r>
          <w:fldChar w:fldCharType="begin"/>
        </w:r>
        <w:r>
          <w:instrText xml:space="preserve"> PAGEREF _Toc83742909 \h </w:instrText>
        </w:r>
      </w:ins>
      <w:ins w:id="1715" w:author="MCC" w:date="2021-09-28T17:30:00Z"/>
      <w:r>
        <w:fldChar w:fldCharType="separate"/>
      </w:r>
      <w:ins w:id="1716" w:author="MCC" w:date="2021-09-28T17:30:00Z">
        <w:r>
          <w:t>272</w:t>
        </w:r>
      </w:ins>
      <w:ins w:id="1717" w:author="MCC" w:date="2021-09-28T17:29:00Z">
        <w:r>
          <w:fldChar w:fldCharType="end"/>
        </w:r>
      </w:ins>
    </w:p>
    <w:p w14:paraId="125AD7EC" w14:textId="7709BC4F" w:rsidR="00080512" w:rsidRPr="00661924" w:rsidRDefault="00C844F5">
      <w:ins w:id="1718" w:author="MCC" w:date="2021-09-28T17:29:00Z">
        <w:r>
          <w:fldChar w:fldCharType="end"/>
        </w:r>
      </w:ins>
    </w:p>
    <w:p w14:paraId="421A28D7" w14:textId="77777777" w:rsidR="005B3300" w:rsidRPr="00661924" w:rsidRDefault="00080512" w:rsidP="005B3300">
      <w:pPr>
        <w:pStyle w:val="Heading1"/>
      </w:pPr>
      <w:r w:rsidRPr="00661924">
        <w:br w:type="page"/>
      </w:r>
      <w:bookmarkStart w:id="1719" w:name="_Toc2086433"/>
      <w:bookmarkStart w:id="1720" w:name="_Toc37068159"/>
      <w:bookmarkStart w:id="1721" w:name="_Toc37257112"/>
      <w:bookmarkStart w:id="1722" w:name="_Toc45892243"/>
      <w:bookmarkStart w:id="1723" w:name="_Toc53175869"/>
      <w:bookmarkStart w:id="1724" w:name="_Toc61119834"/>
      <w:bookmarkStart w:id="1725" w:name="_Toc67917050"/>
      <w:bookmarkStart w:id="1726" w:name="_Toc76297089"/>
      <w:bookmarkStart w:id="1727" w:name="_Toc76571030"/>
      <w:bookmarkStart w:id="1728" w:name="_Toc83742570"/>
      <w:r w:rsidR="005B3300" w:rsidRPr="00661924">
        <w:lastRenderedPageBreak/>
        <w:t>Foreword</w:t>
      </w:r>
      <w:bookmarkEnd w:id="1719"/>
      <w:bookmarkEnd w:id="1720"/>
      <w:bookmarkEnd w:id="1721"/>
      <w:bookmarkEnd w:id="1722"/>
      <w:bookmarkEnd w:id="1723"/>
      <w:bookmarkEnd w:id="1724"/>
      <w:bookmarkEnd w:id="1725"/>
      <w:bookmarkEnd w:id="1726"/>
      <w:bookmarkEnd w:id="1727"/>
      <w:bookmarkEnd w:id="1728"/>
    </w:p>
    <w:p w14:paraId="009D8B1D" w14:textId="77777777" w:rsidR="00080512" w:rsidRPr="00661924" w:rsidRDefault="00080512">
      <w:bookmarkStart w:id="1729" w:name="foreword"/>
      <w:bookmarkEnd w:id="1729"/>
      <w:r w:rsidRPr="00661924">
        <w:t xml:space="preserve">This Technical </w:t>
      </w:r>
      <w:bookmarkStart w:id="1730" w:name="spectype3"/>
      <w:r w:rsidRPr="00661924">
        <w:t>Specification</w:t>
      </w:r>
      <w:bookmarkEnd w:id="1730"/>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1731" w:name="_Toc21338133"/>
      <w:bookmarkStart w:id="1732" w:name="_Toc29808241"/>
      <w:bookmarkStart w:id="1733" w:name="_Toc37068160"/>
      <w:bookmarkStart w:id="1734" w:name="_Toc37257113"/>
      <w:bookmarkStart w:id="1735" w:name="_Toc45892244"/>
      <w:bookmarkStart w:id="1736" w:name="_Toc53175870"/>
      <w:bookmarkStart w:id="1737" w:name="_Toc61119835"/>
      <w:bookmarkStart w:id="1738" w:name="_Toc67917051"/>
      <w:bookmarkStart w:id="1739" w:name="_Toc76297090"/>
      <w:bookmarkStart w:id="1740" w:name="_Toc76571031"/>
      <w:bookmarkStart w:id="1741" w:name="_Toc83742571"/>
      <w:r w:rsidRPr="00661924">
        <w:lastRenderedPageBreak/>
        <w:t>1</w:t>
      </w:r>
      <w:r w:rsidRPr="00661924">
        <w:tab/>
        <w:t>Scope</w:t>
      </w:r>
      <w:bookmarkEnd w:id="1731"/>
      <w:bookmarkEnd w:id="1732"/>
      <w:bookmarkEnd w:id="1733"/>
      <w:bookmarkEnd w:id="1734"/>
      <w:bookmarkEnd w:id="1735"/>
      <w:bookmarkEnd w:id="1736"/>
      <w:bookmarkEnd w:id="1737"/>
      <w:bookmarkEnd w:id="1738"/>
      <w:bookmarkEnd w:id="1739"/>
      <w:bookmarkEnd w:id="1740"/>
      <w:bookmarkEnd w:id="1741"/>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1742" w:name="_Toc21338134"/>
      <w:bookmarkStart w:id="1743" w:name="_Toc29808242"/>
      <w:bookmarkStart w:id="1744" w:name="_Toc37068161"/>
      <w:bookmarkStart w:id="1745" w:name="_Toc37257114"/>
      <w:bookmarkStart w:id="1746" w:name="_Toc45892245"/>
      <w:bookmarkStart w:id="1747" w:name="_Toc53175871"/>
      <w:bookmarkStart w:id="1748" w:name="_Toc61119836"/>
      <w:bookmarkStart w:id="1749" w:name="_Toc67917052"/>
      <w:bookmarkStart w:id="1750" w:name="_Toc76297091"/>
      <w:bookmarkStart w:id="1751" w:name="_Toc76571032"/>
      <w:bookmarkStart w:id="1752" w:name="_Toc83742572"/>
      <w:r w:rsidRPr="00661924">
        <w:t>2</w:t>
      </w:r>
      <w:r w:rsidRPr="00661924">
        <w:tab/>
        <w:t>References</w:t>
      </w:r>
      <w:bookmarkEnd w:id="1742"/>
      <w:bookmarkEnd w:id="1743"/>
      <w:bookmarkEnd w:id="1744"/>
      <w:bookmarkEnd w:id="1745"/>
      <w:bookmarkEnd w:id="1746"/>
      <w:bookmarkEnd w:id="1747"/>
      <w:bookmarkEnd w:id="1748"/>
      <w:bookmarkEnd w:id="1749"/>
      <w:bookmarkEnd w:id="1750"/>
      <w:bookmarkEnd w:id="1751"/>
      <w:bookmarkEnd w:id="1752"/>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1753" w:name="OLE_LINK2"/>
      <w:bookmarkStart w:id="1754" w:name="OLE_LINK3"/>
      <w:bookmarkStart w:id="1755"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1753"/>
    <w:bookmarkEnd w:id="1754"/>
    <w:bookmarkEnd w:id="1755"/>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1756" w:name="_Toc21338135"/>
      <w:bookmarkStart w:id="1757" w:name="_Toc29808243"/>
      <w:bookmarkStart w:id="1758" w:name="_Toc37068162"/>
      <w:bookmarkStart w:id="1759" w:name="_Toc37257115"/>
      <w:bookmarkStart w:id="1760" w:name="_Toc45892246"/>
      <w:bookmarkStart w:id="1761" w:name="_Toc53175872"/>
      <w:bookmarkStart w:id="1762" w:name="_Toc61119837"/>
      <w:bookmarkStart w:id="1763" w:name="_Toc67917053"/>
      <w:bookmarkStart w:id="1764" w:name="_Toc76297092"/>
      <w:bookmarkStart w:id="1765" w:name="_Toc76571033"/>
      <w:bookmarkStart w:id="1766" w:name="_Toc83742573"/>
      <w:r w:rsidRPr="00661924">
        <w:t>3.1</w:t>
      </w:r>
      <w:r w:rsidRPr="00661924">
        <w:rPr>
          <w:rFonts w:hint="eastAsia"/>
          <w:lang w:eastAsia="zh-CN"/>
        </w:rPr>
        <w:tab/>
      </w:r>
      <w:r w:rsidRPr="00661924">
        <w:t>Definitions</w:t>
      </w:r>
      <w:bookmarkEnd w:id="1756"/>
      <w:bookmarkEnd w:id="1757"/>
      <w:bookmarkEnd w:id="1758"/>
      <w:bookmarkEnd w:id="1759"/>
      <w:bookmarkEnd w:id="1760"/>
      <w:bookmarkEnd w:id="1761"/>
      <w:bookmarkEnd w:id="1762"/>
      <w:bookmarkEnd w:id="1763"/>
      <w:bookmarkEnd w:id="1764"/>
      <w:bookmarkEnd w:id="1765"/>
      <w:bookmarkEnd w:id="1766"/>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767" w:name="OLE_LINK6"/>
      <w:bookmarkStart w:id="1768" w:name="OLE_LINK7"/>
      <w:bookmarkStart w:id="1769" w:name="OLE_LINK8"/>
      <w:r w:rsidRPr="00661924">
        <w:rPr>
          <w:rFonts w:eastAsia="SimSun"/>
        </w:rPr>
        <w:t xml:space="preserve">3GPP </w:t>
      </w:r>
      <w:bookmarkEnd w:id="1767"/>
      <w:bookmarkEnd w:id="1768"/>
      <w:bookmarkEnd w:id="1769"/>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770" w:name="_Toc21338136"/>
      <w:bookmarkStart w:id="1771" w:name="_Toc29808244"/>
      <w:bookmarkStart w:id="1772" w:name="_Toc37068163"/>
      <w:bookmarkStart w:id="1773" w:name="_Toc37257116"/>
      <w:bookmarkStart w:id="1774" w:name="_Toc45892247"/>
      <w:bookmarkStart w:id="1775" w:name="_Toc53175873"/>
      <w:bookmarkStart w:id="1776" w:name="_Toc61119838"/>
      <w:bookmarkStart w:id="1777" w:name="_Toc67917054"/>
      <w:bookmarkStart w:id="1778" w:name="_Toc76297093"/>
      <w:bookmarkStart w:id="1779" w:name="_Toc76571034"/>
      <w:bookmarkStart w:id="1780" w:name="_Toc83742574"/>
      <w:r w:rsidRPr="00661924">
        <w:t>3.2</w:t>
      </w:r>
      <w:r w:rsidRPr="00661924">
        <w:rPr>
          <w:rFonts w:hint="eastAsia"/>
          <w:lang w:eastAsia="zh-CN"/>
        </w:rPr>
        <w:tab/>
      </w:r>
      <w:r w:rsidRPr="00661924">
        <w:t>Symbols</w:t>
      </w:r>
      <w:bookmarkEnd w:id="1770"/>
      <w:bookmarkEnd w:id="1771"/>
      <w:bookmarkEnd w:id="1772"/>
      <w:bookmarkEnd w:id="1773"/>
      <w:bookmarkEnd w:id="1774"/>
      <w:bookmarkEnd w:id="1775"/>
      <w:bookmarkEnd w:id="1776"/>
      <w:bookmarkEnd w:id="1777"/>
      <w:bookmarkEnd w:id="1778"/>
      <w:bookmarkEnd w:id="1779"/>
      <w:bookmarkEnd w:id="1780"/>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ole="">
            <v:imagedata r:id="rId11" o:title=""/>
          </v:shape>
          <o:OLEObject Type="Embed" ProgID="Equation.DSMT4" ShapeID="_x0000_i1025" DrawAspect="Content" ObjectID="_1694355567"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9.4pt;height:19.4pt" o:ole="">
            <v:imagedata r:id="rId13" o:title=""/>
          </v:shape>
          <o:OLEObject Type="Embed" ProgID="Equation.3" ShapeID="_x0000_i1026" DrawAspect="Content" ObjectID="_1694355568"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781" w:name="_Toc21338137"/>
      <w:bookmarkStart w:id="1782" w:name="_Toc29808245"/>
      <w:bookmarkStart w:id="1783" w:name="_Toc37068164"/>
      <w:bookmarkStart w:id="1784" w:name="_Toc37257117"/>
      <w:bookmarkStart w:id="1785" w:name="_Toc45892248"/>
      <w:bookmarkStart w:id="1786" w:name="_Toc53175874"/>
      <w:bookmarkStart w:id="1787" w:name="_Toc61119839"/>
      <w:bookmarkStart w:id="1788" w:name="_Toc67917055"/>
      <w:bookmarkStart w:id="1789" w:name="_Toc76297094"/>
      <w:bookmarkStart w:id="1790" w:name="_Toc76571035"/>
      <w:bookmarkStart w:id="1791" w:name="_Toc83742575"/>
      <w:r w:rsidRPr="00661924">
        <w:t>3.3</w:t>
      </w:r>
      <w:r w:rsidRPr="00661924">
        <w:rPr>
          <w:rFonts w:hint="eastAsia"/>
          <w:lang w:eastAsia="zh-CN"/>
        </w:rPr>
        <w:tab/>
      </w:r>
      <w:r w:rsidRPr="00661924">
        <w:t>Abbreviations</w:t>
      </w:r>
      <w:bookmarkEnd w:id="1781"/>
      <w:bookmarkEnd w:id="1782"/>
      <w:bookmarkEnd w:id="1783"/>
      <w:bookmarkEnd w:id="1784"/>
      <w:bookmarkEnd w:id="1785"/>
      <w:bookmarkEnd w:id="1786"/>
      <w:bookmarkEnd w:id="1787"/>
      <w:bookmarkEnd w:id="1788"/>
      <w:bookmarkEnd w:id="1789"/>
      <w:bookmarkEnd w:id="1790"/>
      <w:bookmarkEnd w:id="1791"/>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792" w:name="_Toc21338138"/>
      <w:bookmarkStart w:id="1793" w:name="_Toc29808246"/>
      <w:bookmarkStart w:id="1794" w:name="_Toc37068165"/>
      <w:bookmarkStart w:id="1795" w:name="_Toc37257118"/>
      <w:bookmarkStart w:id="1796" w:name="_Toc45892249"/>
      <w:bookmarkStart w:id="1797" w:name="_Toc53175875"/>
      <w:bookmarkStart w:id="1798" w:name="_Toc61119840"/>
      <w:bookmarkStart w:id="1799" w:name="_Toc67917056"/>
      <w:bookmarkStart w:id="1800" w:name="_Toc76297095"/>
      <w:bookmarkStart w:id="1801" w:name="_Toc76571036"/>
      <w:bookmarkStart w:id="1802" w:name="_Toc83742576"/>
      <w:r w:rsidRPr="00661924">
        <w:t>4</w:t>
      </w:r>
      <w:r w:rsidRPr="00661924">
        <w:rPr>
          <w:rFonts w:hint="eastAsia"/>
          <w:lang w:eastAsia="zh-CN"/>
        </w:rPr>
        <w:tab/>
      </w:r>
      <w:r w:rsidRPr="00661924">
        <w:t>General</w:t>
      </w:r>
      <w:bookmarkEnd w:id="1792"/>
      <w:bookmarkEnd w:id="1793"/>
      <w:bookmarkEnd w:id="1794"/>
      <w:bookmarkEnd w:id="1795"/>
      <w:bookmarkEnd w:id="1796"/>
      <w:bookmarkEnd w:id="1797"/>
      <w:bookmarkEnd w:id="1798"/>
      <w:bookmarkEnd w:id="1799"/>
      <w:bookmarkEnd w:id="1800"/>
      <w:bookmarkEnd w:id="1801"/>
      <w:bookmarkEnd w:id="1802"/>
    </w:p>
    <w:p w14:paraId="459782E7" w14:textId="77777777" w:rsidR="005B3300" w:rsidRPr="00661924" w:rsidRDefault="005B3300" w:rsidP="005B3300">
      <w:pPr>
        <w:pStyle w:val="Heading2"/>
      </w:pPr>
      <w:bookmarkStart w:id="1803" w:name="_Toc21338139"/>
      <w:bookmarkStart w:id="1804" w:name="_Toc29808247"/>
      <w:bookmarkStart w:id="1805" w:name="_Toc37068166"/>
      <w:bookmarkStart w:id="1806" w:name="_Toc37257119"/>
      <w:bookmarkStart w:id="1807" w:name="_Toc45892250"/>
      <w:bookmarkStart w:id="1808" w:name="_Toc53175876"/>
      <w:bookmarkStart w:id="1809" w:name="_Toc61119841"/>
      <w:bookmarkStart w:id="1810" w:name="_Toc67917057"/>
      <w:bookmarkStart w:id="1811" w:name="_Toc76297096"/>
      <w:bookmarkStart w:id="1812" w:name="_Toc76571037"/>
      <w:bookmarkStart w:id="1813" w:name="_Toc83742577"/>
      <w:r w:rsidRPr="00661924">
        <w:t>4.1</w:t>
      </w:r>
      <w:r w:rsidRPr="00661924">
        <w:rPr>
          <w:rFonts w:hint="eastAsia"/>
          <w:lang w:eastAsia="zh-CN"/>
        </w:rPr>
        <w:tab/>
      </w:r>
      <w:r w:rsidRPr="00661924">
        <w:t>Relationship between minimum requirements and test requirements</w:t>
      </w:r>
      <w:bookmarkEnd w:id="1803"/>
      <w:bookmarkEnd w:id="1804"/>
      <w:bookmarkEnd w:id="1805"/>
      <w:bookmarkEnd w:id="1806"/>
      <w:bookmarkEnd w:id="1807"/>
      <w:bookmarkEnd w:id="1808"/>
      <w:bookmarkEnd w:id="1809"/>
      <w:bookmarkEnd w:id="1810"/>
      <w:bookmarkEnd w:id="1811"/>
      <w:bookmarkEnd w:id="1812"/>
      <w:bookmarkEnd w:id="1813"/>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814" w:name="_Toc21338140"/>
      <w:bookmarkStart w:id="1815" w:name="_Toc29808248"/>
      <w:bookmarkStart w:id="1816" w:name="_Toc37068167"/>
      <w:bookmarkStart w:id="1817" w:name="_Toc37257120"/>
      <w:bookmarkStart w:id="1818" w:name="_Toc45892251"/>
      <w:bookmarkStart w:id="1819" w:name="_Toc53175877"/>
      <w:bookmarkStart w:id="1820" w:name="_Toc61119842"/>
      <w:bookmarkStart w:id="1821" w:name="_Toc67917058"/>
      <w:bookmarkStart w:id="1822" w:name="_Toc76297097"/>
      <w:bookmarkStart w:id="1823" w:name="_Toc76571038"/>
      <w:bookmarkStart w:id="1824" w:name="_Hlk19881496"/>
      <w:bookmarkStart w:id="1825" w:name="_Toc83742578"/>
      <w:r w:rsidRPr="00661924">
        <w:t>4.2</w:t>
      </w:r>
      <w:r w:rsidRPr="00661924">
        <w:rPr>
          <w:rFonts w:hint="eastAsia"/>
          <w:lang w:eastAsia="zh-CN"/>
        </w:rPr>
        <w:tab/>
      </w:r>
      <w:r w:rsidRPr="00661924">
        <w:t>Applicability of minimum requirements</w:t>
      </w:r>
      <w:bookmarkEnd w:id="1814"/>
      <w:bookmarkEnd w:id="1815"/>
      <w:bookmarkEnd w:id="1816"/>
      <w:bookmarkEnd w:id="1817"/>
      <w:bookmarkEnd w:id="1818"/>
      <w:bookmarkEnd w:id="1819"/>
      <w:bookmarkEnd w:id="1820"/>
      <w:bookmarkEnd w:id="1821"/>
      <w:bookmarkEnd w:id="1822"/>
      <w:bookmarkEnd w:id="1823"/>
      <w:bookmarkEnd w:id="1825"/>
    </w:p>
    <w:bookmarkEnd w:id="1824"/>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826" w:name="_Toc21338141"/>
      <w:bookmarkStart w:id="1827" w:name="_Toc29808249"/>
      <w:bookmarkStart w:id="1828" w:name="_Toc37068168"/>
      <w:bookmarkStart w:id="1829" w:name="_Toc37257121"/>
      <w:bookmarkStart w:id="1830" w:name="_Toc45892252"/>
      <w:bookmarkStart w:id="1831" w:name="_Toc53175878"/>
      <w:bookmarkStart w:id="1832" w:name="_Toc61119843"/>
      <w:bookmarkStart w:id="1833" w:name="_Toc67917059"/>
      <w:bookmarkStart w:id="1834" w:name="_Toc76297098"/>
      <w:bookmarkStart w:id="1835" w:name="_Toc76571039"/>
      <w:bookmarkStart w:id="1836" w:name="_Toc83742579"/>
      <w:r w:rsidRPr="00661924">
        <w:t>4.3</w:t>
      </w:r>
      <w:r w:rsidRPr="00661924">
        <w:rPr>
          <w:rFonts w:hint="eastAsia"/>
          <w:lang w:eastAsia="zh-CN"/>
        </w:rPr>
        <w:tab/>
      </w:r>
      <w:r w:rsidRPr="00661924">
        <w:t>Specification suffix information</w:t>
      </w:r>
      <w:bookmarkEnd w:id="1826"/>
      <w:bookmarkEnd w:id="1827"/>
      <w:bookmarkEnd w:id="1828"/>
      <w:bookmarkEnd w:id="1829"/>
      <w:bookmarkEnd w:id="1830"/>
      <w:bookmarkEnd w:id="1831"/>
      <w:bookmarkEnd w:id="1832"/>
      <w:bookmarkEnd w:id="1833"/>
      <w:bookmarkEnd w:id="1834"/>
      <w:bookmarkEnd w:id="1835"/>
      <w:bookmarkEnd w:id="1836"/>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837" w:name="_Toc21338142"/>
      <w:bookmarkStart w:id="1838" w:name="_Toc29808250"/>
      <w:bookmarkStart w:id="1839" w:name="_Toc37068169"/>
      <w:bookmarkStart w:id="1840" w:name="_Toc37257122"/>
      <w:bookmarkStart w:id="1841" w:name="_Toc45892253"/>
      <w:bookmarkStart w:id="1842" w:name="_Toc53175879"/>
      <w:bookmarkStart w:id="1843" w:name="_Toc61119844"/>
      <w:bookmarkStart w:id="1844" w:name="_Toc67917060"/>
      <w:bookmarkStart w:id="1845" w:name="_Toc76297099"/>
      <w:bookmarkStart w:id="1846" w:name="_Toc76571040"/>
      <w:bookmarkStart w:id="1847" w:name="_Toc83742580"/>
      <w:r w:rsidRPr="00661924">
        <w:t>4.4</w:t>
      </w:r>
      <w:r w:rsidRPr="00661924">
        <w:rPr>
          <w:rFonts w:eastAsia="SimSun" w:hint="eastAsia"/>
          <w:lang w:eastAsia="zh-CN"/>
        </w:rPr>
        <w:tab/>
      </w:r>
      <w:r w:rsidRPr="00661924">
        <w:t>Conducted requirements</w:t>
      </w:r>
      <w:bookmarkEnd w:id="1837"/>
      <w:bookmarkEnd w:id="1838"/>
      <w:bookmarkEnd w:id="1839"/>
      <w:bookmarkEnd w:id="1840"/>
      <w:bookmarkEnd w:id="1841"/>
      <w:bookmarkEnd w:id="1842"/>
      <w:bookmarkEnd w:id="1843"/>
      <w:bookmarkEnd w:id="1844"/>
      <w:bookmarkEnd w:id="1845"/>
      <w:bookmarkEnd w:id="1846"/>
      <w:bookmarkEnd w:id="1847"/>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848" w:name="_Toc21338143"/>
      <w:bookmarkStart w:id="1849" w:name="_Toc29808251"/>
      <w:bookmarkStart w:id="1850" w:name="_Toc37068170"/>
      <w:bookmarkStart w:id="1851" w:name="_Toc37257123"/>
      <w:bookmarkStart w:id="1852" w:name="_Toc45892254"/>
      <w:bookmarkStart w:id="1853" w:name="_Toc53175880"/>
      <w:bookmarkStart w:id="1854" w:name="_Toc61119845"/>
      <w:bookmarkStart w:id="1855" w:name="_Toc67917061"/>
      <w:bookmarkStart w:id="1856" w:name="_Toc76297100"/>
      <w:bookmarkStart w:id="1857" w:name="_Toc76571041"/>
      <w:bookmarkStart w:id="1858" w:name="_Toc83742581"/>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1848"/>
      <w:bookmarkEnd w:id="1849"/>
      <w:bookmarkEnd w:id="1850"/>
      <w:bookmarkEnd w:id="1851"/>
      <w:bookmarkEnd w:id="1852"/>
      <w:bookmarkEnd w:id="1853"/>
      <w:bookmarkEnd w:id="1854"/>
      <w:bookmarkEnd w:id="1855"/>
      <w:bookmarkEnd w:id="1856"/>
      <w:bookmarkEnd w:id="1857"/>
      <w:bookmarkEnd w:id="1858"/>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859" w:name="_Toc21338144"/>
      <w:bookmarkStart w:id="1860" w:name="_Toc29808252"/>
      <w:bookmarkStart w:id="1861" w:name="_Toc37068171"/>
      <w:bookmarkStart w:id="1862" w:name="_Toc37257124"/>
      <w:bookmarkStart w:id="1863" w:name="_Toc45892255"/>
      <w:bookmarkStart w:id="1864" w:name="_Toc53175881"/>
      <w:bookmarkStart w:id="1865" w:name="_Toc61119846"/>
      <w:bookmarkStart w:id="1866" w:name="_Toc67917062"/>
      <w:bookmarkStart w:id="1867" w:name="_Toc76297101"/>
      <w:bookmarkStart w:id="1868" w:name="_Toc76571042"/>
      <w:bookmarkStart w:id="1869" w:name="_Toc83742582"/>
      <w:r w:rsidRPr="00661924">
        <w:rPr>
          <w:lang w:val="en-US" w:eastAsia="ko-KR"/>
        </w:rPr>
        <w:t>4.4.2</w:t>
      </w:r>
      <w:r w:rsidRPr="00661924">
        <w:rPr>
          <w:rFonts w:eastAsia="SimSun" w:hint="eastAsia"/>
          <w:lang w:val="en-US" w:eastAsia="zh-CN"/>
        </w:rPr>
        <w:tab/>
      </w:r>
      <w:r w:rsidRPr="00661924">
        <w:rPr>
          <w:lang w:val="en-US" w:eastAsia="ko-KR"/>
        </w:rPr>
        <w:t>SNR definition</w:t>
      </w:r>
      <w:bookmarkEnd w:id="1859"/>
      <w:bookmarkEnd w:id="1860"/>
      <w:bookmarkEnd w:id="1861"/>
      <w:bookmarkEnd w:id="1862"/>
      <w:bookmarkEnd w:id="1863"/>
      <w:bookmarkEnd w:id="1864"/>
      <w:bookmarkEnd w:id="1865"/>
      <w:bookmarkEnd w:id="1866"/>
      <w:bookmarkEnd w:id="1867"/>
      <w:bookmarkEnd w:id="1868"/>
      <w:bookmarkEnd w:id="1869"/>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870" w:name="_Toc21338145"/>
      <w:bookmarkStart w:id="1871" w:name="_Toc29808253"/>
      <w:bookmarkStart w:id="1872" w:name="_Toc37068172"/>
      <w:bookmarkStart w:id="1873" w:name="_Toc37257125"/>
      <w:bookmarkStart w:id="1874" w:name="_Toc45892256"/>
      <w:bookmarkStart w:id="1875" w:name="_Toc53175882"/>
      <w:bookmarkStart w:id="1876" w:name="_Toc61119847"/>
      <w:bookmarkStart w:id="1877" w:name="_Toc67917063"/>
      <w:bookmarkStart w:id="1878" w:name="_Toc76297102"/>
      <w:bookmarkStart w:id="1879" w:name="_Toc76571043"/>
      <w:bookmarkStart w:id="1880" w:name="_Toc83742583"/>
      <w:r w:rsidRPr="00661924">
        <w:rPr>
          <w:lang w:val="en-US" w:eastAsia="ko-KR"/>
        </w:rPr>
        <w:t>4.4.3</w:t>
      </w:r>
      <w:r w:rsidRPr="00661924">
        <w:rPr>
          <w:rFonts w:hint="eastAsia"/>
          <w:lang w:val="en-US" w:eastAsia="zh-CN"/>
        </w:rPr>
        <w:tab/>
      </w:r>
      <w:r w:rsidRPr="00661924">
        <w:rPr>
          <w:lang w:val="en-US" w:eastAsia="ko-KR"/>
        </w:rPr>
        <w:t>Noc</w:t>
      </w:r>
      <w:bookmarkEnd w:id="1870"/>
      <w:bookmarkEnd w:id="1871"/>
      <w:bookmarkEnd w:id="1872"/>
      <w:bookmarkEnd w:id="1873"/>
      <w:bookmarkEnd w:id="1874"/>
      <w:bookmarkEnd w:id="1875"/>
      <w:bookmarkEnd w:id="1876"/>
      <w:bookmarkEnd w:id="1877"/>
      <w:bookmarkEnd w:id="1878"/>
      <w:bookmarkEnd w:id="1879"/>
      <w:bookmarkEnd w:id="1880"/>
    </w:p>
    <w:p w14:paraId="6C49B5BF" w14:textId="77777777" w:rsidR="005B3300" w:rsidRPr="00661924" w:rsidRDefault="005B3300" w:rsidP="005B3300">
      <w:pPr>
        <w:pStyle w:val="Heading4"/>
        <w:rPr>
          <w:lang w:eastAsia="zh-CN"/>
        </w:rPr>
      </w:pPr>
      <w:bookmarkStart w:id="1881" w:name="_Toc21338146"/>
      <w:bookmarkStart w:id="1882" w:name="_Toc29808254"/>
      <w:bookmarkStart w:id="1883" w:name="_Toc37068173"/>
      <w:bookmarkStart w:id="1884" w:name="_Toc37257126"/>
      <w:bookmarkStart w:id="1885" w:name="_Toc45892257"/>
      <w:bookmarkStart w:id="1886" w:name="_Toc53175883"/>
      <w:bookmarkStart w:id="1887" w:name="_Toc61119848"/>
      <w:bookmarkStart w:id="1888" w:name="_Toc67917064"/>
      <w:bookmarkStart w:id="1889" w:name="_Toc76297103"/>
      <w:bookmarkStart w:id="1890" w:name="_Toc76571044"/>
      <w:bookmarkStart w:id="1891" w:name="_Toc83742584"/>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881"/>
      <w:bookmarkEnd w:id="1882"/>
      <w:bookmarkEnd w:id="1883"/>
      <w:bookmarkEnd w:id="1884"/>
      <w:bookmarkEnd w:id="1885"/>
      <w:bookmarkEnd w:id="1886"/>
      <w:bookmarkEnd w:id="1887"/>
      <w:bookmarkEnd w:id="1888"/>
      <w:bookmarkEnd w:id="1889"/>
      <w:bookmarkEnd w:id="1890"/>
      <w:bookmarkEnd w:id="1891"/>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892" w:name="_Toc21338147"/>
      <w:bookmarkStart w:id="1893" w:name="_Toc29808255"/>
      <w:bookmarkStart w:id="1894" w:name="_Toc37068174"/>
      <w:bookmarkStart w:id="1895" w:name="_Toc37257127"/>
      <w:bookmarkStart w:id="1896" w:name="_Toc45892258"/>
      <w:bookmarkStart w:id="1897" w:name="_Toc53175884"/>
      <w:bookmarkStart w:id="1898" w:name="_Toc61119849"/>
      <w:bookmarkStart w:id="1899" w:name="_Toc67917065"/>
      <w:bookmarkStart w:id="1900" w:name="_Toc76297104"/>
      <w:bookmarkStart w:id="1901" w:name="_Toc76571045"/>
      <w:bookmarkStart w:id="1902" w:name="_Toc83742585"/>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892"/>
      <w:bookmarkEnd w:id="1893"/>
      <w:bookmarkEnd w:id="1894"/>
      <w:bookmarkEnd w:id="1895"/>
      <w:bookmarkEnd w:id="1896"/>
      <w:bookmarkEnd w:id="1897"/>
      <w:bookmarkEnd w:id="1898"/>
      <w:bookmarkEnd w:id="1899"/>
      <w:bookmarkEnd w:id="1900"/>
      <w:bookmarkEnd w:id="1901"/>
      <w:bookmarkEnd w:id="1902"/>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903" w:name="_Toc21338148"/>
      <w:bookmarkStart w:id="1904" w:name="_Toc29808256"/>
      <w:bookmarkStart w:id="1905" w:name="_Toc37068175"/>
      <w:bookmarkStart w:id="1906" w:name="_Toc37257128"/>
      <w:bookmarkStart w:id="1907" w:name="_Toc45892259"/>
      <w:bookmarkStart w:id="1908" w:name="_Toc53175885"/>
      <w:bookmarkStart w:id="1909" w:name="_Toc61119850"/>
      <w:bookmarkStart w:id="1910" w:name="_Toc67917066"/>
      <w:bookmarkStart w:id="1911" w:name="_Toc76297105"/>
      <w:bookmarkStart w:id="1912" w:name="_Toc76571046"/>
      <w:bookmarkStart w:id="1913" w:name="_Toc83742586"/>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903"/>
      <w:bookmarkEnd w:id="1904"/>
      <w:bookmarkEnd w:id="1905"/>
      <w:bookmarkEnd w:id="1906"/>
      <w:bookmarkEnd w:id="1907"/>
      <w:bookmarkEnd w:id="1908"/>
      <w:bookmarkEnd w:id="1909"/>
      <w:bookmarkEnd w:id="1910"/>
      <w:bookmarkEnd w:id="1911"/>
      <w:bookmarkEnd w:id="1912"/>
      <w:bookmarkEnd w:id="1913"/>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1914" w:name="_Toc21338149"/>
      <w:bookmarkStart w:id="1915" w:name="_Toc29808257"/>
      <w:bookmarkStart w:id="1916" w:name="_Toc37068176"/>
      <w:bookmarkStart w:id="1917" w:name="_Toc37257129"/>
      <w:bookmarkStart w:id="1918" w:name="_Toc45892260"/>
      <w:bookmarkStart w:id="1919" w:name="_Toc53175886"/>
      <w:bookmarkStart w:id="1920" w:name="_Toc61119851"/>
      <w:bookmarkStart w:id="1921" w:name="_Toc67917067"/>
      <w:bookmarkStart w:id="1922" w:name="_Toc76297106"/>
      <w:bookmarkStart w:id="1923" w:name="_Toc76571047"/>
      <w:bookmarkStart w:id="1924" w:name="_Toc83742587"/>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1914"/>
      <w:bookmarkEnd w:id="1915"/>
      <w:bookmarkEnd w:id="1916"/>
      <w:bookmarkEnd w:id="1917"/>
      <w:bookmarkEnd w:id="1918"/>
      <w:bookmarkEnd w:id="1919"/>
      <w:bookmarkEnd w:id="1920"/>
      <w:bookmarkEnd w:id="1921"/>
      <w:bookmarkEnd w:id="1922"/>
      <w:bookmarkEnd w:id="1923"/>
      <w:bookmarkEnd w:id="1924"/>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1925" w:name="_Toc21338150"/>
      <w:bookmarkStart w:id="1926" w:name="_Toc29808258"/>
      <w:bookmarkStart w:id="1927" w:name="_Toc37068177"/>
      <w:bookmarkStart w:id="1928" w:name="_Toc37257130"/>
      <w:bookmarkStart w:id="1929" w:name="_Toc45892261"/>
      <w:bookmarkStart w:id="1930" w:name="_Toc53175887"/>
      <w:bookmarkStart w:id="1931" w:name="_Toc61119852"/>
      <w:bookmarkStart w:id="1932" w:name="_Toc67917068"/>
      <w:bookmarkStart w:id="1933" w:name="_Toc76297107"/>
      <w:bookmarkStart w:id="1934" w:name="_Toc76571048"/>
      <w:bookmarkStart w:id="1935" w:name="_Toc83742588"/>
      <w:r w:rsidRPr="00661924">
        <w:lastRenderedPageBreak/>
        <w:t>4.5</w:t>
      </w:r>
      <w:r w:rsidRPr="00661924">
        <w:rPr>
          <w:rFonts w:eastAsia="SimSun" w:hint="eastAsia"/>
          <w:lang w:eastAsia="zh-CN"/>
        </w:rPr>
        <w:tab/>
      </w:r>
      <w:r w:rsidRPr="00661924">
        <w:t>Radiated requirements</w:t>
      </w:r>
      <w:bookmarkEnd w:id="1925"/>
      <w:bookmarkEnd w:id="1926"/>
      <w:bookmarkEnd w:id="1927"/>
      <w:bookmarkEnd w:id="1928"/>
      <w:bookmarkEnd w:id="1929"/>
      <w:bookmarkEnd w:id="1930"/>
      <w:bookmarkEnd w:id="1931"/>
      <w:bookmarkEnd w:id="1932"/>
      <w:bookmarkEnd w:id="1933"/>
      <w:bookmarkEnd w:id="1934"/>
      <w:bookmarkEnd w:id="1935"/>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1936" w:name="_Toc21338151"/>
      <w:bookmarkStart w:id="1937" w:name="_Toc29808259"/>
      <w:bookmarkStart w:id="1938" w:name="_Toc37068178"/>
      <w:bookmarkStart w:id="1939" w:name="_Toc37257131"/>
      <w:bookmarkStart w:id="1940" w:name="_Toc45892262"/>
      <w:bookmarkStart w:id="1941" w:name="_Toc53175888"/>
      <w:bookmarkStart w:id="1942" w:name="_Toc61119853"/>
      <w:bookmarkStart w:id="1943" w:name="_Toc67917069"/>
      <w:bookmarkStart w:id="1944" w:name="_Toc76297108"/>
      <w:bookmarkStart w:id="1945" w:name="_Toc76571049"/>
      <w:bookmarkStart w:id="1946" w:name="_Toc83742589"/>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1936"/>
      <w:bookmarkEnd w:id="1937"/>
      <w:bookmarkEnd w:id="1938"/>
      <w:bookmarkEnd w:id="1939"/>
      <w:bookmarkEnd w:id="1940"/>
      <w:bookmarkEnd w:id="1941"/>
      <w:bookmarkEnd w:id="1942"/>
      <w:bookmarkEnd w:id="1943"/>
      <w:bookmarkEnd w:id="1944"/>
      <w:bookmarkEnd w:id="1945"/>
      <w:bookmarkEnd w:id="1946"/>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1947"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1947"/>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1948" w:name="_Toc21338152"/>
      <w:bookmarkStart w:id="1949" w:name="_Toc29808260"/>
      <w:bookmarkStart w:id="1950" w:name="_Toc37068179"/>
      <w:bookmarkStart w:id="1951" w:name="_Toc37257132"/>
      <w:bookmarkStart w:id="1952" w:name="_Toc45892263"/>
      <w:bookmarkStart w:id="1953" w:name="_Toc53175889"/>
      <w:bookmarkStart w:id="1954" w:name="_Toc61119854"/>
      <w:bookmarkStart w:id="1955" w:name="_Toc67917070"/>
      <w:bookmarkStart w:id="1956" w:name="_Toc76297109"/>
      <w:bookmarkStart w:id="1957" w:name="_Toc76571050"/>
      <w:bookmarkStart w:id="1958" w:name="_Toc83742590"/>
      <w:r w:rsidRPr="00661924">
        <w:rPr>
          <w:lang w:val="en-US" w:eastAsia="ko-KR"/>
        </w:rPr>
        <w:t>4.5.2</w:t>
      </w:r>
      <w:r w:rsidRPr="00661924">
        <w:rPr>
          <w:rFonts w:hint="eastAsia"/>
          <w:lang w:val="en-US" w:eastAsia="zh-CN"/>
        </w:rPr>
        <w:tab/>
      </w:r>
      <w:r w:rsidRPr="00661924">
        <w:rPr>
          <w:lang w:val="en-US" w:eastAsia="ko-KR"/>
        </w:rPr>
        <w:t>SNR definition</w:t>
      </w:r>
      <w:bookmarkEnd w:id="1948"/>
      <w:bookmarkEnd w:id="1949"/>
      <w:bookmarkEnd w:id="1950"/>
      <w:bookmarkEnd w:id="1951"/>
      <w:bookmarkEnd w:id="1952"/>
      <w:bookmarkEnd w:id="1953"/>
      <w:bookmarkEnd w:id="1954"/>
      <w:bookmarkEnd w:id="1955"/>
      <w:bookmarkEnd w:id="1956"/>
      <w:bookmarkEnd w:id="1957"/>
      <w:bookmarkEnd w:id="1958"/>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1959" w:name="_Toc21338153"/>
      <w:bookmarkStart w:id="1960" w:name="_Toc29808261"/>
      <w:bookmarkStart w:id="1961" w:name="_Toc37068180"/>
      <w:bookmarkStart w:id="1962" w:name="_Toc37257133"/>
      <w:bookmarkStart w:id="1963" w:name="_Toc45892264"/>
      <w:bookmarkStart w:id="1964" w:name="_Toc53175890"/>
      <w:bookmarkStart w:id="1965" w:name="_Toc61119855"/>
      <w:bookmarkStart w:id="1966" w:name="_Toc67917071"/>
      <w:bookmarkStart w:id="1967" w:name="_Toc76297110"/>
      <w:bookmarkStart w:id="1968" w:name="_Toc76571051"/>
      <w:bookmarkStart w:id="1969" w:name="_Toc83742591"/>
      <w:r w:rsidRPr="00661924">
        <w:rPr>
          <w:lang w:val="en-US" w:eastAsia="ko-KR"/>
        </w:rPr>
        <w:lastRenderedPageBreak/>
        <w:t>4.5.3</w:t>
      </w:r>
      <w:r w:rsidRPr="00661924">
        <w:rPr>
          <w:rFonts w:hint="eastAsia"/>
          <w:lang w:val="en-US" w:eastAsia="zh-CN"/>
        </w:rPr>
        <w:tab/>
      </w:r>
      <w:r w:rsidRPr="00661924">
        <w:rPr>
          <w:lang w:val="en-US" w:eastAsia="ko-KR"/>
        </w:rPr>
        <w:t>Noc</w:t>
      </w:r>
      <w:bookmarkEnd w:id="1959"/>
      <w:bookmarkEnd w:id="1960"/>
      <w:bookmarkEnd w:id="1961"/>
      <w:bookmarkEnd w:id="1962"/>
      <w:bookmarkEnd w:id="1963"/>
      <w:bookmarkEnd w:id="1964"/>
      <w:bookmarkEnd w:id="1965"/>
      <w:bookmarkEnd w:id="1966"/>
      <w:bookmarkEnd w:id="1967"/>
      <w:bookmarkEnd w:id="1968"/>
      <w:bookmarkEnd w:id="1969"/>
    </w:p>
    <w:p w14:paraId="52A8C285" w14:textId="77777777" w:rsidR="005B3300" w:rsidRPr="00661924" w:rsidRDefault="005B3300" w:rsidP="005B3300">
      <w:pPr>
        <w:pStyle w:val="Heading4"/>
        <w:rPr>
          <w:lang w:eastAsia="zh-CN"/>
        </w:rPr>
      </w:pPr>
      <w:bookmarkStart w:id="1970" w:name="_Toc21338154"/>
      <w:bookmarkStart w:id="1971" w:name="_Toc29808262"/>
      <w:bookmarkStart w:id="1972" w:name="_Toc37068181"/>
      <w:bookmarkStart w:id="1973" w:name="_Toc37257134"/>
      <w:bookmarkStart w:id="1974" w:name="_Toc45892265"/>
      <w:bookmarkStart w:id="1975" w:name="_Toc53175891"/>
      <w:bookmarkStart w:id="1976" w:name="_Toc61119856"/>
      <w:bookmarkStart w:id="1977" w:name="_Toc67917072"/>
      <w:bookmarkStart w:id="1978" w:name="_Toc76297111"/>
      <w:bookmarkStart w:id="1979" w:name="_Toc76571052"/>
      <w:bookmarkStart w:id="1980" w:name="_Toc8374259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1970"/>
      <w:bookmarkEnd w:id="1971"/>
      <w:bookmarkEnd w:id="1972"/>
      <w:bookmarkEnd w:id="1973"/>
      <w:bookmarkEnd w:id="1974"/>
      <w:bookmarkEnd w:id="1975"/>
      <w:bookmarkEnd w:id="1976"/>
      <w:bookmarkEnd w:id="1977"/>
      <w:bookmarkEnd w:id="1978"/>
      <w:bookmarkEnd w:id="1979"/>
      <w:bookmarkEnd w:id="1980"/>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1981" w:name="_Toc21338155"/>
      <w:bookmarkStart w:id="1982" w:name="_Toc29808263"/>
      <w:bookmarkStart w:id="1983" w:name="_Toc37068182"/>
      <w:bookmarkStart w:id="1984" w:name="_Toc37257135"/>
      <w:bookmarkStart w:id="1985" w:name="_Toc45892266"/>
      <w:bookmarkStart w:id="1986" w:name="_Toc53175892"/>
      <w:bookmarkStart w:id="1987" w:name="_Toc61119857"/>
      <w:bookmarkStart w:id="1988" w:name="_Toc67917073"/>
      <w:bookmarkStart w:id="1989" w:name="_Toc76297112"/>
      <w:bookmarkStart w:id="1990" w:name="_Toc76571053"/>
      <w:bookmarkStart w:id="1991" w:name="_Toc8374259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1981"/>
      <w:bookmarkEnd w:id="1982"/>
      <w:bookmarkEnd w:id="1983"/>
      <w:bookmarkEnd w:id="1984"/>
      <w:bookmarkEnd w:id="1985"/>
      <w:bookmarkEnd w:id="1986"/>
      <w:bookmarkEnd w:id="1987"/>
      <w:bookmarkEnd w:id="1988"/>
      <w:bookmarkEnd w:id="1989"/>
      <w:bookmarkEnd w:id="1990"/>
      <w:bookmarkEnd w:id="1991"/>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1992" w:name="_Toc21338156"/>
      <w:bookmarkStart w:id="1993" w:name="_Toc29808264"/>
      <w:bookmarkStart w:id="1994" w:name="_Toc37068183"/>
      <w:bookmarkStart w:id="1995" w:name="_Toc37257136"/>
      <w:bookmarkStart w:id="1996" w:name="_Toc45892267"/>
      <w:bookmarkStart w:id="1997" w:name="_Toc53175893"/>
      <w:bookmarkStart w:id="1998" w:name="_Toc61119858"/>
      <w:bookmarkStart w:id="1999" w:name="_Toc67917074"/>
      <w:bookmarkStart w:id="2000" w:name="_Toc76297113"/>
      <w:bookmarkStart w:id="2001" w:name="_Toc76571054"/>
      <w:bookmarkStart w:id="2002" w:name="_Toc83742594"/>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1992"/>
      <w:bookmarkEnd w:id="1993"/>
      <w:bookmarkEnd w:id="1994"/>
      <w:bookmarkEnd w:id="1995"/>
      <w:bookmarkEnd w:id="1996"/>
      <w:bookmarkEnd w:id="1997"/>
      <w:bookmarkEnd w:id="1998"/>
      <w:bookmarkEnd w:id="1999"/>
      <w:bookmarkEnd w:id="2000"/>
      <w:bookmarkEnd w:id="2001"/>
      <w:bookmarkEnd w:id="2002"/>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2003" w:name="_Toc21338157"/>
      <w:bookmarkStart w:id="2004" w:name="_Toc29808265"/>
      <w:bookmarkStart w:id="2005" w:name="_Toc37068184"/>
      <w:bookmarkStart w:id="2006" w:name="_Toc37257137"/>
      <w:bookmarkStart w:id="2007" w:name="_Toc45892268"/>
      <w:bookmarkStart w:id="2008" w:name="_Toc53175894"/>
      <w:bookmarkStart w:id="2009" w:name="_Toc61119859"/>
      <w:bookmarkStart w:id="2010" w:name="_Toc67917075"/>
      <w:bookmarkStart w:id="2011" w:name="_Toc76297114"/>
      <w:bookmarkStart w:id="2012" w:name="_Toc76571055"/>
      <w:bookmarkStart w:id="2013" w:name="_Toc83742595"/>
      <w:r w:rsidRPr="00661924">
        <w:rPr>
          <w:lang w:val="en-US" w:eastAsia="ko-KR"/>
        </w:rPr>
        <w:t>4.5.4</w:t>
      </w:r>
      <w:r w:rsidRPr="00661924">
        <w:rPr>
          <w:rFonts w:hint="eastAsia"/>
          <w:lang w:val="en-US" w:eastAsia="zh-CN"/>
        </w:rPr>
        <w:tab/>
      </w:r>
      <w:r w:rsidRPr="00661924">
        <w:rPr>
          <w:lang w:val="en-US" w:eastAsia="ko-KR"/>
        </w:rPr>
        <w:t>Angle of arrival</w:t>
      </w:r>
      <w:bookmarkEnd w:id="2003"/>
      <w:bookmarkEnd w:id="2004"/>
      <w:bookmarkEnd w:id="2005"/>
      <w:bookmarkEnd w:id="2006"/>
      <w:bookmarkEnd w:id="2007"/>
      <w:bookmarkEnd w:id="2008"/>
      <w:bookmarkEnd w:id="2009"/>
      <w:bookmarkEnd w:id="2010"/>
      <w:bookmarkEnd w:id="2011"/>
      <w:bookmarkEnd w:id="2012"/>
      <w:bookmarkEnd w:id="2013"/>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2014" w:name="_Toc21338158"/>
      <w:bookmarkStart w:id="2015" w:name="_Toc29808266"/>
      <w:bookmarkStart w:id="2016" w:name="_Toc37068185"/>
      <w:bookmarkStart w:id="2017" w:name="_Toc37257138"/>
      <w:bookmarkStart w:id="2018" w:name="_Toc45892269"/>
      <w:bookmarkStart w:id="2019" w:name="_Toc53175895"/>
      <w:bookmarkStart w:id="2020" w:name="_Toc61119860"/>
      <w:bookmarkStart w:id="2021" w:name="_Toc67917076"/>
      <w:bookmarkStart w:id="2022" w:name="_Toc76297115"/>
      <w:bookmarkStart w:id="2023" w:name="_Toc76571056"/>
      <w:bookmarkStart w:id="2024" w:name="_Hlk19882370"/>
      <w:bookmarkStart w:id="2025" w:name="_Toc83742596"/>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2014"/>
      <w:bookmarkEnd w:id="2015"/>
      <w:bookmarkEnd w:id="2016"/>
      <w:bookmarkEnd w:id="2017"/>
      <w:bookmarkEnd w:id="2018"/>
      <w:bookmarkEnd w:id="2019"/>
      <w:bookmarkEnd w:id="2020"/>
      <w:bookmarkEnd w:id="2021"/>
      <w:bookmarkEnd w:id="2022"/>
      <w:bookmarkEnd w:id="2023"/>
      <w:bookmarkEnd w:id="2025"/>
    </w:p>
    <w:p w14:paraId="61118FA7" w14:textId="77777777" w:rsidR="005B3300" w:rsidRPr="00661924" w:rsidRDefault="005B3300" w:rsidP="005B3300">
      <w:pPr>
        <w:pStyle w:val="Heading2"/>
      </w:pPr>
      <w:bookmarkStart w:id="2026" w:name="_Toc21338159"/>
      <w:bookmarkStart w:id="2027" w:name="_Toc29808267"/>
      <w:bookmarkStart w:id="2028" w:name="_Toc37068186"/>
      <w:bookmarkStart w:id="2029" w:name="_Toc37257139"/>
      <w:bookmarkStart w:id="2030" w:name="_Toc45892270"/>
      <w:bookmarkStart w:id="2031" w:name="_Toc53175896"/>
      <w:bookmarkStart w:id="2032" w:name="_Toc61119861"/>
      <w:bookmarkStart w:id="2033" w:name="_Toc67917077"/>
      <w:bookmarkStart w:id="2034" w:name="_Toc76297116"/>
      <w:bookmarkStart w:id="2035" w:name="_Toc76571057"/>
      <w:bookmarkStart w:id="2036" w:name="_Toc83742597"/>
      <w:r w:rsidRPr="00661924">
        <w:t>5.1</w:t>
      </w:r>
      <w:r w:rsidRPr="00661924">
        <w:rPr>
          <w:rFonts w:hint="eastAsia"/>
          <w:lang w:eastAsia="zh-CN"/>
        </w:rPr>
        <w:tab/>
      </w:r>
      <w:r w:rsidRPr="00661924">
        <w:rPr>
          <w:rFonts w:hint="eastAsia"/>
        </w:rPr>
        <w:t>General</w:t>
      </w:r>
      <w:bookmarkEnd w:id="2026"/>
      <w:bookmarkEnd w:id="2027"/>
      <w:bookmarkEnd w:id="2028"/>
      <w:bookmarkEnd w:id="2029"/>
      <w:bookmarkEnd w:id="2030"/>
      <w:bookmarkEnd w:id="2031"/>
      <w:bookmarkEnd w:id="2032"/>
      <w:bookmarkEnd w:id="2033"/>
      <w:bookmarkEnd w:id="2034"/>
      <w:bookmarkEnd w:id="2035"/>
      <w:bookmarkEnd w:id="2036"/>
    </w:p>
    <w:p w14:paraId="79C0D334" w14:textId="77777777" w:rsidR="005B3300" w:rsidRPr="00661924" w:rsidRDefault="005B3300" w:rsidP="005B3300">
      <w:pPr>
        <w:pStyle w:val="Heading3"/>
      </w:pPr>
      <w:bookmarkStart w:id="2037" w:name="_Toc21338160"/>
      <w:bookmarkStart w:id="2038" w:name="_Toc29808268"/>
      <w:bookmarkStart w:id="2039" w:name="_Toc37068187"/>
      <w:bookmarkStart w:id="2040" w:name="_Toc37257140"/>
      <w:bookmarkStart w:id="2041" w:name="_Toc45892271"/>
      <w:bookmarkStart w:id="2042" w:name="_Toc53175897"/>
      <w:bookmarkStart w:id="2043" w:name="_Toc61119862"/>
      <w:bookmarkStart w:id="2044" w:name="_Toc67917078"/>
      <w:bookmarkStart w:id="2045" w:name="_Toc76297117"/>
      <w:bookmarkStart w:id="2046" w:name="_Toc76571058"/>
      <w:bookmarkStart w:id="2047" w:name="_Toc83742598"/>
      <w:r w:rsidRPr="00661924">
        <w:t>5.1.1</w:t>
      </w:r>
      <w:r w:rsidRPr="00661924">
        <w:rPr>
          <w:rFonts w:hint="eastAsia"/>
          <w:lang w:eastAsia="zh-CN"/>
        </w:rPr>
        <w:tab/>
      </w:r>
      <w:r w:rsidRPr="00661924">
        <w:t>Applicability of requirements</w:t>
      </w:r>
      <w:bookmarkEnd w:id="2037"/>
      <w:bookmarkEnd w:id="2038"/>
      <w:bookmarkEnd w:id="2039"/>
      <w:bookmarkEnd w:id="2040"/>
      <w:bookmarkEnd w:id="2041"/>
      <w:bookmarkEnd w:id="2042"/>
      <w:bookmarkEnd w:id="2043"/>
      <w:bookmarkEnd w:id="2044"/>
      <w:bookmarkEnd w:id="2045"/>
      <w:bookmarkEnd w:id="2046"/>
      <w:bookmarkEnd w:id="2047"/>
    </w:p>
    <w:p w14:paraId="7573746A" w14:textId="77777777" w:rsidR="005B3300" w:rsidRPr="00661924" w:rsidRDefault="005B3300" w:rsidP="005B3300">
      <w:pPr>
        <w:pStyle w:val="Heading4"/>
      </w:pPr>
      <w:bookmarkStart w:id="2048" w:name="_Toc21338161"/>
      <w:bookmarkStart w:id="2049" w:name="_Toc29808269"/>
      <w:bookmarkStart w:id="2050" w:name="_Toc37068188"/>
      <w:bookmarkStart w:id="2051" w:name="_Toc37257141"/>
      <w:bookmarkStart w:id="2052" w:name="_Toc45892272"/>
      <w:bookmarkStart w:id="2053" w:name="_Toc53175898"/>
      <w:bookmarkStart w:id="2054" w:name="_Toc61119863"/>
      <w:bookmarkStart w:id="2055" w:name="_Toc67917079"/>
      <w:bookmarkStart w:id="2056" w:name="_Toc76297118"/>
      <w:bookmarkStart w:id="2057" w:name="_Toc76571059"/>
      <w:bookmarkStart w:id="2058" w:name="_Toc83742599"/>
      <w:r w:rsidRPr="00661924">
        <w:t>5.1.1.1</w:t>
      </w:r>
      <w:r w:rsidRPr="00661924">
        <w:rPr>
          <w:rFonts w:hint="eastAsia"/>
        </w:rPr>
        <w:tab/>
      </w:r>
      <w:r w:rsidRPr="00661924">
        <w:t>General</w:t>
      </w:r>
      <w:bookmarkEnd w:id="2048"/>
      <w:bookmarkEnd w:id="2049"/>
      <w:bookmarkEnd w:id="2050"/>
      <w:bookmarkEnd w:id="2051"/>
      <w:bookmarkEnd w:id="2052"/>
      <w:bookmarkEnd w:id="2053"/>
      <w:bookmarkEnd w:id="2054"/>
      <w:bookmarkEnd w:id="2055"/>
      <w:bookmarkEnd w:id="2056"/>
      <w:bookmarkEnd w:id="2057"/>
      <w:bookmarkEnd w:id="2058"/>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2059" w:name="_Toc21338162"/>
      <w:bookmarkStart w:id="2060" w:name="_Toc29808270"/>
      <w:bookmarkStart w:id="2061" w:name="_Toc37068189"/>
      <w:bookmarkStart w:id="2062" w:name="_Toc37257142"/>
      <w:bookmarkStart w:id="2063" w:name="_Toc45892273"/>
      <w:bookmarkStart w:id="2064" w:name="_Toc53175899"/>
      <w:bookmarkStart w:id="2065" w:name="_Toc61119864"/>
      <w:bookmarkStart w:id="2066" w:name="_Toc67917080"/>
      <w:bookmarkStart w:id="2067" w:name="_Toc76297119"/>
      <w:bookmarkStart w:id="2068" w:name="_Toc76571060"/>
      <w:bookmarkStart w:id="2069" w:name="_Toc83742600"/>
      <w:r w:rsidRPr="00661924">
        <w:t>5.1.1.2</w:t>
      </w:r>
      <w:r w:rsidRPr="00661924">
        <w:rPr>
          <w:rFonts w:hint="eastAsia"/>
        </w:rPr>
        <w:tab/>
      </w:r>
      <w:r w:rsidRPr="00661924">
        <w:t>Applicability of requirements for different number of RX antenna ports</w:t>
      </w:r>
      <w:bookmarkEnd w:id="2059"/>
      <w:bookmarkEnd w:id="2060"/>
      <w:bookmarkEnd w:id="2061"/>
      <w:bookmarkEnd w:id="2062"/>
      <w:bookmarkEnd w:id="2063"/>
      <w:bookmarkEnd w:id="2064"/>
      <w:bookmarkEnd w:id="2065"/>
      <w:bookmarkEnd w:id="2066"/>
      <w:bookmarkEnd w:id="2067"/>
      <w:bookmarkEnd w:id="2068"/>
      <w:bookmarkEnd w:id="2069"/>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2070" w:name="_Toc21338163"/>
      <w:bookmarkStart w:id="2071" w:name="_Toc29808271"/>
      <w:bookmarkStart w:id="2072" w:name="_Toc37068190"/>
      <w:bookmarkStart w:id="2073" w:name="_Toc37257143"/>
      <w:bookmarkStart w:id="2074" w:name="_Toc45892274"/>
      <w:bookmarkStart w:id="2075" w:name="_Toc53175900"/>
      <w:bookmarkStart w:id="2076" w:name="_Toc61119865"/>
      <w:bookmarkStart w:id="2077" w:name="_Toc67917081"/>
      <w:bookmarkStart w:id="2078" w:name="_Toc76297120"/>
      <w:bookmarkStart w:id="2079" w:name="_Toc76571061"/>
      <w:bookmarkStart w:id="2080" w:name="_Toc83742601"/>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2070"/>
      <w:bookmarkEnd w:id="2071"/>
      <w:bookmarkEnd w:id="2072"/>
      <w:bookmarkEnd w:id="2073"/>
      <w:bookmarkEnd w:id="2074"/>
      <w:bookmarkEnd w:id="2075"/>
      <w:bookmarkEnd w:id="2076"/>
      <w:bookmarkEnd w:id="2077"/>
      <w:bookmarkEnd w:id="2078"/>
      <w:bookmarkEnd w:id="2079"/>
      <w:bookmarkEnd w:id="2080"/>
    </w:p>
    <w:p w14:paraId="1A8FB64A" w14:textId="77777777" w:rsidR="005B3300" w:rsidRPr="00661924" w:rsidRDefault="005B3300" w:rsidP="005B3300">
      <w:bookmarkStart w:id="2081"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2081"/>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2082" w:name="_Toc21338164"/>
      <w:bookmarkStart w:id="2083" w:name="_Toc29808272"/>
      <w:bookmarkStart w:id="2084" w:name="_Toc37068191"/>
      <w:bookmarkStart w:id="2085" w:name="_Toc37257144"/>
      <w:bookmarkStart w:id="2086" w:name="_Toc45892275"/>
      <w:bookmarkStart w:id="2087" w:name="_Toc53175901"/>
      <w:bookmarkStart w:id="2088" w:name="_Toc61119866"/>
      <w:bookmarkStart w:id="2089" w:name="_Toc67917082"/>
      <w:bookmarkStart w:id="2090" w:name="_Toc76297121"/>
      <w:bookmarkStart w:id="2091" w:name="_Toc76571062"/>
      <w:bookmarkStart w:id="2092" w:name="_Toc83742602"/>
      <w:r w:rsidRPr="00661924">
        <w:rPr>
          <w:rFonts w:cs="Arial"/>
        </w:rPr>
        <w:t>5.1.1.4</w:t>
      </w:r>
      <w:r w:rsidRPr="00661924">
        <w:rPr>
          <w:rFonts w:cs="Arial"/>
        </w:rPr>
        <w:tab/>
        <w:t>Applicability of requirements for mandatory UE features with capability signalling</w:t>
      </w:r>
      <w:bookmarkEnd w:id="2082"/>
      <w:bookmarkEnd w:id="2083"/>
      <w:bookmarkEnd w:id="2084"/>
      <w:bookmarkEnd w:id="2085"/>
      <w:bookmarkEnd w:id="2086"/>
      <w:bookmarkEnd w:id="2087"/>
      <w:bookmarkEnd w:id="2088"/>
      <w:bookmarkEnd w:id="2089"/>
      <w:bookmarkEnd w:id="2090"/>
      <w:bookmarkEnd w:id="2091"/>
      <w:bookmarkEnd w:id="2092"/>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2093" w:name="_Toc21338165"/>
      <w:bookmarkStart w:id="2094" w:name="_Toc29808273"/>
      <w:bookmarkStart w:id="2095" w:name="_Toc37068192"/>
      <w:bookmarkStart w:id="2096" w:name="_Toc37257145"/>
      <w:bookmarkStart w:id="2097" w:name="_Toc45892276"/>
      <w:bookmarkStart w:id="2098" w:name="_Toc53175902"/>
      <w:bookmarkStart w:id="2099" w:name="_Toc61119867"/>
      <w:bookmarkStart w:id="2100" w:name="_Toc67917083"/>
      <w:bookmarkStart w:id="2101" w:name="_Toc76297122"/>
      <w:bookmarkStart w:id="2102" w:name="_Toc76571063"/>
      <w:bookmarkStart w:id="2103" w:name="_Toc83742603"/>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093"/>
      <w:bookmarkEnd w:id="2094"/>
      <w:bookmarkEnd w:id="2095"/>
      <w:bookmarkEnd w:id="2096"/>
      <w:bookmarkEnd w:id="2097"/>
      <w:bookmarkEnd w:id="2098"/>
      <w:bookmarkEnd w:id="2099"/>
      <w:bookmarkEnd w:id="2100"/>
      <w:bookmarkEnd w:id="2101"/>
      <w:bookmarkEnd w:id="2102"/>
      <w:bookmarkEnd w:id="2103"/>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5B3300" w:rsidRPr="00661924" w14:paraId="309855B9" w14:textId="77777777" w:rsidTr="000B2BA0">
        <w:tc>
          <w:tcPr>
            <w:tcW w:w="5419" w:type="dxa"/>
            <w:gridSpan w:val="3"/>
            <w:shd w:val="clear" w:color="auto" w:fill="auto"/>
          </w:tcPr>
          <w:p w14:paraId="2F0C739A" w14:textId="77777777" w:rsidR="005B3300" w:rsidRPr="00661924" w:rsidRDefault="005B3300" w:rsidP="0044260C">
            <w:pPr>
              <w:pStyle w:val="TAH"/>
              <w:rPr>
                <w:rFonts w:eastAsia="SimSun"/>
              </w:rPr>
            </w:pPr>
            <w:r w:rsidRPr="00661924">
              <w:rPr>
                <w:rFonts w:eastAsia="SimSun"/>
              </w:rPr>
              <w:lastRenderedPageBreak/>
              <w:t>Parameter</w:t>
            </w:r>
          </w:p>
        </w:tc>
        <w:tc>
          <w:tcPr>
            <w:tcW w:w="907" w:type="dxa"/>
            <w:shd w:val="clear" w:color="auto" w:fill="auto"/>
          </w:tcPr>
          <w:p w14:paraId="0BBBB623" w14:textId="77777777" w:rsidR="005B3300" w:rsidRPr="00661924" w:rsidRDefault="005B3300" w:rsidP="0044260C">
            <w:pPr>
              <w:pStyle w:val="TAH"/>
              <w:rPr>
                <w:rFonts w:eastAsia="SimSun"/>
              </w:rPr>
            </w:pPr>
            <w:r w:rsidRPr="00661924">
              <w:rPr>
                <w:rFonts w:eastAsia="SimSun"/>
              </w:rPr>
              <w:t>Unit</w:t>
            </w:r>
          </w:p>
        </w:tc>
        <w:tc>
          <w:tcPr>
            <w:tcW w:w="3295" w:type="dxa"/>
            <w:shd w:val="clear" w:color="auto" w:fill="auto"/>
          </w:tcPr>
          <w:p w14:paraId="3B47125D" w14:textId="77777777" w:rsidR="005B3300" w:rsidRPr="00661924" w:rsidRDefault="005B3300" w:rsidP="0044260C">
            <w:pPr>
              <w:pStyle w:val="TAH"/>
              <w:rPr>
                <w:rFonts w:eastAsia="SimSun"/>
              </w:rPr>
            </w:pPr>
            <w:r w:rsidRPr="00661924">
              <w:rPr>
                <w:rFonts w:eastAsia="SimSun"/>
              </w:rPr>
              <w:t>Value</w:t>
            </w:r>
          </w:p>
        </w:tc>
      </w:tr>
      <w:tr w:rsidR="005B3300" w:rsidRPr="00661924" w14:paraId="13ED82A8" w14:textId="77777777" w:rsidTr="000B2BA0">
        <w:tc>
          <w:tcPr>
            <w:tcW w:w="5419" w:type="dxa"/>
            <w:gridSpan w:val="3"/>
            <w:shd w:val="clear" w:color="auto" w:fill="auto"/>
            <w:vAlign w:val="center"/>
          </w:tcPr>
          <w:p w14:paraId="5F1D6F2D" w14:textId="77777777" w:rsidR="005B3300" w:rsidRPr="00661924" w:rsidRDefault="005B3300" w:rsidP="0044260C">
            <w:pPr>
              <w:pStyle w:val="TAL"/>
              <w:rPr>
                <w:rFonts w:eastAsia="SimSun"/>
              </w:rPr>
            </w:pPr>
            <w:r w:rsidRPr="00661924">
              <w:rPr>
                <w:rFonts w:eastAsia="SimSun"/>
              </w:rPr>
              <w:t>PDSCH transmission scheme</w:t>
            </w:r>
          </w:p>
        </w:tc>
        <w:tc>
          <w:tcPr>
            <w:tcW w:w="907" w:type="dxa"/>
            <w:shd w:val="clear" w:color="auto" w:fill="auto"/>
            <w:vAlign w:val="center"/>
          </w:tcPr>
          <w:p w14:paraId="073EEA71" w14:textId="77777777" w:rsidR="005B3300" w:rsidRPr="00661924" w:rsidRDefault="005B3300" w:rsidP="0044260C">
            <w:pPr>
              <w:pStyle w:val="TAC"/>
              <w:rPr>
                <w:rFonts w:eastAsia="SimSun"/>
              </w:rPr>
            </w:pPr>
          </w:p>
        </w:tc>
        <w:tc>
          <w:tcPr>
            <w:tcW w:w="3295" w:type="dxa"/>
            <w:shd w:val="clear" w:color="auto" w:fill="auto"/>
            <w:vAlign w:val="center"/>
          </w:tcPr>
          <w:p w14:paraId="13B4A368"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6108730" w14:textId="77777777" w:rsidTr="000B2BA0">
        <w:tc>
          <w:tcPr>
            <w:tcW w:w="1794" w:type="dxa"/>
            <w:vMerge w:val="restart"/>
            <w:shd w:val="clear" w:color="auto" w:fill="auto"/>
            <w:vAlign w:val="center"/>
          </w:tcPr>
          <w:p w14:paraId="19BA3183" w14:textId="77777777" w:rsidR="005B3300" w:rsidRPr="00661924" w:rsidRDefault="005B3300" w:rsidP="0044260C">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170A3733"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7DF45360"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212F7E64" w14:textId="77777777" w:rsidR="005B3300" w:rsidRPr="00661924" w:rsidRDefault="005B3300" w:rsidP="0044260C">
            <w:pPr>
              <w:pStyle w:val="TAC"/>
              <w:rPr>
                <w:rFonts w:eastAsia="SimSun"/>
              </w:rPr>
            </w:pPr>
            <w:r w:rsidRPr="00661924">
              <w:rPr>
                <w:rFonts w:eastAsia="SimSun"/>
              </w:rPr>
              <w:t>0</w:t>
            </w:r>
          </w:p>
        </w:tc>
      </w:tr>
      <w:tr w:rsidR="005B3300" w:rsidRPr="00661924" w14:paraId="7DCCEF15" w14:textId="77777777" w:rsidTr="000B2BA0">
        <w:tc>
          <w:tcPr>
            <w:tcW w:w="1794" w:type="dxa"/>
            <w:vMerge/>
            <w:shd w:val="clear" w:color="auto" w:fill="auto"/>
            <w:vAlign w:val="center"/>
          </w:tcPr>
          <w:p w14:paraId="331F1381" w14:textId="77777777" w:rsidR="005B3300" w:rsidRPr="00661924" w:rsidRDefault="005B3300" w:rsidP="0044260C">
            <w:pPr>
              <w:pStyle w:val="TAL"/>
              <w:rPr>
                <w:rFonts w:eastAsia="SimSun"/>
                <w:lang w:eastAsia="ja-JP"/>
              </w:rPr>
            </w:pPr>
          </w:p>
        </w:tc>
        <w:tc>
          <w:tcPr>
            <w:tcW w:w="3625" w:type="dxa"/>
            <w:gridSpan w:val="2"/>
            <w:shd w:val="clear" w:color="auto" w:fill="auto"/>
            <w:vAlign w:val="center"/>
          </w:tcPr>
          <w:p w14:paraId="4A3C1840" w14:textId="77777777" w:rsidR="005B3300" w:rsidRPr="00661924" w:rsidRDefault="005B3300" w:rsidP="0044260C">
            <w:pPr>
              <w:pStyle w:val="TAL"/>
              <w:rPr>
                <w:rFonts w:eastAsia="SimSun"/>
                <w:lang w:eastAsia="ja-JP"/>
              </w:rPr>
            </w:pPr>
            <w:r w:rsidRPr="00661924">
              <w:rPr>
                <w:rFonts w:eastAsia="SimSun"/>
              </w:rPr>
              <w:t>Subcarrier spacing</w:t>
            </w:r>
          </w:p>
        </w:tc>
        <w:tc>
          <w:tcPr>
            <w:tcW w:w="907" w:type="dxa"/>
            <w:shd w:val="clear" w:color="auto" w:fill="auto"/>
            <w:vAlign w:val="center"/>
          </w:tcPr>
          <w:p w14:paraId="7E7B27A9" w14:textId="77777777" w:rsidR="005B3300" w:rsidRPr="00661924" w:rsidRDefault="005B3300" w:rsidP="0044260C">
            <w:pPr>
              <w:pStyle w:val="TAC"/>
              <w:rPr>
                <w:rFonts w:eastAsia="SimSun"/>
              </w:rPr>
            </w:pPr>
            <w:r w:rsidRPr="00661924">
              <w:rPr>
                <w:rFonts w:eastAsia="SimSun"/>
              </w:rPr>
              <w:t>kHz</w:t>
            </w:r>
          </w:p>
        </w:tc>
        <w:tc>
          <w:tcPr>
            <w:tcW w:w="3295" w:type="dxa"/>
            <w:shd w:val="clear" w:color="auto" w:fill="auto"/>
            <w:vAlign w:val="center"/>
          </w:tcPr>
          <w:p w14:paraId="55AD8B7C" w14:textId="77777777" w:rsidR="005B3300" w:rsidRPr="00661924" w:rsidRDefault="005B3300" w:rsidP="0044260C">
            <w:pPr>
              <w:pStyle w:val="TAC"/>
              <w:rPr>
                <w:rFonts w:eastAsia="SimSun"/>
              </w:rPr>
            </w:pPr>
            <w:r w:rsidRPr="00661924">
              <w:rPr>
                <w:rFonts w:eastAsia="SimSun"/>
              </w:rPr>
              <w:t>15 or 30</w:t>
            </w:r>
          </w:p>
        </w:tc>
      </w:tr>
      <w:tr w:rsidR="005B3300" w:rsidRPr="00661924" w14:paraId="330DB311" w14:textId="77777777" w:rsidTr="000B2BA0">
        <w:tc>
          <w:tcPr>
            <w:tcW w:w="1794" w:type="dxa"/>
            <w:vMerge w:val="restart"/>
            <w:shd w:val="clear" w:color="auto" w:fill="auto"/>
            <w:vAlign w:val="center"/>
          </w:tcPr>
          <w:p w14:paraId="39FCED11" w14:textId="77777777" w:rsidR="005B3300" w:rsidRPr="00661924" w:rsidRDefault="005B3300" w:rsidP="0044260C">
            <w:pPr>
              <w:pStyle w:val="TAL"/>
              <w:rPr>
                <w:rFonts w:eastAsia="SimSun"/>
              </w:rPr>
            </w:pPr>
            <w:r w:rsidRPr="00661924">
              <w:rPr>
                <w:rFonts w:eastAsia="SimSun"/>
              </w:rPr>
              <w:t>DL BWP configuration #1</w:t>
            </w:r>
          </w:p>
        </w:tc>
        <w:tc>
          <w:tcPr>
            <w:tcW w:w="3625" w:type="dxa"/>
            <w:gridSpan w:val="2"/>
            <w:shd w:val="clear" w:color="auto" w:fill="auto"/>
            <w:vAlign w:val="center"/>
          </w:tcPr>
          <w:p w14:paraId="371F8981" w14:textId="77777777" w:rsidR="005B3300" w:rsidRPr="00661924" w:rsidRDefault="005B3300" w:rsidP="0044260C">
            <w:pPr>
              <w:pStyle w:val="TAL"/>
              <w:rPr>
                <w:rFonts w:eastAsia="SimSun"/>
              </w:rPr>
            </w:pPr>
            <w:r w:rsidRPr="00661924">
              <w:rPr>
                <w:rFonts w:eastAsia="SimSun"/>
              </w:rPr>
              <w:t>Cyclic prefix</w:t>
            </w:r>
          </w:p>
        </w:tc>
        <w:tc>
          <w:tcPr>
            <w:tcW w:w="907" w:type="dxa"/>
            <w:shd w:val="clear" w:color="auto" w:fill="auto"/>
            <w:vAlign w:val="center"/>
          </w:tcPr>
          <w:p w14:paraId="4FEAFC05" w14:textId="77777777" w:rsidR="005B3300" w:rsidRPr="00661924" w:rsidRDefault="005B3300" w:rsidP="0044260C">
            <w:pPr>
              <w:pStyle w:val="TAC"/>
              <w:rPr>
                <w:rFonts w:eastAsia="SimSun"/>
              </w:rPr>
            </w:pPr>
          </w:p>
        </w:tc>
        <w:tc>
          <w:tcPr>
            <w:tcW w:w="3295" w:type="dxa"/>
            <w:shd w:val="clear" w:color="auto" w:fill="auto"/>
            <w:vAlign w:val="center"/>
          </w:tcPr>
          <w:p w14:paraId="04D323B6" w14:textId="77777777" w:rsidR="005B3300" w:rsidRPr="00661924" w:rsidRDefault="005B3300" w:rsidP="0044260C">
            <w:pPr>
              <w:pStyle w:val="TAC"/>
              <w:rPr>
                <w:rFonts w:eastAsia="SimSun"/>
              </w:rPr>
            </w:pPr>
            <w:r w:rsidRPr="00661924">
              <w:rPr>
                <w:rFonts w:eastAsia="SimSun"/>
              </w:rPr>
              <w:t>Normal</w:t>
            </w:r>
          </w:p>
        </w:tc>
      </w:tr>
      <w:tr w:rsidR="005B3300" w:rsidRPr="00661924" w14:paraId="23399182" w14:textId="77777777" w:rsidTr="000B2BA0">
        <w:tc>
          <w:tcPr>
            <w:tcW w:w="1794" w:type="dxa"/>
            <w:vMerge/>
            <w:shd w:val="clear" w:color="auto" w:fill="auto"/>
            <w:vAlign w:val="center"/>
          </w:tcPr>
          <w:p w14:paraId="2F9B64A0" w14:textId="77777777" w:rsidR="005B3300" w:rsidRPr="00661924" w:rsidRDefault="005B3300" w:rsidP="0044260C">
            <w:pPr>
              <w:pStyle w:val="TAL"/>
              <w:rPr>
                <w:rFonts w:eastAsia="SimSun"/>
              </w:rPr>
            </w:pPr>
          </w:p>
        </w:tc>
        <w:tc>
          <w:tcPr>
            <w:tcW w:w="3625" w:type="dxa"/>
            <w:gridSpan w:val="2"/>
            <w:shd w:val="clear" w:color="auto" w:fill="auto"/>
            <w:vAlign w:val="center"/>
          </w:tcPr>
          <w:p w14:paraId="7770129B" w14:textId="77777777" w:rsidR="005B3300" w:rsidRPr="00661924" w:rsidRDefault="005B3300" w:rsidP="0044260C">
            <w:pPr>
              <w:pStyle w:val="TAL"/>
              <w:rPr>
                <w:rFonts w:eastAsia="SimSun"/>
              </w:rPr>
            </w:pPr>
            <w:r w:rsidRPr="00661924">
              <w:rPr>
                <w:rFonts w:eastAsia="SimSun"/>
              </w:rPr>
              <w:t>RB offset</w:t>
            </w:r>
          </w:p>
        </w:tc>
        <w:tc>
          <w:tcPr>
            <w:tcW w:w="907" w:type="dxa"/>
            <w:shd w:val="clear" w:color="auto" w:fill="auto"/>
            <w:vAlign w:val="center"/>
          </w:tcPr>
          <w:p w14:paraId="2186C543"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4A4A660B" w14:textId="77777777" w:rsidR="005B3300" w:rsidRPr="00661924" w:rsidRDefault="005B3300" w:rsidP="0044260C">
            <w:pPr>
              <w:pStyle w:val="TAC"/>
              <w:rPr>
                <w:rFonts w:eastAsia="SimSun"/>
              </w:rPr>
            </w:pPr>
            <w:r w:rsidRPr="00661924">
              <w:rPr>
                <w:rFonts w:eastAsia="SimSun"/>
              </w:rPr>
              <w:t>0</w:t>
            </w:r>
          </w:p>
        </w:tc>
      </w:tr>
      <w:tr w:rsidR="005B3300" w:rsidRPr="00661924" w14:paraId="33610E52" w14:textId="77777777" w:rsidTr="000B2BA0">
        <w:tc>
          <w:tcPr>
            <w:tcW w:w="1794" w:type="dxa"/>
            <w:vMerge/>
            <w:shd w:val="clear" w:color="auto" w:fill="auto"/>
            <w:vAlign w:val="center"/>
          </w:tcPr>
          <w:p w14:paraId="728FF613" w14:textId="77777777" w:rsidR="005B3300" w:rsidRPr="00661924" w:rsidRDefault="005B3300" w:rsidP="0044260C">
            <w:pPr>
              <w:pStyle w:val="TAL"/>
              <w:rPr>
                <w:rFonts w:eastAsia="SimSun"/>
              </w:rPr>
            </w:pPr>
          </w:p>
        </w:tc>
        <w:tc>
          <w:tcPr>
            <w:tcW w:w="3625" w:type="dxa"/>
            <w:gridSpan w:val="2"/>
            <w:shd w:val="clear" w:color="auto" w:fill="auto"/>
            <w:vAlign w:val="center"/>
          </w:tcPr>
          <w:p w14:paraId="17E02C8B" w14:textId="77777777" w:rsidR="005B3300" w:rsidRPr="00661924" w:rsidRDefault="005B3300" w:rsidP="0044260C">
            <w:pPr>
              <w:pStyle w:val="TAL"/>
              <w:rPr>
                <w:rFonts w:eastAsia="SimSun"/>
              </w:rPr>
            </w:pPr>
            <w:r w:rsidRPr="00661924">
              <w:rPr>
                <w:rFonts w:eastAsia="SimSun"/>
              </w:rPr>
              <w:t>Number of contiguous PRB</w:t>
            </w:r>
          </w:p>
        </w:tc>
        <w:tc>
          <w:tcPr>
            <w:tcW w:w="907" w:type="dxa"/>
            <w:shd w:val="clear" w:color="auto" w:fill="auto"/>
            <w:vAlign w:val="center"/>
          </w:tcPr>
          <w:p w14:paraId="0E198ADE" w14:textId="77777777" w:rsidR="005B3300" w:rsidRPr="00661924" w:rsidRDefault="005B3300" w:rsidP="0044260C">
            <w:pPr>
              <w:pStyle w:val="TAC"/>
              <w:rPr>
                <w:rFonts w:eastAsia="SimSun"/>
              </w:rPr>
            </w:pPr>
            <w:r w:rsidRPr="00661924">
              <w:rPr>
                <w:rFonts w:eastAsia="SimSun"/>
              </w:rPr>
              <w:t>PRBs</w:t>
            </w:r>
          </w:p>
        </w:tc>
        <w:tc>
          <w:tcPr>
            <w:tcW w:w="3295" w:type="dxa"/>
            <w:shd w:val="clear" w:color="auto" w:fill="auto"/>
            <w:vAlign w:val="center"/>
          </w:tcPr>
          <w:p w14:paraId="04F12D3C"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38E3FCC2" w14:textId="77777777" w:rsidTr="000B2BA0">
        <w:tc>
          <w:tcPr>
            <w:tcW w:w="1794" w:type="dxa"/>
            <w:vMerge w:val="restart"/>
            <w:shd w:val="clear" w:color="auto" w:fill="auto"/>
            <w:vAlign w:val="center"/>
          </w:tcPr>
          <w:p w14:paraId="2D6F2A1F" w14:textId="77777777" w:rsidR="005B3300" w:rsidRPr="00661924" w:rsidRDefault="005B3300" w:rsidP="0044260C">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1CAFA1EF" w14:textId="77777777" w:rsidR="005B3300" w:rsidRPr="00661924" w:rsidRDefault="005B3300" w:rsidP="0044260C">
            <w:pPr>
              <w:pStyle w:val="TAL"/>
              <w:rPr>
                <w:rFonts w:eastAsia="SimSun"/>
              </w:rPr>
            </w:pPr>
            <w:r w:rsidRPr="00661924">
              <w:rPr>
                <w:rFonts w:eastAsia="SimSun"/>
              </w:rPr>
              <w:t>Physical Cell ID</w:t>
            </w:r>
          </w:p>
        </w:tc>
        <w:tc>
          <w:tcPr>
            <w:tcW w:w="907" w:type="dxa"/>
            <w:shd w:val="clear" w:color="auto" w:fill="auto"/>
            <w:vAlign w:val="center"/>
          </w:tcPr>
          <w:p w14:paraId="18E409EB" w14:textId="77777777" w:rsidR="005B3300" w:rsidRPr="00661924" w:rsidRDefault="005B3300" w:rsidP="0044260C">
            <w:pPr>
              <w:pStyle w:val="TAC"/>
              <w:rPr>
                <w:rFonts w:eastAsia="SimSun"/>
              </w:rPr>
            </w:pPr>
          </w:p>
        </w:tc>
        <w:tc>
          <w:tcPr>
            <w:tcW w:w="3295" w:type="dxa"/>
            <w:shd w:val="clear" w:color="auto" w:fill="auto"/>
            <w:vAlign w:val="center"/>
          </w:tcPr>
          <w:p w14:paraId="7F5D49C5" w14:textId="77777777" w:rsidR="005B3300" w:rsidRPr="00661924" w:rsidRDefault="005B3300" w:rsidP="0044260C">
            <w:pPr>
              <w:pStyle w:val="TAC"/>
              <w:rPr>
                <w:rFonts w:eastAsia="SimSun"/>
              </w:rPr>
            </w:pPr>
            <w:r w:rsidRPr="00661924">
              <w:rPr>
                <w:rFonts w:eastAsia="SimSun"/>
              </w:rPr>
              <w:t>0</w:t>
            </w:r>
          </w:p>
        </w:tc>
      </w:tr>
      <w:tr w:rsidR="005B3300" w:rsidRPr="00661924" w14:paraId="7495B9E0" w14:textId="77777777" w:rsidTr="000B2BA0">
        <w:tc>
          <w:tcPr>
            <w:tcW w:w="1794" w:type="dxa"/>
            <w:vMerge/>
            <w:shd w:val="clear" w:color="auto" w:fill="auto"/>
            <w:vAlign w:val="center"/>
          </w:tcPr>
          <w:p w14:paraId="1D64716D" w14:textId="77777777" w:rsidR="005B3300" w:rsidRPr="00661924" w:rsidRDefault="005B3300" w:rsidP="0044260C">
            <w:pPr>
              <w:pStyle w:val="TAL"/>
              <w:rPr>
                <w:rFonts w:eastAsia="SimSun"/>
              </w:rPr>
            </w:pPr>
          </w:p>
        </w:tc>
        <w:tc>
          <w:tcPr>
            <w:tcW w:w="3625" w:type="dxa"/>
            <w:gridSpan w:val="2"/>
            <w:shd w:val="clear" w:color="auto" w:fill="auto"/>
            <w:vAlign w:val="center"/>
          </w:tcPr>
          <w:p w14:paraId="316018FF"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4EABC388" w14:textId="77777777" w:rsidR="005B3300" w:rsidRPr="00661924" w:rsidRDefault="005B3300" w:rsidP="0044260C">
            <w:pPr>
              <w:pStyle w:val="TAC"/>
              <w:rPr>
                <w:rFonts w:eastAsia="SimSun"/>
              </w:rPr>
            </w:pPr>
          </w:p>
        </w:tc>
        <w:tc>
          <w:tcPr>
            <w:tcW w:w="3295" w:type="dxa"/>
            <w:shd w:val="clear" w:color="auto" w:fill="auto"/>
            <w:vAlign w:val="center"/>
          </w:tcPr>
          <w:p w14:paraId="2E790A8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447910B6" w14:textId="77777777" w:rsidTr="000B2BA0">
        <w:tc>
          <w:tcPr>
            <w:tcW w:w="1794" w:type="dxa"/>
            <w:vMerge/>
            <w:shd w:val="clear" w:color="auto" w:fill="auto"/>
            <w:vAlign w:val="center"/>
          </w:tcPr>
          <w:p w14:paraId="2F08C89A" w14:textId="77777777" w:rsidR="005B3300" w:rsidRPr="00661924" w:rsidRDefault="005B3300" w:rsidP="0044260C">
            <w:pPr>
              <w:pStyle w:val="TAL"/>
              <w:rPr>
                <w:rFonts w:eastAsia="SimSun"/>
              </w:rPr>
            </w:pPr>
          </w:p>
        </w:tc>
        <w:tc>
          <w:tcPr>
            <w:tcW w:w="3625" w:type="dxa"/>
            <w:gridSpan w:val="2"/>
            <w:shd w:val="clear" w:color="auto" w:fill="auto"/>
            <w:vAlign w:val="center"/>
          </w:tcPr>
          <w:p w14:paraId="7F048A18" w14:textId="77777777" w:rsidR="005B3300" w:rsidRPr="00661924" w:rsidRDefault="005B3300" w:rsidP="0044260C">
            <w:pPr>
              <w:pStyle w:val="TAL"/>
              <w:rPr>
                <w:rFonts w:eastAsia="SimSun"/>
              </w:rPr>
            </w:pPr>
            <w:r w:rsidRPr="00661924">
              <w:rPr>
                <w:rFonts w:eastAsia="SimSun"/>
              </w:rPr>
              <w:t>SSB periodicity</w:t>
            </w:r>
          </w:p>
        </w:tc>
        <w:tc>
          <w:tcPr>
            <w:tcW w:w="907" w:type="dxa"/>
            <w:shd w:val="clear" w:color="auto" w:fill="auto"/>
            <w:vAlign w:val="center"/>
          </w:tcPr>
          <w:p w14:paraId="6C32A5DD" w14:textId="77777777" w:rsidR="005B3300" w:rsidRPr="00661924" w:rsidRDefault="005B3300" w:rsidP="0044260C">
            <w:pPr>
              <w:pStyle w:val="TAC"/>
              <w:rPr>
                <w:rFonts w:eastAsia="SimSun"/>
              </w:rPr>
            </w:pPr>
            <w:r w:rsidRPr="00661924">
              <w:rPr>
                <w:rFonts w:eastAsia="SimSun"/>
              </w:rPr>
              <w:t>ms</w:t>
            </w:r>
          </w:p>
        </w:tc>
        <w:tc>
          <w:tcPr>
            <w:tcW w:w="3295" w:type="dxa"/>
            <w:shd w:val="clear" w:color="auto" w:fill="auto"/>
            <w:vAlign w:val="center"/>
          </w:tcPr>
          <w:p w14:paraId="6E1205E5" w14:textId="77777777" w:rsidR="005B3300" w:rsidRPr="00661924" w:rsidRDefault="005B3300" w:rsidP="0044260C">
            <w:pPr>
              <w:pStyle w:val="TAC"/>
              <w:rPr>
                <w:rFonts w:eastAsia="SimSun"/>
              </w:rPr>
            </w:pPr>
            <w:r w:rsidRPr="00661924">
              <w:rPr>
                <w:rFonts w:eastAsia="SimSun"/>
              </w:rPr>
              <w:t>20</w:t>
            </w:r>
          </w:p>
        </w:tc>
      </w:tr>
      <w:tr w:rsidR="000B2BA0" w:rsidRPr="00661924" w14:paraId="61510133" w14:textId="77777777" w:rsidTr="000B2BA0">
        <w:tc>
          <w:tcPr>
            <w:tcW w:w="1794" w:type="dxa"/>
            <w:vMerge w:val="restart"/>
            <w:shd w:val="clear" w:color="auto" w:fill="auto"/>
            <w:vAlign w:val="center"/>
          </w:tcPr>
          <w:p w14:paraId="7382ECF5" w14:textId="77777777" w:rsidR="000B2BA0" w:rsidRPr="00661924" w:rsidRDefault="000B2BA0" w:rsidP="0044260C">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C960DA" w14:textId="77777777" w:rsidR="000B2BA0" w:rsidRPr="00661924" w:rsidRDefault="000B2BA0" w:rsidP="0044260C">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9549C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3B8B05" w14:textId="77777777" w:rsidR="000B2BA0" w:rsidRPr="00661924" w:rsidRDefault="000B2BA0" w:rsidP="0044260C">
            <w:pPr>
              <w:pStyle w:val="TAC"/>
              <w:rPr>
                <w:rFonts w:eastAsia="SimSun"/>
              </w:rPr>
            </w:pPr>
            <w:r w:rsidRPr="00661924">
              <w:rPr>
                <w:rFonts w:eastAsia="SimSun"/>
              </w:rPr>
              <w:t>Each slot</w:t>
            </w:r>
          </w:p>
        </w:tc>
      </w:tr>
      <w:tr w:rsidR="000B2BA0" w:rsidRPr="00661924" w14:paraId="68B63AB0" w14:textId="77777777" w:rsidTr="000B2BA0">
        <w:trPr>
          <w:trHeight w:val="165"/>
        </w:trPr>
        <w:tc>
          <w:tcPr>
            <w:tcW w:w="1794" w:type="dxa"/>
            <w:vMerge/>
            <w:shd w:val="clear" w:color="auto" w:fill="auto"/>
            <w:vAlign w:val="center"/>
          </w:tcPr>
          <w:p w14:paraId="7BA7FF2E"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57900" w14:textId="77777777" w:rsidR="000B2BA0" w:rsidRPr="00661924" w:rsidRDefault="000B2BA0" w:rsidP="0044260C">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2FE76A" w14:textId="77777777" w:rsidR="000B2BA0" w:rsidRPr="00661924" w:rsidRDefault="000B2BA0" w:rsidP="0044260C">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CDB56F" w14:textId="77777777" w:rsidR="000B2BA0" w:rsidRPr="00661924" w:rsidRDefault="000B2BA0" w:rsidP="0044260C">
            <w:pPr>
              <w:pStyle w:val="TAC"/>
              <w:rPr>
                <w:rFonts w:eastAsia="SimSun"/>
              </w:rPr>
            </w:pPr>
            <w:r w:rsidRPr="00661924">
              <w:rPr>
                <w:rFonts w:eastAsia="SimSun"/>
              </w:rPr>
              <w:t>0, 1</w:t>
            </w:r>
          </w:p>
        </w:tc>
      </w:tr>
      <w:tr w:rsidR="000B2BA0" w:rsidRPr="00661924" w14:paraId="0A5ACCFA" w14:textId="77777777" w:rsidTr="000B2BA0">
        <w:trPr>
          <w:trHeight w:val="165"/>
        </w:trPr>
        <w:tc>
          <w:tcPr>
            <w:tcW w:w="1794" w:type="dxa"/>
            <w:vMerge/>
            <w:shd w:val="clear" w:color="auto" w:fill="auto"/>
            <w:vAlign w:val="center"/>
          </w:tcPr>
          <w:p w14:paraId="31F66A33"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54EE75" w14:textId="77777777" w:rsidR="000B2BA0" w:rsidRPr="00661924" w:rsidRDefault="000B2BA0" w:rsidP="0044260C">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4CE6BB"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3C60CF" w14:textId="77777777" w:rsidR="000B2BA0" w:rsidRPr="00661924" w:rsidRDefault="000B2BA0" w:rsidP="0044260C">
            <w:pPr>
              <w:pStyle w:val="TAC"/>
              <w:rPr>
                <w:rFonts w:eastAsia="SimSun"/>
              </w:rPr>
            </w:pPr>
            <w:r w:rsidRPr="00661924">
              <w:rPr>
                <w:rFonts w:eastAsia="SimSun"/>
              </w:rPr>
              <w:t>Table 5.2-2 for tested channel bandwidth and subcarrier spacing</w:t>
            </w:r>
          </w:p>
        </w:tc>
      </w:tr>
      <w:tr w:rsidR="000B2BA0" w:rsidRPr="00661924" w14:paraId="14C2C5DD" w14:textId="77777777" w:rsidTr="000B2BA0">
        <w:tc>
          <w:tcPr>
            <w:tcW w:w="1794" w:type="dxa"/>
            <w:vMerge/>
            <w:shd w:val="clear" w:color="auto" w:fill="auto"/>
            <w:vAlign w:val="center"/>
          </w:tcPr>
          <w:p w14:paraId="58765C40"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DDD63" w14:textId="77777777" w:rsidR="000B2BA0" w:rsidRPr="00661924" w:rsidRDefault="000B2BA0" w:rsidP="0044260C">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E30C8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63C67F" w14:textId="77777777" w:rsidR="000B2BA0" w:rsidRPr="00661924" w:rsidRDefault="000B2BA0" w:rsidP="0044260C">
            <w:pPr>
              <w:pStyle w:val="TAC"/>
              <w:rPr>
                <w:rFonts w:eastAsia="SimSun"/>
                <w:lang w:eastAsia="zh-CN"/>
              </w:rPr>
            </w:pPr>
            <w:r w:rsidRPr="00661924">
              <w:rPr>
                <w:rFonts w:eastAsia="SimSun"/>
              </w:rPr>
              <w:t>1/AL8</w:t>
            </w:r>
          </w:p>
        </w:tc>
      </w:tr>
      <w:tr w:rsidR="000B2BA0" w:rsidRPr="00661924" w14:paraId="4E70CF14" w14:textId="77777777" w:rsidTr="000B2BA0">
        <w:tc>
          <w:tcPr>
            <w:tcW w:w="1794" w:type="dxa"/>
            <w:vMerge/>
            <w:shd w:val="clear" w:color="auto" w:fill="auto"/>
            <w:vAlign w:val="center"/>
          </w:tcPr>
          <w:p w14:paraId="0F2D6CF4"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992EC" w14:textId="77777777" w:rsidR="000B2BA0" w:rsidRPr="00661924" w:rsidRDefault="000B2BA0" w:rsidP="0044260C">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46501C"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7C1CFC" w14:textId="77777777" w:rsidR="000B2BA0" w:rsidRPr="00661924" w:rsidRDefault="000B2BA0" w:rsidP="0044260C">
            <w:pPr>
              <w:pStyle w:val="TAC"/>
              <w:rPr>
                <w:rFonts w:eastAsia="SimSun"/>
              </w:rPr>
            </w:pPr>
            <w:r w:rsidRPr="00661924">
              <w:rPr>
                <w:rFonts w:eastAsia="SimSun"/>
              </w:rPr>
              <w:t>Non-interleaved</w:t>
            </w:r>
          </w:p>
        </w:tc>
      </w:tr>
      <w:tr w:rsidR="000B2BA0" w:rsidRPr="00661924" w14:paraId="5250F68C" w14:textId="77777777" w:rsidTr="000B2BA0">
        <w:tc>
          <w:tcPr>
            <w:tcW w:w="1794" w:type="dxa"/>
            <w:vMerge/>
            <w:shd w:val="clear" w:color="auto" w:fill="auto"/>
            <w:vAlign w:val="center"/>
          </w:tcPr>
          <w:p w14:paraId="58C522CF"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5324C" w14:textId="77777777" w:rsidR="000B2BA0" w:rsidRPr="00661924" w:rsidRDefault="000B2BA0" w:rsidP="0044260C">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751F2"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0F7D91" w14:textId="77777777" w:rsidR="000B2BA0" w:rsidRPr="00661924" w:rsidRDefault="000B2BA0" w:rsidP="0044260C">
            <w:pPr>
              <w:pStyle w:val="TAC"/>
              <w:rPr>
                <w:rFonts w:eastAsia="SimSun"/>
              </w:rPr>
            </w:pPr>
            <w:r w:rsidRPr="00661924">
              <w:rPr>
                <w:rFonts w:eastAsia="SimSun"/>
              </w:rPr>
              <w:t>1_1</w:t>
            </w:r>
          </w:p>
        </w:tc>
      </w:tr>
      <w:tr w:rsidR="000B2BA0" w:rsidRPr="00661924" w14:paraId="131829C8" w14:textId="77777777" w:rsidTr="000B2BA0">
        <w:tc>
          <w:tcPr>
            <w:tcW w:w="1794" w:type="dxa"/>
            <w:vMerge/>
            <w:shd w:val="clear" w:color="auto" w:fill="auto"/>
            <w:vAlign w:val="center"/>
          </w:tcPr>
          <w:p w14:paraId="070F2EA8"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D95AE" w14:textId="77777777" w:rsidR="000B2BA0" w:rsidRPr="00661924" w:rsidRDefault="000B2BA0" w:rsidP="0044260C">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E42C5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52639" w14:textId="77777777" w:rsidR="000B2BA0" w:rsidRPr="00661924" w:rsidRDefault="000B2BA0" w:rsidP="0044260C">
            <w:pPr>
              <w:pStyle w:val="TAC"/>
              <w:rPr>
                <w:rFonts w:eastAsia="SimSun"/>
              </w:rPr>
            </w:pPr>
            <w:r w:rsidRPr="00661924">
              <w:rPr>
                <w:rFonts w:eastAsia="SimSun"/>
              </w:rPr>
              <w:t>TCI state #1</w:t>
            </w:r>
          </w:p>
        </w:tc>
      </w:tr>
      <w:tr w:rsidR="0044260C" w:rsidRPr="00661924" w14:paraId="204CFC90" w14:textId="77777777" w:rsidTr="000B2BA0">
        <w:tc>
          <w:tcPr>
            <w:tcW w:w="1794" w:type="dxa"/>
            <w:vMerge/>
            <w:shd w:val="clear" w:color="auto" w:fill="auto"/>
            <w:vAlign w:val="center"/>
          </w:tcPr>
          <w:p w14:paraId="2107A5AA" w14:textId="77777777" w:rsidR="0044260C" w:rsidRPr="00661924" w:rsidRDefault="0044260C"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B3397" w14:textId="77777777" w:rsidR="0044260C" w:rsidRPr="007B6C69" w:rsidRDefault="0044260C" w:rsidP="0044260C">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A6F09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6978D3"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44260C" w:rsidRPr="00661924" w14:paraId="3C81AF6A" w14:textId="77777777" w:rsidTr="000B2BA0">
        <w:tc>
          <w:tcPr>
            <w:tcW w:w="5419" w:type="dxa"/>
            <w:gridSpan w:val="3"/>
            <w:tcBorders>
              <w:right w:val="single" w:sz="4" w:space="0" w:color="auto"/>
            </w:tcBorders>
            <w:shd w:val="clear" w:color="auto" w:fill="auto"/>
            <w:vAlign w:val="center"/>
          </w:tcPr>
          <w:p w14:paraId="4481E5D9" w14:textId="77777777" w:rsidR="0044260C" w:rsidRPr="00661924" w:rsidRDefault="0044260C" w:rsidP="0044260C">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5B7EE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1FA820" w14:textId="77777777" w:rsidR="0044260C" w:rsidRPr="00661924" w:rsidRDefault="0044260C" w:rsidP="0044260C">
            <w:pPr>
              <w:pStyle w:val="TAC"/>
              <w:rPr>
                <w:rFonts w:eastAsia="SimSun"/>
              </w:rPr>
            </w:pPr>
            <w:r w:rsidRPr="00661924">
              <w:rPr>
                <w:rFonts w:eastAsia="SimSun"/>
              </w:rPr>
              <w:t>Not configured</w:t>
            </w:r>
          </w:p>
        </w:tc>
      </w:tr>
      <w:tr w:rsidR="0044260C" w:rsidRPr="00661924" w14:paraId="1511BBBE" w14:textId="77777777" w:rsidTr="000B2BA0">
        <w:tc>
          <w:tcPr>
            <w:tcW w:w="1794" w:type="dxa"/>
            <w:vMerge w:val="restart"/>
            <w:shd w:val="clear" w:color="auto" w:fill="auto"/>
            <w:vAlign w:val="center"/>
          </w:tcPr>
          <w:p w14:paraId="56333C8A" w14:textId="77777777" w:rsidR="0044260C" w:rsidRPr="00661924" w:rsidRDefault="0044260C" w:rsidP="0044260C">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65B78"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0FBC3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3AD71"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44260C" w:rsidRPr="00661924" w14:paraId="38800CCD" w14:textId="77777777" w:rsidTr="000B2BA0">
        <w:tc>
          <w:tcPr>
            <w:tcW w:w="1794" w:type="dxa"/>
            <w:vMerge/>
            <w:shd w:val="clear" w:color="auto" w:fill="auto"/>
            <w:vAlign w:val="center"/>
          </w:tcPr>
          <w:p w14:paraId="645C2CE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2B12B"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C39B0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1E7424" w14:textId="77777777" w:rsidR="0044260C" w:rsidRPr="00661924" w:rsidRDefault="0044260C" w:rsidP="0044260C">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05A6FCE"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44260C" w:rsidRPr="00661924" w14:paraId="4F0DBBC3" w14:textId="77777777" w:rsidTr="000B2BA0">
        <w:tc>
          <w:tcPr>
            <w:tcW w:w="1794" w:type="dxa"/>
            <w:vMerge/>
            <w:shd w:val="clear" w:color="auto" w:fill="auto"/>
            <w:vAlign w:val="center"/>
          </w:tcPr>
          <w:p w14:paraId="2377DB9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FA511"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DC5105"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1D1079" w14:textId="77777777" w:rsidR="0044260C" w:rsidRPr="00661924" w:rsidRDefault="0044260C" w:rsidP="0044260C">
            <w:pPr>
              <w:pStyle w:val="TAC"/>
              <w:rPr>
                <w:rFonts w:eastAsia="SimSun"/>
              </w:rPr>
            </w:pPr>
            <w:r w:rsidRPr="00661924">
              <w:rPr>
                <w:rFonts w:eastAsia="SimSun"/>
              </w:rPr>
              <w:t>1 for CSI-RS resource 1,2,3,4</w:t>
            </w:r>
          </w:p>
        </w:tc>
      </w:tr>
      <w:tr w:rsidR="0044260C" w:rsidRPr="00661924" w14:paraId="79FD42B3" w14:textId="77777777" w:rsidTr="000B2BA0">
        <w:tc>
          <w:tcPr>
            <w:tcW w:w="1794" w:type="dxa"/>
            <w:vMerge/>
            <w:shd w:val="clear" w:color="auto" w:fill="auto"/>
            <w:vAlign w:val="center"/>
          </w:tcPr>
          <w:p w14:paraId="5CE8FE7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6A771"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028B3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A2BB6E" w14:textId="77777777" w:rsidR="0044260C" w:rsidRPr="00661924" w:rsidRDefault="0044260C" w:rsidP="0044260C">
            <w:pPr>
              <w:pStyle w:val="TAC"/>
              <w:rPr>
                <w:rFonts w:eastAsia="SimSun"/>
              </w:rPr>
            </w:pPr>
            <w:r w:rsidRPr="00661924">
              <w:rPr>
                <w:rFonts w:eastAsia="SimSun"/>
              </w:rPr>
              <w:t>'No CDM’ for CSI-RS resource 1,2,3,4</w:t>
            </w:r>
          </w:p>
        </w:tc>
      </w:tr>
      <w:tr w:rsidR="0044260C" w:rsidRPr="00661924" w14:paraId="371A81D1" w14:textId="77777777" w:rsidTr="000B2BA0">
        <w:tc>
          <w:tcPr>
            <w:tcW w:w="1794" w:type="dxa"/>
            <w:vMerge/>
            <w:shd w:val="clear" w:color="auto" w:fill="auto"/>
            <w:vAlign w:val="center"/>
          </w:tcPr>
          <w:p w14:paraId="03F4C1C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A560A"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3B5A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DD3A82" w14:textId="77777777" w:rsidR="0044260C" w:rsidRPr="00661924" w:rsidRDefault="0044260C" w:rsidP="0044260C">
            <w:pPr>
              <w:pStyle w:val="TAC"/>
              <w:rPr>
                <w:rFonts w:eastAsia="SimSun"/>
              </w:rPr>
            </w:pPr>
            <w:r w:rsidRPr="00661924">
              <w:rPr>
                <w:rFonts w:eastAsia="SimSun"/>
              </w:rPr>
              <w:t>3 for CSI-RS resource 1,2,3,4</w:t>
            </w:r>
          </w:p>
        </w:tc>
      </w:tr>
      <w:tr w:rsidR="0044260C" w:rsidRPr="00661924" w14:paraId="3CE9E01F" w14:textId="77777777" w:rsidTr="000B2BA0">
        <w:tc>
          <w:tcPr>
            <w:tcW w:w="1794" w:type="dxa"/>
            <w:vMerge/>
            <w:shd w:val="clear" w:color="auto" w:fill="auto"/>
            <w:vAlign w:val="center"/>
          </w:tcPr>
          <w:p w14:paraId="0EF2FAA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7B131"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A55F51"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46A14E" w14:textId="77777777" w:rsidR="0044260C" w:rsidRPr="00661924" w:rsidRDefault="0044260C" w:rsidP="0044260C">
            <w:pPr>
              <w:pStyle w:val="TAC"/>
              <w:rPr>
                <w:rFonts w:eastAsia="SimSun"/>
              </w:rPr>
            </w:pPr>
            <w:r w:rsidRPr="00661924">
              <w:rPr>
                <w:rFonts w:eastAsia="SimSun"/>
              </w:rPr>
              <w:t>15 kHz SCS: 20 for CSI-RS resource 1,2,3,4</w:t>
            </w:r>
          </w:p>
          <w:p w14:paraId="19A72958" w14:textId="77777777" w:rsidR="0044260C" w:rsidRPr="00661924" w:rsidRDefault="0044260C" w:rsidP="0044260C">
            <w:pPr>
              <w:pStyle w:val="TAC"/>
              <w:rPr>
                <w:rFonts w:eastAsia="SimSun"/>
              </w:rPr>
            </w:pPr>
            <w:r w:rsidRPr="00661924">
              <w:rPr>
                <w:rFonts w:eastAsia="SimSun"/>
              </w:rPr>
              <w:t>30 kHz SCS: 40 for CSI-RS resource 1,2,3,4</w:t>
            </w:r>
          </w:p>
        </w:tc>
      </w:tr>
      <w:tr w:rsidR="0044260C" w:rsidRPr="00661924" w14:paraId="204C66D3" w14:textId="77777777" w:rsidTr="000B2BA0">
        <w:tc>
          <w:tcPr>
            <w:tcW w:w="1794" w:type="dxa"/>
            <w:vMerge/>
            <w:shd w:val="clear" w:color="auto" w:fill="auto"/>
            <w:vAlign w:val="center"/>
          </w:tcPr>
          <w:p w14:paraId="7347E63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7CDD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8035FA"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38A3F" w14:textId="77777777" w:rsidR="0044260C" w:rsidRPr="00661924" w:rsidRDefault="0044260C" w:rsidP="0044260C">
            <w:pPr>
              <w:pStyle w:val="TAC"/>
              <w:rPr>
                <w:rFonts w:eastAsia="SimSun"/>
              </w:rPr>
            </w:pPr>
            <w:r w:rsidRPr="00661924">
              <w:rPr>
                <w:rFonts w:eastAsia="SimSun"/>
              </w:rPr>
              <w:t>15 kHz SCS:</w:t>
            </w:r>
          </w:p>
          <w:p w14:paraId="6CFB3EDE" w14:textId="77777777" w:rsidR="0044260C" w:rsidRPr="00661924" w:rsidRDefault="0044260C" w:rsidP="0044260C">
            <w:pPr>
              <w:pStyle w:val="TAC"/>
              <w:rPr>
                <w:rFonts w:eastAsia="SimSun"/>
              </w:rPr>
            </w:pPr>
            <w:r w:rsidRPr="00661924">
              <w:rPr>
                <w:rFonts w:eastAsia="SimSun"/>
              </w:rPr>
              <w:t>10 for CSI-RS resource 1 and 2</w:t>
            </w:r>
          </w:p>
          <w:p w14:paraId="7DA7BC63" w14:textId="77777777" w:rsidR="0044260C" w:rsidRPr="00661924" w:rsidRDefault="0044260C" w:rsidP="0044260C">
            <w:pPr>
              <w:pStyle w:val="TAC"/>
              <w:rPr>
                <w:rFonts w:eastAsia="SimSun"/>
              </w:rPr>
            </w:pPr>
            <w:r w:rsidRPr="00661924">
              <w:rPr>
                <w:rFonts w:eastAsia="SimSun"/>
              </w:rPr>
              <w:t>11 for CSI-RS resource 3 and 4</w:t>
            </w:r>
          </w:p>
          <w:p w14:paraId="26F317FB" w14:textId="77777777" w:rsidR="0044260C" w:rsidRPr="00661924" w:rsidRDefault="0044260C" w:rsidP="0044260C">
            <w:pPr>
              <w:pStyle w:val="TAC"/>
              <w:rPr>
                <w:rFonts w:eastAsia="SimSun"/>
              </w:rPr>
            </w:pPr>
          </w:p>
          <w:p w14:paraId="56EBAEF5" w14:textId="77777777" w:rsidR="0044260C" w:rsidRPr="00661924" w:rsidRDefault="0044260C" w:rsidP="0044260C">
            <w:pPr>
              <w:pStyle w:val="TAC"/>
              <w:rPr>
                <w:rFonts w:eastAsia="SimSun"/>
              </w:rPr>
            </w:pPr>
            <w:r w:rsidRPr="00661924">
              <w:rPr>
                <w:rFonts w:eastAsia="SimSun"/>
              </w:rPr>
              <w:t>30 kHz SCS:</w:t>
            </w:r>
          </w:p>
          <w:p w14:paraId="2AA3BE61" w14:textId="77777777" w:rsidR="0044260C" w:rsidRPr="00661924" w:rsidRDefault="0044260C" w:rsidP="0044260C">
            <w:pPr>
              <w:pStyle w:val="TAC"/>
              <w:rPr>
                <w:rFonts w:eastAsia="SimSun"/>
              </w:rPr>
            </w:pPr>
            <w:r w:rsidRPr="00661924">
              <w:rPr>
                <w:rFonts w:eastAsia="SimSun"/>
              </w:rPr>
              <w:t>20 for CSI-RS resource 1 and 2</w:t>
            </w:r>
          </w:p>
          <w:p w14:paraId="66CB4CC1" w14:textId="77777777" w:rsidR="0044260C" w:rsidRPr="00661924" w:rsidRDefault="0044260C" w:rsidP="0044260C">
            <w:pPr>
              <w:pStyle w:val="TAC"/>
              <w:rPr>
                <w:rFonts w:eastAsia="SimSun"/>
              </w:rPr>
            </w:pPr>
            <w:r w:rsidRPr="00661924">
              <w:rPr>
                <w:rFonts w:eastAsia="SimSun"/>
              </w:rPr>
              <w:t>21 for CSI-RS resource 3 and 4</w:t>
            </w:r>
          </w:p>
        </w:tc>
      </w:tr>
      <w:tr w:rsidR="0044260C" w:rsidRPr="00661924" w14:paraId="652E0D01" w14:textId="77777777" w:rsidTr="000B2BA0">
        <w:tc>
          <w:tcPr>
            <w:tcW w:w="1794" w:type="dxa"/>
            <w:vMerge/>
            <w:shd w:val="clear" w:color="auto" w:fill="auto"/>
            <w:vAlign w:val="center"/>
          </w:tcPr>
          <w:p w14:paraId="2E1176E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B7C58"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E228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7021F7" w14:textId="77777777" w:rsidR="0044260C" w:rsidRPr="00661924" w:rsidRDefault="0044260C" w:rsidP="0044260C">
            <w:pPr>
              <w:pStyle w:val="TAC"/>
              <w:rPr>
                <w:rFonts w:eastAsia="SimSun"/>
              </w:rPr>
            </w:pPr>
            <w:r w:rsidRPr="00661924">
              <w:rPr>
                <w:rFonts w:eastAsia="SimSun"/>
              </w:rPr>
              <w:t>Start PRB 0</w:t>
            </w:r>
          </w:p>
          <w:p w14:paraId="45D3B0AF" w14:textId="2D5B1DF2" w:rsidR="0044260C" w:rsidRPr="00661924" w:rsidRDefault="0044260C" w:rsidP="0044260C">
            <w:pPr>
              <w:pStyle w:val="TAC"/>
              <w:rPr>
                <w:rFonts w:eastAsia="SimSun"/>
              </w:rPr>
            </w:pPr>
            <w:r w:rsidRPr="00661924">
              <w:rPr>
                <w:rFonts w:eastAsia="SimSun"/>
              </w:rPr>
              <w:t xml:space="preserve">Number of PRB = </w:t>
            </w:r>
            <w:r w:rsidR="001D1D5F">
              <w:rPr>
                <w:rFonts w:eastAsia="SimSun"/>
              </w:rPr>
              <w:t>ceil(</w:t>
            </w:r>
            <w:r w:rsidRPr="00661924">
              <w:rPr>
                <w:rFonts w:eastAsia="SimSun"/>
              </w:rPr>
              <w:t>BWP size</w:t>
            </w:r>
            <w:r w:rsidR="006A1BDF">
              <w:rPr>
                <w:rFonts w:eastAsia="SimSun"/>
              </w:rPr>
              <w:t>/4)*4</w:t>
            </w:r>
          </w:p>
        </w:tc>
      </w:tr>
      <w:tr w:rsidR="0044260C" w:rsidRPr="00661924" w14:paraId="38C5389F" w14:textId="77777777" w:rsidTr="000B2BA0">
        <w:tc>
          <w:tcPr>
            <w:tcW w:w="1794" w:type="dxa"/>
            <w:vMerge/>
            <w:shd w:val="clear" w:color="auto" w:fill="auto"/>
            <w:vAlign w:val="center"/>
          </w:tcPr>
          <w:p w14:paraId="32B5C61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7D3B5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597FE6"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C5C7F" w14:textId="77777777" w:rsidR="0044260C" w:rsidRPr="00661924" w:rsidRDefault="0044260C" w:rsidP="0044260C">
            <w:pPr>
              <w:pStyle w:val="TAC"/>
              <w:rPr>
                <w:rFonts w:eastAsia="SimSun"/>
              </w:rPr>
            </w:pPr>
            <w:r w:rsidRPr="00661924">
              <w:rPr>
                <w:rFonts w:eastAsia="SimSun"/>
              </w:rPr>
              <w:t>TCI state #0</w:t>
            </w:r>
          </w:p>
        </w:tc>
      </w:tr>
      <w:tr w:rsidR="0044260C" w:rsidRPr="00661924" w14:paraId="33140D54" w14:textId="77777777" w:rsidTr="000B2BA0">
        <w:tc>
          <w:tcPr>
            <w:tcW w:w="1794" w:type="dxa"/>
            <w:vMerge w:val="restart"/>
            <w:shd w:val="clear" w:color="auto" w:fill="auto"/>
            <w:vAlign w:val="center"/>
          </w:tcPr>
          <w:p w14:paraId="011A065B" w14:textId="77777777" w:rsidR="0044260C" w:rsidRPr="00661924" w:rsidRDefault="0044260C" w:rsidP="0044260C">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2755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BC7B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6F8D51A"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44260C" w:rsidRPr="00661924" w14:paraId="5C415541" w14:textId="77777777" w:rsidTr="000B2BA0">
        <w:tc>
          <w:tcPr>
            <w:tcW w:w="1794" w:type="dxa"/>
            <w:vMerge/>
            <w:shd w:val="clear" w:color="auto" w:fill="auto"/>
            <w:vAlign w:val="center"/>
          </w:tcPr>
          <w:p w14:paraId="235022EA"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824DA"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8AA1BA"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6B30F0"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0722DD3A" w14:textId="77777777" w:rsidTr="000B2BA0">
        <w:tc>
          <w:tcPr>
            <w:tcW w:w="1794" w:type="dxa"/>
            <w:vMerge/>
            <w:shd w:val="clear" w:color="auto" w:fill="auto"/>
            <w:vAlign w:val="center"/>
          </w:tcPr>
          <w:p w14:paraId="5170984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F74D9"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828F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C75C0A" w14:textId="77777777" w:rsidR="0044260C" w:rsidRPr="00661924" w:rsidRDefault="0044260C" w:rsidP="0044260C">
            <w:pPr>
              <w:pStyle w:val="TAC"/>
              <w:rPr>
                <w:rFonts w:eastAsia="SimSun"/>
              </w:rPr>
            </w:pPr>
            <w:r w:rsidRPr="00661924">
              <w:rPr>
                <w:rFonts w:eastAsia="SimSun"/>
              </w:rPr>
              <w:t>Same as number of transmit antenna</w:t>
            </w:r>
          </w:p>
        </w:tc>
      </w:tr>
      <w:tr w:rsidR="0044260C" w:rsidRPr="00661924" w14:paraId="0B399207" w14:textId="77777777" w:rsidTr="000B2BA0">
        <w:tc>
          <w:tcPr>
            <w:tcW w:w="1794" w:type="dxa"/>
            <w:vMerge/>
            <w:shd w:val="clear" w:color="auto" w:fill="auto"/>
            <w:vAlign w:val="center"/>
          </w:tcPr>
          <w:p w14:paraId="5F8DBBA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40D37"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5BEF3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F5E574" w14:textId="77777777" w:rsidR="0044260C" w:rsidRPr="00661924" w:rsidRDefault="0044260C" w:rsidP="0044260C">
            <w:pPr>
              <w:pStyle w:val="TAC"/>
              <w:rPr>
                <w:rFonts w:eastAsia="SimSun"/>
                <w:lang w:eastAsia="zh-CN"/>
              </w:rPr>
            </w:pPr>
            <w:r w:rsidRPr="00661924">
              <w:rPr>
                <w:rFonts w:eastAsia="SimSun"/>
              </w:rPr>
              <w:t>'No CDM' for 1 transmit antenna</w:t>
            </w:r>
          </w:p>
          <w:p w14:paraId="19707B5E" w14:textId="77777777" w:rsidR="0044260C" w:rsidRPr="00661924" w:rsidRDefault="0044260C" w:rsidP="0044260C">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44260C" w:rsidRPr="00661924" w14:paraId="7250BA69" w14:textId="77777777" w:rsidTr="000B2BA0">
        <w:tc>
          <w:tcPr>
            <w:tcW w:w="1794" w:type="dxa"/>
            <w:vMerge/>
            <w:shd w:val="clear" w:color="auto" w:fill="auto"/>
            <w:vAlign w:val="center"/>
          </w:tcPr>
          <w:p w14:paraId="3AA3D7F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09B6F"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77CB7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C55B6A" w14:textId="77777777" w:rsidR="0044260C" w:rsidRPr="00661924" w:rsidRDefault="0044260C" w:rsidP="0044260C">
            <w:pPr>
              <w:pStyle w:val="TAC"/>
              <w:rPr>
                <w:rFonts w:eastAsia="SimSun"/>
              </w:rPr>
            </w:pPr>
            <w:r w:rsidRPr="00661924">
              <w:rPr>
                <w:rFonts w:eastAsia="SimSun"/>
              </w:rPr>
              <w:t>1</w:t>
            </w:r>
          </w:p>
        </w:tc>
      </w:tr>
      <w:tr w:rsidR="0044260C" w:rsidRPr="00661924" w14:paraId="63DA9107" w14:textId="77777777" w:rsidTr="000B2BA0">
        <w:tc>
          <w:tcPr>
            <w:tcW w:w="1794" w:type="dxa"/>
            <w:vMerge/>
            <w:shd w:val="clear" w:color="auto" w:fill="auto"/>
            <w:vAlign w:val="center"/>
          </w:tcPr>
          <w:p w14:paraId="1E0C443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A26F76"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9AEE84"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CFFF8" w14:textId="77777777" w:rsidR="0044260C" w:rsidRPr="00661924" w:rsidRDefault="0044260C" w:rsidP="0044260C">
            <w:pPr>
              <w:pStyle w:val="TAC"/>
              <w:rPr>
                <w:rFonts w:eastAsia="SimSun"/>
              </w:rPr>
            </w:pPr>
            <w:r w:rsidRPr="00661924">
              <w:rPr>
                <w:rFonts w:eastAsia="SimSun"/>
              </w:rPr>
              <w:t>15 kHz SCS: 20</w:t>
            </w:r>
          </w:p>
          <w:p w14:paraId="6CB4818B" w14:textId="77777777" w:rsidR="0044260C" w:rsidRPr="00661924" w:rsidRDefault="0044260C" w:rsidP="0044260C">
            <w:pPr>
              <w:pStyle w:val="TAC"/>
              <w:rPr>
                <w:rFonts w:eastAsia="SimSun"/>
              </w:rPr>
            </w:pPr>
            <w:r w:rsidRPr="00661924">
              <w:rPr>
                <w:rFonts w:eastAsia="SimSun"/>
              </w:rPr>
              <w:t>30 kHz SCS: 40</w:t>
            </w:r>
          </w:p>
        </w:tc>
      </w:tr>
      <w:tr w:rsidR="0044260C" w:rsidRPr="00661924" w14:paraId="5C75AFC0" w14:textId="77777777" w:rsidTr="000B2BA0">
        <w:tc>
          <w:tcPr>
            <w:tcW w:w="1794" w:type="dxa"/>
            <w:vMerge/>
            <w:shd w:val="clear" w:color="auto" w:fill="auto"/>
            <w:vAlign w:val="center"/>
          </w:tcPr>
          <w:p w14:paraId="52FAAA29"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EC0F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1D5D95"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9BEA3B" w14:textId="77777777" w:rsidR="0044260C" w:rsidRPr="00661924" w:rsidRDefault="0044260C" w:rsidP="0044260C">
            <w:pPr>
              <w:pStyle w:val="TAC"/>
              <w:rPr>
                <w:rFonts w:eastAsia="SimSun"/>
              </w:rPr>
            </w:pPr>
            <w:r w:rsidRPr="00661924">
              <w:rPr>
                <w:rFonts w:eastAsia="SimSun"/>
              </w:rPr>
              <w:t>0</w:t>
            </w:r>
          </w:p>
        </w:tc>
      </w:tr>
      <w:tr w:rsidR="0044260C" w:rsidRPr="00661924" w14:paraId="278922D3" w14:textId="77777777" w:rsidTr="000B2BA0">
        <w:tc>
          <w:tcPr>
            <w:tcW w:w="1794" w:type="dxa"/>
            <w:vMerge/>
            <w:shd w:val="clear" w:color="auto" w:fill="auto"/>
            <w:vAlign w:val="center"/>
          </w:tcPr>
          <w:p w14:paraId="29E43C2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58BFA"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37B27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C54A81" w14:textId="77777777" w:rsidR="0044260C" w:rsidRPr="00661924" w:rsidRDefault="0044260C" w:rsidP="0044260C">
            <w:pPr>
              <w:pStyle w:val="TAC"/>
              <w:rPr>
                <w:rFonts w:eastAsia="SimSun"/>
              </w:rPr>
            </w:pPr>
            <w:r w:rsidRPr="00661924">
              <w:rPr>
                <w:rFonts w:eastAsia="SimSun"/>
              </w:rPr>
              <w:t>Start PRB 0</w:t>
            </w:r>
          </w:p>
          <w:p w14:paraId="3AC80C35" w14:textId="406E80A2" w:rsidR="0044260C" w:rsidRPr="00661924" w:rsidRDefault="0044260C" w:rsidP="0044260C">
            <w:pPr>
              <w:pStyle w:val="TAC"/>
              <w:rPr>
                <w:rFonts w:eastAsia="SimSun"/>
              </w:rPr>
            </w:pPr>
            <w:r w:rsidRPr="00661924">
              <w:rPr>
                <w:rFonts w:eastAsia="SimSun"/>
              </w:rPr>
              <w:t xml:space="preserve">Number of PRB = </w:t>
            </w:r>
            <w:r w:rsidR="001F580D">
              <w:rPr>
                <w:rFonts w:eastAsia="SimSun"/>
              </w:rPr>
              <w:t>ceil(</w:t>
            </w:r>
            <w:r w:rsidRPr="00661924">
              <w:rPr>
                <w:rFonts w:eastAsia="SimSun"/>
              </w:rPr>
              <w:t>BWP size</w:t>
            </w:r>
            <w:r w:rsidR="00E70457">
              <w:rPr>
                <w:rFonts w:eastAsia="SimSun"/>
              </w:rPr>
              <w:t>/4)*4</w:t>
            </w:r>
          </w:p>
        </w:tc>
      </w:tr>
      <w:tr w:rsidR="0044260C" w:rsidRPr="00661924" w14:paraId="3B95E08F" w14:textId="77777777" w:rsidTr="000B2BA0">
        <w:tc>
          <w:tcPr>
            <w:tcW w:w="1794" w:type="dxa"/>
            <w:vMerge/>
            <w:shd w:val="clear" w:color="auto" w:fill="auto"/>
            <w:vAlign w:val="center"/>
          </w:tcPr>
          <w:p w14:paraId="5309BCC3"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9B62F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FE38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37ED42" w14:textId="77777777" w:rsidR="0044260C" w:rsidRPr="00661924" w:rsidRDefault="0044260C"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44260C" w:rsidRPr="00661924" w14:paraId="5617B438" w14:textId="77777777" w:rsidTr="000B2BA0">
        <w:tc>
          <w:tcPr>
            <w:tcW w:w="1794" w:type="dxa"/>
            <w:vMerge w:val="restart"/>
            <w:shd w:val="clear" w:color="auto" w:fill="auto"/>
            <w:vAlign w:val="center"/>
          </w:tcPr>
          <w:p w14:paraId="7FD490C8" w14:textId="77777777" w:rsidR="0044260C" w:rsidRPr="00661924" w:rsidRDefault="0044260C" w:rsidP="0044260C">
            <w:pPr>
              <w:pStyle w:val="TAL"/>
              <w:rPr>
                <w:rFonts w:eastAsia="SimSun"/>
              </w:rPr>
            </w:pPr>
            <w:r w:rsidRPr="00661924">
              <w:rPr>
                <w:rFonts w:eastAsia="SimSun"/>
              </w:rPr>
              <w:lastRenderedPageBreak/>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349C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1701F"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67042B"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44260C" w:rsidRPr="00661924" w14:paraId="2E3BB4E5" w14:textId="77777777" w:rsidTr="000B2BA0">
        <w:tc>
          <w:tcPr>
            <w:tcW w:w="1794" w:type="dxa"/>
            <w:vMerge/>
            <w:shd w:val="clear" w:color="auto" w:fill="auto"/>
            <w:vAlign w:val="center"/>
          </w:tcPr>
          <w:p w14:paraId="6669B6F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BF2ED"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C32A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41E6AF"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1D022FD1" w14:textId="77777777" w:rsidTr="000B2BA0">
        <w:tc>
          <w:tcPr>
            <w:tcW w:w="1794" w:type="dxa"/>
            <w:vMerge/>
            <w:shd w:val="clear" w:color="auto" w:fill="auto"/>
            <w:vAlign w:val="center"/>
          </w:tcPr>
          <w:p w14:paraId="43978F8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B16AD"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51A76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F782C" w14:textId="77777777" w:rsidR="0044260C" w:rsidRPr="00661924" w:rsidRDefault="0044260C" w:rsidP="0044260C">
            <w:pPr>
              <w:pStyle w:val="TAC"/>
              <w:rPr>
                <w:rFonts w:eastAsia="SimSun"/>
              </w:rPr>
            </w:pPr>
            <w:r w:rsidRPr="00661924">
              <w:rPr>
                <w:rFonts w:eastAsia="SimSun"/>
              </w:rPr>
              <w:t>4</w:t>
            </w:r>
          </w:p>
        </w:tc>
      </w:tr>
      <w:tr w:rsidR="0044260C" w:rsidRPr="00661924" w14:paraId="5A6962C8" w14:textId="77777777" w:rsidTr="000B2BA0">
        <w:tc>
          <w:tcPr>
            <w:tcW w:w="1794" w:type="dxa"/>
            <w:vMerge/>
            <w:shd w:val="clear" w:color="auto" w:fill="auto"/>
            <w:vAlign w:val="center"/>
          </w:tcPr>
          <w:p w14:paraId="77F113C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FC11B"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01B8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5CC11E" w14:textId="77777777" w:rsidR="0044260C" w:rsidRPr="00661924" w:rsidRDefault="0044260C"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44260C" w:rsidRPr="00661924" w14:paraId="79DAA1A5" w14:textId="77777777" w:rsidTr="000B2BA0">
        <w:tc>
          <w:tcPr>
            <w:tcW w:w="1794" w:type="dxa"/>
            <w:vMerge/>
            <w:shd w:val="clear" w:color="auto" w:fill="auto"/>
            <w:vAlign w:val="center"/>
          </w:tcPr>
          <w:p w14:paraId="17FF660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E0EE"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93EC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F7A0A5" w14:textId="77777777" w:rsidR="0044260C" w:rsidRPr="00661924" w:rsidRDefault="0044260C" w:rsidP="0044260C">
            <w:pPr>
              <w:pStyle w:val="TAC"/>
              <w:rPr>
                <w:rFonts w:eastAsia="SimSun"/>
              </w:rPr>
            </w:pPr>
            <w:r w:rsidRPr="00661924">
              <w:rPr>
                <w:rFonts w:eastAsia="SimSun"/>
              </w:rPr>
              <w:t>1</w:t>
            </w:r>
          </w:p>
        </w:tc>
      </w:tr>
      <w:tr w:rsidR="0044260C" w:rsidRPr="00661924" w14:paraId="318B7166" w14:textId="77777777" w:rsidTr="000B2BA0">
        <w:trPr>
          <w:trHeight w:val="53"/>
        </w:trPr>
        <w:tc>
          <w:tcPr>
            <w:tcW w:w="1794" w:type="dxa"/>
            <w:vMerge/>
            <w:shd w:val="clear" w:color="auto" w:fill="auto"/>
            <w:vAlign w:val="center"/>
          </w:tcPr>
          <w:p w14:paraId="537830A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E435D"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9B2D71"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2AF5AE" w14:textId="77777777" w:rsidR="0044260C" w:rsidRPr="00661924" w:rsidRDefault="0044260C" w:rsidP="0044260C">
            <w:pPr>
              <w:pStyle w:val="TAC"/>
              <w:rPr>
                <w:rFonts w:eastAsia="SimSun"/>
              </w:rPr>
            </w:pPr>
            <w:r w:rsidRPr="00661924">
              <w:rPr>
                <w:rFonts w:eastAsia="SimSun"/>
              </w:rPr>
              <w:t>15 kHz SCS: 20</w:t>
            </w:r>
          </w:p>
          <w:p w14:paraId="522005CD" w14:textId="77777777" w:rsidR="0044260C" w:rsidRPr="00661924" w:rsidRDefault="0044260C" w:rsidP="0044260C">
            <w:pPr>
              <w:pStyle w:val="TAC"/>
              <w:rPr>
                <w:rFonts w:eastAsia="SimSun"/>
              </w:rPr>
            </w:pPr>
            <w:r w:rsidRPr="00661924">
              <w:rPr>
                <w:rFonts w:eastAsia="SimSun"/>
              </w:rPr>
              <w:t>30 kHz SCS: 40</w:t>
            </w:r>
          </w:p>
        </w:tc>
      </w:tr>
      <w:tr w:rsidR="0044260C" w:rsidRPr="00661924" w14:paraId="13CEC87B" w14:textId="77777777" w:rsidTr="000B2BA0">
        <w:tc>
          <w:tcPr>
            <w:tcW w:w="1794" w:type="dxa"/>
            <w:vMerge/>
            <w:shd w:val="clear" w:color="auto" w:fill="auto"/>
            <w:vAlign w:val="center"/>
          </w:tcPr>
          <w:p w14:paraId="4D8A2D6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D5A21"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79249"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33BC62" w14:textId="77777777" w:rsidR="0044260C" w:rsidRPr="00661924" w:rsidRDefault="0044260C" w:rsidP="0044260C">
            <w:pPr>
              <w:pStyle w:val="TAC"/>
              <w:rPr>
                <w:rFonts w:eastAsia="SimSun"/>
              </w:rPr>
            </w:pPr>
            <w:r w:rsidRPr="00661924">
              <w:rPr>
                <w:rFonts w:eastAsia="SimSun"/>
              </w:rPr>
              <w:t>0</w:t>
            </w:r>
          </w:p>
        </w:tc>
      </w:tr>
      <w:tr w:rsidR="0044260C" w:rsidRPr="00661924" w14:paraId="6B20D58F" w14:textId="77777777" w:rsidTr="000B2BA0">
        <w:tc>
          <w:tcPr>
            <w:tcW w:w="1794" w:type="dxa"/>
            <w:vMerge/>
            <w:shd w:val="clear" w:color="auto" w:fill="auto"/>
            <w:vAlign w:val="center"/>
          </w:tcPr>
          <w:p w14:paraId="7EEDD81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80084"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887BB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F7C1F" w14:textId="77777777" w:rsidR="0044260C" w:rsidRPr="00661924" w:rsidRDefault="0044260C" w:rsidP="0044260C">
            <w:pPr>
              <w:pStyle w:val="TAC"/>
              <w:rPr>
                <w:rFonts w:eastAsia="SimSun"/>
              </w:rPr>
            </w:pPr>
            <w:r w:rsidRPr="00661924">
              <w:rPr>
                <w:rFonts w:eastAsia="SimSun"/>
              </w:rPr>
              <w:t>Start PRB 0</w:t>
            </w:r>
          </w:p>
          <w:p w14:paraId="6F4953CD" w14:textId="38CC02BA" w:rsidR="0044260C" w:rsidRPr="00661924" w:rsidRDefault="0044260C" w:rsidP="0044260C">
            <w:pPr>
              <w:pStyle w:val="TAC"/>
              <w:rPr>
                <w:rFonts w:eastAsia="SimSun"/>
              </w:rPr>
            </w:pPr>
            <w:r w:rsidRPr="00661924">
              <w:rPr>
                <w:rFonts w:eastAsia="SimSun"/>
              </w:rPr>
              <w:t xml:space="preserve">Number of PRB = </w:t>
            </w:r>
            <w:r w:rsidR="002A5EAD">
              <w:rPr>
                <w:rFonts w:eastAsia="SimSun"/>
              </w:rPr>
              <w:t>ceil(</w:t>
            </w:r>
            <w:r w:rsidRPr="00661924">
              <w:rPr>
                <w:rFonts w:eastAsia="SimSun"/>
              </w:rPr>
              <w:t>BWP size</w:t>
            </w:r>
            <w:r w:rsidR="00BE55C9">
              <w:rPr>
                <w:rFonts w:eastAsia="SimSun"/>
              </w:rPr>
              <w:t>/4)*4</w:t>
            </w:r>
          </w:p>
        </w:tc>
      </w:tr>
      <w:tr w:rsidR="0044260C" w:rsidRPr="00661924" w14:paraId="074AFBF7" w14:textId="77777777" w:rsidTr="000B2BA0">
        <w:tc>
          <w:tcPr>
            <w:tcW w:w="1794" w:type="dxa"/>
            <w:vMerge w:val="restart"/>
            <w:shd w:val="clear" w:color="auto" w:fill="auto"/>
            <w:vAlign w:val="center"/>
          </w:tcPr>
          <w:p w14:paraId="65ADB2FA" w14:textId="77777777" w:rsidR="0044260C" w:rsidRPr="00661924" w:rsidRDefault="0044260C" w:rsidP="0044260C">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80D8A" w14:textId="77777777" w:rsidR="0044260C" w:rsidRPr="00661924" w:rsidRDefault="0044260C" w:rsidP="0044260C">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EC567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BE5D03" w14:textId="77777777" w:rsidR="0044260C" w:rsidRPr="00661924" w:rsidRDefault="0044260C" w:rsidP="0044260C">
            <w:pPr>
              <w:pStyle w:val="TAC"/>
              <w:rPr>
                <w:rFonts w:eastAsia="SimSun"/>
              </w:rPr>
            </w:pPr>
            <w:r w:rsidRPr="00661924">
              <w:rPr>
                <w:rFonts w:eastAsia="SimSun"/>
              </w:rPr>
              <w:t>{1000} for Rank 1 tests</w:t>
            </w:r>
            <w:r w:rsidRPr="00661924">
              <w:rPr>
                <w:rFonts w:eastAsia="SimSun"/>
              </w:rPr>
              <w:br/>
              <w:t>{1000, 1001} for Rank 2 tests</w:t>
            </w:r>
          </w:p>
          <w:p w14:paraId="79031BFF" w14:textId="77777777" w:rsidR="0044260C" w:rsidRPr="00661924" w:rsidRDefault="0044260C" w:rsidP="0044260C">
            <w:pPr>
              <w:pStyle w:val="TAC"/>
              <w:rPr>
                <w:rFonts w:eastAsia="SimSun"/>
              </w:rPr>
            </w:pPr>
            <w:r w:rsidRPr="00661924">
              <w:rPr>
                <w:rFonts w:eastAsia="SimSun"/>
              </w:rPr>
              <w:t>{1000-1002} for Rank 3 tests</w:t>
            </w:r>
          </w:p>
          <w:p w14:paraId="0755F2A9" w14:textId="77777777" w:rsidR="0044260C" w:rsidRPr="00661924" w:rsidRDefault="0044260C" w:rsidP="0044260C">
            <w:pPr>
              <w:pStyle w:val="TAC"/>
              <w:rPr>
                <w:rFonts w:eastAsia="SimSun"/>
              </w:rPr>
            </w:pPr>
            <w:r w:rsidRPr="00661924">
              <w:rPr>
                <w:rFonts w:eastAsia="SimSun"/>
              </w:rPr>
              <w:t>{1000-1003} for Rank 4 tests</w:t>
            </w:r>
          </w:p>
        </w:tc>
      </w:tr>
      <w:tr w:rsidR="0044260C" w:rsidRPr="00661924" w14:paraId="5851659B" w14:textId="77777777" w:rsidTr="000B2BA0">
        <w:tc>
          <w:tcPr>
            <w:tcW w:w="1794" w:type="dxa"/>
            <w:vMerge/>
            <w:shd w:val="clear" w:color="auto" w:fill="auto"/>
            <w:vAlign w:val="center"/>
          </w:tcPr>
          <w:p w14:paraId="62B0D98B"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9686C8" w14:textId="77777777" w:rsidR="0044260C" w:rsidRPr="00661924" w:rsidRDefault="0044260C" w:rsidP="0044260C">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BD85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C9305F" w14:textId="77777777" w:rsidR="0044260C" w:rsidRPr="00661924" w:rsidRDefault="0044260C" w:rsidP="0044260C">
            <w:pPr>
              <w:pStyle w:val="TAC"/>
              <w:rPr>
                <w:rFonts w:eastAsia="SimSun"/>
              </w:rPr>
            </w:pPr>
            <w:r w:rsidRPr="00661924">
              <w:rPr>
                <w:rFonts w:eastAsia="SimSun"/>
              </w:rPr>
              <w:t>2</w:t>
            </w:r>
          </w:p>
        </w:tc>
      </w:tr>
      <w:tr w:rsidR="0044260C" w:rsidRPr="00661924" w14:paraId="73484389" w14:textId="77777777" w:rsidTr="000B2BA0">
        <w:tc>
          <w:tcPr>
            <w:tcW w:w="1794" w:type="dxa"/>
            <w:vMerge/>
            <w:shd w:val="clear" w:color="auto" w:fill="auto"/>
            <w:vAlign w:val="center"/>
          </w:tcPr>
          <w:p w14:paraId="45B3D4E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AB952" w14:textId="77777777" w:rsidR="0044260C" w:rsidRPr="00661924" w:rsidRDefault="0044260C" w:rsidP="0044260C">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A442C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18FED" w14:textId="77777777" w:rsidR="0044260C" w:rsidRPr="00661924" w:rsidRDefault="0044260C" w:rsidP="0044260C">
            <w:pPr>
              <w:pStyle w:val="TAC"/>
              <w:rPr>
                <w:rFonts w:eastAsia="SimSun"/>
              </w:rPr>
            </w:pPr>
            <w:r w:rsidRPr="00661924">
              <w:rPr>
                <w:rFonts w:eastAsia="SimSun"/>
              </w:rPr>
              <w:t>1 for Rank 1 and Rank 2 tests</w:t>
            </w:r>
          </w:p>
          <w:p w14:paraId="141B3837" w14:textId="77777777" w:rsidR="0044260C" w:rsidRPr="00661924" w:rsidRDefault="0044260C" w:rsidP="0044260C">
            <w:pPr>
              <w:pStyle w:val="TAC"/>
              <w:rPr>
                <w:rFonts w:eastAsia="SimSun"/>
              </w:rPr>
            </w:pPr>
            <w:r w:rsidRPr="00661924">
              <w:rPr>
                <w:rFonts w:eastAsia="SimSun"/>
              </w:rPr>
              <w:t>2 for Rank 3 and Rank 4 tests</w:t>
            </w:r>
          </w:p>
        </w:tc>
      </w:tr>
      <w:tr w:rsidR="0044260C" w:rsidRPr="00661924" w14:paraId="1A93CFD7" w14:textId="77777777" w:rsidTr="000B2BA0">
        <w:tc>
          <w:tcPr>
            <w:tcW w:w="1794" w:type="dxa"/>
            <w:vMerge w:val="restart"/>
            <w:shd w:val="clear" w:color="auto" w:fill="auto"/>
            <w:vAlign w:val="center"/>
          </w:tcPr>
          <w:p w14:paraId="3653C965" w14:textId="77777777" w:rsidR="0044260C" w:rsidRPr="00661924" w:rsidRDefault="0044260C" w:rsidP="0044260C">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4761ED73"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2DF32BE"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AA4D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D8CE9" w14:textId="77777777" w:rsidR="0044260C" w:rsidRPr="00661924" w:rsidRDefault="0044260C" w:rsidP="0044260C">
            <w:pPr>
              <w:pStyle w:val="TAC"/>
              <w:rPr>
                <w:rFonts w:eastAsia="SimSun"/>
              </w:rPr>
            </w:pPr>
            <w:r w:rsidRPr="00661924">
              <w:rPr>
                <w:rFonts w:eastAsia="SimSun"/>
              </w:rPr>
              <w:t>SSB #0</w:t>
            </w:r>
          </w:p>
        </w:tc>
      </w:tr>
      <w:tr w:rsidR="0044260C" w:rsidRPr="00661924" w14:paraId="0AAF18E2" w14:textId="77777777" w:rsidTr="000B2BA0">
        <w:tc>
          <w:tcPr>
            <w:tcW w:w="1794" w:type="dxa"/>
            <w:vMerge/>
            <w:shd w:val="clear" w:color="auto" w:fill="auto"/>
            <w:vAlign w:val="center"/>
          </w:tcPr>
          <w:p w14:paraId="33993510"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795650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50A80F"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C3958"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09C0B" w14:textId="77777777" w:rsidR="0044260C" w:rsidRPr="00661924" w:rsidRDefault="0044260C" w:rsidP="0044260C">
            <w:pPr>
              <w:pStyle w:val="TAC"/>
              <w:rPr>
                <w:rFonts w:eastAsia="SimSun"/>
              </w:rPr>
            </w:pPr>
            <w:r w:rsidRPr="00661924">
              <w:rPr>
                <w:rFonts w:eastAsia="SimSun"/>
              </w:rPr>
              <w:t>Type C</w:t>
            </w:r>
          </w:p>
        </w:tc>
      </w:tr>
      <w:tr w:rsidR="0044260C" w:rsidRPr="00661924" w14:paraId="237EB2F6" w14:textId="77777777" w:rsidTr="000B2BA0">
        <w:tc>
          <w:tcPr>
            <w:tcW w:w="1794" w:type="dxa"/>
            <w:vMerge/>
            <w:shd w:val="clear" w:color="auto" w:fill="auto"/>
            <w:vAlign w:val="center"/>
          </w:tcPr>
          <w:p w14:paraId="7A5A4321" w14:textId="77777777" w:rsidR="0044260C" w:rsidRPr="00661924" w:rsidRDefault="0044260C" w:rsidP="0044260C">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3CE4F8F"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F037B"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55A2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1F72A9" w14:textId="77777777" w:rsidR="0044260C" w:rsidRPr="00661924" w:rsidRDefault="0044260C" w:rsidP="0044260C">
            <w:pPr>
              <w:pStyle w:val="TAC"/>
              <w:rPr>
                <w:rFonts w:eastAsia="SimSun"/>
              </w:rPr>
            </w:pPr>
            <w:r w:rsidRPr="00661924">
              <w:rPr>
                <w:rFonts w:eastAsia="SimSun"/>
              </w:rPr>
              <w:t>N/A</w:t>
            </w:r>
          </w:p>
        </w:tc>
      </w:tr>
      <w:tr w:rsidR="0044260C" w:rsidRPr="00661924" w14:paraId="0CA0892A" w14:textId="77777777" w:rsidTr="000B2BA0">
        <w:tc>
          <w:tcPr>
            <w:tcW w:w="1794" w:type="dxa"/>
            <w:vMerge/>
            <w:shd w:val="clear" w:color="auto" w:fill="auto"/>
            <w:vAlign w:val="center"/>
          </w:tcPr>
          <w:p w14:paraId="4EA43AB1"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D6C8267"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6D364B0"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CA816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D3924D" w14:textId="77777777" w:rsidR="0044260C" w:rsidRPr="00661924" w:rsidRDefault="0044260C" w:rsidP="0044260C">
            <w:pPr>
              <w:pStyle w:val="TAC"/>
              <w:rPr>
                <w:rFonts w:eastAsia="SimSun"/>
              </w:rPr>
            </w:pPr>
            <w:r w:rsidRPr="00661924">
              <w:rPr>
                <w:rFonts w:eastAsia="SimSun"/>
              </w:rPr>
              <w:t>N/A</w:t>
            </w:r>
          </w:p>
        </w:tc>
      </w:tr>
      <w:tr w:rsidR="0044260C" w:rsidRPr="00661924" w14:paraId="0A5CB9F0" w14:textId="77777777" w:rsidTr="000B2BA0">
        <w:tc>
          <w:tcPr>
            <w:tcW w:w="1794" w:type="dxa"/>
            <w:vMerge w:val="restart"/>
            <w:shd w:val="clear" w:color="auto" w:fill="auto"/>
            <w:vAlign w:val="center"/>
          </w:tcPr>
          <w:p w14:paraId="05BAC709" w14:textId="77777777" w:rsidR="0044260C" w:rsidRPr="00661924" w:rsidRDefault="0044260C" w:rsidP="0044260C">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69724F47"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1583AAC"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CFB73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3C36C" w14:textId="77777777" w:rsidR="0044260C" w:rsidRPr="00661924" w:rsidRDefault="0044260C" w:rsidP="0044260C">
            <w:pPr>
              <w:pStyle w:val="TAC"/>
              <w:rPr>
                <w:rFonts w:eastAsia="SimSun"/>
              </w:rPr>
            </w:pPr>
            <w:r w:rsidRPr="00661924">
              <w:rPr>
                <w:rFonts w:eastAsia="SimSun"/>
              </w:rPr>
              <w:t>CSI-RS resource 1 from 'CSI-RS for tracking' configuration</w:t>
            </w:r>
          </w:p>
        </w:tc>
      </w:tr>
      <w:tr w:rsidR="0044260C" w:rsidRPr="00661924" w14:paraId="7A914B7B" w14:textId="77777777" w:rsidTr="000B2BA0">
        <w:tc>
          <w:tcPr>
            <w:tcW w:w="1794" w:type="dxa"/>
            <w:vMerge/>
            <w:shd w:val="clear" w:color="auto" w:fill="auto"/>
            <w:vAlign w:val="center"/>
          </w:tcPr>
          <w:p w14:paraId="2255EC67"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55AF87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DF9FCC4"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62AC65"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C5337" w14:textId="77777777" w:rsidR="0044260C" w:rsidRPr="00661924" w:rsidRDefault="0044260C" w:rsidP="0044260C">
            <w:pPr>
              <w:pStyle w:val="TAC"/>
              <w:rPr>
                <w:rFonts w:eastAsia="SimSun"/>
              </w:rPr>
            </w:pPr>
            <w:r w:rsidRPr="00661924">
              <w:rPr>
                <w:rFonts w:eastAsia="SimSun"/>
              </w:rPr>
              <w:t>Type A</w:t>
            </w:r>
          </w:p>
        </w:tc>
      </w:tr>
      <w:tr w:rsidR="0044260C" w:rsidRPr="00661924" w14:paraId="697A87B0" w14:textId="77777777" w:rsidTr="000B2BA0">
        <w:trPr>
          <w:trHeight w:val="48"/>
        </w:trPr>
        <w:tc>
          <w:tcPr>
            <w:tcW w:w="1794" w:type="dxa"/>
            <w:vMerge/>
            <w:shd w:val="clear" w:color="auto" w:fill="auto"/>
            <w:vAlign w:val="center"/>
          </w:tcPr>
          <w:p w14:paraId="33099A1B" w14:textId="77777777" w:rsidR="0044260C" w:rsidRPr="00661924" w:rsidRDefault="0044260C" w:rsidP="0044260C">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1269D15B"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09157D8"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3AD64"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7FD0CF" w14:textId="77777777" w:rsidR="0044260C" w:rsidRPr="00661924" w:rsidRDefault="0044260C" w:rsidP="0044260C">
            <w:pPr>
              <w:pStyle w:val="TAC"/>
              <w:rPr>
                <w:rFonts w:eastAsia="SimSun"/>
              </w:rPr>
            </w:pPr>
            <w:r w:rsidRPr="00661924">
              <w:rPr>
                <w:rFonts w:eastAsia="SimSun"/>
              </w:rPr>
              <w:t>N/A</w:t>
            </w:r>
          </w:p>
        </w:tc>
      </w:tr>
      <w:tr w:rsidR="0044260C" w:rsidRPr="00661924" w14:paraId="48DCF30A" w14:textId="77777777" w:rsidTr="000B2BA0">
        <w:tc>
          <w:tcPr>
            <w:tcW w:w="1794" w:type="dxa"/>
            <w:vMerge/>
            <w:shd w:val="clear" w:color="auto" w:fill="auto"/>
            <w:vAlign w:val="center"/>
          </w:tcPr>
          <w:p w14:paraId="1CB459C2"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4DE433C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A24981"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EAC443"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8157A" w14:textId="77777777" w:rsidR="0044260C" w:rsidRPr="00661924" w:rsidRDefault="0044260C" w:rsidP="0044260C">
            <w:pPr>
              <w:pStyle w:val="TAC"/>
              <w:rPr>
                <w:rFonts w:eastAsia="SimSun"/>
              </w:rPr>
            </w:pPr>
            <w:r w:rsidRPr="00661924">
              <w:rPr>
                <w:rFonts w:eastAsia="SimSun"/>
              </w:rPr>
              <w:t>N/A</w:t>
            </w:r>
          </w:p>
        </w:tc>
      </w:tr>
      <w:tr w:rsidR="0044260C" w:rsidRPr="00661924" w14:paraId="52C7575D" w14:textId="77777777" w:rsidTr="000B2BA0">
        <w:tc>
          <w:tcPr>
            <w:tcW w:w="5419" w:type="dxa"/>
            <w:gridSpan w:val="3"/>
            <w:tcBorders>
              <w:right w:val="single" w:sz="4" w:space="0" w:color="auto"/>
            </w:tcBorders>
            <w:shd w:val="clear" w:color="auto" w:fill="auto"/>
            <w:vAlign w:val="center"/>
          </w:tcPr>
          <w:p w14:paraId="5F649B13" w14:textId="77777777" w:rsidR="0044260C" w:rsidRPr="00661924" w:rsidRDefault="0044260C" w:rsidP="0044260C">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E1CF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C918C1" w14:textId="77777777" w:rsidR="0044260C" w:rsidRPr="00661924" w:rsidRDefault="0044260C" w:rsidP="0044260C">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44260C" w:rsidRPr="00661924" w14:paraId="3BCE0BDF" w14:textId="77777777" w:rsidTr="000B2BA0">
        <w:trPr>
          <w:trHeight w:val="58"/>
        </w:trPr>
        <w:tc>
          <w:tcPr>
            <w:tcW w:w="5419" w:type="dxa"/>
            <w:gridSpan w:val="3"/>
            <w:tcBorders>
              <w:right w:val="single" w:sz="4" w:space="0" w:color="auto"/>
            </w:tcBorders>
            <w:shd w:val="clear" w:color="auto" w:fill="auto"/>
            <w:vAlign w:val="center"/>
          </w:tcPr>
          <w:p w14:paraId="446F6DEA" w14:textId="77777777" w:rsidR="0044260C" w:rsidRPr="00661924" w:rsidRDefault="0044260C" w:rsidP="0044260C">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88FC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0FF8F0" w14:textId="77777777" w:rsidR="0044260C" w:rsidRPr="00661924" w:rsidRDefault="0044260C" w:rsidP="0044260C">
            <w:pPr>
              <w:pStyle w:val="TAC"/>
              <w:rPr>
                <w:rFonts w:eastAsia="SimSun"/>
              </w:rPr>
            </w:pPr>
            <w:r w:rsidRPr="00661924">
              <w:rPr>
                <w:rFonts w:eastAsia="SimSun"/>
              </w:rPr>
              <w:t>1</w:t>
            </w:r>
          </w:p>
        </w:tc>
      </w:tr>
      <w:tr w:rsidR="0044260C" w:rsidRPr="00661924" w14:paraId="1A890F73" w14:textId="77777777" w:rsidTr="000B2BA0">
        <w:trPr>
          <w:trHeight w:val="58"/>
        </w:trPr>
        <w:tc>
          <w:tcPr>
            <w:tcW w:w="5419" w:type="dxa"/>
            <w:gridSpan w:val="3"/>
            <w:tcBorders>
              <w:right w:val="single" w:sz="4" w:space="0" w:color="auto"/>
            </w:tcBorders>
            <w:shd w:val="clear" w:color="auto" w:fill="auto"/>
            <w:vAlign w:val="center"/>
          </w:tcPr>
          <w:p w14:paraId="6AAA3E27" w14:textId="77777777" w:rsidR="0044260C" w:rsidRPr="00661924" w:rsidRDefault="0044260C" w:rsidP="0044260C">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1F5D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A5558" w14:textId="77777777" w:rsidR="0044260C" w:rsidRPr="00661924" w:rsidRDefault="0044260C" w:rsidP="0044260C">
            <w:pPr>
              <w:pStyle w:val="TAC"/>
              <w:rPr>
                <w:rFonts w:eastAsia="SimSun"/>
              </w:rPr>
            </w:pPr>
            <w:r w:rsidRPr="00661924">
              <w:rPr>
                <w:rFonts w:eastAsia="SimSun"/>
              </w:rPr>
              <w:t>4</w:t>
            </w:r>
          </w:p>
        </w:tc>
      </w:tr>
      <w:tr w:rsidR="0044260C" w:rsidRPr="00661924" w14:paraId="3330AE22" w14:textId="77777777" w:rsidTr="000B2BA0">
        <w:trPr>
          <w:trHeight w:val="58"/>
        </w:trPr>
        <w:tc>
          <w:tcPr>
            <w:tcW w:w="5419" w:type="dxa"/>
            <w:gridSpan w:val="3"/>
            <w:tcBorders>
              <w:right w:val="single" w:sz="4" w:space="0" w:color="auto"/>
            </w:tcBorders>
            <w:shd w:val="clear" w:color="auto" w:fill="auto"/>
            <w:vAlign w:val="center"/>
          </w:tcPr>
          <w:p w14:paraId="172279A2" w14:textId="77777777" w:rsidR="0044260C" w:rsidRPr="00661924" w:rsidRDefault="0044260C" w:rsidP="0044260C">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A100F0"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ADBCCB" w14:textId="77777777" w:rsidR="0044260C" w:rsidRPr="00661924" w:rsidRDefault="0044260C" w:rsidP="0044260C">
            <w:pPr>
              <w:pStyle w:val="TAC"/>
              <w:rPr>
                <w:rFonts w:eastAsia="SimSun"/>
              </w:rPr>
            </w:pPr>
            <w:r w:rsidRPr="00661924">
              <w:rPr>
                <w:rFonts w:eastAsia="SimSun"/>
              </w:rPr>
              <w:t>Multiplexed</w:t>
            </w:r>
          </w:p>
        </w:tc>
      </w:tr>
      <w:tr w:rsidR="0044260C" w:rsidRPr="00661924" w14:paraId="60B4CB7C" w14:textId="77777777" w:rsidTr="000B2BA0">
        <w:trPr>
          <w:trHeight w:val="58"/>
        </w:trPr>
        <w:tc>
          <w:tcPr>
            <w:tcW w:w="5419" w:type="dxa"/>
            <w:gridSpan w:val="3"/>
            <w:tcBorders>
              <w:right w:val="single" w:sz="4" w:space="0" w:color="auto"/>
            </w:tcBorders>
            <w:shd w:val="clear" w:color="auto" w:fill="auto"/>
            <w:vAlign w:val="center"/>
          </w:tcPr>
          <w:p w14:paraId="6D9527E3" w14:textId="77777777" w:rsidR="0044260C" w:rsidRPr="00661924" w:rsidRDefault="0044260C" w:rsidP="0044260C">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2831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12A0EF" w14:textId="77777777" w:rsidR="0044260C" w:rsidRPr="00661924" w:rsidRDefault="0044260C" w:rsidP="0044260C">
            <w:pPr>
              <w:pStyle w:val="TAC"/>
              <w:rPr>
                <w:rFonts w:eastAsia="SimSun"/>
              </w:rPr>
            </w:pPr>
            <w:r w:rsidRPr="00661924">
              <w:rPr>
                <w:rFonts w:eastAsia="SimSun"/>
              </w:rPr>
              <w:t>{0,2,3,1}</w:t>
            </w:r>
          </w:p>
        </w:tc>
      </w:tr>
      <w:tr w:rsidR="0044260C" w:rsidRPr="00661924" w14:paraId="34A16A8C" w14:textId="77777777" w:rsidTr="000B2BA0">
        <w:trPr>
          <w:trHeight w:val="58"/>
        </w:trPr>
        <w:tc>
          <w:tcPr>
            <w:tcW w:w="5419" w:type="dxa"/>
            <w:gridSpan w:val="3"/>
            <w:tcBorders>
              <w:right w:val="single" w:sz="4" w:space="0" w:color="auto"/>
            </w:tcBorders>
            <w:shd w:val="clear" w:color="auto" w:fill="auto"/>
            <w:vAlign w:val="center"/>
          </w:tcPr>
          <w:p w14:paraId="12EF4C03" w14:textId="77777777" w:rsidR="0044260C" w:rsidRPr="00661924" w:rsidRDefault="0044260C" w:rsidP="0044260C">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3BB2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6F7327" w14:textId="77777777" w:rsidR="0044260C" w:rsidRPr="00661924" w:rsidRDefault="0044260C"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44260C" w:rsidRPr="00661924" w14:paraId="1C17A03E" w14:textId="77777777" w:rsidTr="000B2BA0">
        <w:trPr>
          <w:trHeight w:val="58"/>
        </w:trPr>
        <w:tc>
          <w:tcPr>
            <w:tcW w:w="5419" w:type="dxa"/>
            <w:gridSpan w:val="3"/>
            <w:tcBorders>
              <w:right w:val="single" w:sz="4" w:space="0" w:color="auto"/>
            </w:tcBorders>
            <w:shd w:val="clear" w:color="auto" w:fill="auto"/>
            <w:vAlign w:val="center"/>
          </w:tcPr>
          <w:p w14:paraId="2F8157DC" w14:textId="77777777" w:rsidR="0044260C" w:rsidRPr="00661924" w:rsidRDefault="0044260C"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1470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BE0A15" w14:textId="2D37F12E" w:rsidR="006553E1" w:rsidRDefault="006553E1" w:rsidP="00250F6E">
            <w:pPr>
              <w:pStyle w:val="TAC"/>
              <w:rPr>
                <w:rFonts w:eastAsia="SimSun"/>
              </w:rPr>
            </w:pPr>
            <w:r>
              <w:rPr>
                <w:rFonts w:eastAsia="SimSun"/>
              </w:rPr>
              <w:t>OP.1 FDD as defined in Annex A.5.1.1</w:t>
            </w:r>
          </w:p>
          <w:p w14:paraId="7B342FB8" w14:textId="7795B65F" w:rsidR="0044260C" w:rsidRPr="00661924" w:rsidRDefault="006553E1" w:rsidP="006553E1">
            <w:pPr>
              <w:pStyle w:val="TAC"/>
              <w:rPr>
                <w:rFonts w:eastAsia="SimSun"/>
              </w:rPr>
            </w:pPr>
            <w:r>
              <w:rPr>
                <w:rFonts w:eastAsia="SimSun"/>
              </w:rPr>
              <w:t>OP.1 TDD as defined in Annex A.5.2.1</w:t>
            </w:r>
          </w:p>
        </w:tc>
      </w:tr>
      <w:tr w:rsidR="0044260C" w:rsidRPr="00661924" w14:paraId="3AE6A780" w14:textId="77777777" w:rsidTr="000B2BA0">
        <w:trPr>
          <w:trHeight w:val="58"/>
        </w:trPr>
        <w:tc>
          <w:tcPr>
            <w:tcW w:w="5419" w:type="dxa"/>
            <w:gridSpan w:val="3"/>
            <w:tcBorders>
              <w:right w:val="single" w:sz="4" w:space="0" w:color="auto"/>
            </w:tcBorders>
            <w:shd w:val="clear" w:color="auto" w:fill="auto"/>
            <w:vAlign w:val="center"/>
          </w:tcPr>
          <w:p w14:paraId="516B2617" w14:textId="77777777" w:rsidR="0044260C" w:rsidRPr="00016161" w:rsidRDefault="0044260C" w:rsidP="0044260C">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A129B5" w14:textId="77777777" w:rsidR="0044260C" w:rsidRPr="00016161"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C9C711" w14:textId="77777777" w:rsidR="0044260C" w:rsidRPr="00016161"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44260C" w:rsidRPr="00661924" w14:paraId="2A6A06EE" w14:textId="77777777" w:rsidTr="000B2BA0">
        <w:trPr>
          <w:trHeight w:val="58"/>
        </w:trPr>
        <w:tc>
          <w:tcPr>
            <w:tcW w:w="9621" w:type="dxa"/>
            <w:gridSpan w:val="5"/>
            <w:tcBorders>
              <w:right w:val="single" w:sz="4" w:space="0" w:color="auto"/>
            </w:tcBorders>
            <w:shd w:val="clear" w:color="auto" w:fill="auto"/>
            <w:vAlign w:val="center"/>
          </w:tcPr>
          <w:p w14:paraId="3DB4A88D" w14:textId="77777777" w:rsidR="0044260C" w:rsidRPr="00661924" w:rsidRDefault="0044260C" w:rsidP="0044260C">
            <w:pPr>
              <w:pStyle w:val="TAN"/>
              <w:rPr>
                <w:lang w:eastAsia="zh-CN"/>
              </w:rPr>
            </w:pPr>
            <w:r w:rsidRPr="00661924">
              <w:t>Note 1:</w:t>
            </w:r>
            <w:r w:rsidRPr="00661924">
              <w:tab/>
              <w:t>UE assumes that the TCI state for the PDSCH is identical to the TCI state applied for the PDCCH transmission.</w:t>
            </w:r>
          </w:p>
          <w:p w14:paraId="56B2F4E6" w14:textId="77777777" w:rsidR="0044260C" w:rsidRPr="00661924" w:rsidRDefault="0044260C"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4098971A" w14:textId="77777777" w:rsidR="005B3300" w:rsidRPr="00661924" w:rsidRDefault="005B3300"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2104" w:name="_Toc21338166"/>
      <w:bookmarkStart w:id="2105" w:name="_Toc29808274"/>
      <w:bookmarkStart w:id="2106" w:name="_Toc37068193"/>
      <w:bookmarkStart w:id="2107" w:name="_Toc37257146"/>
      <w:bookmarkStart w:id="2108" w:name="_Toc45892277"/>
      <w:bookmarkStart w:id="2109" w:name="_Toc53175903"/>
      <w:bookmarkStart w:id="2110" w:name="_Toc61119868"/>
      <w:bookmarkStart w:id="2111" w:name="_Toc67917084"/>
      <w:bookmarkStart w:id="2112" w:name="_Toc76297123"/>
      <w:bookmarkStart w:id="2113" w:name="_Toc76571064"/>
      <w:bookmarkStart w:id="2114" w:name="_Toc83742604"/>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104"/>
      <w:bookmarkEnd w:id="2105"/>
      <w:bookmarkEnd w:id="2106"/>
      <w:bookmarkEnd w:id="2107"/>
      <w:bookmarkEnd w:id="2108"/>
      <w:bookmarkEnd w:id="2109"/>
      <w:bookmarkEnd w:id="2110"/>
      <w:bookmarkEnd w:id="2111"/>
      <w:bookmarkEnd w:id="2112"/>
      <w:bookmarkEnd w:id="2113"/>
      <w:bookmarkEnd w:id="2114"/>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2115" w:name="_Toc21338167"/>
      <w:bookmarkStart w:id="2116" w:name="_Toc29808275"/>
      <w:bookmarkStart w:id="2117" w:name="_Toc37068194"/>
      <w:bookmarkStart w:id="2118" w:name="_Toc37257147"/>
      <w:bookmarkStart w:id="2119" w:name="_Toc45892278"/>
      <w:bookmarkStart w:id="2120" w:name="_Toc53175904"/>
      <w:bookmarkStart w:id="2121" w:name="_Toc61119869"/>
      <w:bookmarkStart w:id="2122" w:name="_Toc67917085"/>
      <w:bookmarkStart w:id="2123" w:name="_Toc76297124"/>
      <w:bookmarkStart w:id="2124" w:name="_Toc76571065"/>
      <w:bookmarkStart w:id="2125" w:name="_Toc83742605"/>
      <w:r w:rsidRPr="00661924">
        <w:lastRenderedPageBreak/>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115"/>
      <w:bookmarkEnd w:id="2116"/>
      <w:bookmarkEnd w:id="2117"/>
      <w:bookmarkEnd w:id="2118"/>
      <w:bookmarkEnd w:id="2119"/>
      <w:bookmarkEnd w:id="2120"/>
      <w:bookmarkEnd w:id="2121"/>
      <w:bookmarkEnd w:id="2122"/>
      <w:bookmarkEnd w:id="2123"/>
      <w:bookmarkEnd w:id="2124"/>
      <w:bookmarkEnd w:id="2125"/>
    </w:p>
    <w:p w14:paraId="3C9E22AC" w14:textId="77777777" w:rsidR="005B3300" w:rsidRPr="00661924" w:rsidRDefault="005B3300" w:rsidP="005B3300">
      <w:pPr>
        <w:pStyle w:val="Heading4"/>
        <w:rPr>
          <w:lang w:eastAsia="zh-CN"/>
        </w:rPr>
      </w:pPr>
      <w:bookmarkStart w:id="2126" w:name="_Toc21338168"/>
      <w:bookmarkStart w:id="2127" w:name="_Toc29808276"/>
      <w:bookmarkStart w:id="2128" w:name="_Toc37068195"/>
      <w:bookmarkStart w:id="2129" w:name="_Toc37257148"/>
      <w:bookmarkStart w:id="2130" w:name="_Toc45892279"/>
      <w:bookmarkStart w:id="2131" w:name="_Toc53175905"/>
      <w:bookmarkStart w:id="2132" w:name="_Toc61119870"/>
      <w:bookmarkStart w:id="2133" w:name="_Toc67917086"/>
      <w:bookmarkStart w:id="2134" w:name="_Toc76297125"/>
      <w:bookmarkStart w:id="2135" w:name="_Toc76571066"/>
      <w:bookmarkStart w:id="2136" w:name="_Toc83742606"/>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126"/>
      <w:bookmarkEnd w:id="2127"/>
      <w:bookmarkEnd w:id="2128"/>
      <w:bookmarkEnd w:id="2129"/>
      <w:bookmarkEnd w:id="2130"/>
      <w:bookmarkEnd w:id="2131"/>
      <w:bookmarkEnd w:id="2132"/>
      <w:bookmarkEnd w:id="2133"/>
      <w:bookmarkEnd w:id="2134"/>
      <w:bookmarkEnd w:id="2135"/>
      <w:bookmarkEnd w:id="2136"/>
    </w:p>
    <w:p w14:paraId="19A4F35C" w14:textId="77777777" w:rsidR="005B3300" w:rsidRPr="00661924" w:rsidRDefault="005B3300" w:rsidP="005B3300">
      <w:pPr>
        <w:pStyle w:val="Heading5"/>
      </w:pPr>
      <w:bookmarkStart w:id="2137" w:name="_Toc21338169"/>
      <w:bookmarkStart w:id="2138" w:name="_Toc29808277"/>
      <w:bookmarkStart w:id="2139" w:name="_Toc37068196"/>
      <w:bookmarkStart w:id="2140" w:name="_Toc37257149"/>
      <w:bookmarkStart w:id="2141" w:name="_Toc45892280"/>
      <w:bookmarkStart w:id="2142" w:name="_Toc53175906"/>
      <w:bookmarkStart w:id="2143" w:name="_Toc61119871"/>
      <w:bookmarkStart w:id="2144" w:name="_Toc67917087"/>
      <w:bookmarkStart w:id="2145" w:name="_Toc76297126"/>
      <w:bookmarkStart w:id="2146" w:name="_Toc76571067"/>
      <w:bookmarkStart w:id="2147" w:name="_Toc83742607"/>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2137"/>
      <w:bookmarkEnd w:id="2138"/>
      <w:bookmarkEnd w:id="2139"/>
      <w:bookmarkEnd w:id="2140"/>
      <w:bookmarkEnd w:id="2141"/>
      <w:bookmarkEnd w:id="2142"/>
      <w:bookmarkEnd w:id="2143"/>
      <w:bookmarkEnd w:id="2144"/>
      <w:bookmarkEnd w:id="2145"/>
      <w:bookmarkEnd w:id="2146"/>
      <w:bookmarkEnd w:id="2147"/>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2148" w:name="_Toc21338170"/>
      <w:bookmarkStart w:id="2149" w:name="_Toc29808278"/>
      <w:bookmarkStart w:id="2150" w:name="_Toc37068197"/>
      <w:bookmarkStart w:id="2151" w:name="_Toc37257150"/>
      <w:bookmarkStart w:id="2152" w:name="_Toc45892281"/>
      <w:bookmarkStart w:id="2153" w:name="_Toc53175907"/>
      <w:bookmarkStart w:id="2154" w:name="_Toc61119872"/>
      <w:bookmarkStart w:id="2155" w:name="_Toc67917088"/>
      <w:bookmarkStart w:id="2156" w:name="_Toc76297127"/>
      <w:bookmarkStart w:id="2157" w:name="_Toc76571068"/>
      <w:bookmarkStart w:id="2158" w:name="_Toc83742608"/>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2148"/>
      <w:bookmarkEnd w:id="2149"/>
      <w:bookmarkEnd w:id="2150"/>
      <w:bookmarkEnd w:id="2151"/>
      <w:bookmarkEnd w:id="2152"/>
      <w:bookmarkEnd w:id="2153"/>
      <w:bookmarkEnd w:id="2154"/>
      <w:bookmarkEnd w:id="2155"/>
      <w:bookmarkEnd w:id="2156"/>
      <w:bookmarkEnd w:id="2157"/>
      <w:bookmarkEnd w:id="2158"/>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2159" w:name="_Toc21338171"/>
      <w:bookmarkStart w:id="2160" w:name="_Toc29808279"/>
      <w:bookmarkStart w:id="2161" w:name="_Toc37068198"/>
      <w:bookmarkStart w:id="2162" w:name="_Toc37257151"/>
      <w:bookmarkStart w:id="2163" w:name="_Toc45892282"/>
      <w:bookmarkStart w:id="2164" w:name="_Toc53175908"/>
      <w:bookmarkStart w:id="2165" w:name="_Toc61119873"/>
      <w:bookmarkStart w:id="2166" w:name="_Toc67917089"/>
      <w:bookmarkStart w:id="2167" w:name="_Toc76297128"/>
      <w:bookmarkStart w:id="2168" w:name="_Toc76571069"/>
      <w:bookmarkStart w:id="2169" w:name="_Toc83742609"/>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2159"/>
      <w:bookmarkEnd w:id="2160"/>
      <w:bookmarkEnd w:id="2161"/>
      <w:bookmarkEnd w:id="2162"/>
      <w:bookmarkEnd w:id="2163"/>
      <w:bookmarkEnd w:id="2164"/>
      <w:bookmarkEnd w:id="2165"/>
      <w:bookmarkEnd w:id="2166"/>
      <w:bookmarkEnd w:id="2167"/>
      <w:bookmarkEnd w:id="2168"/>
      <w:bookmarkEnd w:id="2169"/>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2170" w:name="_Toc21338172"/>
      <w:bookmarkStart w:id="2171" w:name="_Toc29808280"/>
      <w:bookmarkStart w:id="2172" w:name="_Toc37068199"/>
      <w:bookmarkStart w:id="2173" w:name="_Toc37257152"/>
      <w:bookmarkStart w:id="2174" w:name="_Toc45892283"/>
      <w:bookmarkStart w:id="2175" w:name="_Toc53175909"/>
      <w:bookmarkStart w:id="2176" w:name="_Toc61119874"/>
      <w:bookmarkStart w:id="2177" w:name="_Toc67917090"/>
      <w:bookmarkStart w:id="2178" w:name="_Toc76297129"/>
      <w:bookmarkStart w:id="2179" w:name="_Toc76571070"/>
      <w:bookmarkStart w:id="2180" w:name="_Toc83742610"/>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2170"/>
      <w:bookmarkEnd w:id="2171"/>
      <w:bookmarkEnd w:id="2172"/>
      <w:bookmarkEnd w:id="2173"/>
      <w:bookmarkEnd w:id="2174"/>
      <w:bookmarkEnd w:id="2175"/>
      <w:bookmarkEnd w:id="2176"/>
      <w:bookmarkEnd w:id="2177"/>
      <w:bookmarkEnd w:id="2178"/>
      <w:bookmarkEnd w:id="2179"/>
      <w:bookmarkEnd w:id="2180"/>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2181" w:name="_Toc21338173"/>
      <w:bookmarkStart w:id="2182" w:name="_Toc29808281"/>
      <w:bookmarkStart w:id="2183" w:name="_Toc37068200"/>
      <w:bookmarkStart w:id="2184" w:name="_Toc37257153"/>
      <w:bookmarkStart w:id="2185" w:name="_Toc45892284"/>
      <w:bookmarkStart w:id="2186" w:name="_Toc53175910"/>
      <w:bookmarkStart w:id="2187" w:name="_Toc61119875"/>
      <w:bookmarkStart w:id="2188" w:name="_Toc67917091"/>
      <w:bookmarkStart w:id="2189" w:name="_Toc76297130"/>
      <w:bookmarkStart w:id="2190" w:name="_Toc76571071"/>
      <w:bookmarkStart w:id="2191" w:name="_Toc83742611"/>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181"/>
      <w:bookmarkEnd w:id="2182"/>
      <w:bookmarkEnd w:id="2183"/>
      <w:bookmarkEnd w:id="2184"/>
      <w:bookmarkEnd w:id="2185"/>
      <w:bookmarkEnd w:id="2186"/>
      <w:bookmarkEnd w:id="2187"/>
      <w:bookmarkEnd w:id="2188"/>
      <w:bookmarkEnd w:id="2189"/>
      <w:bookmarkEnd w:id="2190"/>
      <w:bookmarkEnd w:id="2191"/>
    </w:p>
    <w:p w14:paraId="1B15B1EA" w14:textId="77777777" w:rsidR="005B3300" w:rsidRPr="00661924" w:rsidRDefault="005B3300" w:rsidP="005B3300">
      <w:pPr>
        <w:pStyle w:val="Heading5"/>
      </w:pPr>
      <w:bookmarkStart w:id="2192" w:name="_Toc21338174"/>
      <w:bookmarkStart w:id="2193" w:name="_Toc29808282"/>
      <w:bookmarkStart w:id="2194" w:name="_Toc37068201"/>
      <w:bookmarkStart w:id="2195" w:name="_Toc37257154"/>
      <w:bookmarkStart w:id="2196" w:name="_Toc45892285"/>
      <w:bookmarkStart w:id="2197" w:name="_Toc53175911"/>
      <w:bookmarkStart w:id="2198" w:name="_Toc61119876"/>
      <w:bookmarkStart w:id="2199" w:name="_Toc67917092"/>
      <w:bookmarkStart w:id="2200" w:name="_Toc76297131"/>
      <w:bookmarkStart w:id="2201" w:name="_Toc76571072"/>
      <w:bookmarkStart w:id="2202" w:name="_Toc83742612"/>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2192"/>
      <w:bookmarkEnd w:id="2193"/>
      <w:bookmarkEnd w:id="2194"/>
      <w:bookmarkEnd w:id="2195"/>
      <w:bookmarkEnd w:id="2196"/>
      <w:bookmarkEnd w:id="2197"/>
      <w:bookmarkEnd w:id="2198"/>
      <w:bookmarkEnd w:id="2199"/>
      <w:bookmarkEnd w:id="2200"/>
      <w:bookmarkEnd w:id="2201"/>
      <w:bookmarkEnd w:id="2202"/>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2203" w:name="_Toc21338175"/>
      <w:bookmarkStart w:id="2204" w:name="_Toc29808283"/>
      <w:bookmarkStart w:id="2205" w:name="_Toc37068202"/>
      <w:bookmarkStart w:id="2206" w:name="_Toc37257155"/>
      <w:bookmarkStart w:id="2207" w:name="_Toc45892286"/>
      <w:bookmarkStart w:id="2208" w:name="_Toc53175912"/>
      <w:bookmarkStart w:id="2209" w:name="_Toc61119877"/>
      <w:bookmarkStart w:id="2210" w:name="_Toc67917093"/>
      <w:bookmarkStart w:id="2211" w:name="_Toc76297132"/>
      <w:bookmarkStart w:id="2212" w:name="_Toc76571073"/>
      <w:bookmarkStart w:id="2213" w:name="_Toc83742613"/>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2203"/>
      <w:bookmarkEnd w:id="2204"/>
      <w:bookmarkEnd w:id="2205"/>
      <w:bookmarkEnd w:id="2206"/>
      <w:bookmarkEnd w:id="2207"/>
      <w:bookmarkEnd w:id="2208"/>
      <w:bookmarkEnd w:id="2209"/>
      <w:bookmarkEnd w:id="2210"/>
      <w:bookmarkEnd w:id="2211"/>
      <w:bookmarkEnd w:id="2212"/>
      <w:bookmarkEnd w:id="2213"/>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2214" w:name="_Toc21338176"/>
      <w:bookmarkStart w:id="2215" w:name="_Toc29808284"/>
      <w:bookmarkStart w:id="2216" w:name="_Toc37068203"/>
      <w:bookmarkStart w:id="2217" w:name="_Toc37257156"/>
      <w:bookmarkStart w:id="2218" w:name="_Toc45892287"/>
      <w:bookmarkStart w:id="2219" w:name="_Toc53175913"/>
      <w:bookmarkStart w:id="2220" w:name="_Toc61119878"/>
      <w:bookmarkStart w:id="2221" w:name="_Toc67917094"/>
      <w:bookmarkStart w:id="2222" w:name="_Toc76297133"/>
      <w:bookmarkStart w:id="2223" w:name="_Toc76571074"/>
      <w:bookmarkStart w:id="2224" w:name="_Toc83742614"/>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2214"/>
      <w:bookmarkEnd w:id="2215"/>
      <w:bookmarkEnd w:id="2216"/>
      <w:bookmarkEnd w:id="2217"/>
      <w:bookmarkEnd w:id="2218"/>
      <w:bookmarkEnd w:id="2219"/>
      <w:bookmarkEnd w:id="2220"/>
      <w:bookmarkEnd w:id="2221"/>
      <w:bookmarkEnd w:id="2222"/>
      <w:bookmarkEnd w:id="2223"/>
      <w:bookmarkEnd w:id="2224"/>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2225" w:name="_Toc21338177"/>
      <w:bookmarkStart w:id="2226" w:name="_Toc29808285"/>
      <w:bookmarkStart w:id="2227" w:name="_Toc37068204"/>
      <w:bookmarkStart w:id="2228" w:name="_Toc37257157"/>
      <w:bookmarkStart w:id="2229" w:name="_Toc45892288"/>
      <w:bookmarkStart w:id="2230" w:name="_Toc53175914"/>
      <w:bookmarkStart w:id="2231" w:name="_Toc61119879"/>
      <w:bookmarkStart w:id="2232" w:name="_Toc67917095"/>
      <w:bookmarkStart w:id="2233" w:name="_Toc76297134"/>
      <w:bookmarkStart w:id="2234" w:name="_Toc76571075"/>
      <w:bookmarkStart w:id="2235" w:name="_Toc83742615"/>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225"/>
      <w:bookmarkEnd w:id="2226"/>
      <w:bookmarkEnd w:id="2227"/>
      <w:bookmarkEnd w:id="2228"/>
      <w:bookmarkEnd w:id="2229"/>
      <w:bookmarkEnd w:id="2230"/>
      <w:bookmarkEnd w:id="2231"/>
      <w:bookmarkEnd w:id="2232"/>
      <w:bookmarkEnd w:id="2233"/>
      <w:bookmarkEnd w:id="2234"/>
      <w:bookmarkEnd w:id="2235"/>
    </w:p>
    <w:p w14:paraId="52370F5F" w14:textId="77777777" w:rsidR="005B3300" w:rsidRPr="00661924" w:rsidRDefault="005B3300" w:rsidP="005B3300">
      <w:pPr>
        <w:pStyle w:val="Heading4"/>
        <w:rPr>
          <w:lang w:eastAsia="zh-CN"/>
        </w:rPr>
      </w:pPr>
      <w:bookmarkStart w:id="2236" w:name="_Toc21338178"/>
      <w:bookmarkStart w:id="2237" w:name="_Toc29808286"/>
      <w:bookmarkStart w:id="2238" w:name="_Toc37068205"/>
      <w:bookmarkStart w:id="2239" w:name="_Toc37257158"/>
      <w:bookmarkStart w:id="2240" w:name="_Toc45892289"/>
      <w:bookmarkStart w:id="2241" w:name="_Toc53175915"/>
      <w:bookmarkStart w:id="2242" w:name="_Toc61119880"/>
      <w:bookmarkStart w:id="2243" w:name="_Toc67917096"/>
      <w:bookmarkStart w:id="2244" w:name="_Toc76297135"/>
      <w:bookmarkStart w:id="2245" w:name="_Toc76571076"/>
      <w:bookmarkStart w:id="2246" w:name="_Toc83742616"/>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236"/>
      <w:bookmarkEnd w:id="2237"/>
      <w:bookmarkEnd w:id="2238"/>
      <w:bookmarkEnd w:id="2239"/>
      <w:bookmarkEnd w:id="2240"/>
      <w:bookmarkEnd w:id="2241"/>
      <w:bookmarkEnd w:id="2242"/>
      <w:bookmarkEnd w:id="2243"/>
      <w:bookmarkEnd w:id="2244"/>
      <w:bookmarkEnd w:id="2245"/>
      <w:bookmarkEnd w:id="2246"/>
    </w:p>
    <w:p w14:paraId="25559F02" w14:textId="77777777" w:rsidR="005B3300" w:rsidRPr="00661924" w:rsidRDefault="005B3300" w:rsidP="005B3300">
      <w:pPr>
        <w:pStyle w:val="Heading5"/>
      </w:pPr>
      <w:bookmarkStart w:id="2247" w:name="_Toc21338179"/>
      <w:bookmarkStart w:id="2248" w:name="_Toc29808287"/>
      <w:bookmarkStart w:id="2249" w:name="_Toc37068206"/>
      <w:bookmarkStart w:id="2250" w:name="_Toc37257159"/>
      <w:bookmarkStart w:id="2251" w:name="_Toc45892290"/>
      <w:bookmarkStart w:id="2252" w:name="_Toc53175916"/>
      <w:bookmarkStart w:id="2253" w:name="_Toc61119881"/>
      <w:bookmarkStart w:id="2254" w:name="_Toc67917097"/>
      <w:bookmarkStart w:id="2255" w:name="_Toc76297136"/>
      <w:bookmarkStart w:id="2256" w:name="_Toc76571077"/>
      <w:bookmarkStart w:id="2257" w:name="_Toc83742617"/>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2247"/>
      <w:bookmarkEnd w:id="2248"/>
      <w:bookmarkEnd w:id="2249"/>
      <w:bookmarkEnd w:id="2250"/>
      <w:bookmarkEnd w:id="2251"/>
      <w:bookmarkEnd w:id="2252"/>
      <w:bookmarkEnd w:id="2253"/>
      <w:bookmarkEnd w:id="2254"/>
      <w:bookmarkEnd w:id="2255"/>
      <w:bookmarkEnd w:id="2256"/>
      <w:bookmarkEnd w:id="2257"/>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2258" w:name="_Toc21338180"/>
      <w:bookmarkStart w:id="2259" w:name="_Toc29808288"/>
      <w:bookmarkStart w:id="2260" w:name="_Toc37068207"/>
      <w:bookmarkStart w:id="2261" w:name="_Toc37257160"/>
      <w:bookmarkStart w:id="2262" w:name="_Toc45892291"/>
      <w:bookmarkStart w:id="2263" w:name="_Toc53175917"/>
      <w:bookmarkStart w:id="2264" w:name="_Toc61119882"/>
      <w:bookmarkStart w:id="2265" w:name="_Toc67917098"/>
      <w:bookmarkStart w:id="2266" w:name="_Toc76297137"/>
      <w:bookmarkStart w:id="2267" w:name="_Toc76571078"/>
      <w:bookmarkStart w:id="2268" w:name="_Toc83742618"/>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2258"/>
      <w:bookmarkEnd w:id="2259"/>
      <w:bookmarkEnd w:id="2260"/>
      <w:bookmarkEnd w:id="2261"/>
      <w:bookmarkEnd w:id="2262"/>
      <w:bookmarkEnd w:id="2263"/>
      <w:bookmarkEnd w:id="2264"/>
      <w:bookmarkEnd w:id="2265"/>
      <w:bookmarkEnd w:id="2266"/>
      <w:bookmarkEnd w:id="2267"/>
      <w:bookmarkEnd w:id="2268"/>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9"/>
        <w:gridCol w:w="1448"/>
        <w:gridCol w:w="600"/>
      </w:tblGrid>
      <w:tr w:rsidR="005B3300" w:rsidRPr="00661924" w14:paraId="5E648B87" w14:textId="77777777" w:rsidTr="000811C5">
        <w:trPr>
          <w:trHeight w:val="390"/>
          <w:jc w:val="center"/>
        </w:trPr>
        <w:tc>
          <w:tcPr>
            <w:tcW w:w="326"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2"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3"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5"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3"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1"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60"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0811C5">
        <w:trPr>
          <w:trHeight w:val="410"/>
          <w:jc w:val="center"/>
        </w:trPr>
        <w:tc>
          <w:tcPr>
            <w:tcW w:w="326"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2"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3"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5"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0"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6"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4"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51D62AD3" w14:textId="77777777" w:rsidTr="000811C5">
        <w:trPr>
          <w:trHeight w:val="207"/>
          <w:jc w:val="center"/>
        </w:trPr>
        <w:tc>
          <w:tcPr>
            <w:tcW w:w="326" w:type="pct"/>
            <w:shd w:val="clear" w:color="auto" w:fill="FFFFFF"/>
            <w:vAlign w:val="center"/>
          </w:tcPr>
          <w:p w14:paraId="41259A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72" w:type="pct"/>
            <w:shd w:val="clear" w:color="auto" w:fill="FFFFFF"/>
            <w:vAlign w:val="center"/>
          </w:tcPr>
          <w:p w14:paraId="5AB516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33" w:type="pct"/>
            <w:shd w:val="clear" w:color="auto" w:fill="FFFFFF"/>
          </w:tcPr>
          <w:p w14:paraId="701D5F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35" w:type="pct"/>
            <w:shd w:val="clear" w:color="auto" w:fill="FFFFFF"/>
            <w:vAlign w:val="center"/>
          </w:tcPr>
          <w:p w14:paraId="31ED2C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70" w:type="pct"/>
            <w:shd w:val="clear" w:color="auto" w:fill="FFFFFF"/>
            <w:vAlign w:val="center"/>
          </w:tcPr>
          <w:p w14:paraId="72D96E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6" w:type="pct"/>
            <w:shd w:val="clear" w:color="auto" w:fill="FFFFFF"/>
            <w:vAlign w:val="center"/>
          </w:tcPr>
          <w:p w14:paraId="1A7D88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4x4, ULA Low</w:t>
            </w:r>
          </w:p>
        </w:tc>
        <w:tc>
          <w:tcPr>
            <w:tcW w:w="754" w:type="pct"/>
            <w:gridSpan w:val="2"/>
            <w:shd w:val="clear" w:color="auto" w:fill="FFFFFF"/>
            <w:vAlign w:val="center"/>
          </w:tcPr>
          <w:p w14:paraId="5CEFD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2269" w:name="_Toc21338181"/>
      <w:bookmarkStart w:id="2270" w:name="_Toc29808289"/>
      <w:bookmarkStart w:id="2271" w:name="_Toc37068208"/>
      <w:bookmarkStart w:id="2272" w:name="_Toc37257161"/>
      <w:bookmarkStart w:id="2273" w:name="_Toc45892292"/>
      <w:bookmarkStart w:id="2274" w:name="_Toc53175918"/>
      <w:bookmarkStart w:id="2275" w:name="_Toc61119883"/>
      <w:bookmarkStart w:id="2276" w:name="_Toc67917099"/>
      <w:bookmarkStart w:id="2277" w:name="_Toc76297138"/>
      <w:bookmarkStart w:id="2278" w:name="_Toc76571079"/>
      <w:bookmarkStart w:id="2279" w:name="_Toc83742619"/>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2269"/>
      <w:bookmarkEnd w:id="2270"/>
      <w:bookmarkEnd w:id="2271"/>
      <w:bookmarkEnd w:id="2272"/>
      <w:bookmarkEnd w:id="2273"/>
      <w:bookmarkEnd w:id="2274"/>
      <w:bookmarkEnd w:id="2275"/>
      <w:bookmarkEnd w:id="2276"/>
      <w:bookmarkEnd w:id="2277"/>
      <w:bookmarkEnd w:id="2278"/>
      <w:bookmarkEnd w:id="2279"/>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2280" w:name="_Toc21338182"/>
      <w:bookmarkStart w:id="2281" w:name="_Toc29808290"/>
      <w:bookmarkStart w:id="2282" w:name="_Toc37068209"/>
      <w:bookmarkStart w:id="2283" w:name="_Toc37257162"/>
      <w:bookmarkStart w:id="2284" w:name="_Toc45892293"/>
      <w:bookmarkStart w:id="2285" w:name="_Toc53175919"/>
      <w:bookmarkStart w:id="2286" w:name="_Toc61119884"/>
      <w:bookmarkStart w:id="2287" w:name="_Toc67917100"/>
      <w:bookmarkStart w:id="2288" w:name="_Toc76297139"/>
      <w:bookmarkStart w:id="2289" w:name="_Toc76571080"/>
      <w:bookmarkStart w:id="2290" w:name="_Toc83742620"/>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2280"/>
      <w:bookmarkEnd w:id="2281"/>
      <w:bookmarkEnd w:id="2282"/>
      <w:bookmarkEnd w:id="2283"/>
      <w:bookmarkEnd w:id="2284"/>
      <w:bookmarkEnd w:id="2285"/>
      <w:bookmarkEnd w:id="2286"/>
      <w:bookmarkEnd w:id="2287"/>
      <w:bookmarkEnd w:id="2288"/>
      <w:bookmarkEnd w:id="2289"/>
      <w:bookmarkEnd w:id="2290"/>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2291" w:name="_Toc21338183"/>
      <w:bookmarkStart w:id="2292" w:name="_Toc29808291"/>
      <w:bookmarkStart w:id="2293" w:name="_Toc37068210"/>
      <w:bookmarkStart w:id="2294" w:name="_Toc37257163"/>
      <w:bookmarkStart w:id="2295" w:name="_Toc45892294"/>
      <w:bookmarkStart w:id="2296" w:name="_Toc53175920"/>
      <w:bookmarkStart w:id="2297" w:name="_Toc61119885"/>
      <w:bookmarkStart w:id="2298" w:name="_Toc67917101"/>
      <w:bookmarkStart w:id="2299" w:name="_Toc76297140"/>
      <w:bookmarkStart w:id="2300" w:name="_Toc76571081"/>
      <w:bookmarkStart w:id="2301" w:name="_Toc83742621"/>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291"/>
      <w:bookmarkEnd w:id="2292"/>
      <w:bookmarkEnd w:id="2293"/>
      <w:bookmarkEnd w:id="2294"/>
      <w:bookmarkEnd w:id="2295"/>
      <w:bookmarkEnd w:id="2296"/>
      <w:bookmarkEnd w:id="2297"/>
      <w:bookmarkEnd w:id="2298"/>
      <w:bookmarkEnd w:id="2299"/>
      <w:bookmarkEnd w:id="2300"/>
      <w:bookmarkEnd w:id="2301"/>
    </w:p>
    <w:p w14:paraId="664589C9" w14:textId="77777777" w:rsidR="005B3300" w:rsidRPr="00661924" w:rsidRDefault="005B3300" w:rsidP="005B3300">
      <w:pPr>
        <w:pStyle w:val="Heading5"/>
      </w:pPr>
      <w:bookmarkStart w:id="2302" w:name="_Toc21338184"/>
      <w:bookmarkStart w:id="2303" w:name="_Toc29808292"/>
      <w:bookmarkStart w:id="2304" w:name="_Toc37068211"/>
      <w:bookmarkStart w:id="2305" w:name="_Toc37257164"/>
      <w:bookmarkStart w:id="2306" w:name="_Toc45892295"/>
      <w:bookmarkStart w:id="2307" w:name="_Toc53175921"/>
      <w:bookmarkStart w:id="2308" w:name="_Toc61119886"/>
      <w:bookmarkStart w:id="2309" w:name="_Toc67917102"/>
      <w:bookmarkStart w:id="2310" w:name="_Toc76297141"/>
      <w:bookmarkStart w:id="2311" w:name="_Toc76571082"/>
      <w:bookmarkStart w:id="2312" w:name="_Toc83742622"/>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2302"/>
      <w:bookmarkEnd w:id="2303"/>
      <w:bookmarkEnd w:id="2304"/>
      <w:bookmarkEnd w:id="2305"/>
      <w:bookmarkEnd w:id="2306"/>
      <w:bookmarkEnd w:id="2307"/>
      <w:bookmarkEnd w:id="2308"/>
      <w:bookmarkEnd w:id="2309"/>
      <w:bookmarkEnd w:id="2310"/>
      <w:bookmarkEnd w:id="2311"/>
      <w:bookmarkEnd w:id="2312"/>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2313" w:name="_Toc21338185"/>
      <w:bookmarkStart w:id="2314" w:name="_Toc29808293"/>
      <w:bookmarkStart w:id="2315" w:name="_Toc37068212"/>
      <w:bookmarkStart w:id="2316" w:name="_Toc37257165"/>
      <w:bookmarkStart w:id="2317" w:name="_Toc45892296"/>
      <w:bookmarkStart w:id="2318" w:name="_Toc53175922"/>
      <w:bookmarkStart w:id="2319" w:name="_Toc61119887"/>
      <w:bookmarkStart w:id="2320" w:name="_Toc67917103"/>
      <w:bookmarkStart w:id="2321" w:name="_Toc76297142"/>
      <w:bookmarkStart w:id="2322" w:name="_Toc76571083"/>
      <w:bookmarkStart w:id="2323" w:name="_Toc83742623"/>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2313"/>
      <w:bookmarkEnd w:id="2314"/>
      <w:bookmarkEnd w:id="2315"/>
      <w:bookmarkEnd w:id="2316"/>
      <w:bookmarkEnd w:id="2317"/>
      <w:bookmarkEnd w:id="2318"/>
      <w:bookmarkEnd w:id="2319"/>
      <w:bookmarkEnd w:id="2320"/>
      <w:bookmarkEnd w:id="2321"/>
      <w:bookmarkEnd w:id="2322"/>
      <w:bookmarkEnd w:id="2323"/>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2324" w:name="_Toc21338186"/>
      <w:bookmarkStart w:id="2325" w:name="_Toc29808294"/>
      <w:bookmarkStart w:id="2326" w:name="_Toc37068213"/>
      <w:bookmarkStart w:id="2327" w:name="_Toc37257166"/>
      <w:bookmarkStart w:id="2328" w:name="_Toc45892297"/>
      <w:bookmarkStart w:id="2329" w:name="_Toc53175923"/>
      <w:bookmarkStart w:id="2330" w:name="_Toc61119888"/>
      <w:bookmarkStart w:id="2331" w:name="_Toc67917104"/>
      <w:bookmarkStart w:id="2332" w:name="_Toc76297143"/>
      <w:bookmarkStart w:id="2333" w:name="_Toc76571084"/>
      <w:bookmarkStart w:id="2334" w:name="_Toc83742624"/>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2324"/>
      <w:bookmarkEnd w:id="2325"/>
      <w:bookmarkEnd w:id="2326"/>
      <w:bookmarkEnd w:id="2327"/>
      <w:bookmarkEnd w:id="2328"/>
      <w:bookmarkEnd w:id="2329"/>
      <w:bookmarkEnd w:id="2330"/>
      <w:bookmarkEnd w:id="2331"/>
      <w:bookmarkEnd w:id="2332"/>
      <w:bookmarkEnd w:id="2333"/>
      <w:bookmarkEnd w:id="2334"/>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2335" w:name="_Toc21338187"/>
      <w:bookmarkStart w:id="2336" w:name="_Toc29808295"/>
      <w:bookmarkStart w:id="2337" w:name="_Toc37068214"/>
      <w:bookmarkStart w:id="2338" w:name="_Toc37257167"/>
      <w:bookmarkStart w:id="2339" w:name="_Toc45892298"/>
      <w:bookmarkStart w:id="2340" w:name="_Toc53175924"/>
      <w:bookmarkStart w:id="2341" w:name="_Toc61119889"/>
      <w:bookmarkStart w:id="2342" w:name="_Toc67917105"/>
      <w:bookmarkStart w:id="2343" w:name="_Toc76297144"/>
      <w:bookmarkStart w:id="2344" w:name="_Toc76571085"/>
      <w:bookmarkStart w:id="2345" w:name="_Toc83742625"/>
      <w:r w:rsidRPr="00661924">
        <w:t>5.</w:t>
      </w:r>
      <w:r w:rsidRPr="00661924">
        <w:rPr>
          <w:rFonts w:hint="eastAsia"/>
        </w:rPr>
        <w:t>3</w:t>
      </w:r>
      <w:r w:rsidRPr="00661924">
        <w:rPr>
          <w:rFonts w:hint="eastAsia"/>
          <w:lang w:eastAsia="zh-CN"/>
        </w:rPr>
        <w:tab/>
      </w:r>
      <w:r w:rsidRPr="00661924">
        <w:t>PDCCH demodulation requirements</w:t>
      </w:r>
      <w:bookmarkEnd w:id="2335"/>
      <w:bookmarkEnd w:id="2336"/>
      <w:bookmarkEnd w:id="2337"/>
      <w:bookmarkEnd w:id="2338"/>
      <w:bookmarkEnd w:id="2339"/>
      <w:bookmarkEnd w:id="2340"/>
      <w:bookmarkEnd w:id="2341"/>
      <w:bookmarkEnd w:id="2342"/>
      <w:bookmarkEnd w:id="2343"/>
      <w:bookmarkEnd w:id="2344"/>
      <w:bookmarkEnd w:id="2345"/>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77777777" w:rsidR="005B3300" w:rsidRPr="00661924" w:rsidRDefault="005B3300" w:rsidP="0044260C">
            <w:pPr>
              <w:pStyle w:val="TAC"/>
              <w:rPr>
                <w:rFonts w:eastAsia="SimSun"/>
              </w:rPr>
            </w:pPr>
            <w:r w:rsidRPr="00661924">
              <w:rPr>
                <w:rFonts w:eastAsia="SimSun"/>
              </w:rPr>
              <w:t>1</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68DED8FE" w14:textId="77777777" w:rsidR="005B3300" w:rsidRPr="00661924" w:rsidRDefault="005B3300" w:rsidP="000811C5">
            <w:pPr>
              <w:pStyle w:val="TAN"/>
              <w:rPr>
                <w:rFonts w:eastAsia="SimSun"/>
              </w:rPr>
            </w:pPr>
            <w:r w:rsidRPr="00661924">
              <w:t>Note 1:</w:t>
            </w:r>
            <w:r w:rsidRPr="00661924">
              <w:tab/>
              <w:t>Point A coincides with minimum guard band as specified in Table 5.3.3-1 from TS 38.101-1 [6] for tested channel bandwidth and subcarrier spacing.</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2346" w:name="_Hlk531596606"/>
      <w:bookmarkStart w:id="2347" w:name="_Toc21338188"/>
      <w:bookmarkStart w:id="2348" w:name="_Toc29808296"/>
      <w:bookmarkStart w:id="2349" w:name="_Toc37068215"/>
      <w:bookmarkStart w:id="2350" w:name="_Toc37257168"/>
      <w:bookmarkStart w:id="2351" w:name="_Toc45892299"/>
      <w:bookmarkStart w:id="2352" w:name="_Toc53175925"/>
      <w:bookmarkStart w:id="2353" w:name="_Toc61119890"/>
      <w:bookmarkStart w:id="2354" w:name="_Toc67917106"/>
      <w:bookmarkStart w:id="2355" w:name="_Toc76297145"/>
      <w:bookmarkStart w:id="2356" w:name="_Toc76571086"/>
      <w:bookmarkStart w:id="2357" w:name="_Toc83742626"/>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346"/>
      <w:bookmarkEnd w:id="2347"/>
      <w:bookmarkEnd w:id="2348"/>
      <w:bookmarkEnd w:id="2349"/>
      <w:bookmarkEnd w:id="2350"/>
      <w:bookmarkEnd w:id="2351"/>
      <w:bookmarkEnd w:id="2352"/>
      <w:bookmarkEnd w:id="2353"/>
      <w:bookmarkEnd w:id="2354"/>
      <w:bookmarkEnd w:id="2355"/>
      <w:bookmarkEnd w:id="2356"/>
      <w:bookmarkEnd w:id="2357"/>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2358" w:name="_Toc21338189"/>
      <w:bookmarkStart w:id="2359" w:name="_Toc29808297"/>
      <w:bookmarkStart w:id="2360" w:name="_Toc37068216"/>
      <w:bookmarkStart w:id="2361" w:name="_Toc37257169"/>
      <w:bookmarkStart w:id="2362" w:name="_Toc45892300"/>
      <w:bookmarkStart w:id="2363" w:name="_Toc53175926"/>
      <w:bookmarkStart w:id="2364" w:name="_Toc61119891"/>
      <w:bookmarkStart w:id="2365" w:name="_Toc67917107"/>
      <w:bookmarkStart w:id="2366" w:name="_Toc76297146"/>
      <w:bookmarkStart w:id="2367" w:name="_Toc76571087"/>
      <w:bookmarkStart w:id="2368" w:name="_Toc83742627"/>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358"/>
      <w:bookmarkEnd w:id="2359"/>
      <w:bookmarkEnd w:id="2360"/>
      <w:bookmarkEnd w:id="2361"/>
      <w:bookmarkEnd w:id="2362"/>
      <w:bookmarkEnd w:id="2363"/>
      <w:bookmarkEnd w:id="2364"/>
      <w:bookmarkEnd w:id="2365"/>
      <w:bookmarkEnd w:id="2366"/>
      <w:bookmarkEnd w:id="2367"/>
      <w:bookmarkEnd w:id="2368"/>
    </w:p>
    <w:p w14:paraId="0CB5575D" w14:textId="77777777" w:rsidR="005B3300" w:rsidRPr="00661924" w:rsidRDefault="005B3300" w:rsidP="005B3300">
      <w:pPr>
        <w:pStyle w:val="Heading4"/>
        <w:rPr>
          <w:lang w:eastAsia="zh-CN"/>
        </w:rPr>
      </w:pPr>
      <w:bookmarkStart w:id="2369" w:name="_Toc21338190"/>
      <w:bookmarkStart w:id="2370" w:name="_Toc29808298"/>
      <w:bookmarkStart w:id="2371" w:name="_Toc37068217"/>
      <w:bookmarkStart w:id="2372" w:name="_Toc37257170"/>
      <w:bookmarkStart w:id="2373" w:name="_Toc45892301"/>
      <w:bookmarkStart w:id="2374" w:name="_Toc53175927"/>
      <w:bookmarkStart w:id="2375" w:name="_Toc61119892"/>
      <w:bookmarkStart w:id="2376" w:name="_Toc67917108"/>
      <w:bookmarkStart w:id="2377" w:name="_Toc76297147"/>
      <w:bookmarkStart w:id="2378" w:name="_Toc76571088"/>
      <w:bookmarkStart w:id="2379" w:name="_Toc83742628"/>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369"/>
      <w:bookmarkEnd w:id="2370"/>
      <w:bookmarkEnd w:id="2371"/>
      <w:bookmarkEnd w:id="2372"/>
      <w:bookmarkEnd w:id="2373"/>
      <w:bookmarkEnd w:id="2374"/>
      <w:bookmarkEnd w:id="2375"/>
      <w:bookmarkEnd w:id="2376"/>
      <w:bookmarkEnd w:id="2377"/>
      <w:bookmarkEnd w:id="2378"/>
      <w:bookmarkEnd w:id="2379"/>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2380" w:name="_Toc21338191"/>
      <w:bookmarkStart w:id="2381" w:name="_Toc29808299"/>
      <w:bookmarkStart w:id="2382" w:name="_Toc37068218"/>
      <w:bookmarkStart w:id="2383" w:name="_Toc37257171"/>
      <w:bookmarkStart w:id="2384" w:name="_Toc45892302"/>
      <w:bookmarkStart w:id="2385" w:name="_Toc53175928"/>
      <w:bookmarkStart w:id="2386" w:name="_Toc61119893"/>
      <w:bookmarkStart w:id="2387" w:name="_Toc67917109"/>
      <w:bookmarkStart w:id="2388" w:name="_Toc76297148"/>
      <w:bookmarkStart w:id="2389" w:name="_Toc76571089"/>
      <w:bookmarkStart w:id="2390" w:name="_Toc83742629"/>
      <w:r w:rsidRPr="00661924">
        <w:rPr>
          <w:snapToGrid w:val="0"/>
        </w:rPr>
        <w:t>5.3.2.1.1</w:t>
      </w:r>
      <w:r w:rsidRPr="00661924">
        <w:rPr>
          <w:rFonts w:hint="eastAsia"/>
          <w:snapToGrid w:val="0"/>
          <w:lang w:eastAsia="zh-CN"/>
        </w:rPr>
        <w:tab/>
      </w:r>
      <w:r w:rsidRPr="00661924">
        <w:rPr>
          <w:snapToGrid w:val="0"/>
        </w:rPr>
        <w:t>1 Tx Antenna performances</w:t>
      </w:r>
      <w:bookmarkEnd w:id="2380"/>
      <w:bookmarkEnd w:id="2381"/>
      <w:bookmarkEnd w:id="2382"/>
      <w:bookmarkEnd w:id="2383"/>
      <w:bookmarkEnd w:id="2384"/>
      <w:bookmarkEnd w:id="2385"/>
      <w:bookmarkEnd w:id="2386"/>
      <w:bookmarkEnd w:id="2387"/>
      <w:bookmarkEnd w:id="2388"/>
      <w:bookmarkEnd w:id="2389"/>
      <w:bookmarkEnd w:id="2390"/>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2391" w:name="_Toc21338192"/>
      <w:bookmarkStart w:id="2392" w:name="_Toc29808300"/>
      <w:bookmarkStart w:id="2393" w:name="_Toc37068219"/>
      <w:bookmarkStart w:id="2394" w:name="_Toc37257172"/>
      <w:bookmarkStart w:id="2395" w:name="_Toc45892303"/>
      <w:bookmarkStart w:id="2396" w:name="_Toc53175929"/>
      <w:bookmarkStart w:id="2397" w:name="_Toc61119894"/>
      <w:bookmarkStart w:id="2398" w:name="_Toc67917110"/>
      <w:bookmarkStart w:id="2399" w:name="_Toc76297149"/>
      <w:bookmarkStart w:id="2400" w:name="_Toc76571090"/>
      <w:bookmarkStart w:id="2401" w:name="_Toc83742630"/>
      <w:r w:rsidRPr="00661924">
        <w:rPr>
          <w:snapToGrid w:val="0"/>
        </w:rPr>
        <w:t>5.3.2.1.2</w:t>
      </w:r>
      <w:r w:rsidRPr="00661924">
        <w:rPr>
          <w:rFonts w:hint="eastAsia"/>
          <w:snapToGrid w:val="0"/>
          <w:lang w:eastAsia="zh-CN"/>
        </w:rPr>
        <w:tab/>
      </w:r>
      <w:r w:rsidRPr="00661924">
        <w:rPr>
          <w:snapToGrid w:val="0"/>
        </w:rPr>
        <w:t>2 Tx Antenna performances</w:t>
      </w:r>
      <w:bookmarkEnd w:id="2391"/>
      <w:bookmarkEnd w:id="2392"/>
      <w:bookmarkEnd w:id="2393"/>
      <w:bookmarkEnd w:id="2394"/>
      <w:bookmarkEnd w:id="2395"/>
      <w:bookmarkEnd w:id="2396"/>
      <w:bookmarkEnd w:id="2397"/>
      <w:bookmarkEnd w:id="2398"/>
      <w:bookmarkEnd w:id="2399"/>
      <w:bookmarkEnd w:id="2400"/>
      <w:bookmarkEnd w:id="2401"/>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2402" w:name="_Toc21338193"/>
      <w:bookmarkStart w:id="2403" w:name="_Toc29808301"/>
      <w:bookmarkStart w:id="2404" w:name="_Toc37068220"/>
      <w:bookmarkStart w:id="2405" w:name="_Toc37257173"/>
      <w:bookmarkStart w:id="2406" w:name="_Toc45892304"/>
      <w:bookmarkStart w:id="2407" w:name="_Toc53175930"/>
      <w:bookmarkStart w:id="2408" w:name="_Toc61119895"/>
      <w:bookmarkStart w:id="2409" w:name="_Toc67917111"/>
      <w:bookmarkStart w:id="2410" w:name="_Toc76297150"/>
      <w:bookmarkStart w:id="2411" w:name="_Toc76571091"/>
      <w:bookmarkStart w:id="2412" w:name="_Toc83742631"/>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402"/>
      <w:bookmarkEnd w:id="2403"/>
      <w:bookmarkEnd w:id="2404"/>
      <w:bookmarkEnd w:id="2405"/>
      <w:bookmarkEnd w:id="2406"/>
      <w:bookmarkEnd w:id="2407"/>
      <w:bookmarkEnd w:id="2408"/>
      <w:bookmarkEnd w:id="2409"/>
      <w:bookmarkEnd w:id="2410"/>
      <w:bookmarkEnd w:id="2411"/>
      <w:bookmarkEnd w:id="2412"/>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2413" w:name="_Toc21338194"/>
      <w:bookmarkStart w:id="2414" w:name="_Toc29808302"/>
      <w:bookmarkStart w:id="2415" w:name="_Toc37068221"/>
      <w:bookmarkStart w:id="2416" w:name="_Toc37257174"/>
      <w:bookmarkStart w:id="2417" w:name="_Toc45892305"/>
      <w:bookmarkStart w:id="2418" w:name="_Toc53175931"/>
      <w:bookmarkStart w:id="2419" w:name="_Toc61119896"/>
      <w:bookmarkStart w:id="2420" w:name="_Toc67917112"/>
      <w:bookmarkStart w:id="2421" w:name="_Toc76297151"/>
      <w:bookmarkStart w:id="2422" w:name="_Toc76571092"/>
      <w:bookmarkStart w:id="2423" w:name="_Toc83742632"/>
      <w:r w:rsidRPr="00661924">
        <w:rPr>
          <w:snapToGrid w:val="0"/>
        </w:rPr>
        <w:t>5.3.2.2.1</w:t>
      </w:r>
      <w:r w:rsidRPr="00661924">
        <w:rPr>
          <w:rFonts w:hint="eastAsia"/>
          <w:snapToGrid w:val="0"/>
          <w:lang w:eastAsia="zh-CN"/>
        </w:rPr>
        <w:tab/>
      </w:r>
      <w:r w:rsidRPr="00661924">
        <w:rPr>
          <w:snapToGrid w:val="0"/>
        </w:rPr>
        <w:t>1 Tx Antenna performances</w:t>
      </w:r>
      <w:bookmarkEnd w:id="2413"/>
      <w:bookmarkEnd w:id="2414"/>
      <w:bookmarkEnd w:id="2415"/>
      <w:bookmarkEnd w:id="2416"/>
      <w:bookmarkEnd w:id="2417"/>
      <w:bookmarkEnd w:id="2418"/>
      <w:bookmarkEnd w:id="2419"/>
      <w:bookmarkEnd w:id="2420"/>
      <w:bookmarkEnd w:id="2421"/>
      <w:bookmarkEnd w:id="2422"/>
      <w:bookmarkEnd w:id="2423"/>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2424" w:name="_Toc21338195"/>
      <w:bookmarkStart w:id="2425" w:name="_Toc29808303"/>
      <w:bookmarkStart w:id="2426" w:name="_Toc37068222"/>
      <w:bookmarkStart w:id="2427" w:name="_Toc37257175"/>
      <w:bookmarkStart w:id="2428" w:name="_Toc45892306"/>
      <w:bookmarkStart w:id="2429" w:name="_Toc53175932"/>
      <w:bookmarkStart w:id="2430" w:name="_Toc61119897"/>
      <w:bookmarkStart w:id="2431" w:name="_Toc67917113"/>
      <w:bookmarkStart w:id="2432" w:name="_Toc76297152"/>
      <w:bookmarkStart w:id="2433" w:name="_Toc76571093"/>
      <w:bookmarkStart w:id="2434" w:name="_Toc83742633"/>
      <w:r w:rsidRPr="00661924">
        <w:rPr>
          <w:snapToGrid w:val="0"/>
        </w:rPr>
        <w:t>5.3.2.2.2</w:t>
      </w:r>
      <w:r w:rsidRPr="00661924">
        <w:rPr>
          <w:rFonts w:hint="eastAsia"/>
          <w:snapToGrid w:val="0"/>
          <w:lang w:eastAsia="zh-CN"/>
        </w:rPr>
        <w:tab/>
      </w:r>
      <w:r w:rsidRPr="00661924">
        <w:rPr>
          <w:snapToGrid w:val="0"/>
        </w:rPr>
        <w:t>2 Tx Antenna performances</w:t>
      </w:r>
      <w:bookmarkEnd w:id="2424"/>
      <w:bookmarkEnd w:id="2425"/>
      <w:bookmarkEnd w:id="2426"/>
      <w:bookmarkEnd w:id="2427"/>
      <w:bookmarkEnd w:id="2428"/>
      <w:bookmarkEnd w:id="2429"/>
      <w:bookmarkEnd w:id="2430"/>
      <w:bookmarkEnd w:id="2431"/>
      <w:bookmarkEnd w:id="2432"/>
      <w:bookmarkEnd w:id="2433"/>
      <w:bookmarkEnd w:id="2434"/>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2435" w:name="_Toc21338196"/>
      <w:bookmarkStart w:id="2436" w:name="_Toc29808304"/>
      <w:bookmarkStart w:id="2437" w:name="_Toc37068223"/>
      <w:bookmarkStart w:id="2438" w:name="_Toc37257176"/>
      <w:bookmarkStart w:id="2439" w:name="_Toc45892307"/>
      <w:bookmarkStart w:id="2440" w:name="_Toc53175933"/>
      <w:bookmarkStart w:id="2441" w:name="_Toc61119898"/>
      <w:bookmarkStart w:id="2442" w:name="_Toc67917114"/>
      <w:bookmarkStart w:id="2443" w:name="_Toc76297153"/>
      <w:bookmarkStart w:id="2444" w:name="_Toc76571094"/>
      <w:bookmarkStart w:id="2445" w:name="_Toc83742634"/>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435"/>
      <w:bookmarkEnd w:id="2436"/>
      <w:bookmarkEnd w:id="2437"/>
      <w:bookmarkEnd w:id="2438"/>
      <w:bookmarkEnd w:id="2439"/>
      <w:bookmarkEnd w:id="2440"/>
      <w:bookmarkEnd w:id="2441"/>
      <w:bookmarkEnd w:id="2442"/>
      <w:bookmarkEnd w:id="2443"/>
      <w:bookmarkEnd w:id="2444"/>
      <w:bookmarkEnd w:id="2445"/>
    </w:p>
    <w:p w14:paraId="0D169902" w14:textId="77777777" w:rsidR="005B3300" w:rsidRPr="00661924" w:rsidRDefault="005B3300" w:rsidP="005B3300">
      <w:pPr>
        <w:pStyle w:val="Heading4"/>
        <w:rPr>
          <w:lang w:eastAsia="zh-CN"/>
        </w:rPr>
      </w:pPr>
      <w:bookmarkStart w:id="2446" w:name="_Toc21338197"/>
      <w:bookmarkStart w:id="2447" w:name="_Toc29808305"/>
      <w:bookmarkStart w:id="2448" w:name="_Toc37068224"/>
      <w:bookmarkStart w:id="2449" w:name="_Toc37257177"/>
      <w:bookmarkStart w:id="2450" w:name="_Toc45892308"/>
      <w:bookmarkStart w:id="2451" w:name="_Toc53175934"/>
      <w:bookmarkStart w:id="2452" w:name="_Toc61119899"/>
      <w:bookmarkStart w:id="2453" w:name="_Toc67917115"/>
      <w:bookmarkStart w:id="2454" w:name="_Toc76297154"/>
      <w:bookmarkStart w:id="2455" w:name="_Toc76571095"/>
      <w:bookmarkStart w:id="2456" w:name="_Toc83742635"/>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2446"/>
      <w:bookmarkEnd w:id="2447"/>
      <w:bookmarkEnd w:id="2448"/>
      <w:bookmarkEnd w:id="2449"/>
      <w:bookmarkEnd w:id="2450"/>
      <w:bookmarkEnd w:id="2451"/>
      <w:bookmarkEnd w:id="2452"/>
      <w:bookmarkEnd w:id="2453"/>
      <w:bookmarkEnd w:id="2454"/>
      <w:bookmarkEnd w:id="2455"/>
      <w:bookmarkEnd w:id="2456"/>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2457" w:name="_Toc21338198"/>
      <w:bookmarkStart w:id="2458" w:name="_Toc29808306"/>
      <w:bookmarkStart w:id="2459" w:name="_Toc37068225"/>
      <w:bookmarkStart w:id="2460" w:name="_Toc37257178"/>
      <w:bookmarkStart w:id="2461" w:name="_Toc45892309"/>
      <w:bookmarkStart w:id="2462" w:name="_Toc53175935"/>
      <w:bookmarkStart w:id="2463" w:name="_Toc61119900"/>
      <w:bookmarkStart w:id="2464" w:name="_Toc67917116"/>
      <w:bookmarkStart w:id="2465" w:name="_Toc76297155"/>
      <w:bookmarkStart w:id="2466" w:name="_Toc76571096"/>
      <w:bookmarkStart w:id="2467" w:name="_Toc83742636"/>
      <w:r w:rsidRPr="00661924">
        <w:rPr>
          <w:snapToGrid w:val="0"/>
        </w:rPr>
        <w:t>5.3.3.1.1</w:t>
      </w:r>
      <w:r w:rsidRPr="00661924">
        <w:rPr>
          <w:rFonts w:hint="eastAsia"/>
          <w:snapToGrid w:val="0"/>
          <w:lang w:eastAsia="zh-CN"/>
        </w:rPr>
        <w:tab/>
      </w:r>
      <w:r w:rsidRPr="00661924">
        <w:rPr>
          <w:snapToGrid w:val="0"/>
        </w:rPr>
        <w:t>1 Tx Antenna performances</w:t>
      </w:r>
      <w:bookmarkEnd w:id="2457"/>
      <w:bookmarkEnd w:id="2458"/>
      <w:bookmarkEnd w:id="2459"/>
      <w:bookmarkEnd w:id="2460"/>
      <w:bookmarkEnd w:id="2461"/>
      <w:bookmarkEnd w:id="2462"/>
      <w:bookmarkEnd w:id="2463"/>
      <w:bookmarkEnd w:id="2464"/>
      <w:bookmarkEnd w:id="2465"/>
      <w:bookmarkEnd w:id="2466"/>
      <w:bookmarkEnd w:id="2467"/>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2468" w:name="_Toc21338199"/>
      <w:bookmarkStart w:id="2469" w:name="_Toc29808307"/>
      <w:bookmarkStart w:id="2470" w:name="_Toc37068226"/>
      <w:bookmarkStart w:id="2471" w:name="_Toc37257179"/>
      <w:bookmarkStart w:id="2472" w:name="_Toc45892310"/>
      <w:bookmarkStart w:id="2473" w:name="_Toc53175936"/>
      <w:bookmarkStart w:id="2474" w:name="_Toc61119901"/>
      <w:bookmarkStart w:id="2475" w:name="_Toc67917117"/>
      <w:bookmarkStart w:id="2476" w:name="_Toc76297156"/>
      <w:bookmarkStart w:id="2477" w:name="_Toc76571097"/>
      <w:bookmarkStart w:id="2478" w:name="_Toc83742637"/>
      <w:r w:rsidRPr="00661924">
        <w:rPr>
          <w:snapToGrid w:val="0"/>
        </w:rPr>
        <w:t>5.3.3.1.2</w:t>
      </w:r>
      <w:r w:rsidRPr="00661924">
        <w:rPr>
          <w:rFonts w:hint="eastAsia"/>
          <w:snapToGrid w:val="0"/>
          <w:lang w:eastAsia="zh-CN"/>
        </w:rPr>
        <w:tab/>
      </w:r>
      <w:r w:rsidRPr="00661924">
        <w:rPr>
          <w:snapToGrid w:val="0"/>
        </w:rPr>
        <w:t>2 Tx Antenna performances</w:t>
      </w:r>
      <w:bookmarkEnd w:id="2468"/>
      <w:bookmarkEnd w:id="2469"/>
      <w:bookmarkEnd w:id="2470"/>
      <w:bookmarkEnd w:id="2471"/>
      <w:bookmarkEnd w:id="2472"/>
      <w:bookmarkEnd w:id="2473"/>
      <w:bookmarkEnd w:id="2474"/>
      <w:bookmarkEnd w:id="2475"/>
      <w:bookmarkEnd w:id="2476"/>
      <w:bookmarkEnd w:id="2477"/>
      <w:bookmarkEnd w:id="2478"/>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2479" w:name="_Toc21338200"/>
      <w:bookmarkStart w:id="2480" w:name="_Toc29808308"/>
      <w:bookmarkStart w:id="2481" w:name="_Toc37068227"/>
      <w:bookmarkStart w:id="2482" w:name="_Toc37257180"/>
      <w:bookmarkStart w:id="2483" w:name="_Toc45892311"/>
      <w:bookmarkStart w:id="2484" w:name="_Toc53175937"/>
      <w:bookmarkStart w:id="2485" w:name="_Toc61119902"/>
      <w:bookmarkStart w:id="2486" w:name="_Toc67917118"/>
      <w:bookmarkStart w:id="2487" w:name="_Toc76297157"/>
      <w:bookmarkStart w:id="2488" w:name="_Toc76571098"/>
      <w:bookmarkStart w:id="2489" w:name="_Toc83742638"/>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479"/>
      <w:bookmarkEnd w:id="2480"/>
      <w:bookmarkEnd w:id="2481"/>
      <w:bookmarkEnd w:id="2482"/>
      <w:bookmarkEnd w:id="2483"/>
      <w:bookmarkEnd w:id="2484"/>
      <w:bookmarkEnd w:id="2485"/>
      <w:bookmarkEnd w:id="2486"/>
      <w:bookmarkEnd w:id="2487"/>
      <w:bookmarkEnd w:id="2488"/>
      <w:bookmarkEnd w:id="2489"/>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2490" w:name="_Toc21338201"/>
      <w:bookmarkStart w:id="2491" w:name="_Toc29808309"/>
      <w:bookmarkStart w:id="2492" w:name="_Toc37068228"/>
      <w:bookmarkStart w:id="2493" w:name="_Toc37257181"/>
      <w:bookmarkStart w:id="2494" w:name="_Toc45892312"/>
      <w:bookmarkStart w:id="2495" w:name="_Toc53175938"/>
      <w:bookmarkStart w:id="2496" w:name="_Toc61119903"/>
      <w:bookmarkStart w:id="2497" w:name="_Toc67917119"/>
      <w:bookmarkStart w:id="2498" w:name="_Toc76297158"/>
      <w:bookmarkStart w:id="2499" w:name="_Toc76571099"/>
      <w:bookmarkStart w:id="2500" w:name="_Toc83742639"/>
      <w:r w:rsidRPr="00661924">
        <w:rPr>
          <w:snapToGrid w:val="0"/>
        </w:rPr>
        <w:t>5.3.3.2.1</w:t>
      </w:r>
      <w:r w:rsidRPr="00661924">
        <w:rPr>
          <w:rFonts w:hint="eastAsia"/>
          <w:snapToGrid w:val="0"/>
          <w:lang w:eastAsia="zh-CN"/>
        </w:rPr>
        <w:tab/>
      </w:r>
      <w:r w:rsidRPr="00661924">
        <w:rPr>
          <w:snapToGrid w:val="0"/>
        </w:rPr>
        <w:t>1 Tx Antenna performances</w:t>
      </w:r>
      <w:bookmarkEnd w:id="2490"/>
      <w:bookmarkEnd w:id="2491"/>
      <w:bookmarkEnd w:id="2492"/>
      <w:bookmarkEnd w:id="2493"/>
      <w:bookmarkEnd w:id="2494"/>
      <w:bookmarkEnd w:id="2495"/>
      <w:bookmarkEnd w:id="2496"/>
      <w:bookmarkEnd w:id="2497"/>
      <w:bookmarkEnd w:id="2498"/>
      <w:bookmarkEnd w:id="2499"/>
      <w:bookmarkEnd w:id="2500"/>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2501" w:name="_Toc21338202"/>
      <w:bookmarkStart w:id="2502" w:name="_Toc29808310"/>
      <w:bookmarkStart w:id="2503" w:name="_Toc37068229"/>
      <w:bookmarkStart w:id="2504" w:name="_Toc37257182"/>
      <w:bookmarkStart w:id="2505" w:name="_Toc45892313"/>
      <w:bookmarkStart w:id="2506" w:name="_Toc53175939"/>
      <w:bookmarkStart w:id="2507" w:name="_Toc61119904"/>
      <w:bookmarkStart w:id="2508" w:name="_Toc67917120"/>
      <w:bookmarkStart w:id="2509" w:name="_Toc76297159"/>
      <w:bookmarkStart w:id="2510" w:name="_Toc76571100"/>
      <w:bookmarkStart w:id="2511" w:name="_Toc83742640"/>
      <w:r w:rsidRPr="00661924">
        <w:rPr>
          <w:snapToGrid w:val="0"/>
        </w:rPr>
        <w:t>5.3.3.2.2</w:t>
      </w:r>
      <w:r w:rsidRPr="00661924">
        <w:rPr>
          <w:rFonts w:hint="eastAsia"/>
          <w:snapToGrid w:val="0"/>
          <w:lang w:eastAsia="zh-CN"/>
        </w:rPr>
        <w:tab/>
      </w:r>
      <w:r w:rsidRPr="00661924">
        <w:rPr>
          <w:snapToGrid w:val="0"/>
        </w:rPr>
        <w:t>2 Tx Antenna performances</w:t>
      </w:r>
      <w:bookmarkEnd w:id="2501"/>
      <w:bookmarkEnd w:id="2502"/>
      <w:bookmarkEnd w:id="2503"/>
      <w:bookmarkEnd w:id="2504"/>
      <w:bookmarkEnd w:id="2505"/>
      <w:bookmarkEnd w:id="2506"/>
      <w:bookmarkEnd w:id="2507"/>
      <w:bookmarkEnd w:id="2508"/>
      <w:bookmarkEnd w:id="2509"/>
      <w:bookmarkEnd w:id="2510"/>
      <w:bookmarkEnd w:id="2511"/>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2512" w:name="_Toc21338203"/>
      <w:bookmarkStart w:id="2513" w:name="_Toc29808311"/>
      <w:bookmarkStart w:id="2514" w:name="_Toc37068230"/>
      <w:bookmarkStart w:id="2515" w:name="_Toc37257183"/>
      <w:bookmarkStart w:id="2516" w:name="_Toc45892314"/>
      <w:bookmarkStart w:id="2517" w:name="_Toc53175940"/>
      <w:bookmarkStart w:id="2518" w:name="_Toc61119905"/>
      <w:bookmarkStart w:id="2519" w:name="_Toc67917121"/>
      <w:bookmarkStart w:id="2520" w:name="_Toc76297160"/>
      <w:bookmarkStart w:id="2521" w:name="_Toc76571101"/>
      <w:bookmarkStart w:id="2522" w:name="_Toc83742641"/>
      <w:r w:rsidRPr="00661924">
        <w:t>5.</w:t>
      </w:r>
      <w:r w:rsidRPr="00661924">
        <w:rPr>
          <w:rFonts w:hint="eastAsia"/>
        </w:rPr>
        <w:t>4</w:t>
      </w:r>
      <w:r w:rsidRPr="00661924">
        <w:rPr>
          <w:rFonts w:hint="eastAsia"/>
          <w:lang w:eastAsia="zh-CN"/>
        </w:rPr>
        <w:tab/>
      </w:r>
      <w:r w:rsidRPr="00661924">
        <w:t>PBCH demodulation requirements</w:t>
      </w:r>
      <w:bookmarkEnd w:id="2512"/>
      <w:bookmarkEnd w:id="2513"/>
      <w:bookmarkEnd w:id="2514"/>
      <w:bookmarkEnd w:id="2515"/>
      <w:bookmarkEnd w:id="2516"/>
      <w:bookmarkEnd w:id="2517"/>
      <w:bookmarkEnd w:id="2518"/>
      <w:bookmarkEnd w:id="2519"/>
      <w:bookmarkEnd w:id="2520"/>
      <w:bookmarkEnd w:id="2521"/>
      <w:bookmarkEnd w:id="2522"/>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2523" w:name="_Toc21338204"/>
      <w:bookmarkStart w:id="2524" w:name="_Toc29808312"/>
      <w:bookmarkStart w:id="2525" w:name="_Toc37068231"/>
      <w:bookmarkStart w:id="2526" w:name="_Toc37257184"/>
      <w:bookmarkStart w:id="2527" w:name="_Toc45892315"/>
      <w:bookmarkStart w:id="2528" w:name="_Toc53175941"/>
      <w:bookmarkStart w:id="2529" w:name="_Toc61119906"/>
      <w:bookmarkStart w:id="2530" w:name="_Toc67917122"/>
      <w:bookmarkStart w:id="2531" w:name="_Toc76297161"/>
      <w:bookmarkStart w:id="2532" w:name="_Toc76571102"/>
      <w:bookmarkStart w:id="2533" w:name="_Toc83742642"/>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523"/>
      <w:bookmarkEnd w:id="2524"/>
      <w:bookmarkEnd w:id="2525"/>
      <w:bookmarkEnd w:id="2526"/>
      <w:bookmarkEnd w:id="2527"/>
      <w:bookmarkEnd w:id="2528"/>
      <w:bookmarkEnd w:id="2529"/>
      <w:bookmarkEnd w:id="2530"/>
      <w:bookmarkEnd w:id="2531"/>
      <w:bookmarkEnd w:id="2532"/>
      <w:bookmarkEnd w:id="2533"/>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2534" w:name="_Toc21338205"/>
      <w:bookmarkStart w:id="2535" w:name="_Toc29808313"/>
      <w:bookmarkStart w:id="2536" w:name="_Toc37068232"/>
      <w:bookmarkStart w:id="2537" w:name="_Toc37257185"/>
      <w:bookmarkStart w:id="2538" w:name="_Toc45892316"/>
      <w:bookmarkStart w:id="2539" w:name="_Toc53175942"/>
      <w:bookmarkStart w:id="2540" w:name="_Toc61119907"/>
      <w:bookmarkStart w:id="2541" w:name="_Toc67917123"/>
      <w:bookmarkStart w:id="2542" w:name="_Toc76297162"/>
      <w:bookmarkStart w:id="2543" w:name="_Toc76571103"/>
      <w:bookmarkStart w:id="2544" w:name="_Toc83742643"/>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534"/>
      <w:bookmarkEnd w:id="2535"/>
      <w:bookmarkEnd w:id="2536"/>
      <w:bookmarkEnd w:id="2537"/>
      <w:bookmarkEnd w:id="2538"/>
      <w:bookmarkEnd w:id="2539"/>
      <w:bookmarkEnd w:id="2540"/>
      <w:bookmarkEnd w:id="2541"/>
      <w:bookmarkEnd w:id="2542"/>
      <w:bookmarkEnd w:id="2543"/>
      <w:bookmarkEnd w:id="2544"/>
    </w:p>
    <w:p w14:paraId="32E7EF38" w14:textId="77777777" w:rsidR="005B3300" w:rsidRPr="00661924" w:rsidRDefault="005B3300" w:rsidP="005B3300">
      <w:pPr>
        <w:pStyle w:val="Heading4"/>
        <w:rPr>
          <w:lang w:eastAsia="zh-CN"/>
        </w:rPr>
      </w:pPr>
      <w:bookmarkStart w:id="2545" w:name="_Toc21338206"/>
      <w:bookmarkStart w:id="2546" w:name="_Toc29808314"/>
      <w:bookmarkStart w:id="2547" w:name="_Toc37068233"/>
      <w:bookmarkStart w:id="2548" w:name="_Toc37257186"/>
      <w:bookmarkStart w:id="2549" w:name="_Toc45892317"/>
      <w:bookmarkStart w:id="2550" w:name="_Toc53175943"/>
      <w:bookmarkStart w:id="2551" w:name="_Toc61119908"/>
      <w:bookmarkStart w:id="2552" w:name="_Toc67917124"/>
      <w:bookmarkStart w:id="2553" w:name="_Toc76297163"/>
      <w:bookmarkStart w:id="2554" w:name="_Toc76571104"/>
      <w:bookmarkStart w:id="2555" w:name="_Toc83742644"/>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545"/>
      <w:bookmarkEnd w:id="2546"/>
      <w:bookmarkEnd w:id="2547"/>
      <w:bookmarkEnd w:id="2548"/>
      <w:bookmarkEnd w:id="2549"/>
      <w:bookmarkEnd w:id="2550"/>
      <w:bookmarkEnd w:id="2551"/>
      <w:bookmarkEnd w:id="2552"/>
      <w:bookmarkEnd w:id="2553"/>
      <w:bookmarkEnd w:id="2554"/>
      <w:bookmarkEnd w:id="2555"/>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2556" w:name="_Toc21338207"/>
      <w:bookmarkStart w:id="2557" w:name="_Toc29808315"/>
      <w:bookmarkStart w:id="2558" w:name="_Toc37068234"/>
      <w:bookmarkStart w:id="2559" w:name="_Toc37257187"/>
      <w:bookmarkStart w:id="2560" w:name="_Toc45892318"/>
      <w:bookmarkStart w:id="2561" w:name="_Toc53175944"/>
      <w:bookmarkStart w:id="2562" w:name="_Toc61119909"/>
      <w:bookmarkStart w:id="2563" w:name="_Toc67917125"/>
      <w:bookmarkStart w:id="2564" w:name="_Toc76297164"/>
      <w:bookmarkStart w:id="2565" w:name="_Toc76571105"/>
      <w:bookmarkStart w:id="2566" w:name="_Toc83742645"/>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556"/>
      <w:bookmarkEnd w:id="2557"/>
      <w:bookmarkEnd w:id="2558"/>
      <w:bookmarkEnd w:id="2559"/>
      <w:bookmarkEnd w:id="2560"/>
      <w:bookmarkEnd w:id="2561"/>
      <w:bookmarkEnd w:id="2562"/>
      <w:bookmarkEnd w:id="2563"/>
      <w:bookmarkEnd w:id="2564"/>
      <w:bookmarkEnd w:id="2565"/>
      <w:bookmarkEnd w:id="2566"/>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C6105A">
            <w:pPr>
              <w:pStyle w:val="TAH"/>
            </w:pPr>
            <w:r w:rsidRPr="00661924">
              <w:t>Test number</w:t>
            </w:r>
          </w:p>
        </w:tc>
        <w:tc>
          <w:tcPr>
            <w:tcW w:w="0" w:type="auto"/>
            <w:vMerge w:val="restart"/>
          </w:tcPr>
          <w:p w14:paraId="3519124A" w14:textId="77777777" w:rsidR="005B3300" w:rsidRPr="00661924" w:rsidRDefault="005B3300" w:rsidP="00C6105A">
            <w:pPr>
              <w:pStyle w:val="TAH"/>
            </w:pPr>
            <w:r w:rsidRPr="00661924">
              <w:t>Bandwidth</w:t>
            </w:r>
            <w:r w:rsidRPr="00661924">
              <w:rPr>
                <w:rFonts w:eastAsia="Times New Roman" w:hint="eastAsia"/>
                <w:lang w:eastAsia="zh-CN"/>
              </w:rPr>
              <w:t xml:space="preserve"> (MHz) </w:t>
            </w:r>
            <w:r w:rsidRPr="00661924">
              <w:t>/</w:t>
            </w:r>
            <w:r w:rsidRPr="00661924">
              <w:rPr>
                <w:rFonts w:eastAsia="Times New Roman" w:hint="eastAsia"/>
                <w:lang w:eastAsia="zh-CN"/>
              </w:rPr>
              <w:t xml:space="preserve"> </w:t>
            </w:r>
            <w:r w:rsidRPr="00661924">
              <w:t>S</w:t>
            </w:r>
            <w:r w:rsidRPr="00661924">
              <w:rPr>
                <w:rFonts w:hint="eastAsia"/>
                <w:lang w:eastAsia="zh-CN"/>
              </w:rPr>
              <w:t>ub</w:t>
            </w:r>
            <w:r w:rsidRPr="00661924">
              <w:rPr>
                <w:lang w:eastAsia="zh-CN"/>
              </w:rPr>
              <w:t>carrier spacing</w:t>
            </w:r>
            <w:r w:rsidRPr="00661924">
              <w:rPr>
                <w:rFonts w:eastAsia="Times New Roman" w:hint="eastAsia"/>
                <w:lang w:eastAsia="zh-CN"/>
              </w:rPr>
              <w:t xml:space="preserve"> (kHz) </w:t>
            </w:r>
          </w:p>
        </w:tc>
        <w:tc>
          <w:tcPr>
            <w:tcW w:w="0" w:type="auto"/>
            <w:vMerge w:val="restart"/>
          </w:tcPr>
          <w:p w14:paraId="1DDF6392" w14:textId="77777777" w:rsidR="005B3300" w:rsidRPr="00661924" w:rsidRDefault="005B3300" w:rsidP="00C6105A">
            <w:pPr>
              <w:pStyle w:val="TAH"/>
            </w:pPr>
            <w:r w:rsidRPr="00661924">
              <w:t>Reference channel</w:t>
            </w:r>
          </w:p>
        </w:tc>
        <w:tc>
          <w:tcPr>
            <w:tcW w:w="0" w:type="auto"/>
            <w:vMerge w:val="restart"/>
          </w:tcPr>
          <w:p w14:paraId="1DFBA4D8" w14:textId="77777777" w:rsidR="005B3300" w:rsidRPr="00661924" w:rsidRDefault="005B3300" w:rsidP="00C6105A">
            <w:pPr>
              <w:pStyle w:val="TAH"/>
            </w:pPr>
            <w:r w:rsidRPr="00661924">
              <w:t>Propagation condition</w:t>
            </w:r>
          </w:p>
        </w:tc>
        <w:tc>
          <w:tcPr>
            <w:tcW w:w="0" w:type="auto"/>
            <w:vMerge w:val="restart"/>
          </w:tcPr>
          <w:p w14:paraId="59EFACE9" w14:textId="77777777" w:rsidR="005B3300" w:rsidRPr="00661924" w:rsidRDefault="005B3300" w:rsidP="00C6105A">
            <w:pPr>
              <w:pStyle w:val="TAH"/>
            </w:pPr>
            <w:r w:rsidRPr="00661924">
              <w:t>Antenna configuration and correlation matrix</w:t>
            </w:r>
          </w:p>
        </w:tc>
        <w:tc>
          <w:tcPr>
            <w:tcW w:w="0" w:type="auto"/>
            <w:gridSpan w:val="2"/>
          </w:tcPr>
          <w:p w14:paraId="5AC95A8F" w14:textId="77777777" w:rsidR="005B3300" w:rsidRPr="00661924" w:rsidRDefault="005B3300" w:rsidP="00C6105A">
            <w:pPr>
              <w:pStyle w:val="TAH"/>
            </w:pPr>
            <w:r w:rsidRPr="00661924">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C6105A">
            <w:pPr>
              <w:pStyle w:val="TAH"/>
            </w:pPr>
            <w:r w:rsidRPr="00661924">
              <w:t>Pm-bch (%)</w:t>
            </w:r>
          </w:p>
        </w:tc>
        <w:tc>
          <w:tcPr>
            <w:tcW w:w="0" w:type="auto"/>
          </w:tcPr>
          <w:p w14:paraId="2ACF96F6" w14:textId="77777777" w:rsidR="005B3300" w:rsidRPr="00661924" w:rsidRDefault="005B3300" w:rsidP="00C6105A">
            <w:pPr>
              <w:pStyle w:val="TAH"/>
            </w:pPr>
            <w:r w:rsidRPr="00661924">
              <w:t>SNR (dB)</w:t>
            </w:r>
          </w:p>
        </w:tc>
      </w:tr>
      <w:tr w:rsidR="005B3300" w:rsidRPr="00661924" w14:paraId="65866A28" w14:textId="77777777" w:rsidTr="000811C5">
        <w:trPr>
          <w:jc w:val="center"/>
        </w:trPr>
        <w:tc>
          <w:tcPr>
            <w:tcW w:w="0" w:type="auto"/>
          </w:tcPr>
          <w:p w14:paraId="23E11CC2" w14:textId="77777777" w:rsidR="005B3300" w:rsidRPr="00661924" w:rsidRDefault="005B3300" w:rsidP="00C6105A">
            <w:pPr>
              <w:pStyle w:val="TAC"/>
            </w:pPr>
            <w:r w:rsidRPr="00661924">
              <w:t>1</w:t>
            </w:r>
          </w:p>
        </w:tc>
        <w:tc>
          <w:tcPr>
            <w:tcW w:w="0" w:type="auto"/>
          </w:tcPr>
          <w:p w14:paraId="0E1909A2" w14:textId="77777777" w:rsidR="005B3300" w:rsidRPr="00661924" w:rsidRDefault="005B3300" w:rsidP="00C6105A">
            <w:pPr>
              <w:pStyle w:val="TAC"/>
            </w:pPr>
            <w:r w:rsidRPr="00661924">
              <w:t xml:space="preserve">40 </w:t>
            </w:r>
            <w:r w:rsidRPr="00661924">
              <w:rPr>
                <w:rFonts w:eastAsia="Times New Roman" w:hint="eastAsia"/>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C6105A">
            <w:pPr>
              <w:pStyle w:val="TAC"/>
            </w:pPr>
            <w:r w:rsidRPr="00661924">
              <w:t>TDLA30-10</w:t>
            </w:r>
          </w:p>
        </w:tc>
        <w:tc>
          <w:tcPr>
            <w:tcW w:w="0" w:type="auto"/>
          </w:tcPr>
          <w:p w14:paraId="07FF9585" w14:textId="77777777" w:rsidR="005B3300" w:rsidRPr="00661924" w:rsidRDefault="005B3300" w:rsidP="00C6105A">
            <w:pPr>
              <w:pStyle w:val="TAC"/>
            </w:pPr>
            <w:r w:rsidRPr="00661924">
              <w:t>1 x 2 Low</w:t>
            </w:r>
          </w:p>
        </w:tc>
        <w:tc>
          <w:tcPr>
            <w:tcW w:w="0" w:type="auto"/>
          </w:tcPr>
          <w:p w14:paraId="7317BB5F" w14:textId="77777777" w:rsidR="005B3300" w:rsidRPr="00661924" w:rsidRDefault="005B3300" w:rsidP="00C6105A">
            <w:pPr>
              <w:pStyle w:val="TAC"/>
            </w:pPr>
            <w:r w:rsidRPr="00661924">
              <w:t>1</w:t>
            </w:r>
          </w:p>
        </w:tc>
        <w:tc>
          <w:tcPr>
            <w:tcW w:w="0" w:type="auto"/>
          </w:tcPr>
          <w:p w14:paraId="707C2438" w14:textId="77777777" w:rsidR="005B3300" w:rsidRPr="00661924" w:rsidRDefault="005B3300" w:rsidP="00C6105A">
            <w:pPr>
              <w:pStyle w:val="TAC"/>
            </w:pPr>
            <w:r w:rsidRPr="00661924">
              <w:rPr>
                <w:rFonts w:eastAsia="DengXian"/>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2567" w:name="_Toc21338208"/>
      <w:bookmarkStart w:id="2568" w:name="_Toc29808316"/>
      <w:bookmarkStart w:id="2569" w:name="_Toc37068235"/>
      <w:bookmarkStart w:id="2570" w:name="_Toc37257188"/>
      <w:bookmarkStart w:id="2571" w:name="_Toc45892319"/>
      <w:bookmarkStart w:id="2572" w:name="_Toc53175945"/>
      <w:bookmarkStart w:id="2573" w:name="_Toc61119910"/>
      <w:bookmarkStart w:id="2574" w:name="_Toc67917126"/>
      <w:bookmarkStart w:id="2575" w:name="_Toc76297165"/>
      <w:bookmarkStart w:id="2576" w:name="_Toc76571106"/>
      <w:bookmarkStart w:id="2577" w:name="_Toc83742646"/>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567"/>
      <w:bookmarkEnd w:id="2568"/>
      <w:bookmarkEnd w:id="2569"/>
      <w:bookmarkEnd w:id="2570"/>
      <w:bookmarkEnd w:id="2571"/>
      <w:bookmarkEnd w:id="2572"/>
      <w:bookmarkEnd w:id="2573"/>
      <w:bookmarkEnd w:id="2574"/>
      <w:bookmarkEnd w:id="2575"/>
      <w:bookmarkEnd w:id="2576"/>
      <w:bookmarkEnd w:id="2577"/>
    </w:p>
    <w:p w14:paraId="4098AF50" w14:textId="77777777" w:rsidR="005B3300" w:rsidRPr="00661924" w:rsidRDefault="005B3300" w:rsidP="005B3300">
      <w:pPr>
        <w:pStyle w:val="Heading4"/>
        <w:rPr>
          <w:lang w:eastAsia="zh-CN"/>
        </w:rPr>
      </w:pPr>
      <w:bookmarkStart w:id="2578" w:name="_Toc21338209"/>
      <w:bookmarkStart w:id="2579" w:name="_Toc29808317"/>
      <w:bookmarkStart w:id="2580" w:name="_Toc37068236"/>
      <w:bookmarkStart w:id="2581" w:name="_Toc37257189"/>
      <w:bookmarkStart w:id="2582" w:name="_Toc45892320"/>
      <w:bookmarkStart w:id="2583" w:name="_Toc53175946"/>
      <w:bookmarkStart w:id="2584" w:name="_Toc61119911"/>
      <w:bookmarkStart w:id="2585" w:name="_Toc67917127"/>
      <w:bookmarkStart w:id="2586" w:name="_Toc76297166"/>
      <w:bookmarkStart w:id="2587" w:name="_Toc76571107"/>
      <w:bookmarkStart w:id="2588" w:name="_Toc83742647"/>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578"/>
      <w:bookmarkEnd w:id="2579"/>
      <w:bookmarkEnd w:id="2580"/>
      <w:bookmarkEnd w:id="2581"/>
      <w:bookmarkEnd w:id="2582"/>
      <w:bookmarkEnd w:id="2583"/>
      <w:bookmarkEnd w:id="2584"/>
      <w:bookmarkEnd w:id="2585"/>
      <w:bookmarkEnd w:id="2586"/>
      <w:bookmarkEnd w:id="2587"/>
      <w:bookmarkEnd w:id="2588"/>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2589" w:name="_Toc21338210"/>
      <w:bookmarkStart w:id="2590" w:name="_Toc29808318"/>
      <w:bookmarkStart w:id="2591" w:name="_Toc37068237"/>
      <w:bookmarkStart w:id="2592" w:name="_Toc37257190"/>
      <w:bookmarkStart w:id="2593" w:name="_Toc45892321"/>
      <w:bookmarkStart w:id="2594" w:name="_Toc53175947"/>
      <w:bookmarkStart w:id="2595" w:name="_Toc61119912"/>
      <w:bookmarkStart w:id="2596" w:name="_Toc67917128"/>
      <w:bookmarkStart w:id="2597" w:name="_Toc76297167"/>
      <w:bookmarkStart w:id="2598" w:name="_Toc76571108"/>
      <w:bookmarkStart w:id="2599" w:name="_Toc83742648"/>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589"/>
      <w:bookmarkEnd w:id="2590"/>
      <w:bookmarkEnd w:id="2591"/>
      <w:bookmarkEnd w:id="2592"/>
      <w:bookmarkEnd w:id="2593"/>
      <w:bookmarkEnd w:id="2594"/>
      <w:bookmarkEnd w:id="2595"/>
      <w:bookmarkEnd w:id="2596"/>
      <w:bookmarkEnd w:id="2597"/>
      <w:bookmarkEnd w:id="2598"/>
      <w:bookmarkEnd w:id="2599"/>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lastRenderedPageBreak/>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2600" w:name="_Toc21338211"/>
      <w:bookmarkStart w:id="2601" w:name="_Toc29808319"/>
      <w:bookmarkStart w:id="2602" w:name="_Toc37068238"/>
      <w:bookmarkStart w:id="2603" w:name="_Toc37257191"/>
      <w:bookmarkStart w:id="2604" w:name="_Toc45892322"/>
      <w:bookmarkStart w:id="2605" w:name="_Toc53175948"/>
      <w:bookmarkStart w:id="2606" w:name="_Toc61119913"/>
      <w:bookmarkStart w:id="2607" w:name="_Toc67917129"/>
      <w:bookmarkStart w:id="2608" w:name="_Toc76297168"/>
      <w:bookmarkStart w:id="2609" w:name="_Toc76571109"/>
      <w:bookmarkStart w:id="2610" w:name="_Toc83742649"/>
      <w:r w:rsidRPr="00661924">
        <w:rPr>
          <w:rFonts w:hint="eastAsia"/>
        </w:rPr>
        <w:t>5.5</w:t>
      </w:r>
      <w:r w:rsidRPr="00661924">
        <w:rPr>
          <w:rFonts w:hint="eastAsia"/>
          <w:lang w:eastAsia="zh-CN"/>
        </w:rPr>
        <w:tab/>
      </w:r>
      <w:r w:rsidRPr="00661924">
        <w:t>Sustained downlink data rate provided by lower layers</w:t>
      </w:r>
      <w:bookmarkEnd w:id="2600"/>
      <w:bookmarkEnd w:id="2601"/>
      <w:bookmarkEnd w:id="2602"/>
      <w:bookmarkEnd w:id="2603"/>
      <w:bookmarkEnd w:id="2604"/>
      <w:bookmarkEnd w:id="2605"/>
      <w:bookmarkEnd w:id="2606"/>
      <w:bookmarkEnd w:id="2607"/>
      <w:bookmarkEnd w:id="2608"/>
      <w:bookmarkEnd w:id="2609"/>
      <w:bookmarkEnd w:id="2610"/>
    </w:p>
    <w:p w14:paraId="1460CD75" w14:textId="77777777" w:rsidR="005B3300" w:rsidRPr="00661924" w:rsidRDefault="005B3300" w:rsidP="005B3300">
      <w:pPr>
        <w:pStyle w:val="Heading3"/>
      </w:pPr>
      <w:bookmarkStart w:id="2611" w:name="_Toc21338212"/>
      <w:bookmarkStart w:id="2612" w:name="_Toc29808320"/>
      <w:bookmarkStart w:id="2613" w:name="_Toc37068239"/>
      <w:bookmarkStart w:id="2614" w:name="_Toc37257192"/>
      <w:bookmarkStart w:id="2615" w:name="_Toc45892323"/>
      <w:bookmarkStart w:id="2616" w:name="_Toc53175949"/>
      <w:bookmarkStart w:id="2617" w:name="_Toc61119914"/>
      <w:bookmarkStart w:id="2618" w:name="_Toc67917130"/>
      <w:bookmarkStart w:id="2619" w:name="_Toc76297169"/>
      <w:bookmarkStart w:id="2620" w:name="_Toc76571110"/>
      <w:bookmarkStart w:id="2621" w:name="_Toc83742650"/>
      <w:r w:rsidRPr="00661924">
        <w:rPr>
          <w:rFonts w:hint="eastAsia"/>
        </w:rPr>
        <w:t>5.5</w:t>
      </w:r>
      <w:r w:rsidRPr="00661924">
        <w:t>.1</w:t>
      </w:r>
      <w:r w:rsidRPr="00661924">
        <w:rPr>
          <w:rFonts w:hint="eastAsia"/>
          <w:lang w:eastAsia="zh-CN"/>
        </w:rPr>
        <w:tab/>
      </w:r>
      <w:r w:rsidRPr="00661924">
        <w:t>FR1 single carrier requirements</w:t>
      </w:r>
      <w:bookmarkEnd w:id="2611"/>
      <w:bookmarkEnd w:id="2612"/>
      <w:bookmarkEnd w:id="2613"/>
      <w:bookmarkEnd w:id="2614"/>
      <w:bookmarkEnd w:id="2615"/>
      <w:bookmarkEnd w:id="2616"/>
      <w:bookmarkEnd w:id="2617"/>
      <w:bookmarkEnd w:id="2618"/>
      <w:bookmarkEnd w:id="2619"/>
      <w:bookmarkEnd w:id="2620"/>
      <w:bookmarkEnd w:id="2621"/>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2622" w:name="_Toc21338213"/>
      <w:bookmarkStart w:id="2623" w:name="_Toc29808321"/>
      <w:bookmarkStart w:id="2624" w:name="_Toc37068240"/>
      <w:bookmarkStart w:id="2625" w:name="_Toc37257193"/>
      <w:bookmarkStart w:id="2626" w:name="_Toc45892324"/>
      <w:bookmarkStart w:id="2627" w:name="_Toc53175950"/>
      <w:bookmarkStart w:id="2628" w:name="_Toc61119915"/>
      <w:bookmarkStart w:id="2629" w:name="_Toc67917131"/>
      <w:bookmarkStart w:id="2630" w:name="_Toc76297170"/>
      <w:bookmarkStart w:id="2631" w:name="_Toc76571111"/>
      <w:bookmarkStart w:id="2632" w:name="_Toc83742651"/>
      <w:r w:rsidRPr="00661924">
        <w:rPr>
          <w:rFonts w:hint="eastAsia"/>
        </w:rPr>
        <w:t>5.5</w:t>
      </w:r>
      <w:r w:rsidRPr="00661924">
        <w:t>A</w:t>
      </w:r>
      <w:r w:rsidRPr="00661924">
        <w:rPr>
          <w:rFonts w:hint="eastAsia"/>
          <w:lang w:eastAsia="zh-CN"/>
        </w:rPr>
        <w:tab/>
      </w:r>
      <w:r w:rsidRPr="00661924">
        <w:t>Sustained downlink data rate provided by lower layers</w:t>
      </w:r>
      <w:bookmarkEnd w:id="2622"/>
      <w:bookmarkEnd w:id="2623"/>
      <w:bookmarkEnd w:id="2624"/>
      <w:bookmarkEnd w:id="2625"/>
      <w:bookmarkEnd w:id="2626"/>
      <w:bookmarkEnd w:id="2627"/>
      <w:bookmarkEnd w:id="2628"/>
      <w:bookmarkEnd w:id="2629"/>
      <w:bookmarkEnd w:id="2630"/>
      <w:bookmarkEnd w:id="2631"/>
      <w:bookmarkEnd w:id="2632"/>
    </w:p>
    <w:p w14:paraId="1158EE63" w14:textId="77777777" w:rsidR="005B3300" w:rsidRPr="00661924" w:rsidRDefault="005B3300" w:rsidP="005B3300">
      <w:pPr>
        <w:pStyle w:val="Heading3"/>
      </w:pPr>
      <w:bookmarkStart w:id="2633" w:name="_Toc21338214"/>
      <w:bookmarkStart w:id="2634" w:name="_Toc29808322"/>
      <w:bookmarkStart w:id="2635" w:name="_Toc37068241"/>
      <w:bookmarkStart w:id="2636" w:name="_Toc37257194"/>
      <w:bookmarkStart w:id="2637" w:name="_Toc45892325"/>
      <w:bookmarkStart w:id="2638" w:name="_Toc53175951"/>
      <w:bookmarkStart w:id="2639" w:name="_Toc61119916"/>
      <w:bookmarkStart w:id="2640" w:name="_Toc67917132"/>
      <w:bookmarkStart w:id="2641" w:name="_Toc76297171"/>
      <w:bookmarkStart w:id="2642" w:name="_Toc76571112"/>
      <w:bookmarkStart w:id="2643" w:name="_Toc83742652"/>
      <w:r w:rsidRPr="00661924">
        <w:rPr>
          <w:rFonts w:hint="eastAsia"/>
        </w:rPr>
        <w:t>5.5</w:t>
      </w:r>
      <w:r w:rsidRPr="00661924">
        <w:t>A.1</w:t>
      </w:r>
      <w:r w:rsidRPr="00661924">
        <w:rPr>
          <w:rFonts w:hint="eastAsia"/>
          <w:lang w:eastAsia="zh-CN"/>
        </w:rPr>
        <w:tab/>
      </w:r>
      <w:r w:rsidRPr="00661924">
        <w:t>FR1 CA requirements</w:t>
      </w:r>
      <w:bookmarkEnd w:id="2633"/>
      <w:bookmarkEnd w:id="2634"/>
      <w:bookmarkEnd w:id="2635"/>
      <w:bookmarkEnd w:id="2636"/>
      <w:bookmarkEnd w:id="2637"/>
      <w:bookmarkEnd w:id="2638"/>
      <w:bookmarkEnd w:id="2639"/>
      <w:bookmarkEnd w:id="2640"/>
      <w:bookmarkEnd w:id="2641"/>
      <w:bookmarkEnd w:id="2642"/>
      <w:bookmarkEnd w:id="2643"/>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5B3300" w:rsidRPr="00661924" w:rsidRDefault="00EA4D52" w:rsidP="0044260C">
            <w:pPr>
              <w:pStyle w:val="TAC"/>
              <w:rPr>
                <w:rFonts w:eastAsia="SimSun"/>
              </w:rPr>
            </w:pPr>
            <w:r>
              <w:rPr>
                <w:rFonts w:eastAsia="SimSun"/>
              </w:rPr>
              <w:t>wideband</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2C21A160" w:rsidR="005B3300" w:rsidRPr="00661924" w:rsidRDefault="005B3300" w:rsidP="0044260C">
            <w:pPr>
              <w:pStyle w:val="TAC"/>
              <w:rPr>
                <w:rFonts w:eastAsia="SimSun"/>
              </w:rPr>
            </w:pPr>
            <w:r w:rsidRPr="00661924">
              <w:rPr>
                <w:rFonts w:eastAsia="SimSun"/>
              </w:rPr>
              <w:t xml:space="preserve">Number of PRB = </w:t>
            </w:r>
            <w:r w:rsidR="00697657">
              <w:rPr>
                <w:rFonts w:eastAsia="SimSun"/>
              </w:rPr>
              <w:t>ceil(</w:t>
            </w:r>
            <w:r w:rsidRPr="00661924">
              <w:rPr>
                <w:rFonts w:eastAsia="SimSun"/>
              </w:rPr>
              <w:t>BWP size</w:t>
            </w:r>
            <w:r w:rsidR="000366C4">
              <w:rPr>
                <w:rFonts w:eastAsia="SimSun"/>
              </w:rPr>
              <w:t xml:space="preserve"> /4)*4</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59FDC827" w:rsidR="005B3300" w:rsidRPr="00661924" w:rsidRDefault="005B3300" w:rsidP="0044260C">
            <w:pPr>
              <w:pStyle w:val="TAC"/>
              <w:rPr>
                <w:rFonts w:eastAsia="SimSun"/>
              </w:rPr>
            </w:pPr>
            <w:r w:rsidRPr="00661924">
              <w:rPr>
                <w:rFonts w:eastAsia="SimSun"/>
              </w:rPr>
              <w:t xml:space="preserve">Number of PRB = </w:t>
            </w:r>
            <w:r w:rsidR="00D139E3">
              <w:rPr>
                <w:rFonts w:eastAsia="SimSun"/>
              </w:rPr>
              <w:t>ceil(</w:t>
            </w:r>
            <w:r w:rsidRPr="00661924">
              <w:rPr>
                <w:rFonts w:eastAsia="SimSun"/>
              </w:rPr>
              <w:t>BWP size</w:t>
            </w:r>
            <w:r w:rsidR="003C66B2">
              <w:rPr>
                <w:rFonts w:eastAsia="SimSun"/>
              </w:rPr>
              <w:t xml:space="preserve"> /4)*4</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55CEB6F7" w:rsidR="005B3300" w:rsidRPr="00661924" w:rsidRDefault="005B3300" w:rsidP="0044260C">
            <w:pPr>
              <w:pStyle w:val="TAC"/>
              <w:rPr>
                <w:rFonts w:eastAsia="SimSun"/>
              </w:rPr>
            </w:pPr>
            <w:r w:rsidRPr="00661924">
              <w:rPr>
                <w:rFonts w:eastAsia="SimSun"/>
              </w:rPr>
              <w:t xml:space="preserve">Number of PRB = </w:t>
            </w:r>
            <w:r w:rsidR="004431A9">
              <w:rPr>
                <w:rFonts w:eastAsia="SimSun"/>
              </w:rPr>
              <w:t>ceil(</w:t>
            </w:r>
            <w:r w:rsidRPr="00661924">
              <w:rPr>
                <w:rFonts w:eastAsia="SimSun"/>
              </w:rPr>
              <w:t>BWP size</w:t>
            </w:r>
            <w:r w:rsidR="007A026E">
              <w:rPr>
                <w:rFonts w:eastAsia="SimSun"/>
              </w:rPr>
              <w:t>/4)*4</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lastRenderedPageBreak/>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2644" w:name="_Hlk497144372"/>
      <w:bookmarkStart w:id="2645" w:name="_Hlk505013260"/>
      <w:r w:rsidRPr="00661924">
        <w:t xml:space="preserve">Table 5.5A-4: </w:t>
      </w:r>
      <w:bookmarkEnd w:id="2644"/>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2645"/>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2646" w:name="_Toc21338215"/>
      <w:bookmarkStart w:id="2647" w:name="_Toc29808323"/>
      <w:bookmarkStart w:id="2648" w:name="_Toc37068242"/>
      <w:bookmarkStart w:id="2649" w:name="_Toc37257195"/>
      <w:bookmarkStart w:id="2650" w:name="_Toc45892326"/>
      <w:bookmarkStart w:id="2651" w:name="_Toc53175952"/>
      <w:bookmarkStart w:id="2652" w:name="_Toc61119917"/>
      <w:bookmarkStart w:id="2653" w:name="_Toc67917133"/>
      <w:bookmarkStart w:id="2654" w:name="_Toc76297172"/>
      <w:bookmarkStart w:id="2655" w:name="_Toc76571113"/>
      <w:bookmarkStart w:id="2656" w:name="_Toc83742653"/>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2646"/>
      <w:bookmarkEnd w:id="2647"/>
      <w:bookmarkEnd w:id="2648"/>
      <w:bookmarkEnd w:id="2649"/>
      <w:bookmarkEnd w:id="2650"/>
      <w:bookmarkEnd w:id="2651"/>
      <w:bookmarkEnd w:id="2652"/>
      <w:bookmarkEnd w:id="2653"/>
      <w:bookmarkEnd w:id="2654"/>
      <w:bookmarkEnd w:id="2655"/>
      <w:bookmarkEnd w:id="2656"/>
    </w:p>
    <w:p w14:paraId="755E0458" w14:textId="77777777" w:rsidR="005B3300" w:rsidRPr="00661924" w:rsidRDefault="005B3300" w:rsidP="005B3300">
      <w:pPr>
        <w:pStyle w:val="Heading2"/>
        <w:rPr>
          <w:lang w:eastAsia="zh-CN"/>
        </w:rPr>
      </w:pPr>
      <w:bookmarkStart w:id="2657" w:name="_Toc21338216"/>
      <w:bookmarkStart w:id="2658" w:name="_Toc29808324"/>
      <w:bookmarkStart w:id="2659" w:name="_Toc37068243"/>
      <w:bookmarkStart w:id="2660" w:name="_Toc37257196"/>
      <w:bookmarkStart w:id="2661" w:name="_Toc45892327"/>
      <w:bookmarkStart w:id="2662" w:name="_Toc53175953"/>
      <w:bookmarkStart w:id="2663" w:name="_Toc61119918"/>
      <w:bookmarkStart w:id="2664" w:name="_Toc67917134"/>
      <w:bookmarkStart w:id="2665" w:name="_Toc76297173"/>
      <w:bookmarkStart w:id="2666" w:name="_Toc76571114"/>
      <w:bookmarkStart w:id="2667" w:name="_Toc83742654"/>
      <w:r w:rsidRPr="00661924">
        <w:t>6.1</w:t>
      </w:r>
      <w:r w:rsidRPr="00661924">
        <w:rPr>
          <w:rFonts w:hint="eastAsia"/>
          <w:lang w:eastAsia="zh-CN"/>
        </w:rPr>
        <w:tab/>
        <w:t>General</w:t>
      </w:r>
      <w:bookmarkEnd w:id="2657"/>
      <w:bookmarkEnd w:id="2658"/>
      <w:bookmarkEnd w:id="2659"/>
      <w:bookmarkEnd w:id="2660"/>
      <w:bookmarkEnd w:id="2661"/>
      <w:bookmarkEnd w:id="2662"/>
      <w:bookmarkEnd w:id="2663"/>
      <w:bookmarkEnd w:id="2664"/>
      <w:bookmarkEnd w:id="2665"/>
      <w:bookmarkEnd w:id="2666"/>
      <w:bookmarkEnd w:id="2667"/>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2668" w:name="_Toc21338217"/>
      <w:bookmarkStart w:id="2669" w:name="_Toc29808325"/>
      <w:bookmarkStart w:id="2670" w:name="_Toc37068244"/>
      <w:bookmarkStart w:id="2671" w:name="_Toc37257197"/>
      <w:bookmarkStart w:id="2672" w:name="_Toc45892328"/>
      <w:bookmarkStart w:id="2673" w:name="_Toc53175954"/>
      <w:bookmarkStart w:id="2674" w:name="_Toc61119919"/>
      <w:bookmarkStart w:id="2675" w:name="_Toc67917135"/>
      <w:bookmarkStart w:id="2676" w:name="_Toc76297174"/>
      <w:bookmarkStart w:id="2677" w:name="_Toc76571115"/>
      <w:bookmarkStart w:id="2678" w:name="_Toc83742655"/>
      <w:r w:rsidRPr="00661924">
        <w:t>6.1.1</w:t>
      </w:r>
      <w:r w:rsidRPr="00661924">
        <w:rPr>
          <w:rFonts w:hint="eastAsia"/>
          <w:lang w:eastAsia="zh-CN"/>
        </w:rPr>
        <w:tab/>
      </w:r>
      <w:r w:rsidRPr="00661924">
        <w:rPr>
          <w:lang w:eastAsia="zh-CN"/>
        </w:rPr>
        <w:t>Applicability of requirements</w:t>
      </w:r>
      <w:bookmarkEnd w:id="2668"/>
      <w:bookmarkEnd w:id="2669"/>
      <w:bookmarkEnd w:id="2670"/>
      <w:bookmarkEnd w:id="2671"/>
      <w:bookmarkEnd w:id="2672"/>
      <w:bookmarkEnd w:id="2673"/>
      <w:bookmarkEnd w:id="2674"/>
      <w:bookmarkEnd w:id="2675"/>
      <w:bookmarkEnd w:id="2676"/>
      <w:bookmarkEnd w:id="2677"/>
      <w:bookmarkEnd w:id="2678"/>
    </w:p>
    <w:p w14:paraId="0560CC54" w14:textId="77777777" w:rsidR="005B3300" w:rsidRPr="00661924" w:rsidRDefault="005B3300" w:rsidP="005B3300">
      <w:pPr>
        <w:pStyle w:val="Heading4"/>
      </w:pPr>
      <w:bookmarkStart w:id="2679" w:name="_Toc21338218"/>
      <w:bookmarkStart w:id="2680" w:name="_Toc29808326"/>
      <w:bookmarkStart w:id="2681" w:name="_Toc37068245"/>
      <w:bookmarkStart w:id="2682" w:name="_Toc37257198"/>
      <w:bookmarkStart w:id="2683" w:name="_Toc45892329"/>
      <w:bookmarkStart w:id="2684" w:name="_Toc53175955"/>
      <w:bookmarkStart w:id="2685" w:name="_Toc61119920"/>
      <w:bookmarkStart w:id="2686" w:name="_Toc67917136"/>
      <w:bookmarkStart w:id="2687" w:name="_Toc76297175"/>
      <w:bookmarkStart w:id="2688" w:name="_Toc76571116"/>
      <w:bookmarkStart w:id="2689" w:name="_Toc83742656"/>
      <w:r w:rsidRPr="00661924">
        <w:rPr>
          <w:rFonts w:hint="eastAsia"/>
          <w:lang w:eastAsia="zh-CN"/>
        </w:rPr>
        <w:t>6</w:t>
      </w:r>
      <w:r w:rsidRPr="00661924">
        <w:t>.1.1.1</w:t>
      </w:r>
      <w:r w:rsidRPr="00661924">
        <w:rPr>
          <w:rFonts w:hint="eastAsia"/>
          <w:lang w:eastAsia="zh-CN"/>
        </w:rPr>
        <w:tab/>
      </w:r>
      <w:r w:rsidRPr="00661924">
        <w:t>General</w:t>
      </w:r>
      <w:bookmarkEnd w:id="2679"/>
      <w:bookmarkEnd w:id="2680"/>
      <w:bookmarkEnd w:id="2681"/>
      <w:bookmarkEnd w:id="2682"/>
      <w:bookmarkEnd w:id="2683"/>
      <w:bookmarkEnd w:id="2684"/>
      <w:bookmarkEnd w:id="2685"/>
      <w:bookmarkEnd w:id="2686"/>
      <w:bookmarkEnd w:id="2687"/>
      <w:bookmarkEnd w:id="2688"/>
      <w:bookmarkEnd w:id="2689"/>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2690" w:name="_Toc21338219"/>
      <w:bookmarkStart w:id="2691" w:name="_Toc29808327"/>
      <w:bookmarkStart w:id="2692" w:name="_Toc37068246"/>
      <w:bookmarkStart w:id="2693" w:name="_Toc37257199"/>
      <w:bookmarkStart w:id="2694" w:name="_Toc45892330"/>
      <w:bookmarkStart w:id="2695" w:name="_Toc53175956"/>
      <w:bookmarkStart w:id="2696" w:name="_Toc61119921"/>
      <w:bookmarkStart w:id="2697" w:name="_Toc67917137"/>
      <w:bookmarkStart w:id="2698" w:name="_Toc76297176"/>
      <w:bookmarkStart w:id="2699" w:name="_Toc76571117"/>
      <w:bookmarkStart w:id="2700" w:name="_Toc83742657"/>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2690"/>
      <w:bookmarkEnd w:id="2691"/>
      <w:bookmarkEnd w:id="2692"/>
      <w:bookmarkEnd w:id="2693"/>
      <w:bookmarkEnd w:id="2694"/>
      <w:bookmarkEnd w:id="2695"/>
      <w:bookmarkEnd w:id="2696"/>
      <w:bookmarkEnd w:id="2697"/>
      <w:bookmarkEnd w:id="2698"/>
      <w:bookmarkEnd w:id="2699"/>
      <w:bookmarkEnd w:id="2700"/>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2701" w:name="_Toc21338220"/>
      <w:bookmarkStart w:id="2702" w:name="_Toc29808328"/>
      <w:bookmarkStart w:id="2703" w:name="_Toc37068247"/>
      <w:bookmarkStart w:id="2704" w:name="_Toc37257200"/>
      <w:bookmarkStart w:id="2705" w:name="_Toc45892331"/>
      <w:bookmarkStart w:id="2706" w:name="_Toc53175957"/>
      <w:bookmarkStart w:id="2707" w:name="_Toc61119922"/>
      <w:bookmarkStart w:id="2708" w:name="_Toc67917138"/>
      <w:bookmarkStart w:id="2709" w:name="_Toc76297177"/>
      <w:bookmarkStart w:id="2710" w:name="_Toc76571118"/>
      <w:bookmarkStart w:id="2711" w:name="_Toc83742658"/>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2701"/>
      <w:bookmarkEnd w:id="2702"/>
      <w:bookmarkEnd w:id="2703"/>
      <w:bookmarkEnd w:id="2704"/>
      <w:bookmarkEnd w:id="2705"/>
      <w:bookmarkEnd w:id="2706"/>
      <w:bookmarkEnd w:id="2707"/>
      <w:bookmarkEnd w:id="2708"/>
      <w:bookmarkEnd w:id="2709"/>
      <w:bookmarkEnd w:id="2710"/>
      <w:bookmarkEnd w:id="2711"/>
    </w:p>
    <w:p w14:paraId="7E2C8ED7" w14:textId="77777777" w:rsidR="005B3300" w:rsidRPr="00661924" w:rsidRDefault="005B3300" w:rsidP="005B3300">
      <w:pPr>
        <w:pStyle w:val="Heading4"/>
        <w:rPr>
          <w:lang w:eastAsia="zh-CN"/>
        </w:rPr>
      </w:pPr>
      <w:bookmarkStart w:id="2712" w:name="_Toc21338221"/>
      <w:bookmarkStart w:id="2713" w:name="_Toc29808329"/>
      <w:bookmarkStart w:id="2714" w:name="_Toc37068248"/>
      <w:bookmarkStart w:id="2715" w:name="_Toc37257201"/>
      <w:bookmarkStart w:id="2716" w:name="_Toc45892332"/>
      <w:bookmarkStart w:id="2717" w:name="_Toc53175958"/>
      <w:bookmarkStart w:id="2718" w:name="_Toc61119923"/>
      <w:bookmarkStart w:id="2719" w:name="_Toc67917139"/>
      <w:bookmarkStart w:id="2720" w:name="_Toc76297178"/>
      <w:bookmarkStart w:id="2721" w:name="_Toc76571119"/>
      <w:bookmarkStart w:id="2722" w:name="_Toc83742659"/>
      <w:r w:rsidRPr="00661924">
        <w:rPr>
          <w:lang w:eastAsia="zh-CN"/>
        </w:rPr>
        <w:t>6.1.1.4</w:t>
      </w:r>
      <w:r w:rsidRPr="00661924">
        <w:rPr>
          <w:lang w:eastAsia="zh-CN"/>
        </w:rPr>
        <w:tab/>
        <w:t>Applicability of requirements for mandatory UE features with capability signalling</w:t>
      </w:r>
      <w:bookmarkEnd w:id="2712"/>
      <w:bookmarkEnd w:id="2713"/>
      <w:bookmarkEnd w:id="2714"/>
      <w:bookmarkEnd w:id="2715"/>
      <w:bookmarkEnd w:id="2716"/>
      <w:bookmarkEnd w:id="2717"/>
      <w:bookmarkEnd w:id="2718"/>
      <w:bookmarkEnd w:id="2719"/>
      <w:bookmarkEnd w:id="2720"/>
      <w:bookmarkEnd w:id="2721"/>
      <w:bookmarkEnd w:id="2722"/>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723" w:name="_Toc21338222"/>
      <w:bookmarkStart w:id="2724" w:name="_Toc29808330"/>
      <w:bookmarkStart w:id="2725" w:name="_Toc37068249"/>
      <w:bookmarkStart w:id="2726" w:name="_Toc37257202"/>
      <w:bookmarkStart w:id="2727" w:name="_Toc45892333"/>
      <w:bookmarkStart w:id="2728" w:name="_Toc53175959"/>
      <w:bookmarkStart w:id="2729" w:name="_Toc61119924"/>
      <w:bookmarkStart w:id="2730" w:name="_Toc67917140"/>
      <w:bookmarkStart w:id="2731" w:name="_Toc76297179"/>
      <w:bookmarkStart w:id="2732" w:name="_Toc76571120"/>
      <w:bookmarkStart w:id="2733" w:name="_Toc83742660"/>
      <w:r w:rsidRPr="00661924">
        <w:t>6.1.2</w:t>
      </w:r>
      <w:r w:rsidRPr="00661924">
        <w:rPr>
          <w:rFonts w:hint="eastAsia"/>
          <w:lang w:eastAsia="zh-CN"/>
        </w:rPr>
        <w:tab/>
      </w:r>
      <w:r w:rsidRPr="00661924">
        <w:rPr>
          <w:lang w:eastAsia="zh-CN"/>
        </w:rPr>
        <w:t>Common test parameters</w:t>
      </w:r>
      <w:bookmarkEnd w:id="2723"/>
      <w:bookmarkEnd w:id="2724"/>
      <w:bookmarkEnd w:id="2725"/>
      <w:bookmarkEnd w:id="2726"/>
      <w:bookmarkEnd w:id="2727"/>
      <w:bookmarkEnd w:id="2728"/>
      <w:bookmarkEnd w:id="2729"/>
      <w:bookmarkEnd w:id="2730"/>
      <w:bookmarkEnd w:id="2731"/>
      <w:bookmarkEnd w:id="2732"/>
      <w:bookmarkEnd w:id="2733"/>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2734" w:name="_Toc21338223"/>
      <w:bookmarkStart w:id="2735" w:name="_Toc29808331"/>
      <w:bookmarkStart w:id="2736" w:name="_Toc37068250"/>
      <w:bookmarkStart w:id="2737" w:name="_Toc37257203"/>
      <w:bookmarkStart w:id="2738" w:name="_Toc45892334"/>
      <w:bookmarkStart w:id="2739" w:name="_Toc53175960"/>
      <w:bookmarkStart w:id="2740" w:name="_Toc61119925"/>
      <w:bookmarkStart w:id="2741" w:name="_Toc67917141"/>
      <w:bookmarkStart w:id="2742" w:name="_Toc76297180"/>
      <w:bookmarkStart w:id="2743" w:name="_Toc76571121"/>
      <w:bookmarkStart w:id="2744" w:name="_Toc83742661"/>
      <w:r w:rsidRPr="00661924">
        <w:lastRenderedPageBreak/>
        <w:t>6.2</w:t>
      </w:r>
      <w:r w:rsidRPr="00661924">
        <w:rPr>
          <w:rFonts w:hint="eastAsia"/>
          <w:lang w:eastAsia="zh-CN"/>
        </w:rPr>
        <w:tab/>
      </w:r>
      <w:r w:rsidRPr="00661924">
        <w:rPr>
          <w:rFonts w:hint="eastAsia"/>
        </w:rPr>
        <w:t>Reporting of Channel Quality Indicator (CQI)</w:t>
      </w:r>
      <w:bookmarkEnd w:id="2734"/>
      <w:bookmarkEnd w:id="2735"/>
      <w:bookmarkEnd w:id="2736"/>
      <w:bookmarkEnd w:id="2737"/>
      <w:bookmarkEnd w:id="2738"/>
      <w:bookmarkEnd w:id="2739"/>
      <w:bookmarkEnd w:id="2740"/>
      <w:bookmarkEnd w:id="2741"/>
      <w:bookmarkEnd w:id="2742"/>
      <w:bookmarkEnd w:id="2743"/>
      <w:bookmarkEnd w:id="2744"/>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745" w:name="_Toc21338224"/>
      <w:bookmarkStart w:id="2746" w:name="_Toc29808332"/>
      <w:bookmarkStart w:id="2747" w:name="_Toc37068251"/>
      <w:bookmarkStart w:id="2748" w:name="_Toc37257204"/>
      <w:bookmarkStart w:id="2749" w:name="_Toc45892335"/>
      <w:bookmarkStart w:id="2750" w:name="_Toc53175961"/>
      <w:bookmarkStart w:id="2751" w:name="_Toc61119926"/>
      <w:bookmarkStart w:id="2752" w:name="_Toc67917142"/>
      <w:bookmarkStart w:id="2753" w:name="_Toc76297181"/>
      <w:bookmarkStart w:id="2754" w:name="_Toc76571122"/>
      <w:bookmarkStart w:id="2755" w:name="_Toc83742662"/>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745"/>
      <w:bookmarkEnd w:id="2746"/>
      <w:bookmarkEnd w:id="2747"/>
      <w:bookmarkEnd w:id="2748"/>
      <w:bookmarkEnd w:id="2749"/>
      <w:bookmarkEnd w:id="2750"/>
      <w:bookmarkEnd w:id="2751"/>
      <w:bookmarkEnd w:id="2752"/>
      <w:bookmarkEnd w:id="2753"/>
      <w:bookmarkEnd w:id="2754"/>
      <w:bookmarkEnd w:id="2755"/>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2756" w:name="_Toc21338225"/>
      <w:bookmarkStart w:id="2757" w:name="_Toc29808333"/>
      <w:bookmarkStart w:id="2758" w:name="_Toc37068252"/>
      <w:bookmarkStart w:id="2759" w:name="_Toc37257205"/>
      <w:bookmarkStart w:id="2760" w:name="_Toc45892336"/>
      <w:bookmarkStart w:id="2761" w:name="_Toc53175962"/>
      <w:bookmarkStart w:id="2762" w:name="_Toc61119927"/>
      <w:bookmarkStart w:id="2763" w:name="_Toc67917143"/>
      <w:bookmarkStart w:id="2764" w:name="_Toc76297182"/>
      <w:bookmarkStart w:id="2765" w:name="_Toc76571123"/>
      <w:bookmarkStart w:id="2766" w:name="_Toc8374266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756"/>
      <w:bookmarkEnd w:id="2757"/>
      <w:bookmarkEnd w:id="2758"/>
      <w:bookmarkEnd w:id="2759"/>
      <w:bookmarkEnd w:id="2760"/>
      <w:bookmarkEnd w:id="2761"/>
      <w:bookmarkEnd w:id="2762"/>
      <w:bookmarkEnd w:id="2763"/>
      <w:bookmarkEnd w:id="2764"/>
      <w:bookmarkEnd w:id="2765"/>
      <w:bookmarkEnd w:id="2766"/>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767" w:name="_Toc21338226"/>
      <w:bookmarkStart w:id="2768" w:name="_Toc29808334"/>
      <w:bookmarkStart w:id="2769" w:name="_Toc37068253"/>
      <w:bookmarkStart w:id="2770" w:name="_Toc37257206"/>
      <w:bookmarkStart w:id="2771" w:name="_Toc45892337"/>
      <w:bookmarkStart w:id="2772" w:name="_Toc53175963"/>
      <w:bookmarkStart w:id="2773" w:name="_Toc61119928"/>
      <w:bookmarkStart w:id="2774" w:name="_Toc67917144"/>
      <w:bookmarkStart w:id="2775" w:name="_Toc76297183"/>
      <w:bookmarkStart w:id="2776" w:name="_Toc76571124"/>
      <w:bookmarkStart w:id="2777" w:name="_Toc83742664"/>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767"/>
      <w:bookmarkEnd w:id="2768"/>
      <w:bookmarkEnd w:id="2769"/>
      <w:bookmarkEnd w:id="2770"/>
      <w:bookmarkEnd w:id="2771"/>
      <w:bookmarkEnd w:id="2772"/>
      <w:bookmarkEnd w:id="2773"/>
      <w:bookmarkEnd w:id="2774"/>
      <w:bookmarkEnd w:id="2775"/>
      <w:bookmarkEnd w:id="2776"/>
      <w:bookmarkEnd w:id="2777"/>
    </w:p>
    <w:p w14:paraId="16BB576E" w14:textId="77777777" w:rsidR="005B3300" w:rsidRPr="00661924" w:rsidRDefault="005B3300" w:rsidP="005B3300">
      <w:pPr>
        <w:pStyle w:val="Heading5"/>
        <w:rPr>
          <w:lang w:eastAsia="zh-CN"/>
        </w:rPr>
      </w:pPr>
      <w:bookmarkStart w:id="2778" w:name="_Toc21338227"/>
      <w:bookmarkStart w:id="2779" w:name="_Toc29808335"/>
      <w:bookmarkStart w:id="2780" w:name="_Toc37068254"/>
      <w:bookmarkStart w:id="2781" w:name="_Toc37257207"/>
      <w:bookmarkStart w:id="2782" w:name="_Toc45892338"/>
      <w:bookmarkStart w:id="2783" w:name="_Toc53175964"/>
      <w:bookmarkStart w:id="2784" w:name="_Toc61119929"/>
      <w:bookmarkStart w:id="2785" w:name="_Toc67917145"/>
      <w:bookmarkStart w:id="2786" w:name="_Toc76297184"/>
      <w:bookmarkStart w:id="2787" w:name="_Toc76571125"/>
      <w:bookmarkStart w:id="2788" w:name="_Toc83742665"/>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778"/>
      <w:bookmarkEnd w:id="2779"/>
      <w:bookmarkEnd w:id="2780"/>
      <w:bookmarkEnd w:id="2781"/>
      <w:bookmarkEnd w:id="2782"/>
      <w:bookmarkEnd w:id="2783"/>
      <w:bookmarkEnd w:id="2784"/>
      <w:bookmarkEnd w:id="2785"/>
      <w:bookmarkEnd w:id="2786"/>
      <w:bookmarkEnd w:id="2787"/>
      <w:bookmarkEnd w:id="2788"/>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ins w:id="2789" w:author="CR 0270" w:date="2021-09-23T13:49:00Z">
              <w:r w:rsidR="00303B83">
                <w:rPr>
                  <w:rFonts w:ascii="Arial" w:hAnsi="Arial"/>
                  <w:sz w:val="18"/>
                  <w:lang w:eastAsia="zh-CN"/>
                </w:rPr>
                <w:t xml:space="preserve"> (</w:t>
              </w:r>
            </w:ins>
            <w:r w:rsidRPr="00661924">
              <w:rPr>
                <w:rFonts w:ascii="Arial" w:eastAsia="SimSun" w:hAnsi="Arial" w:hint="eastAsia"/>
                <w:sz w:val="18"/>
                <w:lang w:eastAsia="zh-CN"/>
              </w:rPr>
              <w:t>4</w:t>
            </w:r>
            <w:ins w:id="2790" w:author="CR 0270" w:date="2021-09-23T13:50:00Z">
              <w:r w:rsidR="00303B83">
                <w:rPr>
                  <w:rFonts w:ascii="Arial" w:hAnsi="Arial"/>
                  <w:sz w:val="18"/>
                  <w:lang w:eastAsia="zh-CN"/>
                </w:rPr>
                <w:t>)</w:t>
              </w:r>
            </w:ins>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49FCB07E"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2791" w:author="CR 0270" w:date="2021-09-23T13:50:00Z">
              <w:r w:rsidRPr="00661924" w:rsidDel="007C378F">
                <w:rPr>
                  <w:rFonts w:ascii="Arial" w:eastAsia="SimSun" w:hAnsi="Arial"/>
                  <w:sz w:val="18"/>
                </w:rPr>
                <w:delText>, k</w:delText>
              </w:r>
              <w:r w:rsidRPr="00661924" w:rsidDel="007C378F">
                <w:rPr>
                  <w:rFonts w:ascii="Arial" w:eastAsia="SimSun" w:hAnsi="Arial"/>
                  <w:sz w:val="18"/>
                  <w:vertAlign w:val="subscript"/>
                </w:rPr>
                <w:delText>1</w:delText>
              </w:r>
              <w:r w:rsidRPr="00661924" w:rsidDel="007C378F">
                <w:rPr>
                  <w:rFonts w:ascii="Arial" w:eastAsia="SimSun" w:hAnsi="Arial"/>
                  <w:sz w:val="18"/>
                </w:rPr>
                <w:delText xml:space="preserve"> </w:delText>
              </w:r>
            </w:del>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4D3824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del w:id="2792" w:author="CR 0270" w:date="2021-09-23T13:51:00Z">
              <w:r w:rsidRPr="00661924" w:rsidDel="007C378F">
                <w:rPr>
                  <w:rFonts w:ascii="Arial" w:eastAsia="SimSun" w:hAnsi="Arial" w:hint="eastAsia"/>
                  <w:sz w:val="18"/>
                  <w:lang w:eastAsia="zh-CN"/>
                </w:rPr>
                <w:delText>,-</w:delText>
              </w:r>
            </w:del>
            <w:r w:rsidRPr="00661924">
              <w:rPr>
                <w:rFonts w:ascii="Arial" w:eastAsia="SimSun" w:hAnsi="Arial" w:hint="eastAsia"/>
                <w:sz w:val="18"/>
                <w:lang w:eastAsia="zh-CN"/>
              </w:rPr>
              <w:t>)</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2793" w:name="_Toc21338228"/>
      <w:bookmarkStart w:id="2794" w:name="_Toc29808336"/>
      <w:bookmarkStart w:id="2795" w:name="_Toc37068255"/>
      <w:bookmarkStart w:id="2796" w:name="_Toc37257208"/>
      <w:bookmarkStart w:id="2797" w:name="_Toc45892339"/>
      <w:bookmarkStart w:id="2798" w:name="_Toc53175965"/>
      <w:bookmarkStart w:id="2799" w:name="_Toc61119930"/>
      <w:bookmarkStart w:id="2800" w:name="_Toc67917146"/>
      <w:bookmarkStart w:id="2801" w:name="_Toc76297185"/>
      <w:bookmarkStart w:id="2802" w:name="_Toc76571126"/>
      <w:bookmarkStart w:id="2803" w:name="_Toc83742666"/>
      <w:r w:rsidRPr="00661924">
        <w:rPr>
          <w:rFonts w:hint="eastAsia"/>
          <w:lang w:eastAsia="zh-CN"/>
        </w:rPr>
        <w:lastRenderedPageBreak/>
        <w:t>6.2.2.1.2</w:t>
      </w:r>
      <w:r w:rsidRPr="00661924">
        <w:rPr>
          <w:rFonts w:hint="eastAsia"/>
          <w:lang w:eastAsia="zh-CN"/>
        </w:rPr>
        <w:tab/>
        <w:t>CQI reporting under fading conditions</w:t>
      </w:r>
      <w:bookmarkEnd w:id="2793"/>
      <w:bookmarkEnd w:id="2794"/>
      <w:bookmarkEnd w:id="2795"/>
      <w:bookmarkEnd w:id="2796"/>
      <w:bookmarkEnd w:id="2797"/>
      <w:bookmarkEnd w:id="2798"/>
      <w:bookmarkEnd w:id="2799"/>
      <w:bookmarkEnd w:id="2800"/>
      <w:bookmarkEnd w:id="2801"/>
      <w:bookmarkEnd w:id="2802"/>
      <w:bookmarkEnd w:id="2803"/>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ins w:id="2804" w:author="CR 0270" w:date="2021-09-23T13:51:00Z">
              <w:r w:rsidR="0032140B">
                <w:rPr>
                  <w:rFonts w:ascii="Arial" w:hAnsi="Arial"/>
                  <w:sz w:val="18"/>
                  <w:lang w:eastAsia="zh-CN"/>
                </w:rPr>
                <w:t xml:space="preserve"> (</w:t>
              </w:r>
            </w:ins>
            <w:r w:rsidRPr="00661924">
              <w:rPr>
                <w:rFonts w:ascii="Arial" w:eastAsia="SimSun" w:hAnsi="Arial" w:hint="eastAsia"/>
                <w:sz w:val="18"/>
                <w:lang w:eastAsia="zh-CN"/>
              </w:rPr>
              <w:t>4</w:t>
            </w:r>
            <w:ins w:id="2805" w:author="CR 0270" w:date="2021-09-23T13:52:00Z">
              <w:r w:rsidR="0032140B">
                <w:rPr>
                  <w:rFonts w:ascii="Arial" w:hAnsi="Arial"/>
                  <w:sz w:val="18"/>
                  <w:lang w:eastAsia="zh-CN"/>
                </w:rPr>
                <w:t>)</w:t>
              </w:r>
            </w:ins>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E6FF0D1"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2806" w:author="CR 0270" w:date="2021-09-23T13:52:00Z">
              <w:r w:rsidRPr="00661924" w:rsidDel="0032140B">
                <w:rPr>
                  <w:rFonts w:ascii="Arial" w:eastAsia="SimSun" w:hAnsi="Arial"/>
                  <w:sz w:val="18"/>
                </w:rPr>
                <w:delText>, k</w:delText>
              </w:r>
              <w:r w:rsidRPr="00661924" w:rsidDel="0032140B">
                <w:rPr>
                  <w:rFonts w:ascii="Arial" w:eastAsia="SimSun" w:hAnsi="Arial"/>
                  <w:sz w:val="18"/>
                  <w:vertAlign w:val="subscript"/>
                </w:rPr>
                <w:delText>1</w:delText>
              </w:r>
              <w:r w:rsidRPr="00661924" w:rsidDel="0032140B">
                <w:rPr>
                  <w:rFonts w:ascii="Arial" w:eastAsia="SimSun" w:hAnsi="Arial"/>
                  <w:sz w:val="18"/>
                </w:rPr>
                <w:delText xml:space="preserve"> </w:delText>
              </w:r>
            </w:del>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57A48EB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del w:id="2807" w:author="CR 0270" w:date="2021-09-23T13:52:00Z">
              <w:r w:rsidRPr="00661924" w:rsidDel="0032140B">
                <w:rPr>
                  <w:rFonts w:ascii="Arial" w:eastAsia="SimSun" w:hAnsi="Arial" w:hint="eastAsia"/>
                  <w:sz w:val="18"/>
                  <w:lang w:eastAsia="zh-CN"/>
                </w:rPr>
                <w:delText>,-</w:delText>
              </w:r>
            </w:del>
            <w:r w:rsidRPr="00661924">
              <w:rPr>
                <w:rFonts w:ascii="Arial" w:eastAsia="SimSun" w:hAnsi="Arial" w:hint="eastAsia"/>
                <w:sz w:val="18"/>
                <w:lang w:eastAsia="zh-CN"/>
              </w:rPr>
              <w:t>)</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ins w:id="2808" w:author="CR 0270" w:date="2021-09-23T13:53:00Z">
              <w:r w:rsidR="003D63C7">
                <w:rPr>
                  <w:rFonts w:ascii="Arial" w:hAnsi="Arial"/>
                  <w:sz w:val="18"/>
                  <w:lang w:eastAsia="zh-CN"/>
                </w:rPr>
                <w:t xml:space="preserve"> (</w:t>
              </w:r>
            </w:ins>
            <w:r w:rsidRPr="00661924">
              <w:rPr>
                <w:rFonts w:ascii="Arial" w:eastAsia="SimSun" w:hAnsi="Arial" w:hint="eastAsia"/>
                <w:sz w:val="18"/>
                <w:lang w:eastAsia="zh-CN"/>
              </w:rPr>
              <w:t>4</w:t>
            </w:r>
            <w:ins w:id="2809" w:author="CR 0270" w:date="2021-09-23T13:53:00Z">
              <w:r w:rsidR="003D63C7">
                <w:rPr>
                  <w:rFonts w:ascii="Arial" w:hAnsi="Arial"/>
                  <w:sz w:val="18"/>
                  <w:lang w:eastAsia="zh-CN"/>
                </w:rPr>
                <w:t>)</w:t>
              </w:r>
            </w:ins>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666B7F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2810" w:author="CR 0270" w:date="2021-09-23T13:53:00Z">
              <w:r w:rsidRPr="00661924" w:rsidDel="003D63C7">
                <w:rPr>
                  <w:rFonts w:ascii="Arial" w:eastAsia="SimSun" w:hAnsi="Arial"/>
                  <w:sz w:val="18"/>
                </w:rPr>
                <w:delText>, k</w:delText>
              </w:r>
              <w:r w:rsidRPr="00661924" w:rsidDel="003D63C7">
                <w:rPr>
                  <w:rFonts w:ascii="Arial" w:eastAsia="SimSun" w:hAnsi="Arial"/>
                  <w:sz w:val="18"/>
                  <w:vertAlign w:val="subscript"/>
                </w:rPr>
                <w:delText>1</w:delText>
              </w:r>
              <w:r w:rsidRPr="00661924" w:rsidDel="003D63C7">
                <w:rPr>
                  <w:rFonts w:ascii="Arial" w:eastAsia="SimSun" w:hAnsi="Arial"/>
                  <w:sz w:val="18"/>
                </w:rPr>
                <w:delText xml:space="preserve"> </w:delText>
              </w:r>
            </w:del>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3AC50F3F"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del w:id="2811" w:author="CR 0270" w:date="2021-09-23T13:53:00Z">
              <w:r w:rsidRPr="00661924" w:rsidDel="003D63C7">
                <w:rPr>
                  <w:rFonts w:ascii="Arial" w:eastAsia="SimSun" w:hAnsi="Arial" w:hint="eastAsia"/>
                  <w:sz w:val="18"/>
                  <w:lang w:eastAsia="zh-CN"/>
                </w:rPr>
                <w:delText>,-</w:delText>
              </w:r>
            </w:del>
            <w:r w:rsidRPr="00661924">
              <w:rPr>
                <w:rFonts w:ascii="Arial" w:eastAsia="SimSun" w:hAnsi="Arial" w:hint="eastAsia"/>
                <w:sz w:val="18"/>
                <w:lang w:eastAsia="zh-CN"/>
              </w:rPr>
              <w:t>)</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2812" w:name="_Toc21338229"/>
      <w:bookmarkStart w:id="2813" w:name="_Toc29808337"/>
      <w:bookmarkStart w:id="2814" w:name="_Toc37068256"/>
      <w:bookmarkStart w:id="2815" w:name="_Toc37257209"/>
      <w:bookmarkStart w:id="2816" w:name="_Toc45892340"/>
      <w:bookmarkStart w:id="2817" w:name="_Toc53175966"/>
      <w:bookmarkStart w:id="2818" w:name="_Toc61119931"/>
      <w:bookmarkStart w:id="2819" w:name="_Toc67917147"/>
      <w:bookmarkStart w:id="2820" w:name="_Toc76297186"/>
      <w:bookmarkStart w:id="2821" w:name="_Toc76571127"/>
      <w:bookmarkStart w:id="2822" w:name="_Toc83742667"/>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812"/>
      <w:bookmarkEnd w:id="2813"/>
      <w:bookmarkEnd w:id="2814"/>
      <w:bookmarkEnd w:id="2815"/>
      <w:bookmarkEnd w:id="2816"/>
      <w:bookmarkEnd w:id="2817"/>
      <w:bookmarkEnd w:id="2818"/>
      <w:bookmarkEnd w:id="2819"/>
      <w:bookmarkEnd w:id="2820"/>
      <w:bookmarkEnd w:id="2821"/>
      <w:bookmarkEnd w:id="2822"/>
    </w:p>
    <w:p w14:paraId="3E3855A1" w14:textId="77777777" w:rsidR="005B3300" w:rsidRPr="00661924" w:rsidRDefault="005B3300" w:rsidP="005B3300">
      <w:pPr>
        <w:pStyle w:val="Heading5"/>
        <w:rPr>
          <w:lang w:eastAsia="zh-CN"/>
        </w:rPr>
      </w:pPr>
      <w:bookmarkStart w:id="2823" w:name="_Toc21338230"/>
      <w:bookmarkStart w:id="2824" w:name="_Toc29808338"/>
      <w:bookmarkStart w:id="2825" w:name="_Toc37068257"/>
      <w:bookmarkStart w:id="2826" w:name="_Toc37257210"/>
      <w:bookmarkStart w:id="2827" w:name="_Toc45892341"/>
      <w:bookmarkStart w:id="2828" w:name="_Toc53175967"/>
      <w:bookmarkStart w:id="2829" w:name="_Toc61119932"/>
      <w:bookmarkStart w:id="2830" w:name="_Toc67917148"/>
      <w:bookmarkStart w:id="2831" w:name="_Toc76297187"/>
      <w:bookmarkStart w:id="2832" w:name="_Toc76571128"/>
      <w:bookmarkStart w:id="2833" w:name="_Toc83742668"/>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823"/>
      <w:bookmarkEnd w:id="2824"/>
      <w:bookmarkEnd w:id="2825"/>
      <w:bookmarkEnd w:id="2826"/>
      <w:bookmarkEnd w:id="2827"/>
      <w:bookmarkEnd w:id="2828"/>
      <w:bookmarkEnd w:id="2829"/>
      <w:bookmarkEnd w:id="2830"/>
      <w:bookmarkEnd w:id="2831"/>
      <w:bookmarkEnd w:id="2832"/>
      <w:bookmarkEnd w:id="2833"/>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ins w:id="2834" w:author="CR 0270" w:date="2021-09-23T13:54:00Z">
              <w:r w:rsidR="00FA4C4B">
                <w:rPr>
                  <w:rFonts w:ascii="Arial" w:hAnsi="Arial"/>
                  <w:sz w:val="18"/>
                  <w:lang w:eastAsia="zh-CN"/>
                </w:rPr>
                <w:t xml:space="preserve"> (</w:t>
              </w:r>
            </w:ins>
            <w:r w:rsidRPr="00661924">
              <w:rPr>
                <w:rFonts w:ascii="Arial" w:eastAsia="SimSun" w:hAnsi="Arial" w:hint="eastAsia"/>
                <w:sz w:val="18"/>
                <w:lang w:eastAsia="zh-CN"/>
              </w:rPr>
              <w:t>4</w:t>
            </w:r>
            <w:ins w:id="2835" w:author="CR 0270" w:date="2021-09-23T13:54:00Z">
              <w:r w:rsidR="00FA4C4B">
                <w:rPr>
                  <w:rFonts w:ascii="Arial" w:hAnsi="Arial"/>
                  <w:sz w:val="18"/>
                  <w:lang w:eastAsia="zh-CN"/>
                </w:rPr>
                <w:t>)</w:t>
              </w:r>
            </w:ins>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0E886D9B"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2836" w:author="CR 0270" w:date="2021-09-23T13:54:00Z">
              <w:r w:rsidRPr="00661924" w:rsidDel="00FA4C4B">
                <w:rPr>
                  <w:rFonts w:ascii="Arial" w:eastAsia="SimSun" w:hAnsi="Arial"/>
                  <w:sz w:val="18"/>
                </w:rPr>
                <w:delText>, k</w:delText>
              </w:r>
              <w:r w:rsidRPr="00661924" w:rsidDel="00FA4C4B">
                <w:rPr>
                  <w:rFonts w:ascii="Arial" w:eastAsia="SimSun" w:hAnsi="Arial"/>
                  <w:sz w:val="18"/>
                  <w:vertAlign w:val="subscript"/>
                </w:rPr>
                <w:delText>1</w:delText>
              </w:r>
              <w:r w:rsidRPr="00661924" w:rsidDel="00FA4C4B">
                <w:rPr>
                  <w:rFonts w:ascii="Arial" w:eastAsia="SimSun" w:hAnsi="Arial"/>
                  <w:sz w:val="18"/>
                </w:rPr>
                <w:delText xml:space="preserve"> </w:delText>
              </w:r>
            </w:del>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22E189B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del w:id="2837" w:author="CR 0270" w:date="2021-09-23T13:54:00Z">
              <w:r w:rsidRPr="00661924" w:rsidDel="00FA4C4B">
                <w:rPr>
                  <w:rFonts w:ascii="Arial" w:eastAsia="SimSun" w:hAnsi="Arial" w:hint="eastAsia"/>
                  <w:sz w:val="18"/>
                  <w:lang w:eastAsia="zh-CN"/>
                </w:rPr>
                <w:delText>,-</w:delText>
              </w:r>
            </w:del>
            <w:r w:rsidRPr="00661924">
              <w:rPr>
                <w:rFonts w:ascii="Arial" w:eastAsia="SimSun" w:hAnsi="Arial" w:hint="eastAsia"/>
                <w:sz w:val="18"/>
                <w:lang w:eastAsia="zh-CN"/>
              </w:rPr>
              <w:t>)</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2838" w:name="_Toc21338231"/>
      <w:bookmarkStart w:id="2839" w:name="_Toc29808339"/>
      <w:bookmarkStart w:id="2840" w:name="_Toc37068258"/>
      <w:bookmarkStart w:id="2841" w:name="_Toc37257211"/>
      <w:bookmarkStart w:id="2842" w:name="_Toc45892342"/>
      <w:bookmarkStart w:id="2843" w:name="_Toc53175968"/>
      <w:bookmarkStart w:id="2844" w:name="_Toc61119933"/>
      <w:bookmarkStart w:id="2845" w:name="_Toc67917149"/>
      <w:bookmarkStart w:id="2846" w:name="_Toc76297188"/>
      <w:bookmarkStart w:id="2847" w:name="_Toc76571129"/>
      <w:bookmarkStart w:id="2848" w:name="_Toc83742669"/>
      <w:r w:rsidRPr="00661924">
        <w:rPr>
          <w:rFonts w:hint="eastAsia"/>
          <w:lang w:eastAsia="zh-CN"/>
        </w:rPr>
        <w:lastRenderedPageBreak/>
        <w:t>6.2.2.2.2</w:t>
      </w:r>
      <w:r w:rsidRPr="00661924">
        <w:rPr>
          <w:rFonts w:hint="eastAsia"/>
          <w:lang w:eastAsia="zh-CN"/>
        </w:rPr>
        <w:tab/>
        <w:t>CQI reporting under fading conditions</w:t>
      </w:r>
      <w:bookmarkEnd w:id="2838"/>
      <w:bookmarkEnd w:id="2839"/>
      <w:bookmarkEnd w:id="2840"/>
      <w:bookmarkEnd w:id="2841"/>
      <w:bookmarkEnd w:id="2842"/>
      <w:bookmarkEnd w:id="2843"/>
      <w:bookmarkEnd w:id="2844"/>
      <w:bookmarkEnd w:id="2845"/>
      <w:bookmarkEnd w:id="2846"/>
      <w:bookmarkEnd w:id="2847"/>
      <w:bookmarkEnd w:id="2848"/>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ins w:id="2849" w:author="CR 0270" w:date="2021-09-23T13:55:00Z">
              <w:r w:rsidR="00D138E4">
                <w:rPr>
                  <w:rFonts w:ascii="Arial" w:hAnsi="Arial"/>
                  <w:sz w:val="18"/>
                  <w:lang w:eastAsia="zh-CN"/>
                </w:rPr>
                <w:t xml:space="preserve"> (</w:t>
              </w:r>
            </w:ins>
            <w:r w:rsidRPr="00661924">
              <w:rPr>
                <w:rFonts w:ascii="Arial" w:eastAsia="SimSun" w:hAnsi="Arial" w:hint="eastAsia"/>
                <w:sz w:val="18"/>
                <w:lang w:eastAsia="zh-CN"/>
              </w:rPr>
              <w:t>4</w:t>
            </w:r>
            <w:ins w:id="2850" w:author="CR 0270" w:date="2021-09-23T13:55:00Z">
              <w:r w:rsidR="00D138E4">
                <w:rPr>
                  <w:rFonts w:ascii="Arial" w:hAnsi="Arial"/>
                  <w:sz w:val="18"/>
                  <w:lang w:eastAsia="zh-CN"/>
                </w:rPr>
                <w:t>)</w:t>
              </w:r>
            </w:ins>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5248340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2851" w:author="CR 0270" w:date="2021-09-23T13:55:00Z">
              <w:r w:rsidRPr="00661924" w:rsidDel="00D138E4">
                <w:rPr>
                  <w:rFonts w:ascii="Arial" w:eastAsia="SimSun" w:hAnsi="Arial"/>
                  <w:sz w:val="18"/>
                </w:rPr>
                <w:delText>, k</w:delText>
              </w:r>
              <w:r w:rsidRPr="00661924" w:rsidDel="00D138E4">
                <w:rPr>
                  <w:rFonts w:ascii="Arial" w:eastAsia="SimSun" w:hAnsi="Arial"/>
                  <w:sz w:val="18"/>
                  <w:vertAlign w:val="subscript"/>
                </w:rPr>
                <w:delText>1</w:delText>
              </w:r>
              <w:r w:rsidRPr="00661924" w:rsidDel="00D138E4">
                <w:rPr>
                  <w:rFonts w:ascii="Arial" w:eastAsia="SimSun" w:hAnsi="Arial"/>
                  <w:sz w:val="18"/>
                </w:rPr>
                <w:delText xml:space="preserve"> </w:delText>
              </w:r>
            </w:del>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4D8E034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del w:id="2852" w:author="CR 0270" w:date="2021-09-23T13:55:00Z">
              <w:r w:rsidRPr="00661924" w:rsidDel="00D138E4">
                <w:rPr>
                  <w:rFonts w:ascii="Arial" w:eastAsia="SimSun" w:hAnsi="Arial" w:hint="eastAsia"/>
                  <w:sz w:val="18"/>
                  <w:lang w:eastAsia="zh-CN"/>
                </w:rPr>
                <w:delText>,-</w:delText>
              </w:r>
            </w:del>
            <w:r w:rsidRPr="00661924">
              <w:rPr>
                <w:rFonts w:ascii="Arial" w:eastAsia="SimSun" w:hAnsi="Arial" w:hint="eastAsia"/>
                <w:sz w:val="18"/>
                <w:lang w:eastAsia="zh-CN"/>
              </w:rPr>
              <w:t>)</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ins w:id="2853" w:author="CR 0270" w:date="2021-09-23T13:56:00Z">
              <w:r w:rsidR="00B93996">
                <w:rPr>
                  <w:rFonts w:ascii="Arial" w:hAnsi="Arial"/>
                  <w:sz w:val="18"/>
                  <w:lang w:eastAsia="zh-CN"/>
                </w:rPr>
                <w:t xml:space="preserve"> (</w:t>
              </w:r>
            </w:ins>
            <w:r w:rsidRPr="00661924">
              <w:rPr>
                <w:rFonts w:ascii="Arial" w:eastAsia="SimSun" w:hAnsi="Arial" w:hint="eastAsia"/>
                <w:sz w:val="18"/>
                <w:lang w:eastAsia="zh-CN"/>
              </w:rPr>
              <w:t>4</w:t>
            </w:r>
            <w:ins w:id="2854" w:author="CR 0270" w:date="2021-09-23T13:56:00Z">
              <w:r w:rsidR="00B93996">
                <w:rPr>
                  <w:rFonts w:ascii="Arial" w:hAnsi="Arial"/>
                  <w:sz w:val="18"/>
                  <w:lang w:eastAsia="zh-CN"/>
                </w:rPr>
                <w:t>)</w:t>
              </w:r>
            </w:ins>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06EB192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2855" w:author="CR 0270" w:date="2021-09-23T13:56:00Z">
              <w:r w:rsidRPr="00661924" w:rsidDel="00AA4990">
                <w:rPr>
                  <w:rFonts w:ascii="Arial" w:eastAsia="SimSun" w:hAnsi="Arial"/>
                  <w:sz w:val="18"/>
                </w:rPr>
                <w:delText>, k</w:delText>
              </w:r>
              <w:r w:rsidRPr="00661924" w:rsidDel="00AA4990">
                <w:rPr>
                  <w:rFonts w:ascii="Arial" w:eastAsia="SimSun" w:hAnsi="Arial"/>
                  <w:sz w:val="18"/>
                  <w:vertAlign w:val="subscript"/>
                </w:rPr>
                <w:delText>1</w:delText>
              </w:r>
              <w:r w:rsidRPr="00661924" w:rsidDel="00AA4990">
                <w:rPr>
                  <w:rFonts w:ascii="Arial" w:eastAsia="SimSun" w:hAnsi="Arial"/>
                  <w:sz w:val="18"/>
                </w:rPr>
                <w:delText xml:space="preserve"> </w:delText>
              </w:r>
            </w:del>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035831A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del w:id="2856" w:author="CR 0270" w:date="2021-09-23T13:56:00Z">
              <w:r w:rsidRPr="00661924" w:rsidDel="00AA4990">
                <w:rPr>
                  <w:rFonts w:ascii="Arial" w:eastAsia="SimSun" w:hAnsi="Arial" w:hint="eastAsia"/>
                  <w:sz w:val="18"/>
                  <w:lang w:eastAsia="zh-CN"/>
                </w:rPr>
                <w:delText>,-</w:delText>
              </w:r>
            </w:del>
            <w:r w:rsidRPr="00661924">
              <w:rPr>
                <w:rFonts w:ascii="Arial" w:eastAsia="SimSun" w:hAnsi="Arial" w:hint="eastAsia"/>
                <w:sz w:val="18"/>
                <w:lang w:eastAsia="zh-CN"/>
              </w:rPr>
              <w:t>)</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2857" w:name="_Toc21338232"/>
      <w:bookmarkStart w:id="2858" w:name="_Toc29808340"/>
      <w:bookmarkStart w:id="2859" w:name="_Toc37068259"/>
      <w:bookmarkStart w:id="2860" w:name="_Toc37257212"/>
      <w:bookmarkStart w:id="2861" w:name="_Toc45892343"/>
      <w:bookmarkStart w:id="2862" w:name="_Toc53175969"/>
      <w:bookmarkStart w:id="2863" w:name="_Toc61119934"/>
      <w:bookmarkStart w:id="2864" w:name="_Toc67917150"/>
      <w:bookmarkStart w:id="2865" w:name="_Toc76297189"/>
      <w:bookmarkStart w:id="2866" w:name="_Toc76571130"/>
      <w:bookmarkStart w:id="2867" w:name="_Toc8374267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857"/>
      <w:bookmarkEnd w:id="2858"/>
      <w:bookmarkEnd w:id="2859"/>
      <w:bookmarkEnd w:id="2860"/>
      <w:bookmarkEnd w:id="2861"/>
      <w:bookmarkEnd w:id="2862"/>
      <w:bookmarkEnd w:id="2863"/>
      <w:bookmarkEnd w:id="2864"/>
      <w:bookmarkEnd w:id="2865"/>
      <w:bookmarkEnd w:id="2866"/>
      <w:bookmarkEnd w:id="2867"/>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2868" w:name="_Toc21338233"/>
      <w:bookmarkStart w:id="2869" w:name="_Toc29808341"/>
      <w:bookmarkStart w:id="2870" w:name="_Toc37068260"/>
      <w:bookmarkStart w:id="2871" w:name="_Toc37257213"/>
      <w:bookmarkStart w:id="2872" w:name="_Toc45892344"/>
      <w:bookmarkStart w:id="2873" w:name="_Toc53175970"/>
      <w:bookmarkStart w:id="2874" w:name="_Toc61119935"/>
      <w:bookmarkStart w:id="2875" w:name="_Toc67917151"/>
      <w:bookmarkStart w:id="2876" w:name="_Toc76297190"/>
      <w:bookmarkStart w:id="2877" w:name="_Toc76571131"/>
      <w:bookmarkStart w:id="2878" w:name="_Toc83742671"/>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868"/>
      <w:bookmarkEnd w:id="2869"/>
      <w:bookmarkEnd w:id="2870"/>
      <w:bookmarkEnd w:id="2871"/>
      <w:bookmarkEnd w:id="2872"/>
      <w:bookmarkEnd w:id="2873"/>
      <w:bookmarkEnd w:id="2874"/>
      <w:bookmarkEnd w:id="2875"/>
      <w:bookmarkEnd w:id="2876"/>
      <w:bookmarkEnd w:id="2877"/>
      <w:bookmarkEnd w:id="2878"/>
    </w:p>
    <w:p w14:paraId="49746607" w14:textId="77777777" w:rsidR="005B3300" w:rsidRPr="00661924" w:rsidRDefault="005B3300" w:rsidP="005B3300">
      <w:pPr>
        <w:pStyle w:val="Heading5"/>
        <w:rPr>
          <w:lang w:eastAsia="zh-CN"/>
        </w:rPr>
      </w:pPr>
      <w:bookmarkStart w:id="2879" w:name="_Toc21338234"/>
      <w:bookmarkStart w:id="2880" w:name="_Toc29808342"/>
      <w:bookmarkStart w:id="2881" w:name="_Toc37068261"/>
      <w:bookmarkStart w:id="2882" w:name="_Toc37257214"/>
      <w:bookmarkStart w:id="2883" w:name="_Toc45892345"/>
      <w:bookmarkStart w:id="2884" w:name="_Toc53175971"/>
      <w:bookmarkStart w:id="2885" w:name="_Toc61119936"/>
      <w:bookmarkStart w:id="2886" w:name="_Toc67917152"/>
      <w:bookmarkStart w:id="2887" w:name="_Toc76297191"/>
      <w:bookmarkStart w:id="2888" w:name="_Toc76571132"/>
      <w:bookmarkStart w:id="2889" w:name="_Toc83742672"/>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879"/>
      <w:bookmarkEnd w:id="2880"/>
      <w:bookmarkEnd w:id="2881"/>
      <w:bookmarkEnd w:id="2882"/>
      <w:bookmarkEnd w:id="2883"/>
      <w:bookmarkEnd w:id="2884"/>
      <w:bookmarkEnd w:id="2885"/>
      <w:bookmarkEnd w:id="2886"/>
      <w:bookmarkEnd w:id="2887"/>
      <w:bookmarkEnd w:id="2888"/>
      <w:bookmarkEnd w:id="2889"/>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ins w:id="2890" w:author="CR 0270" w:date="2021-09-23T13:57:00Z">
              <w:r w:rsidR="008C000A">
                <w:rPr>
                  <w:rFonts w:ascii="Arial" w:hAnsi="Arial"/>
                  <w:sz w:val="18"/>
                  <w:lang w:eastAsia="zh-CN"/>
                </w:rPr>
                <w:t xml:space="preserve"> (</w:t>
              </w:r>
            </w:ins>
            <w:r w:rsidRPr="00661924">
              <w:rPr>
                <w:rFonts w:ascii="Arial" w:eastAsia="SimSun" w:hAnsi="Arial" w:hint="eastAsia"/>
                <w:sz w:val="18"/>
                <w:lang w:eastAsia="zh-CN"/>
              </w:rPr>
              <w:t>4</w:t>
            </w:r>
            <w:ins w:id="2891" w:author="CR 0270" w:date="2021-09-23T13:57:00Z">
              <w:r w:rsidR="008C000A">
                <w:rPr>
                  <w:rFonts w:ascii="Arial" w:hAnsi="Arial"/>
                  <w:sz w:val="18"/>
                  <w:lang w:eastAsia="zh-CN"/>
                </w:rPr>
                <w:t>)</w:t>
              </w:r>
            </w:ins>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53BF459B"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2892" w:author="CR 0270" w:date="2021-09-23T13:57:00Z">
              <w:r w:rsidRPr="00661924" w:rsidDel="008C000A">
                <w:rPr>
                  <w:rFonts w:ascii="Arial" w:eastAsia="SimSun" w:hAnsi="Arial"/>
                  <w:sz w:val="18"/>
                </w:rPr>
                <w:delText>, k</w:delText>
              </w:r>
              <w:r w:rsidRPr="00661924" w:rsidDel="008C000A">
                <w:rPr>
                  <w:rFonts w:ascii="Arial" w:eastAsia="SimSun" w:hAnsi="Arial"/>
                  <w:sz w:val="18"/>
                  <w:vertAlign w:val="subscript"/>
                </w:rPr>
                <w:delText>1</w:delText>
              </w:r>
              <w:r w:rsidRPr="00661924" w:rsidDel="008C000A">
                <w:rPr>
                  <w:rFonts w:ascii="Arial" w:eastAsia="SimSun" w:hAnsi="Arial"/>
                  <w:sz w:val="18"/>
                </w:rPr>
                <w:delText xml:space="preserve"> </w:delText>
              </w:r>
            </w:del>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3A5228D2"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del w:id="2893" w:author="CR 0270" w:date="2021-09-23T13:57:00Z">
              <w:r w:rsidRPr="00661924" w:rsidDel="008C000A">
                <w:rPr>
                  <w:rFonts w:ascii="Arial" w:eastAsia="SimSun" w:hAnsi="Arial" w:hint="eastAsia"/>
                  <w:sz w:val="18"/>
                  <w:lang w:eastAsia="zh-CN"/>
                </w:rPr>
                <w:delText>,-</w:delText>
              </w:r>
            </w:del>
            <w:r w:rsidRPr="00661924">
              <w:rPr>
                <w:rFonts w:ascii="Arial" w:eastAsia="SimSun" w:hAnsi="Arial" w:hint="eastAsia"/>
                <w:sz w:val="18"/>
                <w:lang w:eastAsia="zh-CN"/>
              </w:rPr>
              <w:t>)</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2894" w:name="_Toc21338235"/>
      <w:bookmarkStart w:id="2895" w:name="_Toc29808343"/>
      <w:bookmarkStart w:id="2896" w:name="_Toc37068262"/>
      <w:bookmarkStart w:id="2897" w:name="_Toc37257215"/>
      <w:bookmarkStart w:id="2898" w:name="_Toc45892346"/>
      <w:bookmarkStart w:id="2899" w:name="_Toc53175972"/>
      <w:bookmarkStart w:id="2900" w:name="_Toc61119937"/>
      <w:bookmarkStart w:id="2901" w:name="_Toc67917153"/>
      <w:bookmarkStart w:id="2902" w:name="_Toc76297192"/>
      <w:bookmarkStart w:id="2903" w:name="_Toc76571133"/>
      <w:bookmarkStart w:id="2904" w:name="_Toc83742673"/>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2894"/>
      <w:bookmarkEnd w:id="2895"/>
      <w:bookmarkEnd w:id="2896"/>
      <w:bookmarkEnd w:id="2897"/>
      <w:bookmarkEnd w:id="2898"/>
      <w:bookmarkEnd w:id="2899"/>
      <w:bookmarkEnd w:id="2900"/>
      <w:bookmarkEnd w:id="2901"/>
      <w:bookmarkEnd w:id="2902"/>
      <w:bookmarkEnd w:id="2903"/>
      <w:bookmarkEnd w:id="2904"/>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ins w:id="2905" w:author="CR 0270" w:date="2021-09-23T13:58:00Z">
              <w:r w:rsidR="0075066F">
                <w:rPr>
                  <w:rFonts w:ascii="Arial" w:hAnsi="Arial"/>
                  <w:sz w:val="18"/>
                  <w:lang w:eastAsia="zh-CN"/>
                </w:rPr>
                <w:t xml:space="preserve"> (</w:t>
              </w:r>
            </w:ins>
            <w:r w:rsidRPr="00661924">
              <w:rPr>
                <w:rFonts w:ascii="Arial" w:eastAsia="SimSun" w:hAnsi="Arial" w:hint="eastAsia"/>
                <w:sz w:val="18"/>
                <w:lang w:eastAsia="zh-CN"/>
              </w:rPr>
              <w:t>4</w:t>
            </w:r>
            <w:ins w:id="2906" w:author="CR 0270" w:date="2021-09-23T13:58:00Z">
              <w:r w:rsidR="0075066F">
                <w:rPr>
                  <w:rFonts w:ascii="Arial" w:hAnsi="Arial"/>
                  <w:sz w:val="18"/>
                  <w:lang w:eastAsia="zh-CN"/>
                </w:rPr>
                <w:t>)</w:t>
              </w:r>
            </w:ins>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27F28D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2907" w:author="CR 0270" w:date="2021-09-23T13:58:00Z">
              <w:r w:rsidRPr="00661924" w:rsidDel="0075066F">
                <w:rPr>
                  <w:rFonts w:ascii="Arial" w:eastAsia="SimSun" w:hAnsi="Arial"/>
                  <w:sz w:val="18"/>
                </w:rPr>
                <w:delText>, k</w:delText>
              </w:r>
              <w:r w:rsidRPr="00661924" w:rsidDel="0075066F">
                <w:rPr>
                  <w:rFonts w:ascii="Arial" w:eastAsia="SimSun" w:hAnsi="Arial"/>
                  <w:sz w:val="18"/>
                  <w:vertAlign w:val="subscript"/>
                </w:rPr>
                <w:delText>1</w:delText>
              </w:r>
              <w:r w:rsidRPr="00661924" w:rsidDel="0075066F">
                <w:rPr>
                  <w:rFonts w:ascii="Arial" w:eastAsia="SimSun" w:hAnsi="Arial"/>
                  <w:sz w:val="18"/>
                </w:rPr>
                <w:delText xml:space="preserve"> </w:delText>
              </w:r>
            </w:del>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3CBC9BA"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del w:id="2908" w:author="CR 0270" w:date="2021-09-23T13:58:00Z">
              <w:r w:rsidRPr="00661924" w:rsidDel="0075066F">
                <w:rPr>
                  <w:rFonts w:ascii="Arial" w:eastAsia="SimSun" w:hAnsi="Arial" w:hint="eastAsia"/>
                  <w:sz w:val="18"/>
                  <w:lang w:eastAsia="zh-CN"/>
                </w:rPr>
                <w:delText>,-</w:delText>
              </w:r>
            </w:del>
            <w:r w:rsidRPr="00661924">
              <w:rPr>
                <w:rFonts w:ascii="Arial" w:eastAsia="SimSun" w:hAnsi="Arial" w:hint="eastAsia"/>
                <w:sz w:val="18"/>
                <w:lang w:eastAsia="zh-CN"/>
              </w:rPr>
              <w:t>)</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2909"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2909"/>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ins w:id="2910" w:author="CR 0270" w:date="2021-09-23T13:59:00Z">
              <w:r w:rsidR="00476634">
                <w:rPr>
                  <w:rFonts w:ascii="Arial" w:hAnsi="Arial"/>
                  <w:sz w:val="18"/>
                  <w:lang w:eastAsia="zh-CN"/>
                </w:rPr>
                <w:t xml:space="preserve"> (</w:t>
              </w:r>
            </w:ins>
            <w:r w:rsidRPr="00661924">
              <w:rPr>
                <w:rFonts w:ascii="Arial" w:eastAsia="SimSun" w:hAnsi="Arial" w:hint="eastAsia"/>
                <w:sz w:val="18"/>
                <w:lang w:eastAsia="zh-CN"/>
              </w:rPr>
              <w:t>4</w:t>
            </w:r>
            <w:ins w:id="2911" w:author="CR 0270" w:date="2021-09-23T13:59:00Z">
              <w:r w:rsidR="00476634">
                <w:rPr>
                  <w:rFonts w:ascii="Arial" w:hAnsi="Arial"/>
                  <w:sz w:val="18"/>
                  <w:lang w:eastAsia="zh-CN"/>
                </w:rPr>
                <w:t>)</w:t>
              </w:r>
            </w:ins>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675A2D99"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2912" w:author="CR 0270" w:date="2021-09-23T13:59:00Z">
              <w:r w:rsidRPr="00661924" w:rsidDel="00476634">
                <w:rPr>
                  <w:rFonts w:ascii="Arial" w:eastAsia="SimSun" w:hAnsi="Arial"/>
                  <w:sz w:val="18"/>
                </w:rPr>
                <w:delText>, k</w:delText>
              </w:r>
              <w:r w:rsidRPr="00661924" w:rsidDel="00476634">
                <w:rPr>
                  <w:rFonts w:ascii="Arial" w:eastAsia="SimSun" w:hAnsi="Arial"/>
                  <w:sz w:val="18"/>
                  <w:vertAlign w:val="subscript"/>
                </w:rPr>
                <w:delText>1</w:delText>
              </w:r>
              <w:r w:rsidRPr="00661924" w:rsidDel="00476634">
                <w:rPr>
                  <w:rFonts w:ascii="Arial" w:eastAsia="SimSun" w:hAnsi="Arial"/>
                  <w:sz w:val="18"/>
                </w:rPr>
                <w:delText xml:space="preserve"> </w:delText>
              </w:r>
            </w:del>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65EA856F"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del w:id="2913" w:author="CR 0270" w:date="2021-09-23T13:59:00Z">
              <w:r w:rsidRPr="00661924" w:rsidDel="00476634">
                <w:rPr>
                  <w:rFonts w:ascii="Arial" w:eastAsia="SimSun" w:hAnsi="Arial" w:hint="eastAsia"/>
                  <w:sz w:val="18"/>
                  <w:lang w:eastAsia="zh-CN"/>
                </w:rPr>
                <w:delText>,-</w:delText>
              </w:r>
            </w:del>
            <w:r w:rsidRPr="00661924">
              <w:rPr>
                <w:rFonts w:ascii="Arial" w:eastAsia="SimSun" w:hAnsi="Arial" w:hint="eastAsia"/>
                <w:sz w:val="18"/>
                <w:lang w:eastAsia="zh-CN"/>
              </w:rPr>
              <w:t>)</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2914" w:name="_Toc21338236"/>
      <w:bookmarkStart w:id="2915" w:name="_Toc29808344"/>
      <w:bookmarkStart w:id="2916" w:name="_Toc37068263"/>
      <w:bookmarkStart w:id="2917" w:name="_Toc37257216"/>
      <w:bookmarkStart w:id="2918" w:name="_Toc45892347"/>
      <w:bookmarkStart w:id="2919" w:name="_Toc53175973"/>
      <w:bookmarkStart w:id="2920" w:name="_Toc61119938"/>
      <w:bookmarkStart w:id="2921" w:name="_Toc67917154"/>
      <w:bookmarkStart w:id="2922" w:name="_Toc76297193"/>
      <w:bookmarkStart w:id="2923" w:name="_Toc76571134"/>
      <w:bookmarkStart w:id="2924" w:name="_Toc8374267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914"/>
      <w:bookmarkEnd w:id="2915"/>
      <w:bookmarkEnd w:id="2916"/>
      <w:bookmarkEnd w:id="2917"/>
      <w:bookmarkEnd w:id="2918"/>
      <w:bookmarkEnd w:id="2919"/>
      <w:bookmarkEnd w:id="2920"/>
      <w:bookmarkEnd w:id="2921"/>
      <w:bookmarkEnd w:id="2922"/>
      <w:bookmarkEnd w:id="2923"/>
      <w:bookmarkEnd w:id="2924"/>
    </w:p>
    <w:p w14:paraId="3B903B2A" w14:textId="77777777" w:rsidR="005B3300" w:rsidRPr="00661924" w:rsidRDefault="005B3300" w:rsidP="005B3300">
      <w:pPr>
        <w:pStyle w:val="Heading5"/>
        <w:rPr>
          <w:lang w:eastAsia="zh-CN"/>
        </w:rPr>
      </w:pPr>
      <w:bookmarkStart w:id="2925" w:name="_Toc21338237"/>
      <w:bookmarkStart w:id="2926" w:name="_Toc29808345"/>
      <w:bookmarkStart w:id="2927" w:name="_Toc37068264"/>
      <w:bookmarkStart w:id="2928" w:name="_Toc37257217"/>
      <w:bookmarkStart w:id="2929" w:name="_Toc45892348"/>
      <w:bookmarkStart w:id="2930" w:name="_Toc53175974"/>
      <w:bookmarkStart w:id="2931" w:name="_Toc61119939"/>
      <w:bookmarkStart w:id="2932" w:name="_Toc67917155"/>
      <w:bookmarkStart w:id="2933" w:name="_Toc76297194"/>
      <w:bookmarkStart w:id="2934" w:name="_Toc76571135"/>
      <w:bookmarkStart w:id="2935" w:name="_Toc83742675"/>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2925"/>
      <w:bookmarkEnd w:id="2926"/>
      <w:bookmarkEnd w:id="2927"/>
      <w:bookmarkEnd w:id="2928"/>
      <w:bookmarkEnd w:id="2929"/>
      <w:bookmarkEnd w:id="2930"/>
      <w:bookmarkEnd w:id="2931"/>
      <w:bookmarkEnd w:id="2932"/>
      <w:bookmarkEnd w:id="2933"/>
      <w:bookmarkEnd w:id="2934"/>
      <w:bookmarkEnd w:id="2935"/>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ins w:id="2936" w:author="CR 0270" w:date="2021-09-23T14:00:00Z">
              <w:r w:rsidR="002734C9">
                <w:rPr>
                  <w:rFonts w:ascii="Arial" w:hAnsi="Arial"/>
                  <w:sz w:val="18"/>
                  <w:lang w:eastAsia="zh-CN"/>
                </w:rPr>
                <w:t xml:space="preserve"> (</w:t>
              </w:r>
            </w:ins>
            <w:r w:rsidRPr="00661924">
              <w:rPr>
                <w:rFonts w:ascii="Arial" w:eastAsia="SimSun" w:hAnsi="Arial" w:hint="eastAsia"/>
                <w:sz w:val="18"/>
                <w:lang w:eastAsia="zh-CN"/>
              </w:rPr>
              <w:t>4</w:t>
            </w:r>
            <w:ins w:id="2937" w:author="CR 0270" w:date="2021-09-23T14:00:00Z">
              <w:r w:rsidR="002734C9">
                <w:rPr>
                  <w:rFonts w:ascii="Arial" w:hAnsi="Arial"/>
                  <w:sz w:val="18"/>
                  <w:lang w:eastAsia="zh-CN"/>
                </w:rPr>
                <w:t>)</w:t>
              </w:r>
            </w:ins>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50118501"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2938" w:author="CR 0270" w:date="2021-09-23T14:00:00Z">
              <w:r w:rsidRPr="00661924" w:rsidDel="002734C9">
                <w:rPr>
                  <w:rFonts w:ascii="Arial" w:eastAsia="SimSun" w:hAnsi="Arial"/>
                  <w:sz w:val="18"/>
                </w:rPr>
                <w:delText>, k</w:delText>
              </w:r>
              <w:r w:rsidRPr="00661924" w:rsidDel="002734C9">
                <w:rPr>
                  <w:rFonts w:ascii="Arial" w:eastAsia="SimSun" w:hAnsi="Arial"/>
                  <w:sz w:val="18"/>
                  <w:vertAlign w:val="subscript"/>
                </w:rPr>
                <w:delText>1</w:delText>
              </w:r>
              <w:r w:rsidRPr="00661924" w:rsidDel="002734C9">
                <w:rPr>
                  <w:rFonts w:ascii="Arial" w:eastAsia="SimSun" w:hAnsi="Arial"/>
                  <w:sz w:val="18"/>
                </w:rPr>
                <w:delText xml:space="preserve"> </w:delText>
              </w:r>
            </w:del>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B928A02"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del w:id="2939" w:author="CR 0270" w:date="2021-09-23T14:00:00Z">
              <w:r w:rsidRPr="00661924" w:rsidDel="002734C9">
                <w:rPr>
                  <w:rFonts w:ascii="Arial" w:eastAsia="SimSun" w:hAnsi="Arial" w:hint="eastAsia"/>
                  <w:sz w:val="18"/>
                  <w:lang w:eastAsia="zh-CN"/>
                </w:rPr>
                <w:delText>,-</w:delText>
              </w:r>
            </w:del>
            <w:r w:rsidRPr="00661924">
              <w:rPr>
                <w:rFonts w:ascii="Arial" w:eastAsia="SimSun" w:hAnsi="Arial" w:hint="eastAsia"/>
                <w:sz w:val="18"/>
                <w:lang w:eastAsia="zh-CN"/>
              </w:rPr>
              <w:t>)</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2940" w:name="_Toc21338238"/>
      <w:bookmarkStart w:id="2941" w:name="_Toc29808346"/>
      <w:bookmarkStart w:id="2942" w:name="_Toc37068265"/>
      <w:bookmarkStart w:id="2943" w:name="_Toc37257218"/>
      <w:bookmarkStart w:id="2944" w:name="_Toc45892349"/>
      <w:bookmarkStart w:id="2945" w:name="_Toc53175975"/>
      <w:bookmarkStart w:id="2946" w:name="_Toc61119940"/>
      <w:bookmarkStart w:id="2947" w:name="_Toc67917156"/>
      <w:bookmarkStart w:id="2948" w:name="_Toc76297195"/>
      <w:bookmarkStart w:id="2949" w:name="_Toc76571136"/>
      <w:bookmarkStart w:id="2950" w:name="_Toc83742676"/>
      <w:r w:rsidRPr="00661924">
        <w:rPr>
          <w:rFonts w:hint="eastAsia"/>
          <w:lang w:eastAsia="zh-CN"/>
        </w:rPr>
        <w:lastRenderedPageBreak/>
        <w:t>6.2.3.2.2</w:t>
      </w:r>
      <w:r w:rsidRPr="00661924">
        <w:rPr>
          <w:rFonts w:hint="eastAsia"/>
          <w:lang w:eastAsia="zh-CN"/>
        </w:rPr>
        <w:tab/>
        <w:t>CQI reporting under fading conditions</w:t>
      </w:r>
      <w:bookmarkEnd w:id="2940"/>
      <w:bookmarkEnd w:id="2941"/>
      <w:bookmarkEnd w:id="2942"/>
      <w:bookmarkEnd w:id="2943"/>
      <w:bookmarkEnd w:id="2944"/>
      <w:bookmarkEnd w:id="2945"/>
      <w:bookmarkEnd w:id="2946"/>
      <w:bookmarkEnd w:id="2947"/>
      <w:bookmarkEnd w:id="2948"/>
      <w:bookmarkEnd w:id="2949"/>
      <w:bookmarkEnd w:id="2950"/>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ins w:id="2951" w:author="CR 0270" w:date="2021-09-23T14:00:00Z">
              <w:r w:rsidR="00514F9F">
                <w:rPr>
                  <w:rFonts w:ascii="Arial" w:hAnsi="Arial"/>
                  <w:sz w:val="18"/>
                  <w:lang w:eastAsia="zh-CN"/>
                </w:rPr>
                <w:t xml:space="preserve"> (</w:t>
              </w:r>
            </w:ins>
            <w:r w:rsidRPr="00661924">
              <w:rPr>
                <w:rFonts w:ascii="Arial" w:eastAsia="SimSun" w:hAnsi="Arial" w:hint="eastAsia"/>
                <w:sz w:val="18"/>
                <w:lang w:eastAsia="zh-CN"/>
              </w:rPr>
              <w:t>4</w:t>
            </w:r>
            <w:ins w:id="2952" w:author="CR 0270" w:date="2021-09-23T14:00:00Z">
              <w:r w:rsidR="00514F9F">
                <w:rPr>
                  <w:rFonts w:ascii="Arial" w:hAnsi="Arial"/>
                  <w:sz w:val="18"/>
                  <w:lang w:eastAsia="zh-CN"/>
                </w:rPr>
                <w:t>)</w:t>
              </w:r>
            </w:ins>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5D3DCF52"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2953" w:author="CR 0270" w:date="2021-09-23T14:01:00Z">
              <w:r w:rsidRPr="00661924" w:rsidDel="00514F9F">
                <w:rPr>
                  <w:rFonts w:ascii="Arial" w:eastAsia="SimSun" w:hAnsi="Arial"/>
                  <w:sz w:val="18"/>
                </w:rPr>
                <w:delText>, k</w:delText>
              </w:r>
              <w:r w:rsidRPr="00661924" w:rsidDel="00514F9F">
                <w:rPr>
                  <w:rFonts w:ascii="Arial" w:eastAsia="SimSun" w:hAnsi="Arial"/>
                  <w:sz w:val="18"/>
                  <w:vertAlign w:val="subscript"/>
                </w:rPr>
                <w:delText>1</w:delText>
              </w:r>
              <w:r w:rsidRPr="00661924" w:rsidDel="00514F9F">
                <w:rPr>
                  <w:rFonts w:ascii="Arial" w:eastAsia="SimSun" w:hAnsi="Arial"/>
                  <w:sz w:val="18"/>
                </w:rPr>
                <w:delText xml:space="preserve"> </w:delText>
              </w:r>
            </w:del>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17C99CDF"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del w:id="2954" w:author="CR 0270" w:date="2021-09-23T14:01:00Z">
              <w:r w:rsidRPr="00661924" w:rsidDel="00514F9F">
                <w:rPr>
                  <w:rFonts w:ascii="Arial" w:eastAsia="SimSun" w:hAnsi="Arial" w:hint="eastAsia"/>
                  <w:sz w:val="18"/>
                  <w:lang w:eastAsia="zh-CN"/>
                </w:rPr>
                <w:delText>,-</w:delText>
              </w:r>
            </w:del>
            <w:r w:rsidRPr="00661924">
              <w:rPr>
                <w:rFonts w:ascii="Arial" w:eastAsia="SimSun" w:hAnsi="Arial" w:hint="eastAsia"/>
                <w:sz w:val="18"/>
                <w:lang w:eastAsia="zh-CN"/>
              </w:rPr>
              <w:t>)</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ins w:id="2955" w:author="CR 0270" w:date="2021-09-23T14:01:00Z">
              <w:r w:rsidR="007576F9">
                <w:rPr>
                  <w:rFonts w:ascii="Arial" w:hAnsi="Arial"/>
                  <w:sz w:val="18"/>
                  <w:lang w:eastAsia="zh-CN"/>
                </w:rPr>
                <w:t xml:space="preserve"> (</w:t>
              </w:r>
            </w:ins>
            <w:r w:rsidRPr="00661924">
              <w:rPr>
                <w:rFonts w:ascii="Arial" w:eastAsia="SimSun" w:hAnsi="Arial" w:hint="eastAsia"/>
                <w:sz w:val="18"/>
                <w:lang w:eastAsia="zh-CN"/>
              </w:rPr>
              <w:t>4</w:t>
            </w:r>
            <w:ins w:id="2956" w:author="CR 0270" w:date="2021-09-23T14:01:00Z">
              <w:r w:rsidR="007576F9">
                <w:rPr>
                  <w:rFonts w:ascii="Arial" w:hAnsi="Arial"/>
                  <w:sz w:val="18"/>
                  <w:lang w:eastAsia="zh-CN"/>
                </w:rPr>
                <w:t>)</w:t>
              </w:r>
            </w:ins>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3A01D7D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2957" w:author="CR 0270" w:date="2021-09-23T14:01:00Z">
              <w:r w:rsidRPr="00661924" w:rsidDel="007576F9">
                <w:rPr>
                  <w:rFonts w:ascii="Arial" w:eastAsia="SimSun" w:hAnsi="Arial"/>
                  <w:sz w:val="18"/>
                </w:rPr>
                <w:delText>, k</w:delText>
              </w:r>
              <w:r w:rsidRPr="00661924" w:rsidDel="007576F9">
                <w:rPr>
                  <w:rFonts w:ascii="Arial" w:eastAsia="SimSun" w:hAnsi="Arial"/>
                  <w:sz w:val="18"/>
                  <w:vertAlign w:val="subscript"/>
                </w:rPr>
                <w:delText>1</w:delText>
              </w:r>
              <w:r w:rsidRPr="00661924" w:rsidDel="007576F9">
                <w:rPr>
                  <w:rFonts w:ascii="Arial" w:eastAsia="SimSun" w:hAnsi="Arial"/>
                  <w:sz w:val="18"/>
                </w:rPr>
                <w:delText xml:space="preserve"> </w:delText>
              </w:r>
            </w:del>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0FCF12B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del w:id="2958" w:author="CR 0270" w:date="2021-09-23T14:01:00Z">
              <w:r w:rsidRPr="00661924" w:rsidDel="007576F9">
                <w:rPr>
                  <w:rFonts w:ascii="Arial" w:eastAsia="SimSun" w:hAnsi="Arial" w:hint="eastAsia"/>
                  <w:sz w:val="18"/>
                  <w:lang w:eastAsia="zh-CN"/>
                </w:rPr>
                <w:delText>,-</w:delText>
              </w:r>
            </w:del>
            <w:r w:rsidRPr="00661924">
              <w:rPr>
                <w:rFonts w:ascii="Arial" w:eastAsia="SimSun" w:hAnsi="Arial" w:hint="eastAsia"/>
                <w:sz w:val="18"/>
                <w:lang w:eastAsia="zh-CN"/>
              </w:rPr>
              <w:t>)</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2959" w:name="_Toc21338239"/>
      <w:bookmarkStart w:id="2960" w:name="_Toc29808347"/>
      <w:bookmarkStart w:id="2961" w:name="_Toc37068266"/>
      <w:bookmarkStart w:id="2962" w:name="_Toc37257219"/>
      <w:bookmarkStart w:id="2963" w:name="_Toc45892350"/>
      <w:bookmarkStart w:id="2964" w:name="_Toc53175976"/>
      <w:bookmarkStart w:id="2965" w:name="_Toc61119941"/>
      <w:bookmarkStart w:id="2966" w:name="_Toc67917157"/>
      <w:bookmarkStart w:id="2967" w:name="_Toc76297196"/>
      <w:bookmarkStart w:id="2968" w:name="_Toc76571137"/>
      <w:bookmarkStart w:id="2969" w:name="_Toc83742677"/>
      <w:r w:rsidRPr="00661924">
        <w:t>6.</w:t>
      </w:r>
      <w:r w:rsidRPr="00661924">
        <w:rPr>
          <w:rFonts w:hint="eastAsia"/>
          <w:lang w:eastAsia="zh-CN"/>
        </w:rPr>
        <w:t>3</w:t>
      </w:r>
      <w:r w:rsidRPr="00661924">
        <w:rPr>
          <w:rFonts w:hint="eastAsia"/>
          <w:lang w:eastAsia="zh-CN"/>
        </w:rPr>
        <w:tab/>
      </w:r>
      <w:r w:rsidRPr="00661924">
        <w:t>Reporting of Precoding Matrix Indicator (PMI)</w:t>
      </w:r>
      <w:bookmarkEnd w:id="2959"/>
      <w:bookmarkEnd w:id="2960"/>
      <w:bookmarkEnd w:id="2961"/>
      <w:bookmarkEnd w:id="2962"/>
      <w:bookmarkEnd w:id="2963"/>
      <w:bookmarkEnd w:id="2964"/>
      <w:bookmarkEnd w:id="2965"/>
      <w:bookmarkEnd w:id="2966"/>
      <w:bookmarkEnd w:id="2967"/>
      <w:bookmarkEnd w:id="2968"/>
      <w:bookmarkEnd w:id="2969"/>
    </w:p>
    <w:p w14:paraId="093F1086" w14:textId="77777777" w:rsidR="000B2BA0" w:rsidRPr="00661924" w:rsidRDefault="000B2BA0" w:rsidP="000B2BA0">
      <w:pPr>
        <w:rPr>
          <w:rFonts w:eastAsia="SimSun"/>
        </w:rPr>
      </w:pPr>
      <w:bookmarkStart w:id="2970"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2970"/>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3ACCC509" w:rsidR="005B3300" w:rsidRPr="00661924" w:rsidRDefault="005B3300" w:rsidP="005B3300">
      <w:pPr>
        <w:pStyle w:val="EQ"/>
      </w:pPr>
      <w:r w:rsidRPr="00661924">
        <w:rPr>
          <w:rFonts w:hint="eastAsia"/>
          <w:lang w:eastAsia="zh-CN"/>
        </w:rPr>
        <w:tab/>
      </w:r>
      <w:ins w:id="2971" w:author="CR 0270" w:date="2021-09-23T14:03:00Z">
        <w:r w:rsidR="00C2794A">
          <w:rPr>
            <w:rFonts w:eastAsiaTheme="minorEastAsia"/>
            <w:position w:val="-32"/>
            <w:lang w:eastAsia="ko-KR"/>
          </w:rPr>
          <w:object w:dxaOrig="930" w:dyaOrig="720" w14:anchorId="5A383EC4">
            <v:shape id="_x0000_i1027" type="#_x0000_t75" style="width:46.35pt;height:36.3pt" o:ole="">
              <v:imagedata r:id="rId16" o:title=""/>
            </v:shape>
            <o:OLEObject Type="Embed" ProgID="Equation.3" ShapeID="_x0000_i1027" DrawAspect="Content" ObjectID="_1694355569" r:id="rId17"/>
          </w:object>
        </w:r>
      </w:ins>
      <w:del w:id="2972" w:author="CR 0270" w:date="2021-09-23T14:03:00Z">
        <w:r w:rsidRPr="00661924" w:rsidDel="00C2794A">
          <w:rPr>
            <w:lang w:eastAsia="ko-KR"/>
          </w:rPr>
          <w:object w:dxaOrig="2079" w:dyaOrig="740" w14:anchorId="1AC4552F">
            <v:shape id="_x0000_i1028" type="#_x0000_t75" style="width:103.3pt;height:36.95pt" o:ole="">
              <v:imagedata r:id="rId18" o:title=""/>
            </v:shape>
            <o:OLEObject Type="Embed" ProgID="Equation.3" ShapeID="_x0000_i1028" DrawAspect="Content" ObjectID="_1694355570" r:id="rId19"/>
          </w:object>
        </w:r>
      </w:del>
    </w:p>
    <w:p w14:paraId="40C2FD65" w14:textId="5BD470F2"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ins w:id="2973" w:author="CR 0270" w:date="2021-09-23T14:05:00Z">
        <w:r w:rsidR="00710E36">
          <w:rPr>
            <w:rFonts w:eastAsiaTheme="minorEastAsia"/>
            <w:position w:val="-12"/>
            <w:lang w:eastAsia="ko-KR"/>
          </w:rPr>
          <w:object w:dxaOrig="315" w:dyaOrig="405" w14:anchorId="32504287">
            <v:shape id="_x0000_i1029" type="#_x0000_t75" style="width:15.65pt;height:20.05pt" o:ole="">
              <v:imagedata r:id="rId20" o:title=""/>
            </v:shape>
            <o:OLEObject Type="Embed" ProgID="Equation.DSMT4" ShapeID="_x0000_i1029" DrawAspect="Content" ObjectID="_1694355571" r:id="rId21"/>
          </w:object>
        </w:r>
      </w:ins>
      <w:del w:id="2974" w:author="CR 0270" w:date="2021-09-23T14:05:00Z">
        <w:r w:rsidR="00A60576" w:rsidDel="00710E36">
          <w:rPr>
            <w:rFonts w:eastAsia="SimSun"/>
            <w:i/>
            <w:iCs/>
          </w:rPr>
          <w:delText>t</w:delText>
        </w:r>
        <w:r w:rsidR="00A60576" w:rsidDel="00710E36">
          <w:rPr>
            <w:rFonts w:eastAsia="SimSun"/>
            <w:i/>
            <w:iCs/>
            <w:vertAlign w:val="subscript"/>
          </w:rPr>
          <w:delText>ue,follow1,follow2</w:delText>
        </w:r>
      </w:del>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ins w:id="2975" w:author="CR 0270" w:date="2021-09-23T14:05:00Z">
        <w:r w:rsidR="003C1689">
          <w:rPr>
            <w:rFonts w:eastAsiaTheme="minorEastAsia"/>
            <w:position w:val="-12"/>
            <w:lang w:eastAsia="ko-KR"/>
          </w:rPr>
          <w:object w:dxaOrig="615" w:dyaOrig="405" w14:anchorId="7408A05E">
            <v:shape id="_x0000_i1030" type="#_x0000_t75" style="width:30.7pt;height:20.05pt" o:ole="">
              <v:imagedata r:id="rId22" o:title=""/>
            </v:shape>
            <o:OLEObject Type="Embed" ProgID="Equation.DSMT4" ShapeID="_x0000_i1030" DrawAspect="Content" ObjectID="_1694355572" r:id="rId23"/>
          </w:object>
        </w:r>
      </w:ins>
      <w:del w:id="2976" w:author="CR 0270" w:date="2021-09-23T14:05:00Z">
        <w:r w:rsidRPr="00661924" w:rsidDel="003C1689">
          <w:rPr>
            <w:position w:val="-14"/>
            <w:lang w:eastAsia="ko-KR"/>
          </w:rPr>
          <w:object w:dxaOrig="1260" w:dyaOrig="315" w14:anchorId="6A2F784E">
            <v:shape id="_x0000_i1031" type="#_x0000_t75" style="width:63.85pt;height:14.4pt" o:ole="">
              <v:imagedata r:id="rId24" o:title=""/>
            </v:shape>
            <o:OLEObject Type="Embed" ProgID="Equation.DSMT4" ShapeID="_x0000_i1031" DrawAspect="Content" ObjectID="_1694355573" r:id="rId25"/>
          </w:object>
        </w:r>
        <w:r w:rsidRPr="00661924" w:rsidDel="003C1689">
          <w:rPr>
            <w:rFonts w:eastAsia="SimSun"/>
            <w:lang w:eastAsia="zh-CN"/>
          </w:rPr>
          <w:delText xml:space="preserve"> </w:delText>
        </w:r>
      </w:del>
      <w:r w:rsidRPr="00661924">
        <w:rPr>
          <w:rFonts w:eastAsia="SimSun"/>
          <w:lang w:eastAsia="zh-CN"/>
        </w:rPr>
        <w:t xml:space="preserve">using the precoders configured according to the UE reports, </w:t>
      </w:r>
      <w:r w:rsidRPr="00661924">
        <w:rPr>
          <w:rFonts w:eastAsia="SimSun"/>
        </w:rPr>
        <w:t xml:space="preserve">and </w:t>
      </w:r>
      <w:ins w:id="2977" w:author="CR 0270" w:date="2021-09-23T14:05:00Z">
        <w:r w:rsidR="003C1689">
          <w:rPr>
            <w:rFonts w:eastAsiaTheme="minorEastAsia"/>
            <w:position w:val="-14"/>
            <w:lang w:eastAsia="ko-KR"/>
          </w:rPr>
          <w:object w:dxaOrig="405" w:dyaOrig="405" w14:anchorId="5CDE5396">
            <v:shape id="_x0000_i1032" type="#_x0000_t75" style="width:20.05pt;height:20.05pt" o:ole="">
              <v:imagedata r:id="rId26" o:title=""/>
            </v:shape>
            <o:OLEObject Type="Embed" ProgID="Equation.DSMT4" ShapeID="_x0000_i1032" DrawAspect="Content" ObjectID="_1694355574" r:id="rId27"/>
          </w:object>
        </w:r>
      </w:ins>
      <w:del w:id="2978" w:author="CR 0270" w:date="2021-09-23T14:05:00Z">
        <w:r w:rsidRPr="00661924" w:rsidDel="003C1689">
          <w:rPr>
            <w:position w:val="-14"/>
            <w:lang w:eastAsia="ko-KR"/>
          </w:rPr>
          <w:object w:dxaOrig="765" w:dyaOrig="375" w14:anchorId="72344FF8">
            <v:shape id="_x0000_i1033" type="#_x0000_t75" style="width:38.8pt;height:19.4pt" o:ole="">
              <v:imagedata r:id="rId28" o:title=""/>
            </v:shape>
            <o:OLEObject Type="Embed" ProgID="Equation.DSMT4" ShapeID="_x0000_i1033" DrawAspect="Content" ObjectID="_1694355575" r:id="rId29"/>
          </w:object>
        </w:r>
      </w:del>
      <w:r w:rsidRPr="00661924">
        <w:rPr>
          <w:rFonts w:eastAsia="SimSun"/>
          <w:lang w:eastAsia="zh-CN"/>
        </w:rPr>
        <w:t xml:space="preserve">is </w:t>
      </w:r>
      <w:r w:rsidRPr="00661924">
        <w:rPr>
          <w:rFonts w:eastAsia="SimSun"/>
        </w:rPr>
        <w:t xml:space="preserve">the throughput measured at </w:t>
      </w:r>
      <w:ins w:id="2979" w:author="CR 0270" w:date="2021-09-23T14:06:00Z">
        <w:r w:rsidR="004B4F03">
          <w:rPr>
            <w:rFonts w:eastAsiaTheme="minorEastAsia"/>
            <w:position w:val="-12"/>
            <w:lang w:eastAsia="ko-KR"/>
          </w:rPr>
          <w:object w:dxaOrig="615" w:dyaOrig="405" w14:anchorId="07AB9088">
            <v:shape id="_x0000_i1034" type="#_x0000_t75" style="width:30.7pt;height:20.05pt" o:ole="">
              <v:imagedata r:id="rId22" o:title=""/>
            </v:shape>
            <o:OLEObject Type="Embed" ProgID="Equation.DSMT4" ShapeID="_x0000_i1034" DrawAspect="Content" ObjectID="_1694355576" r:id="rId30"/>
          </w:object>
        </w:r>
      </w:ins>
      <w:del w:id="2980" w:author="CR 0270" w:date="2021-09-23T14:06:00Z">
        <w:r w:rsidRPr="00661924" w:rsidDel="004B4F03">
          <w:rPr>
            <w:position w:val="-14"/>
            <w:lang w:eastAsia="ko-KR"/>
          </w:rPr>
          <w:object w:dxaOrig="1275" w:dyaOrig="345" w14:anchorId="7344EE40">
            <v:shape id="_x0000_i1035" type="#_x0000_t75" style="width:64.5pt;height:18.15pt" o:ole="">
              <v:imagedata r:id="rId24" o:title=""/>
            </v:shape>
            <o:OLEObject Type="Embed" ProgID="Equation.DSMT4" ShapeID="_x0000_i1035" DrawAspect="Content" ObjectID="_1694355577" r:id="rId31"/>
          </w:object>
        </w:r>
      </w:del>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2981" w:name="_Toc21338240"/>
      <w:bookmarkStart w:id="2982" w:name="_Toc29808348"/>
      <w:bookmarkStart w:id="2983" w:name="_Toc37068267"/>
      <w:bookmarkStart w:id="2984" w:name="_Toc37257220"/>
      <w:bookmarkStart w:id="2985" w:name="_Toc45892351"/>
      <w:bookmarkStart w:id="2986" w:name="_Toc53175977"/>
      <w:bookmarkStart w:id="2987" w:name="_Toc61119942"/>
      <w:bookmarkStart w:id="2988" w:name="_Toc67917158"/>
      <w:bookmarkStart w:id="2989" w:name="_Toc76297197"/>
      <w:bookmarkStart w:id="2990" w:name="_Toc76571138"/>
      <w:bookmarkStart w:id="2991" w:name="_Toc83742678"/>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981"/>
      <w:bookmarkEnd w:id="2982"/>
      <w:bookmarkEnd w:id="2983"/>
      <w:bookmarkEnd w:id="2984"/>
      <w:bookmarkEnd w:id="2985"/>
      <w:bookmarkEnd w:id="2986"/>
      <w:bookmarkEnd w:id="2987"/>
      <w:bookmarkEnd w:id="2988"/>
      <w:bookmarkEnd w:id="2989"/>
      <w:bookmarkEnd w:id="2990"/>
      <w:bookmarkEnd w:id="2991"/>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2992" w:name="_Toc21338241"/>
      <w:bookmarkStart w:id="2993" w:name="_Toc29808349"/>
      <w:bookmarkStart w:id="2994" w:name="_Toc37068268"/>
      <w:bookmarkStart w:id="2995" w:name="_Toc37257221"/>
      <w:bookmarkStart w:id="2996" w:name="_Toc45892352"/>
      <w:bookmarkStart w:id="2997" w:name="_Toc53175978"/>
      <w:bookmarkStart w:id="2998" w:name="_Toc61119943"/>
      <w:bookmarkStart w:id="2999" w:name="_Toc67917159"/>
      <w:bookmarkStart w:id="3000" w:name="_Toc76297198"/>
      <w:bookmarkStart w:id="3001" w:name="_Toc76571139"/>
      <w:bookmarkStart w:id="3002" w:name="_Toc8374267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992"/>
      <w:bookmarkEnd w:id="2993"/>
      <w:bookmarkEnd w:id="2994"/>
      <w:bookmarkEnd w:id="2995"/>
      <w:bookmarkEnd w:id="2996"/>
      <w:bookmarkEnd w:id="2997"/>
      <w:bookmarkEnd w:id="2998"/>
      <w:bookmarkEnd w:id="2999"/>
      <w:bookmarkEnd w:id="3000"/>
      <w:bookmarkEnd w:id="3001"/>
      <w:bookmarkEnd w:id="3002"/>
    </w:p>
    <w:p w14:paraId="0D680C4B" w14:textId="77777777" w:rsidR="005B3300" w:rsidRPr="00661924" w:rsidRDefault="005B3300" w:rsidP="005B3300">
      <w:pPr>
        <w:pStyle w:val="Heading4"/>
        <w:rPr>
          <w:lang w:eastAsia="zh-CN"/>
        </w:rPr>
      </w:pPr>
      <w:bookmarkStart w:id="3003" w:name="_Toc21338242"/>
      <w:bookmarkStart w:id="3004" w:name="_Toc29808350"/>
      <w:bookmarkStart w:id="3005" w:name="_Toc37068269"/>
      <w:bookmarkStart w:id="3006" w:name="_Toc37257222"/>
      <w:bookmarkStart w:id="3007" w:name="_Toc45892353"/>
      <w:bookmarkStart w:id="3008" w:name="_Toc53175979"/>
      <w:bookmarkStart w:id="3009" w:name="_Toc61119944"/>
      <w:bookmarkStart w:id="3010" w:name="_Toc67917160"/>
      <w:bookmarkStart w:id="3011" w:name="_Toc76297199"/>
      <w:bookmarkStart w:id="3012" w:name="_Toc76571140"/>
      <w:bookmarkStart w:id="3013" w:name="_Toc8374268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003"/>
      <w:bookmarkEnd w:id="3004"/>
      <w:bookmarkEnd w:id="3005"/>
      <w:bookmarkEnd w:id="3006"/>
      <w:bookmarkEnd w:id="3007"/>
      <w:bookmarkEnd w:id="3008"/>
      <w:bookmarkEnd w:id="3009"/>
      <w:bookmarkEnd w:id="3010"/>
      <w:bookmarkEnd w:id="3011"/>
      <w:bookmarkEnd w:id="3012"/>
      <w:bookmarkEnd w:id="3013"/>
    </w:p>
    <w:p w14:paraId="6BAC4ED1" w14:textId="77777777" w:rsidR="005B3300" w:rsidRPr="00661924" w:rsidRDefault="005B3300" w:rsidP="005B3300">
      <w:pPr>
        <w:pStyle w:val="Heading5"/>
        <w:rPr>
          <w:lang w:eastAsia="zh-CN"/>
        </w:rPr>
      </w:pPr>
      <w:bookmarkStart w:id="3014" w:name="_Toc21338243"/>
      <w:bookmarkStart w:id="3015" w:name="_Toc29808351"/>
      <w:bookmarkStart w:id="3016" w:name="_Toc37068270"/>
      <w:bookmarkStart w:id="3017" w:name="_Toc37257223"/>
      <w:bookmarkStart w:id="3018" w:name="_Toc45892354"/>
      <w:bookmarkStart w:id="3019" w:name="_Toc53175980"/>
      <w:bookmarkStart w:id="3020" w:name="_Toc61119945"/>
      <w:bookmarkStart w:id="3021" w:name="_Toc67917161"/>
      <w:bookmarkStart w:id="3022" w:name="_Toc76297200"/>
      <w:bookmarkStart w:id="3023" w:name="_Toc76571141"/>
      <w:bookmarkStart w:id="3024" w:name="_Toc83742681"/>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014"/>
      <w:bookmarkEnd w:id="3015"/>
      <w:bookmarkEnd w:id="3016"/>
      <w:bookmarkEnd w:id="3017"/>
      <w:bookmarkEnd w:id="3018"/>
      <w:bookmarkEnd w:id="3019"/>
      <w:bookmarkEnd w:id="3020"/>
      <w:bookmarkEnd w:id="3021"/>
      <w:bookmarkEnd w:id="3022"/>
      <w:bookmarkEnd w:id="3023"/>
      <w:bookmarkEnd w:id="3024"/>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725EAD24"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del w:id="3025" w:author="CR 0270" w:date="2021-09-23T14:06:00Z">
              <w:r w:rsidRPr="00401B60" w:rsidDel="00181EB6">
                <w:rPr>
                  <w:rFonts w:eastAsia="SimSun"/>
                </w:rPr>
                <w:delText>, k</w:delText>
              </w:r>
              <w:r w:rsidRPr="00401B60" w:rsidDel="00181EB6">
                <w:rPr>
                  <w:rFonts w:eastAsia="SimSun"/>
                  <w:vertAlign w:val="subscript"/>
                </w:rPr>
                <w:delText>1</w:delText>
              </w:r>
              <w:r w:rsidRPr="00401B60" w:rsidDel="00181EB6">
                <w:rPr>
                  <w:rFonts w:eastAsia="SimSun"/>
                </w:rPr>
                <w:delText xml:space="preserve"> </w:delText>
              </w:r>
            </w:del>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5A438E03" w:rsidR="00D81681" w:rsidRPr="00401B60" w:rsidRDefault="00181EB6" w:rsidP="00B15251">
            <w:pPr>
              <w:pStyle w:val="TAC"/>
              <w:rPr>
                <w:rFonts w:eastAsia="SimSun"/>
                <w:lang w:eastAsia="zh-CN"/>
              </w:rPr>
            </w:pPr>
            <w:ins w:id="3026" w:author="CR 0270" w:date="2021-09-23T14:07:00Z">
              <w:r>
                <w:rPr>
                  <w:lang w:eastAsia="zh-CN"/>
                </w:rPr>
                <w:t>Row 5,(4)</w:t>
              </w:r>
            </w:ins>
            <w:del w:id="3027" w:author="CR 0270" w:date="2021-09-23T14:07:00Z">
              <w:r w:rsidR="00D81681" w:rsidRPr="00401B60" w:rsidDel="00181EB6">
                <w:rPr>
                  <w:rFonts w:eastAsia="SimSun" w:hint="eastAsia"/>
                  <w:lang w:eastAsia="zh-CN"/>
                </w:rPr>
                <w:delText>Row 5, (4,-)</w:delText>
              </w:r>
            </w:del>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7792D7ED"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del w:id="3028" w:author="CR 0270" w:date="2021-09-23T14:07:00Z">
              <w:r w:rsidRPr="00401B60" w:rsidDel="00181EB6">
                <w:rPr>
                  <w:rFonts w:eastAsia="SimSun"/>
                </w:rPr>
                <w:delText>, l</w:delText>
              </w:r>
              <w:r w:rsidRPr="00401B60" w:rsidDel="00181EB6">
                <w:rPr>
                  <w:rFonts w:eastAsia="SimSun"/>
                  <w:vertAlign w:val="subscript"/>
                </w:rPr>
                <w:delText>1</w:delText>
              </w:r>
            </w:del>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1813C543" w:rsidR="00D81681" w:rsidRPr="00401B60" w:rsidRDefault="00D81681" w:rsidP="00B15251">
            <w:pPr>
              <w:pStyle w:val="TAC"/>
              <w:rPr>
                <w:rFonts w:eastAsia="SimSun"/>
                <w:lang w:eastAsia="zh-CN"/>
              </w:rPr>
            </w:pPr>
            <w:r w:rsidRPr="00401B60">
              <w:rPr>
                <w:rFonts w:eastAsia="SimSun" w:hint="eastAsia"/>
                <w:lang w:eastAsia="zh-CN"/>
              </w:rPr>
              <w:t>(9</w:t>
            </w:r>
            <w:del w:id="3029" w:author="CR 0270" w:date="2021-09-23T14:07:00Z">
              <w:r w:rsidRPr="00401B60" w:rsidDel="005C45BD">
                <w:rPr>
                  <w:rFonts w:eastAsia="SimSun" w:hint="eastAsia"/>
                  <w:lang w:eastAsia="zh-CN"/>
                </w:rPr>
                <w:delText>,-</w:delText>
              </w:r>
            </w:del>
            <w:r w:rsidRPr="00401B60">
              <w:rPr>
                <w:rFonts w:eastAsia="SimSun" w:hint="eastAsia"/>
                <w:lang w:eastAsia="zh-CN"/>
              </w:rPr>
              <w:t>)</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251F5E12"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del w:id="3030" w:author="CR 0270" w:date="2021-09-23T14:07:00Z">
              <w:r w:rsidRPr="00401B60" w:rsidDel="005C45BD">
                <w:rPr>
                  <w:rFonts w:eastAsia="SimSun"/>
                </w:rPr>
                <w:delText>, k</w:delText>
              </w:r>
              <w:r w:rsidRPr="00401B60" w:rsidDel="005C45BD">
                <w:rPr>
                  <w:rFonts w:eastAsia="SimSun"/>
                  <w:vertAlign w:val="subscript"/>
                </w:rPr>
                <w:delText>1</w:delText>
              </w:r>
              <w:r w:rsidRPr="00401B60" w:rsidDel="005C45BD">
                <w:rPr>
                  <w:rFonts w:eastAsia="SimSun"/>
                </w:rPr>
                <w:delText xml:space="preserve"> </w:delText>
              </w:r>
            </w:del>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3F27A997" w:rsidR="00D81681" w:rsidRPr="00401B60" w:rsidRDefault="00D81681" w:rsidP="00B15251">
            <w:pPr>
              <w:pStyle w:val="TAC"/>
              <w:rPr>
                <w:rFonts w:eastAsia="SimSun"/>
                <w:lang w:eastAsia="zh-CN"/>
              </w:rPr>
            </w:pPr>
            <w:r w:rsidRPr="00401B60">
              <w:rPr>
                <w:rFonts w:eastAsia="SimSun" w:hint="eastAsia"/>
                <w:lang w:eastAsia="zh-CN"/>
              </w:rPr>
              <w:t>Row 4, (0</w:t>
            </w:r>
            <w:del w:id="3031" w:author="CR 0270" w:date="2021-09-23T14:08:00Z">
              <w:r w:rsidRPr="00401B60" w:rsidDel="005C45BD">
                <w:rPr>
                  <w:rFonts w:eastAsia="SimSun" w:hint="eastAsia"/>
                  <w:lang w:eastAsia="zh-CN"/>
                </w:rPr>
                <w:delText>,-</w:delText>
              </w:r>
            </w:del>
            <w:r w:rsidRPr="00401B60">
              <w:rPr>
                <w:rFonts w:eastAsia="SimSun" w:hint="eastAsia"/>
                <w:lang w:eastAsia="zh-CN"/>
              </w:rPr>
              <w:t>)</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2673C9B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del w:id="3032" w:author="CR 0270" w:date="2021-09-23T14:08:00Z">
              <w:r w:rsidRPr="00401B60" w:rsidDel="00086BFA">
                <w:rPr>
                  <w:rFonts w:eastAsia="SimSun"/>
                </w:rPr>
                <w:delText>, l</w:delText>
              </w:r>
              <w:r w:rsidRPr="00401B60" w:rsidDel="00086BFA">
                <w:rPr>
                  <w:rFonts w:eastAsia="SimSun"/>
                  <w:vertAlign w:val="subscript"/>
                </w:rPr>
                <w:delText>1</w:delText>
              </w:r>
            </w:del>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4403A121" w:rsidR="00D81681" w:rsidRPr="00401B60" w:rsidRDefault="00D81681" w:rsidP="00B15251">
            <w:pPr>
              <w:pStyle w:val="TAC"/>
              <w:rPr>
                <w:rFonts w:eastAsia="SimSun"/>
                <w:lang w:eastAsia="zh-CN"/>
              </w:rPr>
            </w:pPr>
            <w:r w:rsidRPr="00401B60">
              <w:rPr>
                <w:rFonts w:eastAsia="SimSun" w:hint="eastAsia"/>
                <w:lang w:eastAsia="zh-CN"/>
              </w:rPr>
              <w:t>(13</w:t>
            </w:r>
            <w:del w:id="3033" w:author="CR 0270" w:date="2021-09-23T14:08:00Z">
              <w:r w:rsidRPr="00401B60" w:rsidDel="00086BFA">
                <w:rPr>
                  <w:rFonts w:eastAsia="SimSun" w:hint="eastAsia"/>
                  <w:lang w:eastAsia="zh-CN"/>
                </w:rPr>
                <w:delText>,-</w:delText>
              </w:r>
            </w:del>
            <w:r w:rsidRPr="00401B60">
              <w:rPr>
                <w:rFonts w:eastAsia="SimSun" w:hint="eastAsia"/>
                <w:lang w:eastAsia="zh-CN"/>
              </w:rPr>
              <w:t>)</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ins w:id="3034" w:author="CR 0270" w:date="2021-09-23T14:10:00Z"/>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131B37" w:rsidRDefault="00131B37" w:rsidP="00131B37">
                  <w:pPr>
                    <w:pStyle w:val="TAL"/>
                    <w:rPr>
                      <w:ins w:id="3035" w:author="CR 0270" w:date="2021-09-23T14:10:00Z"/>
                      <w:rFonts w:eastAsia="SimSun"/>
                      <w:rPrChange w:id="3036" w:author="CR 0270" w:date="2021-09-23T14:10:00Z">
                        <w:rPr>
                          <w:ins w:id="3037" w:author="CR 0270" w:date="2021-09-23T14:10:00Z"/>
                          <w:rFonts w:eastAsia="SimSun"/>
                          <w:lang w:val="fr-FR"/>
                        </w:rPr>
                      </w:rPrChange>
                    </w:rPr>
                  </w:pPr>
                  <w:ins w:id="3038" w:author="CR 0270" w:date="2021-09-23T14:10:00Z">
                    <w:r w:rsidRPr="00131B37">
                      <w:rPr>
                        <w:rFonts w:eastAsia="SimSun"/>
                        <w:rPrChange w:id="3039" w:author="CR 0270" w:date="2021-09-23T14:10:00Z">
                          <w:rPr>
                            <w:rFonts w:eastAsia="SimSun"/>
                            <w:lang w:val="fr-FR"/>
                          </w:rPr>
                        </w:rPrChange>
                      </w:rPr>
                      <w:t>PDSCH &amp; PDSCH DMRS</w:t>
                    </w:r>
                    <w:r w:rsidRPr="00131B37">
                      <w:rPr>
                        <w:rPrChange w:id="3040" w:author="CR 0270" w:date="2021-09-23T14:10:00Z">
                          <w:rPr>
                            <w:lang w:val="fr-FR"/>
                          </w:rPr>
                        </w:rPrChange>
                      </w:rPr>
                      <w:t xml:space="preserve"> Precoding configuration for random Precoding</w:t>
                    </w:r>
                  </w:ins>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131B37" w:rsidRDefault="00131B37" w:rsidP="00131B37">
                  <w:pPr>
                    <w:pStyle w:val="TAC"/>
                    <w:rPr>
                      <w:ins w:id="3041" w:author="CR 0270" w:date="2021-09-23T14:10:00Z"/>
                      <w:rFonts w:eastAsiaTheme="minorEastAsia"/>
                      <w:rPrChange w:id="3042" w:author="CR 0270" w:date="2021-09-23T14:10:00Z">
                        <w:rPr>
                          <w:ins w:id="3043" w:author="CR 0270" w:date="2021-09-23T14:10:00Z"/>
                          <w:rFonts w:eastAsiaTheme="minorEastAsia"/>
                          <w:lang w:val="fr-FR"/>
                        </w:rPr>
                      </w:rPrChang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DD102C" w:rsidRDefault="00131B37" w:rsidP="00131B37">
                  <w:pPr>
                    <w:pStyle w:val="TAC"/>
                    <w:rPr>
                      <w:ins w:id="3044" w:author="CR 0270" w:date="2021-09-23T14:10:00Z"/>
                      <w:rFonts w:cs="Arial"/>
                      <w:szCs w:val="18"/>
                      <w:rPrChange w:id="3045" w:author="CR 0270" w:date="2021-09-23T14:10:00Z">
                        <w:rPr>
                          <w:ins w:id="3046" w:author="CR 0270" w:date="2021-09-23T14:10:00Z"/>
                          <w:rFonts w:cs="Arial"/>
                          <w:szCs w:val="18"/>
                          <w:lang w:val="fr-FR"/>
                        </w:rPr>
                      </w:rPrChange>
                    </w:rPr>
                  </w:pPr>
                  <w:ins w:id="3047" w:author="CR 0270" w:date="2021-09-23T14:10:00Z">
                    <w:r w:rsidRPr="00DD102C">
                      <w:rPr>
                        <w:rFonts w:eastAsia="SimSun"/>
                        <w:rPrChange w:id="3048" w:author="CR 0270" w:date="2021-09-23T14:10:00Z">
                          <w:rPr>
                            <w:rFonts w:eastAsia="SimSun"/>
                            <w:lang w:val="fr-FR"/>
                          </w:rPr>
                        </w:rPrChange>
                      </w:rPr>
                      <w:t>Single Panel Type I, Random precoder selection updated per slot, with equal probability of each applicable i</w:t>
                    </w:r>
                    <w:r w:rsidRPr="00DD102C">
                      <w:rPr>
                        <w:rFonts w:eastAsia="SimSun"/>
                        <w:vertAlign w:val="subscript"/>
                        <w:rPrChange w:id="3049" w:author="CR 0270" w:date="2021-09-23T14:10:00Z">
                          <w:rPr>
                            <w:rFonts w:eastAsia="SimSun"/>
                            <w:vertAlign w:val="subscript"/>
                            <w:lang w:val="fr-FR"/>
                          </w:rPr>
                        </w:rPrChange>
                      </w:rPr>
                      <w:t>1</w:t>
                    </w:r>
                    <w:r w:rsidRPr="00DD102C">
                      <w:rPr>
                        <w:rFonts w:eastAsia="SimSun"/>
                        <w:rPrChange w:id="3050" w:author="CR 0270" w:date="2021-09-23T14:10:00Z">
                          <w:rPr>
                            <w:rFonts w:eastAsia="SimSun"/>
                            <w:lang w:val="fr-FR"/>
                          </w:rPr>
                        </w:rPrChange>
                      </w:rPr>
                      <w:t>, i</w:t>
                    </w:r>
                    <w:r w:rsidRPr="00DD102C">
                      <w:rPr>
                        <w:rFonts w:eastAsia="SimSun"/>
                        <w:vertAlign w:val="subscript"/>
                        <w:rPrChange w:id="3051" w:author="CR 0270" w:date="2021-09-23T14:10:00Z">
                          <w:rPr>
                            <w:rFonts w:eastAsia="SimSun"/>
                            <w:vertAlign w:val="subscript"/>
                            <w:lang w:val="fr-FR"/>
                          </w:rPr>
                        </w:rPrChange>
                      </w:rPr>
                      <w:t>2</w:t>
                    </w:r>
                    <w:r w:rsidRPr="00DD102C">
                      <w:rPr>
                        <w:rFonts w:eastAsia="SimSun"/>
                        <w:rPrChange w:id="3052" w:author="CR 0270" w:date="2021-09-23T14:10:00Z">
                          <w:rPr>
                            <w:rFonts w:eastAsia="SimSun"/>
                            <w:lang w:val="fr-FR"/>
                          </w:rPr>
                        </w:rPrChange>
                      </w:rPr>
                      <w:t xml:space="preserve"> combination, and </w:t>
                    </w:r>
                    <w:r w:rsidRPr="00DD102C">
                      <w:rPr>
                        <w:rPrChange w:id="3053" w:author="CR 0270" w:date="2021-09-23T14:10:00Z">
                          <w:rPr>
                            <w:lang w:val="fr-FR"/>
                          </w:rPr>
                        </w:rPrChange>
                      </w:rPr>
                      <w:t>with Wideband granularity</w:t>
                    </w:r>
                  </w:ins>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3054" w:name="_Toc21338244"/>
      <w:bookmarkStart w:id="3055" w:name="_Toc29808352"/>
      <w:bookmarkStart w:id="3056" w:name="_Toc37068271"/>
      <w:bookmarkStart w:id="3057" w:name="_Toc37257224"/>
      <w:bookmarkStart w:id="3058" w:name="_Toc45892355"/>
      <w:bookmarkStart w:id="3059" w:name="_Toc53175981"/>
      <w:bookmarkStart w:id="3060" w:name="_Toc61119946"/>
      <w:bookmarkStart w:id="3061" w:name="_Toc67917162"/>
      <w:bookmarkStart w:id="3062" w:name="_Toc76297201"/>
      <w:bookmarkStart w:id="3063" w:name="_Toc76571142"/>
      <w:bookmarkStart w:id="3064" w:name="_Toc83742682"/>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054"/>
      <w:bookmarkEnd w:id="3055"/>
      <w:bookmarkEnd w:id="3056"/>
      <w:bookmarkEnd w:id="3057"/>
      <w:bookmarkEnd w:id="3058"/>
      <w:bookmarkEnd w:id="3059"/>
      <w:bookmarkEnd w:id="3060"/>
      <w:bookmarkEnd w:id="3061"/>
      <w:bookmarkEnd w:id="3062"/>
      <w:bookmarkEnd w:id="3063"/>
      <w:bookmarkEnd w:id="3064"/>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4FF95A79"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del w:id="3065" w:author="CR 0270" w:date="2021-09-23T14:10:00Z">
              <w:r w:rsidRPr="00401B60" w:rsidDel="00DD102C">
                <w:rPr>
                  <w:rFonts w:ascii="Arial" w:eastAsia="SimSun" w:hAnsi="Arial"/>
                  <w:sz w:val="18"/>
                </w:rPr>
                <w:delText>, k</w:delText>
              </w:r>
              <w:r w:rsidRPr="00401B60" w:rsidDel="00DD102C">
                <w:rPr>
                  <w:rFonts w:ascii="Arial" w:eastAsia="SimSun" w:hAnsi="Arial"/>
                  <w:sz w:val="18"/>
                  <w:vertAlign w:val="subscript"/>
                </w:rPr>
                <w:delText>1</w:delText>
              </w:r>
              <w:r w:rsidRPr="00401B60" w:rsidDel="00DD102C">
                <w:rPr>
                  <w:rFonts w:ascii="Arial" w:eastAsia="SimSun" w:hAnsi="Arial"/>
                  <w:sz w:val="18"/>
                </w:rPr>
                <w:delText xml:space="preserve"> </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7EED3813" w:rsidR="000D3ECC" w:rsidRPr="00401B60" w:rsidRDefault="00ED78CA" w:rsidP="006553E1">
            <w:pPr>
              <w:keepNext/>
              <w:keepLines/>
              <w:spacing w:after="0"/>
              <w:jc w:val="center"/>
              <w:rPr>
                <w:rFonts w:ascii="Arial" w:eastAsia="SimSun" w:hAnsi="Arial"/>
                <w:sz w:val="18"/>
                <w:lang w:eastAsia="zh-CN"/>
              </w:rPr>
            </w:pPr>
            <w:ins w:id="3066" w:author="CR 0270" w:date="2021-09-23T14:11:00Z">
              <w:r>
                <w:rPr>
                  <w:rFonts w:ascii="Arial" w:hAnsi="Arial"/>
                  <w:sz w:val="18"/>
                  <w:lang w:eastAsia="zh-CN"/>
                </w:rPr>
                <w:t>Row 5,(4)</w:t>
              </w:r>
            </w:ins>
            <w:del w:id="3067" w:author="CR 0270" w:date="2021-09-23T14:11:00Z">
              <w:r w:rsidR="000D3ECC" w:rsidRPr="00401B60" w:rsidDel="00ED78CA">
                <w:rPr>
                  <w:rFonts w:ascii="Arial" w:eastAsia="SimSun" w:hAnsi="Arial" w:hint="eastAsia"/>
                  <w:sz w:val="18"/>
                  <w:lang w:eastAsia="zh-CN"/>
                </w:rPr>
                <w:delText>Row 5, (4,-)</w:delText>
              </w:r>
            </w:del>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2C09558F"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del w:id="3068" w:author="CR 0270" w:date="2021-09-23T14:11:00Z">
              <w:r w:rsidRPr="00401B60" w:rsidDel="00ED78CA">
                <w:rPr>
                  <w:rFonts w:ascii="Arial" w:eastAsia="SimSun" w:hAnsi="Arial"/>
                  <w:sz w:val="18"/>
                </w:rPr>
                <w:delText>, l</w:delText>
              </w:r>
              <w:r w:rsidRPr="00401B60" w:rsidDel="00ED78CA">
                <w:rPr>
                  <w:rFonts w:ascii="Arial" w:eastAsia="SimSun" w:hAnsi="Arial"/>
                  <w:sz w:val="18"/>
                  <w:vertAlign w:val="subscript"/>
                </w:rPr>
                <w:delText>1</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4D8D542"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del w:id="3069" w:author="CR 0270" w:date="2021-09-23T14:11:00Z">
              <w:r w:rsidRPr="00401B60" w:rsidDel="00ED78CA">
                <w:rPr>
                  <w:rFonts w:ascii="Arial" w:eastAsia="SimSun" w:hAnsi="Arial" w:hint="eastAsia"/>
                  <w:sz w:val="18"/>
                  <w:lang w:eastAsia="zh-CN"/>
                </w:rPr>
                <w:delText>,-</w:delText>
              </w:r>
            </w:del>
            <w:r w:rsidRPr="00401B60">
              <w:rPr>
                <w:rFonts w:ascii="Arial" w:eastAsia="SimSun" w:hAnsi="Arial" w:hint="eastAsia"/>
                <w:sz w:val="18"/>
                <w:lang w:eastAsia="zh-CN"/>
              </w:rPr>
              <w:t>)</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5C5C27B8"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del w:id="3070" w:author="CR 0270" w:date="2021-09-23T14:11:00Z">
              <w:r w:rsidRPr="00401B60" w:rsidDel="00ED78CA">
                <w:rPr>
                  <w:rFonts w:ascii="Arial" w:eastAsia="SimSun" w:hAnsi="Arial"/>
                  <w:sz w:val="18"/>
                </w:rPr>
                <w:delText>, l</w:delText>
              </w:r>
              <w:r w:rsidRPr="00401B60" w:rsidDel="00ED78CA">
                <w:rPr>
                  <w:rFonts w:ascii="Arial" w:eastAsia="SimSun" w:hAnsi="Arial"/>
                  <w:sz w:val="18"/>
                  <w:vertAlign w:val="subscript"/>
                </w:rPr>
                <w:delText>1</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28032841"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del w:id="3071" w:author="CR 0270" w:date="2021-09-23T14:11:00Z">
              <w:r w:rsidRPr="00401B60" w:rsidDel="008179E5">
                <w:rPr>
                  <w:rFonts w:ascii="Arial" w:eastAsia="SimSun" w:hAnsi="Arial" w:hint="eastAsia"/>
                  <w:sz w:val="18"/>
                  <w:lang w:eastAsia="zh-CN"/>
                </w:rPr>
                <w:delText>,-</w:delText>
              </w:r>
            </w:del>
            <w:r w:rsidRPr="00401B60">
              <w:rPr>
                <w:rFonts w:ascii="Arial" w:eastAsia="SimSun" w:hAnsi="Arial" w:hint="eastAsia"/>
                <w:sz w:val="18"/>
                <w:lang w:eastAsia="zh-CN"/>
              </w:rPr>
              <w:t>)</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ins w:id="3072" w:author="CR 0270" w:date="2021-09-23T14:12:00Z"/>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8179E5" w:rsidRDefault="008179E5" w:rsidP="008179E5">
                  <w:pPr>
                    <w:pStyle w:val="TAL"/>
                    <w:rPr>
                      <w:ins w:id="3073" w:author="CR 0270" w:date="2021-09-23T14:12:00Z"/>
                      <w:rFonts w:eastAsia="SimSun"/>
                      <w:rPrChange w:id="3074" w:author="CR 0270" w:date="2021-09-23T14:12:00Z">
                        <w:rPr>
                          <w:ins w:id="3075" w:author="CR 0270" w:date="2021-09-23T14:12:00Z"/>
                          <w:rFonts w:eastAsia="SimSun"/>
                          <w:lang w:val="fr-FR"/>
                        </w:rPr>
                      </w:rPrChange>
                    </w:rPr>
                  </w:pPr>
                  <w:ins w:id="3076" w:author="CR 0270" w:date="2021-09-23T14:12:00Z">
                    <w:r w:rsidRPr="008179E5">
                      <w:rPr>
                        <w:rFonts w:eastAsia="SimSun"/>
                        <w:rPrChange w:id="3077" w:author="CR 0270" w:date="2021-09-23T14:12:00Z">
                          <w:rPr>
                            <w:rFonts w:eastAsia="SimSun"/>
                            <w:lang w:val="fr-FR"/>
                          </w:rPr>
                        </w:rPrChange>
                      </w:rPr>
                      <w:t>PDSCH &amp; PDSCH DMRS</w:t>
                    </w:r>
                    <w:r w:rsidRPr="008179E5">
                      <w:rPr>
                        <w:rPrChange w:id="3078" w:author="CR 0270" w:date="2021-09-23T14:12:00Z">
                          <w:rPr>
                            <w:lang w:val="fr-FR"/>
                          </w:rPr>
                        </w:rPrChange>
                      </w:rPr>
                      <w:t xml:space="preserve"> Precoding configuration for random Precoding</w:t>
                    </w:r>
                  </w:ins>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8179E5" w:rsidRDefault="008179E5" w:rsidP="008179E5">
                  <w:pPr>
                    <w:pStyle w:val="TAC"/>
                    <w:rPr>
                      <w:ins w:id="3079" w:author="CR 0270" w:date="2021-09-23T14:12:00Z"/>
                      <w:rFonts w:eastAsiaTheme="minorEastAsia"/>
                      <w:rPrChange w:id="3080" w:author="CR 0270" w:date="2021-09-23T14:12:00Z">
                        <w:rPr>
                          <w:ins w:id="3081" w:author="CR 0270" w:date="2021-09-23T14:12:00Z"/>
                          <w:rFonts w:eastAsiaTheme="minorEastAsia"/>
                          <w:lang w:val="fr-FR"/>
                        </w:rPr>
                      </w:rPrChang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8179E5" w:rsidRDefault="008179E5" w:rsidP="008179E5">
                  <w:pPr>
                    <w:pStyle w:val="TAC"/>
                    <w:rPr>
                      <w:ins w:id="3082" w:author="CR 0270" w:date="2021-09-23T14:12:00Z"/>
                      <w:rFonts w:cs="Arial"/>
                      <w:szCs w:val="18"/>
                      <w:rPrChange w:id="3083" w:author="CR 0270" w:date="2021-09-23T14:12:00Z">
                        <w:rPr>
                          <w:ins w:id="3084" w:author="CR 0270" w:date="2021-09-23T14:12:00Z"/>
                          <w:rFonts w:cs="Arial"/>
                          <w:szCs w:val="18"/>
                          <w:lang w:val="fr-FR"/>
                        </w:rPr>
                      </w:rPrChange>
                    </w:rPr>
                  </w:pPr>
                  <w:ins w:id="3085" w:author="CR 0270" w:date="2021-09-23T14:12:00Z">
                    <w:r w:rsidRPr="008179E5">
                      <w:rPr>
                        <w:rFonts w:eastAsia="SimSun"/>
                        <w:rPrChange w:id="3086" w:author="CR 0270" w:date="2021-09-23T14:12:00Z">
                          <w:rPr>
                            <w:rFonts w:eastAsia="SimSun"/>
                            <w:lang w:val="fr-FR"/>
                          </w:rPr>
                        </w:rPrChange>
                      </w:rPr>
                      <w:t>Single Panel Type I, Random precoder selection updated per slot, with equal probability of each applicable i</w:t>
                    </w:r>
                    <w:r w:rsidRPr="008179E5">
                      <w:rPr>
                        <w:rFonts w:eastAsia="SimSun"/>
                        <w:vertAlign w:val="subscript"/>
                        <w:rPrChange w:id="3087" w:author="CR 0270" w:date="2021-09-23T14:12:00Z">
                          <w:rPr>
                            <w:rFonts w:eastAsia="SimSun"/>
                            <w:vertAlign w:val="subscript"/>
                            <w:lang w:val="fr-FR"/>
                          </w:rPr>
                        </w:rPrChange>
                      </w:rPr>
                      <w:t>1</w:t>
                    </w:r>
                    <w:r w:rsidRPr="008179E5">
                      <w:rPr>
                        <w:rFonts w:eastAsia="SimSun"/>
                        <w:rPrChange w:id="3088" w:author="CR 0270" w:date="2021-09-23T14:12:00Z">
                          <w:rPr>
                            <w:rFonts w:eastAsia="SimSun"/>
                            <w:lang w:val="fr-FR"/>
                          </w:rPr>
                        </w:rPrChange>
                      </w:rPr>
                      <w:t>, i</w:t>
                    </w:r>
                    <w:r w:rsidRPr="008179E5">
                      <w:rPr>
                        <w:rFonts w:eastAsia="SimSun"/>
                        <w:vertAlign w:val="subscript"/>
                        <w:rPrChange w:id="3089" w:author="CR 0270" w:date="2021-09-23T14:12:00Z">
                          <w:rPr>
                            <w:rFonts w:eastAsia="SimSun"/>
                            <w:vertAlign w:val="subscript"/>
                            <w:lang w:val="fr-FR"/>
                          </w:rPr>
                        </w:rPrChange>
                      </w:rPr>
                      <w:t>2</w:t>
                    </w:r>
                    <w:r w:rsidRPr="008179E5">
                      <w:rPr>
                        <w:rFonts w:eastAsia="SimSun"/>
                        <w:rPrChange w:id="3090" w:author="CR 0270" w:date="2021-09-23T14:12:00Z">
                          <w:rPr>
                            <w:rFonts w:eastAsia="SimSun"/>
                            <w:lang w:val="fr-FR"/>
                          </w:rPr>
                        </w:rPrChange>
                      </w:rPr>
                      <w:t xml:space="preserve"> combination, and </w:t>
                    </w:r>
                    <w:r w:rsidRPr="008179E5">
                      <w:rPr>
                        <w:rPrChange w:id="3091" w:author="CR 0270" w:date="2021-09-23T14:12:00Z">
                          <w:rPr>
                            <w:lang w:val="fr-FR"/>
                          </w:rPr>
                        </w:rPrChange>
                      </w:rPr>
                      <w:t>with Wideband granularity</w:t>
                    </w:r>
                  </w:ins>
                </w:p>
              </w:tc>
            </w:tr>
          </w:tbl>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3092" w:name="_Toc21338245"/>
      <w:bookmarkStart w:id="3093" w:name="_Toc29808353"/>
      <w:bookmarkStart w:id="3094" w:name="_Toc37068272"/>
      <w:bookmarkStart w:id="3095" w:name="_Toc37257225"/>
      <w:bookmarkStart w:id="3096" w:name="_Toc45892356"/>
      <w:bookmarkStart w:id="3097" w:name="_Toc53175982"/>
      <w:bookmarkStart w:id="3098" w:name="_Toc61119947"/>
      <w:bookmarkStart w:id="3099" w:name="_Toc67917163"/>
      <w:bookmarkStart w:id="3100" w:name="_Toc76297202"/>
      <w:bookmarkStart w:id="3101" w:name="_Toc76571143"/>
      <w:bookmarkStart w:id="3102" w:name="_Toc8374268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092"/>
      <w:bookmarkEnd w:id="3093"/>
      <w:bookmarkEnd w:id="3094"/>
      <w:bookmarkEnd w:id="3095"/>
      <w:bookmarkEnd w:id="3096"/>
      <w:bookmarkEnd w:id="3097"/>
      <w:bookmarkEnd w:id="3098"/>
      <w:bookmarkEnd w:id="3099"/>
      <w:bookmarkEnd w:id="3100"/>
      <w:bookmarkEnd w:id="3101"/>
      <w:bookmarkEnd w:id="3102"/>
    </w:p>
    <w:p w14:paraId="2EA6AADD" w14:textId="77777777" w:rsidR="005B3300" w:rsidRPr="00661924" w:rsidRDefault="005B3300" w:rsidP="005B3300">
      <w:pPr>
        <w:pStyle w:val="Heading5"/>
        <w:rPr>
          <w:lang w:val="en-US" w:eastAsia="zh-CN"/>
        </w:rPr>
      </w:pPr>
      <w:bookmarkStart w:id="3103" w:name="_Toc21338246"/>
      <w:bookmarkStart w:id="3104" w:name="_Toc29808354"/>
      <w:bookmarkStart w:id="3105" w:name="_Toc37068273"/>
      <w:bookmarkStart w:id="3106" w:name="_Toc37257226"/>
      <w:bookmarkStart w:id="3107" w:name="_Toc45892357"/>
      <w:bookmarkStart w:id="3108" w:name="_Toc53175983"/>
      <w:bookmarkStart w:id="3109" w:name="_Toc61119948"/>
      <w:bookmarkStart w:id="3110" w:name="_Toc67917164"/>
      <w:bookmarkStart w:id="3111" w:name="_Toc76297203"/>
      <w:bookmarkStart w:id="3112" w:name="_Toc76571144"/>
      <w:bookmarkStart w:id="3113" w:name="_Toc83742684"/>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103"/>
      <w:bookmarkEnd w:id="3104"/>
      <w:bookmarkEnd w:id="3105"/>
      <w:bookmarkEnd w:id="3106"/>
      <w:bookmarkEnd w:id="3107"/>
      <w:bookmarkEnd w:id="3108"/>
      <w:bookmarkEnd w:id="3109"/>
      <w:bookmarkEnd w:id="3110"/>
      <w:bookmarkEnd w:id="3111"/>
      <w:bookmarkEnd w:id="3112"/>
      <w:bookmarkEnd w:id="3113"/>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210DB0F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del w:id="3114" w:author="CR 0270" w:date="2021-09-23T14:12:00Z">
              <w:r w:rsidRPr="00401B60" w:rsidDel="00711CDB">
                <w:rPr>
                  <w:rFonts w:ascii="Arial" w:eastAsia="SimSun" w:hAnsi="Arial"/>
                  <w:sz w:val="18"/>
                </w:rPr>
                <w:delText>, k</w:delText>
              </w:r>
              <w:r w:rsidRPr="00401B60" w:rsidDel="00711CDB">
                <w:rPr>
                  <w:rFonts w:ascii="Arial" w:eastAsia="SimSun" w:hAnsi="Arial"/>
                  <w:sz w:val="18"/>
                  <w:vertAlign w:val="subscript"/>
                </w:rPr>
                <w:delText>1</w:delText>
              </w:r>
              <w:r w:rsidRPr="00401B60" w:rsidDel="00711CDB">
                <w:rPr>
                  <w:rFonts w:ascii="Arial" w:eastAsia="SimSun" w:hAnsi="Arial"/>
                  <w:sz w:val="18"/>
                </w:rPr>
                <w:delText xml:space="preserve"> </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6CC4169A" w:rsidR="00DA285C" w:rsidRPr="00401B60" w:rsidRDefault="00711CDB" w:rsidP="006553E1">
            <w:pPr>
              <w:keepNext/>
              <w:keepLines/>
              <w:spacing w:after="0"/>
              <w:jc w:val="center"/>
              <w:rPr>
                <w:rFonts w:ascii="Arial" w:eastAsia="SimSun" w:hAnsi="Arial"/>
                <w:sz w:val="18"/>
                <w:lang w:eastAsia="zh-CN"/>
              </w:rPr>
            </w:pPr>
            <w:ins w:id="3115" w:author="CR 0270" w:date="2021-09-23T14:12:00Z">
              <w:r>
                <w:rPr>
                  <w:rFonts w:ascii="Arial" w:hAnsi="Arial"/>
                  <w:sz w:val="18"/>
                  <w:lang w:eastAsia="zh-CN"/>
                </w:rPr>
                <w:t>Row 5,(4)</w:t>
              </w:r>
            </w:ins>
            <w:del w:id="3116" w:author="CR 0270" w:date="2021-09-23T14:12:00Z">
              <w:r w:rsidR="00DA285C" w:rsidRPr="00401B60" w:rsidDel="00711CDB">
                <w:rPr>
                  <w:rFonts w:ascii="Arial" w:eastAsia="SimSun" w:hAnsi="Arial" w:hint="eastAsia"/>
                  <w:sz w:val="18"/>
                  <w:lang w:eastAsia="zh-CN"/>
                </w:rPr>
                <w:delText>Row 5, (4,-)</w:delText>
              </w:r>
            </w:del>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013A963E"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del w:id="3117" w:author="CR 0270" w:date="2021-09-23T14:12:00Z">
              <w:r w:rsidRPr="00401B60" w:rsidDel="00711CDB">
                <w:rPr>
                  <w:rFonts w:ascii="Arial" w:eastAsia="SimSun" w:hAnsi="Arial"/>
                  <w:sz w:val="18"/>
                </w:rPr>
                <w:delText>, l</w:delText>
              </w:r>
              <w:r w:rsidRPr="00401B60" w:rsidDel="00711CDB">
                <w:rPr>
                  <w:rFonts w:ascii="Arial" w:eastAsia="SimSun" w:hAnsi="Arial"/>
                  <w:sz w:val="18"/>
                  <w:vertAlign w:val="subscript"/>
                </w:rPr>
                <w:delText>1</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569FA894"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del w:id="3118" w:author="CR 0270" w:date="2021-09-23T14:13:00Z">
              <w:r w:rsidRPr="00401B60" w:rsidDel="000C2DB7">
                <w:rPr>
                  <w:rFonts w:ascii="Arial" w:eastAsia="SimSun" w:hAnsi="Arial" w:hint="eastAsia"/>
                  <w:sz w:val="18"/>
                  <w:lang w:eastAsia="zh-CN"/>
                </w:rPr>
                <w:delText>,-)</w:delText>
              </w:r>
            </w:del>
            <w:ins w:id="3119" w:author="CR 0270" w:date="2021-09-23T14:13:00Z">
              <w:r w:rsidR="000C2DB7">
                <w:rPr>
                  <w:rFonts w:ascii="Arial" w:hAnsi="Arial"/>
                  <w:sz w:val="18"/>
                  <w:lang w:eastAsia="zh-CN"/>
                </w:rPr>
                <w:t xml:space="preserve"> )</w:t>
              </w:r>
            </w:ins>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02A9FCB7"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del w:id="3120" w:author="CR 0270" w:date="2021-09-23T14:13:00Z">
              <w:r w:rsidRPr="00401B60" w:rsidDel="000C2DB7">
                <w:rPr>
                  <w:rFonts w:ascii="Arial" w:eastAsia="SimSun" w:hAnsi="Arial"/>
                  <w:sz w:val="18"/>
                </w:rPr>
                <w:delText>, k</w:delText>
              </w:r>
              <w:r w:rsidRPr="00401B60" w:rsidDel="000C2DB7">
                <w:rPr>
                  <w:rFonts w:ascii="Arial" w:eastAsia="SimSun" w:hAnsi="Arial"/>
                  <w:sz w:val="18"/>
                  <w:vertAlign w:val="subscript"/>
                </w:rPr>
                <w:delText>1</w:delText>
              </w:r>
              <w:r w:rsidRPr="00401B60" w:rsidDel="000C2DB7">
                <w:rPr>
                  <w:rFonts w:ascii="Arial" w:eastAsia="SimSun" w:hAnsi="Arial"/>
                  <w:sz w:val="18"/>
                </w:rPr>
                <w:delText xml:space="preserve"> </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75BCD131"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del w:id="3121" w:author="CR 0270" w:date="2021-09-23T14:13:00Z">
              <w:r w:rsidRPr="00401B60" w:rsidDel="00B45793">
                <w:rPr>
                  <w:rFonts w:ascii="Arial" w:eastAsia="SimSun" w:hAnsi="Arial" w:hint="eastAsia"/>
                  <w:sz w:val="18"/>
                  <w:lang w:eastAsia="zh-CN"/>
                </w:rPr>
                <w:delText>,-</w:delText>
              </w:r>
            </w:del>
            <w:r w:rsidRPr="00401B60">
              <w:rPr>
                <w:rFonts w:ascii="Arial" w:eastAsia="SimSun" w:hAnsi="Arial" w:hint="eastAsia"/>
                <w:sz w:val="18"/>
                <w:lang w:eastAsia="zh-CN"/>
              </w:rPr>
              <w:t>)</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287AD8DD"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del w:id="3122" w:author="CR 0270" w:date="2021-09-23T14:13:00Z">
              <w:r w:rsidRPr="00401B60" w:rsidDel="000C2DB7">
                <w:rPr>
                  <w:rFonts w:ascii="Arial" w:eastAsia="SimSun" w:hAnsi="Arial"/>
                  <w:sz w:val="18"/>
                </w:rPr>
                <w:delText>, l</w:delText>
              </w:r>
              <w:r w:rsidRPr="00401B60" w:rsidDel="000C2DB7">
                <w:rPr>
                  <w:rFonts w:ascii="Arial" w:eastAsia="SimSun" w:hAnsi="Arial"/>
                  <w:sz w:val="18"/>
                  <w:vertAlign w:val="subscript"/>
                </w:rPr>
                <w:delText>1</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4C7B0AE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del w:id="3123" w:author="CR 0270" w:date="2021-09-23T14:14:00Z">
              <w:r w:rsidRPr="00401B60" w:rsidDel="00B45793">
                <w:rPr>
                  <w:rFonts w:ascii="Arial" w:eastAsia="SimSun" w:hAnsi="Arial" w:hint="eastAsia"/>
                  <w:sz w:val="18"/>
                  <w:lang w:eastAsia="zh-CN"/>
                </w:rPr>
                <w:delText>,-</w:delText>
              </w:r>
            </w:del>
            <w:r w:rsidRPr="00401B60">
              <w:rPr>
                <w:rFonts w:ascii="Arial" w:eastAsia="SimSun" w:hAnsi="Arial" w:hint="eastAsia"/>
                <w:sz w:val="18"/>
                <w:lang w:eastAsia="zh-CN"/>
              </w:rPr>
              <w:t>)</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ins w:id="3124" w:author="CR 0270" w:date="2021-09-23T14:14:00Z"/>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B45793" w:rsidRDefault="00B45793" w:rsidP="00B45793">
                  <w:pPr>
                    <w:pStyle w:val="TAL"/>
                    <w:rPr>
                      <w:ins w:id="3125" w:author="CR 0270" w:date="2021-09-23T14:14:00Z"/>
                      <w:rFonts w:eastAsia="SimSun"/>
                      <w:rPrChange w:id="3126" w:author="CR 0270" w:date="2021-09-23T14:14:00Z">
                        <w:rPr>
                          <w:ins w:id="3127" w:author="CR 0270" w:date="2021-09-23T14:14:00Z"/>
                          <w:rFonts w:eastAsia="SimSun"/>
                          <w:lang w:val="fr-FR"/>
                        </w:rPr>
                      </w:rPrChange>
                    </w:rPr>
                  </w:pPr>
                  <w:ins w:id="3128" w:author="CR 0270" w:date="2021-09-23T14:14:00Z">
                    <w:r w:rsidRPr="00B45793">
                      <w:rPr>
                        <w:rFonts w:eastAsia="SimSun"/>
                        <w:rPrChange w:id="3129" w:author="CR 0270" w:date="2021-09-23T14:14:00Z">
                          <w:rPr>
                            <w:rFonts w:eastAsia="SimSun"/>
                            <w:lang w:val="fr-FR"/>
                          </w:rPr>
                        </w:rPrChange>
                      </w:rPr>
                      <w:t>PDSCH &amp; PDSCH DMRS</w:t>
                    </w:r>
                    <w:r w:rsidRPr="00B45793">
                      <w:rPr>
                        <w:rPrChange w:id="3130" w:author="CR 0270" w:date="2021-09-23T14:14:00Z">
                          <w:rPr>
                            <w:lang w:val="fr-FR"/>
                          </w:rPr>
                        </w:rPrChange>
                      </w:rPr>
                      <w:t xml:space="preserve"> Precoding configuration for random Precoding</w:t>
                    </w:r>
                  </w:ins>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B45793" w:rsidRDefault="00B45793" w:rsidP="00B45793">
                  <w:pPr>
                    <w:pStyle w:val="TAC"/>
                    <w:rPr>
                      <w:ins w:id="3131" w:author="CR 0270" w:date="2021-09-23T14:14:00Z"/>
                      <w:rFonts w:eastAsiaTheme="minorEastAsia"/>
                      <w:rPrChange w:id="3132" w:author="CR 0270" w:date="2021-09-23T14:14:00Z">
                        <w:rPr>
                          <w:ins w:id="3133" w:author="CR 0270" w:date="2021-09-23T14:14:00Z"/>
                          <w:rFonts w:eastAsiaTheme="minorEastAsia"/>
                          <w:lang w:val="fr-FR"/>
                        </w:rPr>
                      </w:rPrChang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B45793" w:rsidRDefault="00B45793" w:rsidP="00B45793">
                  <w:pPr>
                    <w:pStyle w:val="TAC"/>
                    <w:rPr>
                      <w:ins w:id="3134" w:author="CR 0270" w:date="2021-09-23T14:14:00Z"/>
                      <w:rFonts w:cs="Arial"/>
                      <w:szCs w:val="18"/>
                      <w:rPrChange w:id="3135" w:author="CR 0270" w:date="2021-09-23T14:14:00Z">
                        <w:rPr>
                          <w:ins w:id="3136" w:author="CR 0270" w:date="2021-09-23T14:14:00Z"/>
                          <w:rFonts w:cs="Arial"/>
                          <w:szCs w:val="18"/>
                          <w:lang w:val="fr-FR"/>
                        </w:rPr>
                      </w:rPrChange>
                    </w:rPr>
                  </w:pPr>
                  <w:ins w:id="3137" w:author="CR 0270" w:date="2021-09-23T14:14:00Z">
                    <w:r w:rsidRPr="00B45793">
                      <w:rPr>
                        <w:rFonts w:eastAsia="SimSun"/>
                        <w:rPrChange w:id="3138" w:author="CR 0270" w:date="2021-09-23T14:14:00Z">
                          <w:rPr>
                            <w:rFonts w:eastAsia="SimSun"/>
                            <w:lang w:val="fr-FR"/>
                          </w:rPr>
                        </w:rPrChange>
                      </w:rPr>
                      <w:t>Single Panel Type I, Random precoder selection updated per slot, with equal probability of each applicable i</w:t>
                    </w:r>
                    <w:r w:rsidRPr="00B45793">
                      <w:rPr>
                        <w:rFonts w:eastAsia="SimSun"/>
                        <w:vertAlign w:val="subscript"/>
                        <w:rPrChange w:id="3139" w:author="CR 0270" w:date="2021-09-23T14:14:00Z">
                          <w:rPr>
                            <w:rFonts w:eastAsia="SimSun"/>
                            <w:vertAlign w:val="subscript"/>
                            <w:lang w:val="fr-FR"/>
                          </w:rPr>
                        </w:rPrChange>
                      </w:rPr>
                      <w:t>1</w:t>
                    </w:r>
                    <w:r w:rsidRPr="00B45793">
                      <w:rPr>
                        <w:rFonts w:eastAsia="SimSun"/>
                        <w:rPrChange w:id="3140" w:author="CR 0270" w:date="2021-09-23T14:14:00Z">
                          <w:rPr>
                            <w:rFonts w:eastAsia="SimSun"/>
                            <w:lang w:val="fr-FR"/>
                          </w:rPr>
                        </w:rPrChange>
                      </w:rPr>
                      <w:t>, i</w:t>
                    </w:r>
                    <w:r w:rsidRPr="00B45793">
                      <w:rPr>
                        <w:rFonts w:eastAsia="SimSun"/>
                        <w:vertAlign w:val="subscript"/>
                        <w:rPrChange w:id="3141" w:author="CR 0270" w:date="2021-09-23T14:14:00Z">
                          <w:rPr>
                            <w:rFonts w:eastAsia="SimSun"/>
                            <w:vertAlign w:val="subscript"/>
                            <w:lang w:val="fr-FR"/>
                          </w:rPr>
                        </w:rPrChange>
                      </w:rPr>
                      <w:t>2</w:t>
                    </w:r>
                    <w:r w:rsidRPr="00B45793">
                      <w:rPr>
                        <w:rFonts w:eastAsia="SimSun"/>
                        <w:rPrChange w:id="3142" w:author="CR 0270" w:date="2021-09-23T14:14:00Z">
                          <w:rPr>
                            <w:rFonts w:eastAsia="SimSun"/>
                            <w:lang w:val="fr-FR"/>
                          </w:rPr>
                        </w:rPrChange>
                      </w:rPr>
                      <w:t xml:space="preserve"> combination, and </w:t>
                    </w:r>
                    <w:r w:rsidRPr="00B45793">
                      <w:rPr>
                        <w:rPrChange w:id="3143" w:author="CR 0270" w:date="2021-09-23T14:14:00Z">
                          <w:rPr>
                            <w:lang w:val="fr-FR"/>
                          </w:rPr>
                        </w:rPrChange>
                      </w:rPr>
                      <w:t>with Wideband granularity</w:t>
                    </w:r>
                  </w:ins>
                </w:p>
              </w:tc>
            </w:tr>
          </w:tbl>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3144" w:name="_Toc21338247"/>
      <w:bookmarkStart w:id="3145" w:name="_Toc29808355"/>
      <w:bookmarkStart w:id="3146" w:name="_Toc37068274"/>
      <w:bookmarkStart w:id="3147" w:name="_Toc37257227"/>
      <w:bookmarkStart w:id="3148" w:name="_Toc45892358"/>
      <w:bookmarkStart w:id="3149" w:name="_Toc53175984"/>
      <w:bookmarkStart w:id="3150" w:name="_Toc61119949"/>
      <w:bookmarkStart w:id="3151" w:name="_Toc67917165"/>
      <w:bookmarkStart w:id="3152" w:name="_Toc76297204"/>
      <w:bookmarkStart w:id="3153" w:name="_Toc76571145"/>
      <w:bookmarkStart w:id="3154" w:name="_Toc83742685"/>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144"/>
      <w:bookmarkEnd w:id="3145"/>
      <w:bookmarkEnd w:id="3146"/>
      <w:bookmarkEnd w:id="3147"/>
      <w:bookmarkEnd w:id="3148"/>
      <w:bookmarkEnd w:id="3149"/>
      <w:bookmarkEnd w:id="3150"/>
      <w:bookmarkEnd w:id="3151"/>
      <w:bookmarkEnd w:id="3152"/>
      <w:bookmarkEnd w:id="3153"/>
      <w:bookmarkEnd w:id="3154"/>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51396101"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del w:id="3155" w:author="CR 0270" w:date="2021-09-23T14:14:00Z">
              <w:r w:rsidRPr="00401B60" w:rsidDel="001D007E">
                <w:rPr>
                  <w:rFonts w:ascii="Arial" w:eastAsia="SimSun" w:hAnsi="Arial"/>
                  <w:sz w:val="18"/>
                </w:rPr>
                <w:delText>, k</w:delText>
              </w:r>
              <w:r w:rsidRPr="00401B60" w:rsidDel="001D007E">
                <w:rPr>
                  <w:rFonts w:ascii="Arial" w:eastAsia="SimSun" w:hAnsi="Arial"/>
                  <w:sz w:val="18"/>
                  <w:vertAlign w:val="subscript"/>
                </w:rPr>
                <w:delText>1</w:delText>
              </w:r>
              <w:r w:rsidRPr="00401B60" w:rsidDel="001D007E">
                <w:rPr>
                  <w:rFonts w:ascii="Arial" w:eastAsia="SimSun" w:hAnsi="Arial"/>
                  <w:sz w:val="18"/>
                </w:rPr>
                <w:delText xml:space="preserve"> </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0A661466" w:rsidR="00950CCA" w:rsidRPr="00401B60" w:rsidRDefault="001D007E" w:rsidP="006553E1">
            <w:pPr>
              <w:keepNext/>
              <w:keepLines/>
              <w:spacing w:after="0"/>
              <w:jc w:val="center"/>
              <w:rPr>
                <w:rFonts w:ascii="Arial" w:eastAsia="SimSun" w:hAnsi="Arial"/>
                <w:sz w:val="18"/>
                <w:lang w:eastAsia="zh-CN"/>
              </w:rPr>
            </w:pPr>
            <w:ins w:id="3156" w:author="CR 0270" w:date="2021-09-23T14:14:00Z">
              <w:r>
                <w:rPr>
                  <w:rFonts w:ascii="Arial" w:hAnsi="Arial"/>
                  <w:sz w:val="18"/>
                  <w:lang w:eastAsia="zh-CN"/>
                </w:rPr>
                <w:t>Row 5,(4)</w:t>
              </w:r>
            </w:ins>
            <w:del w:id="3157" w:author="CR 0270" w:date="2021-09-23T14:14:00Z">
              <w:r w:rsidR="00950CCA" w:rsidRPr="00401B60" w:rsidDel="001D007E">
                <w:rPr>
                  <w:rFonts w:ascii="Arial" w:eastAsia="SimSun" w:hAnsi="Arial" w:hint="eastAsia"/>
                  <w:sz w:val="18"/>
                  <w:lang w:eastAsia="zh-CN"/>
                </w:rPr>
                <w:delText>Row 5, (4,-)</w:delText>
              </w:r>
            </w:del>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6E09C06F"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del w:id="3158" w:author="CR 0270" w:date="2021-09-23T14:15:00Z">
              <w:r w:rsidRPr="00401B60" w:rsidDel="001D007E">
                <w:rPr>
                  <w:rFonts w:ascii="Arial" w:eastAsia="SimSun" w:hAnsi="Arial"/>
                  <w:sz w:val="18"/>
                </w:rPr>
                <w:delText>, l</w:delText>
              </w:r>
              <w:r w:rsidRPr="00401B60" w:rsidDel="001D007E">
                <w:rPr>
                  <w:rFonts w:ascii="Arial" w:eastAsia="SimSun" w:hAnsi="Arial"/>
                  <w:sz w:val="18"/>
                  <w:vertAlign w:val="subscript"/>
                </w:rPr>
                <w:delText>1</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74451586"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del w:id="3159" w:author="CR 0270" w:date="2021-09-23T14:15:00Z">
              <w:r w:rsidRPr="00401B60" w:rsidDel="001D007E">
                <w:rPr>
                  <w:rFonts w:ascii="Arial" w:eastAsia="SimSun" w:hAnsi="Arial" w:hint="eastAsia"/>
                  <w:sz w:val="18"/>
                  <w:lang w:eastAsia="zh-CN"/>
                </w:rPr>
                <w:delText>,-</w:delText>
              </w:r>
            </w:del>
            <w:r w:rsidRPr="00401B60">
              <w:rPr>
                <w:rFonts w:ascii="Arial" w:eastAsia="SimSun" w:hAnsi="Arial" w:hint="eastAsia"/>
                <w:sz w:val="18"/>
                <w:lang w:eastAsia="zh-CN"/>
              </w:rPr>
              <w:t>)</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4A79AAFC"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del w:id="3160" w:author="CR 0270" w:date="2021-09-23T14:15:00Z">
              <w:r w:rsidRPr="00401B60" w:rsidDel="00C55A8E">
                <w:rPr>
                  <w:rFonts w:ascii="Arial" w:eastAsia="SimSun" w:hAnsi="Arial"/>
                  <w:sz w:val="18"/>
                </w:rPr>
                <w:delText>, l</w:delText>
              </w:r>
              <w:r w:rsidRPr="00401B60" w:rsidDel="00C55A8E">
                <w:rPr>
                  <w:rFonts w:ascii="Arial" w:eastAsia="SimSun" w:hAnsi="Arial"/>
                  <w:sz w:val="18"/>
                  <w:vertAlign w:val="subscript"/>
                </w:rPr>
                <w:delText>1</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38A1568C"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del w:id="3161" w:author="CR 0270" w:date="2021-09-23T14:15:00Z">
              <w:r w:rsidRPr="00401B60" w:rsidDel="00C55A8E">
                <w:rPr>
                  <w:rFonts w:ascii="Arial" w:eastAsia="SimSun" w:hAnsi="Arial" w:hint="eastAsia"/>
                  <w:sz w:val="18"/>
                  <w:lang w:eastAsia="zh-CN"/>
                </w:rPr>
                <w:delText>,-</w:delText>
              </w:r>
            </w:del>
            <w:r w:rsidRPr="00401B60">
              <w:rPr>
                <w:rFonts w:ascii="Arial" w:eastAsia="SimSun" w:hAnsi="Arial" w:hint="eastAsia"/>
                <w:sz w:val="18"/>
                <w:lang w:eastAsia="zh-CN"/>
              </w:rPr>
              <w:t>)</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ins w:id="3162" w:author="CR 0270" w:date="2021-09-23T14:16:00Z"/>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11283A" w:rsidRDefault="0011283A" w:rsidP="0011283A">
                  <w:pPr>
                    <w:pStyle w:val="TAL"/>
                    <w:rPr>
                      <w:ins w:id="3163" w:author="CR 0270" w:date="2021-09-23T14:16:00Z"/>
                      <w:rFonts w:eastAsia="SimSun"/>
                      <w:rPrChange w:id="3164" w:author="CR 0270" w:date="2021-09-23T14:16:00Z">
                        <w:rPr>
                          <w:ins w:id="3165" w:author="CR 0270" w:date="2021-09-23T14:16:00Z"/>
                          <w:rFonts w:eastAsia="SimSun"/>
                          <w:lang w:val="fr-FR"/>
                        </w:rPr>
                      </w:rPrChange>
                    </w:rPr>
                  </w:pPr>
                  <w:ins w:id="3166" w:author="CR 0270" w:date="2021-09-23T14:16:00Z">
                    <w:r w:rsidRPr="0011283A">
                      <w:rPr>
                        <w:rFonts w:eastAsia="SimSun"/>
                        <w:rPrChange w:id="3167" w:author="CR 0270" w:date="2021-09-23T14:16:00Z">
                          <w:rPr>
                            <w:rFonts w:eastAsia="SimSun"/>
                            <w:lang w:val="fr-FR"/>
                          </w:rPr>
                        </w:rPrChange>
                      </w:rPr>
                      <w:t>PDSCH &amp; PDSCH DMRS</w:t>
                    </w:r>
                    <w:r w:rsidRPr="0011283A">
                      <w:rPr>
                        <w:rPrChange w:id="3168" w:author="CR 0270" w:date="2021-09-23T14:16:00Z">
                          <w:rPr>
                            <w:lang w:val="fr-FR"/>
                          </w:rPr>
                        </w:rPrChange>
                      </w:rPr>
                      <w:t xml:space="preserve"> Precoding configuration for random Precoding</w:t>
                    </w:r>
                  </w:ins>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11283A" w:rsidRDefault="0011283A" w:rsidP="0011283A">
                  <w:pPr>
                    <w:pStyle w:val="TAC"/>
                    <w:rPr>
                      <w:ins w:id="3169" w:author="CR 0270" w:date="2021-09-23T14:16:00Z"/>
                      <w:rFonts w:eastAsiaTheme="minorEastAsia"/>
                      <w:rPrChange w:id="3170" w:author="CR 0270" w:date="2021-09-23T14:16:00Z">
                        <w:rPr>
                          <w:ins w:id="3171" w:author="CR 0270" w:date="2021-09-23T14:16:00Z"/>
                          <w:rFonts w:eastAsiaTheme="minorEastAsia"/>
                          <w:lang w:val="fr-FR"/>
                        </w:rPr>
                      </w:rPrChang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11283A" w:rsidRDefault="0011283A" w:rsidP="0011283A">
                  <w:pPr>
                    <w:pStyle w:val="TAC"/>
                    <w:rPr>
                      <w:ins w:id="3172" w:author="CR 0270" w:date="2021-09-23T14:16:00Z"/>
                      <w:rFonts w:cs="Arial"/>
                      <w:szCs w:val="18"/>
                      <w:rPrChange w:id="3173" w:author="CR 0270" w:date="2021-09-23T14:16:00Z">
                        <w:rPr>
                          <w:ins w:id="3174" w:author="CR 0270" w:date="2021-09-23T14:16:00Z"/>
                          <w:rFonts w:cs="Arial"/>
                          <w:szCs w:val="18"/>
                          <w:lang w:val="fr-FR"/>
                        </w:rPr>
                      </w:rPrChange>
                    </w:rPr>
                  </w:pPr>
                  <w:ins w:id="3175" w:author="CR 0270" w:date="2021-09-23T14:16:00Z">
                    <w:r w:rsidRPr="0011283A">
                      <w:rPr>
                        <w:rFonts w:eastAsia="SimSun"/>
                        <w:rPrChange w:id="3176" w:author="CR 0270" w:date="2021-09-23T14:16:00Z">
                          <w:rPr>
                            <w:rFonts w:eastAsia="SimSun"/>
                            <w:lang w:val="fr-FR"/>
                          </w:rPr>
                        </w:rPrChange>
                      </w:rPr>
                      <w:t>Single Panel Type I, Random precoder selection updated per slot, with equal probability of each applicable i</w:t>
                    </w:r>
                    <w:r w:rsidRPr="0011283A">
                      <w:rPr>
                        <w:rFonts w:eastAsia="SimSun"/>
                        <w:vertAlign w:val="subscript"/>
                        <w:rPrChange w:id="3177" w:author="CR 0270" w:date="2021-09-23T14:16:00Z">
                          <w:rPr>
                            <w:rFonts w:eastAsia="SimSun"/>
                            <w:vertAlign w:val="subscript"/>
                            <w:lang w:val="fr-FR"/>
                          </w:rPr>
                        </w:rPrChange>
                      </w:rPr>
                      <w:t>1</w:t>
                    </w:r>
                    <w:r w:rsidRPr="0011283A">
                      <w:rPr>
                        <w:rFonts w:eastAsia="SimSun"/>
                        <w:rPrChange w:id="3178" w:author="CR 0270" w:date="2021-09-23T14:16:00Z">
                          <w:rPr>
                            <w:rFonts w:eastAsia="SimSun"/>
                            <w:lang w:val="fr-FR"/>
                          </w:rPr>
                        </w:rPrChange>
                      </w:rPr>
                      <w:t>, i</w:t>
                    </w:r>
                    <w:r w:rsidRPr="0011283A">
                      <w:rPr>
                        <w:rFonts w:eastAsia="SimSun"/>
                        <w:vertAlign w:val="subscript"/>
                        <w:rPrChange w:id="3179" w:author="CR 0270" w:date="2021-09-23T14:16:00Z">
                          <w:rPr>
                            <w:rFonts w:eastAsia="SimSun"/>
                            <w:vertAlign w:val="subscript"/>
                            <w:lang w:val="fr-FR"/>
                          </w:rPr>
                        </w:rPrChange>
                      </w:rPr>
                      <w:t>2</w:t>
                    </w:r>
                    <w:r w:rsidRPr="0011283A">
                      <w:rPr>
                        <w:rFonts w:eastAsia="SimSun"/>
                        <w:rPrChange w:id="3180" w:author="CR 0270" w:date="2021-09-23T14:16:00Z">
                          <w:rPr>
                            <w:rFonts w:eastAsia="SimSun"/>
                            <w:lang w:val="fr-FR"/>
                          </w:rPr>
                        </w:rPrChange>
                      </w:rPr>
                      <w:t xml:space="preserve"> combination, and </w:t>
                    </w:r>
                    <w:r w:rsidRPr="0011283A">
                      <w:rPr>
                        <w:rPrChange w:id="3181" w:author="CR 0270" w:date="2021-09-23T14:16:00Z">
                          <w:rPr>
                            <w:lang w:val="fr-FR"/>
                          </w:rPr>
                        </w:rPrChange>
                      </w:rPr>
                      <w:t>with Wideband granularity</w:t>
                    </w:r>
                  </w:ins>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3182" w:name="_Toc21338248"/>
      <w:bookmarkStart w:id="3183" w:name="_Toc29808356"/>
      <w:bookmarkStart w:id="3184" w:name="_Toc37068275"/>
      <w:bookmarkStart w:id="3185" w:name="_Toc37257228"/>
      <w:bookmarkStart w:id="3186" w:name="_Toc45892359"/>
      <w:bookmarkStart w:id="3187" w:name="_Toc53175985"/>
      <w:bookmarkStart w:id="3188" w:name="_Toc61119950"/>
      <w:bookmarkStart w:id="3189" w:name="_Toc67917166"/>
      <w:bookmarkStart w:id="3190" w:name="_Toc76297205"/>
      <w:bookmarkStart w:id="3191" w:name="_Toc76571146"/>
      <w:bookmarkStart w:id="3192" w:name="_Toc8374268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182"/>
      <w:bookmarkEnd w:id="3183"/>
      <w:bookmarkEnd w:id="3184"/>
      <w:bookmarkEnd w:id="3185"/>
      <w:bookmarkEnd w:id="3186"/>
      <w:bookmarkEnd w:id="3187"/>
      <w:bookmarkEnd w:id="3188"/>
      <w:bookmarkEnd w:id="3189"/>
      <w:bookmarkEnd w:id="3190"/>
      <w:bookmarkEnd w:id="3191"/>
      <w:bookmarkEnd w:id="3192"/>
    </w:p>
    <w:p w14:paraId="79CABD98" w14:textId="77777777" w:rsidR="005B3300" w:rsidRPr="00661924" w:rsidRDefault="005B3300" w:rsidP="005B3300">
      <w:pPr>
        <w:pStyle w:val="Heading4"/>
        <w:rPr>
          <w:lang w:eastAsia="zh-CN"/>
        </w:rPr>
      </w:pPr>
      <w:bookmarkStart w:id="3193" w:name="_Toc21338249"/>
      <w:bookmarkStart w:id="3194" w:name="_Toc29808357"/>
      <w:bookmarkStart w:id="3195" w:name="_Toc37068276"/>
      <w:bookmarkStart w:id="3196" w:name="_Toc37257229"/>
      <w:bookmarkStart w:id="3197" w:name="_Toc45892360"/>
      <w:bookmarkStart w:id="3198" w:name="_Toc53175986"/>
      <w:bookmarkStart w:id="3199" w:name="_Toc61119951"/>
      <w:bookmarkStart w:id="3200" w:name="_Toc67917167"/>
      <w:bookmarkStart w:id="3201" w:name="_Toc76297206"/>
      <w:bookmarkStart w:id="3202" w:name="_Toc76571147"/>
      <w:bookmarkStart w:id="3203" w:name="_Toc8374268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3193"/>
      <w:bookmarkEnd w:id="3194"/>
      <w:bookmarkEnd w:id="3195"/>
      <w:bookmarkEnd w:id="3196"/>
      <w:bookmarkEnd w:id="3197"/>
      <w:bookmarkEnd w:id="3198"/>
      <w:bookmarkEnd w:id="3199"/>
      <w:bookmarkEnd w:id="3200"/>
      <w:bookmarkEnd w:id="3201"/>
      <w:bookmarkEnd w:id="3202"/>
      <w:bookmarkEnd w:id="3203"/>
    </w:p>
    <w:p w14:paraId="71D85C30" w14:textId="77777777" w:rsidR="005B3300" w:rsidRPr="00661924" w:rsidRDefault="005B3300" w:rsidP="005B3300">
      <w:pPr>
        <w:pStyle w:val="Heading5"/>
        <w:rPr>
          <w:lang w:val="en-US" w:eastAsia="zh-CN"/>
        </w:rPr>
      </w:pPr>
      <w:bookmarkStart w:id="3204" w:name="_Toc21338250"/>
      <w:bookmarkStart w:id="3205" w:name="_Toc29808358"/>
      <w:bookmarkStart w:id="3206" w:name="_Toc37068277"/>
      <w:bookmarkStart w:id="3207" w:name="_Toc37257230"/>
      <w:bookmarkStart w:id="3208" w:name="_Toc45892361"/>
      <w:bookmarkStart w:id="3209" w:name="_Toc53175987"/>
      <w:bookmarkStart w:id="3210" w:name="_Toc61119952"/>
      <w:bookmarkStart w:id="3211" w:name="_Toc67917168"/>
      <w:bookmarkStart w:id="3212" w:name="_Toc76297207"/>
      <w:bookmarkStart w:id="3213" w:name="_Toc76571148"/>
      <w:bookmarkStart w:id="3214" w:name="_Toc83742688"/>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204"/>
      <w:bookmarkEnd w:id="3205"/>
      <w:bookmarkEnd w:id="3206"/>
      <w:bookmarkEnd w:id="3207"/>
      <w:bookmarkEnd w:id="3208"/>
      <w:bookmarkEnd w:id="3209"/>
      <w:bookmarkEnd w:id="3210"/>
      <w:bookmarkEnd w:id="3211"/>
      <w:bookmarkEnd w:id="3212"/>
      <w:bookmarkEnd w:id="3213"/>
      <w:bookmarkEnd w:id="3214"/>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3223F57A"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del w:id="3215" w:author="CR 0270" w:date="2021-09-23T14:16:00Z">
              <w:r w:rsidRPr="00401B60" w:rsidDel="004C04CC">
                <w:rPr>
                  <w:rFonts w:ascii="Arial" w:eastAsia="SimSun" w:hAnsi="Arial"/>
                  <w:sz w:val="18"/>
                </w:rPr>
                <w:delText>, k</w:delText>
              </w:r>
              <w:r w:rsidRPr="00401B60" w:rsidDel="004C04CC">
                <w:rPr>
                  <w:rFonts w:ascii="Arial" w:eastAsia="SimSun" w:hAnsi="Arial"/>
                  <w:sz w:val="18"/>
                  <w:vertAlign w:val="subscript"/>
                </w:rPr>
                <w:delText>1</w:delText>
              </w:r>
              <w:r w:rsidRPr="00401B60" w:rsidDel="004C04CC">
                <w:rPr>
                  <w:rFonts w:ascii="Arial" w:eastAsia="SimSun" w:hAnsi="Arial"/>
                  <w:sz w:val="18"/>
                </w:rPr>
                <w:delText xml:space="preserve"> </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2592F7AA" w:rsidR="00026B8D" w:rsidRPr="00401B60" w:rsidRDefault="004C04CC" w:rsidP="006553E1">
            <w:pPr>
              <w:keepNext/>
              <w:keepLines/>
              <w:spacing w:after="0"/>
              <w:jc w:val="center"/>
              <w:rPr>
                <w:rFonts w:ascii="Arial" w:eastAsia="SimSun" w:hAnsi="Arial"/>
                <w:sz w:val="18"/>
                <w:lang w:eastAsia="zh-CN"/>
              </w:rPr>
            </w:pPr>
            <w:ins w:id="3216" w:author="CR 0270" w:date="2021-09-23T14:17:00Z">
              <w:r>
                <w:rPr>
                  <w:rFonts w:ascii="Arial" w:hAnsi="Arial"/>
                  <w:sz w:val="18"/>
                  <w:lang w:eastAsia="zh-CN"/>
                </w:rPr>
                <w:t>Row 5,(4)</w:t>
              </w:r>
            </w:ins>
            <w:del w:id="3217" w:author="CR 0270" w:date="2021-09-23T14:17:00Z">
              <w:r w:rsidR="00026B8D" w:rsidRPr="00401B60" w:rsidDel="004C04CC">
                <w:rPr>
                  <w:rFonts w:ascii="Arial" w:eastAsia="SimSun" w:hAnsi="Arial" w:hint="eastAsia"/>
                  <w:sz w:val="18"/>
                  <w:lang w:eastAsia="zh-CN"/>
                </w:rPr>
                <w:delText>Row 5, (4,-)</w:delText>
              </w:r>
            </w:del>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ACD29F"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del w:id="3218" w:author="CR 0270" w:date="2021-09-23T14:17:00Z">
              <w:r w:rsidRPr="00401B60" w:rsidDel="004C04CC">
                <w:rPr>
                  <w:rFonts w:ascii="Arial" w:eastAsia="SimSun" w:hAnsi="Arial"/>
                  <w:sz w:val="18"/>
                </w:rPr>
                <w:delText>, l</w:delText>
              </w:r>
              <w:r w:rsidRPr="00401B60" w:rsidDel="004C04CC">
                <w:rPr>
                  <w:rFonts w:ascii="Arial" w:eastAsia="SimSun" w:hAnsi="Arial"/>
                  <w:sz w:val="18"/>
                  <w:vertAlign w:val="subscript"/>
                </w:rPr>
                <w:delText>1</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6905AB31"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del w:id="3219" w:author="CR 0270" w:date="2021-09-23T14:17:00Z">
              <w:r w:rsidRPr="00401B60" w:rsidDel="004C04CC">
                <w:rPr>
                  <w:rFonts w:ascii="Arial" w:eastAsia="SimSun" w:hAnsi="Arial" w:hint="eastAsia"/>
                  <w:sz w:val="18"/>
                  <w:lang w:eastAsia="zh-CN"/>
                </w:rPr>
                <w:delText>,-</w:delText>
              </w:r>
            </w:del>
            <w:r w:rsidRPr="00401B60">
              <w:rPr>
                <w:rFonts w:ascii="Arial" w:eastAsia="SimSun" w:hAnsi="Arial" w:hint="eastAsia"/>
                <w:sz w:val="18"/>
                <w:lang w:eastAsia="zh-CN"/>
              </w:rPr>
              <w:t>)</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3D318F32"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del w:id="3220" w:author="CR 0270" w:date="2021-09-23T14:17:00Z">
              <w:r w:rsidRPr="00401B60" w:rsidDel="004E5F9D">
                <w:rPr>
                  <w:rFonts w:ascii="Arial" w:eastAsia="SimSun" w:hAnsi="Arial"/>
                  <w:sz w:val="18"/>
                </w:rPr>
                <w:delText>, k</w:delText>
              </w:r>
              <w:r w:rsidRPr="00401B60" w:rsidDel="004E5F9D">
                <w:rPr>
                  <w:rFonts w:ascii="Arial" w:eastAsia="SimSun" w:hAnsi="Arial"/>
                  <w:sz w:val="18"/>
                  <w:vertAlign w:val="subscript"/>
                </w:rPr>
                <w:delText>1</w:delText>
              </w:r>
              <w:r w:rsidRPr="00401B60" w:rsidDel="004E5F9D">
                <w:rPr>
                  <w:rFonts w:ascii="Arial" w:eastAsia="SimSun" w:hAnsi="Arial"/>
                  <w:sz w:val="18"/>
                </w:rPr>
                <w:delText xml:space="preserve"> </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07E8D580"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del w:id="3221" w:author="CR 0270" w:date="2021-09-23T14:17:00Z">
              <w:r w:rsidRPr="00401B60" w:rsidDel="004E5F9D">
                <w:rPr>
                  <w:rFonts w:ascii="Arial" w:eastAsia="SimSun" w:hAnsi="Arial" w:hint="eastAsia"/>
                  <w:sz w:val="18"/>
                  <w:lang w:eastAsia="zh-CN"/>
                </w:rPr>
                <w:delText>,-</w:delText>
              </w:r>
            </w:del>
            <w:r w:rsidRPr="00401B60">
              <w:rPr>
                <w:rFonts w:ascii="Arial" w:eastAsia="SimSun" w:hAnsi="Arial" w:hint="eastAsia"/>
                <w:sz w:val="18"/>
                <w:lang w:eastAsia="zh-CN"/>
              </w:rPr>
              <w:t>)</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02BF9901"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del w:id="3222" w:author="CR 0270" w:date="2021-09-23T14:17:00Z">
              <w:r w:rsidRPr="00401B60" w:rsidDel="004E5F9D">
                <w:rPr>
                  <w:rFonts w:ascii="Arial" w:eastAsia="SimSun" w:hAnsi="Arial"/>
                  <w:sz w:val="18"/>
                </w:rPr>
                <w:delText>, l</w:delText>
              </w:r>
              <w:r w:rsidRPr="00401B60" w:rsidDel="004E5F9D">
                <w:rPr>
                  <w:rFonts w:ascii="Arial" w:eastAsia="SimSun" w:hAnsi="Arial"/>
                  <w:sz w:val="18"/>
                  <w:vertAlign w:val="subscript"/>
                </w:rPr>
                <w:delText>1</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C80011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del w:id="3223" w:author="CR 0270" w:date="2021-09-23T14:18:00Z">
              <w:r w:rsidRPr="00401B60" w:rsidDel="004E5F9D">
                <w:rPr>
                  <w:rFonts w:ascii="Arial" w:eastAsia="SimSun" w:hAnsi="Arial" w:hint="eastAsia"/>
                  <w:sz w:val="18"/>
                  <w:lang w:eastAsia="zh-CN"/>
                </w:rPr>
                <w:delText>,-</w:delText>
              </w:r>
            </w:del>
            <w:r w:rsidRPr="00401B60">
              <w:rPr>
                <w:rFonts w:ascii="Arial" w:eastAsia="SimSun" w:hAnsi="Arial" w:hint="eastAsia"/>
                <w:sz w:val="18"/>
                <w:lang w:eastAsia="zh-CN"/>
              </w:rPr>
              <w:t>)</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ins w:id="3224" w:author="CR 0270" w:date="2021-09-23T14:21:00Z"/>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8F58E9" w:rsidRDefault="008F58E9" w:rsidP="008F58E9">
                  <w:pPr>
                    <w:pStyle w:val="TAL"/>
                    <w:rPr>
                      <w:ins w:id="3225" w:author="CR 0270" w:date="2021-09-23T14:21:00Z"/>
                      <w:rFonts w:eastAsia="SimSun"/>
                      <w:rPrChange w:id="3226" w:author="CR 0270" w:date="2021-09-23T14:21:00Z">
                        <w:rPr>
                          <w:ins w:id="3227" w:author="CR 0270" w:date="2021-09-23T14:21:00Z"/>
                          <w:rFonts w:eastAsia="SimSun"/>
                          <w:lang w:val="fr-FR"/>
                        </w:rPr>
                      </w:rPrChange>
                    </w:rPr>
                  </w:pPr>
                  <w:ins w:id="3228" w:author="CR 0270" w:date="2021-09-23T14:21:00Z">
                    <w:r w:rsidRPr="008F58E9">
                      <w:rPr>
                        <w:rFonts w:eastAsia="SimSun"/>
                        <w:rPrChange w:id="3229" w:author="CR 0270" w:date="2021-09-23T14:21:00Z">
                          <w:rPr>
                            <w:rFonts w:eastAsia="SimSun"/>
                            <w:lang w:val="fr-FR"/>
                          </w:rPr>
                        </w:rPrChange>
                      </w:rPr>
                      <w:t>PDSCH &amp; PDSCH DMRS</w:t>
                    </w:r>
                    <w:r w:rsidRPr="008F58E9">
                      <w:rPr>
                        <w:rPrChange w:id="3230" w:author="CR 0270" w:date="2021-09-23T14:21:00Z">
                          <w:rPr>
                            <w:lang w:val="fr-FR"/>
                          </w:rPr>
                        </w:rPrChange>
                      </w:rPr>
                      <w:t xml:space="preserve"> Precoding configuration for random Precoding</w:t>
                    </w:r>
                  </w:ins>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8F58E9" w:rsidRDefault="008F58E9" w:rsidP="008F58E9">
                  <w:pPr>
                    <w:pStyle w:val="TAC"/>
                    <w:rPr>
                      <w:ins w:id="3231" w:author="CR 0270" w:date="2021-09-23T14:21:00Z"/>
                      <w:rFonts w:eastAsiaTheme="minorEastAsia"/>
                      <w:rPrChange w:id="3232" w:author="CR 0270" w:date="2021-09-23T14:21:00Z">
                        <w:rPr>
                          <w:ins w:id="3233" w:author="CR 0270" w:date="2021-09-23T14:21:00Z"/>
                          <w:rFonts w:eastAsiaTheme="minorEastAsia"/>
                          <w:lang w:val="fr-FR"/>
                        </w:rPr>
                      </w:rPrChang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64915" w:rsidRDefault="008F58E9" w:rsidP="008F58E9">
                  <w:pPr>
                    <w:pStyle w:val="TAC"/>
                    <w:rPr>
                      <w:ins w:id="3234" w:author="CR 0270" w:date="2021-09-23T14:21:00Z"/>
                      <w:rFonts w:cs="Arial"/>
                      <w:szCs w:val="18"/>
                      <w:rPrChange w:id="3235" w:author="CR 0270" w:date="2021-09-23T14:21:00Z">
                        <w:rPr>
                          <w:ins w:id="3236" w:author="CR 0270" w:date="2021-09-23T14:21:00Z"/>
                          <w:rFonts w:cs="Arial"/>
                          <w:szCs w:val="18"/>
                          <w:lang w:val="fr-FR"/>
                        </w:rPr>
                      </w:rPrChange>
                    </w:rPr>
                  </w:pPr>
                  <w:ins w:id="3237" w:author="CR 0270" w:date="2021-09-23T14:21:00Z">
                    <w:r w:rsidRPr="00064915">
                      <w:rPr>
                        <w:rFonts w:eastAsia="SimSun"/>
                        <w:rPrChange w:id="3238" w:author="CR 0270" w:date="2021-09-23T14:21:00Z">
                          <w:rPr>
                            <w:rFonts w:eastAsia="SimSun"/>
                            <w:lang w:val="fr-FR"/>
                          </w:rPr>
                        </w:rPrChange>
                      </w:rPr>
                      <w:t>Single Panel Type I, Random precoder selection updated per slot, with equal probability of each applicable i</w:t>
                    </w:r>
                    <w:r w:rsidRPr="00064915">
                      <w:rPr>
                        <w:rFonts w:eastAsia="SimSun"/>
                        <w:vertAlign w:val="subscript"/>
                        <w:rPrChange w:id="3239" w:author="CR 0270" w:date="2021-09-23T14:21:00Z">
                          <w:rPr>
                            <w:rFonts w:eastAsia="SimSun"/>
                            <w:vertAlign w:val="subscript"/>
                            <w:lang w:val="fr-FR"/>
                          </w:rPr>
                        </w:rPrChange>
                      </w:rPr>
                      <w:t>1</w:t>
                    </w:r>
                    <w:r w:rsidRPr="00064915">
                      <w:rPr>
                        <w:rFonts w:eastAsia="SimSun"/>
                        <w:rPrChange w:id="3240" w:author="CR 0270" w:date="2021-09-23T14:21:00Z">
                          <w:rPr>
                            <w:rFonts w:eastAsia="SimSun"/>
                            <w:lang w:val="fr-FR"/>
                          </w:rPr>
                        </w:rPrChange>
                      </w:rPr>
                      <w:t>, i</w:t>
                    </w:r>
                    <w:r w:rsidRPr="00064915">
                      <w:rPr>
                        <w:rFonts w:eastAsia="SimSun"/>
                        <w:vertAlign w:val="subscript"/>
                        <w:rPrChange w:id="3241" w:author="CR 0270" w:date="2021-09-23T14:21:00Z">
                          <w:rPr>
                            <w:rFonts w:eastAsia="SimSun"/>
                            <w:vertAlign w:val="subscript"/>
                            <w:lang w:val="fr-FR"/>
                          </w:rPr>
                        </w:rPrChange>
                      </w:rPr>
                      <w:t>2</w:t>
                    </w:r>
                    <w:r w:rsidRPr="00064915">
                      <w:rPr>
                        <w:rFonts w:eastAsia="SimSun"/>
                        <w:rPrChange w:id="3242" w:author="CR 0270" w:date="2021-09-23T14:21:00Z">
                          <w:rPr>
                            <w:rFonts w:eastAsia="SimSun"/>
                            <w:lang w:val="fr-FR"/>
                          </w:rPr>
                        </w:rPrChange>
                      </w:rPr>
                      <w:t xml:space="preserve"> combination, and </w:t>
                    </w:r>
                    <w:r w:rsidRPr="00064915">
                      <w:rPr>
                        <w:rPrChange w:id="3243" w:author="CR 0270" w:date="2021-09-23T14:21:00Z">
                          <w:rPr>
                            <w:lang w:val="fr-FR"/>
                          </w:rPr>
                        </w:rPrChange>
                      </w:rPr>
                      <w:t>with Wideband granularity</w:t>
                    </w:r>
                  </w:ins>
                </w:p>
              </w:tc>
            </w:tr>
          </w:tbl>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3244" w:name="_Toc21338251"/>
      <w:bookmarkStart w:id="3245" w:name="_Toc29808359"/>
      <w:bookmarkStart w:id="3246" w:name="_Toc37068278"/>
      <w:bookmarkStart w:id="3247" w:name="_Toc37257231"/>
      <w:bookmarkStart w:id="3248" w:name="_Toc45892362"/>
      <w:bookmarkStart w:id="3249" w:name="_Toc53175988"/>
      <w:bookmarkStart w:id="3250" w:name="_Toc61119953"/>
      <w:bookmarkStart w:id="3251" w:name="_Toc67917169"/>
      <w:bookmarkStart w:id="3252" w:name="_Toc76297208"/>
      <w:bookmarkStart w:id="3253" w:name="_Toc76571149"/>
      <w:bookmarkStart w:id="3254" w:name="_Toc83742689"/>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244"/>
      <w:bookmarkEnd w:id="3245"/>
      <w:bookmarkEnd w:id="3246"/>
      <w:bookmarkEnd w:id="3247"/>
      <w:bookmarkEnd w:id="3248"/>
      <w:bookmarkEnd w:id="3249"/>
      <w:bookmarkEnd w:id="3250"/>
      <w:bookmarkEnd w:id="3251"/>
      <w:bookmarkEnd w:id="3252"/>
      <w:bookmarkEnd w:id="3253"/>
      <w:bookmarkEnd w:id="3254"/>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3746DCB8"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del w:id="3255" w:author="CR 0270" w:date="2021-09-23T14:21:00Z">
              <w:r w:rsidRPr="00401B60" w:rsidDel="00064915">
                <w:rPr>
                  <w:rFonts w:ascii="Arial" w:eastAsia="SimSun" w:hAnsi="Arial"/>
                  <w:sz w:val="18"/>
                </w:rPr>
                <w:delText>, k</w:delText>
              </w:r>
              <w:r w:rsidRPr="00401B60" w:rsidDel="00064915">
                <w:rPr>
                  <w:rFonts w:ascii="Arial" w:eastAsia="SimSun" w:hAnsi="Arial"/>
                  <w:sz w:val="18"/>
                  <w:vertAlign w:val="subscript"/>
                </w:rPr>
                <w:delText>1</w:delText>
              </w:r>
              <w:r w:rsidRPr="00401B60" w:rsidDel="00064915">
                <w:rPr>
                  <w:rFonts w:ascii="Arial" w:eastAsia="SimSun" w:hAnsi="Arial"/>
                  <w:sz w:val="18"/>
                </w:rPr>
                <w:delText xml:space="preserve"> </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0701245A" w:rsidR="000A009D" w:rsidRPr="00401B60" w:rsidRDefault="00064915" w:rsidP="006553E1">
            <w:pPr>
              <w:keepNext/>
              <w:keepLines/>
              <w:spacing w:after="0"/>
              <w:jc w:val="center"/>
              <w:rPr>
                <w:rFonts w:ascii="Arial" w:eastAsia="SimSun" w:hAnsi="Arial"/>
                <w:sz w:val="18"/>
                <w:lang w:eastAsia="zh-CN"/>
              </w:rPr>
            </w:pPr>
            <w:ins w:id="3256" w:author="CR 0270" w:date="2021-09-23T14:21:00Z">
              <w:r>
                <w:rPr>
                  <w:rFonts w:ascii="Arial" w:hAnsi="Arial"/>
                  <w:sz w:val="18"/>
                  <w:lang w:eastAsia="zh-CN"/>
                </w:rPr>
                <w:t>Row 5,(4)</w:t>
              </w:r>
            </w:ins>
            <w:del w:id="3257" w:author="CR 0270" w:date="2021-09-23T14:21:00Z">
              <w:r w:rsidR="000A009D" w:rsidRPr="00401B60" w:rsidDel="00064915">
                <w:rPr>
                  <w:rFonts w:ascii="Arial" w:eastAsia="SimSun" w:hAnsi="Arial" w:hint="eastAsia"/>
                  <w:sz w:val="18"/>
                  <w:lang w:eastAsia="zh-CN"/>
                </w:rPr>
                <w:delText>Row 5, (4,-)</w:delText>
              </w:r>
            </w:del>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57562BAA"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del w:id="3258" w:author="CR 0270" w:date="2021-09-23T14:22:00Z">
              <w:r w:rsidRPr="00401B60" w:rsidDel="00064915">
                <w:rPr>
                  <w:rFonts w:ascii="Arial" w:eastAsia="SimSun" w:hAnsi="Arial"/>
                  <w:sz w:val="18"/>
                </w:rPr>
                <w:delText>, l</w:delText>
              </w:r>
              <w:r w:rsidRPr="00401B60" w:rsidDel="00064915">
                <w:rPr>
                  <w:rFonts w:ascii="Arial" w:eastAsia="SimSun" w:hAnsi="Arial"/>
                  <w:sz w:val="18"/>
                  <w:vertAlign w:val="subscript"/>
                </w:rPr>
                <w:delText>1</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4757D585"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del w:id="3259" w:author="CR 0270" w:date="2021-09-23T14:22:00Z">
              <w:r w:rsidRPr="00401B60" w:rsidDel="00564B0F">
                <w:rPr>
                  <w:rFonts w:ascii="Arial" w:eastAsia="SimSun" w:hAnsi="Arial" w:hint="eastAsia"/>
                  <w:sz w:val="18"/>
                  <w:lang w:eastAsia="zh-CN"/>
                </w:rPr>
                <w:delText>,-</w:delText>
              </w:r>
            </w:del>
            <w:r w:rsidRPr="00401B60">
              <w:rPr>
                <w:rFonts w:ascii="Arial" w:eastAsia="SimSun" w:hAnsi="Arial" w:hint="eastAsia"/>
                <w:sz w:val="18"/>
                <w:lang w:eastAsia="zh-CN"/>
              </w:rPr>
              <w:t>)</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6309E560"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del w:id="3260" w:author="CR 0270" w:date="2021-09-23T14:22:00Z">
              <w:r w:rsidRPr="00401B60" w:rsidDel="00564B0F">
                <w:rPr>
                  <w:rFonts w:ascii="Arial" w:eastAsia="SimSun" w:hAnsi="Arial"/>
                  <w:sz w:val="18"/>
                </w:rPr>
                <w:delText>, l</w:delText>
              </w:r>
              <w:r w:rsidRPr="00401B60" w:rsidDel="00564B0F">
                <w:rPr>
                  <w:rFonts w:ascii="Arial" w:eastAsia="SimSun" w:hAnsi="Arial"/>
                  <w:sz w:val="18"/>
                  <w:vertAlign w:val="subscript"/>
                </w:rPr>
                <w:delText>1</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6CD32CBD"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del w:id="3261" w:author="CR 0270" w:date="2021-09-23T14:22:00Z">
              <w:r w:rsidRPr="00401B60" w:rsidDel="00564B0F">
                <w:rPr>
                  <w:rFonts w:ascii="Arial" w:eastAsia="SimSun" w:hAnsi="Arial" w:hint="eastAsia"/>
                  <w:sz w:val="18"/>
                  <w:lang w:eastAsia="zh-CN"/>
                </w:rPr>
                <w:delText>,-</w:delText>
              </w:r>
            </w:del>
            <w:r w:rsidRPr="00401B60">
              <w:rPr>
                <w:rFonts w:ascii="Arial" w:eastAsia="SimSun" w:hAnsi="Arial" w:hint="eastAsia"/>
                <w:sz w:val="18"/>
                <w:lang w:eastAsia="zh-CN"/>
              </w:rPr>
              <w:t>)</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ins w:id="3262" w:author="CR 0270" w:date="2021-09-23T14:22:00Z"/>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1F3EA7" w:rsidRDefault="001F3EA7" w:rsidP="001F3EA7">
                  <w:pPr>
                    <w:pStyle w:val="TAL"/>
                    <w:rPr>
                      <w:ins w:id="3263" w:author="CR 0270" w:date="2021-09-23T14:22:00Z"/>
                      <w:rFonts w:eastAsia="SimSun"/>
                      <w:rPrChange w:id="3264" w:author="CR 0270" w:date="2021-09-23T14:22:00Z">
                        <w:rPr>
                          <w:ins w:id="3265" w:author="CR 0270" w:date="2021-09-23T14:22:00Z"/>
                          <w:rFonts w:eastAsia="SimSun"/>
                          <w:lang w:val="fr-FR"/>
                        </w:rPr>
                      </w:rPrChange>
                    </w:rPr>
                  </w:pPr>
                  <w:ins w:id="3266" w:author="CR 0270" w:date="2021-09-23T14:22:00Z">
                    <w:r w:rsidRPr="001F3EA7">
                      <w:rPr>
                        <w:rFonts w:eastAsia="SimSun"/>
                        <w:rPrChange w:id="3267" w:author="CR 0270" w:date="2021-09-23T14:22:00Z">
                          <w:rPr>
                            <w:rFonts w:eastAsia="SimSun"/>
                            <w:lang w:val="fr-FR"/>
                          </w:rPr>
                        </w:rPrChange>
                      </w:rPr>
                      <w:t>PDSCH &amp; PDSCH DMRS</w:t>
                    </w:r>
                    <w:r w:rsidRPr="001F3EA7">
                      <w:rPr>
                        <w:rPrChange w:id="3268" w:author="CR 0270" w:date="2021-09-23T14:22:00Z">
                          <w:rPr>
                            <w:lang w:val="fr-FR"/>
                          </w:rPr>
                        </w:rPrChange>
                      </w:rPr>
                      <w:t xml:space="preserve"> Precoding configuration for random Precoding</w:t>
                    </w:r>
                  </w:ins>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1F3EA7" w:rsidRDefault="001F3EA7" w:rsidP="001F3EA7">
                  <w:pPr>
                    <w:pStyle w:val="TAC"/>
                    <w:rPr>
                      <w:ins w:id="3269" w:author="CR 0270" w:date="2021-09-23T14:22:00Z"/>
                      <w:rFonts w:eastAsiaTheme="minorEastAsia"/>
                      <w:rPrChange w:id="3270" w:author="CR 0270" w:date="2021-09-23T14:22:00Z">
                        <w:rPr>
                          <w:ins w:id="3271" w:author="CR 0270" w:date="2021-09-23T14:22:00Z"/>
                          <w:rFonts w:eastAsiaTheme="minorEastAsia"/>
                          <w:lang w:val="fr-FR"/>
                        </w:rPr>
                      </w:rPrChang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1F3EA7" w:rsidRDefault="001F3EA7" w:rsidP="001F3EA7">
                  <w:pPr>
                    <w:pStyle w:val="TAC"/>
                    <w:rPr>
                      <w:ins w:id="3272" w:author="CR 0270" w:date="2021-09-23T14:22:00Z"/>
                      <w:rFonts w:cs="Arial"/>
                      <w:szCs w:val="18"/>
                      <w:rPrChange w:id="3273" w:author="CR 0270" w:date="2021-09-23T14:23:00Z">
                        <w:rPr>
                          <w:ins w:id="3274" w:author="CR 0270" w:date="2021-09-23T14:22:00Z"/>
                          <w:rFonts w:cs="Arial"/>
                          <w:szCs w:val="18"/>
                          <w:lang w:val="fr-FR"/>
                        </w:rPr>
                      </w:rPrChange>
                    </w:rPr>
                  </w:pPr>
                  <w:ins w:id="3275" w:author="CR 0270" w:date="2021-09-23T14:22:00Z">
                    <w:r w:rsidRPr="001F3EA7">
                      <w:rPr>
                        <w:rFonts w:eastAsia="SimSun"/>
                        <w:rPrChange w:id="3276" w:author="CR 0270" w:date="2021-09-23T14:23:00Z">
                          <w:rPr>
                            <w:rFonts w:eastAsia="SimSun"/>
                            <w:lang w:val="fr-FR"/>
                          </w:rPr>
                        </w:rPrChange>
                      </w:rPr>
                      <w:t>Single Panel Type I, Random precoder selection updated per slot, with equal probability of each applicable i</w:t>
                    </w:r>
                    <w:r w:rsidRPr="001F3EA7">
                      <w:rPr>
                        <w:rFonts w:eastAsia="SimSun"/>
                        <w:vertAlign w:val="subscript"/>
                        <w:rPrChange w:id="3277" w:author="CR 0270" w:date="2021-09-23T14:23:00Z">
                          <w:rPr>
                            <w:rFonts w:eastAsia="SimSun"/>
                            <w:vertAlign w:val="subscript"/>
                            <w:lang w:val="fr-FR"/>
                          </w:rPr>
                        </w:rPrChange>
                      </w:rPr>
                      <w:t>1</w:t>
                    </w:r>
                    <w:r w:rsidRPr="001F3EA7">
                      <w:rPr>
                        <w:rFonts w:eastAsia="SimSun"/>
                        <w:rPrChange w:id="3278" w:author="CR 0270" w:date="2021-09-23T14:23:00Z">
                          <w:rPr>
                            <w:rFonts w:eastAsia="SimSun"/>
                            <w:lang w:val="fr-FR"/>
                          </w:rPr>
                        </w:rPrChange>
                      </w:rPr>
                      <w:t>, i</w:t>
                    </w:r>
                    <w:r w:rsidRPr="001F3EA7">
                      <w:rPr>
                        <w:rFonts w:eastAsia="SimSun"/>
                        <w:vertAlign w:val="subscript"/>
                        <w:rPrChange w:id="3279" w:author="CR 0270" w:date="2021-09-23T14:23:00Z">
                          <w:rPr>
                            <w:rFonts w:eastAsia="SimSun"/>
                            <w:vertAlign w:val="subscript"/>
                            <w:lang w:val="fr-FR"/>
                          </w:rPr>
                        </w:rPrChange>
                      </w:rPr>
                      <w:t>2</w:t>
                    </w:r>
                    <w:r w:rsidRPr="001F3EA7">
                      <w:rPr>
                        <w:rFonts w:eastAsia="SimSun"/>
                        <w:rPrChange w:id="3280" w:author="CR 0270" w:date="2021-09-23T14:23:00Z">
                          <w:rPr>
                            <w:rFonts w:eastAsia="SimSun"/>
                            <w:lang w:val="fr-FR"/>
                          </w:rPr>
                        </w:rPrChange>
                      </w:rPr>
                      <w:t xml:space="preserve"> combination, and </w:t>
                    </w:r>
                    <w:r w:rsidRPr="001F3EA7">
                      <w:rPr>
                        <w:rPrChange w:id="3281" w:author="CR 0270" w:date="2021-09-23T14:23:00Z">
                          <w:rPr>
                            <w:lang w:val="fr-FR"/>
                          </w:rPr>
                        </w:rPrChange>
                      </w:rPr>
                      <w:t>with Wideband granularity</w:t>
                    </w:r>
                  </w:ins>
                </w:p>
              </w:tc>
            </w:tr>
          </w:tbl>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3282" w:name="_Toc21338252"/>
      <w:bookmarkStart w:id="3283" w:name="_Toc29808360"/>
      <w:bookmarkStart w:id="3284" w:name="_Toc37068279"/>
      <w:bookmarkStart w:id="3285" w:name="_Toc37257232"/>
      <w:bookmarkStart w:id="3286" w:name="_Toc45892363"/>
      <w:bookmarkStart w:id="3287" w:name="_Toc53175989"/>
      <w:bookmarkStart w:id="3288" w:name="_Toc61119954"/>
      <w:bookmarkStart w:id="3289" w:name="_Toc67917170"/>
      <w:bookmarkStart w:id="3290" w:name="_Toc76297209"/>
      <w:bookmarkStart w:id="3291" w:name="_Toc76571150"/>
      <w:bookmarkStart w:id="3292" w:name="_Toc8374269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282"/>
      <w:bookmarkEnd w:id="3283"/>
      <w:bookmarkEnd w:id="3284"/>
      <w:bookmarkEnd w:id="3285"/>
      <w:bookmarkEnd w:id="3286"/>
      <w:bookmarkEnd w:id="3287"/>
      <w:bookmarkEnd w:id="3288"/>
      <w:bookmarkEnd w:id="3289"/>
      <w:bookmarkEnd w:id="3290"/>
      <w:bookmarkEnd w:id="3291"/>
      <w:bookmarkEnd w:id="3292"/>
    </w:p>
    <w:p w14:paraId="35A8AE21" w14:textId="77777777" w:rsidR="005B3300" w:rsidRPr="00661924" w:rsidRDefault="005B3300" w:rsidP="005B3300">
      <w:pPr>
        <w:pStyle w:val="Heading5"/>
        <w:rPr>
          <w:lang w:val="en-US" w:eastAsia="zh-CN"/>
        </w:rPr>
      </w:pPr>
      <w:bookmarkStart w:id="3293" w:name="_Toc21338253"/>
      <w:bookmarkStart w:id="3294" w:name="_Toc29808361"/>
      <w:bookmarkStart w:id="3295" w:name="_Toc37068280"/>
      <w:bookmarkStart w:id="3296" w:name="_Toc37257233"/>
      <w:bookmarkStart w:id="3297" w:name="_Toc45892364"/>
      <w:bookmarkStart w:id="3298" w:name="_Toc53175990"/>
      <w:bookmarkStart w:id="3299" w:name="_Toc61119955"/>
      <w:bookmarkStart w:id="3300" w:name="_Toc67917171"/>
      <w:bookmarkStart w:id="3301" w:name="_Toc76297210"/>
      <w:bookmarkStart w:id="3302" w:name="_Toc76571151"/>
      <w:bookmarkStart w:id="3303" w:name="_Toc8374269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293"/>
      <w:bookmarkEnd w:id="3294"/>
      <w:bookmarkEnd w:id="3295"/>
      <w:bookmarkEnd w:id="3296"/>
      <w:bookmarkEnd w:id="3297"/>
      <w:bookmarkEnd w:id="3298"/>
      <w:bookmarkEnd w:id="3299"/>
      <w:bookmarkEnd w:id="3300"/>
      <w:bookmarkEnd w:id="3301"/>
      <w:bookmarkEnd w:id="3302"/>
      <w:bookmarkEnd w:id="3303"/>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7F3465B5"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del w:id="3304" w:author="CR 0270" w:date="2021-09-23T14:23:00Z">
              <w:r w:rsidRPr="00401B60" w:rsidDel="001F3EA7">
                <w:rPr>
                  <w:rFonts w:ascii="Arial" w:eastAsia="SimSun" w:hAnsi="Arial"/>
                  <w:sz w:val="18"/>
                </w:rPr>
                <w:delText>, k</w:delText>
              </w:r>
              <w:r w:rsidRPr="00401B60" w:rsidDel="001F3EA7">
                <w:rPr>
                  <w:rFonts w:ascii="Arial" w:eastAsia="SimSun" w:hAnsi="Arial"/>
                  <w:sz w:val="18"/>
                  <w:vertAlign w:val="subscript"/>
                </w:rPr>
                <w:delText>1</w:delText>
              </w:r>
              <w:r w:rsidRPr="00401B60" w:rsidDel="001F3EA7">
                <w:rPr>
                  <w:rFonts w:ascii="Arial" w:eastAsia="SimSun" w:hAnsi="Arial"/>
                  <w:sz w:val="18"/>
                </w:rPr>
                <w:delText xml:space="preserve"> </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0517FC00" w:rsidR="0090155F" w:rsidRPr="00401B60" w:rsidRDefault="00CD6E51" w:rsidP="006553E1">
            <w:pPr>
              <w:keepNext/>
              <w:keepLines/>
              <w:spacing w:after="0"/>
              <w:jc w:val="center"/>
              <w:rPr>
                <w:rFonts w:ascii="Arial" w:eastAsia="SimSun" w:hAnsi="Arial"/>
                <w:sz w:val="18"/>
                <w:lang w:eastAsia="zh-CN"/>
              </w:rPr>
            </w:pPr>
            <w:ins w:id="3305" w:author="CR 0270" w:date="2021-09-23T14:23:00Z">
              <w:r>
                <w:rPr>
                  <w:rFonts w:ascii="Arial" w:hAnsi="Arial"/>
                  <w:sz w:val="18"/>
                  <w:lang w:eastAsia="zh-CN"/>
                </w:rPr>
                <w:t>Row 5,(4)</w:t>
              </w:r>
            </w:ins>
            <w:del w:id="3306" w:author="CR 0270" w:date="2021-09-23T14:23:00Z">
              <w:r w:rsidR="0090155F" w:rsidRPr="00401B60" w:rsidDel="00CD6E51">
                <w:rPr>
                  <w:rFonts w:ascii="Arial" w:eastAsia="SimSun" w:hAnsi="Arial" w:hint="eastAsia"/>
                  <w:sz w:val="18"/>
                  <w:lang w:eastAsia="zh-CN"/>
                </w:rPr>
                <w:delText>Row 5, (4,-)</w:delText>
              </w:r>
            </w:del>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2363C23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del w:id="3307" w:author="CR 0270" w:date="2021-09-23T14:23:00Z">
              <w:r w:rsidRPr="00401B60" w:rsidDel="00CD6E51">
                <w:rPr>
                  <w:rFonts w:ascii="Arial" w:eastAsia="SimSun" w:hAnsi="Arial"/>
                  <w:sz w:val="18"/>
                </w:rPr>
                <w:delText>, l</w:delText>
              </w:r>
              <w:r w:rsidRPr="00401B60" w:rsidDel="00CD6E51">
                <w:rPr>
                  <w:rFonts w:ascii="Arial" w:eastAsia="SimSun" w:hAnsi="Arial"/>
                  <w:sz w:val="18"/>
                  <w:vertAlign w:val="subscript"/>
                </w:rPr>
                <w:delText>1</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1EAABA46"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del w:id="3308" w:author="CR 0270" w:date="2021-09-23T14:24:00Z">
              <w:r w:rsidRPr="00401B60" w:rsidDel="00CD6E51">
                <w:rPr>
                  <w:rFonts w:ascii="Arial" w:eastAsia="SimSun" w:hAnsi="Arial" w:hint="eastAsia"/>
                  <w:sz w:val="18"/>
                  <w:lang w:eastAsia="zh-CN"/>
                </w:rPr>
                <w:delText>,-)</w:delText>
              </w:r>
            </w:del>
            <w:ins w:id="3309" w:author="CR 0270" w:date="2021-09-23T14:24:00Z">
              <w:r w:rsidR="005E2A63">
                <w:rPr>
                  <w:rFonts w:ascii="Arial" w:hAnsi="Arial"/>
                  <w:sz w:val="18"/>
                  <w:lang w:eastAsia="zh-CN"/>
                </w:rPr>
                <w:t xml:space="preserve"> )</w:t>
              </w:r>
            </w:ins>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40618569"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del w:id="3310" w:author="CR 0270" w:date="2021-09-23T14:24:00Z">
              <w:r w:rsidRPr="00401B60" w:rsidDel="005E2A63">
                <w:rPr>
                  <w:rFonts w:ascii="Arial" w:eastAsia="SimSun" w:hAnsi="Arial"/>
                  <w:sz w:val="18"/>
                </w:rPr>
                <w:delText>, k</w:delText>
              </w:r>
              <w:r w:rsidRPr="00401B60" w:rsidDel="005E2A63">
                <w:rPr>
                  <w:rFonts w:ascii="Arial" w:eastAsia="SimSun" w:hAnsi="Arial"/>
                  <w:sz w:val="18"/>
                  <w:vertAlign w:val="subscript"/>
                </w:rPr>
                <w:delText>1</w:delText>
              </w:r>
              <w:r w:rsidRPr="00401B60" w:rsidDel="005E2A63">
                <w:rPr>
                  <w:rFonts w:ascii="Arial" w:eastAsia="SimSun" w:hAnsi="Arial"/>
                  <w:sz w:val="18"/>
                </w:rPr>
                <w:delText xml:space="preserve"> </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6D311124"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del w:id="3311" w:author="CR 0270" w:date="2021-09-23T14:24:00Z">
              <w:r w:rsidRPr="00401B60" w:rsidDel="005E2A63">
                <w:rPr>
                  <w:rFonts w:ascii="Arial" w:eastAsia="SimSun" w:hAnsi="Arial" w:hint="eastAsia"/>
                  <w:sz w:val="18"/>
                  <w:lang w:eastAsia="zh-CN"/>
                </w:rPr>
                <w:delText>,-</w:delText>
              </w:r>
            </w:del>
            <w:r w:rsidRPr="00401B60">
              <w:rPr>
                <w:rFonts w:ascii="Arial" w:eastAsia="SimSun" w:hAnsi="Arial" w:hint="eastAsia"/>
                <w:sz w:val="18"/>
                <w:lang w:eastAsia="zh-CN"/>
              </w:rPr>
              <w:t>)</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1DA5F08C"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del w:id="3312" w:author="CR 0270" w:date="2021-09-23T14:24:00Z">
              <w:r w:rsidRPr="00401B60" w:rsidDel="005E2A63">
                <w:rPr>
                  <w:rFonts w:ascii="Arial" w:eastAsia="SimSun" w:hAnsi="Arial"/>
                  <w:sz w:val="18"/>
                </w:rPr>
                <w:delText>, l</w:delText>
              </w:r>
              <w:r w:rsidRPr="00401B60" w:rsidDel="005E2A63">
                <w:rPr>
                  <w:rFonts w:ascii="Arial" w:eastAsia="SimSun" w:hAnsi="Arial"/>
                  <w:sz w:val="18"/>
                  <w:vertAlign w:val="subscript"/>
                </w:rPr>
                <w:delText>1</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7A38C81E"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del w:id="3313" w:author="CR 0270" w:date="2021-09-23T14:25:00Z">
              <w:r w:rsidRPr="00401B60" w:rsidDel="00C627D6">
                <w:rPr>
                  <w:rFonts w:ascii="Arial" w:eastAsia="SimSun" w:hAnsi="Arial" w:hint="eastAsia"/>
                  <w:sz w:val="18"/>
                  <w:lang w:eastAsia="zh-CN"/>
                </w:rPr>
                <w:delText>,-</w:delText>
              </w:r>
            </w:del>
            <w:r w:rsidRPr="00401B60">
              <w:rPr>
                <w:rFonts w:ascii="Arial" w:eastAsia="SimSun" w:hAnsi="Arial" w:hint="eastAsia"/>
                <w:sz w:val="18"/>
                <w:lang w:eastAsia="zh-CN"/>
              </w:rPr>
              <w:t>)</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ins w:id="3314" w:author="CR 0270" w:date="2021-09-23T14:25:00Z"/>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C627D6" w:rsidRDefault="00C627D6" w:rsidP="00C627D6">
                  <w:pPr>
                    <w:pStyle w:val="TAL"/>
                    <w:rPr>
                      <w:ins w:id="3315" w:author="CR 0270" w:date="2021-09-23T14:25:00Z"/>
                      <w:rFonts w:eastAsia="SimSun"/>
                      <w:rPrChange w:id="3316" w:author="CR 0270" w:date="2021-09-23T14:25:00Z">
                        <w:rPr>
                          <w:ins w:id="3317" w:author="CR 0270" w:date="2021-09-23T14:25:00Z"/>
                          <w:rFonts w:eastAsia="SimSun"/>
                          <w:lang w:val="fr-FR"/>
                        </w:rPr>
                      </w:rPrChange>
                    </w:rPr>
                  </w:pPr>
                  <w:ins w:id="3318" w:author="CR 0270" w:date="2021-09-23T14:25:00Z">
                    <w:r w:rsidRPr="00C627D6">
                      <w:rPr>
                        <w:rFonts w:eastAsia="SimSun"/>
                        <w:rPrChange w:id="3319" w:author="CR 0270" w:date="2021-09-23T14:25:00Z">
                          <w:rPr>
                            <w:rFonts w:eastAsia="SimSun"/>
                            <w:lang w:val="fr-FR"/>
                          </w:rPr>
                        </w:rPrChange>
                      </w:rPr>
                      <w:t>PDSCH &amp; PDSCH DMRS</w:t>
                    </w:r>
                    <w:r w:rsidRPr="00C627D6">
                      <w:rPr>
                        <w:rPrChange w:id="3320" w:author="CR 0270" w:date="2021-09-23T14:25:00Z">
                          <w:rPr>
                            <w:lang w:val="fr-FR"/>
                          </w:rPr>
                        </w:rPrChange>
                      </w:rPr>
                      <w:t xml:space="preserve"> Precoding configuration for random Precoding</w:t>
                    </w:r>
                  </w:ins>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C627D6" w:rsidRDefault="00C627D6" w:rsidP="00C627D6">
                  <w:pPr>
                    <w:pStyle w:val="TAC"/>
                    <w:rPr>
                      <w:ins w:id="3321" w:author="CR 0270" w:date="2021-09-23T14:25:00Z"/>
                      <w:rFonts w:eastAsiaTheme="minorEastAsia"/>
                      <w:rPrChange w:id="3322" w:author="CR 0270" w:date="2021-09-23T14:25:00Z">
                        <w:rPr>
                          <w:ins w:id="3323" w:author="CR 0270" w:date="2021-09-23T14:25:00Z"/>
                          <w:rFonts w:eastAsiaTheme="minorEastAsia"/>
                          <w:lang w:val="fr-FR"/>
                        </w:rPr>
                      </w:rPrChang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C627D6" w:rsidRDefault="00C627D6" w:rsidP="00C627D6">
                  <w:pPr>
                    <w:pStyle w:val="TAC"/>
                    <w:rPr>
                      <w:ins w:id="3324" w:author="CR 0270" w:date="2021-09-23T14:25:00Z"/>
                      <w:rFonts w:cs="Arial"/>
                      <w:szCs w:val="18"/>
                      <w:rPrChange w:id="3325" w:author="CR 0270" w:date="2021-09-23T14:25:00Z">
                        <w:rPr>
                          <w:ins w:id="3326" w:author="CR 0270" w:date="2021-09-23T14:25:00Z"/>
                          <w:rFonts w:cs="Arial"/>
                          <w:szCs w:val="18"/>
                          <w:lang w:val="fr-FR"/>
                        </w:rPr>
                      </w:rPrChange>
                    </w:rPr>
                  </w:pPr>
                  <w:ins w:id="3327" w:author="CR 0270" w:date="2021-09-23T14:25:00Z">
                    <w:r w:rsidRPr="00C627D6">
                      <w:rPr>
                        <w:rFonts w:eastAsia="SimSun"/>
                        <w:rPrChange w:id="3328" w:author="CR 0270" w:date="2021-09-23T14:25:00Z">
                          <w:rPr>
                            <w:rFonts w:eastAsia="SimSun"/>
                            <w:lang w:val="fr-FR"/>
                          </w:rPr>
                        </w:rPrChange>
                      </w:rPr>
                      <w:t>Single Panel Type I, Random precoder selection updated per slot, with equal probability of each applicable i</w:t>
                    </w:r>
                    <w:r w:rsidRPr="00C627D6">
                      <w:rPr>
                        <w:rFonts w:eastAsia="SimSun"/>
                        <w:vertAlign w:val="subscript"/>
                        <w:rPrChange w:id="3329" w:author="CR 0270" w:date="2021-09-23T14:25:00Z">
                          <w:rPr>
                            <w:rFonts w:eastAsia="SimSun"/>
                            <w:vertAlign w:val="subscript"/>
                            <w:lang w:val="fr-FR"/>
                          </w:rPr>
                        </w:rPrChange>
                      </w:rPr>
                      <w:t>1</w:t>
                    </w:r>
                    <w:r w:rsidRPr="00C627D6">
                      <w:rPr>
                        <w:rFonts w:eastAsia="SimSun"/>
                        <w:rPrChange w:id="3330" w:author="CR 0270" w:date="2021-09-23T14:25:00Z">
                          <w:rPr>
                            <w:rFonts w:eastAsia="SimSun"/>
                            <w:lang w:val="fr-FR"/>
                          </w:rPr>
                        </w:rPrChange>
                      </w:rPr>
                      <w:t>, i</w:t>
                    </w:r>
                    <w:r w:rsidRPr="00C627D6">
                      <w:rPr>
                        <w:rFonts w:eastAsia="SimSun"/>
                        <w:vertAlign w:val="subscript"/>
                        <w:rPrChange w:id="3331" w:author="CR 0270" w:date="2021-09-23T14:25:00Z">
                          <w:rPr>
                            <w:rFonts w:eastAsia="SimSun"/>
                            <w:vertAlign w:val="subscript"/>
                            <w:lang w:val="fr-FR"/>
                          </w:rPr>
                        </w:rPrChange>
                      </w:rPr>
                      <w:t>2</w:t>
                    </w:r>
                    <w:r w:rsidRPr="00C627D6">
                      <w:rPr>
                        <w:rFonts w:eastAsia="SimSun"/>
                        <w:rPrChange w:id="3332" w:author="CR 0270" w:date="2021-09-23T14:25:00Z">
                          <w:rPr>
                            <w:rFonts w:eastAsia="SimSun"/>
                            <w:lang w:val="fr-FR"/>
                          </w:rPr>
                        </w:rPrChange>
                      </w:rPr>
                      <w:t xml:space="preserve"> combination, and </w:t>
                    </w:r>
                    <w:r w:rsidRPr="00C627D6">
                      <w:rPr>
                        <w:rPrChange w:id="3333" w:author="CR 0270" w:date="2021-09-23T14:25:00Z">
                          <w:rPr>
                            <w:lang w:val="fr-FR"/>
                          </w:rPr>
                        </w:rPrChange>
                      </w:rPr>
                      <w:t>with Wideband granularity</w:t>
                    </w:r>
                  </w:ins>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3334" w:name="_Toc21338254"/>
      <w:bookmarkStart w:id="3335" w:name="_Toc29808362"/>
      <w:bookmarkStart w:id="3336" w:name="_Toc37068281"/>
      <w:bookmarkStart w:id="3337" w:name="_Toc37257234"/>
      <w:bookmarkStart w:id="3338" w:name="_Toc45892365"/>
      <w:bookmarkStart w:id="3339" w:name="_Toc53175991"/>
      <w:bookmarkStart w:id="3340" w:name="_Toc61119956"/>
      <w:bookmarkStart w:id="3341" w:name="_Toc67917172"/>
      <w:bookmarkStart w:id="3342" w:name="_Toc76297211"/>
      <w:bookmarkStart w:id="3343" w:name="_Toc76571152"/>
      <w:bookmarkStart w:id="3344" w:name="_Toc83742692"/>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334"/>
      <w:bookmarkEnd w:id="3335"/>
      <w:bookmarkEnd w:id="3336"/>
      <w:bookmarkEnd w:id="3337"/>
      <w:bookmarkEnd w:id="3338"/>
      <w:bookmarkEnd w:id="3339"/>
      <w:bookmarkEnd w:id="3340"/>
      <w:bookmarkEnd w:id="3341"/>
      <w:bookmarkEnd w:id="3342"/>
      <w:bookmarkEnd w:id="3343"/>
      <w:bookmarkEnd w:id="3344"/>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38F933B9"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del w:id="3345" w:author="CR 0270" w:date="2021-09-23T14:25:00Z">
              <w:r w:rsidRPr="00401B60" w:rsidDel="00C627D6">
                <w:rPr>
                  <w:rFonts w:ascii="Arial" w:eastAsia="SimSun" w:hAnsi="Arial"/>
                  <w:sz w:val="18"/>
                </w:rPr>
                <w:delText>, k</w:delText>
              </w:r>
              <w:r w:rsidRPr="00401B60" w:rsidDel="00C627D6">
                <w:rPr>
                  <w:rFonts w:ascii="Arial" w:eastAsia="SimSun" w:hAnsi="Arial"/>
                  <w:sz w:val="18"/>
                  <w:vertAlign w:val="subscript"/>
                </w:rPr>
                <w:delText>1</w:delText>
              </w:r>
              <w:r w:rsidRPr="00401B60" w:rsidDel="00C627D6">
                <w:rPr>
                  <w:rFonts w:ascii="Arial" w:eastAsia="SimSun" w:hAnsi="Arial"/>
                  <w:sz w:val="18"/>
                </w:rPr>
                <w:delText xml:space="preserve"> </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44CDE047" w:rsidR="0007332C" w:rsidRPr="00401B60" w:rsidRDefault="00247CA8" w:rsidP="006553E1">
            <w:pPr>
              <w:keepNext/>
              <w:keepLines/>
              <w:spacing w:after="0"/>
              <w:jc w:val="center"/>
              <w:rPr>
                <w:rFonts w:ascii="Arial" w:eastAsia="SimSun" w:hAnsi="Arial"/>
                <w:sz w:val="18"/>
                <w:lang w:eastAsia="zh-CN"/>
              </w:rPr>
            </w:pPr>
            <w:ins w:id="3346" w:author="CR 0270" w:date="2021-09-23T14:25:00Z">
              <w:r>
                <w:rPr>
                  <w:rFonts w:ascii="Arial" w:hAnsi="Arial"/>
                  <w:sz w:val="18"/>
                  <w:lang w:eastAsia="zh-CN"/>
                </w:rPr>
                <w:t>Row 5,(4)</w:t>
              </w:r>
            </w:ins>
            <w:del w:id="3347" w:author="CR 0270" w:date="2021-09-23T14:25:00Z">
              <w:r w:rsidR="0007332C" w:rsidRPr="00401B60" w:rsidDel="00247CA8">
                <w:rPr>
                  <w:rFonts w:ascii="Arial" w:eastAsia="SimSun" w:hAnsi="Arial" w:hint="eastAsia"/>
                  <w:sz w:val="18"/>
                  <w:lang w:eastAsia="zh-CN"/>
                </w:rPr>
                <w:delText>Row 5, (4,-)</w:delText>
              </w:r>
            </w:del>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40BF2FCF"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del w:id="3348" w:author="CR 0270" w:date="2021-09-23T14:27:00Z">
              <w:r w:rsidRPr="00401B60" w:rsidDel="00092540">
                <w:rPr>
                  <w:rFonts w:ascii="Arial" w:eastAsia="SimSun" w:hAnsi="Arial"/>
                  <w:sz w:val="18"/>
                </w:rPr>
                <w:delText>, l</w:delText>
              </w:r>
              <w:r w:rsidRPr="00401B60" w:rsidDel="00092540">
                <w:rPr>
                  <w:rFonts w:ascii="Arial" w:eastAsia="SimSun" w:hAnsi="Arial"/>
                  <w:sz w:val="18"/>
                  <w:vertAlign w:val="subscript"/>
                </w:rPr>
                <w:delText>1</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01C5A5E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del w:id="3349" w:author="CR 0270" w:date="2021-09-23T14:27:00Z">
              <w:r w:rsidRPr="00401B60" w:rsidDel="00CC1000">
                <w:rPr>
                  <w:rFonts w:ascii="Arial" w:eastAsia="SimSun" w:hAnsi="Arial" w:hint="eastAsia"/>
                  <w:sz w:val="18"/>
                  <w:lang w:eastAsia="zh-CN"/>
                </w:rPr>
                <w:delText>,-</w:delText>
              </w:r>
            </w:del>
            <w:r w:rsidRPr="00401B60">
              <w:rPr>
                <w:rFonts w:ascii="Arial" w:eastAsia="SimSun" w:hAnsi="Arial" w:hint="eastAsia"/>
                <w:sz w:val="18"/>
                <w:lang w:eastAsia="zh-CN"/>
              </w:rPr>
              <w:t>)</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21413E4D"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del w:id="3350" w:author="CR 0270" w:date="2021-09-23T14:27:00Z">
              <w:r w:rsidRPr="00401B60" w:rsidDel="00CC1000">
                <w:rPr>
                  <w:rFonts w:ascii="Arial" w:eastAsia="SimSun" w:hAnsi="Arial"/>
                  <w:sz w:val="18"/>
                </w:rPr>
                <w:delText>, l</w:delText>
              </w:r>
              <w:r w:rsidRPr="00401B60" w:rsidDel="00CC1000">
                <w:rPr>
                  <w:rFonts w:ascii="Arial" w:eastAsia="SimSun" w:hAnsi="Arial"/>
                  <w:sz w:val="18"/>
                  <w:vertAlign w:val="subscript"/>
                </w:rPr>
                <w:delText>1</w:delText>
              </w:r>
            </w:del>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5CF47CD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del w:id="3351" w:author="CR 0270" w:date="2021-09-23T14:27:00Z">
              <w:r w:rsidRPr="00401B60" w:rsidDel="00CC1000">
                <w:rPr>
                  <w:rFonts w:ascii="Arial" w:eastAsia="SimSun" w:hAnsi="Arial" w:hint="eastAsia"/>
                  <w:sz w:val="18"/>
                  <w:lang w:eastAsia="zh-CN"/>
                </w:rPr>
                <w:delText>,-</w:delText>
              </w:r>
            </w:del>
            <w:r w:rsidRPr="00401B60">
              <w:rPr>
                <w:rFonts w:ascii="Arial" w:eastAsia="SimSun" w:hAnsi="Arial" w:hint="eastAsia"/>
                <w:sz w:val="18"/>
                <w:lang w:eastAsia="zh-CN"/>
              </w:rPr>
              <w:t>)</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ins w:id="3352" w:author="CR 0270" w:date="2021-09-23T14:27:00Z"/>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CC1000" w:rsidRDefault="00CC1000" w:rsidP="00CC1000">
                  <w:pPr>
                    <w:pStyle w:val="TAL"/>
                    <w:rPr>
                      <w:ins w:id="3353" w:author="CR 0270" w:date="2021-09-23T14:27:00Z"/>
                      <w:rFonts w:eastAsia="SimSun"/>
                      <w:rPrChange w:id="3354" w:author="CR 0270" w:date="2021-09-23T14:27:00Z">
                        <w:rPr>
                          <w:ins w:id="3355" w:author="CR 0270" w:date="2021-09-23T14:27:00Z"/>
                          <w:rFonts w:eastAsia="SimSun"/>
                          <w:lang w:val="fr-FR"/>
                        </w:rPr>
                      </w:rPrChange>
                    </w:rPr>
                  </w:pPr>
                  <w:ins w:id="3356" w:author="CR 0270" w:date="2021-09-23T14:27:00Z">
                    <w:r w:rsidRPr="00CC1000">
                      <w:rPr>
                        <w:rFonts w:eastAsia="SimSun"/>
                        <w:rPrChange w:id="3357" w:author="CR 0270" w:date="2021-09-23T14:27:00Z">
                          <w:rPr>
                            <w:rFonts w:eastAsia="SimSun"/>
                            <w:lang w:val="fr-FR"/>
                          </w:rPr>
                        </w:rPrChange>
                      </w:rPr>
                      <w:t>PDSCH &amp; PDSCH DMRS</w:t>
                    </w:r>
                    <w:r w:rsidRPr="00CC1000">
                      <w:rPr>
                        <w:rPrChange w:id="3358" w:author="CR 0270" w:date="2021-09-23T14:27:00Z">
                          <w:rPr>
                            <w:lang w:val="fr-FR"/>
                          </w:rPr>
                        </w:rPrChange>
                      </w:rPr>
                      <w:t xml:space="preserve"> Precoding configuration for random Precoding</w:t>
                    </w:r>
                  </w:ins>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CC1000" w:rsidRDefault="00CC1000" w:rsidP="00CC1000">
                  <w:pPr>
                    <w:pStyle w:val="TAC"/>
                    <w:rPr>
                      <w:ins w:id="3359" w:author="CR 0270" w:date="2021-09-23T14:27:00Z"/>
                      <w:rFonts w:eastAsiaTheme="minorEastAsia"/>
                      <w:rPrChange w:id="3360" w:author="CR 0270" w:date="2021-09-23T14:27:00Z">
                        <w:rPr>
                          <w:ins w:id="3361" w:author="CR 0270" w:date="2021-09-23T14:27:00Z"/>
                          <w:rFonts w:eastAsiaTheme="minorEastAsia"/>
                          <w:lang w:val="fr-FR"/>
                        </w:rPr>
                      </w:rPrChang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2351C2" w:rsidRDefault="00CC1000" w:rsidP="00CC1000">
                  <w:pPr>
                    <w:pStyle w:val="TAC"/>
                    <w:rPr>
                      <w:ins w:id="3362" w:author="CR 0270" w:date="2021-09-23T14:27:00Z"/>
                      <w:rFonts w:cs="Arial"/>
                      <w:szCs w:val="18"/>
                      <w:rPrChange w:id="3363" w:author="CR 0270" w:date="2021-09-23T14:28:00Z">
                        <w:rPr>
                          <w:ins w:id="3364" w:author="CR 0270" w:date="2021-09-23T14:27:00Z"/>
                          <w:rFonts w:cs="Arial"/>
                          <w:szCs w:val="18"/>
                          <w:lang w:val="fr-FR"/>
                        </w:rPr>
                      </w:rPrChange>
                    </w:rPr>
                  </w:pPr>
                  <w:ins w:id="3365" w:author="CR 0270" w:date="2021-09-23T14:27:00Z">
                    <w:r w:rsidRPr="002351C2">
                      <w:rPr>
                        <w:rFonts w:eastAsia="SimSun"/>
                        <w:rPrChange w:id="3366" w:author="CR 0270" w:date="2021-09-23T14:28:00Z">
                          <w:rPr>
                            <w:rFonts w:eastAsia="SimSun"/>
                            <w:lang w:val="fr-FR"/>
                          </w:rPr>
                        </w:rPrChange>
                      </w:rPr>
                      <w:t>Single Panel Type I, Random precoder selection updated per slot, with equal probability of each applicable i</w:t>
                    </w:r>
                    <w:r w:rsidRPr="002351C2">
                      <w:rPr>
                        <w:rFonts w:eastAsia="SimSun"/>
                        <w:vertAlign w:val="subscript"/>
                        <w:rPrChange w:id="3367" w:author="CR 0270" w:date="2021-09-23T14:28:00Z">
                          <w:rPr>
                            <w:rFonts w:eastAsia="SimSun"/>
                            <w:vertAlign w:val="subscript"/>
                            <w:lang w:val="fr-FR"/>
                          </w:rPr>
                        </w:rPrChange>
                      </w:rPr>
                      <w:t>1</w:t>
                    </w:r>
                    <w:r w:rsidRPr="002351C2">
                      <w:rPr>
                        <w:rFonts w:eastAsia="SimSun"/>
                        <w:rPrChange w:id="3368" w:author="CR 0270" w:date="2021-09-23T14:28:00Z">
                          <w:rPr>
                            <w:rFonts w:eastAsia="SimSun"/>
                            <w:lang w:val="fr-FR"/>
                          </w:rPr>
                        </w:rPrChange>
                      </w:rPr>
                      <w:t>, i</w:t>
                    </w:r>
                    <w:r w:rsidRPr="002351C2">
                      <w:rPr>
                        <w:rFonts w:eastAsia="SimSun"/>
                        <w:vertAlign w:val="subscript"/>
                        <w:rPrChange w:id="3369" w:author="CR 0270" w:date="2021-09-23T14:28:00Z">
                          <w:rPr>
                            <w:rFonts w:eastAsia="SimSun"/>
                            <w:vertAlign w:val="subscript"/>
                            <w:lang w:val="fr-FR"/>
                          </w:rPr>
                        </w:rPrChange>
                      </w:rPr>
                      <w:t>2</w:t>
                    </w:r>
                    <w:r w:rsidRPr="002351C2">
                      <w:rPr>
                        <w:rFonts w:eastAsia="SimSun"/>
                        <w:rPrChange w:id="3370" w:author="CR 0270" w:date="2021-09-23T14:28:00Z">
                          <w:rPr>
                            <w:rFonts w:eastAsia="SimSun"/>
                            <w:lang w:val="fr-FR"/>
                          </w:rPr>
                        </w:rPrChange>
                      </w:rPr>
                      <w:t xml:space="preserve"> combination, and </w:t>
                    </w:r>
                    <w:r w:rsidRPr="002351C2">
                      <w:rPr>
                        <w:rPrChange w:id="3371" w:author="CR 0270" w:date="2021-09-23T14:28:00Z">
                          <w:rPr>
                            <w:lang w:val="fr-FR"/>
                          </w:rPr>
                        </w:rPrChange>
                      </w:rPr>
                      <w:t>with Wideband granularity</w:t>
                    </w:r>
                  </w:ins>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3372" w:name="_Toc21338255"/>
      <w:bookmarkStart w:id="3373" w:name="_Toc29808363"/>
      <w:bookmarkStart w:id="3374" w:name="_Toc37068282"/>
      <w:bookmarkStart w:id="3375" w:name="_Toc37257235"/>
      <w:bookmarkStart w:id="3376" w:name="_Toc45892366"/>
      <w:bookmarkStart w:id="3377" w:name="_Toc53175992"/>
      <w:bookmarkStart w:id="3378" w:name="_Toc61119957"/>
      <w:bookmarkStart w:id="3379" w:name="_Toc67917173"/>
      <w:bookmarkStart w:id="3380" w:name="_Toc76297212"/>
      <w:bookmarkStart w:id="3381" w:name="_Toc76571153"/>
      <w:bookmarkStart w:id="3382" w:name="_Toc83742693"/>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3372"/>
      <w:bookmarkEnd w:id="3373"/>
      <w:bookmarkEnd w:id="3374"/>
      <w:bookmarkEnd w:id="3375"/>
      <w:bookmarkEnd w:id="3376"/>
      <w:bookmarkEnd w:id="3377"/>
      <w:bookmarkEnd w:id="3378"/>
      <w:bookmarkEnd w:id="3379"/>
      <w:bookmarkEnd w:id="3380"/>
      <w:bookmarkEnd w:id="3381"/>
      <w:bookmarkEnd w:id="3382"/>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3383" w:name="_Toc21338256"/>
      <w:bookmarkStart w:id="3384" w:name="_Toc29808364"/>
      <w:bookmarkStart w:id="3385" w:name="_Toc37068283"/>
      <w:bookmarkStart w:id="3386" w:name="_Toc37257236"/>
      <w:bookmarkStart w:id="3387" w:name="_Toc45892367"/>
      <w:bookmarkStart w:id="3388" w:name="_Toc53175993"/>
      <w:bookmarkStart w:id="3389" w:name="_Toc61119958"/>
      <w:bookmarkStart w:id="3390" w:name="_Toc67917174"/>
      <w:bookmarkStart w:id="3391" w:name="_Toc76297213"/>
      <w:bookmarkStart w:id="3392" w:name="_Toc76571154"/>
      <w:bookmarkStart w:id="3393" w:name="_Toc83742694"/>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383"/>
      <w:bookmarkEnd w:id="3384"/>
      <w:bookmarkEnd w:id="3385"/>
      <w:bookmarkEnd w:id="3386"/>
      <w:bookmarkEnd w:id="3387"/>
      <w:bookmarkEnd w:id="3388"/>
      <w:bookmarkEnd w:id="3389"/>
      <w:bookmarkEnd w:id="3390"/>
      <w:bookmarkEnd w:id="3391"/>
      <w:bookmarkEnd w:id="3392"/>
      <w:bookmarkEnd w:id="3393"/>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3394" w:name="_Toc21338257"/>
      <w:bookmarkStart w:id="3395" w:name="_Toc29808365"/>
      <w:bookmarkStart w:id="3396" w:name="_Toc37068284"/>
      <w:bookmarkStart w:id="3397" w:name="_Toc37257237"/>
      <w:bookmarkStart w:id="3398" w:name="_Toc45892368"/>
      <w:bookmarkStart w:id="3399" w:name="_Toc53175994"/>
      <w:bookmarkStart w:id="3400" w:name="_Toc61119959"/>
      <w:bookmarkStart w:id="3401" w:name="_Toc67917175"/>
      <w:bookmarkStart w:id="3402" w:name="_Toc76297214"/>
      <w:bookmarkStart w:id="3403" w:name="_Toc76571155"/>
      <w:bookmarkStart w:id="3404" w:name="_Toc8374269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394"/>
      <w:bookmarkEnd w:id="3395"/>
      <w:bookmarkEnd w:id="3396"/>
      <w:bookmarkEnd w:id="3397"/>
      <w:bookmarkEnd w:id="3398"/>
      <w:bookmarkEnd w:id="3399"/>
      <w:bookmarkEnd w:id="3400"/>
      <w:bookmarkEnd w:id="3401"/>
      <w:bookmarkEnd w:id="3402"/>
      <w:bookmarkEnd w:id="3403"/>
      <w:bookmarkEnd w:id="3404"/>
    </w:p>
    <w:p w14:paraId="68589E39" w14:textId="77777777" w:rsidR="005B3300" w:rsidRPr="00661924" w:rsidRDefault="005B3300" w:rsidP="005B3300">
      <w:pPr>
        <w:pStyle w:val="Heading4"/>
        <w:rPr>
          <w:lang w:eastAsia="zh-CN"/>
        </w:rPr>
      </w:pPr>
      <w:bookmarkStart w:id="3405" w:name="_Toc21338258"/>
      <w:bookmarkStart w:id="3406" w:name="_Toc29808366"/>
      <w:bookmarkStart w:id="3407" w:name="_Toc37068285"/>
      <w:bookmarkStart w:id="3408" w:name="_Toc37257238"/>
      <w:bookmarkStart w:id="3409" w:name="_Toc45892369"/>
      <w:bookmarkStart w:id="3410" w:name="_Toc53175995"/>
      <w:bookmarkStart w:id="3411" w:name="_Toc61119960"/>
      <w:bookmarkStart w:id="3412" w:name="_Toc67917176"/>
      <w:bookmarkStart w:id="3413" w:name="_Toc76297215"/>
      <w:bookmarkStart w:id="3414" w:name="_Toc76571156"/>
      <w:bookmarkStart w:id="3415" w:name="_Toc8374269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405"/>
      <w:bookmarkEnd w:id="3406"/>
      <w:bookmarkEnd w:id="3407"/>
      <w:bookmarkEnd w:id="3408"/>
      <w:bookmarkEnd w:id="3409"/>
      <w:bookmarkEnd w:id="3410"/>
      <w:bookmarkEnd w:id="3411"/>
      <w:bookmarkEnd w:id="3412"/>
      <w:bookmarkEnd w:id="3413"/>
      <w:bookmarkEnd w:id="3414"/>
      <w:bookmarkEnd w:id="3415"/>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lastRenderedPageBreak/>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0BF966A4"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3416" w:author="CR 0270" w:date="2021-09-23T14:32:00Z">
              <w:r w:rsidRPr="00661924" w:rsidDel="002351C2">
                <w:rPr>
                  <w:rFonts w:ascii="Arial" w:eastAsia="SimSun" w:hAnsi="Arial"/>
                  <w:sz w:val="18"/>
                </w:rPr>
                <w:delText>, k</w:delText>
              </w:r>
              <w:r w:rsidRPr="00661924" w:rsidDel="002351C2">
                <w:rPr>
                  <w:rFonts w:ascii="Arial" w:eastAsia="SimSun" w:hAnsi="Arial"/>
                  <w:sz w:val="18"/>
                  <w:vertAlign w:val="subscript"/>
                </w:rPr>
                <w:delText>1</w:delText>
              </w:r>
              <w:r w:rsidRPr="00661924" w:rsidDel="002351C2">
                <w:rPr>
                  <w:rFonts w:ascii="Arial" w:eastAsia="SimSun" w:hAnsi="Arial"/>
                  <w:sz w:val="18"/>
                </w:rPr>
                <w:delText xml:space="preserve"> </w:delText>
              </w:r>
            </w:del>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491EA504" w:rsidR="005B3300" w:rsidRPr="00661924" w:rsidRDefault="00836015" w:rsidP="000811C5">
            <w:pPr>
              <w:keepNext/>
              <w:keepLines/>
              <w:spacing w:after="0"/>
              <w:jc w:val="center"/>
              <w:rPr>
                <w:rFonts w:ascii="Arial" w:eastAsia="SimSun" w:hAnsi="Arial"/>
                <w:sz w:val="18"/>
              </w:rPr>
            </w:pPr>
            <w:ins w:id="3417" w:author="CR 0270" w:date="2021-09-23T14:32:00Z">
              <w:r>
                <w:rPr>
                  <w:rFonts w:ascii="Arial" w:hAnsi="Arial"/>
                  <w:sz w:val="18"/>
                </w:rPr>
                <w:t>Row 5,(4)</w:t>
              </w:r>
            </w:ins>
            <w:del w:id="3418" w:author="CR 0270" w:date="2021-09-23T14:32:00Z">
              <w:r w:rsidR="005B3300" w:rsidRPr="00661924" w:rsidDel="00836015">
                <w:rPr>
                  <w:rFonts w:ascii="Arial" w:eastAsia="SimSun" w:hAnsi="Arial"/>
                  <w:sz w:val="18"/>
                </w:rPr>
                <w:delText>Row 5, (4,-)</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357FE356" w:rsidR="005B3300" w:rsidRPr="00661924" w:rsidRDefault="00836015" w:rsidP="000811C5">
            <w:pPr>
              <w:keepNext/>
              <w:keepLines/>
              <w:spacing w:after="0"/>
              <w:jc w:val="center"/>
              <w:rPr>
                <w:rFonts w:ascii="Arial" w:eastAsia="SimSun" w:hAnsi="Arial"/>
                <w:sz w:val="18"/>
              </w:rPr>
            </w:pPr>
            <w:ins w:id="3419" w:author="CR 0270" w:date="2021-09-23T14:32:00Z">
              <w:r>
                <w:rPr>
                  <w:rFonts w:ascii="Arial" w:hAnsi="Arial"/>
                  <w:sz w:val="18"/>
                </w:rPr>
                <w:t>Row 5,(4)</w:t>
              </w:r>
            </w:ins>
            <w:del w:id="3420" w:author="CR 0270" w:date="2021-09-23T14:32:00Z">
              <w:r w:rsidR="005B3300" w:rsidRPr="00661924" w:rsidDel="00836015">
                <w:rPr>
                  <w:rFonts w:ascii="Arial" w:eastAsia="SimSun" w:hAnsi="Arial"/>
                  <w:sz w:val="18"/>
                </w:rPr>
                <w:delText>Row 5, (4,-)</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23FC5655" w:rsidR="005B3300" w:rsidRPr="00661924" w:rsidRDefault="00836015" w:rsidP="000811C5">
            <w:pPr>
              <w:keepNext/>
              <w:keepLines/>
              <w:spacing w:after="0"/>
              <w:jc w:val="center"/>
              <w:rPr>
                <w:rFonts w:ascii="Arial" w:eastAsia="SimSun" w:hAnsi="Arial"/>
                <w:sz w:val="18"/>
              </w:rPr>
            </w:pPr>
            <w:ins w:id="3421" w:author="CR 0270" w:date="2021-09-23T14:33:00Z">
              <w:r>
                <w:rPr>
                  <w:rFonts w:ascii="Arial" w:hAnsi="Arial"/>
                  <w:sz w:val="18"/>
                </w:rPr>
                <w:t>Row 5,(4)</w:t>
              </w:r>
            </w:ins>
            <w:del w:id="3422" w:author="CR 0270" w:date="2021-09-23T14:33:00Z">
              <w:r w:rsidR="005B3300" w:rsidRPr="00661924" w:rsidDel="00836015">
                <w:rPr>
                  <w:rFonts w:ascii="Arial" w:eastAsia="SimSun" w:hAnsi="Arial"/>
                  <w:sz w:val="18"/>
                </w:rPr>
                <w:delText>Row 5, (4,-)</w:delText>
              </w:r>
            </w:del>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5631F992"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del w:id="3423" w:author="CR 0270" w:date="2021-09-23T14:33:00Z">
              <w:r w:rsidRPr="00661924" w:rsidDel="00836015">
                <w:rPr>
                  <w:rFonts w:ascii="Arial" w:eastAsia="SimSun" w:hAnsi="Arial"/>
                  <w:sz w:val="18"/>
                </w:rPr>
                <w:delText>, l</w:delText>
              </w:r>
              <w:r w:rsidRPr="00661924" w:rsidDel="00836015">
                <w:rPr>
                  <w:rFonts w:ascii="Arial" w:eastAsia="SimSun" w:hAnsi="Arial"/>
                  <w:sz w:val="18"/>
                  <w:vertAlign w:val="subscript"/>
                </w:rPr>
                <w:delText>1</w:delText>
              </w:r>
            </w:del>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2C779E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del w:id="3424" w:author="CR 0270" w:date="2021-09-23T14:33:00Z">
              <w:r w:rsidRPr="00661924" w:rsidDel="007E4B79">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6F120A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del w:id="3425" w:author="CR 0270" w:date="2021-09-23T14:33:00Z">
              <w:r w:rsidRPr="00661924" w:rsidDel="007E4B79">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404A87B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del w:id="3426" w:author="CR 0270" w:date="2021-09-23T14:33:00Z">
              <w:r w:rsidRPr="00661924" w:rsidDel="007E4B79">
                <w:rPr>
                  <w:rFonts w:ascii="Arial" w:eastAsia="SimSun" w:hAnsi="Arial"/>
                  <w:sz w:val="18"/>
                </w:rPr>
                <w:delText>,-</w:delText>
              </w:r>
            </w:del>
            <w:r w:rsidRPr="00661924">
              <w:rPr>
                <w:rFonts w:ascii="Arial" w:eastAsia="SimSun" w:hAnsi="Arial"/>
                <w:sz w:val="18"/>
              </w:rPr>
              <w:t>)</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3EE0874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3427" w:author="CR 0270" w:date="2021-09-23T14:33:00Z">
              <w:r w:rsidRPr="00661924" w:rsidDel="007E4B79">
                <w:rPr>
                  <w:rFonts w:ascii="Arial" w:eastAsia="SimSun" w:hAnsi="Arial"/>
                  <w:sz w:val="18"/>
                </w:rPr>
                <w:delText>, k</w:delText>
              </w:r>
              <w:r w:rsidRPr="00661924" w:rsidDel="007E4B79">
                <w:rPr>
                  <w:rFonts w:ascii="Arial" w:eastAsia="SimSun" w:hAnsi="Arial"/>
                  <w:sz w:val="18"/>
                  <w:vertAlign w:val="subscript"/>
                </w:rPr>
                <w:delText>1</w:delText>
              </w:r>
              <w:r w:rsidRPr="00661924" w:rsidDel="007E4B79">
                <w:rPr>
                  <w:rFonts w:ascii="Arial" w:eastAsia="SimSun" w:hAnsi="Arial"/>
                  <w:sz w:val="18"/>
                </w:rPr>
                <w:delText xml:space="preserve"> </w:delText>
              </w:r>
            </w:del>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5009734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del w:id="3428" w:author="CR 0270" w:date="2021-09-23T14:34:00Z">
              <w:r w:rsidRPr="00661924" w:rsidDel="008263C4">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6D8BD26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del w:id="3429" w:author="CR 0270" w:date="2021-09-23T14:34:00Z">
              <w:r w:rsidRPr="00661924" w:rsidDel="008263C4">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70F13BD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del w:id="3430" w:author="CR 0270" w:date="2021-09-23T14:34:00Z">
              <w:r w:rsidRPr="00661924" w:rsidDel="008263C4">
                <w:rPr>
                  <w:rFonts w:ascii="Arial" w:eastAsia="SimSun" w:hAnsi="Arial"/>
                  <w:sz w:val="18"/>
                </w:rPr>
                <w:delText>,-</w:delText>
              </w:r>
            </w:del>
            <w:r w:rsidRPr="00661924">
              <w:rPr>
                <w:rFonts w:ascii="Arial" w:eastAsia="SimSun" w:hAnsi="Arial"/>
                <w:sz w:val="18"/>
              </w:rPr>
              <w:t>)</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1CAB305"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del w:id="3431" w:author="CR 0270" w:date="2021-09-23T14:33:00Z">
              <w:r w:rsidRPr="00661924" w:rsidDel="007E4B79">
                <w:rPr>
                  <w:rFonts w:ascii="Arial" w:eastAsia="SimSun" w:hAnsi="Arial"/>
                  <w:sz w:val="18"/>
                </w:rPr>
                <w:delText>, l</w:delText>
              </w:r>
              <w:r w:rsidRPr="00661924" w:rsidDel="007E4B79">
                <w:rPr>
                  <w:rFonts w:ascii="Arial" w:eastAsia="SimSun" w:hAnsi="Arial"/>
                  <w:sz w:val="18"/>
                  <w:vertAlign w:val="subscript"/>
                </w:rPr>
                <w:delText>1</w:delText>
              </w:r>
            </w:del>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51ACB46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del w:id="3432" w:author="CR 0270" w:date="2021-09-23T14:34:00Z">
              <w:r w:rsidRPr="00661924" w:rsidDel="008263C4">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6DCB74E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del w:id="3433" w:author="CR 0270" w:date="2021-09-23T14:34:00Z">
              <w:r w:rsidRPr="00661924" w:rsidDel="008263C4">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4604E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del w:id="3434" w:author="CR 0270" w:date="2021-09-23T14:34:00Z">
              <w:r w:rsidRPr="00661924" w:rsidDel="008263C4">
                <w:rPr>
                  <w:rFonts w:ascii="Arial" w:eastAsia="SimSun" w:hAnsi="Arial"/>
                  <w:sz w:val="18"/>
                </w:rPr>
                <w:delText>,-</w:delText>
              </w:r>
            </w:del>
            <w:r w:rsidRPr="00661924">
              <w:rPr>
                <w:rFonts w:ascii="Arial" w:eastAsia="SimSun" w:hAnsi="Arial"/>
                <w:sz w:val="18"/>
              </w:rPr>
              <w:t>)</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3435" w:name="_Toc21338259"/>
      <w:bookmarkStart w:id="3436" w:name="_Toc29808367"/>
      <w:bookmarkStart w:id="3437" w:name="_Toc37068286"/>
      <w:bookmarkStart w:id="3438" w:name="_Toc37257239"/>
      <w:bookmarkStart w:id="3439" w:name="_Toc45892370"/>
      <w:bookmarkStart w:id="3440" w:name="_Toc53175996"/>
      <w:bookmarkStart w:id="3441" w:name="_Toc61119961"/>
      <w:bookmarkStart w:id="3442" w:name="_Toc67917177"/>
      <w:bookmarkStart w:id="3443" w:name="_Toc76297216"/>
      <w:bookmarkStart w:id="3444" w:name="_Toc76571157"/>
      <w:bookmarkStart w:id="3445" w:name="_Toc8374269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435"/>
      <w:bookmarkEnd w:id="3436"/>
      <w:bookmarkEnd w:id="3437"/>
      <w:bookmarkEnd w:id="3438"/>
      <w:bookmarkEnd w:id="3439"/>
      <w:bookmarkEnd w:id="3440"/>
      <w:bookmarkEnd w:id="3441"/>
      <w:bookmarkEnd w:id="3442"/>
      <w:bookmarkEnd w:id="3443"/>
      <w:bookmarkEnd w:id="3444"/>
      <w:bookmarkEnd w:id="3445"/>
    </w:p>
    <w:p w14:paraId="0A440002" w14:textId="77777777" w:rsidR="005B3300" w:rsidRPr="00661924" w:rsidRDefault="005B3300" w:rsidP="005B3300">
      <w:pPr>
        <w:tabs>
          <w:tab w:val="left" w:pos="6096"/>
        </w:tabs>
        <w:rPr>
          <w:rFonts w:eastAsia="SimSun"/>
        </w:rPr>
      </w:pPr>
      <w:bookmarkStart w:id="3446"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17081D8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3447" w:author="CR 0270" w:date="2021-09-23T14:35:00Z">
              <w:r w:rsidRPr="00661924" w:rsidDel="00D762B5">
                <w:rPr>
                  <w:rFonts w:ascii="Arial" w:eastAsia="SimSun" w:hAnsi="Arial"/>
                  <w:sz w:val="18"/>
                </w:rPr>
                <w:delText>, k</w:delText>
              </w:r>
              <w:r w:rsidRPr="00661924" w:rsidDel="00D762B5">
                <w:rPr>
                  <w:rFonts w:ascii="Arial" w:eastAsia="SimSun" w:hAnsi="Arial"/>
                  <w:sz w:val="18"/>
                  <w:vertAlign w:val="subscript"/>
                </w:rPr>
                <w:delText>1</w:delText>
              </w:r>
              <w:r w:rsidRPr="00661924" w:rsidDel="00D762B5">
                <w:rPr>
                  <w:rFonts w:ascii="Arial" w:eastAsia="SimSun" w:hAnsi="Arial"/>
                  <w:sz w:val="18"/>
                </w:rPr>
                <w:delText xml:space="preserve"> </w:delText>
              </w:r>
            </w:del>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4719FBAB" w:rsidR="005B3300" w:rsidRPr="00661924" w:rsidRDefault="00D762B5" w:rsidP="000811C5">
            <w:pPr>
              <w:keepNext/>
              <w:keepLines/>
              <w:spacing w:after="0"/>
              <w:jc w:val="center"/>
              <w:rPr>
                <w:rFonts w:ascii="Arial" w:eastAsia="SimSun" w:hAnsi="Arial"/>
                <w:sz w:val="18"/>
              </w:rPr>
            </w:pPr>
            <w:ins w:id="3448" w:author="CR 0270" w:date="2021-09-23T14:35:00Z">
              <w:r>
                <w:rPr>
                  <w:rFonts w:ascii="Arial" w:hAnsi="Arial"/>
                  <w:sz w:val="18"/>
                </w:rPr>
                <w:t>Row 5,(4)</w:t>
              </w:r>
            </w:ins>
            <w:del w:id="3449" w:author="CR 0270" w:date="2021-09-23T14:35:00Z">
              <w:r w:rsidR="005B3300" w:rsidRPr="00661924" w:rsidDel="00D762B5">
                <w:rPr>
                  <w:rFonts w:ascii="Arial" w:eastAsia="SimSun" w:hAnsi="Arial"/>
                  <w:sz w:val="18"/>
                </w:rPr>
                <w:delText>Row 5, (4,-)</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41A27015" w:rsidR="005B3300" w:rsidRPr="00661924" w:rsidRDefault="00D762B5" w:rsidP="000811C5">
            <w:pPr>
              <w:keepNext/>
              <w:keepLines/>
              <w:spacing w:after="0"/>
              <w:jc w:val="center"/>
              <w:rPr>
                <w:rFonts w:ascii="Arial" w:eastAsia="SimSun" w:hAnsi="Arial"/>
                <w:sz w:val="18"/>
              </w:rPr>
            </w:pPr>
            <w:ins w:id="3450" w:author="CR 0270" w:date="2021-09-23T14:35:00Z">
              <w:r>
                <w:rPr>
                  <w:rFonts w:ascii="Arial" w:hAnsi="Arial"/>
                  <w:sz w:val="18"/>
                </w:rPr>
                <w:t>Row 5,(4)</w:t>
              </w:r>
            </w:ins>
            <w:del w:id="3451" w:author="CR 0270" w:date="2021-09-23T14:35:00Z">
              <w:r w:rsidR="005B3300" w:rsidRPr="00661924" w:rsidDel="00D762B5">
                <w:rPr>
                  <w:rFonts w:ascii="Arial" w:eastAsia="SimSun" w:hAnsi="Arial"/>
                  <w:sz w:val="18"/>
                </w:rPr>
                <w:delText>Row 5, (4,-)</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28566DC5" w:rsidR="005B3300" w:rsidRPr="00661924" w:rsidRDefault="0064739D" w:rsidP="000811C5">
            <w:pPr>
              <w:keepNext/>
              <w:keepLines/>
              <w:spacing w:after="0"/>
              <w:jc w:val="center"/>
              <w:rPr>
                <w:rFonts w:ascii="Arial" w:eastAsia="SimSun" w:hAnsi="Arial"/>
                <w:sz w:val="18"/>
              </w:rPr>
            </w:pPr>
            <w:ins w:id="3452" w:author="CR 0270" w:date="2021-09-23T14:35:00Z">
              <w:r>
                <w:rPr>
                  <w:rFonts w:ascii="Arial" w:hAnsi="Arial"/>
                  <w:sz w:val="18"/>
                </w:rPr>
                <w:t>Row 5,(4)</w:t>
              </w:r>
            </w:ins>
            <w:del w:id="3453" w:author="CR 0270" w:date="2021-09-23T14:35:00Z">
              <w:r w:rsidR="005B3300" w:rsidRPr="00661924" w:rsidDel="0064739D">
                <w:rPr>
                  <w:rFonts w:ascii="Arial" w:eastAsia="SimSun" w:hAnsi="Arial"/>
                  <w:sz w:val="18"/>
                </w:rPr>
                <w:delText>Row 5, (4,-)</w:delText>
              </w:r>
            </w:del>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58FDA385"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del w:id="3454" w:author="CR 0270" w:date="2021-09-23T14:35:00Z">
              <w:r w:rsidRPr="00661924" w:rsidDel="0064739D">
                <w:rPr>
                  <w:rFonts w:ascii="Arial" w:eastAsia="SimSun" w:hAnsi="Arial"/>
                  <w:sz w:val="18"/>
                </w:rPr>
                <w:delText>, l</w:delText>
              </w:r>
              <w:r w:rsidRPr="00661924" w:rsidDel="0064739D">
                <w:rPr>
                  <w:rFonts w:ascii="Arial" w:eastAsia="SimSun" w:hAnsi="Arial"/>
                  <w:sz w:val="18"/>
                  <w:vertAlign w:val="subscript"/>
                </w:rPr>
                <w:delText>1</w:delText>
              </w:r>
            </w:del>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13828D3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del w:id="3455" w:author="CR 0270" w:date="2021-09-23T14:35:00Z">
              <w:r w:rsidRPr="00661924" w:rsidDel="0064739D">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685813B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del w:id="3456" w:author="CR 0270" w:date="2021-09-23T14:35:00Z">
              <w:r w:rsidRPr="00661924" w:rsidDel="0064739D">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4670091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del w:id="3457" w:author="CR 0270" w:date="2021-09-23T14:35:00Z">
              <w:r w:rsidRPr="00661924" w:rsidDel="0064739D">
                <w:rPr>
                  <w:rFonts w:ascii="Arial" w:eastAsia="SimSun" w:hAnsi="Arial"/>
                  <w:sz w:val="18"/>
                </w:rPr>
                <w:delText>,-</w:delText>
              </w:r>
            </w:del>
            <w:r w:rsidRPr="00661924">
              <w:rPr>
                <w:rFonts w:ascii="Arial" w:eastAsia="SimSun" w:hAnsi="Arial"/>
                <w:sz w:val="18"/>
              </w:rPr>
              <w:t>)</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4960F34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3458" w:author="CR 0270" w:date="2021-09-23T14:36:00Z">
              <w:r w:rsidRPr="00661924" w:rsidDel="0064739D">
                <w:rPr>
                  <w:rFonts w:ascii="Arial" w:eastAsia="SimSun" w:hAnsi="Arial"/>
                  <w:sz w:val="18"/>
                </w:rPr>
                <w:delText>, k</w:delText>
              </w:r>
              <w:r w:rsidRPr="00661924" w:rsidDel="0064739D">
                <w:rPr>
                  <w:rFonts w:ascii="Arial" w:eastAsia="SimSun" w:hAnsi="Arial"/>
                  <w:sz w:val="18"/>
                  <w:vertAlign w:val="subscript"/>
                </w:rPr>
                <w:delText>1</w:delText>
              </w:r>
              <w:r w:rsidRPr="00661924" w:rsidDel="0064739D">
                <w:rPr>
                  <w:rFonts w:ascii="Arial" w:eastAsia="SimSun" w:hAnsi="Arial"/>
                  <w:sz w:val="18"/>
                </w:rPr>
                <w:delText xml:space="preserve"> </w:delText>
              </w:r>
            </w:del>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56C72ED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del w:id="3459" w:author="CR 0270" w:date="2021-09-23T14:36:00Z">
              <w:r w:rsidRPr="00661924" w:rsidDel="0064739D">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C2D069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del w:id="3460" w:author="CR 0270" w:date="2021-09-23T14:36:00Z">
              <w:r w:rsidRPr="00661924" w:rsidDel="0064739D">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4102EE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del w:id="3461" w:author="CR 0270" w:date="2021-09-23T14:36:00Z">
              <w:r w:rsidRPr="00661924" w:rsidDel="0064739D">
                <w:rPr>
                  <w:rFonts w:ascii="Arial" w:eastAsia="SimSun" w:hAnsi="Arial"/>
                  <w:sz w:val="18"/>
                </w:rPr>
                <w:delText>,-</w:delText>
              </w:r>
            </w:del>
            <w:r w:rsidRPr="00661924">
              <w:rPr>
                <w:rFonts w:ascii="Arial" w:eastAsia="SimSun" w:hAnsi="Arial"/>
                <w:sz w:val="18"/>
              </w:rPr>
              <w:t>)</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796A716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del w:id="3462" w:author="CR 0270" w:date="2021-09-23T14:36:00Z">
              <w:r w:rsidRPr="00661924" w:rsidDel="00565F3D">
                <w:rPr>
                  <w:rFonts w:ascii="Arial" w:eastAsia="SimSun" w:hAnsi="Arial"/>
                  <w:sz w:val="18"/>
                </w:rPr>
                <w:delText>, l</w:delText>
              </w:r>
              <w:r w:rsidRPr="00661924" w:rsidDel="00565F3D">
                <w:rPr>
                  <w:rFonts w:ascii="Arial" w:eastAsia="SimSun" w:hAnsi="Arial"/>
                  <w:sz w:val="18"/>
                  <w:vertAlign w:val="subscript"/>
                </w:rPr>
                <w:delText>1</w:delText>
              </w:r>
            </w:del>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717FC2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del w:id="3463" w:author="CR 0270" w:date="2021-09-23T14:36:00Z">
              <w:r w:rsidRPr="00661924" w:rsidDel="00565F3D">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7482B55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del w:id="3464" w:author="CR 0270" w:date="2021-09-23T14:36:00Z">
              <w:r w:rsidRPr="00661924" w:rsidDel="00565F3D">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4B74CD5"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del w:id="3465" w:author="CR 0270" w:date="2021-09-23T14:36:00Z">
              <w:r w:rsidRPr="00661924" w:rsidDel="00565F3D">
                <w:rPr>
                  <w:rFonts w:ascii="Arial" w:eastAsia="SimSun" w:hAnsi="Arial"/>
                  <w:sz w:val="18"/>
                </w:rPr>
                <w:delText>,-</w:delText>
              </w:r>
            </w:del>
            <w:r w:rsidRPr="00661924">
              <w:rPr>
                <w:rFonts w:ascii="Arial" w:eastAsia="SimSun" w:hAnsi="Arial"/>
                <w:sz w:val="18"/>
              </w:rPr>
              <w:t>)</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3446"/>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3466" w:name="_Toc21338260"/>
      <w:bookmarkStart w:id="3467" w:name="_Toc29808368"/>
      <w:bookmarkStart w:id="3468" w:name="_Toc37068287"/>
      <w:bookmarkStart w:id="3469" w:name="_Toc37257240"/>
      <w:bookmarkStart w:id="3470" w:name="_Toc45892371"/>
      <w:bookmarkStart w:id="3471" w:name="_Toc53175997"/>
      <w:bookmarkStart w:id="3472" w:name="_Toc61119962"/>
      <w:bookmarkStart w:id="3473" w:name="_Toc67917178"/>
      <w:bookmarkStart w:id="3474" w:name="_Toc76297217"/>
      <w:bookmarkStart w:id="3475" w:name="_Toc76571158"/>
      <w:bookmarkStart w:id="3476" w:name="_Toc8374269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466"/>
      <w:bookmarkEnd w:id="3467"/>
      <w:bookmarkEnd w:id="3468"/>
      <w:bookmarkEnd w:id="3469"/>
      <w:bookmarkEnd w:id="3470"/>
      <w:bookmarkEnd w:id="3471"/>
      <w:bookmarkEnd w:id="3472"/>
      <w:bookmarkEnd w:id="3473"/>
      <w:bookmarkEnd w:id="3474"/>
      <w:bookmarkEnd w:id="3475"/>
      <w:bookmarkEnd w:id="3476"/>
    </w:p>
    <w:p w14:paraId="1A9931CC" w14:textId="77777777" w:rsidR="005B3300" w:rsidRPr="00661924" w:rsidRDefault="005B3300" w:rsidP="005B3300">
      <w:pPr>
        <w:pStyle w:val="Heading4"/>
        <w:rPr>
          <w:lang w:eastAsia="zh-CN"/>
        </w:rPr>
      </w:pPr>
      <w:bookmarkStart w:id="3477" w:name="_Toc21338261"/>
      <w:bookmarkStart w:id="3478" w:name="_Toc29808369"/>
      <w:bookmarkStart w:id="3479" w:name="_Toc37068288"/>
      <w:bookmarkStart w:id="3480" w:name="_Toc37257241"/>
      <w:bookmarkStart w:id="3481" w:name="_Toc45892372"/>
      <w:bookmarkStart w:id="3482" w:name="_Toc53175998"/>
      <w:bookmarkStart w:id="3483" w:name="_Toc61119963"/>
      <w:bookmarkStart w:id="3484" w:name="_Toc67917179"/>
      <w:bookmarkStart w:id="3485" w:name="_Toc76297218"/>
      <w:bookmarkStart w:id="3486" w:name="_Toc76571159"/>
      <w:bookmarkStart w:id="3487" w:name="_Toc8374269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477"/>
      <w:bookmarkEnd w:id="3478"/>
      <w:bookmarkEnd w:id="3479"/>
      <w:bookmarkEnd w:id="3480"/>
      <w:bookmarkEnd w:id="3481"/>
      <w:bookmarkEnd w:id="3482"/>
      <w:bookmarkEnd w:id="3483"/>
      <w:bookmarkEnd w:id="3484"/>
      <w:bookmarkEnd w:id="3485"/>
      <w:bookmarkEnd w:id="3486"/>
      <w:bookmarkEnd w:id="3487"/>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F0D5B0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3488" w:author="CR 0270" w:date="2021-09-23T14:38:00Z">
              <w:r w:rsidRPr="00661924" w:rsidDel="0040088B">
                <w:rPr>
                  <w:rFonts w:ascii="Arial" w:eastAsia="SimSun" w:hAnsi="Arial"/>
                  <w:sz w:val="18"/>
                </w:rPr>
                <w:delText>, k</w:delText>
              </w:r>
              <w:r w:rsidRPr="00661924" w:rsidDel="0040088B">
                <w:rPr>
                  <w:rFonts w:ascii="Arial" w:eastAsia="SimSun" w:hAnsi="Arial"/>
                  <w:sz w:val="18"/>
                  <w:vertAlign w:val="subscript"/>
                </w:rPr>
                <w:delText>1</w:delText>
              </w:r>
              <w:r w:rsidRPr="00661924" w:rsidDel="0040088B">
                <w:rPr>
                  <w:rFonts w:ascii="Arial" w:eastAsia="SimSun" w:hAnsi="Arial"/>
                  <w:sz w:val="18"/>
                </w:rPr>
                <w:delText xml:space="preserve"> </w:delText>
              </w:r>
            </w:del>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04D944F" w:rsidR="005B3300" w:rsidRPr="00661924" w:rsidRDefault="00E80452" w:rsidP="000811C5">
            <w:pPr>
              <w:keepNext/>
              <w:keepLines/>
              <w:spacing w:after="0"/>
              <w:jc w:val="center"/>
              <w:rPr>
                <w:rFonts w:ascii="Arial" w:eastAsia="SimSun" w:hAnsi="Arial"/>
                <w:sz w:val="18"/>
              </w:rPr>
            </w:pPr>
            <w:ins w:id="3489" w:author="CR 0270" w:date="2021-09-23T14:37:00Z">
              <w:r>
                <w:rPr>
                  <w:rFonts w:ascii="Arial" w:hAnsi="Arial"/>
                  <w:sz w:val="18"/>
                </w:rPr>
                <w:t>Row 5,(4)</w:t>
              </w:r>
            </w:ins>
            <w:del w:id="3490" w:author="CR 0270" w:date="2021-09-23T14:37:00Z">
              <w:r w:rsidR="005B3300" w:rsidRPr="00661924" w:rsidDel="00E80452">
                <w:rPr>
                  <w:rFonts w:ascii="Arial" w:eastAsia="SimSun" w:hAnsi="Arial"/>
                  <w:sz w:val="18"/>
                </w:rPr>
                <w:delText>Row 5, (4,-)</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71F0DE5D" w:rsidR="005B3300" w:rsidRPr="00661924" w:rsidRDefault="00E80452" w:rsidP="000811C5">
            <w:pPr>
              <w:keepNext/>
              <w:keepLines/>
              <w:spacing w:after="0"/>
              <w:jc w:val="center"/>
              <w:rPr>
                <w:rFonts w:ascii="Arial" w:eastAsia="SimSun" w:hAnsi="Arial"/>
                <w:sz w:val="18"/>
              </w:rPr>
            </w:pPr>
            <w:ins w:id="3491" w:author="CR 0270" w:date="2021-09-23T14:37:00Z">
              <w:r>
                <w:rPr>
                  <w:rFonts w:ascii="Arial" w:hAnsi="Arial"/>
                  <w:sz w:val="18"/>
                </w:rPr>
                <w:t>Row 5,(4)</w:t>
              </w:r>
            </w:ins>
            <w:del w:id="3492" w:author="CR 0270" w:date="2021-09-23T14:37:00Z">
              <w:r w:rsidR="005B3300" w:rsidRPr="00661924" w:rsidDel="00E80452">
                <w:rPr>
                  <w:rFonts w:ascii="Arial" w:eastAsia="SimSun" w:hAnsi="Arial"/>
                  <w:sz w:val="18"/>
                </w:rPr>
                <w:delText>Row 5, (4,-)</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480657BA" w:rsidR="005B3300" w:rsidRPr="00661924" w:rsidRDefault="00E80452" w:rsidP="000811C5">
            <w:pPr>
              <w:keepNext/>
              <w:keepLines/>
              <w:spacing w:after="0"/>
              <w:jc w:val="center"/>
              <w:rPr>
                <w:rFonts w:ascii="Arial" w:eastAsia="SimSun" w:hAnsi="Arial"/>
                <w:sz w:val="18"/>
              </w:rPr>
            </w:pPr>
            <w:ins w:id="3493" w:author="CR 0270" w:date="2021-09-23T14:37:00Z">
              <w:r>
                <w:rPr>
                  <w:rFonts w:ascii="Arial" w:hAnsi="Arial"/>
                  <w:sz w:val="18"/>
                </w:rPr>
                <w:t>Row 5,(4)</w:t>
              </w:r>
            </w:ins>
            <w:del w:id="3494" w:author="CR 0270" w:date="2021-09-23T14:37:00Z">
              <w:r w:rsidR="005B3300" w:rsidRPr="00661924" w:rsidDel="00E80452">
                <w:rPr>
                  <w:rFonts w:ascii="Arial" w:eastAsia="SimSun" w:hAnsi="Arial"/>
                  <w:sz w:val="18"/>
                </w:rPr>
                <w:delText>Row 5, (4,-)</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6EADB29E" w:rsidR="005B3300" w:rsidRPr="00661924" w:rsidRDefault="0040088B" w:rsidP="000811C5">
            <w:pPr>
              <w:keepNext/>
              <w:keepLines/>
              <w:spacing w:after="0"/>
              <w:jc w:val="center"/>
              <w:rPr>
                <w:rFonts w:ascii="Arial" w:eastAsia="SimSun" w:hAnsi="Arial"/>
                <w:sz w:val="18"/>
              </w:rPr>
            </w:pPr>
            <w:ins w:id="3495" w:author="CR 0270" w:date="2021-09-23T14:37:00Z">
              <w:r>
                <w:rPr>
                  <w:rFonts w:ascii="Arial" w:hAnsi="Arial"/>
                  <w:sz w:val="18"/>
                </w:rPr>
                <w:t>Row 5,(4)</w:t>
              </w:r>
            </w:ins>
            <w:del w:id="3496" w:author="CR 0270" w:date="2021-09-23T14:37:00Z">
              <w:r w:rsidR="005B3300" w:rsidRPr="00661924" w:rsidDel="0040088B">
                <w:rPr>
                  <w:rFonts w:ascii="Arial" w:eastAsia="SimSun" w:hAnsi="Arial"/>
                  <w:sz w:val="18"/>
                </w:rPr>
                <w:delText>Row 5, (4,-)</w:delText>
              </w:r>
            </w:del>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2904F6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del w:id="3497" w:author="CR 0270" w:date="2021-09-23T14:37:00Z">
              <w:r w:rsidRPr="00661924" w:rsidDel="00E80452">
                <w:rPr>
                  <w:rFonts w:ascii="Arial" w:eastAsia="SimSun" w:hAnsi="Arial"/>
                  <w:sz w:val="18"/>
                </w:rPr>
                <w:delText>, l</w:delText>
              </w:r>
              <w:r w:rsidRPr="00661924" w:rsidDel="00E80452">
                <w:rPr>
                  <w:rFonts w:ascii="Arial" w:eastAsia="SimSun" w:hAnsi="Arial"/>
                  <w:sz w:val="18"/>
                  <w:vertAlign w:val="subscript"/>
                </w:rPr>
                <w:delText>1</w:delText>
              </w:r>
            </w:del>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260698E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del w:id="3498" w:author="CR 0270" w:date="2021-09-23T14:38:00Z">
              <w:r w:rsidRPr="00661924" w:rsidDel="0040088B">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03F631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del w:id="3499" w:author="CR 0270" w:date="2021-09-23T14:38:00Z">
              <w:r w:rsidRPr="00661924" w:rsidDel="0040088B">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49D6BB9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del w:id="3500" w:author="CR 0270" w:date="2021-09-23T14:38:00Z">
              <w:r w:rsidRPr="00661924" w:rsidDel="0040088B">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63F698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del w:id="3501" w:author="CR 0270" w:date="2021-09-23T14:38:00Z">
              <w:r w:rsidRPr="00661924" w:rsidDel="0040088B">
                <w:rPr>
                  <w:rFonts w:ascii="Arial" w:eastAsia="SimSun" w:hAnsi="Arial"/>
                  <w:sz w:val="18"/>
                </w:rPr>
                <w:delText>,-</w:delText>
              </w:r>
            </w:del>
            <w:r w:rsidRPr="00661924">
              <w:rPr>
                <w:rFonts w:ascii="Arial" w:eastAsia="SimSun" w:hAnsi="Arial"/>
                <w:sz w:val="18"/>
              </w:rPr>
              <w:t>)</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7752482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3502" w:author="CR 0270" w:date="2021-09-23T14:38:00Z">
              <w:r w:rsidRPr="00661924" w:rsidDel="00A86514">
                <w:rPr>
                  <w:rFonts w:ascii="Arial" w:eastAsia="SimSun" w:hAnsi="Arial"/>
                  <w:sz w:val="18"/>
                </w:rPr>
                <w:delText>, k</w:delText>
              </w:r>
              <w:r w:rsidRPr="00661924" w:rsidDel="00A86514">
                <w:rPr>
                  <w:rFonts w:ascii="Arial" w:eastAsia="SimSun" w:hAnsi="Arial"/>
                  <w:sz w:val="18"/>
                  <w:vertAlign w:val="subscript"/>
                </w:rPr>
                <w:delText>1</w:delText>
              </w:r>
              <w:r w:rsidRPr="00661924" w:rsidDel="00A86514">
                <w:rPr>
                  <w:rFonts w:ascii="Arial" w:eastAsia="SimSun" w:hAnsi="Arial"/>
                  <w:sz w:val="18"/>
                </w:rPr>
                <w:delText xml:space="preserve"> </w:delText>
              </w:r>
            </w:del>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22D17F4F"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del w:id="3503" w:author="CR 0270" w:date="2021-09-23T14:38:00Z">
              <w:r w:rsidRPr="00661924" w:rsidDel="00A86514">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44E01DE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del w:id="3504" w:author="CR 0270" w:date="2021-09-23T14:38:00Z">
              <w:r w:rsidRPr="00661924" w:rsidDel="00A86514">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36D6E165"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del w:id="3505" w:author="CR 0270" w:date="2021-09-23T14:39:00Z">
              <w:r w:rsidRPr="00661924" w:rsidDel="00A86514">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3AF7116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del w:id="3506" w:author="CR 0270" w:date="2021-09-23T14:39:00Z">
              <w:r w:rsidRPr="00661924" w:rsidDel="00A86514">
                <w:rPr>
                  <w:rFonts w:ascii="Arial" w:eastAsia="SimSun" w:hAnsi="Arial"/>
                  <w:sz w:val="18"/>
                </w:rPr>
                <w:delText>,-</w:delText>
              </w:r>
            </w:del>
            <w:r w:rsidRPr="00661924">
              <w:rPr>
                <w:rFonts w:ascii="Arial" w:eastAsia="SimSun" w:hAnsi="Arial"/>
                <w:sz w:val="18"/>
              </w:rPr>
              <w:t>)</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0DC3ADD"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del w:id="3507" w:author="CR 0270" w:date="2021-09-23T14:39:00Z">
              <w:r w:rsidRPr="00661924" w:rsidDel="00A86514">
                <w:rPr>
                  <w:rFonts w:ascii="Arial" w:eastAsia="SimSun" w:hAnsi="Arial"/>
                  <w:sz w:val="18"/>
                </w:rPr>
                <w:delText>, l</w:delText>
              </w:r>
              <w:r w:rsidRPr="00661924" w:rsidDel="00A86514">
                <w:rPr>
                  <w:rFonts w:ascii="Arial" w:eastAsia="SimSun" w:hAnsi="Arial"/>
                  <w:sz w:val="18"/>
                  <w:vertAlign w:val="subscript"/>
                </w:rPr>
                <w:delText>1</w:delText>
              </w:r>
            </w:del>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51EAA11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del w:id="3508" w:author="CR 0270" w:date="2021-09-23T14:39:00Z">
              <w:r w:rsidRPr="00661924" w:rsidDel="00A86514">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6E435B3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del w:id="3509" w:author="CR 0270" w:date="2021-09-23T14:39:00Z">
              <w:r w:rsidRPr="00661924" w:rsidDel="00A86514">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CC69CE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del w:id="3510" w:author="CR 0270" w:date="2021-09-23T14:39:00Z">
              <w:r w:rsidRPr="00661924" w:rsidDel="00A86514">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45D1A6B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del w:id="3511" w:author="CR 0270" w:date="2021-09-23T14:39:00Z">
              <w:r w:rsidRPr="00661924" w:rsidDel="00A86514">
                <w:rPr>
                  <w:rFonts w:ascii="Arial" w:eastAsia="SimSun" w:hAnsi="Arial"/>
                  <w:sz w:val="18"/>
                </w:rPr>
                <w:delText>,-</w:delText>
              </w:r>
            </w:del>
            <w:r w:rsidRPr="00661924">
              <w:rPr>
                <w:rFonts w:ascii="Arial" w:eastAsia="SimSun" w:hAnsi="Arial"/>
                <w:sz w:val="18"/>
              </w:rPr>
              <w:t>)</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3512" w:name="_Toc21338262"/>
      <w:bookmarkStart w:id="3513" w:name="_Toc29808370"/>
      <w:bookmarkStart w:id="3514" w:name="_Toc37068289"/>
      <w:bookmarkStart w:id="3515" w:name="_Toc37257242"/>
      <w:bookmarkStart w:id="3516" w:name="_Toc45892373"/>
      <w:bookmarkStart w:id="3517" w:name="_Toc53175999"/>
      <w:bookmarkStart w:id="3518" w:name="_Toc61119964"/>
      <w:bookmarkStart w:id="3519" w:name="_Toc67917180"/>
      <w:bookmarkStart w:id="3520" w:name="_Toc76297219"/>
      <w:bookmarkStart w:id="3521" w:name="_Toc76571160"/>
      <w:bookmarkStart w:id="3522" w:name="_Toc8374270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512"/>
      <w:bookmarkEnd w:id="3513"/>
      <w:bookmarkEnd w:id="3514"/>
      <w:bookmarkEnd w:id="3515"/>
      <w:bookmarkEnd w:id="3516"/>
      <w:bookmarkEnd w:id="3517"/>
      <w:bookmarkEnd w:id="3518"/>
      <w:bookmarkEnd w:id="3519"/>
      <w:bookmarkEnd w:id="3520"/>
      <w:bookmarkEnd w:id="3521"/>
      <w:bookmarkEnd w:id="3522"/>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3D23005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3523" w:author="CR 0270" w:date="2021-09-23T14:40:00Z">
              <w:r w:rsidRPr="00661924" w:rsidDel="0039485C">
                <w:rPr>
                  <w:rFonts w:ascii="Arial" w:eastAsia="SimSun" w:hAnsi="Arial"/>
                  <w:sz w:val="18"/>
                </w:rPr>
                <w:delText>, k</w:delText>
              </w:r>
              <w:r w:rsidRPr="00661924" w:rsidDel="0039485C">
                <w:rPr>
                  <w:rFonts w:ascii="Arial" w:eastAsia="SimSun" w:hAnsi="Arial"/>
                  <w:sz w:val="18"/>
                  <w:vertAlign w:val="subscript"/>
                </w:rPr>
                <w:delText>1</w:delText>
              </w:r>
              <w:r w:rsidRPr="00661924" w:rsidDel="0039485C">
                <w:rPr>
                  <w:rFonts w:ascii="Arial" w:eastAsia="SimSun" w:hAnsi="Arial"/>
                  <w:sz w:val="18"/>
                </w:rPr>
                <w:delText xml:space="preserve"> </w:delText>
              </w:r>
            </w:del>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7F210D86" w:rsidR="005B3300" w:rsidRPr="00661924" w:rsidRDefault="0039485C" w:rsidP="000811C5">
            <w:pPr>
              <w:keepNext/>
              <w:keepLines/>
              <w:spacing w:after="0"/>
              <w:jc w:val="center"/>
              <w:rPr>
                <w:rFonts w:ascii="Arial" w:eastAsia="SimSun" w:hAnsi="Arial"/>
                <w:sz w:val="18"/>
              </w:rPr>
            </w:pPr>
            <w:ins w:id="3524" w:author="CR 0270" w:date="2021-09-23T14:40:00Z">
              <w:r>
                <w:rPr>
                  <w:rFonts w:ascii="Arial" w:hAnsi="Arial"/>
                  <w:sz w:val="18"/>
                </w:rPr>
                <w:t>Row 5,(4)</w:t>
              </w:r>
            </w:ins>
            <w:del w:id="3525" w:author="CR 0270" w:date="2021-09-23T14:40:00Z">
              <w:r w:rsidR="005B3300" w:rsidRPr="00661924" w:rsidDel="0039485C">
                <w:rPr>
                  <w:rFonts w:ascii="Arial" w:eastAsia="SimSun" w:hAnsi="Arial"/>
                  <w:sz w:val="18"/>
                </w:rPr>
                <w:delText>Row 5, (4,-)</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5A6AB19C" w:rsidR="005B3300" w:rsidRPr="00661924" w:rsidRDefault="0039485C" w:rsidP="000811C5">
            <w:pPr>
              <w:keepNext/>
              <w:keepLines/>
              <w:spacing w:after="0"/>
              <w:jc w:val="center"/>
              <w:rPr>
                <w:rFonts w:ascii="Arial" w:eastAsia="SimSun" w:hAnsi="Arial"/>
                <w:sz w:val="18"/>
              </w:rPr>
            </w:pPr>
            <w:ins w:id="3526" w:author="CR 0270" w:date="2021-09-23T14:40:00Z">
              <w:r>
                <w:rPr>
                  <w:rFonts w:ascii="Arial" w:hAnsi="Arial"/>
                  <w:sz w:val="18"/>
                </w:rPr>
                <w:t>Row 5,(4)</w:t>
              </w:r>
            </w:ins>
            <w:del w:id="3527" w:author="CR 0270" w:date="2021-09-23T14:40:00Z">
              <w:r w:rsidR="005B3300" w:rsidRPr="00661924" w:rsidDel="0039485C">
                <w:rPr>
                  <w:rFonts w:ascii="Arial" w:eastAsia="SimSun" w:hAnsi="Arial"/>
                  <w:sz w:val="18"/>
                </w:rPr>
                <w:delText>Row 5, (4,-)</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EB16D0B" w:rsidR="005B3300" w:rsidRPr="00661924" w:rsidRDefault="0039485C" w:rsidP="000811C5">
            <w:pPr>
              <w:keepNext/>
              <w:keepLines/>
              <w:spacing w:after="0"/>
              <w:jc w:val="center"/>
              <w:rPr>
                <w:rFonts w:ascii="Arial" w:eastAsia="SimSun" w:hAnsi="Arial"/>
                <w:sz w:val="18"/>
              </w:rPr>
            </w:pPr>
            <w:ins w:id="3528" w:author="CR 0270" w:date="2021-09-23T14:40:00Z">
              <w:r>
                <w:rPr>
                  <w:rFonts w:ascii="Arial" w:hAnsi="Arial"/>
                  <w:sz w:val="18"/>
                </w:rPr>
                <w:t>Row 5,(4)</w:t>
              </w:r>
            </w:ins>
            <w:del w:id="3529" w:author="CR 0270" w:date="2021-09-23T14:40:00Z">
              <w:r w:rsidR="005B3300" w:rsidRPr="00661924" w:rsidDel="0039485C">
                <w:rPr>
                  <w:rFonts w:ascii="Arial" w:eastAsia="SimSun" w:hAnsi="Arial"/>
                  <w:sz w:val="18"/>
                </w:rPr>
                <w:delText>Row 5, (4,-)</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2E5480C" w:rsidR="005B3300" w:rsidRPr="00661924" w:rsidRDefault="0039485C" w:rsidP="000811C5">
            <w:pPr>
              <w:keepNext/>
              <w:keepLines/>
              <w:spacing w:after="0"/>
              <w:jc w:val="center"/>
              <w:rPr>
                <w:rFonts w:ascii="Arial" w:eastAsia="SimSun" w:hAnsi="Arial"/>
                <w:sz w:val="18"/>
              </w:rPr>
            </w:pPr>
            <w:ins w:id="3530" w:author="CR 0270" w:date="2021-09-23T14:40:00Z">
              <w:r>
                <w:rPr>
                  <w:rFonts w:ascii="Arial" w:hAnsi="Arial"/>
                  <w:sz w:val="18"/>
                </w:rPr>
                <w:t>Row 5,(4)</w:t>
              </w:r>
            </w:ins>
            <w:del w:id="3531" w:author="CR 0270" w:date="2021-09-23T14:40:00Z">
              <w:r w:rsidR="005B3300" w:rsidRPr="00661924" w:rsidDel="0039485C">
                <w:rPr>
                  <w:rFonts w:ascii="Arial" w:eastAsia="SimSun" w:hAnsi="Arial"/>
                  <w:sz w:val="18"/>
                </w:rPr>
                <w:delText>Row 5, (4,-)</w:delText>
              </w:r>
            </w:del>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0DB619CD"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del w:id="3532" w:author="CR 0270" w:date="2021-09-23T14:40:00Z">
              <w:r w:rsidRPr="00661924" w:rsidDel="002D0319">
                <w:rPr>
                  <w:rFonts w:ascii="Arial" w:eastAsia="SimSun" w:hAnsi="Arial"/>
                  <w:sz w:val="18"/>
                </w:rPr>
                <w:delText>, l</w:delText>
              </w:r>
              <w:r w:rsidRPr="00661924" w:rsidDel="002D0319">
                <w:rPr>
                  <w:rFonts w:ascii="Arial" w:eastAsia="SimSun" w:hAnsi="Arial"/>
                  <w:sz w:val="18"/>
                  <w:vertAlign w:val="subscript"/>
                </w:rPr>
                <w:delText>1</w:delText>
              </w:r>
            </w:del>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353C7635"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del w:id="3533" w:author="CR 0270" w:date="2021-09-23T14:40:00Z">
              <w:r w:rsidRPr="00661924" w:rsidDel="002D0319">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62962ABF"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del w:id="3534" w:author="CR 0270" w:date="2021-09-23T14:41:00Z">
              <w:r w:rsidRPr="00661924" w:rsidDel="002D0319">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7276E4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del w:id="3535" w:author="CR 0270" w:date="2021-09-23T14:41:00Z">
              <w:r w:rsidRPr="00661924" w:rsidDel="002D0319">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3BE862D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del w:id="3536" w:author="CR 0270" w:date="2021-09-23T14:41:00Z">
              <w:r w:rsidRPr="00661924" w:rsidDel="002D0319">
                <w:rPr>
                  <w:rFonts w:ascii="Arial" w:eastAsia="SimSun" w:hAnsi="Arial"/>
                  <w:sz w:val="18"/>
                </w:rPr>
                <w:delText>,-</w:delText>
              </w:r>
            </w:del>
            <w:r w:rsidRPr="00661924">
              <w:rPr>
                <w:rFonts w:ascii="Arial" w:eastAsia="SimSun" w:hAnsi="Arial"/>
                <w:sz w:val="18"/>
              </w:rPr>
              <w:t>)</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51496C1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del w:id="3537" w:author="CR 0270" w:date="2021-09-23T14:41:00Z">
              <w:r w:rsidRPr="00661924" w:rsidDel="002D0319">
                <w:rPr>
                  <w:rFonts w:ascii="Arial" w:eastAsia="SimSun" w:hAnsi="Arial"/>
                  <w:sz w:val="18"/>
                </w:rPr>
                <w:delText>, k</w:delText>
              </w:r>
              <w:r w:rsidRPr="00661924" w:rsidDel="002D0319">
                <w:rPr>
                  <w:rFonts w:ascii="Arial" w:eastAsia="SimSun" w:hAnsi="Arial"/>
                  <w:sz w:val="18"/>
                  <w:vertAlign w:val="subscript"/>
                </w:rPr>
                <w:delText>1</w:delText>
              </w:r>
              <w:r w:rsidRPr="00661924" w:rsidDel="002D0319">
                <w:rPr>
                  <w:rFonts w:ascii="Arial" w:eastAsia="SimSun" w:hAnsi="Arial"/>
                  <w:sz w:val="18"/>
                </w:rPr>
                <w:delText xml:space="preserve"> </w:delText>
              </w:r>
            </w:del>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6703D84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del w:id="3538" w:author="CR 0270" w:date="2021-09-23T14:41:00Z">
              <w:r w:rsidRPr="00661924" w:rsidDel="009F5A8C">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3EAEFF7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del w:id="3539" w:author="CR 0270" w:date="2021-09-23T14:41:00Z">
              <w:r w:rsidRPr="00661924" w:rsidDel="009F5A8C">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2EC2459B"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del w:id="3540" w:author="CR 0270" w:date="2021-09-23T14:41:00Z">
              <w:r w:rsidRPr="00661924" w:rsidDel="009F5A8C">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13143E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del w:id="3541" w:author="CR 0270" w:date="2021-09-23T14:41:00Z">
              <w:r w:rsidRPr="00661924" w:rsidDel="009F5A8C">
                <w:rPr>
                  <w:rFonts w:ascii="Arial" w:eastAsia="SimSun" w:hAnsi="Arial"/>
                  <w:sz w:val="18"/>
                </w:rPr>
                <w:delText>,-</w:delText>
              </w:r>
            </w:del>
            <w:r w:rsidRPr="00661924">
              <w:rPr>
                <w:rFonts w:ascii="Arial" w:eastAsia="SimSun" w:hAnsi="Arial"/>
                <w:sz w:val="18"/>
              </w:rPr>
              <w:t>)</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6F4B4472"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del w:id="3542" w:author="CR 0270" w:date="2021-09-23T14:41:00Z">
              <w:r w:rsidRPr="00661924" w:rsidDel="009F5A8C">
                <w:rPr>
                  <w:rFonts w:ascii="Arial" w:eastAsia="SimSun" w:hAnsi="Arial"/>
                  <w:sz w:val="18"/>
                </w:rPr>
                <w:delText>, l</w:delText>
              </w:r>
              <w:r w:rsidRPr="00661924" w:rsidDel="009F5A8C">
                <w:rPr>
                  <w:rFonts w:ascii="Arial" w:eastAsia="SimSun" w:hAnsi="Arial"/>
                  <w:sz w:val="18"/>
                  <w:vertAlign w:val="subscript"/>
                </w:rPr>
                <w:delText>1</w:delText>
              </w:r>
            </w:del>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67A2CB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del w:id="3543" w:author="CR 0270" w:date="2021-09-23T14:41:00Z">
              <w:r w:rsidRPr="00661924" w:rsidDel="009F5A8C">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2A0A521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del w:id="3544" w:author="CR 0270" w:date="2021-09-23T14:42:00Z">
              <w:r w:rsidRPr="00661924" w:rsidDel="009F5A8C">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12CA701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del w:id="3545" w:author="CR 0270" w:date="2021-09-23T14:42:00Z">
              <w:r w:rsidRPr="00661924" w:rsidDel="009F5A8C">
                <w:rPr>
                  <w:rFonts w:ascii="Arial" w:eastAsia="SimSun" w:hAnsi="Arial"/>
                  <w:sz w:val="18"/>
                </w:rPr>
                <w:delText>,-</w:delText>
              </w:r>
            </w:del>
            <w:r w:rsidRPr="00661924">
              <w:rPr>
                <w:rFonts w:ascii="Arial" w:eastAsia="SimSun" w:hAnsi="Arial"/>
                <w:sz w:val="18"/>
              </w:rPr>
              <w:t>)</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10C6279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del w:id="3546" w:author="CR 0270" w:date="2021-09-23T14:42:00Z">
              <w:r w:rsidRPr="00661924" w:rsidDel="009F5A8C">
                <w:rPr>
                  <w:rFonts w:ascii="Arial" w:eastAsia="SimSun" w:hAnsi="Arial"/>
                  <w:sz w:val="18"/>
                </w:rPr>
                <w:delText>,-</w:delText>
              </w:r>
            </w:del>
            <w:r w:rsidRPr="00661924">
              <w:rPr>
                <w:rFonts w:ascii="Arial" w:eastAsia="SimSun" w:hAnsi="Arial"/>
                <w:sz w:val="18"/>
              </w:rPr>
              <w:t>)</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3547" w:name="_Toc21338263"/>
      <w:bookmarkStart w:id="3548" w:name="_Toc29808371"/>
      <w:bookmarkStart w:id="3549" w:name="_Toc37068290"/>
      <w:bookmarkStart w:id="3550" w:name="_Toc37257243"/>
      <w:bookmarkStart w:id="3551" w:name="_Toc45892374"/>
      <w:bookmarkStart w:id="3552" w:name="_Toc53176000"/>
      <w:bookmarkStart w:id="3553" w:name="_Toc61119965"/>
      <w:bookmarkStart w:id="3554" w:name="_Toc67917181"/>
      <w:bookmarkStart w:id="3555" w:name="_Toc76297220"/>
      <w:bookmarkStart w:id="3556" w:name="_Toc76571161"/>
      <w:bookmarkStart w:id="3557" w:name="_Toc83742701"/>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547"/>
      <w:bookmarkEnd w:id="3548"/>
      <w:bookmarkEnd w:id="3549"/>
      <w:bookmarkEnd w:id="3550"/>
      <w:bookmarkEnd w:id="3551"/>
      <w:bookmarkEnd w:id="3552"/>
      <w:bookmarkEnd w:id="3553"/>
      <w:bookmarkEnd w:id="3554"/>
      <w:bookmarkEnd w:id="3555"/>
      <w:bookmarkEnd w:id="3556"/>
      <w:bookmarkEnd w:id="3557"/>
    </w:p>
    <w:p w14:paraId="52F53CA8" w14:textId="77777777" w:rsidR="005B3300" w:rsidRPr="00661924" w:rsidRDefault="005B3300" w:rsidP="005B3300">
      <w:pPr>
        <w:pStyle w:val="Heading2"/>
      </w:pPr>
      <w:bookmarkStart w:id="3558" w:name="_Toc21338264"/>
      <w:bookmarkStart w:id="3559" w:name="_Toc29808372"/>
      <w:bookmarkStart w:id="3560" w:name="_Toc37068291"/>
      <w:bookmarkStart w:id="3561" w:name="_Toc37257244"/>
      <w:bookmarkStart w:id="3562" w:name="_Toc45892375"/>
      <w:bookmarkStart w:id="3563" w:name="_Toc53176001"/>
      <w:bookmarkStart w:id="3564" w:name="_Toc61119966"/>
      <w:bookmarkStart w:id="3565" w:name="_Toc67917182"/>
      <w:bookmarkStart w:id="3566" w:name="_Toc76297221"/>
      <w:bookmarkStart w:id="3567" w:name="_Toc76571162"/>
      <w:bookmarkStart w:id="3568" w:name="_Toc83742702"/>
      <w:r w:rsidRPr="00661924">
        <w:rPr>
          <w:rFonts w:hint="eastAsia"/>
          <w:lang w:eastAsia="zh-CN"/>
        </w:rPr>
        <w:t>7</w:t>
      </w:r>
      <w:r w:rsidRPr="00661924">
        <w:t>.1</w:t>
      </w:r>
      <w:r w:rsidRPr="00661924">
        <w:rPr>
          <w:rFonts w:hint="eastAsia"/>
          <w:lang w:eastAsia="zh-CN"/>
        </w:rPr>
        <w:tab/>
      </w:r>
      <w:r w:rsidRPr="00661924">
        <w:rPr>
          <w:rFonts w:hint="eastAsia"/>
        </w:rPr>
        <w:t>General</w:t>
      </w:r>
      <w:bookmarkEnd w:id="3558"/>
      <w:bookmarkEnd w:id="3559"/>
      <w:bookmarkEnd w:id="3560"/>
      <w:bookmarkEnd w:id="3561"/>
      <w:bookmarkEnd w:id="3562"/>
      <w:bookmarkEnd w:id="3563"/>
      <w:bookmarkEnd w:id="3564"/>
      <w:bookmarkEnd w:id="3565"/>
      <w:bookmarkEnd w:id="3566"/>
      <w:bookmarkEnd w:id="3567"/>
      <w:bookmarkEnd w:id="3568"/>
    </w:p>
    <w:p w14:paraId="2524D9FE" w14:textId="77777777" w:rsidR="005B3300" w:rsidRPr="00661924" w:rsidRDefault="005B3300" w:rsidP="005B3300">
      <w:pPr>
        <w:pStyle w:val="Heading3"/>
        <w:rPr>
          <w:lang w:eastAsia="zh-CN"/>
        </w:rPr>
      </w:pPr>
      <w:bookmarkStart w:id="3569" w:name="_Toc21338265"/>
      <w:bookmarkStart w:id="3570" w:name="_Toc29808373"/>
      <w:bookmarkStart w:id="3571" w:name="_Toc37068292"/>
      <w:bookmarkStart w:id="3572" w:name="_Toc37257245"/>
      <w:bookmarkStart w:id="3573" w:name="_Toc45892376"/>
      <w:bookmarkStart w:id="3574" w:name="_Toc53176002"/>
      <w:bookmarkStart w:id="3575" w:name="_Toc61119967"/>
      <w:bookmarkStart w:id="3576" w:name="_Toc67917183"/>
      <w:bookmarkStart w:id="3577" w:name="_Toc76297222"/>
      <w:bookmarkStart w:id="3578" w:name="_Toc76571163"/>
      <w:bookmarkStart w:id="3579" w:name="_Toc83742703"/>
      <w:r w:rsidRPr="00661924">
        <w:t>7.1.1</w:t>
      </w:r>
      <w:r w:rsidRPr="00661924">
        <w:rPr>
          <w:rFonts w:hint="eastAsia"/>
          <w:lang w:eastAsia="zh-CN"/>
        </w:rPr>
        <w:tab/>
      </w:r>
      <w:r w:rsidRPr="00661924">
        <w:rPr>
          <w:lang w:eastAsia="zh-CN"/>
        </w:rPr>
        <w:t>Applicability of requirements</w:t>
      </w:r>
      <w:bookmarkEnd w:id="3569"/>
      <w:bookmarkEnd w:id="3570"/>
      <w:bookmarkEnd w:id="3571"/>
      <w:bookmarkEnd w:id="3572"/>
      <w:bookmarkEnd w:id="3573"/>
      <w:bookmarkEnd w:id="3574"/>
      <w:bookmarkEnd w:id="3575"/>
      <w:bookmarkEnd w:id="3576"/>
      <w:bookmarkEnd w:id="3577"/>
      <w:bookmarkEnd w:id="3578"/>
      <w:bookmarkEnd w:id="3579"/>
    </w:p>
    <w:p w14:paraId="11CB9A67" w14:textId="77777777" w:rsidR="005B3300" w:rsidRPr="00661924" w:rsidRDefault="005B3300" w:rsidP="005B3300">
      <w:pPr>
        <w:pStyle w:val="Heading4"/>
      </w:pPr>
      <w:bookmarkStart w:id="3580" w:name="_Toc21338266"/>
      <w:bookmarkStart w:id="3581" w:name="_Toc29808374"/>
      <w:bookmarkStart w:id="3582" w:name="_Toc37068293"/>
      <w:bookmarkStart w:id="3583" w:name="_Toc37257246"/>
      <w:bookmarkStart w:id="3584" w:name="_Toc45892377"/>
      <w:bookmarkStart w:id="3585" w:name="_Toc53176003"/>
      <w:bookmarkStart w:id="3586" w:name="_Toc61119968"/>
      <w:bookmarkStart w:id="3587" w:name="_Toc67917184"/>
      <w:bookmarkStart w:id="3588" w:name="_Toc76297223"/>
      <w:bookmarkStart w:id="3589" w:name="_Toc76571164"/>
      <w:bookmarkStart w:id="3590" w:name="_Toc83742704"/>
      <w:r w:rsidRPr="00661924">
        <w:rPr>
          <w:rFonts w:hint="eastAsia"/>
          <w:lang w:eastAsia="zh-CN"/>
        </w:rPr>
        <w:t>7</w:t>
      </w:r>
      <w:r w:rsidRPr="00661924">
        <w:t>.1.1.1</w:t>
      </w:r>
      <w:r w:rsidRPr="00661924">
        <w:rPr>
          <w:rFonts w:hint="eastAsia"/>
          <w:lang w:eastAsia="zh-CN"/>
        </w:rPr>
        <w:tab/>
      </w:r>
      <w:r w:rsidRPr="00661924">
        <w:rPr>
          <w:rFonts w:hint="eastAsia"/>
        </w:rPr>
        <w:t>General</w:t>
      </w:r>
      <w:bookmarkEnd w:id="3580"/>
      <w:bookmarkEnd w:id="3581"/>
      <w:bookmarkEnd w:id="3582"/>
      <w:bookmarkEnd w:id="3583"/>
      <w:bookmarkEnd w:id="3584"/>
      <w:bookmarkEnd w:id="3585"/>
      <w:bookmarkEnd w:id="3586"/>
      <w:bookmarkEnd w:id="3587"/>
      <w:bookmarkEnd w:id="3588"/>
      <w:bookmarkEnd w:id="3589"/>
      <w:bookmarkEnd w:id="3590"/>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591" w:name="_Toc21338267"/>
      <w:bookmarkStart w:id="3592" w:name="_Toc29808375"/>
      <w:bookmarkStart w:id="3593" w:name="_Toc37068294"/>
      <w:bookmarkStart w:id="3594" w:name="_Toc37257247"/>
      <w:bookmarkStart w:id="3595" w:name="_Toc45892378"/>
      <w:bookmarkStart w:id="3596" w:name="_Toc53176004"/>
      <w:bookmarkStart w:id="3597" w:name="_Toc61119969"/>
      <w:bookmarkStart w:id="3598"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599" w:name="_Toc76297224"/>
      <w:bookmarkStart w:id="3600" w:name="_Toc76571165"/>
      <w:bookmarkStart w:id="3601" w:name="_Toc83742705"/>
      <w:r w:rsidRPr="00661924">
        <w:t>7.1.1.2</w:t>
      </w:r>
      <w:r w:rsidRPr="00661924">
        <w:rPr>
          <w:rFonts w:hint="eastAsia"/>
        </w:rPr>
        <w:tab/>
      </w:r>
      <w:r w:rsidRPr="00661924">
        <w:t>Applicability of requirements for different number of RX antenna ports</w:t>
      </w:r>
      <w:bookmarkEnd w:id="3591"/>
      <w:bookmarkEnd w:id="3592"/>
      <w:bookmarkEnd w:id="3593"/>
      <w:bookmarkEnd w:id="3594"/>
      <w:bookmarkEnd w:id="3595"/>
      <w:bookmarkEnd w:id="3596"/>
      <w:bookmarkEnd w:id="3597"/>
      <w:bookmarkEnd w:id="3598"/>
      <w:bookmarkEnd w:id="3599"/>
      <w:bookmarkEnd w:id="3600"/>
      <w:bookmarkEnd w:id="3601"/>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602" w:name="_Toc21338268"/>
      <w:bookmarkStart w:id="3603" w:name="_Toc29808376"/>
      <w:bookmarkStart w:id="3604" w:name="_Toc37068295"/>
      <w:bookmarkStart w:id="3605" w:name="_Toc37257248"/>
      <w:bookmarkStart w:id="3606" w:name="_Toc45892379"/>
      <w:bookmarkStart w:id="3607" w:name="_Toc53176005"/>
      <w:bookmarkStart w:id="3608" w:name="_Toc61119970"/>
      <w:bookmarkStart w:id="3609" w:name="_Toc67917186"/>
      <w:bookmarkStart w:id="3610" w:name="_Toc76297225"/>
      <w:bookmarkStart w:id="3611" w:name="_Toc76571166"/>
      <w:bookmarkStart w:id="3612" w:name="_Toc83742706"/>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602"/>
      <w:bookmarkEnd w:id="3603"/>
      <w:bookmarkEnd w:id="3604"/>
      <w:bookmarkEnd w:id="3605"/>
      <w:bookmarkEnd w:id="3606"/>
      <w:bookmarkEnd w:id="3607"/>
      <w:bookmarkEnd w:id="3608"/>
      <w:bookmarkEnd w:id="3609"/>
      <w:bookmarkEnd w:id="3610"/>
      <w:bookmarkEnd w:id="3611"/>
      <w:bookmarkEnd w:id="3612"/>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613" w:name="_Toc21338269"/>
      <w:bookmarkStart w:id="3614" w:name="_Toc29808377"/>
      <w:bookmarkStart w:id="3615" w:name="_Toc37068296"/>
      <w:bookmarkStart w:id="3616" w:name="_Toc37257249"/>
      <w:bookmarkStart w:id="3617" w:name="_Toc45892380"/>
      <w:bookmarkStart w:id="3618" w:name="_Toc53176006"/>
      <w:bookmarkStart w:id="3619" w:name="_Toc61119971"/>
      <w:bookmarkStart w:id="3620" w:name="_Toc67917187"/>
      <w:bookmarkStart w:id="3621" w:name="_Toc76297226"/>
      <w:bookmarkStart w:id="3622" w:name="_Toc76571167"/>
      <w:bookmarkStart w:id="3623" w:name="_Toc83742707"/>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613"/>
      <w:bookmarkEnd w:id="3614"/>
      <w:bookmarkEnd w:id="3615"/>
      <w:bookmarkEnd w:id="3616"/>
      <w:bookmarkEnd w:id="3617"/>
      <w:bookmarkEnd w:id="3618"/>
      <w:bookmarkEnd w:id="3619"/>
      <w:bookmarkEnd w:id="3620"/>
      <w:bookmarkEnd w:id="3621"/>
      <w:bookmarkEnd w:id="3622"/>
      <w:bookmarkEnd w:id="3623"/>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5B3300" w:rsidRPr="00661924" w14:paraId="47860A7F" w14:textId="77777777" w:rsidTr="000811C5">
        <w:trPr>
          <w:trHeight w:val="187"/>
          <w:jc w:val="center"/>
        </w:trPr>
        <w:tc>
          <w:tcPr>
            <w:tcW w:w="3249" w:type="pct"/>
            <w:gridSpan w:val="3"/>
            <w:shd w:val="clear" w:color="auto" w:fill="auto"/>
          </w:tcPr>
          <w:p w14:paraId="78175FFA" w14:textId="77777777" w:rsidR="005B3300" w:rsidRPr="00661924" w:rsidRDefault="005B3300" w:rsidP="000811C5">
            <w:pPr>
              <w:pStyle w:val="TAH"/>
            </w:pPr>
            <w:r w:rsidRPr="00661924">
              <w:lastRenderedPageBreak/>
              <w:t>Parameter</w:t>
            </w:r>
          </w:p>
        </w:tc>
        <w:tc>
          <w:tcPr>
            <w:tcW w:w="549" w:type="pct"/>
            <w:shd w:val="clear" w:color="auto" w:fill="auto"/>
          </w:tcPr>
          <w:p w14:paraId="33C9F7DA" w14:textId="77777777" w:rsidR="005B3300" w:rsidRPr="00661924" w:rsidRDefault="005B3300" w:rsidP="000811C5">
            <w:pPr>
              <w:pStyle w:val="TAH"/>
            </w:pPr>
            <w:r w:rsidRPr="00661924">
              <w:t>Unit</w:t>
            </w:r>
          </w:p>
        </w:tc>
        <w:tc>
          <w:tcPr>
            <w:tcW w:w="1202" w:type="pct"/>
            <w:shd w:val="clear" w:color="auto" w:fill="auto"/>
          </w:tcPr>
          <w:p w14:paraId="66362DC0" w14:textId="77777777" w:rsidR="005B3300" w:rsidRPr="00661924" w:rsidRDefault="005B3300" w:rsidP="000811C5">
            <w:pPr>
              <w:pStyle w:val="TAH"/>
            </w:pPr>
            <w:r w:rsidRPr="00661924">
              <w:t>Value</w:t>
            </w:r>
          </w:p>
        </w:tc>
      </w:tr>
      <w:tr w:rsidR="005B3300" w:rsidRPr="00661924" w14:paraId="2242142B" w14:textId="77777777" w:rsidTr="000811C5">
        <w:trPr>
          <w:trHeight w:val="187"/>
          <w:jc w:val="center"/>
        </w:trPr>
        <w:tc>
          <w:tcPr>
            <w:tcW w:w="3249" w:type="pct"/>
            <w:gridSpan w:val="3"/>
            <w:shd w:val="clear" w:color="auto" w:fill="auto"/>
            <w:vAlign w:val="center"/>
          </w:tcPr>
          <w:p w14:paraId="7C4D8B9D" w14:textId="77777777" w:rsidR="005B3300" w:rsidRPr="00661924" w:rsidRDefault="005B3300" w:rsidP="000811C5">
            <w:pPr>
              <w:pStyle w:val="TAL"/>
            </w:pPr>
            <w:r w:rsidRPr="00661924">
              <w:t>PDSCH transmission scheme</w:t>
            </w:r>
          </w:p>
        </w:tc>
        <w:tc>
          <w:tcPr>
            <w:tcW w:w="549" w:type="pct"/>
            <w:shd w:val="clear" w:color="auto" w:fill="auto"/>
            <w:vAlign w:val="center"/>
          </w:tcPr>
          <w:p w14:paraId="45F2124D" w14:textId="77777777" w:rsidR="005B3300" w:rsidRPr="00661924" w:rsidRDefault="005B3300" w:rsidP="000811C5">
            <w:pPr>
              <w:pStyle w:val="TAC"/>
            </w:pPr>
          </w:p>
        </w:tc>
        <w:tc>
          <w:tcPr>
            <w:tcW w:w="1202" w:type="pct"/>
            <w:shd w:val="clear" w:color="auto" w:fill="auto"/>
            <w:vAlign w:val="center"/>
          </w:tcPr>
          <w:p w14:paraId="72B4EF02" w14:textId="77777777" w:rsidR="005B3300" w:rsidRPr="00661924" w:rsidRDefault="005B3300" w:rsidP="000811C5">
            <w:pPr>
              <w:pStyle w:val="TAC"/>
            </w:pPr>
            <w:r w:rsidRPr="00661924">
              <w:t>Transmission scheme 1</w:t>
            </w:r>
          </w:p>
        </w:tc>
      </w:tr>
      <w:tr w:rsidR="005B3300" w:rsidRPr="00661924" w14:paraId="6DDDAD79" w14:textId="77777777" w:rsidTr="000811C5">
        <w:trPr>
          <w:trHeight w:val="187"/>
          <w:jc w:val="center"/>
        </w:trPr>
        <w:tc>
          <w:tcPr>
            <w:tcW w:w="3249" w:type="pct"/>
            <w:gridSpan w:val="3"/>
            <w:shd w:val="clear" w:color="auto" w:fill="auto"/>
            <w:vAlign w:val="center"/>
          </w:tcPr>
          <w:p w14:paraId="5C0C7396" w14:textId="77777777" w:rsidR="005B3300" w:rsidRPr="00661924" w:rsidRDefault="005B3300" w:rsidP="000811C5">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64BB23A5" w14:textId="77777777" w:rsidR="005B3300" w:rsidRPr="00661924" w:rsidRDefault="005B3300" w:rsidP="000811C5">
            <w:pPr>
              <w:pStyle w:val="TAC"/>
            </w:pPr>
          </w:p>
        </w:tc>
        <w:tc>
          <w:tcPr>
            <w:tcW w:w="1202" w:type="pct"/>
            <w:shd w:val="clear" w:color="auto" w:fill="auto"/>
            <w:vAlign w:val="center"/>
          </w:tcPr>
          <w:p w14:paraId="7A536F31" w14:textId="77777777" w:rsidR="005B3300" w:rsidRPr="00661924" w:rsidRDefault="005B3300" w:rsidP="000811C5">
            <w:pPr>
              <w:pStyle w:val="TAC"/>
            </w:pPr>
            <w:r w:rsidRPr="00661924">
              <w:t>0</w:t>
            </w:r>
          </w:p>
        </w:tc>
      </w:tr>
      <w:tr w:rsidR="005B3300" w:rsidRPr="00661924" w14:paraId="1F975AF0" w14:textId="77777777" w:rsidTr="000811C5">
        <w:trPr>
          <w:trHeight w:val="187"/>
          <w:jc w:val="center"/>
        </w:trPr>
        <w:tc>
          <w:tcPr>
            <w:tcW w:w="1004" w:type="pct"/>
            <w:vMerge w:val="restart"/>
            <w:shd w:val="clear" w:color="auto" w:fill="auto"/>
            <w:vAlign w:val="center"/>
          </w:tcPr>
          <w:p w14:paraId="6C54F2C4" w14:textId="77777777" w:rsidR="005B3300" w:rsidRPr="00661924" w:rsidRDefault="005B3300" w:rsidP="000811C5">
            <w:pPr>
              <w:pStyle w:val="TAL"/>
              <w:rPr>
                <w:lang w:eastAsia="ja-JP"/>
              </w:rPr>
            </w:pPr>
            <w:r w:rsidRPr="00661924">
              <w:rPr>
                <w:lang w:eastAsia="ja-JP"/>
              </w:rPr>
              <w:t>Actual carrier configuration</w:t>
            </w:r>
          </w:p>
        </w:tc>
        <w:tc>
          <w:tcPr>
            <w:tcW w:w="2245" w:type="pct"/>
            <w:gridSpan w:val="2"/>
            <w:shd w:val="clear" w:color="auto" w:fill="auto"/>
            <w:vAlign w:val="center"/>
          </w:tcPr>
          <w:p w14:paraId="11F23421" w14:textId="77777777" w:rsidR="005B3300" w:rsidRPr="00661924" w:rsidRDefault="005B3300" w:rsidP="000811C5">
            <w:pPr>
              <w:pStyle w:val="TAL"/>
              <w:rPr>
                <w:lang w:eastAsia="ja-JP"/>
              </w:rPr>
            </w:pPr>
            <w:r w:rsidRPr="00661924">
              <w:t>Offset between Point A and the lowest usable subcarrier on this carrier (Note 2)</w:t>
            </w:r>
          </w:p>
        </w:tc>
        <w:tc>
          <w:tcPr>
            <w:tcW w:w="549" w:type="pct"/>
            <w:shd w:val="clear" w:color="auto" w:fill="auto"/>
            <w:vAlign w:val="center"/>
          </w:tcPr>
          <w:p w14:paraId="13C69142" w14:textId="77777777" w:rsidR="005B3300" w:rsidRPr="00661924" w:rsidDel="001F73B5" w:rsidRDefault="005B3300" w:rsidP="000811C5">
            <w:pPr>
              <w:pStyle w:val="TAC"/>
            </w:pPr>
            <w:r w:rsidRPr="00661924">
              <w:t>RBs</w:t>
            </w:r>
          </w:p>
        </w:tc>
        <w:tc>
          <w:tcPr>
            <w:tcW w:w="1202" w:type="pct"/>
            <w:shd w:val="clear" w:color="auto" w:fill="auto"/>
            <w:vAlign w:val="center"/>
          </w:tcPr>
          <w:p w14:paraId="43BF5E74" w14:textId="77777777" w:rsidR="005B3300" w:rsidRPr="00661924" w:rsidRDefault="005B3300" w:rsidP="000811C5">
            <w:pPr>
              <w:pStyle w:val="TAC"/>
            </w:pPr>
            <w:r w:rsidRPr="00661924">
              <w:t>0</w:t>
            </w:r>
          </w:p>
        </w:tc>
      </w:tr>
      <w:tr w:rsidR="005B3300" w:rsidRPr="00661924" w14:paraId="06836D2D" w14:textId="77777777" w:rsidTr="000811C5">
        <w:trPr>
          <w:trHeight w:val="187"/>
          <w:jc w:val="center"/>
        </w:trPr>
        <w:tc>
          <w:tcPr>
            <w:tcW w:w="1004" w:type="pct"/>
            <w:vMerge/>
            <w:shd w:val="clear" w:color="auto" w:fill="auto"/>
            <w:vAlign w:val="center"/>
          </w:tcPr>
          <w:p w14:paraId="0C887804" w14:textId="77777777" w:rsidR="005B3300" w:rsidRPr="00661924" w:rsidRDefault="005B3300" w:rsidP="000811C5">
            <w:pPr>
              <w:pStyle w:val="TAL"/>
              <w:rPr>
                <w:lang w:eastAsia="ja-JP"/>
              </w:rPr>
            </w:pPr>
          </w:p>
        </w:tc>
        <w:tc>
          <w:tcPr>
            <w:tcW w:w="2245" w:type="pct"/>
            <w:gridSpan w:val="2"/>
            <w:shd w:val="clear" w:color="auto" w:fill="auto"/>
            <w:vAlign w:val="center"/>
          </w:tcPr>
          <w:p w14:paraId="6A70E839" w14:textId="77777777" w:rsidR="005B3300" w:rsidRPr="00661924" w:rsidRDefault="005B3300" w:rsidP="000811C5">
            <w:pPr>
              <w:pStyle w:val="TAL"/>
              <w:rPr>
                <w:lang w:eastAsia="ja-JP"/>
              </w:rPr>
            </w:pPr>
            <w:r w:rsidRPr="00661924">
              <w:t>Subcarrier spacing</w:t>
            </w:r>
          </w:p>
        </w:tc>
        <w:tc>
          <w:tcPr>
            <w:tcW w:w="549" w:type="pct"/>
            <w:shd w:val="clear" w:color="auto" w:fill="auto"/>
            <w:vAlign w:val="center"/>
          </w:tcPr>
          <w:p w14:paraId="0889CA72" w14:textId="77777777" w:rsidR="005B3300" w:rsidRPr="00661924" w:rsidDel="001F73B5" w:rsidRDefault="005B3300" w:rsidP="000811C5">
            <w:pPr>
              <w:pStyle w:val="TAC"/>
            </w:pPr>
            <w:r w:rsidRPr="00661924">
              <w:t>kHz</w:t>
            </w:r>
          </w:p>
        </w:tc>
        <w:tc>
          <w:tcPr>
            <w:tcW w:w="1202" w:type="pct"/>
            <w:shd w:val="clear" w:color="auto" w:fill="auto"/>
            <w:vAlign w:val="center"/>
          </w:tcPr>
          <w:p w14:paraId="292834EF" w14:textId="77777777" w:rsidR="005B3300" w:rsidRPr="00661924" w:rsidRDefault="005B3300" w:rsidP="000811C5">
            <w:pPr>
              <w:pStyle w:val="TAC"/>
            </w:pPr>
            <w:r w:rsidRPr="00661924">
              <w:t>60 or 120</w:t>
            </w:r>
          </w:p>
        </w:tc>
      </w:tr>
      <w:tr w:rsidR="005B3300" w:rsidRPr="00661924" w14:paraId="1575E0FE" w14:textId="77777777" w:rsidTr="000811C5">
        <w:trPr>
          <w:trHeight w:val="187"/>
          <w:jc w:val="center"/>
        </w:trPr>
        <w:tc>
          <w:tcPr>
            <w:tcW w:w="1004" w:type="pct"/>
            <w:vMerge w:val="restart"/>
            <w:shd w:val="clear" w:color="auto" w:fill="auto"/>
            <w:vAlign w:val="center"/>
          </w:tcPr>
          <w:p w14:paraId="7AFFFB3C" w14:textId="77777777" w:rsidR="005B3300" w:rsidRPr="00661924" w:rsidRDefault="005B3300" w:rsidP="000811C5">
            <w:pPr>
              <w:pStyle w:val="TAL"/>
              <w:rPr>
                <w:lang w:eastAsia="ja-JP"/>
              </w:rPr>
            </w:pPr>
            <w:r w:rsidRPr="00661924">
              <w:t>DL BWP configuration #1</w:t>
            </w:r>
          </w:p>
        </w:tc>
        <w:tc>
          <w:tcPr>
            <w:tcW w:w="2245" w:type="pct"/>
            <w:gridSpan w:val="2"/>
            <w:shd w:val="clear" w:color="auto" w:fill="auto"/>
            <w:vAlign w:val="center"/>
          </w:tcPr>
          <w:p w14:paraId="49562D39" w14:textId="77777777" w:rsidR="005B3300" w:rsidRPr="00661924" w:rsidRDefault="005B3300" w:rsidP="000811C5">
            <w:pPr>
              <w:pStyle w:val="TAL"/>
              <w:rPr>
                <w:lang w:eastAsia="ja-JP"/>
              </w:rPr>
            </w:pPr>
            <w:r w:rsidRPr="00661924">
              <w:t>Cyclic prefix</w:t>
            </w:r>
          </w:p>
        </w:tc>
        <w:tc>
          <w:tcPr>
            <w:tcW w:w="549" w:type="pct"/>
            <w:shd w:val="clear" w:color="auto" w:fill="auto"/>
            <w:vAlign w:val="center"/>
          </w:tcPr>
          <w:p w14:paraId="0A11CA70" w14:textId="77777777" w:rsidR="005B3300" w:rsidRPr="00661924" w:rsidRDefault="005B3300" w:rsidP="000811C5">
            <w:pPr>
              <w:pStyle w:val="TAC"/>
            </w:pPr>
          </w:p>
        </w:tc>
        <w:tc>
          <w:tcPr>
            <w:tcW w:w="1202" w:type="pct"/>
            <w:shd w:val="clear" w:color="auto" w:fill="auto"/>
            <w:vAlign w:val="center"/>
          </w:tcPr>
          <w:p w14:paraId="678FDF49" w14:textId="77777777" w:rsidR="005B3300" w:rsidRPr="00661924" w:rsidRDefault="005B3300" w:rsidP="000811C5">
            <w:pPr>
              <w:pStyle w:val="TAC"/>
            </w:pPr>
            <w:r w:rsidRPr="00661924">
              <w:t>Normal</w:t>
            </w:r>
          </w:p>
        </w:tc>
      </w:tr>
      <w:tr w:rsidR="005B3300" w:rsidRPr="00661924" w14:paraId="476B1CAA" w14:textId="77777777" w:rsidTr="000811C5">
        <w:trPr>
          <w:trHeight w:val="187"/>
          <w:jc w:val="center"/>
        </w:trPr>
        <w:tc>
          <w:tcPr>
            <w:tcW w:w="1004" w:type="pct"/>
            <w:vMerge/>
            <w:shd w:val="clear" w:color="auto" w:fill="auto"/>
            <w:vAlign w:val="center"/>
          </w:tcPr>
          <w:p w14:paraId="66453235" w14:textId="77777777" w:rsidR="005B3300" w:rsidRPr="00661924" w:rsidRDefault="005B3300" w:rsidP="000811C5">
            <w:pPr>
              <w:pStyle w:val="TAL"/>
            </w:pPr>
          </w:p>
        </w:tc>
        <w:tc>
          <w:tcPr>
            <w:tcW w:w="2245" w:type="pct"/>
            <w:gridSpan w:val="2"/>
            <w:shd w:val="clear" w:color="auto" w:fill="auto"/>
            <w:vAlign w:val="center"/>
          </w:tcPr>
          <w:p w14:paraId="07A41577" w14:textId="77777777" w:rsidR="005B3300" w:rsidRPr="00661924" w:rsidRDefault="005B3300" w:rsidP="000811C5">
            <w:pPr>
              <w:pStyle w:val="TAL"/>
            </w:pPr>
            <w:r w:rsidRPr="00661924">
              <w:t>RB offset</w:t>
            </w:r>
          </w:p>
        </w:tc>
        <w:tc>
          <w:tcPr>
            <w:tcW w:w="549" w:type="pct"/>
            <w:shd w:val="clear" w:color="auto" w:fill="auto"/>
            <w:vAlign w:val="center"/>
          </w:tcPr>
          <w:p w14:paraId="3CD83386" w14:textId="77777777" w:rsidR="005B3300" w:rsidRPr="00661924" w:rsidRDefault="005B3300" w:rsidP="000811C5">
            <w:pPr>
              <w:pStyle w:val="TAC"/>
            </w:pPr>
            <w:r w:rsidRPr="00661924">
              <w:t>RBs</w:t>
            </w:r>
          </w:p>
        </w:tc>
        <w:tc>
          <w:tcPr>
            <w:tcW w:w="1202" w:type="pct"/>
            <w:shd w:val="clear" w:color="auto" w:fill="auto"/>
            <w:vAlign w:val="center"/>
          </w:tcPr>
          <w:p w14:paraId="4D3D657C" w14:textId="77777777" w:rsidR="005B3300" w:rsidRPr="00661924" w:rsidRDefault="005B3300" w:rsidP="000811C5">
            <w:pPr>
              <w:pStyle w:val="TAC"/>
            </w:pPr>
            <w:r w:rsidRPr="00661924">
              <w:t>0</w:t>
            </w:r>
          </w:p>
        </w:tc>
      </w:tr>
      <w:tr w:rsidR="005B3300" w:rsidRPr="00661924" w14:paraId="299CC4F7" w14:textId="77777777" w:rsidTr="000811C5">
        <w:trPr>
          <w:trHeight w:val="187"/>
          <w:jc w:val="center"/>
        </w:trPr>
        <w:tc>
          <w:tcPr>
            <w:tcW w:w="1004" w:type="pct"/>
            <w:vMerge/>
            <w:shd w:val="clear" w:color="auto" w:fill="auto"/>
            <w:vAlign w:val="center"/>
          </w:tcPr>
          <w:p w14:paraId="73377EB2" w14:textId="77777777" w:rsidR="005B3300" w:rsidRPr="00661924" w:rsidRDefault="005B3300" w:rsidP="000811C5">
            <w:pPr>
              <w:pStyle w:val="TAL"/>
            </w:pPr>
          </w:p>
        </w:tc>
        <w:tc>
          <w:tcPr>
            <w:tcW w:w="2245" w:type="pct"/>
            <w:gridSpan w:val="2"/>
            <w:shd w:val="clear" w:color="auto" w:fill="auto"/>
            <w:vAlign w:val="center"/>
          </w:tcPr>
          <w:p w14:paraId="330463CF" w14:textId="77777777" w:rsidR="005B3300" w:rsidRPr="00661924" w:rsidRDefault="005B3300" w:rsidP="000811C5">
            <w:pPr>
              <w:pStyle w:val="TAL"/>
            </w:pPr>
            <w:r w:rsidRPr="00661924">
              <w:t>Number of contiguous PRB</w:t>
            </w:r>
          </w:p>
        </w:tc>
        <w:tc>
          <w:tcPr>
            <w:tcW w:w="549" w:type="pct"/>
            <w:shd w:val="clear" w:color="auto" w:fill="auto"/>
            <w:vAlign w:val="center"/>
          </w:tcPr>
          <w:p w14:paraId="4A75BA77" w14:textId="77777777" w:rsidR="005B3300" w:rsidRPr="00661924" w:rsidRDefault="005B3300" w:rsidP="000811C5">
            <w:pPr>
              <w:pStyle w:val="TAC"/>
            </w:pPr>
            <w:r w:rsidRPr="00661924">
              <w:t>PRBs</w:t>
            </w:r>
          </w:p>
        </w:tc>
        <w:tc>
          <w:tcPr>
            <w:tcW w:w="1202" w:type="pct"/>
            <w:shd w:val="clear" w:color="auto" w:fill="auto"/>
            <w:vAlign w:val="center"/>
          </w:tcPr>
          <w:p w14:paraId="217F3EE6" w14:textId="77777777" w:rsidR="005B3300" w:rsidRPr="00661924" w:rsidRDefault="005B3300" w:rsidP="000811C5">
            <w:pPr>
              <w:pStyle w:val="TAC"/>
            </w:pPr>
            <w:r w:rsidRPr="00661924">
              <w:t>Maximum transmission bandwidth configuration as specified in clause 5.3.2 of TS 38.101-2 [7] for tested channel bandwidth and subcarrier spacing</w:t>
            </w:r>
          </w:p>
        </w:tc>
      </w:tr>
      <w:tr w:rsidR="005B3300" w:rsidRPr="00661924" w14:paraId="7965BF6A" w14:textId="77777777" w:rsidTr="000811C5">
        <w:trPr>
          <w:trHeight w:val="187"/>
          <w:jc w:val="center"/>
        </w:trPr>
        <w:tc>
          <w:tcPr>
            <w:tcW w:w="1004" w:type="pct"/>
            <w:vMerge w:val="restart"/>
            <w:shd w:val="clear" w:color="auto" w:fill="auto"/>
            <w:vAlign w:val="center"/>
          </w:tcPr>
          <w:p w14:paraId="7E3CEF2D" w14:textId="77777777" w:rsidR="005B3300" w:rsidRPr="00661924" w:rsidRDefault="005B3300" w:rsidP="000811C5">
            <w:pPr>
              <w:pStyle w:val="TAL"/>
            </w:pPr>
            <w:r w:rsidRPr="00661924">
              <w:t>Common serving cell parameters</w:t>
            </w:r>
          </w:p>
        </w:tc>
        <w:tc>
          <w:tcPr>
            <w:tcW w:w="2245" w:type="pct"/>
            <w:gridSpan w:val="2"/>
            <w:shd w:val="clear" w:color="auto" w:fill="auto"/>
            <w:vAlign w:val="center"/>
          </w:tcPr>
          <w:p w14:paraId="02B07B13" w14:textId="77777777" w:rsidR="005B3300" w:rsidRPr="00661924" w:rsidRDefault="005B3300" w:rsidP="000811C5">
            <w:pPr>
              <w:pStyle w:val="TAL"/>
            </w:pPr>
            <w:r w:rsidRPr="00661924">
              <w:t>Physical Cell ID</w:t>
            </w:r>
          </w:p>
        </w:tc>
        <w:tc>
          <w:tcPr>
            <w:tcW w:w="549" w:type="pct"/>
            <w:shd w:val="clear" w:color="auto" w:fill="auto"/>
            <w:vAlign w:val="center"/>
          </w:tcPr>
          <w:p w14:paraId="476E46C4" w14:textId="77777777" w:rsidR="005B3300" w:rsidRPr="00661924" w:rsidRDefault="005B3300" w:rsidP="000811C5">
            <w:pPr>
              <w:pStyle w:val="TAC"/>
            </w:pPr>
          </w:p>
        </w:tc>
        <w:tc>
          <w:tcPr>
            <w:tcW w:w="1202" w:type="pct"/>
            <w:shd w:val="clear" w:color="auto" w:fill="auto"/>
            <w:vAlign w:val="center"/>
          </w:tcPr>
          <w:p w14:paraId="6C9DB641" w14:textId="77777777" w:rsidR="005B3300" w:rsidRPr="00661924" w:rsidRDefault="005B3300" w:rsidP="000811C5">
            <w:pPr>
              <w:pStyle w:val="TAC"/>
            </w:pPr>
            <w:r w:rsidRPr="00661924">
              <w:t>0</w:t>
            </w:r>
          </w:p>
        </w:tc>
      </w:tr>
      <w:tr w:rsidR="005B3300" w:rsidRPr="00661924" w14:paraId="5B0B3427" w14:textId="77777777" w:rsidTr="000811C5">
        <w:trPr>
          <w:trHeight w:val="187"/>
          <w:jc w:val="center"/>
        </w:trPr>
        <w:tc>
          <w:tcPr>
            <w:tcW w:w="1004" w:type="pct"/>
            <w:vMerge/>
            <w:shd w:val="clear" w:color="auto" w:fill="auto"/>
            <w:vAlign w:val="center"/>
          </w:tcPr>
          <w:p w14:paraId="4F6D439D" w14:textId="77777777" w:rsidR="005B3300" w:rsidRPr="00661924" w:rsidRDefault="005B3300" w:rsidP="000811C5">
            <w:pPr>
              <w:pStyle w:val="TAL"/>
            </w:pPr>
          </w:p>
        </w:tc>
        <w:tc>
          <w:tcPr>
            <w:tcW w:w="2245" w:type="pct"/>
            <w:gridSpan w:val="2"/>
            <w:shd w:val="clear" w:color="auto" w:fill="auto"/>
            <w:vAlign w:val="center"/>
          </w:tcPr>
          <w:p w14:paraId="2DC7AC7D" w14:textId="77777777" w:rsidR="005B3300" w:rsidRPr="00661924" w:rsidRDefault="005B3300" w:rsidP="000811C5">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6030F1B4" w14:textId="77777777" w:rsidR="005B3300" w:rsidRPr="00661924" w:rsidRDefault="005B3300" w:rsidP="000811C5">
            <w:pPr>
              <w:pStyle w:val="TAC"/>
            </w:pPr>
          </w:p>
        </w:tc>
        <w:tc>
          <w:tcPr>
            <w:tcW w:w="1202" w:type="pct"/>
            <w:shd w:val="clear" w:color="auto" w:fill="auto"/>
            <w:vAlign w:val="center"/>
          </w:tcPr>
          <w:p w14:paraId="50B56C5E" w14:textId="77777777" w:rsidR="005B3300" w:rsidRPr="00661924" w:rsidRDefault="005B3300" w:rsidP="000811C5">
            <w:pPr>
              <w:pStyle w:val="TAC"/>
            </w:pPr>
            <w:r w:rsidRPr="00661924">
              <w:t>1</w:t>
            </w:r>
          </w:p>
        </w:tc>
      </w:tr>
      <w:tr w:rsidR="005B3300" w:rsidRPr="00661924" w14:paraId="5181F707" w14:textId="77777777" w:rsidTr="000811C5">
        <w:trPr>
          <w:trHeight w:val="187"/>
          <w:jc w:val="center"/>
        </w:trPr>
        <w:tc>
          <w:tcPr>
            <w:tcW w:w="1004" w:type="pct"/>
            <w:vMerge/>
            <w:shd w:val="clear" w:color="auto" w:fill="auto"/>
            <w:vAlign w:val="center"/>
          </w:tcPr>
          <w:p w14:paraId="57DCAC7C" w14:textId="77777777" w:rsidR="005B3300" w:rsidRPr="00661924" w:rsidRDefault="005B3300" w:rsidP="000811C5">
            <w:pPr>
              <w:pStyle w:val="TAL"/>
            </w:pPr>
          </w:p>
        </w:tc>
        <w:tc>
          <w:tcPr>
            <w:tcW w:w="2245" w:type="pct"/>
            <w:gridSpan w:val="2"/>
            <w:shd w:val="clear" w:color="auto" w:fill="auto"/>
            <w:vAlign w:val="center"/>
          </w:tcPr>
          <w:p w14:paraId="47D1F59A" w14:textId="77777777" w:rsidR="005B3300" w:rsidRPr="00661924" w:rsidRDefault="005B3300" w:rsidP="000811C5">
            <w:pPr>
              <w:pStyle w:val="TAL"/>
            </w:pPr>
            <w:r w:rsidRPr="00661924">
              <w:t>SSB periodicity</w:t>
            </w:r>
          </w:p>
        </w:tc>
        <w:tc>
          <w:tcPr>
            <w:tcW w:w="549" w:type="pct"/>
            <w:shd w:val="clear" w:color="auto" w:fill="auto"/>
            <w:vAlign w:val="center"/>
          </w:tcPr>
          <w:p w14:paraId="5CC7E5A4" w14:textId="77777777" w:rsidR="005B3300" w:rsidRPr="00661924" w:rsidRDefault="005B3300" w:rsidP="000811C5">
            <w:pPr>
              <w:pStyle w:val="TAC"/>
            </w:pPr>
            <w:r w:rsidRPr="00661924">
              <w:t>ms</w:t>
            </w:r>
          </w:p>
        </w:tc>
        <w:tc>
          <w:tcPr>
            <w:tcW w:w="1202" w:type="pct"/>
            <w:shd w:val="clear" w:color="auto" w:fill="auto"/>
            <w:vAlign w:val="center"/>
          </w:tcPr>
          <w:p w14:paraId="7BC1B677" w14:textId="77777777" w:rsidR="005B3300" w:rsidRPr="00661924" w:rsidRDefault="005B3300" w:rsidP="000811C5">
            <w:pPr>
              <w:pStyle w:val="TAC"/>
            </w:pPr>
            <w:r w:rsidRPr="00661924">
              <w:t>20</w:t>
            </w:r>
          </w:p>
        </w:tc>
      </w:tr>
      <w:tr w:rsidR="0044260C" w:rsidRPr="00661924" w14:paraId="0321B1F2" w14:textId="77777777" w:rsidTr="000811C5">
        <w:trPr>
          <w:trHeight w:val="187"/>
          <w:jc w:val="center"/>
        </w:trPr>
        <w:tc>
          <w:tcPr>
            <w:tcW w:w="1004" w:type="pct"/>
            <w:vMerge w:val="restart"/>
            <w:shd w:val="clear" w:color="auto" w:fill="auto"/>
            <w:vAlign w:val="center"/>
          </w:tcPr>
          <w:p w14:paraId="01EEB4DE" w14:textId="77777777" w:rsidR="0044260C" w:rsidRPr="00661924" w:rsidRDefault="0044260C" w:rsidP="000811C5">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D5CA6" w14:textId="77777777" w:rsidR="0044260C" w:rsidRPr="00661924" w:rsidRDefault="0044260C" w:rsidP="000811C5">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82865"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327E3D" w14:textId="77777777" w:rsidR="0044260C" w:rsidRPr="00661924" w:rsidRDefault="0044260C" w:rsidP="000811C5">
            <w:pPr>
              <w:pStyle w:val="TAC"/>
              <w:rPr>
                <w:lang w:eastAsia="zh-CN"/>
              </w:rPr>
            </w:pPr>
            <w:r w:rsidRPr="00661924">
              <w:rPr>
                <w:rFonts w:hint="eastAsia"/>
                <w:lang w:eastAsia="zh-CN"/>
              </w:rPr>
              <w:t>Each slot</w:t>
            </w:r>
          </w:p>
        </w:tc>
      </w:tr>
      <w:tr w:rsidR="0044260C" w:rsidRPr="00661924" w14:paraId="5DBA68FC" w14:textId="77777777" w:rsidTr="000811C5">
        <w:trPr>
          <w:trHeight w:val="187"/>
          <w:jc w:val="center"/>
        </w:trPr>
        <w:tc>
          <w:tcPr>
            <w:tcW w:w="1004" w:type="pct"/>
            <w:vMerge/>
            <w:shd w:val="clear" w:color="auto" w:fill="auto"/>
            <w:vAlign w:val="center"/>
          </w:tcPr>
          <w:p w14:paraId="3EB444D7"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1C13A" w14:textId="77777777" w:rsidR="0044260C" w:rsidRPr="00661924" w:rsidRDefault="0044260C" w:rsidP="000811C5">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1EA5B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90B12" w14:textId="77777777" w:rsidR="0044260C" w:rsidRPr="00661924" w:rsidRDefault="0044260C" w:rsidP="000811C5">
            <w:pPr>
              <w:pStyle w:val="TAC"/>
            </w:pPr>
            <w:r w:rsidRPr="00661924">
              <w:t>0</w:t>
            </w:r>
          </w:p>
        </w:tc>
      </w:tr>
      <w:tr w:rsidR="0044260C" w:rsidRPr="00661924" w14:paraId="2EFE43C0" w14:textId="77777777" w:rsidTr="000811C5">
        <w:trPr>
          <w:trHeight w:val="187"/>
          <w:jc w:val="center"/>
        </w:trPr>
        <w:tc>
          <w:tcPr>
            <w:tcW w:w="1004" w:type="pct"/>
            <w:vMerge/>
            <w:shd w:val="clear" w:color="auto" w:fill="auto"/>
            <w:vAlign w:val="center"/>
          </w:tcPr>
          <w:p w14:paraId="535A7545"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1BD38" w14:textId="77777777" w:rsidR="0044260C" w:rsidRPr="00661924" w:rsidRDefault="0044260C" w:rsidP="000811C5">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D4EF6C"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F1F986" w14:textId="77777777" w:rsidR="0044260C" w:rsidRPr="00661924" w:rsidRDefault="0044260C" w:rsidP="000811C5">
            <w:pPr>
              <w:pStyle w:val="TAC"/>
            </w:pPr>
            <w:r w:rsidRPr="00661924">
              <w:t>Table 7.2-2 for tested channel bandwidth and subcarrier spacing</w:t>
            </w:r>
          </w:p>
        </w:tc>
      </w:tr>
      <w:tr w:rsidR="0044260C" w:rsidRPr="00661924" w14:paraId="1E415CB2" w14:textId="77777777" w:rsidTr="000811C5">
        <w:trPr>
          <w:trHeight w:val="187"/>
          <w:jc w:val="center"/>
        </w:trPr>
        <w:tc>
          <w:tcPr>
            <w:tcW w:w="1004" w:type="pct"/>
            <w:vMerge/>
            <w:shd w:val="clear" w:color="auto" w:fill="auto"/>
            <w:vAlign w:val="center"/>
          </w:tcPr>
          <w:p w14:paraId="6B79EDD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57FA9" w14:textId="77777777" w:rsidR="0044260C" w:rsidRPr="00661924" w:rsidRDefault="0044260C" w:rsidP="000811C5">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F3F4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CC3CB3" w14:textId="77777777" w:rsidR="0044260C" w:rsidRPr="00661924" w:rsidRDefault="0044260C" w:rsidP="000811C5">
            <w:pPr>
              <w:pStyle w:val="TAC"/>
              <w:rPr>
                <w:lang w:eastAsia="zh-CN"/>
              </w:rPr>
            </w:pPr>
            <w:r w:rsidRPr="00661924">
              <w:rPr>
                <w:rFonts w:hint="eastAsia"/>
                <w:lang w:eastAsia="zh-CN"/>
              </w:rPr>
              <w:t>1/AL8</w:t>
            </w:r>
          </w:p>
        </w:tc>
      </w:tr>
      <w:tr w:rsidR="0044260C" w:rsidRPr="00661924" w14:paraId="236D9DB5" w14:textId="77777777" w:rsidTr="000811C5">
        <w:trPr>
          <w:trHeight w:val="187"/>
          <w:jc w:val="center"/>
        </w:trPr>
        <w:tc>
          <w:tcPr>
            <w:tcW w:w="1004" w:type="pct"/>
            <w:vMerge/>
            <w:shd w:val="clear" w:color="auto" w:fill="auto"/>
            <w:vAlign w:val="center"/>
          </w:tcPr>
          <w:p w14:paraId="4C8DDEF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ED249" w14:textId="77777777" w:rsidR="0044260C" w:rsidRPr="00661924" w:rsidRDefault="0044260C" w:rsidP="000811C5">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C63BB2"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CFB33" w14:textId="77777777" w:rsidR="0044260C" w:rsidRPr="00661924" w:rsidRDefault="0044260C" w:rsidP="000811C5">
            <w:pPr>
              <w:pStyle w:val="TAC"/>
              <w:rPr>
                <w:lang w:eastAsia="zh-CN"/>
              </w:rPr>
            </w:pPr>
            <w:r w:rsidRPr="00661924">
              <w:t>Non-interleaved</w:t>
            </w:r>
          </w:p>
        </w:tc>
      </w:tr>
      <w:tr w:rsidR="0044260C" w:rsidRPr="00661924" w14:paraId="4D9DDD95" w14:textId="77777777" w:rsidTr="000811C5">
        <w:trPr>
          <w:trHeight w:val="187"/>
          <w:jc w:val="center"/>
        </w:trPr>
        <w:tc>
          <w:tcPr>
            <w:tcW w:w="1004" w:type="pct"/>
            <w:vMerge/>
            <w:shd w:val="clear" w:color="auto" w:fill="auto"/>
            <w:vAlign w:val="center"/>
          </w:tcPr>
          <w:p w14:paraId="3F47FBDA"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9E88" w14:textId="77777777" w:rsidR="0044260C" w:rsidRPr="00661924" w:rsidRDefault="0044260C" w:rsidP="000811C5">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EF940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0FD651" w14:textId="77777777" w:rsidR="0044260C" w:rsidRPr="00661924" w:rsidRDefault="0044260C" w:rsidP="000811C5">
            <w:pPr>
              <w:pStyle w:val="TAC"/>
              <w:rPr>
                <w:lang w:eastAsia="zh-CN"/>
              </w:rPr>
            </w:pPr>
            <w:r w:rsidRPr="00661924">
              <w:rPr>
                <w:rFonts w:hint="eastAsia"/>
                <w:lang w:eastAsia="zh-CN"/>
              </w:rPr>
              <w:t>1_1</w:t>
            </w:r>
          </w:p>
        </w:tc>
      </w:tr>
      <w:tr w:rsidR="0044260C" w:rsidRPr="00661924" w14:paraId="27B4CDA1" w14:textId="77777777" w:rsidTr="000811C5">
        <w:trPr>
          <w:trHeight w:val="187"/>
          <w:jc w:val="center"/>
        </w:trPr>
        <w:tc>
          <w:tcPr>
            <w:tcW w:w="1004" w:type="pct"/>
            <w:vMerge/>
            <w:shd w:val="clear" w:color="auto" w:fill="auto"/>
            <w:vAlign w:val="center"/>
          </w:tcPr>
          <w:p w14:paraId="3C4A7638"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61B10" w14:textId="77777777" w:rsidR="0044260C" w:rsidRPr="00661924" w:rsidRDefault="0044260C" w:rsidP="000811C5">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68EAA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002C6B" w14:textId="77777777" w:rsidR="0044260C" w:rsidRPr="00661924" w:rsidDel="008849A4" w:rsidRDefault="0044260C" w:rsidP="000811C5">
            <w:pPr>
              <w:pStyle w:val="TAC"/>
              <w:rPr>
                <w:lang w:eastAsia="zh-CN"/>
              </w:rPr>
            </w:pPr>
            <w:r w:rsidRPr="00661924">
              <w:rPr>
                <w:rFonts w:hint="eastAsia"/>
                <w:lang w:eastAsia="zh-CN"/>
              </w:rPr>
              <w:t>TCI state #1</w:t>
            </w:r>
          </w:p>
        </w:tc>
      </w:tr>
      <w:tr w:rsidR="0044260C" w:rsidRPr="00661924" w14:paraId="0DFC34D5" w14:textId="77777777" w:rsidTr="000811C5">
        <w:trPr>
          <w:trHeight w:val="187"/>
          <w:jc w:val="center"/>
        </w:trPr>
        <w:tc>
          <w:tcPr>
            <w:tcW w:w="1004" w:type="pct"/>
            <w:vMerge/>
            <w:shd w:val="clear" w:color="auto" w:fill="auto"/>
            <w:vAlign w:val="center"/>
          </w:tcPr>
          <w:p w14:paraId="5E415B46" w14:textId="77777777" w:rsidR="0044260C" w:rsidRPr="00661924" w:rsidRDefault="0044260C" w:rsidP="0044260C">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778B4" w14:textId="77777777" w:rsidR="0044260C" w:rsidRPr="00C25669" w:rsidRDefault="0044260C" w:rsidP="0044260C">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BE56ED"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198B28" w14:textId="77777777" w:rsidR="0044260C" w:rsidRPr="00C25669" w:rsidRDefault="0044260C" w:rsidP="0044260C">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5B3300" w:rsidRPr="00661924" w14:paraId="263B0727" w14:textId="77777777" w:rsidTr="000811C5">
        <w:trPr>
          <w:trHeight w:val="187"/>
          <w:jc w:val="center"/>
        </w:trPr>
        <w:tc>
          <w:tcPr>
            <w:tcW w:w="3249" w:type="pct"/>
            <w:gridSpan w:val="3"/>
            <w:tcBorders>
              <w:right w:val="single" w:sz="4" w:space="0" w:color="auto"/>
            </w:tcBorders>
            <w:shd w:val="clear" w:color="auto" w:fill="auto"/>
            <w:vAlign w:val="center"/>
          </w:tcPr>
          <w:p w14:paraId="1F8384CE" w14:textId="77777777" w:rsidR="005B3300" w:rsidRPr="00661924" w:rsidRDefault="005B3300" w:rsidP="000811C5">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38A99D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73DBAFB" w14:textId="77777777" w:rsidR="005B3300" w:rsidRPr="00661924" w:rsidRDefault="005B3300" w:rsidP="000811C5">
            <w:pPr>
              <w:pStyle w:val="TAC"/>
            </w:pPr>
            <w:r w:rsidRPr="00661924">
              <w:t>Not configured</w:t>
            </w:r>
          </w:p>
        </w:tc>
      </w:tr>
      <w:tr w:rsidR="005B3300" w:rsidRPr="00661924" w14:paraId="32BB2EE6" w14:textId="77777777" w:rsidTr="000811C5">
        <w:trPr>
          <w:trHeight w:val="187"/>
          <w:jc w:val="center"/>
        </w:trPr>
        <w:tc>
          <w:tcPr>
            <w:tcW w:w="1004" w:type="pct"/>
            <w:vMerge w:val="restart"/>
            <w:shd w:val="clear" w:color="auto" w:fill="auto"/>
            <w:vAlign w:val="center"/>
          </w:tcPr>
          <w:p w14:paraId="418E2016" w14:textId="77777777" w:rsidR="005B3300" w:rsidRPr="00661924" w:rsidRDefault="005B3300" w:rsidP="000811C5">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1B952"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DF43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330E60" w14:textId="77777777" w:rsidR="005B3300" w:rsidRPr="00661924" w:rsidRDefault="005B3300" w:rsidP="000811C5">
            <w:pPr>
              <w:pStyle w:val="TAC"/>
            </w:pPr>
            <w:r w:rsidRPr="00661924">
              <w:t>0 for CSI-RS resource 1,2,3,4</w:t>
            </w:r>
          </w:p>
        </w:tc>
      </w:tr>
      <w:tr w:rsidR="005B3300" w:rsidRPr="00661924" w14:paraId="4FA70249" w14:textId="77777777" w:rsidTr="000811C5">
        <w:trPr>
          <w:trHeight w:val="187"/>
          <w:jc w:val="center"/>
        </w:trPr>
        <w:tc>
          <w:tcPr>
            <w:tcW w:w="1004" w:type="pct"/>
            <w:vMerge/>
            <w:shd w:val="clear" w:color="auto" w:fill="auto"/>
            <w:vAlign w:val="center"/>
          </w:tcPr>
          <w:p w14:paraId="520305F8"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8E1D2"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CC104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9854B8" w14:textId="77777777" w:rsidR="005B3300" w:rsidRPr="00661924" w:rsidRDefault="005B3300" w:rsidP="000811C5">
            <w:pPr>
              <w:pStyle w:val="TAC"/>
            </w:pPr>
            <w:r w:rsidRPr="00661924">
              <w:t>6 for CSI-RS resource 1 and 3</w:t>
            </w:r>
            <w:r w:rsidRPr="00661924">
              <w:br/>
              <w:t>10 for CSI-RS resource 2 and 4</w:t>
            </w:r>
          </w:p>
          <w:p w14:paraId="65F6FF24" w14:textId="77777777" w:rsidR="005B3300" w:rsidRPr="00661924" w:rsidRDefault="005B3300" w:rsidP="000811C5">
            <w:pPr>
              <w:pStyle w:val="TAC"/>
            </w:pPr>
          </w:p>
        </w:tc>
      </w:tr>
      <w:tr w:rsidR="005B3300" w:rsidRPr="00661924" w14:paraId="0E0E9726" w14:textId="77777777" w:rsidTr="000811C5">
        <w:trPr>
          <w:trHeight w:val="187"/>
          <w:jc w:val="center"/>
        </w:trPr>
        <w:tc>
          <w:tcPr>
            <w:tcW w:w="1004" w:type="pct"/>
            <w:vMerge/>
            <w:shd w:val="clear" w:color="auto" w:fill="auto"/>
            <w:vAlign w:val="center"/>
          </w:tcPr>
          <w:p w14:paraId="550F8E2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E1E27"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E6794C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C3BBF6" w14:textId="77777777" w:rsidR="005B3300" w:rsidRPr="00661924" w:rsidRDefault="005B3300" w:rsidP="000811C5">
            <w:pPr>
              <w:pStyle w:val="TAC"/>
            </w:pPr>
            <w:r w:rsidRPr="00661924">
              <w:t>1 for CSI-RS resource 1,2,3,4</w:t>
            </w:r>
          </w:p>
        </w:tc>
      </w:tr>
      <w:tr w:rsidR="005B3300" w:rsidRPr="00661924" w14:paraId="37B63807" w14:textId="77777777" w:rsidTr="000811C5">
        <w:trPr>
          <w:trHeight w:val="187"/>
          <w:jc w:val="center"/>
        </w:trPr>
        <w:tc>
          <w:tcPr>
            <w:tcW w:w="1004" w:type="pct"/>
            <w:vMerge/>
            <w:shd w:val="clear" w:color="auto" w:fill="auto"/>
            <w:vAlign w:val="center"/>
          </w:tcPr>
          <w:p w14:paraId="60C94AEB"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C0977"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13E9E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40039CD"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1,2,3,4</w:t>
            </w:r>
          </w:p>
        </w:tc>
      </w:tr>
      <w:tr w:rsidR="005B3300" w:rsidRPr="00661924" w14:paraId="645D6927" w14:textId="77777777" w:rsidTr="000811C5">
        <w:trPr>
          <w:trHeight w:val="187"/>
          <w:jc w:val="center"/>
        </w:trPr>
        <w:tc>
          <w:tcPr>
            <w:tcW w:w="1004" w:type="pct"/>
            <w:vMerge/>
            <w:shd w:val="clear" w:color="auto" w:fill="auto"/>
            <w:vAlign w:val="center"/>
          </w:tcPr>
          <w:p w14:paraId="6490341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C38FF"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9336C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AA17BC" w14:textId="77777777" w:rsidR="005B3300" w:rsidRPr="00661924" w:rsidRDefault="005B3300" w:rsidP="000811C5">
            <w:pPr>
              <w:pStyle w:val="TAC"/>
            </w:pPr>
            <w:r w:rsidRPr="00661924">
              <w:t>3 for CSI-RS resource 1,2,3,4</w:t>
            </w:r>
          </w:p>
        </w:tc>
      </w:tr>
      <w:tr w:rsidR="005B3300" w:rsidRPr="00661924" w14:paraId="24B94531" w14:textId="77777777" w:rsidTr="000811C5">
        <w:trPr>
          <w:trHeight w:val="187"/>
          <w:jc w:val="center"/>
        </w:trPr>
        <w:tc>
          <w:tcPr>
            <w:tcW w:w="1004" w:type="pct"/>
            <w:vMerge/>
            <w:shd w:val="clear" w:color="auto" w:fill="auto"/>
            <w:vAlign w:val="center"/>
          </w:tcPr>
          <w:p w14:paraId="6E97DF8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7EAA8"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A1FEFB"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BFB5C1" w14:textId="77777777" w:rsidR="005B3300" w:rsidRPr="00661924" w:rsidRDefault="005B3300" w:rsidP="000811C5">
            <w:pPr>
              <w:pStyle w:val="TAC"/>
            </w:pPr>
            <w:r w:rsidRPr="00661924">
              <w:t>60 kHz SCS: 80 for CSI-RS resource 1,2,3,4</w:t>
            </w:r>
          </w:p>
          <w:p w14:paraId="06AC8D66" w14:textId="77777777" w:rsidR="005B3300" w:rsidRPr="00661924" w:rsidRDefault="005B3300" w:rsidP="000811C5">
            <w:pPr>
              <w:pStyle w:val="TAC"/>
            </w:pPr>
            <w:r w:rsidRPr="00661924">
              <w:t>120 kHz SCS: 160 for CSI-RS resource 1,2,3,4</w:t>
            </w:r>
          </w:p>
        </w:tc>
      </w:tr>
      <w:tr w:rsidR="005B3300" w:rsidRPr="00661924" w14:paraId="5D83676C" w14:textId="77777777" w:rsidTr="000811C5">
        <w:trPr>
          <w:trHeight w:val="187"/>
          <w:jc w:val="center"/>
        </w:trPr>
        <w:tc>
          <w:tcPr>
            <w:tcW w:w="1004" w:type="pct"/>
            <w:vMerge/>
            <w:shd w:val="clear" w:color="auto" w:fill="auto"/>
            <w:vAlign w:val="center"/>
          </w:tcPr>
          <w:p w14:paraId="72A039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96FCF"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00301C8"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84E97" w14:textId="77777777" w:rsidR="005B3300" w:rsidRPr="00661924" w:rsidRDefault="005B3300" w:rsidP="000811C5">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429BD74A" w14:textId="77777777" w:rsidR="005B3300" w:rsidRPr="00661924" w:rsidRDefault="005B3300" w:rsidP="000811C5">
            <w:pPr>
              <w:pStyle w:val="TAC"/>
              <w:rPr>
                <w:lang w:eastAsia="zh-CN"/>
              </w:rPr>
            </w:pPr>
            <w:r w:rsidRPr="00661924">
              <w:rPr>
                <w:rFonts w:hint="eastAsia"/>
                <w:lang w:eastAsia="zh-CN"/>
              </w:rPr>
              <w:t>40 for CSI-RS resource 1 and 2</w:t>
            </w:r>
          </w:p>
          <w:p w14:paraId="6F9F02F4" w14:textId="77777777" w:rsidR="005B3300" w:rsidRPr="00661924" w:rsidRDefault="005B3300" w:rsidP="000811C5">
            <w:pPr>
              <w:pStyle w:val="TAC"/>
              <w:rPr>
                <w:lang w:eastAsia="zh-CN"/>
              </w:rPr>
            </w:pPr>
            <w:r w:rsidRPr="00661924">
              <w:rPr>
                <w:lang w:eastAsia="zh-CN"/>
              </w:rPr>
              <w:t>41 for CSI-RS resource 3 and 4</w:t>
            </w:r>
          </w:p>
          <w:p w14:paraId="42413903" w14:textId="77777777" w:rsidR="005B3300" w:rsidRPr="00661924" w:rsidRDefault="005B3300" w:rsidP="000811C5">
            <w:pPr>
              <w:pStyle w:val="TAC"/>
              <w:rPr>
                <w:lang w:eastAsia="zh-CN"/>
              </w:rPr>
            </w:pPr>
          </w:p>
          <w:p w14:paraId="5B34F0FE" w14:textId="77777777" w:rsidR="005B3300" w:rsidRPr="00661924" w:rsidRDefault="005B3300" w:rsidP="000811C5">
            <w:pPr>
              <w:pStyle w:val="TAC"/>
              <w:rPr>
                <w:lang w:eastAsia="zh-CN"/>
              </w:rPr>
            </w:pPr>
            <w:r w:rsidRPr="00661924">
              <w:rPr>
                <w:lang w:eastAsia="zh-CN"/>
              </w:rPr>
              <w:t>120 kHz SCS:</w:t>
            </w:r>
          </w:p>
          <w:p w14:paraId="190E365D" w14:textId="77777777" w:rsidR="005B3300" w:rsidRPr="00661924" w:rsidRDefault="005B3300" w:rsidP="000811C5">
            <w:pPr>
              <w:pStyle w:val="TAC"/>
            </w:pPr>
            <w:r w:rsidRPr="00661924">
              <w:t>80 for CSI-RS resource 1 and 2</w:t>
            </w:r>
          </w:p>
          <w:p w14:paraId="51484B73" w14:textId="77777777" w:rsidR="005B3300" w:rsidRPr="00661924" w:rsidRDefault="005B3300" w:rsidP="000811C5">
            <w:pPr>
              <w:pStyle w:val="TAC"/>
            </w:pPr>
            <w:r w:rsidRPr="00661924">
              <w:t>81 for CSI-RS resource 3 and 4</w:t>
            </w:r>
          </w:p>
        </w:tc>
      </w:tr>
      <w:tr w:rsidR="005B3300" w:rsidRPr="00661924" w14:paraId="0DD51273" w14:textId="77777777" w:rsidTr="000811C5">
        <w:trPr>
          <w:trHeight w:val="187"/>
          <w:jc w:val="center"/>
        </w:trPr>
        <w:tc>
          <w:tcPr>
            <w:tcW w:w="1004" w:type="pct"/>
            <w:vMerge/>
            <w:shd w:val="clear" w:color="auto" w:fill="auto"/>
            <w:vAlign w:val="center"/>
          </w:tcPr>
          <w:p w14:paraId="1523829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6757D"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E5F59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0B1F50" w14:textId="77777777" w:rsidR="005B3300" w:rsidRPr="00661924" w:rsidRDefault="005B3300" w:rsidP="000811C5">
            <w:pPr>
              <w:pStyle w:val="TAC"/>
            </w:pPr>
            <w:r w:rsidRPr="00661924">
              <w:t>Start PRB 0</w:t>
            </w:r>
          </w:p>
          <w:p w14:paraId="7FBCECCB" w14:textId="5C7B661F" w:rsidR="005B3300" w:rsidRPr="00661924" w:rsidRDefault="005B3300" w:rsidP="000811C5">
            <w:pPr>
              <w:pStyle w:val="TAC"/>
            </w:pPr>
            <w:r w:rsidRPr="00661924">
              <w:t xml:space="preserve">Number of PRB = </w:t>
            </w:r>
            <w:r w:rsidR="00D751EC">
              <w:t>ceil(</w:t>
            </w:r>
            <w:r w:rsidRPr="00661924">
              <w:t>BWP size</w:t>
            </w:r>
            <w:r w:rsidR="001D73A1">
              <w:rPr>
                <w:rFonts w:eastAsia="SimSun"/>
              </w:rPr>
              <w:t>/4)*4</w:t>
            </w:r>
          </w:p>
        </w:tc>
      </w:tr>
      <w:tr w:rsidR="005B3300" w:rsidRPr="00661924" w14:paraId="5E108C02" w14:textId="77777777" w:rsidTr="000811C5">
        <w:trPr>
          <w:trHeight w:val="187"/>
          <w:jc w:val="center"/>
        </w:trPr>
        <w:tc>
          <w:tcPr>
            <w:tcW w:w="1004" w:type="pct"/>
            <w:vMerge/>
            <w:shd w:val="clear" w:color="auto" w:fill="auto"/>
            <w:vAlign w:val="center"/>
          </w:tcPr>
          <w:p w14:paraId="4231832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0F338"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FF577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CBBCA2" w14:textId="77777777" w:rsidR="005B3300" w:rsidRPr="00661924" w:rsidRDefault="005B3300" w:rsidP="000811C5">
            <w:pPr>
              <w:pStyle w:val="TAC"/>
            </w:pPr>
            <w:r w:rsidRPr="00661924">
              <w:t>TCI state #0</w:t>
            </w:r>
          </w:p>
        </w:tc>
      </w:tr>
      <w:tr w:rsidR="005B3300" w:rsidRPr="00661924" w14:paraId="114D8701" w14:textId="77777777" w:rsidTr="000811C5">
        <w:trPr>
          <w:trHeight w:val="187"/>
          <w:jc w:val="center"/>
        </w:trPr>
        <w:tc>
          <w:tcPr>
            <w:tcW w:w="1004" w:type="pct"/>
            <w:vMerge w:val="restart"/>
            <w:shd w:val="clear" w:color="auto" w:fill="auto"/>
            <w:vAlign w:val="center"/>
          </w:tcPr>
          <w:p w14:paraId="3BD81DFD" w14:textId="77777777" w:rsidR="005B3300" w:rsidRPr="00661924" w:rsidRDefault="005B3300" w:rsidP="000811C5">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35703"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E01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043AB8" w14:textId="77777777" w:rsidR="005B3300" w:rsidRPr="00661924" w:rsidRDefault="005B3300" w:rsidP="000811C5">
            <w:pPr>
              <w:pStyle w:val="TAC"/>
            </w:pPr>
            <w:r w:rsidRPr="00661924">
              <w:t>0</w:t>
            </w:r>
          </w:p>
        </w:tc>
      </w:tr>
      <w:tr w:rsidR="005B3300" w:rsidRPr="00661924" w14:paraId="396BC3A2" w14:textId="77777777" w:rsidTr="000811C5">
        <w:trPr>
          <w:trHeight w:val="187"/>
          <w:jc w:val="center"/>
        </w:trPr>
        <w:tc>
          <w:tcPr>
            <w:tcW w:w="1004" w:type="pct"/>
            <w:vMerge/>
            <w:shd w:val="clear" w:color="auto" w:fill="auto"/>
            <w:vAlign w:val="center"/>
          </w:tcPr>
          <w:p w14:paraId="6640E2E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2123"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3FD338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AE8687" w14:textId="77777777" w:rsidR="005B3300" w:rsidRPr="00661924" w:rsidRDefault="005B3300" w:rsidP="000811C5">
            <w:pPr>
              <w:pStyle w:val="TAC"/>
            </w:pPr>
            <w:r w:rsidRPr="00661924">
              <w:t>12</w:t>
            </w:r>
          </w:p>
        </w:tc>
      </w:tr>
      <w:tr w:rsidR="005B3300" w:rsidRPr="00661924" w14:paraId="431E5F56" w14:textId="77777777" w:rsidTr="000811C5">
        <w:trPr>
          <w:trHeight w:val="187"/>
          <w:jc w:val="center"/>
        </w:trPr>
        <w:tc>
          <w:tcPr>
            <w:tcW w:w="1004" w:type="pct"/>
            <w:vMerge/>
            <w:shd w:val="clear" w:color="auto" w:fill="auto"/>
            <w:vAlign w:val="center"/>
          </w:tcPr>
          <w:p w14:paraId="763CE87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F8D3A"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C9BC1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42A0C5" w14:textId="77777777" w:rsidR="005B3300" w:rsidRPr="00661924" w:rsidRDefault="005B3300" w:rsidP="000811C5">
            <w:pPr>
              <w:pStyle w:val="TAC"/>
            </w:pPr>
            <w:r w:rsidRPr="00661924">
              <w:t>2</w:t>
            </w:r>
          </w:p>
        </w:tc>
      </w:tr>
      <w:tr w:rsidR="005B3300" w:rsidRPr="00661924" w14:paraId="4A26D638" w14:textId="77777777" w:rsidTr="000811C5">
        <w:trPr>
          <w:trHeight w:val="187"/>
          <w:jc w:val="center"/>
        </w:trPr>
        <w:tc>
          <w:tcPr>
            <w:tcW w:w="1004" w:type="pct"/>
            <w:vMerge/>
            <w:shd w:val="clear" w:color="auto" w:fill="auto"/>
            <w:vAlign w:val="center"/>
          </w:tcPr>
          <w:p w14:paraId="7F3C41C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55454"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70E1E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97F88B" w14:textId="77777777" w:rsidR="005B3300" w:rsidRPr="00661924" w:rsidRDefault="005B3300" w:rsidP="000811C5">
            <w:pPr>
              <w:pStyle w:val="TAC"/>
            </w:pPr>
            <w:r w:rsidRPr="00661924">
              <w:t>FD-CDM2</w:t>
            </w:r>
          </w:p>
        </w:tc>
      </w:tr>
      <w:tr w:rsidR="005B3300" w:rsidRPr="00661924" w14:paraId="1CACFA29" w14:textId="77777777" w:rsidTr="000811C5">
        <w:trPr>
          <w:trHeight w:val="187"/>
          <w:jc w:val="center"/>
        </w:trPr>
        <w:tc>
          <w:tcPr>
            <w:tcW w:w="1004" w:type="pct"/>
            <w:vMerge/>
            <w:shd w:val="clear" w:color="auto" w:fill="auto"/>
            <w:vAlign w:val="center"/>
          </w:tcPr>
          <w:p w14:paraId="4EF5079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05517"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3D20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077F57" w14:textId="77777777" w:rsidR="005B3300" w:rsidRPr="00661924" w:rsidRDefault="005B3300" w:rsidP="000811C5">
            <w:pPr>
              <w:pStyle w:val="TAC"/>
            </w:pPr>
            <w:r w:rsidRPr="00661924">
              <w:t>1</w:t>
            </w:r>
          </w:p>
        </w:tc>
      </w:tr>
      <w:tr w:rsidR="005B3300" w:rsidRPr="00661924" w14:paraId="65E4300C" w14:textId="77777777" w:rsidTr="000811C5">
        <w:trPr>
          <w:trHeight w:val="187"/>
          <w:jc w:val="center"/>
        </w:trPr>
        <w:tc>
          <w:tcPr>
            <w:tcW w:w="1004" w:type="pct"/>
            <w:vMerge/>
            <w:shd w:val="clear" w:color="auto" w:fill="auto"/>
            <w:vAlign w:val="center"/>
          </w:tcPr>
          <w:p w14:paraId="3305AA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2F04F"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AA0A93"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647741" w14:textId="77777777" w:rsidR="005B3300" w:rsidRPr="00661924" w:rsidRDefault="005B3300" w:rsidP="000811C5">
            <w:pPr>
              <w:pStyle w:val="TAC"/>
            </w:pPr>
            <w:r w:rsidRPr="00661924">
              <w:t>60 kHz SCS: 80</w:t>
            </w:r>
          </w:p>
          <w:p w14:paraId="6C3FC7E3" w14:textId="77777777" w:rsidR="005B3300" w:rsidRPr="00661924" w:rsidRDefault="005B3300" w:rsidP="000811C5">
            <w:pPr>
              <w:pStyle w:val="TAC"/>
            </w:pPr>
            <w:r w:rsidRPr="00661924">
              <w:t>120 kHz SCS: 160</w:t>
            </w:r>
          </w:p>
        </w:tc>
      </w:tr>
      <w:tr w:rsidR="005B3300" w:rsidRPr="00661924" w14:paraId="1B83D72B" w14:textId="77777777" w:rsidTr="000811C5">
        <w:trPr>
          <w:trHeight w:val="187"/>
          <w:jc w:val="center"/>
        </w:trPr>
        <w:tc>
          <w:tcPr>
            <w:tcW w:w="1004" w:type="pct"/>
            <w:vMerge/>
            <w:shd w:val="clear" w:color="auto" w:fill="auto"/>
            <w:vAlign w:val="center"/>
          </w:tcPr>
          <w:p w14:paraId="7E141B7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DAB25"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4B964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D070CB" w14:textId="77777777" w:rsidR="005B3300" w:rsidRPr="00661924" w:rsidRDefault="005B3300" w:rsidP="000811C5">
            <w:pPr>
              <w:pStyle w:val="TAC"/>
            </w:pPr>
            <w:r w:rsidRPr="00661924">
              <w:t>0</w:t>
            </w:r>
          </w:p>
        </w:tc>
      </w:tr>
      <w:tr w:rsidR="005B3300" w:rsidRPr="00661924" w14:paraId="7F45252E" w14:textId="77777777" w:rsidTr="000811C5">
        <w:trPr>
          <w:trHeight w:val="187"/>
          <w:jc w:val="center"/>
        </w:trPr>
        <w:tc>
          <w:tcPr>
            <w:tcW w:w="1004" w:type="pct"/>
            <w:vMerge/>
            <w:shd w:val="clear" w:color="auto" w:fill="auto"/>
            <w:vAlign w:val="center"/>
          </w:tcPr>
          <w:p w14:paraId="2BE241A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E2E0A"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39053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899859" w14:textId="77777777" w:rsidR="005B3300" w:rsidRPr="00661924" w:rsidRDefault="005B3300" w:rsidP="000811C5">
            <w:pPr>
              <w:pStyle w:val="TAC"/>
            </w:pPr>
            <w:r w:rsidRPr="00661924">
              <w:t>Start PRB 0</w:t>
            </w:r>
          </w:p>
          <w:p w14:paraId="6EA65CDB" w14:textId="335D9BCF" w:rsidR="005B3300" w:rsidRPr="00661924" w:rsidRDefault="005B3300" w:rsidP="000811C5">
            <w:pPr>
              <w:pStyle w:val="TAC"/>
            </w:pPr>
            <w:r w:rsidRPr="00661924">
              <w:t xml:space="preserve">Number of PRB = </w:t>
            </w:r>
            <w:r w:rsidR="001A66FF">
              <w:t>ceil(</w:t>
            </w:r>
            <w:r w:rsidRPr="00661924">
              <w:t>BWP size</w:t>
            </w:r>
            <w:r w:rsidR="008E4614">
              <w:rPr>
                <w:rFonts w:eastAsia="SimSun"/>
              </w:rPr>
              <w:t>/4) *4</w:t>
            </w:r>
          </w:p>
        </w:tc>
      </w:tr>
      <w:tr w:rsidR="005B3300" w:rsidRPr="00661924" w14:paraId="4E488488" w14:textId="77777777" w:rsidTr="000811C5">
        <w:trPr>
          <w:trHeight w:val="187"/>
          <w:jc w:val="center"/>
        </w:trPr>
        <w:tc>
          <w:tcPr>
            <w:tcW w:w="1004" w:type="pct"/>
            <w:vMerge/>
            <w:shd w:val="clear" w:color="auto" w:fill="auto"/>
            <w:vAlign w:val="center"/>
          </w:tcPr>
          <w:p w14:paraId="1AB05E0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335C9"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034F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13F91C" w14:textId="77777777" w:rsidR="005B3300" w:rsidRPr="00661924" w:rsidRDefault="005B3300" w:rsidP="000811C5">
            <w:pPr>
              <w:pStyle w:val="TAC"/>
              <w:rPr>
                <w:lang w:eastAsia="zh-CN"/>
              </w:rPr>
            </w:pPr>
            <w:r w:rsidRPr="00661924">
              <w:t>TCI state #</w:t>
            </w:r>
            <w:r w:rsidRPr="00661924">
              <w:rPr>
                <w:rFonts w:hint="eastAsia"/>
                <w:lang w:eastAsia="zh-CN"/>
              </w:rPr>
              <w:t>1</w:t>
            </w:r>
          </w:p>
        </w:tc>
      </w:tr>
      <w:tr w:rsidR="005B3300" w:rsidRPr="00661924" w14:paraId="5309E162" w14:textId="77777777" w:rsidTr="000811C5">
        <w:trPr>
          <w:trHeight w:val="187"/>
          <w:jc w:val="center"/>
        </w:trPr>
        <w:tc>
          <w:tcPr>
            <w:tcW w:w="1004" w:type="pct"/>
            <w:vMerge w:val="restart"/>
            <w:shd w:val="clear" w:color="auto" w:fill="auto"/>
            <w:vAlign w:val="center"/>
          </w:tcPr>
          <w:p w14:paraId="4F113BAF" w14:textId="77777777" w:rsidR="005B3300" w:rsidRPr="00661924" w:rsidRDefault="005B3300" w:rsidP="000811C5">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B8017"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DDD2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D5617D" w14:textId="77777777" w:rsidR="005B3300" w:rsidRPr="00661924" w:rsidRDefault="005B3300" w:rsidP="000811C5">
            <w:pPr>
              <w:pStyle w:val="TAC"/>
            </w:pPr>
            <w:r w:rsidRPr="00661924">
              <w:t>4</w:t>
            </w:r>
          </w:p>
        </w:tc>
      </w:tr>
      <w:tr w:rsidR="005B3300" w:rsidRPr="00661924" w14:paraId="3C0B655B" w14:textId="77777777" w:rsidTr="000811C5">
        <w:trPr>
          <w:trHeight w:val="187"/>
          <w:jc w:val="center"/>
        </w:trPr>
        <w:tc>
          <w:tcPr>
            <w:tcW w:w="1004" w:type="pct"/>
            <w:vMerge/>
            <w:shd w:val="clear" w:color="auto" w:fill="auto"/>
            <w:vAlign w:val="center"/>
          </w:tcPr>
          <w:p w14:paraId="3D1858C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36F09"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79FD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DAA57D" w14:textId="77777777" w:rsidR="005B3300" w:rsidRPr="00661924" w:rsidRDefault="005B3300" w:rsidP="000811C5">
            <w:pPr>
              <w:pStyle w:val="TAC"/>
            </w:pPr>
            <w:r w:rsidRPr="00661924">
              <w:t>12</w:t>
            </w:r>
          </w:p>
        </w:tc>
      </w:tr>
      <w:tr w:rsidR="005B3300" w:rsidRPr="00661924" w14:paraId="3745B094" w14:textId="77777777" w:rsidTr="000811C5">
        <w:trPr>
          <w:trHeight w:val="187"/>
          <w:jc w:val="center"/>
        </w:trPr>
        <w:tc>
          <w:tcPr>
            <w:tcW w:w="1004" w:type="pct"/>
            <w:vMerge/>
            <w:shd w:val="clear" w:color="auto" w:fill="auto"/>
            <w:vAlign w:val="center"/>
          </w:tcPr>
          <w:p w14:paraId="1C3C2FB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EB620"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9DCA2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605265" w14:textId="77777777" w:rsidR="005B3300" w:rsidRPr="00661924" w:rsidRDefault="005B3300" w:rsidP="000811C5">
            <w:pPr>
              <w:pStyle w:val="TAC"/>
            </w:pPr>
            <w:r w:rsidRPr="00661924">
              <w:t>4</w:t>
            </w:r>
          </w:p>
        </w:tc>
      </w:tr>
      <w:tr w:rsidR="005B3300" w:rsidRPr="00661924" w14:paraId="62260D52" w14:textId="77777777" w:rsidTr="000811C5">
        <w:trPr>
          <w:trHeight w:val="187"/>
          <w:jc w:val="center"/>
        </w:trPr>
        <w:tc>
          <w:tcPr>
            <w:tcW w:w="1004" w:type="pct"/>
            <w:vMerge/>
            <w:shd w:val="clear" w:color="auto" w:fill="auto"/>
            <w:vAlign w:val="center"/>
          </w:tcPr>
          <w:p w14:paraId="0793E6F9"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0A3B1"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6490D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159C9E" w14:textId="77777777" w:rsidR="005B3300" w:rsidRPr="00661924" w:rsidRDefault="005B3300" w:rsidP="000811C5">
            <w:pPr>
              <w:pStyle w:val="TAC"/>
            </w:pPr>
            <w:r w:rsidRPr="00661924">
              <w:t>FD-CDM2</w:t>
            </w:r>
          </w:p>
        </w:tc>
      </w:tr>
      <w:tr w:rsidR="005B3300" w:rsidRPr="00661924" w14:paraId="7EAFF1D1" w14:textId="77777777" w:rsidTr="000811C5">
        <w:trPr>
          <w:trHeight w:val="187"/>
          <w:jc w:val="center"/>
        </w:trPr>
        <w:tc>
          <w:tcPr>
            <w:tcW w:w="1004" w:type="pct"/>
            <w:vMerge/>
            <w:shd w:val="clear" w:color="auto" w:fill="auto"/>
            <w:vAlign w:val="center"/>
          </w:tcPr>
          <w:p w14:paraId="68D9FE4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C8419"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645D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7FDC9" w14:textId="77777777" w:rsidR="005B3300" w:rsidRPr="00661924" w:rsidRDefault="005B3300" w:rsidP="000811C5">
            <w:pPr>
              <w:pStyle w:val="TAC"/>
            </w:pPr>
            <w:r w:rsidRPr="00661924">
              <w:t>1</w:t>
            </w:r>
          </w:p>
        </w:tc>
      </w:tr>
      <w:tr w:rsidR="005B3300" w:rsidRPr="00661924" w14:paraId="08B66EDF" w14:textId="77777777" w:rsidTr="000811C5">
        <w:trPr>
          <w:trHeight w:val="187"/>
          <w:jc w:val="center"/>
        </w:trPr>
        <w:tc>
          <w:tcPr>
            <w:tcW w:w="1004" w:type="pct"/>
            <w:vMerge/>
            <w:shd w:val="clear" w:color="auto" w:fill="auto"/>
            <w:vAlign w:val="center"/>
          </w:tcPr>
          <w:p w14:paraId="3EDCCB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666965"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E61FF4"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D64D2CC" w14:textId="77777777" w:rsidR="005B3300" w:rsidRPr="00661924" w:rsidRDefault="005B3300" w:rsidP="000811C5">
            <w:pPr>
              <w:pStyle w:val="TAC"/>
            </w:pPr>
            <w:r w:rsidRPr="00661924">
              <w:t>60 kHz SCS: 80</w:t>
            </w:r>
          </w:p>
          <w:p w14:paraId="6FF79906" w14:textId="77777777" w:rsidR="005B3300" w:rsidRPr="00661924" w:rsidRDefault="005B3300" w:rsidP="000811C5">
            <w:pPr>
              <w:pStyle w:val="TAC"/>
            </w:pPr>
            <w:r w:rsidRPr="00661924">
              <w:t>120 kHz SCS: 160</w:t>
            </w:r>
          </w:p>
        </w:tc>
      </w:tr>
      <w:tr w:rsidR="005B3300" w:rsidRPr="00661924" w14:paraId="74D16139" w14:textId="77777777" w:rsidTr="000811C5">
        <w:trPr>
          <w:trHeight w:val="187"/>
          <w:jc w:val="center"/>
        </w:trPr>
        <w:tc>
          <w:tcPr>
            <w:tcW w:w="1004" w:type="pct"/>
            <w:vMerge/>
            <w:shd w:val="clear" w:color="auto" w:fill="auto"/>
            <w:vAlign w:val="center"/>
          </w:tcPr>
          <w:p w14:paraId="59C825DF"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B313"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FE2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346F929" w14:textId="77777777" w:rsidR="005B3300" w:rsidRPr="00661924" w:rsidRDefault="005B3300" w:rsidP="000811C5">
            <w:pPr>
              <w:pStyle w:val="TAC"/>
            </w:pPr>
            <w:r w:rsidRPr="00661924">
              <w:t>0</w:t>
            </w:r>
          </w:p>
        </w:tc>
      </w:tr>
      <w:tr w:rsidR="005B3300" w:rsidRPr="00661924" w14:paraId="789786D2" w14:textId="77777777" w:rsidTr="000811C5">
        <w:trPr>
          <w:trHeight w:val="187"/>
          <w:jc w:val="center"/>
        </w:trPr>
        <w:tc>
          <w:tcPr>
            <w:tcW w:w="1004" w:type="pct"/>
            <w:vMerge/>
            <w:shd w:val="clear" w:color="auto" w:fill="auto"/>
            <w:vAlign w:val="center"/>
          </w:tcPr>
          <w:p w14:paraId="1F8BC4E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E0C90"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04D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B0CEE" w14:textId="77777777" w:rsidR="005B3300" w:rsidRPr="00661924" w:rsidRDefault="005B3300" w:rsidP="000811C5">
            <w:pPr>
              <w:pStyle w:val="TAC"/>
            </w:pPr>
            <w:r w:rsidRPr="00661924">
              <w:t>Start PRB 0</w:t>
            </w:r>
          </w:p>
          <w:p w14:paraId="62ABEC5D" w14:textId="48AEE1A7" w:rsidR="005B3300" w:rsidRPr="00661924" w:rsidRDefault="005B3300" w:rsidP="000811C5">
            <w:pPr>
              <w:pStyle w:val="TAC"/>
            </w:pPr>
            <w:r w:rsidRPr="00661924">
              <w:t xml:space="preserve">Number of PRB = </w:t>
            </w:r>
            <w:r w:rsidR="00B738B8">
              <w:t>ceil(</w:t>
            </w:r>
            <w:r w:rsidRPr="00661924">
              <w:t>BWP size</w:t>
            </w:r>
            <w:r w:rsidR="00883E98">
              <w:rPr>
                <w:rFonts w:eastAsia="SimSun"/>
              </w:rPr>
              <w:t>/4) *4</w:t>
            </w:r>
          </w:p>
        </w:tc>
      </w:tr>
      <w:tr w:rsidR="005B3300" w:rsidRPr="00661924" w14:paraId="4780F90A" w14:textId="77777777" w:rsidTr="000811C5">
        <w:trPr>
          <w:trHeight w:val="187"/>
          <w:jc w:val="center"/>
        </w:trPr>
        <w:tc>
          <w:tcPr>
            <w:tcW w:w="1004" w:type="pct"/>
            <w:vMerge w:val="restart"/>
            <w:shd w:val="clear" w:color="auto" w:fill="auto"/>
            <w:vAlign w:val="center"/>
          </w:tcPr>
          <w:p w14:paraId="681C1ABA" w14:textId="77777777" w:rsidR="005B3300" w:rsidRPr="00661924" w:rsidRDefault="005B3300" w:rsidP="000811C5">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A35E7" w14:textId="77777777" w:rsidR="005B3300" w:rsidRPr="00661924" w:rsidRDefault="005B3300" w:rsidP="000811C5">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329A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661002" w14:textId="77777777" w:rsidR="005B3300" w:rsidRPr="00661924" w:rsidRDefault="005B3300" w:rsidP="000811C5">
            <w:pPr>
              <w:pStyle w:val="TAC"/>
            </w:pPr>
            <w:r w:rsidRPr="00661924">
              <w:t>k</w:t>
            </w:r>
            <w:r w:rsidRPr="00661924">
              <w:rPr>
                <w:vertAlign w:val="subscript"/>
              </w:rPr>
              <w:t>0</w:t>
            </w:r>
            <w:r w:rsidRPr="00661924">
              <w:t>=0 for CSI-RS resource 1,2</w:t>
            </w:r>
          </w:p>
        </w:tc>
      </w:tr>
      <w:tr w:rsidR="005B3300" w:rsidRPr="00661924" w14:paraId="72C2B193" w14:textId="77777777" w:rsidTr="000811C5">
        <w:trPr>
          <w:trHeight w:val="187"/>
          <w:jc w:val="center"/>
        </w:trPr>
        <w:tc>
          <w:tcPr>
            <w:tcW w:w="1004" w:type="pct"/>
            <w:vMerge/>
            <w:shd w:val="clear" w:color="auto" w:fill="auto"/>
            <w:vAlign w:val="center"/>
          </w:tcPr>
          <w:p w14:paraId="39DEC61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1D81D" w14:textId="77777777" w:rsidR="005B3300" w:rsidRPr="00661924" w:rsidRDefault="005B3300" w:rsidP="000811C5">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ACAB1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2DB540" w14:textId="77777777" w:rsidR="005B3300" w:rsidRPr="00661924" w:rsidRDefault="005B3300" w:rsidP="000811C5">
            <w:pPr>
              <w:pStyle w:val="TAC"/>
            </w:pPr>
            <w:r w:rsidRPr="00661924">
              <w:t>l</w:t>
            </w:r>
            <w:r w:rsidRPr="00661924">
              <w:rPr>
                <w:vertAlign w:val="subscript"/>
              </w:rPr>
              <w:t>0</w:t>
            </w:r>
            <w:r w:rsidRPr="00661924">
              <w:t xml:space="preserve"> = 8 for CSI-RS resource 1</w:t>
            </w:r>
          </w:p>
          <w:p w14:paraId="018F5529" w14:textId="77777777" w:rsidR="005B3300" w:rsidRPr="00661924" w:rsidRDefault="005B3300" w:rsidP="000811C5">
            <w:pPr>
              <w:pStyle w:val="TAC"/>
            </w:pPr>
            <w:r w:rsidRPr="00661924">
              <w:t>l</w:t>
            </w:r>
            <w:r w:rsidRPr="00661924">
              <w:rPr>
                <w:vertAlign w:val="subscript"/>
              </w:rPr>
              <w:t>0</w:t>
            </w:r>
            <w:r w:rsidRPr="00661924">
              <w:t xml:space="preserve"> = 9 for CSI-RS resource 2</w:t>
            </w:r>
          </w:p>
        </w:tc>
      </w:tr>
      <w:tr w:rsidR="005B3300" w:rsidRPr="00661924" w14:paraId="4BB266E9" w14:textId="77777777" w:rsidTr="000811C5">
        <w:trPr>
          <w:trHeight w:val="187"/>
          <w:jc w:val="center"/>
        </w:trPr>
        <w:tc>
          <w:tcPr>
            <w:tcW w:w="1004" w:type="pct"/>
            <w:vMerge/>
            <w:shd w:val="clear" w:color="auto" w:fill="auto"/>
            <w:vAlign w:val="center"/>
          </w:tcPr>
          <w:p w14:paraId="322350A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94260" w14:textId="77777777" w:rsidR="005B3300" w:rsidRPr="00661924" w:rsidRDefault="005B3300" w:rsidP="000811C5">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D4297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47130C" w14:textId="77777777" w:rsidR="005B3300" w:rsidRPr="00661924" w:rsidRDefault="005B3300" w:rsidP="000811C5">
            <w:pPr>
              <w:pStyle w:val="TAC"/>
            </w:pPr>
            <w:r w:rsidRPr="00661924">
              <w:t>1 for CSI-RS resource 1,2</w:t>
            </w:r>
          </w:p>
        </w:tc>
      </w:tr>
      <w:tr w:rsidR="005B3300" w:rsidRPr="00661924" w14:paraId="78E49406" w14:textId="77777777" w:rsidTr="000811C5">
        <w:trPr>
          <w:trHeight w:val="187"/>
          <w:jc w:val="center"/>
        </w:trPr>
        <w:tc>
          <w:tcPr>
            <w:tcW w:w="1004" w:type="pct"/>
            <w:vMerge/>
            <w:shd w:val="clear" w:color="auto" w:fill="auto"/>
            <w:vAlign w:val="center"/>
          </w:tcPr>
          <w:p w14:paraId="1622D14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3B2CA"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AEBDFB"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BB34C8"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w:t>
            </w:r>
          </w:p>
        </w:tc>
      </w:tr>
      <w:tr w:rsidR="005B3300" w:rsidRPr="00661924" w14:paraId="658EFDE9" w14:textId="77777777" w:rsidTr="000811C5">
        <w:trPr>
          <w:trHeight w:val="187"/>
          <w:jc w:val="center"/>
        </w:trPr>
        <w:tc>
          <w:tcPr>
            <w:tcW w:w="1004" w:type="pct"/>
            <w:vMerge/>
            <w:shd w:val="clear" w:color="auto" w:fill="auto"/>
            <w:vAlign w:val="center"/>
          </w:tcPr>
          <w:p w14:paraId="740FB3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E5409" w14:textId="77777777" w:rsidR="005B3300" w:rsidRPr="00661924" w:rsidRDefault="005B3300" w:rsidP="000811C5">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CAA6A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671B4C" w14:textId="77777777" w:rsidR="005B3300" w:rsidRPr="00661924" w:rsidRDefault="005B3300" w:rsidP="000811C5">
            <w:pPr>
              <w:pStyle w:val="TAC"/>
            </w:pPr>
            <w:r w:rsidRPr="00661924">
              <w:t>3 for CSI-RS resource 1,2</w:t>
            </w:r>
          </w:p>
        </w:tc>
      </w:tr>
      <w:tr w:rsidR="005B3300" w:rsidRPr="00661924" w14:paraId="26EE1183" w14:textId="77777777" w:rsidTr="000811C5">
        <w:trPr>
          <w:trHeight w:val="187"/>
          <w:jc w:val="center"/>
        </w:trPr>
        <w:tc>
          <w:tcPr>
            <w:tcW w:w="1004" w:type="pct"/>
            <w:vMerge/>
            <w:shd w:val="clear" w:color="auto" w:fill="auto"/>
            <w:vAlign w:val="center"/>
          </w:tcPr>
          <w:p w14:paraId="39AFC28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C6FB61"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A68A83"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1C8800" w14:textId="77777777" w:rsidR="005B3300" w:rsidRPr="00661924" w:rsidRDefault="005B3300" w:rsidP="000811C5">
            <w:pPr>
              <w:pStyle w:val="TAC"/>
            </w:pPr>
            <w:r w:rsidRPr="00661924">
              <w:t>60 kHz SCS: 80 for CSI-RS resource 1,2</w:t>
            </w:r>
          </w:p>
          <w:p w14:paraId="3B9A3B9F" w14:textId="77777777" w:rsidR="005B3300" w:rsidRPr="00661924" w:rsidRDefault="005B3300" w:rsidP="000811C5">
            <w:pPr>
              <w:pStyle w:val="TAC"/>
            </w:pPr>
            <w:r w:rsidRPr="00661924">
              <w:t>120 kHz SCS: 160 for CSI-RS resource 1,2</w:t>
            </w:r>
          </w:p>
        </w:tc>
      </w:tr>
      <w:tr w:rsidR="005B3300" w:rsidRPr="00661924" w14:paraId="745AD96C" w14:textId="77777777" w:rsidTr="000811C5">
        <w:trPr>
          <w:trHeight w:val="187"/>
          <w:jc w:val="center"/>
        </w:trPr>
        <w:tc>
          <w:tcPr>
            <w:tcW w:w="1004" w:type="pct"/>
            <w:vMerge/>
            <w:shd w:val="clear" w:color="auto" w:fill="auto"/>
            <w:vAlign w:val="center"/>
          </w:tcPr>
          <w:p w14:paraId="1622A4C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77BF8"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1FBBC9A"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7F1BD0" w14:textId="77777777" w:rsidR="005B3300" w:rsidRPr="00661924" w:rsidRDefault="005B3300" w:rsidP="000811C5">
            <w:pPr>
              <w:pStyle w:val="TAC"/>
            </w:pPr>
            <w:r w:rsidRPr="00661924">
              <w:t>0 for CSI-RS resource 1,2</w:t>
            </w:r>
          </w:p>
        </w:tc>
      </w:tr>
      <w:tr w:rsidR="00D9414C" w:rsidRPr="00661924" w14:paraId="35201B90" w14:textId="77777777" w:rsidTr="000811C5">
        <w:trPr>
          <w:trHeight w:val="187"/>
          <w:jc w:val="center"/>
        </w:trPr>
        <w:tc>
          <w:tcPr>
            <w:tcW w:w="1004" w:type="pct"/>
            <w:vMerge/>
            <w:shd w:val="clear" w:color="auto" w:fill="auto"/>
            <w:vAlign w:val="center"/>
          </w:tcPr>
          <w:p w14:paraId="4FBC090D" w14:textId="77777777" w:rsidR="00D9414C" w:rsidRPr="00661924" w:rsidRDefault="00D9414C"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B42065" w14:textId="1EB6B66D" w:rsidR="00D9414C" w:rsidRPr="00661924" w:rsidRDefault="00597378" w:rsidP="000811C5">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84BB961" w14:textId="77777777" w:rsidR="00D9414C" w:rsidRPr="00661924" w:rsidRDefault="00D9414C"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88941D2" w14:textId="77777777" w:rsidR="00F769D7" w:rsidRPr="006858BE" w:rsidRDefault="00F769D7" w:rsidP="00F769D7">
            <w:pPr>
              <w:keepNext/>
              <w:keepLines/>
              <w:spacing w:after="0"/>
              <w:jc w:val="center"/>
              <w:rPr>
                <w:rFonts w:ascii="Arial" w:hAnsi="Arial"/>
                <w:sz w:val="18"/>
              </w:rPr>
            </w:pPr>
            <w:r w:rsidRPr="006858BE">
              <w:rPr>
                <w:rFonts w:ascii="Arial" w:hAnsi="Arial"/>
                <w:sz w:val="18"/>
              </w:rPr>
              <w:t>Start PRB 0</w:t>
            </w:r>
          </w:p>
          <w:p w14:paraId="1C138D4A" w14:textId="34AED79A" w:rsidR="00D9414C" w:rsidRPr="00661924" w:rsidRDefault="00F769D7" w:rsidP="00F769D7">
            <w:pPr>
              <w:pStyle w:val="TAC"/>
            </w:pPr>
            <w:r w:rsidRPr="006858BE">
              <w:t xml:space="preserve">Number of PRB = </w:t>
            </w:r>
            <w:r>
              <w:t>ceil(</w:t>
            </w:r>
            <w:r w:rsidRPr="006858BE">
              <w:t>BWP size</w:t>
            </w:r>
            <w:r>
              <w:rPr>
                <w:rFonts w:eastAsia="SimSun"/>
              </w:rPr>
              <w:t>/4)*4</w:t>
            </w:r>
          </w:p>
        </w:tc>
      </w:tr>
      <w:tr w:rsidR="005B3300" w:rsidRPr="00661924" w14:paraId="34160560" w14:textId="77777777" w:rsidTr="000811C5">
        <w:trPr>
          <w:trHeight w:val="187"/>
          <w:jc w:val="center"/>
        </w:trPr>
        <w:tc>
          <w:tcPr>
            <w:tcW w:w="1004" w:type="pct"/>
            <w:vMerge/>
            <w:shd w:val="clear" w:color="auto" w:fill="auto"/>
            <w:vAlign w:val="center"/>
          </w:tcPr>
          <w:p w14:paraId="5C53F36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E8BB8" w14:textId="77777777" w:rsidR="005B3300" w:rsidRPr="00661924" w:rsidRDefault="005B3300" w:rsidP="000811C5">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2D3A2"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2EDB3C3" w14:textId="77777777" w:rsidR="005B3300" w:rsidRPr="00661924" w:rsidRDefault="005B3300" w:rsidP="000811C5">
            <w:pPr>
              <w:pStyle w:val="TAC"/>
            </w:pPr>
            <w:r w:rsidRPr="00661924">
              <w:rPr>
                <w:rFonts w:eastAsia="SimSun"/>
                <w:szCs w:val="18"/>
              </w:rPr>
              <w:t>ON</w:t>
            </w:r>
          </w:p>
        </w:tc>
      </w:tr>
      <w:tr w:rsidR="005B3300" w:rsidRPr="00661924" w14:paraId="4EB0AF72" w14:textId="77777777" w:rsidTr="000811C5">
        <w:trPr>
          <w:trHeight w:val="187"/>
          <w:jc w:val="center"/>
        </w:trPr>
        <w:tc>
          <w:tcPr>
            <w:tcW w:w="1004" w:type="pct"/>
            <w:vMerge/>
            <w:shd w:val="clear" w:color="auto" w:fill="auto"/>
            <w:vAlign w:val="center"/>
          </w:tcPr>
          <w:p w14:paraId="4BD8FCEE"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C141F"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4CC50C"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304AC1" w14:textId="77777777" w:rsidR="005B3300" w:rsidRPr="00661924" w:rsidRDefault="005B3300" w:rsidP="000811C5">
            <w:pPr>
              <w:pStyle w:val="TAC"/>
            </w:pPr>
            <w:r w:rsidRPr="00661924">
              <w:t>TCI state #</w:t>
            </w:r>
            <w:r w:rsidRPr="00661924">
              <w:rPr>
                <w:rFonts w:hint="eastAsia"/>
                <w:lang w:eastAsia="zh-CN"/>
              </w:rPr>
              <w:t>1</w:t>
            </w:r>
          </w:p>
        </w:tc>
      </w:tr>
      <w:tr w:rsidR="005B3300" w:rsidRPr="00661924" w14:paraId="2CB50EB9" w14:textId="77777777" w:rsidTr="000811C5">
        <w:trPr>
          <w:trHeight w:val="1075"/>
          <w:jc w:val="center"/>
        </w:trPr>
        <w:tc>
          <w:tcPr>
            <w:tcW w:w="1004" w:type="pct"/>
            <w:vMerge w:val="restart"/>
            <w:shd w:val="clear" w:color="auto" w:fill="auto"/>
            <w:vAlign w:val="center"/>
          </w:tcPr>
          <w:p w14:paraId="6B478061" w14:textId="77777777" w:rsidR="005B3300" w:rsidRPr="00661924" w:rsidRDefault="005B3300" w:rsidP="000811C5">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4EC85" w14:textId="77777777" w:rsidR="005B3300" w:rsidRPr="00661924" w:rsidRDefault="005B3300" w:rsidP="000811C5">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C277B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7799AB" w14:textId="77777777" w:rsidR="005B3300" w:rsidRPr="00661924" w:rsidRDefault="005B3300" w:rsidP="000811C5">
            <w:pPr>
              <w:pStyle w:val="TAC"/>
            </w:pPr>
            <w:r w:rsidRPr="00661924">
              <w:t>{1000} for Rank 1 tests</w:t>
            </w:r>
            <w:r w:rsidRPr="00661924">
              <w:br/>
              <w:t>{1000, 1001} for Rank 2 tests</w:t>
            </w:r>
          </w:p>
          <w:p w14:paraId="444F2E6E" w14:textId="77777777" w:rsidR="005B3300" w:rsidRPr="00661924" w:rsidRDefault="005B3300" w:rsidP="000811C5">
            <w:pPr>
              <w:pStyle w:val="TAC"/>
            </w:pPr>
          </w:p>
        </w:tc>
      </w:tr>
      <w:tr w:rsidR="005B3300" w:rsidRPr="00661924" w14:paraId="4F8C9F4A" w14:textId="77777777" w:rsidTr="000811C5">
        <w:trPr>
          <w:trHeight w:val="1075"/>
          <w:jc w:val="center"/>
        </w:trPr>
        <w:tc>
          <w:tcPr>
            <w:tcW w:w="1004" w:type="pct"/>
            <w:vMerge/>
            <w:shd w:val="clear" w:color="auto" w:fill="auto"/>
            <w:vAlign w:val="center"/>
          </w:tcPr>
          <w:p w14:paraId="3902A41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E4B91" w14:textId="77777777" w:rsidR="005B3300" w:rsidRPr="00661924" w:rsidRDefault="005B3300" w:rsidP="000811C5">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85D682"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833B74" w14:textId="77777777" w:rsidR="005B3300" w:rsidRPr="00661924" w:rsidRDefault="005B3300" w:rsidP="000811C5">
            <w:pPr>
              <w:pStyle w:val="TAC"/>
            </w:pPr>
            <w:r w:rsidRPr="00661924">
              <w:t>2</w:t>
            </w:r>
          </w:p>
        </w:tc>
      </w:tr>
      <w:tr w:rsidR="005B3300" w:rsidRPr="00661924" w14:paraId="236FCE0C" w14:textId="77777777" w:rsidTr="000811C5">
        <w:trPr>
          <w:trHeight w:val="187"/>
          <w:jc w:val="center"/>
        </w:trPr>
        <w:tc>
          <w:tcPr>
            <w:tcW w:w="1004" w:type="pct"/>
            <w:vMerge/>
            <w:shd w:val="clear" w:color="auto" w:fill="auto"/>
            <w:vAlign w:val="center"/>
          </w:tcPr>
          <w:p w14:paraId="60C7C507"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E9401" w14:textId="77777777" w:rsidR="005B3300" w:rsidRPr="00661924" w:rsidRDefault="005B3300" w:rsidP="000811C5">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E0CAD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D3A50E" w14:textId="77777777" w:rsidR="005B3300" w:rsidRPr="00661924" w:rsidRDefault="005B3300" w:rsidP="000811C5">
            <w:pPr>
              <w:pStyle w:val="TAC"/>
            </w:pPr>
            <w:r w:rsidRPr="00661924">
              <w:t>1</w:t>
            </w:r>
          </w:p>
        </w:tc>
      </w:tr>
      <w:tr w:rsidR="005B3300" w:rsidRPr="00661924" w14:paraId="1712C54E" w14:textId="77777777" w:rsidTr="000811C5">
        <w:trPr>
          <w:trHeight w:val="187"/>
          <w:jc w:val="center"/>
        </w:trPr>
        <w:tc>
          <w:tcPr>
            <w:tcW w:w="1004" w:type="pct"/>
            <w:vMerge w:val="restart"/>
            <w:shd w:val="clear" w:color="auto" w:fill="auto"/>
            <w:vAlign w:val="center"/>
          </w:tcPr>
          <w:p w14:paraId="13407289" w14:textId="77777777" w:rsidR="005B3300" w:rsidRPr="00661924" w:rsidRDefault="005B3300" w:rsidP="000811C5">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2A76B2E2" w14:textId="77777777" w:rsidR="005B3300" w:rsidRPr="00661924" w:rsidRDefault="005B3300" w:rsidP="000811C5">
            <w:pPr>
              <w:pStyle w:val="TAL"/>
            </w:pPr>
            <w:r w:rsidRPr="00661924">
              <w:t>Type 1 QCL information</w:t>
            </w:r>
          </w:p>
          <w:p w14:paraId="26B95C06"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00C1671"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C5B2B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66AD49" w14:textId="77777777" w:rsidR="005B3300" w:rsidRPr="00661924" w:rsidRDefault="005B3300" w:rsidP="000811C5">
            <w:pPr>
              <w:pStyle w:val="TAC"/>
            </w:pPr>
            <w:r w:rsidRPr="00661924">
              <w:t>SSB #0</w:t>
            </w:r>
          </w:p>
        </w:tc>
      </w:tr>
      <w:tr w:rsidR="005B3300" w:rsidRPr="00661924" w14:paraId="0BE3C234" w14:textId="77777777" w:rsidTr="000811C5">
        <w:trPr>
          <w:trHeight w:val="187"/>
          <w:jc w:val="center"/>
        </w:trPr>
        <w:tc>
          <w:tcPr>
            <w:tcW w:w="1004" w:type="pct"/>
            <w:vMerge/>
            <w:shd w:val="clear" w:color="auto" w:fill="auto"/>
            <w:vAlign w:val="center"/>
          </w:tcPr>
          <w:p w14:paraId="4627F782"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064F1C95"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4083841"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62CAF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1125CB" w14:textId="77777777" w:rsidR="005B3300" w:rsidRPr="00661924" w:rsidRDefault="005B3300" w:rsidP="000811C5">
            <w:pPr>
              <w:pStyle w:val="TAC"/>
            </w:pPr>
            <w:r w:rsidRPr="00661924">
              <w:t>Type C</w:t>
            </w:r>
          </w:p>
        </w:tc>
      </w:tr>
      <w:tr w:rsidR="005B3300" w:rsidRPr="00661924" w14:paraId="529DA51A" w14:textId="77777777" w:rsidTr="000811C5">
        <w:trPr>
          <w:trHeight w:val="187"/>
          <w:jc w:val="center"/>
        </w:trPr>
        <w:tc>
          <w:tcPr>
            <w:tcW w:w="1004" w:type="pct"/>
            <w:vMerge/>
            <w:shd w:val="clear" w:color="auto" w:fill="auto"/>
            <w:vAlign w:val="center"/>
          </w:tcPr>
          <w:p w14:paraId="3B9DF645"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35FD8371" w14:textId="77777777" w:rsidR="005B3300" w:rsidRPr="00661924" w:rsidRDefault="005B3300" w:rsidP="000811C5">
            <w:pPr>
              <w:pStyle w:val="TAL"/>
            </w:pPr>
            <w:r w:rsidRPr="00661924">
              <w:t>Type 2 QCL information</w:t>
            </w:r>
          </w:p>
          <w:p w14:paraId="59A85FBD"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6DBFC3"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62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B49AA6" w14:textId="77777777" w:rsidR="005B3300" w:rsidRPr="00661924" w:rsidRDefault="005B3300" w:rsidP="000811C5">
            <w:pPr>
              <w:pStyle w:val="TAC"/>
            </w:pPr>
            <w:r w:rsidRPr="00661924">
              <w:t>SSB #0</w:t>
            </w:r>
          </w:p>
        </w:tc>
      </w:tr>
      <w:tr w:rsidR="005B3300" w:rsidRPr="00661924" w14:paraId="12B15958" w14:textId="77777777" w:rsidTr="000811C5">
        <w:trPr>
          <w:trHeight w:val="187"/>
          <w:jc w:val="center"/>
        </w:trPr>
        <w:tc>
          <w:tcPr>
            <w:tcW w:w="1004" w:type="pct"/>
            <w:vMerge/>
            <w:shd w:val="clear" w:color="auto" w:fill="auto"/>
            <w:vAlign w:val="center"/>
          </w:tcPr>
          <w:p w14:paraId="04D3A546"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6782534"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80D44"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61A73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58EE0D" w14:textId="77777777" w:rsidR="005B3300" w:rsidRPr="00661924" w:rsidRDefault="005B3300" w:rsidP="000811C5">
            <w:pPr>
              <w:pStyle w:val="TAC"/>
            </w:pPr>
            <w:r w:rsidRPr="00661924">
              <w:t>Type D</w:t>
            </w:r>
          </w:p>
        </w:tc>
      </w:tr>
      <w:tr w:rsidR="005B3300" w:rsidRPr="00661924" w14:paraId="0BB72C00" w14:textId="77777777" w:rsidTr="000811C5">
        <w:trPr>
          <w:trHeight w:val="187"/>
          <w:jc w:val="center"/>
        </w:trPr>
        <w:tc>
          <w:tcPr>
            <w:tcW w:w="1004" w:type="pct"/>
            <w:vMerge w:val="restart"/>
            <w:shd w:val="clear" w:color="auto" w:fill="auto"/>
            <w:vAlign w:val="center"/>
          </w:tcPr>
          <w:p w14:paraId="38BD38BF" w14:textId="77777777" w:rsidR="005B3300" w:rsidRPr="00661924" w:rsidRDefault="005B3300" w:rsidP="000811C5">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4E36BE91" w14:textId="77777777" w:rsidR="005B3300" w:rsidRPr="00661924" w:rsidRDefault="005B3300" w:rsidP="000811C5">
            <w:pPr>
              <w:pStyle w:val="TAL"/>
            </w:pPr>
            <w:r w:rsidRPr="00661924">
              <w:t>Type 1 QCL information</w:t>
            </w:r>
          </w:p>
          <w:p w14:paraId="2539AFF2"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11FA6A4"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6489F3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B11FA2B"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4AF469B" w14:textId="77777777" w:rsidTr="000811C5">
        <w:trPr>
          <w:trHeight w:val="187"/>
          <w:jc w:val="center"/>
        </w:trPr>
        <w:tc>
          <w:tcPr>
            <w:tcW w:w="1004" w:type="pct"/>
            <w:vMerge/>
            <w:shd w:val="clear" w:color="auto" w:fill="auto"/>
            <w:vAlign w:val="center"/>
          </w:tcPr>
          <w:p w14:paraId="0D1FB074"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3C10B50"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DBC63D"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510B9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7972D" w14:textId="77777777" w:rsidR="005B3300" w:rsidRPr="00661924" w:rsidRDefault="005B3300" w:rsidP="000811C5">
            <w:pPr>
              <w:pStyle w:val="TAC"/>
            </w:pPr>
            <w:r w:rsidRPr="00661924">
              <w:t>Type A</w:t>
            </w:r>
          </w:p>
        </w:tc>
      </w:tr>
      <w:tr w:rsidR="005B3300" w:rsidRPr="00661924" w14:paraId="23718719" w14:textId="77777777" w:rsidTr="000811C5">
        <w:trPr>
          <w:trHeight w:val="187"/>
          <w:jc w:val="center"/>
        </w:trPr>
        <w:tc>
          <w:tcPr>
            <w:tcW w:w="1004" w:type="pct"/>
            <w:vMerge/>
            <w:shd w:val="clear" w:color="auto" w:fill="auto"/>
            <w:vAlign w:val="center"/>
          </w:tcPr>
          <w:p w14:paraId="4334770F"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EC8509E" w14:textId="77777777" w:rsidR="005B3300" w:rsidRPr="00661924" w:rsidRDefault="005B3300" w:rsidP="000811C5">
            <w:pPr>
              <w:pStyle w:val="TAL"/>
            </w:pPr>
            <w:r w:rsidRPr="00661924">
              <w:t>Type 2 QCL information</w:t>
            </w:r>
          </w:p>
          <w:p w14:paraId="75C992E3"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1151855"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53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1AC07"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0C770F81" w14:textId="77777777" w:rsidTr="000811C5">
        <w:trPr>
          <w:trHeight w:val="187"/>
          <w:jc w:val="center"/>
        </w:trPr>
        <w:tc>
          <w:tcPr>
            <w:tcW w:w="1004" w:type="pct"/>
            <w:vMerge/>
            <w:shd w:val="clear" w:color="auto" w:fill="auto"/>
            <w:vAlign w:val="center"/>
          </w:tcPr>
          <w:p w14:paraId="55589BE7"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361D43F"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1B183ADF"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97498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EC11E3" w14:textId="77777777" w:rsidR="005B3300" w:rsidRPr="00661924" w:rsidRDefault="005B3300" w:rsidP="000811C5">
            <w:pPr>
              <w:pStyle w:val="TAC"/>
            </w:pPr>
            <w:r w:rsidRPr="00661924">
              <w:t>Type D</w:t>
            </w:r>
          </w:p>
        </w:tc>
      </w:tr>
      <w:tr w:rsidR="005B3300" w:rsidRPr="00661924" w14:paraId="274156FA" w14:textId="77777777" w:rsidTr="000811C5">
        <w:trPr>
          <w:trHeight w:val="187"/>
          <w:jc w:val="center"/>
        </w:trPr>
        <w:tc>
          <w:tcPr>
            <w:tcW w:w="1004" w:type="pct"/>
            <w:vMerge w:val="restart"/>
            <w:shd w:val="clear" w:color="auto" w:fill="auto"/>
            <w:vAlign w:val="center"/>
          </w:tcPr>
          <w:p w14:paraId="4E9A79C4" w14:textId="77777777" w:rsidR="005B3300" w:rsidRPr="00661924" w:rsidRDefault="005B3300" w:rsidP="000811C5">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E2CFF" w14:textId="77777777" w:rsidR="005B3300" w:rsidRPr="00661924" w:rsidRDefault="005B3300" w:rsidP="000811C5">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50EF7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0080C" w14:textId="77777777" w:rsidR="005B3300" w:rsidRPr="00661924" w:rsidRDefault="005B3300" w:rsidP="000811C5">
            <w:pPr>
              <w:pStyle w:val="TAC"/>
            </w:pPr>
            <w:r w:rsidRPr="00661924">
              <w:t>2</w:t>
            </w:r>
          </w:p>
        </w:tc>
      </w:tr>
      <w:tr w:rsidR="005B3300" w:rsidRPr="00661924" w14:paraId="04BD7054" w14:textId="77777777" w:rsidTr="000811C5">
        <w:trPr>
          <w:trHeight w:val="167"/>
          <w:jc w:val="center"/>
        </w:trPr>
        <w:tc>
          <w:tcPr>
            <w:tcW w:w="1004" w:type="pct"/>
            <w:vMerge/>
            <w:shd w:val="clear" w:color="auto" w:fill="auto"/>
            <w:vAlign w:val="center"/>
          </w:tcPr>
          <w:p w14:paraId="10B28B8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F0080" w14:textId="77777777" w:rsidR="005B3300" w:rsidRPr="00661924" w:rsidRDefault="005B3300" w:rsidP="000811C5">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E2F5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E3E463" w14:textId="77777777" w:rsidR="005B3300" w:rsidRPr="00661924" w:rsidRDefault="005B3300" w:rsidP="000811C5">
            <w:pPr>
              <w:pStyle w:val="TAC"/>
            </w:pPr>
            <w:r w:rsidRPr="00661924">
              <w:t>1</w:t>
            </w:r>
          </w:p>
        </w:tc>
      </w:tr>
      <w:tr w:rsidR="005B3300" w:rsidRPr="00661924" w14:paraId="3808B8EF" w14:textId="77777777" w:rsidTr="000811C5">
        <w:trPr>
          <w:trHeight w:val="94"/>
          <w:jc w:val="center"/>
        </w:trPr>
        <w:tc>
          <w:tcPr>
            <w:tcW w:w="1004" w:type="pct"/>
            <w:vMerge/>
            <w:shd w:val="clear" w:color="auto" w:fill="auto"/>
            <w:vAlign w:val="center"/>
          </w:tcPr>
          <w:p w14:paraId="728AE92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1E940B" w14:textId="77777777" w:rsidR="005B3300" w:rsidRPr="00661924" w:rsidRDefault="005B3300" w:rsidP="000811C5">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2249F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7CEFCF" w14:textId="77777777" w:rsidR="005B3300" w:rsidRPr="00661924" w:rsidRDefault="005B3300" w:rsidP="000811C5">
            <w:pPr>
              <w:pStyle w:val="TAC"/>
            </w:pPr>
            <w:r w:rsidRPr="00661924">
              <w:rPr>
                <w:rFonts w:eastAsia="SimSun"/>
              </w:rPr>
              <w:t>2</w:t>
            </w:r>
          </w:p>
        </w:tc>
      </w:tr>
      <w:tr w:rsidR="005B3300" w:rsidRPr="00661924" w14:paraId="771D14CE" w14:textId="77777777" w:rsidTr="000811C5">
        <w:trPr>
          <w:trHeight w:val="187"/>
          <w:jc w:val="center"/>
        </w:trPr>
        <w:tc>
          <w:tcPr>
            <w:tcW w:w="3249" w:type="pct"/>
            <w:gridSpan w:val="3"/>
            <w:tcBorders>
              <w:right w:val="single" w:sz="4" w:space="0" w:color="auto"/>
            </w:tcBorders>
            <w:shd w:val="clear" w:color="auto" w:fill="auto"/>
            <w:vAlign w:val="center"/>
          </w:tcPr>
          <w:p w14:paraId="41AB6F68" w14:textId="77777777" w:rsidR="005B3300" w:rsidRPr="00661924" w:rsidRDefault="005B3300" w:rsidP="000811C5">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DDC6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1B5874" w14:textId="77777777" w:rsidR="005B3300" w:rsidRPr="00661924" w:rsidRDefault="005B3300" w:rsidP="000811C5">
            <w:pPr>
              <w:pStyle w:val="TAC"/>
            </w:pPr>
            <w:r w:rsidRPr="00661924">
              <w:t>1</w:t>
            </w:r>
          </w:p>
        </w:tc>
      </w:tr>
      <w:tr w:rsidR="005B3300" w:rsidRPr="00661924" w14:paraId="3B2495E5" w14:textId="77777777" w:rsidTr="000811C5">
        <w:trPr>
          <w:trHeight w:val="187"/>
          <w:jc w:val="center"/>
        </w:trPr>
        <w:tc>
          <w:tcPr>
            <w:tcW w:w="3249" w:type="pct"/>
            <w:gridSpan w:val="3"/>
            <w:tcBorders>
              <w:right w:val="single" w:sz="4" w:space="0" w:color="auto"/>
            </w:tcBorders>
            <w:shd w:val="clear" w:color="auto" w:fill="auto"/>
            <w:vAlign w:val="center"/>
          </w:tcPr>
          <w:p w14:paraId="31B42BA8" w14:textId="77777777" w:rsidR="005B3300" w:rsidRPr="00661924" w:rsidRDefault="005B3300" w:rsidP="000811C5">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FB999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A3FC2E5" w14:textId="77777777" w:rsidR="005B3300" w:rsidRPr="00661924" w:rsidRDefault="005B3300" w:rsidP="000811C5">
            <w:pPr>
              <w:pStyle w:val="TAC"/>
            </w:pPr>
            <w:r w:rsidRPr="00661924">
              <w:t>4</w:t>
            </w:r>
          </w:p>
        </w:tc>
      </w:tr>
      <w:tr w:rsidR="005B3300" w:rsidRPr="00661924" w14:paraId="51BB51B1" w14:textId="77777777" w:rsidTr="000811C5">
        <w:trPr>
          <w:trHeight w:val="187"/>
          <w:jc w:val="center"/>
        </w:trPr>
        <w:tc>
          <w:tcPr>
            <w:tcW w:w="3249" w:type="pct"/>
            <w:gridSpan w:val="3"/>
            <w:tcBorders>
              <w:right w:val="single" w:sz="4" w:space="0" w:color="auto"/>
            </w:tcBorders>
            <w:shd w:val="clear" w:color="auto" w:fill="auto"/>
            <w:vAlign w:val="center"/>
          </w:tcPr>
          <w:p w14:paraId="05974FB5" w14:textId="77777777" w:rsidR="005B3300" w:rsidRPr="00661924" w:rsidRDefault="005B3300" w:rsidP="000811C5">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D97A3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36BCC" w14:textId="77777777" w:rsidR="005B3300" w:rsidRPr="00661924" w:rsidRDefault="005B3300" w:rsidP="000811C5">
            <w:pPr>
              <w:pStyle w:val="TAC"/>
            </w:pPr>
            <w:r w:rsidRPr="00661924">
              <w:t>Multiplexed</w:t>
            </w:r>
          </w:p>
        </w:tc>
      </w:tr>
      <w:tr w:rsidR="005B3300" w:rsidRPr="00661924" w14:paraId="29CFFB4C" w14:textId="77777777" w:rsidTr="000811C5">
        <w:trPr>
          <w:trHeight w:val="187"/>
          <w:jc w:val="center"/>
        </w:trPr>
        <w:tc>
          <w:tcPr>
            <w:tcW w:w="3249" w:type="pct"/>
            <w:gridSpan w:val="3"/>
            <w:tcBorders>
              <w:right w:val="single" w:sz="4" w:space="0" w:color="auto"/>
            </w:tcBorders>
            <w:shd w:val="clear" w:color="auto" w:fill="auto"/>
            <w:vAlign w:val="center"/>
          </w:tcPr>
          <w:p w14:paraId="1A39D250" w14:textId="77777777" w:rsidR="005B3300" w:rsidRPr="00661924" w:rsidRDefault="005B3300" w:rsidP="000811C5">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4606D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80BC99" w14:textId="77777777" w:rsidR="005B3300" w:rsidRPr="00661924" w:rsidRDefault="005B3300" w:rsidP="000811C5">
            <w:pPr>
              <w:pStyle w:val="TAC"/>
            </w:pPr>
            <w:r w:rsidRPr="00661924">
              <w:t>{0,2,3,1}</w:t>
            </w:r>
          </w:p>
        </w:tc>
      </w:tr>
      <w:tr w:rsidR="0044260C" w:rsidRPr="00661924" w14:paraId="6835B90D" w14:textId="77777777" w:rsidTr="000811C5">
        <w:trPr>
          <w:trHeight w:val="187"/>
          <w:jc w:val="center"/>
        </w:trPr>
        <w:tc>
          <w:tcPr>
            <w:tcW w:w="3249" w:type="pct"/>
            <w:gridSpan w:val="3"/>
            <w:tcBorders>
              <w:right w:val="single" w:sz="4" w:space="0" w:color="auto"/>
            </w:tcBorders>
            <w:shd w:val="clear" w:color="auto" w:fill="auto"/>
            <w:vAlign w:val="center"/>
          </w:tcPr>
          <w:p w14:paraId="2AE8518D" w14:textId="77777777" w:rsidR="0044260C" w:rsidRPr="00661924" w:rsidRDefault="0044260C" w:rsidP="0044260C">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D8D57E1"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711B6C" w14:textId="77777777" w:rsidR="0044260C" w:rsidRPr="00C25669" w:rsidRDefault="0044260C" w:rsidP="0044260C">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5B3300" w:rsidRPr="00661924" w14:paraId="79FFF050" w14:textId="77777777" w:rsidTr="000811C5">
        <w:trPr>
          <w:trHeight w:val="76"/>
          <w:jc w:val="center"/>
        </w:trPr>
        <w:tc>
          <w:tcPr>
            <w:tcW w:w="3249" w:type="pct"/>
            <w:gridSpan w:val="3"/>
            <w:tcBorders>
              <w:right w:val="single" w:sz="4" w:space="0" w:color="auto"/>
            </w:tcBorders>
            <w:shd w:val="clear" w:color="auto" w:fill="auto"/>
            <w:vAlign w:val="center"/>
          </w:tcPr>
          <w:p w14:paraId="7009181D" w14:textId="77777777" w:rsidR="005B3300" w:rsidRPr="00661924" w:rsidRDefault="005B3300" w:rsidP="000811C5">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EEF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27BD22" w14:textId="1FCC214C" w:rsidR="006553E1" w:rsidRDefault="006553E1" w:rsidP="00250F6E">
            <w:pPr>
              <w:pStyle w:val="TAC"/>
              <w:rPr>
                <w:rFonts w:eastAsia="SimSun"/>
              </w:rPr>
            </w:pPr>
            <w:r>
              <w:rPr>
                <w:rFonts w:eastAsia="SimSun"/>
              </w:rPr>
              <w:t>OP.1 FDD as defined in Annex A.5.1.1</w:t>
            </w:r>
          </w:p>
          <w:p w14:paraId="1648981B" w14:textId="538F8250" w:rsidR="005B3300" w:rsidRPr="00661924" w:rsidRDefault="006553E1" w:rsidP="006553E1">
            <w:pPr>
              <w:pStyle w:val="TAC"/>
            </w:pPr>
            <w:r>
              <w:rPr>
                <w:rFonts w:eastAsia="SimSun"/>
              </w:rPr>
              <w:t>OP.1 TDD as defined in Annex A.5.2.1</w:t>
            </w:r>
          </w:p>
        </w:tc>
      </w:tr>
      <w:tr w:rsidR="0044260C" w:rsidRPr="00661924" w14:paraId="2243BCDF" w14:textId="77777777" w:rsidTr="000811C5">
        <w:trPr>
          <w:trHeight w:val="76"/>
          <w:jc w:val="center"/>
        </w:trPr>
        <w:tc>
          <w:tcPr>
            <w:tcW w:w="3249" w:type="pct"/>
            <w:gridSpan w:val="3"/>
            <w:tcBorders>
              <w:right w:val="single" w:sz="4" w:space="0" w:color="auto"/>
            </w:tcBorders>
            <w:shd w:val="clear" w:color="auto" w:fill="auto"/>
            <w:vAlign w:val="center"/>
          </w:tcPr>
          <w:p w14:paraId="6AB32937" w14:textId="77777777" w:rsidR="0044260C" w:rsidRPr="00C25669" w:rsidRDefault="0044260C" w:rsidP="0044260C">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41226E"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BD2D50A" w14:textId="77777777" w:rsidR="0044260C" w:rsidRPr="00C25669" w:rsidRDefault="0044260C" w:rsidP="0044260C">
            <w:pPr>
              <w:pStyle w:val="TAC"/>
            </w:pPr>
            <w:r w:rsidRPr="00661924">
              <w:rPr>
                <w:rFonts w:eastAsia="SimSun" w:hint="eastAsia"/>
              </w:rPr>
              <w:t xml:space="preserve">As specified in </w:t>
            </w:r>
            <w:r w:rsidRPr="00661924">
              <w:rPr>
                <w:rFonts w:eastAsia="SimSun" w:hint="eastAsia"/>
                <w:lang w:eastAsia="zh-CN"/>
              </w:rPr>
              <w:t>Annex B.4.1</w:t>
            </w:r>
          </w:p>
        </w:tc>
      </w:tr>
      <w:tr w:rsidR="005B3300" w:rsidRPr="00661924" w14:paraId="32736E74" w14:textId="77777777" w:rsidTr="000811C5">
        <w:trPr>
          <w:trHeight w:val="76"/>
          <w:jc w:val="center"/>
        </w:trPr>
        <w:tc>
          <w:tcPr>
            <w:tcW w:w="5000" w:type="pct"/>
            <w:gridSpan w:val="5"/>
            <w:tcBorders>
              <w:right w:val="single" w:sz="4" w:space="0" w:color="auto"/>
            </w:tcBorders>
            <w:shd w:val="clear" w:color="auto" w:fill="auto"/>
            <w:vAlign w:val="center"/>
          </w:tcPr>
          <w:p w14:paraId="1BB1817E" w14:textId="77777777" w:rsidR="005B3300" w:rsidRPr="00661924" w:rsidRDefault="005B3300" w:rsidP="000811C5">
            <w:pPr>
              <w:pStyle w:val="TAN"/>
              <w:rPr>
                <w:lang w:eastAsia="zh-CN"/>
              </w:rPr>
            </w:pPr>
            <w:r w:rsidRPr="00661924">
              <w:t>Note 1:</w:t>
            </w:r>
            <w:r w:rsidRPr="00661924">
              <w:tab/>
              <w:t>UE assumes that the TCI state for the PDSCH is identical to the TCI state applied for the PDCCH transmission.</w:t>
            </w:r>
          </w:p>
          <w:p w14:paraId="03C18762" w14:textId="77777777" w:rsidR="005B3300" w:rsidRPr="00661924" w:rsidRDefault="005B3300" w:rsidP="000811C5">
            <w:pPr>
              <w:pStyle w:val="TAN"/>
              <w:rPr>
                <w:lang w:eastAsia="zh-C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tc>
      </w:tr>
    </w:tbl>
    <w:p w14:paraId="1161264B" w14:textId="77777777" w:rsidR="005B3300" w:rsidRPr="00661924" w:rsidRDefault="005B3300"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624" w:name="_Toc21338270"/>
      <w:bookmarkStart w:id="3625" w:name="_Toc29808378"/>
      <w:bookmarkStart w:id="3626" w:name="_Toc37068297"/>
      <w:bookmarkStart w:id="3627" w:name="_Toc37257250"/>
      <w:bookmarkStart w:id="3628" w:name="_Toc45892381"/>
      <w:bookmarkStart w:id="3629" w:name="_Toc53176007"/>
      <w:bookmarkStart w:id="3630" w:name="_Toc61119972"/>
      <w:bookmarkStart w:id="3631" w:name="_Toc67917188"/>
      <w:bookmarkStart w:id="3632" w:name="_Toc76297227"/>
      <w:bookmarkStart w:id="3633" w:name="_Toc76571168"/>
      <w:bookmarkStart w:id="3634" w:name="_Toc83742708"/>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624"/>
      <w:bookmarkEnd w:id="3625"/>
      <w:bookmarkEnd w:id="3626"/>
      <w:bookmarkEnd w:id="3627"/>
      <w:bookmarkEnd w:id="3628"/>
      <w:bookmarkEnd w:id="3629"/>
      <w:bookmarkEnd w:id="3630"/>
      <w:bookmarkEnd w:id="3631"/>
      <w:bookmarkEnd w:id="3632"/>
      <w:bookmarkEnd w:id="3633"/>
      <w:bookmarkEnd w:id="3634"/>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635" w:name="_Toc21338271"/>
      <w:bookmarkStart w:id="3636" w:name="_Toc29808379"/>
      <w:bookmarkStart w:id="3637" w:name="_Toc37068298"/>
      <w:bookmarkStart w:id="3638" w:name="_Toc37257251"/>
      <w:bookmarkStart w:id="3639" w:name="_Toc45892382"/>
      <w:bookmarkStart w:id="3640" w:name="_Toc53176008"/>
      <w:bookmarkStart w:id="3641" w:name="_Toc61119973"/>
      <w:bookmarkStart w:id="3642" w:name="_Toc67917189"/>
      <w:bookmarkStart w:id="3643" w:name="_Toc76297228"/>
      <w:bookmarkStart w:id="3644" w:name="_Toc76571169"/>
      <w:bookmarkStart w:id="3645" w:name="_Toc83742709"/>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635"/>
      <w:bookmarkEnd w:id="3636"/>
      <w:bookmarkEnd w:id="3637"/>
      <w:bookmarkEnd w:id="3638"/>
      <w:bookmarkEnd w:id="3639"/>
      <w:bookmarkEnd w:id="3640"/>
      <w:bookmarkEnd w:id="3641"/>
      <w:bookmarkEnd w:id="3642"/>
      <w:bookmarkEnd w:id="3643"/>
      <w:bookmarkEnd w:id="3644"/>
      <w:bookmarkEnd w:id="3645"/>
    </w:p>
    <w:p w14:paraId="0D0EE3E1" w14:textId="77777777" w:rsidR="005B3300" w:rsidRPr="00661924" w:rsidRDefault="005B3300" w:rsidP="005B3300">
      <w:pPr>
        <w:pStyle w:val="Heading4"/>
        <w:rPr>
          <w:lang w:eastAsia="zh-CN"/>
        </w:rPr>
      </w:pPr>
      <w:bookmarkStart w:id="3646" w:name="_Toc21338272"/>
      <w:bookmarkStart w:id="3647" w:name="_Toc29808380"/>
      <w:bookmarkStart w:id="3648" w:name="_Toc37068299"/>
      <w:bookmarkStart w:id="3649" w:name="_Toc37257252"/>
      <w:bookmarkStart w:id="3650" w:name="_Toc45892383"/>
      <w:bookmarkStart w:id="3651" w:name="_Toc53176009"/>
      <w:bookmarkStart w:id="3652" w:name="_Toc61119974"/>
      <w:bookmarkStart w:id="3653" w:name="_Toc67917190"/>
      <w:bookmarkStart w:id="3654" w:name="_Toc76297229"/>
      <w:bookmarkStart w:id="3655" w:name="_Toc76571170"/>
      <w:bookmarkStart w:id="3656" w:name="_Toc8374271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646"/>
      <w:bookmarkEnd w:id="3647"/>
      <w:bookmarkEnd w:id="3648"/>
      <w:bookmarkEnd w:id="3649"/>
      <w:bookmarkEnd w:id="3650"/>
      <w:bookmarkEnd w:id="3651"/>
      <w:bookmarkEnd w:id="3652"/>
      <w:bookmarkEnd w:id="3653"/>
      <w:bookmarkEnd w:id="3654"/>
      <w:bookmarkEnd w:id="3655"/>
      <w:bookmarkEnd w:id="3656"/>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3657" w:name="_Toc21338273"/>
      <w:bookmarkStart w:id="3658" w:name="_Toc29808381"/>
      <w:bookmarkStart w:id="3659" w:name="_Toc37068300"/>
      <w:bookmarkStart w:id="3660" w:name="_Toc37257253"/>
      <w:bookmarkStart w:id="3661" w:name="_Toc45892384"/>
      <w:bookmarkStart w:id="3662" w:name="_Toc53176010"/>
      <w:bookmarkStart w:id="3663" w:name="_Toc61119975"/>
      <w:bookmarkStart w:id="3664" w:name="_Toc67917191"/>
      <w:bookmarkStart w:id="3665" w:name="_Toc76297230"/>
      <w:bookmarkStart w:id="3666" w:name="_Toc76571171"/>
      <w:bookmarkStart w:id="3667" w:name="_Toc83742711"/>
      <w:r w:rsidRPr="00661924">
        <w:rPr>
          <w:rFonts w:hint="eastAsia"/>
          <w:lang w:eastAsia="zh-CN"/>
        </w:rPr>
        <w:lastRenderedPageBreak/>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3657"/>
      <w:bookmarkEnd w:id="3658"/>
      <w:bookmarkEnd w:id="3659"/>
      <w:bookmarkEnd w:id="3660"/>
      <w:bookmarkEnd w:id="3661"/>
      <w:bookmarkEnd w:id="3662"/>
      <w:bookmarkEnd w:id="3663"/>
      <w:bookmarkEnd w:id="3664"/>
      <w:bookmarkEnd w:id="3665"/>
      <w:bookmarkEnd w:id="3666"/>
      <w:bookmarkEnd w:id="3667"/>
    </w:p>
    <w:p w14:paraId="08F990B4" w14:textId="77777777" w:rsidR="005B3300" w:rsidRPr="00661924" w:rsidRDefault="005B3300" w:rsidP="005B3300">
      <w:pPr>
        <w:pStyle w:val="Heading5"/>
        <w:rPr>
          <w:lang w:eastAsia="zh-CN"/>
        </w:rPr>
      </w:pPr>
      <w:bookmarkStart w:id="3668" w:name="_Toc21338274"/>
      <w:bookmarkStart w:id="3669" w:name="_Toc29808382"/>
      <w:bookmarkStart w:id="3670" w:name="_Toc37068301"/>
      <w:bookmarkStart w:id="3671" w:name="_Toc37257254"/>
      <w:bookmarkStart w:id="3672" w:name="_Toc45892385"/>
      <w:bookmarkStart w:id="3673" w:name="_Toc53176011"/>
      <w:bookmarkStart w:id="3674" w:name="_Toc61119976"/>
      <w:bookmarkStart w:id="3675" w:name="_Toc67917192"/>
      <w:bookmarkStart w:id="3676" w:name="_Toc76297231"/>
      <w:bookmarkStart w:id="3677" w:name="_Toc76571172"/>
      <w:bookmarkStart w:id="3678" w:name="_Toc83742712"/>
      <w:r w:rsidRPr="00661924">
        <w:rPr>
          <w:lang w:eastAsia="zh-CN"/>
        </w:rPr>
        <w:t>7.2.2.2.1</w:t>
      </w:r>
      <w:r w:rsidRPr="00661924">
        <w:rPr>
          <w:rFonts w:hint="eastAsia"/>
          <w:lang w:eastAsia="zh-CN"/>
        </w:rPr>
        <w:tab/>
      </w:r>
      <w:r w:rsidRPr="00661924">
        <w:rPr>
          <w:lang w:eastAsia="zh-CN"/>
        </w:rPr>
        <w:t>Minimum requirements for PDSCH Mapping Type-A</w:t>
      </w:r>
      <w:bookmarkEnd w:id="3668"/>
      <w:bookmarkEnd w:id="3669"/>
      <w:bookmarkEnd w:id="3670"/>
      <w:bookmarkEnd w:id="3671"/>
      <w:bookmarkEnd w:id="3672"/>
      <w:bookmarkEnd w:id="3673"/>
      <w:bookmarkEnd w:id="3674"/>
      <w:bookmarkEnd w:id="3675"/>
      <w:bookmarkEnd w:id="3676"/>
      <w:bookmarkEnd w:id="3677"/>
      <w:bookmarkEnd w:id="3678"/>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3679" w:name="_Toc21338275"/>
      <w:bookmarkStart w:id="3680" w:name="_Toc29808383"/>
      <w:bookmarkStart w:id="3681" w:name="_Toc37068302"/>
      <w:bookmarkStart w:id="3682" w:name="_Toc37257255"/>
      <w:bookmarkStart w:id="3683" w:name="_Toc45892386"/>
      <w:bookmarkStart w:id="3684" w:name="_Toc53176012"/>
      <w:bookmarkStart w:id="3685" w:name="_Toc61119977"/>
      <w:bookmarkStart w:id="3686" w:name="_Toc67917193"/>
      <w:bookmarkStart w:id="3687" w:name="_Toc76297232"/>
      <w:bookmarkStart w:id="3688" w:name="_Toc76571173"/>
      <w:bookmarkStart w:id="3689" w:name="_Toc83742713"/>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3679"/>
      <w:bookmarkEnd w:id="3680"/>
      <w:bookmarkEnd w:id="3681"/>
      <w:bookmarkEnd w:id="3682"/>
      <w:bookmarkEnd w:id="3683"/>
      <w:bookmarkEnd w:id="3684"/>
      <w:bookmarkEnd w:id="3685"/>
      <w:bookmarkEnd w:id="3686"/>
      <w:bookmarkEnd w:id="3687"/>
      <w:bookmarkEnd w:id="3688"/>
      <w:bookmarkEnd w:id="3689"/>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0E2508">
        <w:trPr>
          <w:jc w:val="center"/>
        </w:trPr>
        <w:tc>
          <w:tcPr>
            <w:tcW w:w="3108"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2"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0E2508">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5"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2"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0E2508">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5"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2"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0E2508">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5"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2"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0E2508">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5"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2" w:type="pct"/>
            <w:shd w:val="clear" w:color="auto" w:fill="auto"/>
            <w:vAlign w:val="center"/>
          </w:tcPr>
          <w:p w14:paraId="41C05C26" w14:textId="77777777" w:rsidR="005B3300" w:rsidRPr="00661924" w:rsidRDefault="005B3300" w:rsidP="0044260C">
            <w:pPr>
              <w:pStyle w:val="TAC"/>
              <w:rPr>
                <w:rFonts w:eastAsia="SimSun"/>
              </w:rPr>
            </w:pPr>
            <w:r w:rsidRPr="00661924">
              <w:rPr>
                <w:rFonts w:eastAsia="SimSun"/>
              </w:rPr>
              <w:t>1</w:t>
            </w:r>
          </w:p>
        </w:tc>
      </w:tr>
      <w:tr w:rsidR="005B3300" w:rsidRPr="00661924" w14:paraId="6CBA99BF" w14:textId="77777777" w:rsidTr="000E2508">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5"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2"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0E2508">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0E2508">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0E2508">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0E2508">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0E2508">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0E2508">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0E2508">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0E2508">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0E2508">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0E2508">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0E2508">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0E2508">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0E2508">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0E2508">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0E2508">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0E2508">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0E2508">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0E2508">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0E2508">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0E2508">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0E2508">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0E2508">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0E2508">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0E2508">
        <w:trPr>
          <w:jc w:val="center"/>
        </w:trPr>
        <w:tc>
          <w:tcPr>
            <w:tcW w:w="3108"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0E2508">
        <w:trPr>
          <w:jc w:val="center"/>
        </w:trPr>
        <w:tc>
          <w:tcPr>
            <w:tcW w:w="1082"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0E2508">
        <w:trPr>
          <w:jc w:val="center"/>
        </w:trPr>
        <w:tc>
          <w:tcPr>
            <w:tcW w:w="1082"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0E2508">
        <w:trPr>
          <w:jc w:val="center"/>
        </w:trPr>
        <w:tc>
          <w:tcPr>
            <w:tcW w:w="1082"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0E2508">
        <w:trPr>
          <w:jc w:val="center"/>
        </w:trPr>
        <w:tc>
          <w:tcPr>
            <w:tcW w:w="1082"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0E2508">
        <w:trPr>
          <w:jc w:val="center"/>
        </w:trPr>
        <w:tc>
          <w:tcPr>
            <w:tcW w:w="1082"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0E2508">
        <w:trPr>
          <w:jc w:val="center"/>
        </w:trPr>
        <w:tc>
          <w:tcPr>
            <w:tcW w:w="1082"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0E2508">
        <w:trPr>
          <w:jc w:val="center"/>
        </w:trPr>
        <w:tc>
          <w:tcPr>
            <w:tcW w:w="1082"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0E2508">
        <w:trPr>
          <w:jc w:val="center"/>
        </w:trPr>
        <w:tc>
          <w:tcPr>
            <w:tcW w:w="1082"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0E2508">
        <w:trPr>
          <w:trHeight w:val="58"/>
          <w:jc w:val="center"/>
        </w:trPr>
        <w:tc>
          <w:tcPr>
            <w:tcW w:w="3108"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0E2508">
        <w:trPr>
          <w:trHeight w:val="58"/>
          <w:jc w:val="center"/>
        </w:trPr>
        <w:tc>
          <w:tcPr>
            <w:tcW w:w="3108"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0E2508"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0E2508" w:rsidRPr="00661924" w:rsidRDefault="000E2508" w:rsidP="00C6105A">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0E2508" w:rsidRPr="00661924" w:rsidRDefault="000E2508" w:rsidP="00C6105A">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0E2508" w:rsidRDefault="000E2508" w:rsidP="00C6105A">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5B3300" w:rsidRPr="00661924" w14:paraId="72895851" w14:textId="77777777" w:rsidTr="000E2508">
        <w:trPr>
          <w:trHeight w:val="58"/>
          <w:jc w:val="center"/>
        </w:trPr>
        <w:tc>
          <w:tcPr>
            <w:tcW w:w="4996" w:type="pct"/>
            <w:gridSpan w:val="5"/>
            <w:tcBorders>
              <w:right w:val="single" w:sz="4" w:space="0" w:color="auto"/>
            </w:tcBorders>
            <w:shd w:val="clear" w:color="auto" w:fill="auto"/>
            <w:vAlign w:val="center"/>
          </w:tcPr>
          <w:p w14:paraId="65D9E093" w14:textId="77777777" w:rsidR="005B3300" w:rsidRPr="00661924" w:rsidRDefault="005B3300" w:rsidP="000811C5">
            <w:pPr>
              <w:pStyle w:val="TAN"/>
              <w:rPr>
                <w:rFonts w:eastAsia="SimSun"/>
                <w:b/>
              </w:rPr>
            </w:pPr>
            <w:r w:rsidRPr="00661924">
              <w:t>Note 1:</w:t>
            </w:r>
            <w:r w:rsidRPr="00661924">
              <w:tab/>
              <w:t>Point A coincides with minimum guard band as specified in Table 5.3.3-1 from TS 38.101-1 [6] for tested channel bandwidth and subcarrier spacing.</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3690" w:name="_Toc21338276"/>
      <w:bookmarkStart w:id="3691" w:name="_Toc29808384"/>
      <w:bookmarkStart w:id="3692" w:name="_Toc37068303"/>
      <w:bookmarkStart w:id="3693" w:name="_Toc37257256"/>
      <w:bookmarkStart w:id="3694" w:name="_Toc45892387"/>
      <w:bookmarkStart w:id="3695" w:name="_Toc53176013"/>
      <w:bookmarkStart w:id="3696" w:name="_Toc61119978"/>
      <w:bookmarkStart w:id="3697" w:name="_Toc67917194"/>
      <w:bookmarkStart w:id="3698" w:name="_Toc76297233"/>
      <w:bookmarkStart w:id="3699" w:name="_Toc76571174"/>
      <w:bookmarkStart w:id="3700" w:name="_Toc83742714"/>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690"/>
      <w:bookmarkEnd w:id="3691"/>
      <w:bookmarkEnd w:id="3692"/>
      <w:bookmarkEnd w:id="3693"/>
      <w:bookmarkEnd w:id="3694"/>
      <w:bookmarkEnd w:id="3695"/>
      <w:bookmarkEnd w:id="3696"/>
      <w:bookmarkEnd w:id="3697"/>
      <w:bookmarkEnd w:id="3698"/>
      <w:bookmarkEnd w:id="3699"/>
      <w:bookmarkEnd w:id="3700"/>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3701" w:name="_Toc21338277"/>
      <w:bookmarkStart w:id="3702" w:name="_Toc29808385"/>
      <w:bookmarkStart w:id="3703" w:name="_Toc37068304"/>
      <w:bookmarkStart w:id="3704" w:name="_Toc37257257"/>
      <w:bookmarkStart w:id="3705" w:name="_Toc45892388"/>
      <w:bookmarkStart w:id="3706" w:name="_Toc53176014"/>
      <w:bookmarkStart w:id="3707" w:name="_Toc61119979"/>
      <w:bookmarkStart w:id="3708" w:name="_Toc67917195"/>
      <w:bookmarkStart w:id="3709" w:name="_Toc76297234"/>
      <w:bookmarkStart w:id="3710" w:name="_Toc76571175"/>
      <w:bookmarkStart w:id="3711" w:name="_Toc8374271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701"/>
      <w:bookmarkEnd w:id="3702"/>
      <w:bookmarkEnd w:id="3703"/>
      <w:bookmarkEnd w:id="3704"/>
      <w:bookmarkEnd w:id="3705"/>
      <w:bookmarkEnd w:id="3706"/>
      <w:bookmarkEnd w:id="3707"/>
      <w:bookmarkEnd w:id="3708"/>
      <w:bookmarkEnd w:id="3709"/>
      <w:bookmarkEnd w:id="3710"/>
      <w:bookmarkEnd w:id="3711"/>
    </w:p>
    <w:p w14:paraId="6A1C0311" w14:textId="77777777" w:rsidR="005B3300" w:rsidRPr="00661924" w:rsidRDefault="005B3300" w:rsidP="005B3300">
      <w:pPr>
        <w:pStyle w:val="Heading4"/>
        <w:rPr>
          <w:lang w:eastAsia="zh-CN"/>
        </w:rPr>
      </w:pPr>
      <w:bookmarkStart w:id="3712" w:name="_Toc21338278"/>
      <w:bookmarkStart w:id="3713" w:name="_Toc29808386"/>
      <w:bookmarkStart w:id="3714" w:name="_Toc37068305"/>
      <w:bookmarkStart w:id="3715" w:name="_Toc37257258"/>
      <w:bookmarkStart w:id="3716" w:name="_Toc45892389"/>
      <w:bookmarkStart w:id="3717" w:name="_Toc53176015"/>
      <w:bookmarkStart w:id="3718" w:name="_Toc61119980"/>
      <w:bookmarkStart w:id="3719" w:name="_Toc67917196"/>
      <w:bookmarkStart w:id="3720" w:name="_Toc76297235"/>
      <w:bookmarkStart w:id="3721" w:name="_Toc76571176"/>
      <w:bookmarkStart w:id="3722" w:name="_Toc8374271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712"/>
      <w:bookmarkEnd w:id="3713"/>
      <w:bookmarkEnd w:id="3714"/>
      <w:bookmarkEnd w:id="3715"/>
      <w:bookmarkEnd w:id="3716"/>
      <w:bookmarkEnd w:id="3717"/>
      <w:bookmarkEnd w:id="3718"/>
      <w:bookmarkEnd w:id="3719"/>
      <w:bookmarkEnd w:id="3720"/>
      <w:bookmarkEnd w:id="3721"/>
      <w:bookmarkEnd w:id="3722"/>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3723" w:name="_Toc21338279"/>
      <w:bookmarkStart w:id="3724" w:name="_Toc29808387"/>
      <w:bookmarkStart w:id="3725" w:name="_Toc37068306"/>
      <w:bookmarkStart w:id="3726" w:name="_Toc37257259"/>
      <w:bookmarkStart w:id="3727" w:name="_Toc45892390"/>
      <w:bookmarkStart w:id="3728" w:name="_Toc53176016"/>
      <w:bookmarkStart w:id="3729" w:name="_Toc61119981"/>
      <w:bookmarkStart w:id="3730" w:name="_Toc67917197"/>
      <w:bookmarkStart w:id="3731" w:name="_Toc76297236"/>
      <w:bookmarkStart w:id="3732" w:name="_Toc76571177"/>
      <w:bookmarkStart w:id="3733" w:name="_Toc83742717"/>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723"/>
      <w:bookmarkEnd w:id="3724"/>
      <w:bookmarkEnd w:id="3725"/>
      <w:bookmarkEnd w:id="3726"/>
      <w:bookmarkEnd w:id="3727"/>
      <w:bookmarkEnd w:id="3728"/>
      <w:bookmarkEnd w:id="3729"/>
      <w:bookmarkEnd w:id="3730"/>
      <w:bookmarkEnd w:id="3731"/>
      <w:bookmarkEnd w:id="3732"/>
      <w:bookmarkEnd w:id="3733"/>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3734" w:name="_Toc21338280"/>
      <w:bookmarkStart w:id="3735" w:name="_Toc29808388"/>
      <w:bookmarkStart w:id="3736" w:name="_Toc37068307"/>
      <w:bookmarkStart w:id="3737" w:name="_Toc37257260"/>
      <w:bookmarkStart w:id="3738" w:name="_Toc45892391"/>
      <w:bookmarkStart w:id="3739" w:name="_Toc53176017"/>
      <w:bookmarkStart w:id="3740" w:name="_Toc61119982"/>
      <w:bookmarkStart w:id="3741" w:name="_Toc67917198"/>
      <w:bookmarkStart w:id="3742" w:name="_Toc76297237"/>
      <w:bookmarkStart w:id="3743" w:name="_Toc76571178"/>
      <w:bookmarkStart w:id="3744" w:name="_Toc8374271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3734"/>
      <w:bookmarkEnd w:id="3735"/>
      <w:bookmarkEnd w:id="3736"/>
      <w:bookmarkEnd w:id="3737"/>
      <w:bookmarkEnd w:id="3738"/>
      <w:bookmarkEnd w:id="3739"/>
      <w:bookmarkEnd w:id="3740"/>
      <w:bookmarkEnd w:id="3741"/>
      <w:bookmarkEnd w:id="3742"/>
      <w:bookmarkEnd w:id="3743"/>
      <w:bookmarkEnd w:id="3744"/>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3745" w:name="_Toc21338281"/>
      <w:bookmarkStart w:id="3746" w:name="_Toc29808389"/>
      <w:bookmarkStart w:id="3747" w:name="_Toc37068308"/>
      <w:bookmarkStart w:id="3748" w:name="_Toc37257261"/>
      <w:bookmarkStart w:id="3749" w:name="_Toc45892392"/>
      <w:bookmarkStart w:id="3750" w:name="_Toc53176018"/>
      <w:bookmarkStart w:id="3751" w:name="_Toc61119983"/>
      <w:bookmarkStart w:id="3752" w:name="_Toc67917199"/>
      <w:bookmarkStart w:id="3753" w:name="_Toc76297238"/>
      <w:bookmarkStart w:id="3754" w:name="_Toc76571179"/>
      <w:bookmarkStart w:id="3755" w:name="_Toc83742719"/>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3745"/>
      <w:bookmarkEnd w:id="3746"/>
      <w:bookmarkEnd w:id="3747"/>
      <w:bookmarkEnd w:id="3748"/>
      <w:bookmarkEnd w:id="3749"/>
      <w:bookmarkEnd w:id="3750"/>
      <w:bookmarkEnd w:id="3751"/>
      <w:bookmarkEnd w:id="3752"/>
      <w:bookmarkEnd w:id="3753"/>
      <w:bookmarkEnd w:id="3754"/>
      <w:bookmarkEnd w:id="3755"/>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3756" w:name="_Toc21338282"/>
      <w:bookmarkStart w:id="3757" w:name="_Toc29808390"/>
      <w:bookmarkStart w:id="3758" w:name="_Toc37068309"/>
      <w:bookmarkStart w:id="3759" w:name="_Toc37257262"/>
      <w:bookmarkStart w:id="3760" w:name="_Toc45892393"/>
      <w:bookmarkStart w:id="3761" w:name="_Toc53176019"/>
      <w:bookmarkStart w:id="3762" w:name="_Toc61119984"/>
      <w:bookmarkStart w:id="3763" w:name="_Toc67917200"/>
      <w:bookmarkStart w:id="3764" w:name="_Toc76297239"/>
      <w:bookmarkStart w:id="3765" w:name="_Toc76571180"/>
      <w:bookmarkStart w:id="3766" w:name="_Toc83742720"/>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3756"/>
      <w:bookmarkEnd w:id="3757"/>
      <w:bookmarkEnd w:id="3758"/>
      <w:bookmarkEnd w:id="3759"/>
      <w:bookmarkEnd w:id="3760"/>
      <w:bookmarkEnd w:id="3761"/>
      <w:bookmarkEnd w:id="3762"/>
      <w:bookmarkEnd w:id="3763"/>
      <w:bookmarkEnd w:id="3764"/>
      <w:bookmarkEnd w:id="3765"/>
      <w:bookmarkEnd w:id="3766"/>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3767" w:name="_Toc21338283"/>
      <w:bookmarkStart w:id="3768" w:name="_Toc29808391"/>
      <w:bookmarkStart w:id="3769" w:name="_Toc37068310"/>
      <w:bookmarkStart w:id="3770" w:name="_Toc37257263"/>
      <w:bookmarkStart w:id="3771" w:name="_Toc45892394"/>
      <w:bookmarkStart w:id="3772" w:name="_Toc53176020"/>
      <w:bookmarkStart w:id="3773" w:name="_Toc61119985"/>
      <w:bookmarkStart w:id="3774" w:name="_Toc67917201"/>
      <w:bookmarkStart w:id="3775" w:name="_Toc76297240"/>
      <w:bookmarkStart w:id="3776" w:name="_Toc76571181"/>
      <w:bookmarkStart w:id="3777" w:name="_Toc83742721"/>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767"/>
      <w:bookmarkEnd w:id="3768"/>
      <w:bookmarkEnd w:id="3769"/>
      <w:bookmarkEnd w:id="3770"/>
      <w:bookmarkEnd w:id="3771"/>
      <w:bookmarkEnd w:id="3772"/>
      <w:bookmarkEnd w:id="3773"/>
      <w:bookmarkEnd w:id="3774"/>
      <w:bookmarkEnd w:id="3775"/>
      <w:bookmarkEnd w:id="3776"/>
      <w:bookmarkEnd w:id="3777"/>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3778" w:name="_Toc21338284"/>
      <w:bookmarkStart w:id="3779" w:name="_Toc29808392"/>
      <w:bookmarkStart w:id="3780" w:name="_Toc37068311"/>
      <w:bookmarkStart w:id="3781" w:name="_Toc37257264"/>
      <w:bookmarkStart w:id="3782" w:name="_Toc45892395"/>
      <w:bookmarkStart w:id="3783" w:name="_Toc53176021"/>
      <w:bookmarkStart w:id="3784" w:name="_Toc61119986"/>
      <w:bookmarkStart w:id="3785" w:name="_Toc67917202"/>
      <w:bookmarkStart w:id="3786" w:name="_Toc76297241"/>
      <w:bookmarkStart w:id="3787" w:name="_Toc76571182"/>
      <w:bookmarkStart w:id="3788" w:name="_Toc8374272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778"/>
      <w:bookmarkEnd w:id="3779"/>
      <w:bookmarkEnd w:id="3780"/>
      <w:bookmarkEnd w:id="3781"/>
      <w:bookmarkEnd w:id="3782"/>
      <w:bookmarkEnd w:id="3783"/>
      <w:bookmarkEnd w:id="3784"/>
      <w:bookmarkEnd w:id="3785"/>
      <w:bookmarkEnd w:id="3786"/>
      <w:bookmarkEnd w:id="3787"/>
      <w:bookmarkEnd w:id="3788"/>
    </w:p>
    <w:p w14:paraId="0CA6E88B" w14:textId="77777777" w:rsidR="005B3300" w:rsidRPr="00661924" w:rsidRDefault="005B3300" w:rsidP="005B3300">
      <w:pPr>
        <w:pStyle w:val="Heading4"/>
        <w:rPr>
          <w:lang w:eastAsia="zh-CN"/>
        </w:rPr>
      </w:pPr>
      <w:bookmarkStart w:id="3789" w:name="_Toc21338285"/>
      <w:bookmarkStart w:id="3790" w:name="_Toc29808393"/>
      <w:bookmarkStart w:id="3791" w:name="_Toc37068312"/>
      <w:bookmarkStart w:id="3792" w:name="_Toc37257265"/>
      <w:bookmarkStart w:id="3793" w:name="_Toc45892396"/>
      <w:bookmarkStart w:id="3794" w:name="_Toc53176022"/>
      <w:bookmarkStart w:id="3795" w:name="_Toc61119987"/>
      <w:bookmarkStart w:id="3796" w:name="_Toc67917203"/>
      <w:bookmarkStart w:id="3797" w:name="_Toc76297242"/>
      <w:bookmarkStart w:id="3798" w:name="_Toc76571183"/>
      <w:bookmarkStart w:id="3799" w:name="_Toc8374272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789"/>
      <w:bookmarkEnd w:id="3790"/>
      <w:bookmarkEnd w:id="3791"/>
      <w:bookmarkEnd w:id="3792"/>
      <w:bookmarkEnd w:id="3793"/>
      <w:bookmarkEnd w:id="3794"/>
      <w:bookmarkEnd w:id="3795"/>
      <w:bookmarkEnd w:id="3796"/>
      <w:bookmarkEnd w:id="3797"/>
      <w:bookmarkEnd w:id="3798"/>
      <w:bookmarkEnd w:id="3799"/>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3800" w:name="_Toc21338286"/>
      <w:bookmarkStart w:id="3801" w:name="_Toc29808394"/>
      <w:bookmarkStart w:id="3802" w:name="_Toc37068313"/>
      <w:bookmarkStart w:id="3803" w:name="_Toc37257266"/>
      <w:bookmarkStart w:id="3804" w:name="_Toc45892397"/>
      <w:bookmarkStart w:id="3805" w:name="_Toc53176023"/>
      <w:bookmarkStart w:id="3806" w:name="_Toc61119988"/>
      <w:bookmarkStart w:id="3807" w:name="_Toc67917204"/>
      <w:bookmarkStart w:id="3808" w:name="_Toc76297243"/>
      <w:bookmarkStart w:id="3809" w:name="_Toc76571184"/>
      <w:bookmarkStart w:id="3810" w:name="_Toc83742724"/>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800"/>
      <w:bookmarkEnd w:id="3801"/>
      <w:bookmarkEnd w:id="3802"/>
      <w:bookmarkEnd w:id="3803"/>
      <w:bookmarkEnd w:id="3804"/>
      <w:bookmarkEnd w:id="3805"/>
      <w:bookmarkEnd w:id="3806"/>
      <w:bookmarkEnd w:id="3807"/>
      <w:bookmarkEnd w:id="3808"/>
      <w:bookmarkEnd w:id="3809"/>
      <w:bookmarkEnd w:id="3810"/>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3811" w:name="_Toc21338287"/>
      <w:bookmarkStart w:id="3812" w:name="_Toc29808395"/>
      <w:bookmarkStart w:id="3813" w:name="_Toc37068314"/>
      <w:bookmarkStart w:id="3814" w:name="_Toc37257267"/>
      <w:bookmarkStart w:id="3815" w:name="_Toc45892398"/>
      <w:bookmarkStart w:id="3816" w:name="_Toc53176024"/>
      <w:bookmarkStart w:id="3817" w:name="_Toc61119989"/>
      <w:bookmarkStart w:id="3818" w:name="_Toc67917205"/>
      <w:bookmarkStart w:id="3819" w:name="_Toc76297244"/>
      <w:bookmarkStart w:id="3820" w:name="_Toc76571185"/>
      <w:bookmarkStart w:id="3821" w:name="_Toc83742725"/>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3811"/>
      <w:bookmarkEnd w:id="3812"/>
      <w:bookmarkEnd w:id="3813"/>
      <w:bookmarkEnd w:id="3814"/>
      <w:bookmarkEnd w:id="3815"/>
      <w:bookmarkEnd w:id="3816"/>
      <w:bookmarkEnd w:id="3817"/>
      <w:bookmarkEnd w:id="3818"/>
      <w:bookmarkEnd w:id="3819"/>
      <w:bookmarkEnd w:id="3820"/>
      <w:bookmarkEnd w:id="3821"/>
    </w:p>
    <w:p w14:paraId="6D14E91F" w14:textId="77777777" w:rsidR="005B3300" w:rsidRPr="00661924" w:rsidRDefault="005B3300" w:rsidP="005B3300">
      <w:pPr>
        <w:pStyle w:val="Heading3"/>
      </w:pPr>
      <w:bookmarkStart w:id="3822" w:name="_Toc21338288"/>
      <w:bookmarkStart w:id="3823" w:name="_Toc29808396"/>
      <w:bookmarkStart w:id="3824" w:name="_Toc37068315"/>
      <w:bookmarkStart w:id="3825" w:name="_Toc37257268"/>
      <w:bookmarkStart w:id="3826" w:name="_Toc45892399"/>
      <w:bookmarkStart w:id="3827" w:name="_Toc53176025"/>
      <w:bookmarkStart w:id="3828" w:name="_Toc61119990"/>
      <w:bookmarkStart w:id="3829" w:name="_Toc67917206"/>
      <w:bookmarkStart w:id="3830" w:name="_Toc76297245"/>
      <w:bookmarkStart w:id="3831" w:name="_Toc76571186"/>
      <w:bookmarkStart w:id="3832" w:name="_Toc83742726"/>
      <w:r w:rsidRPr="00661924">
        <w:t>7</w:t>
      </w:r>
      <w:r w:rsidRPr="00661924">
        <w:rPr>
          <w:rFonts w:hint="eastAsia"/>
        </w:rPr>
        <w:t>.5</w:t>
      </w:r>
      <w:r w:rsidRPr="00661924">
        <w:t>.1</w:t>
      </w:r>
      <w:r w:rsidRPr="00661924">
        <w:rPr>
          <w:rFonts w:hint="eastAsia"/>
          <w:lang w:eastAsia="zh-CN"/>
        </w:rPr>
        <w:tab/>
      </w:r>
      <w:r w:rsidRPr="00661924">
        <w:t>FR2 single carrier requirements</w:t>
      </w:r>
      <w:bookmarkEnd w:id="3822"/>
      <w:bookmarkEnd w:id="3823"/>
      <w:bookmarkEnd w:id="3824"/>
      <w:bookmarkEnd w:id="3825"/>
      <w:bookmarkEnd w:id="3826"/>
      <w:bookmarkEnd w:id="3827"/>
      <w:bookmarkEnd w:id="3828"/>
      <w:bookmarkEnd w:id="3829"/>
      <w:bookmarkEnd w:id="3830"/>
      <w:bookmarkEnd w:id="3831"/>
      <w:bookmarkEnd w:id="3832"/>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3833" w:name="_Toc21338289"/>
      <w:bookmarkStart w:id="3834" w:name="_Toc29808397"/>
      <w:bookmarkStart w:id="3835" w:name="_Toc37068316"/>
      <w:bookmarkStart w:id="3836" w:name="_Toc37257269"/>
      <w:bookmarkStart w:id="3837" w:name="_Toc45892400"/>
      <w:bookmarkStart w:id="3838" w:name="_Toc53176026"/>
      <w:bookmarkStart w:id="3839" w:name="_Toc61119991"/>
      <w:bookmarkStart w:id="3840" w:name="_Toc67917207"/>
      <w:bookmarkStart w:id="3841" w:name="_Toc76297246"/>
      <w:bookmarkStart w:id="3842" w:name="_Toc76571187"/>
      <w:bookmarkStart w:id="3843" w:name="_Toc83742727"/>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3833"/>
      <w:bookmarkEnd w:id="3834"/>
      <w:bookmarkEnd w:id="3835"/>
      <w:bookmarkEnd w:id="3836"/>
      <w:bookmarkEnd w:id="3837"/>
      <w:bookmarkEnd w:id="3838"/>
      <w:bookmarkEnd w:id="3839"/>
      <w:bookmarkEnd w:id="3840"/>
      <w:bookmarkEnd w:id="3841"/>
      <w:bookmarkEnd w:id="3842"/>
      <w:bookmarkEnd w:id="3843"/>
    </w:p>
    <w:p w14:paraId="7EA648F7" w14:textId="77777777" w:rsidR="005B3300" w:rsidRPr="00661924" w:rsidRDefault="005B3300" w:rsidP="005B3300">
      <w:pPr>
        <w:pStyle w:val="Heading3"/>
      </w:pPr>
      <w:bookmarkStart w:id="3844" w:name="_Toc21338290"/>
      <w:bookmarkStart w:id="3845" w:name="_Toc29808398"/>
      <w:bookmarkStart w:id="3846" w:name="_Toc37068317"/>
      <w:bookmarkStart w:id="3847" w:name="_Toc37257270"/>
      <w:bookmarkStart w:id="3848" w:name="_Toc45892401"/>
      <w:bookmarkStart w:id="3849" w:name="_Toc53176027"/>
      <w:bookmarkStart w:id="3850" w:name="_Toc61119992"/>
      <w:bookmarkStart w:id="3851" w:name="_Toc67917208"/>
      <w:bookmarkStart w:id="3852" w:name="_Toc76297247"/>
      <w:bookmarkStart w:id="3853" w:name="_Toc76571188"/>
      <w:bookmarkStart w:id="3854" w:name="_Toc83742728"/>
      <w:r w:rsidRPr="00661924">
        <w:t>7</w:t>
      </w:r>
      <w:r w:rsidRPr="00661924">
        <w:rPr>
          <w:rFonts w:hint="eastAsia"/>
        </w:rPr>
        <w:t>.5</w:t>
      </w:r>
      <w:r w:rsidRPr="00661924">
        <w:t>A.1</w:t>
      </w:r>
      <w:r w:rsidRPr="00661924">
        <w:rPr>
          <w:rFonts w:hint="eastAsia"/>
          <w:lang w:eastAsia="zh-CN"/>
        </w:rPr>
        <w:tab/>
      </w:r>
      <w:r w:rsidRPr="00661924">
        <w:t>FR2 CA requirements</w:t>
      </w:r>
      <w:bookmarkEnd w:id="3844"/>
      <w:bookmarkEnd w:id="3845"/>
      <w:bookmarkEnd w:id="3846"/>
      <w:bookmarkEnd w:id="3847"/>
      <w:bookmarkEnd w:id="3848"/>
      <w:bookmarkEnd w:id="3849"/>
      <w:bookmarkEnd w:id="3850"/>
      <w:bookmarkEnd w:id="3851"/>
      <w:bookmarkEnd w:id="3852"/>
      <w:bookmarkEnd w:id="3853"/>
      <w:bookmarkEnd w:id="3854"/>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lastRenderedPageBreak/>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5B3300" w:rsidRPr="00661924" w:rsidRDefault="00EE3286" w:rsidP="0084081D">
            <w:pPr>
              <w:pStyle w:val="TAC"/>
              <w:rPr>
                <w:rFonts w:eastAsia="SimSun"/>
              </w:rPr>
            </w:pPr>
            <w:r>
              <w:rPr>
                <w:rFonts w:eastAsia="SimSun"/>
              </w:rPr>
              <w:t>wideband</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514625CE" w:rsidR="005B3300" w:rsidRPr="00661924" w:rsidRDefault="005B3300" w:rsidP="0084081D">
            <w:pPr>
              <w:pStyle w:val="TAC"/>
              <w:rPr>
                <w:rFonts w:eastAsia="SimSun"/>
              </w:rPr>
            </w:pPr>
            <w:r w:rsidRPr="00661924">
              <w:rPr>
                <w:rFonts w:eastAsia="SimSun"/>
                <w:szCs w:val="18"/>
              </w:rPr>
              <w:t xml:space="preserve">Number of PRB = </w:t>
            </w:r>
            <w:r w:rsidR="009014B7">
              <w:rPr>
                <w:rFonts w:eastAsia="SimSun"/>
                <w:szCs w:val="18"/>
              </w:rPr>
              <w:t>ceil(</w:t>
            </w:r>
            <w:r w:rsidRPr="00661924">
              <w:rPr>
                <w:rFonts w:eastAsia="SimSun"/>
                <w:szCs w:val="18"/>
              </w:rPr>
              <w:t>BWP size</w:t>
            </w:r>
            <w:r w:rsidR="00E96173">
              <w:rPr>
                <w:rFonts w:eastAsia="SimSun"/>
              </w:rPr>
              <w:t>/4)*4</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6C47407F" w:rsidR="005B3300" w:rsidRPr="00661924" w:rsidRDefault="005B3300" w:rsidP="0084081D">
            <w:pPr>
              <w:pStyle w:val="TAC"/>
              <w:rPr>
                <w:rFonts w:eastAsia="SimSun"/>
              </w:rPr>
            </w:pPr>
            <w:r w:rsidRPr="00661924">
              <w:rPr>
                <w:rFonts w:eastAsia="SimSun"/>
              </w:rPr>
              <w:t xml:space="preserve">Number of PRB = </w:t>
            </w:r>
            <w:r w:rsidR="00017861">
              <w:rPr>
                <w:rFonts w:eastAsia="SimSun"/>
              </w:rPr>
              <w:t>ceil(</w:t>
            </w:r>
            <w:r w:rsidRPr="00661924">
              <w:rPr>
                <w:rFonts w:eastAsia="SimSun"/>
              </w:rPr>
              <w:t>BWP size</w:t>
            </w:r>
            <w:r w:rsidR="007F47CE">
              <w:rPr>
                <w:rFonts w:eastAsia="SimSun"/>
              </w:rPr>
              <w:t>/4)*4</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09D227AC" w:rsidR="005B3300" w:rsidRPr="00661924" w:rsidRDefault="005B3300" w:rsidP="0084081D">
            <w:pPr>
              <w:pStyle w:val="TAC"/>
              <w:rPr>
                <w:rFonts w:eastAsia="SimSun"/>
              </w:rPr>
            </w:pPr>
            <w:r w:rsidRPr="00661924">
              <w:rPr>
                <w:rFonts w:eastAsia="SimSun"/>
              </w:rPr>
              <w:t xml:space="preserve">Number of PRB = </w:t>
            </w:r>
            <w:r w:rsidR="000359B3">
              <w:rPr>
                <w:rFonts w:eastAsia="SimSun"/>
              </w:rPr>
              <w:t>ceil(</w:t>
            </w:r>
            <w:r w:rsidRPr="00661924">
              <w:rPr>
                <w:rFonts w:eastAsia="SimSun"/>
              </w:rPr>
              <w:t>BWP size</w:t>
            </w:r>
            <w:r w:rsidR="00AE7360">
              <w:rPr>
                <w:rFonts w:eastAsia="SimSun"/>
              </w:rPr>
              <w:t>/4)*4</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6D3B14" w:rsidRPr="00661924" w14:paraId="22623216" w14:textId="77777777" w:rsidTr="0084081D">
        <w:trPr>
          <w:jc w:val="center"/>
        </w:trPr>
        <w:tc>
          <w:tcPr>
            <w:tcW w:w="1769" w:type="dxa"/>
            <w:vMerge/>
            <w:shd w:val="clear" w:color="auto" w:fill="auto"/>
            <w:vAlign w:val="center"/>
          </w:tcPr>
          <w:p w14:paraId="408A3F7E" w14:textId="77777777" w:rsidR="006D3B14" w:rsidRPr="00661924" w:rsidRDefault="006D3B14"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6D3B14" w:rsidRPr="00661924" w:rsidRDefault="00626772" w:rsidP="0084081D">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6D3B14" w:rsidRPr="00661924" w:rsidRDefault="006D3B14" w:rsidP="0084081D">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626772" w:rsidRPr="006858BE" w:rsidRDefault="00626772" w:rsidP="00626772">
            <w:pPr>
              <w:keepNext/>
              <w:keepLines/>
              <w:spacing w:after="0"/>
              <w:jc w:val="center"/>
              <w:rPr>
                <w:rFonts w:ascii="Arial" w:hAnsi="Arial"/>
                <w:sz w:val="18"/>
              </w:rPr>
            </w:pPr>
            <w:r w:rsidRPr="006858BE">
              <w:rPr>
                <w:rFonts w:ascii="Arial" w:hAnsi="Arial"/>
                <w:sz w:val="18"/>
              </w:rPr>
              <w:t>Start PRB 0</w:t>
            </w:r>
          </w:p>
          <w:p w14:paraId="558D221A" w14:textId="2F26A943" w:rsidR="006D3B14" w:rsidRPr="00661924" w:rsidRDefault="00626772" w:rsidP="00626772">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lastRenderedPageBreak/>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lastRenderedPageBreak/>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3855" w:name="_Toc21338291"/>
      <w:bookmarkStart w:id="3856" w:name="_Toc29808399"/>
      <w:bookmarkStart w:id="3857" w:name="_Toc37068318"/>
      <w:bookmarkStart w:id="3858" w:name="_Toc37257271"/>
      <w:bookmarkStart w:id="3859" w:name="_Toc45892402"/>
      <w:bookmarkStart w:id="3860" w:name="_Toc53176028"/>
      <w:bookmarkStart w:id="3861" w:name="_Toc61119993"/>
      <w:bookmarkStart w:id="3862" w:name="_Toc67917209"/>
      <w:bookmarkStart w:id="3863" w:name="_Toc76297248"/>
      <w:bookmarkStart w:id="3864" w:name="_Toc76571189"/>
      <w:bookmarkStart w:id="3865" w:name="_Toc83742729"/>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855"/>
      <w:bookmarkEnd w:id="3856"/>
      <w:bookmarkEnd w:id="3857"/>
      <w:bookmarkEnd w:id="3858"/>
      <w:bookmarkEnd w:id="3859"/>
      <w:bookmarkEnd w:id="3860"/>
      <w:bookmarkEnd w:id="3861"/>
      <w:bookmarkEnd w:id="3862"/>
      <w:bookmarkEnd w:id="3863"/>
      <w:bookmarkEnd w:id="3864"/>
      <w:bookmarkEnd w:id="3865"/>
    </w:p>
    <w:p w14:paraId="2C6EC7AF" w14:textId="77777777" w:rsidR="005B3300" w:rsidRPr="00661924" w:rsidRDefault="005B3300" w:rsidP="005B3300">
      <w:pPr>
        <w:pStyle w:val="Heading2"/>
        <w:rPr>
          <w:lang w:eastAsia="zh-CN"/>
        </w:rPr>
      </w:pPr>
      <w:bookmarkStart w:id="3866" w:name="_Toc21338292"/>
      <w:bookmarkStart w:id="3867" w:name="_Toc29808400"/>
      <w:bookmarkStart w:id="3868" w:name="_Toc37068319"/>
      <w:bookmarkStart w:id="3869" w:name="_Toc37257272"/>
      <w:bookmarkStart w:id="3870" w:name="_Toc45892403"/>
      <w:bookmarkStart w:id="3871" w:name="_Toc53176029"/>
      <w:bookmarkStart w:id="3872" w:name="_Toc61119994"/>
      <w:bookmarkStart w:id="3873" w:name="_Toc67917210"/>
      <w:bookmarkStart w:id="3874" w:name="_Toc76297249"/>
      <w:bookmarkStart w:id="3875" w:name="_Toc76571190"/>
      <w:bookmarkStart w:id="3876" w:name="_Toc83742730"/>
      <w:r w:rsidRPr="00661924">
        <w:rPr>
          <w:rFonts w:hint="eastAsia"/>
          <w:lang w:eastAsia="zh-CN"/>
        </w:rPr>
        <w:t>8</w:t>
      </w:r>
      <w:r w:rsidRPr="00661924">
        <w:t>.1</w:t>
      </w:r>
      <w:r w:rsidRPr="00661924">
        <w:rPr>
          <w:rFonts w:hint="eastAsia"/>
          <w:lang w:eastAsia="zh-CN"/>
        </w:rPr>
        <w:tab/>
        <w:t>General</w:t>
      </w:r>
      <w:bookmarkEnd w:id="3866"/>
      <w:bookmarkEnd w:id="3867"/>
      <w:bookmarkEnd w:id="3868"/>
      <w:bookmarkEnd w:id="3869"/>
      <w:bookmarkEnd w:id="3870"/>
      <w:bookmarkEnd w:id="3871"/>
      <w:bookmarkEnd w:id="3872"/>
      <w:bookmarkEnd w:id="3873"/>
      <w:bookmarkEnd w:id="3874"/>
      <w:bookmarkEnd w:id="3875"/>
      <w:bookmarkEnd w:id="3876"/>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3877" w:name="_Toc21338293"/>
      <w:bookmarkStart w:id="3878" w:name="_Toc29808401"/>
      <w:bookmarkStart w:id="3879" w:name="_Toc37068320"/>
      <w:bookmarkStart w:id="3880" w:name="_Toc37257273"/>
      <w:bookmarkStart w:id="3881" w:name="_Toc45892404"/>
      <w:bookmarkStart w:id="3882" w:name="_Toc53176030"/>
      <w:bookmarkStart w:id="3883" w:name="_Toc61119995"/>
      <w:bookmarkStart w:id="3884" w:name="_Toc67917211"/>
      <w:bookmarkStart w:id="3885" w:name="_Toc76297250"/>
      <w:bookmarkStart w:id="3886" w:name="_Toc76571191"/>
      <w:bookmarkStart w:id="3887" w:name="_Toc83742731"/>
      <w:r w:rsidRPr="00661924">
        <w:t>8.1.1</w:t>
      </w:r>
      <w:r w:rsidRPr="00661924">
        <w:rPr>
          <w:rFonts w:hint="eastAsia"/>
          <w:lang w:eastAsia="zh-CN"/>
        </w:rPr>
        <w:tab/>
      </w:r>
      <w:r w:rsidRPr="00661924">
        <w:rPr>
          <w:lang w:eastAsia="zh-CN"/>
        </w:rPr>
        <w:t>Applicability of requirements</w:t>
      </w:r>
      <w:bookmarkEnd w:id="3877"/>
      <w:bookmarkEnd w:id="3878"/>
      <w:bookmarkEnd w:id="3879"/>
      <w:bookmarkEnd w:id="3880"/>
      <w:bookmarkEnd w:id="3881"/>
      <w:bookmarkEnd w:id="3882"/>
      <w:bookmarkEnd w:id="3883"/>
      <w:bookmarkEnd w:id="3884"/>
      <w:bookmarkEnd w:id="3885"/>
      <w:bookmarkEnd w:id="3886"/>
      <w:bookmarkEnd w:id="3887"/>
    </w:p>
    <w:p w14:paraId="3CBB9B2D" w14:textId="77777777" w:rsidR="005B3300" w:rsidRPr="00661924" w:rsidRDefault="005B3300" w:rsidP="005B3300">
      <w:pPr>
        <w:pStyle w:val="Heading4"/>
        <w:rPr>
          <w:lang w:eastAsia="zh-CN"/>
        </w:rPr>
      </w:pPr>
      <w:bookmarkStart w:id="3888" w:name="_Toc21338294"/>
      <w:bookmarkStart w:id="3889" w:name="_Toc29808402"/>
      <w:bookmarkStart w:id="3890" w:name="_Toc37068321"/>
      <w:bookmarkStart w:id="3891" w:name="_Toc37257274"/>
      <w:bookmarkStart w:id="3892" w:name="_Toc45892405"/>
      <w:bookmarkStart w:id="3893" w:name="_Toc53176031"/>
      <w:bookmarkStart w:id="3894" w:name="_Toc61119996"/>
      <w:bookmarkStart w:id="3895" w:name="_Toc67917212"/>
      <w:bookmarkStart w:id="3896" w:name="_Toc76297251"/>
      <w:bookmarkStart w:id="3897" w:name="_Toc76571192"/>
      <w:bookmarkStart w:id="3898" w:name="_Toc83742732"/>
      <w:r w:rsidRPr="00661924">
        <w:rPr>
          <w:lang w:eastAsia="zh-CN"/>
        </w:rPr>
        <w:t>8.1.1.1</w:t>
      </w:r>
      <w:r w:rsidRPr="00661924">
        <w:rPr>
          <w:lang w:eastAsia="zh-CN"/>
        </w:rPr>
        <w:tab/>
        <w:t>General</w:t>
      </w:r>
      <w:bookmarkEnd w:id="3888"/>
      <w:bookmarkEnd w:id="3889"/>
      <w:bookmarkEnd w:id="3890"/>
      <w:bookmarkEnd w:id="3891"/>
      <w:bookmarkEnd w:id="3892"/>
      <w:bookmarkEnd w:id="3893"/>
      <w:bookmarkEnd w:id="3894"/>
      <w:bookmarkEnd w:id="3895"/>
      <w:bookmarkEnd w:id="3896"/>
      <w:bookmarkEnd w:id="3897"/>
      <w:bookmarkEnd w:id="3898"/>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3899" w:name="_Toc21338295"/>
      <w:bookmarkStart w:id="3900" w:name="_Toc29808403"/>
      <w:bookmarkStart w:id="3901" w:name="_Toc37068322"/>
      <w:bookmarkStart w:id="3902" w:name="_Toc37257275"/>
      <w:bookmarkStart w:id="3903" w:name="_Toc45892406"/>
      <w:bookmarkStart w:id="3904" w:name="_Toc53176032"/>
      <w:bookmarkStart w:id="3905" w:name="_Toc61119997"/>
      <w:bookmarkStart w:id="3906"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3907" w:name="_Toc76297252"/>
      <w:bookmarkStart w:id="3908" w:name="_Toc76571193"/>
      <w:bookmarkStart w:id="3909" w:name="_Toc83742733"/>
      <w:r w:rsidRPr="00661924">
        <w:rPr>
          <w:lang w:eastAsia="zh-CN"/>
        </w:rPr>
        <w:t>8.1.1.2</w:t>
      </w:r>
      <w:r w:rsidRPr="00661924">
        <w:rPr>
          <w:lang w:eastAsia="zh-CN"/>
        </w:rPr>
        <w:tab/>
        <w:t>Applicability of requirements for different number of RX antenna ports</w:t>
      </w:r>
      <w:bookmarkEnd w:id="3899"/>
      <w:bookmarkEnd w:id="3900"/>
      <w:bookmarkEnd w:id="3901"/>
      <w:bookmarkEnd w:id="3902"/>
      <w:bookmarkEnd w:id="3903"/>
      <w:bookmarkEnd w:id="3904"/>
      <w:bookmarkEnd w:id="3905"/>
      <w:bookmarkEnd w:id="3906"/>
      <w:bookmarkEnd w:id="3907"/>
      <w:bookmarkEnd w:id="3908"/>
      <w:bookmarkEnd w:id="3909"/>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3910" w:name="_Toc21338296"/>
      <w:bookmarkStart w:id="3911" w:name="_Toc29808404"/>
      <w:bookmarkStart w:id="3912" w:name="_Toc37068323"/>
      <w:bookmarkStart w:id="3913" w:name="_Toc37257276"/>
      <w:bookmarkStart w:id="3914" w:name="_Toc45892407"/>
      <w:bookmarkStart w:id="3915" w:name="_Toc53176033"/>
      <w:bookmarkStart w:id="3916" w:name="_Toc61119998"/>
      <w:bookmarkStart w:id="3917" w:name="_Toc67917214"/>
      <w:bookmarkStart w:id="3918" w:name="_Toc76297253"/>
      <w:bookmarkStart w:id="3919" w:name="_Toc76571194"/>
      <w:bookmarkStart w:id="3920" w:name="_Toc83742734"/>
      <w:r w:rsidRPr="00661924">
        <w:rPr>
          <w:lang w:eastAsia="zh-CN"/>
        </w:rPr>
        <w:lastRenderedPageBreak/>
        <w:t>8.1.1.3</w:t>
      </w:r>
      <w:r w:rsidRPr="00661924">
        <w:rPr>
          <w:lang w:eastAsia="zh-CN"/>
        </w:rPr>
        <w:tab/>
        <w:t>Applicability of requirements for optional UE features</w:t>
      </w:r>
      <w:bookmarkEnd w:id="3910"/>
      <w:bookmarkEnd w:id="3911"/>
      <w:bookmarkEnd w:id="3912"/>
      <w:bookmarkEnd w:id="3913"/>
      <w:bookmarkEnd w:id="3914"/>
      <w:bookmarkEnd w:id="3915"/>
      <w:bookmarkEnd w:id="3916"/>
      <w:bookmarkEnd w:id="3917"/>
      <w:bookmarkEnd w:id="3918"/>
      <w:bookmarkEnd w:id="3919"/>
      <w:bookmarkEnd w:id="3920"/>
    </w:p>
    <w:p w14:paraId="1B8AE0DF" w14:textId="77777777" w:rsidR="005B3300" w:rsidRPr="00661924" w:rsidRDefault="005B3300" w:rsidP="005B3300">
      <w:pPr>
        <w:pStyle w:val="Heading4"/>
        <w:rPr>
          <w:lang w:eastAsia="zh-CN"/>
        </w:rPr>
      </w:pPr>
      <w:bookmarkStart w:id="3921" w:name="_Toc21338297"/>
      <w:bookmarkStart w:id="3922" w:name="_Toc29808405"/>
      <w:bookmarkStart w:id="3923" w:name="_Toc37068324"/>
      <w:bookmarkStart w:id="3924" w:name="_Toc37257277"/>
      <w:bookmarkStart w:id="3925" w:name="_Toc45892408"/>
      <w:bookmarkStart w:id="3926" w:name="_Toc53176034"/>
      <w:bookmarkStart w:id="3927" w:name="_Toc61119999"/>
      <w:bookmarkStart w:id="3928" w:name="_Toc67917215"/>
      <w:bookmarkStart w:id="3929" w:name="_Toc76297254"/>
      <w:bookmarkStart w:id="3930" w:name="_Toc76571195"/>
      <w:bookmarkStart w:id="3931" w:name="_Toc83742735"/>
      <w:r w:rsidRPr="00661924">
        <w:rPr>
          <w:lang w:eastAsia="zh-CN"/>
        </w:rPr>
        <w:t>8.1.1.4</w:t>
      </w:r>
      <w:r w:rsidRPr="00661924">
        <w:rPr>
          <w:lang w:eastAsia="zh-CN"/>
        </w:rPr>
        <w:tab/>
        <w:t>Applicability of requirements for mandatory UE features with capability signalling</w:t>
      </w:r>
      <w:bookmarkEnd w:id="3921"/>
      <w:bookmarkEnd w:id="3922"/>
      <w:bookmarkEnd w:id="3923"/>
      <w:bookmarkEnd w:id="3924"/>
      <w:bookmarkEnd w:id="3925"/>
      <w:bookmarkEnd w:id="3926"/>
      <w:bookmarkEnd w:id="3927"/>
      <w:bookmarkEnd w:id="3928"/>
      <w:bookmarkEnd w:id="3929"/>
      <w:bookmarkEnd w:id="3930"/>
      <w:bookmarkEnd w:id="3931"/>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3932" w:name="_Toc21338298"/>
      <w:bookmarkStart w:id="3933" w:name="_Toc29808406"/>
      <w:bookmarkStart w:id="3934" w:name="_Toc37068325"/>
      <w:bookmarkStart w:id="3935" w:name="_Toc37257278"/>
      <w:bookmarkStart w:id="3936" w:name="_Toc45892409"/>
      <w:bookmarkStart w:id="3937" w:name="_Toc53176035"/>
      <w:bookmarkStart w:id="3938" w:name="_Toc61120000"/>
      <w:bookmarkStart w:id="3939" w:name="_Toc67917216"/>
      <w:bookmarkStart w:id="3940" w:name="_Toc76297255"/>
      <w:bookmarkStart w:id="3941" w:name="_Toc76571196"/>
      <w:bookmarkStart w:id="3942" w:name="_Toc83742736"/>
      <w:r w:rsidRPr="00661924">
        <w:t>8.1.2</w:t>
      </w:r>
      <w:r w:rsidRPr="00661924">
        <w:rPr>
          <w:rFonts w:hint="eastAsia"/>
          <w:lang w:eastAsia="zh-CN"/>
        </w:rPr>
        <w:tab/>
      </w:r>
      <w:r w:rsidRPr="00661924">
        <w:rPr>
          <w:lang w:eastAsia="zh-CN"/>
        </w:rPr>
        <w:t>Common test parameters</w:t>
      </w:r>
      <w:bookmarkEnd w:id="3932"/>
      <w:bookmarkEnd w:id="3933"/>
      <w:bookmarkEnd w:id="3934"/>
      <w:bookmarkEnd w:id="3935"/>
      <w:bookmarkEnd w:id="3936"/>
      <w:bookmarkEnd w:id="3937"/>
      <w:bookmarkEnd w:id="3938"/>
      <w:bookmarkEnd w:id="3939"/>
      <w:bookmarkEnd w:id="3940"/>
      <w:bookmarkEnd w:id="3941"/>
      <w:bookmarkEnd w:id="3942"/>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3943" w:name="_Toc21338299"/>
      <w:bookmarkStart w:id="3944" w:name="_Toc29808407"/>
      <w:bookmarkStart w:id="3945" w:name="_Toc37068326"/>
      <w:bookmarkStart w:id="3946" w:name="_Toc37257279"/>
      <w:bookmarkStart w:id="3947" w:name="_Toc45892410"/>
      <w:bookmarkStart w:id="3948" w:name="_Toc53176036"/>
      <w:bookmarkStart w:id="3949" w:name="_Toc61120001"/>
      <w:bookmarkStart w:id="3950" w:name="_Toc67917217"/>
      <w:bookmarkStart w:id="3951" w:name="_Toc76297256"/>
      <w:bookmarkStart w:id="3952" w:name="_Toc76571197"/>
      <w:bookmarkStart w:id="3953" w:name="_Toc83742737"/>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3943"/>
      <w:bookmarkEnd w:id="3944"/>
      <w:bookmarkEnd w:id="3945"/>
      <w:bookmarkEnd w:id="3946"/>
      <w:bookmarkEnd w:id="3947"/>
      <w:bookmarkEnd w:id="3948"/>
      <w:bookmarkEnd w:id="3949"/>
      <w:bookmarkEnd w:id="3950"/>
      <w:bookmarkEnd w:id="3951"/>
      <w:bookmarkEnd w:id="3952"/>
      <w:bookmarkEnd w:id="3953"/>
    </w:p>
    <w:p w14:paraId="313D332E" w14:textId="77777777" w:rsidR="005B3300" w:rsidRPr="00661924" w:rsidRDefault="005B3300" w:rsidP="005B3300">
      <w:pPr>
        <w:pStyle w:val="Heading3"/>
        <w:rPr>
          <w:lang w:eastAsia="zh-CN"/>
        </w:rPr>
      </w:pPr>
      <w:bookmarkStart w:id="3954" w:name="_Toc21338300"/>
      <w:bookmarkStart w:id="3955" w:name="_Toc29808408"/>
      <w:bookmarkStart w:id="3956" w:name="_Toc37068327"/>
      <w:bookmarkStart w:id="3957" w:name="_Toc37257280"/>
      <w:bookmarkStart w:id="3958" w:name="_Toc45892411"/>
      <w:bookmarkStart w:id="3959" w:name="_Toc53176037"/>
      <w:bookmarkStart w:id="3960" w:name="_Toc61120002"/>
      <w:bookmarkStart w:id="3961" w:name="_Toc67917218"/>
      <w:bookmarkStart w:id="3962" w:name="_Toc76297257"/>
      <w:bookmarkStart w:id="3963" w:name="_Toc76571198"/>
      <w:bookmarkStart w:id="3964" w:name="_Toc83742738"/>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954"/>
      <w:bookmarkEnd w:id="3955"/>
      <w:bookmarkEnd w:id="3956"/>
      <w:bookmarkEnd w:id="3957"/>
      <w:bookmarkEnd w:id="3958"/>
      <w:bookmarkEnd w:id="3959"/>
      <w:bookmarkEnd w:id="3960"/>
      <w:bookmarkEnd w:id="3961"/>
      <w:bookmarkEnd w:id="3962"/>
      <w:bookmarkEnd w:id="3963"/>
      <w:bookmarkEnd w:id="3964"/>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3965" w:name="_Toc21338301"/>
      <w:bookmarkStart w:id="3966" w:name="_Toc29808409"/>
      <w:bookmarkStart w:id="3967" w:name="_Toc37068328"/>
      <w:bookmarkStart w:id="3968" w:name="_Toc37257281"/>
      <w:bookmarkStart w:id="3969" w:name="_Toc45892412"/>
      <w:bookmarkStart w:id="3970" w:name="_Toc53176038"/>
      <w:bookmarkStart w:id="3971" w:name="_Toc61120003"/>
      <w:bookmarkStart w:id="3972" w:name="_Toc67917219"/>
      <w:bookmarkStart w:id="3973" w:name="_Toc76297258"/>
      <w:bookmarkStart w:id="3974" w:name="_Toc76571199"/>
      <w:bookmarkStart w:id="3975" w:name="_Toc83742739"/>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965"/>
      <w:bookmarkEnd w:id="3966"/>
      <w:bookmarkEnd w:id="3967"/>
      <w:bookmarkEnd w:id="3968"/>
      <w:bookmarkEnd w:id="3969"/>
      <w:bookmarkEnd w:id="3970"/>
      <w:bookmarkEnd w:id="3971"/>
      <w:bookmarkEnd w:id="3972"/>
      <w:bookmarkEnd w:id="3973"/>
      <w:bookmarkEnd w:id="3974"/>
      <w:bookmarkEnd w:id="3975"/>
    </w:p>
    <w:p w14:paraId="2059E925" w14:textId="77777777" w:rsidR="005B3300" w:rsidRPr="00661924" w:rsidRDefault="005B3300" w:rsidP="005B3300">
      <w:pPr>
        <w:pStyle w:val="Heading4"/>
        <w:rPr>
          <w:lang w:eastAsia="zh-CN"/>
        </w:rPr>
      </w:pPr>
      <w:bookmarkStart w:id="3976" w:name="_Toc21338302"/>
      <w:bookmarkStart w:id="3977" w:name="_Toc29808410"/>
      <w:bookmarkStart w:id="3978" w:name="_Toc37068329"/>
      <w:bookmarkStart w:id="3979" w:name="_Toc37257282"/>
      <w:bookmarkStart w:id="3980" w:name="_Toc45892413"/>
      <w:bookmarkStart w:id="3981" w:name="_Toc53176039"/>
      <w:bookmarkStart w:id="3982" w:name="_Toc61120004"/>
      <w:bookmarkStart w:id="3983" w:name="_Toc67917220"/>
      <w:bookmarkStart w:id="3984" w:name="_Toc76297259"/>
      <w:bookmarkStart w:id="3985" w:name="_Toc76571200"/>
      <w:bookmarkStart w:id="3986" w:name="_Toc83742740"/>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976"/>
      <w:bookmarkEnd w:id="3977"/>
      <w:bookmarkEnd w:id="3978"/>
      <w:bookmarkEnd w:id="3979"/>
      <w:bookmarkEnd w:id="3980"/>
      <w:bookmarkEnd w:id="3981"/>
      <w:bookmarkEnd w:id="3982"/>
      <w:bookmarkEnd w:id="3983"/>
      <w:bookmarkEnd w:id="3984"/>
      <w:bookmarkEnd w:id="3985"/>
      <w:bookmarkEnd w:id="3986"/>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3987" w:name="_Toc21338303"/>
      <w:bookmarkStart w:id="3988" w:name="_Toc29808411"/>
      <w:bookmarkStart w:id="3989" w:name="_Toc37068330"/>
      <w:bookmarkStart w:id="3990" w:name="_Toc37257283"/>
      <w:bookmarkStart w:id="3991" w:name="_Toc45892414"/>
      <w:bookmarkStart w:id="3992" w:name="_Toc53176040"/>
      <w:bookmarkStart w:id="3993" w:name="_Toc61120005"/>
      <w:bookmarkStart w:id="3994" w:name="_Toc67917221"/>
      <w:bookmarkStart w:id="3995" w:name="_Toc76297260"/>
      <w:bookmarkStart w:id="3996" w:name="_Toc76571201"/>
      <w:bookmarkStart w:id="3997" w:name="_Toc83742741"/>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987"/>
      <w:bookmarkEnd w:id="3988"/>
      <w:bookmarkEnd w:id="3989"/>
      <w:bookmarkEnd w:id="3990"/>
      <w:bookmarkEnd w:id="3991"/>
      <w:bookmarkEnd w:id="3992"/>
      <w:bookmarkEnd w:id="3993"/>
      <w:bookmarkEnd w:id="3994"/>
      <w:bookmarkEnd w:id="3995"/>
      <w:bookmarkEnd w:id="3996"/>
      <w:bookmarkEnd w:id="3997"/>
    </w:p>
    <w:p w14:paraId="686BF02A" w14:textId="77777777" w:rsidR="005B3300" w:rsidRPr="00661924" w:rsidRDefault="005B3300" w:rsidP="005B3300">
      <w:pPr>
        <w:pStyle w:val="Heading5"/>
        <w:rPr>
          <w:lang w:eastAsia="zh-CN"/>
        </w:rPr>
      </w:pPr>
      <w:bookmarkStart w:id="3998" w:name="_Toc21338304"/>
      <w:bookmarkStart w:id="3999" w:name="_Toc29808412"/>
      <w:bookmarkStart w:id="4000" w:name="_Toc37068331"/>
      <w:bookmarkStart w:id="4001" w:name="_Toc37257284"/>
      <w:bookmarkStart w:id="4002" w:name="_Toc45892415"/>
      <w:bookmarkStart w:id="4003" w:name="_Toc53176041"/>
      <w:bookmarkStart w:id="4004" w:name="_Toc61120006"/>
      <w:bookmarkStart w:id="4005" w:name="_Toc67917222"/>
      <w:bookmarkStart w:id="4006" w:name="_Toc76297261"/>
      <w:bookmarkStart w:id="4007" w:name="_Toc76571202"/>
      <w:bookmarkStart w:id="4008" w:name="_Toc83742742"/>
      <w:r w:rsidRPr="00661924">
        <w:rPr>
          <w:lang w:eastAsia="zh-CN"/>
        </w:rPr>
        <w:t>8.2.2.2.1</w:t>
      </w:r>
      <w:r w:rsidRPr="00661924">
        <w:rPr>
          <w:rFonts w:hint="eastAsia"/>
          <w:lang w:eastAsia="zh-CN"/>
        </w:rPr>
        <w:tab/>
      </w:r>
      <w:r w:rsidRPr="00661924">
        <w:rPr>
          <w:lang w:eastAsia="zh-CN"/>
        </w:rPr>
        <w:t>CQI reporting under AWGN conditions</w:t>
      </w:r>
      <w:bookmarkEnd w:id="3998"/>
      <w:bookmarkEnd w:id="3999"/>
      <w:bookmarkEnd w:id="4000"/>
      <w:bookmarkEnd w:id="4001"/>
      <w:bookmarkEnd w:id="4002"/>
      <w:bookmarkEnd w:id="4003"/>
      <w:bookmarkEnd w:id="4004"/>
      <w:bookmarkEnd w:id="4005"/>
      <w:bookmarkEnd w:id="4006"/>
      <w:bookmarkEnd w:id="4007"/>
      <w:bookmarkEnd w:id="4008"/>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4009" w:name="_Toc21338305"/>
      <w:bookmarkStart w:id="4010" w:name="_Toc29808413"/>
      <w:bookmarkStart w:id="4011" w:name="_Toc37068332"/>
      <w:bookmarkStart w:id="4012" w:name="_Toc37257285"/>
      <w:bookmarkStart w:id="4013" w:name="_Toc45892416"/>
      <w:bookmarkStart w:id="4014" w:name="_Toc53176042"/>
      <w:bookmarkStart w:id="4015" w:name="_Toc61120007"/>
      <w:bookmarkStart w:id="4016" w:name="_Toc67917223"/>
      <w:bookmarkStart w:id="4017" w:name="_Toc76297262"/>
      <w:bookmarkStart w:id="4018" w:name="_Toc76571203"/>
      <w:bookmarkStart w:id="4019" w:name="_Toc83742743"/>
      <w:r w:rsidRPr="00661924">
        <w:rPr>
          <w:lang w:eastAsia="zh-CN"/>
        </w:rPr>
        <w:lastRenderedPageBreak/>
        <w:t>8.2.2.2.2</w:t>
      </w:r>
      <w:r w:rsidRPr="00661924">
        <w:rPr>
          <w:rFonts w:hint="eastAsia"/>
          <w:lang w:eastAsia="zh-CN"/>
        </w:rPr>
        <w:tab/>
      </w:r>
      <w:r w:rsidRPr="00661924">
        <w:rPr>
          <w:lang w:eastAsia="zh-CN"/>
        </w:rPr>
        <w:t>CQI reporting under fading conditions</w:t>
      </w:r>
      <w:bookmarkEnd w:id="4009"/>
      <w:bookmarkEnd w:id="4010"/>
      <w:bookmarkEnd w:id="4011"/>
      <w:bookmarkEnd w:id="4012"/>
      <w:bookmarkEnd w:id="4013"/>
      <w:bookmarkEnd w:id="4014"/>
      <w:bookmarkEnd w:id="4015"/>
      <w:bookmarkEnd w:id="4016"/>
      <w:bookmarkEnd w:id="4017"/>
      <w:bookmarkEnd w:id="4018"/>
      <w:bookmarkEnd w:id="4019"/>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4020" w:name="_Toc21338306"/>
      <w:bookmarkStart w:id="4021" w:name="_Toc29808414"/>
      <w:bookmarkStart w:id="4022" w:name="_Toc37068333"/>
      <w:bookmarkStart w:id="4023" w:name="_Toc37257286"/>
      <w:bookmarkStart w:id="4024" w:name="_Toc45892417"/>
      <w:bookmarkStart w:id="4025" w:name="_Toc53176043"/>
      <w:bookmarkStart w:id="4026" w:name="_Toc61120008"/>
      <w:bookmarkStart w:id="4027" w:name="_Toc67917224"/>
      <w:bookmarkStart w:id="4028" w:name="_Toc76297263"/>
      <w:bookmarkStart w:id="4029" w:name="_Toc76571204"/>
      <w:bookmarkStart w:id="4030" w:name="_Toc83742744"/>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020"/>
      <w:bookmarkEnd w:id="4021"/>
      <w:bookmarkEnd w:id="4022"/>
      <w:bookmarkEnd w:id="4023"/>
      <w:bookmarkEnd w:id="4024"/>
      <w:bookmarkEnd w:id="4025"/>
      <w:bookmarkEnd w:id="4026"/>
      <w:bookmarkEnd w:id="4027"/>
      <w:bookmarkEnd w:id="4028"/>
      <w:bookmarkEnd w:id="4029"/>
      <w:bookmarkEnd w:id="4030"/>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6" type="#_x0000_t75" style="width:48.85pt;height:35.05pt" o:ole="">
            <v:imagedata r:id="rId16" o:title=""/>
          </v:shape>
          <o:OLEObject Type="Embed" ProgID="Equation.3" ShapeID="_x0000_i1036" DrawAspect="Content" ObjectID="_1694355578" r:id="rId32"/>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7" type="#_x0000_t75" style="width:14.4pt;height:19.4pt" o:ole="">
            <v:imagedata r:id="rId20" o:title=""/>
          </v:shape>
          <o:OLEObject Type="Embed" ProgID="Equation.DSMT4" ShapeID="_x0000_i1037" DrawAspect="Content" ObjectID="_1694355579" r:id="rId33"/>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8" type="#_x0000_t75" style="width:30.7pt;height:19.4pt" o:ole="">
            <v:imagedata r:id="rId22" o:title=""/>
          </v:shape>
          <o:OLEObject Type="Embed" ProgID="Equation.DSMT4" ShapeID="_x0000_i1038" DrawAspect="Content" ObjectID="_1694355580" r:id="rId34"/>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9" type="#_x0000_t75" style="width:19.4pt;height:19.4pt" o:ole="">
            <v:imagedata r:id="rId26" o:title=""/>
          </v:shape>
          <o:OLEObject Type="Embed" ProgID="Equation.DSMT4" ShapeID="_x0000_i1039" DrawAspect="Content" ObjectID="_1694355581" r:id="rId35"/>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40" type="#_x0000_t75" style="width:30.7pt;height:19.4pt" o:ole="">
            <v:imagedata r:id="rId22" o:title=""/>
          </v:shape>
          <o:OLEObject Type="Embed" ProgID="Equation.DSMT4" ShapeID="_x0000_i1040" DrawAspect="Content" ObjectID="_1694355582" r:id="rId36"/>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4031" w:name="_Toc21338307"/>
      <w:bookmarkStart w:id="4032" w:name="_Toc29808415"/>
      <w:bookmarkStart w:id="4033" w:name="_Toc37068334"/>
      <w:bookmarkStart w:id="4034" w:name="_Toc37257287"/>
      <w:bookmarkStart w:id="4035" w:name="_Toc45892418"/>
      <w:bookmarkStart w:id="4036" w:name="_Toc53176044"/>
      <w:bookmarkStart w:id="4037" w:name="_Toc61120009"/>
      <w:bookmarkStart w:id="4038" w:name="_Toc67917225"/>
      <w:bookmarkStart w:id="4039" w:name="_Toc76297264"/>
      <w:bookmarkStart w:id="4040" w:name="_Toc76571205"/>
      <w:bookmarkStart w:id="4041" w:name="_Toc83742745"/>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4031"/>
      <w:bookmarkEnd w:id="4032"/>
      <w:bookmarkEnd w:id="4033"/>
      <w:bookmarkEnd w:id="4034"/>
      <w:bookmarkEnd w:id="4035"/>
      <w:bookmarkEnd w:id="4036"/>
      <w:bookmarkEnd w:id="4037"/>
      <w:bookmarkEnd w:id="4038"/>
      <w:bookmarkEnd w:id="4039"/>
      <w:bookmarkEnd w:id="4040"/>
      <w:bookmarkEnd w:id="4041"/>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4042" w:name="_Toc21338308"/>
      <w:bookmarkStart w:id="4043" w:name="_Toc29808416"/>
      <w:bookmarkStart w:id="4044" w:name="_Toc37068335"/>
      <w:bookmarkStart w:id="4045" w:name="_Toc37257288"/>
      <w:bookmarkStart w:id="4046" w:name="_Toc45892419"/>
      <w:bookmarkStart w:id="4047" w:name="_Toc53176045"/>
      <w:bookmarkStart w:id="4048" w:name="_Toc61120010"/>
      <w:bookmarkStart w:id="4049" w:name="_Toc67917226"/>
      <w:bookmarkStart w:id="4050" w:name="_Toc76297265"/>
      <w:bookmarkStart w:id="4051" w:name="_Toc76571206"/>
      <w:bookmarkStart w:id="4052" w:name="_Toc83742746"/>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042"/>
      <w:bookmarkEnd w:id="4043"/>
      <w:bookmarkEnd w:id="4044"/>
      <w:bookmarkEnd w:id="4045"/>
      <w:bookmarkEnd w:id="4046"/>
      <w:bookmarkEnd w:id="4047"/>
      <w:bookmarkEnd w:id="4048"/>
      <w:bookmarkEnd w:id="4049"/>
      <w:bookmarkEnd w:id="4050"/>
      <w:bookmarkEnd w:id="4051"/>
      <w:bookmarkEnd w:id="4052"/>
    </w:p>
    <w:p w14:paraId="0D3B3408" w14:textId="77777777" w:rsidR="005B3300" w:rsidRPr="00661924" w:rsidRDefault="005B3300" w:rsidP="005B3300">
      <w:pPr>
        <w:pStyle w:val="Heading4"/>
        <w:rPr>
          <w:lang w:eastAsia="zh-CN"/>
        </w:rPr>
      </w:pPr>
      <w:bookmarkStart w:id="4053" w:name="_Toc21338309"/>
      <w:bookmarkStart w:id="4054" w:name="_Toc29808417"/>
      <w:bookmarkStart w:id="4055" w:name="_Toc37068336"/>
      <w:bookmarkStart w:id="4056" w:name="_Toc37257289"/>
      <w:bookmarkStart w:id="4057" w:name="_Toc45892420"/>
      <w:bookmarkStart w:id="4058" w:name="_Toc53176046"/>
      <w:bookmarkStart w:id="4059" w:name="_Toc61120011"/>
      <w:bookmarkStart w:id="4060" w:name="_Toc67917227"/>
      <w:bookmarkStart w:id="4061" w:name="_Toc76297266"/>
      <w:bookmarkStart w:id="4062" w:name="_Toc76571207"/>
      <w:bookmarkStart w:id="4063" w:name="_Toc83742747"/>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053"/>
      <w:bookmarkEnd w:id="4054"/>
      <w:bookmarkEnd w:id="4055"/>
      <w:bookmarkEnd w:id="4056"/>
      <w:bookmarkEnd w:id="4057"/>
      <w:bookmarkEnd w:id="4058"/>
      <w:bookmarkEnd w:id="4059"/>
      <w:bookmarkEnd w:id="4060"/>
      <w:bookmarkEnd w:id="4061"/>
      <w:bookmarkEnd w:id="4062"/>
      <w:bookmarkEnd w:id="4063"/>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4064" w:name="_Toc21338310"/>
      <w:bookmarkStart w:id="4065" w:name="_Toc29808418"/>
      <w:bookmarkStart w:id="4066" w:name="_Toc37068337"/>
      <w:bookmarkStart w:id="4067" w:name="_Toc37257290"/>
      <w:bookmarkStart w:id="4068" w:name="_Toc45892421"/>
      <w:bookmarkStart w:id="4069" w:name="_Toc53176047"/>
      <w:bookmarkStart w:id="4070" w:name="_Toc61120012"/>
      <w:bookmarkStart w:id="4071" w:name="_Toc67917228"/>
      <w:bookmarkStart w:id="4072" w:name="_Toc76297267"/>
      <w:bookmarkStart w:id="4073" w:name="_Toc76571208"/>
      <w:bookmarkStart w:id="4074" w:name="_Toc83742748"/>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064"/>
      <w:bookmarkEnd w:id="4065"/>
      <w:bookmarkEnd w:id="4066"/>
      <w:bookmarkEnd w:id="4067"/>
      <w:bookmarkEnd w:id="4068"/>
      <w:bookmarkEnd w:id="4069"/>
      <w:bookmarkEnd w:id="4070"/>
      <w:bookmarkEnd w:id="4071"/>
      <w:bookmarkEnd w:id="4072"/>
      <w:bookmarkEnd w:id="4073"/>
      <w:bookmarkEnd w:id="4074"/>
    </w:p>
    <w:p w14:paraId="4518AF7D" w14:textId="77777777" w:rsidR="005B3300" w:rsidRPr="00661924" w:rsidRDefault="005B3300" w:rsidP="005B3300">
      <w:pPr>
        <w:pStyle w:val="Heading5"/>
        <w:rPr>
          <w:lang w:val="en-US" w:eastAsia="zh-CN"/>
        </w:rPr>
      </w:pPr>
      <w:bookmarkStart w:id="4075" w:name="_Toc21338311"/>
      <w:bookmarkStart w:id="4076" w:name="_Toc29808419"/>
      <w:bookmarkStart w:id="4077" w:name="_Toc37068338"/>
      <w:bookmarkStart w:id="4078" w:name="_Toc37257291"/>
      <w:bookmarkStart w:id="4079" w:name="_Toc45892422"/>
      <w:bookmarkStart w:id="4080" w:name="_Toc53176048"/>
      <w:bookmarkStart w:id="4081" w:name="_Toc61120013"/>
      <w:bookmarkStart w:id="4082" w:name="_Toc67917229"/>
      <w:bookmarkStart w:id="4083" w:name="_Toc76297268"/>
      <w:bookmarkStart w:id="4084" w:name="_Toc76571209"/>
      <w:bookmarkStart w:id="4085" w:name="_Toc83742749"/>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4075"/>
      <w:bookmarkEnd w:id="4076"/>
      <w:bookmarkEnd w:id="4077"/>
      <w:bookmarkEnd w:id="4078"/>
      <w:bookmarkEnd w:id="4079"/>
      <w:bookmarkEnd w:id="4080"/>
      <w:bookmarkEnd w:id="4081"/>
      <w:bookmarkEnd w:id="4082"/>
      <w:bookmarkEnd w:id="4083"/>
      <w:bookmarkEnd w:id="4084"/>
      <w:bookmarkEnd w:id="4085"/>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4086" w:name="_Toc21338312"/>
      <w:bookmarkStart w:id="4087" w:name="_Toc29808420"/>
      <w:bookmarkStart w:id="4088" w:name="_Toc37068339"/>
      <w:bookmarkStart w:id="4089" w:name="_Toc37257292"/>
      <w:bookmarkStart w:id="4090" w:name="_Toc45892423"/>
      <w:bookmarkStart w:id="4091" w:name="_Toc53176049"/>
      <w:bookmarkStart w:id="4092" w:name="_Toc61120014"/>
      <w:bookmarkStart w:id="4093" w:name="_Toc67917230"/>
      <w:bookmarkStart w:id="4094" w:name="_Toc76297269"/>
      <w:bookmarkStart w:id="4095" w:name="_Toc76571210"/>
      <w:bookmarkStart w:id="4096" w:name="_Toc83742750"/>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4086"/>
      <w:bookmarkEnd w:id="4087"/>
      <w:bookmarkEnd w:id="4088"/>
      <w:bookmarkEnd w:id="4089"/>
      <w:bookmarkEnd w:id="4090"/>
      <w:bookmarkEnd w:id="4091"/>
      <w:bookmarkEnd w:id="4092"/>
      <w:bookmarkEnd w:id="4093"/>
      <w:bookmarkEnd w:id="4094"/>
      <w:bookmarkEnd w:id="4095"/>
      <w:bookmarkEnd w:id="4096"/>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4097" w:name="_Toc21338313"/>
      <w:bookmarkStart w:id="4098" w:name="_Toc29808421"/>
      <w:bookmarkStart w:id="4099" w:name="_Toc37068340"/>
      <w:bookmarkStart w:id="4100" w:name="_Toc37257293"/>
      <w:bookmarkStart w:id="4101" w:name="_Toc45892424"/>
      <w:bookmarkStart w:id="4102" w:name="_Toc53176050"/>
      <w:bookmarkStart w:id="4103" w:name="_Toc61120015"/>
      <w:bookmarkStart w:id="4104" w:name="_Toc67917231"/>
      <w:bookmarkStart w:id="4105" w:name="_Toc76297270"/>
      <w:bookmarkStart w:id="4106" w:name="_Toc76571211"/>
      <w:bookmarkStart w:id="4107" w:name="_Toc83742751"/>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4097"/>
      <w:bookmarkEnd w:id="4098"/>
      <w:bookmarkEnd w:id="4099"/>
      <w:bookmarkEnd w:id="4100"/>
      <w:bookmarkEnd w:id="4101"/>
      <w:bookmarkEnd w:id="4102"/>
      <w:bookmarkEnd w:id="4103"/>
      <w:bookmarkEnd w:id="4104"/>
      <w:bookmarkEnd w:id="4105"/>
      <w:bookmarkEnd w:id="4106"/>
      <w:bookmarkEnd w:id="4107"/>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4108" w:name="_Toc21338314"/>
      <w:bookmarkStart w:id="4109" w:name="_Toc29808422"/>
      <w:bookmarkStart w:id="4110" w:name="_Toc37068341"/>
      <w:bookmarkStart w:id="4111" w:name="_Toc37257294"/>
      <w:bookmarkStart w:id="4112" w:name="_Toc45892425"/>
      <w:bookmarkStart w:id="4113" w:name="_Toc53176051"/>
      <w:bookmarkStart w:id="4114" w:name="_Toc61120016"/>
      <w:bookmarkStart w:id="4115" w:name="_Toc67917232"/>
      <w:bookmarkStart w:id="4116" w:name="_Toc76297271"/>
      <w:bookmarkStart w:id="4117" w:name="_Toc76571212"/>
      <w:bookmarkStart w:id="4118" w:name="_Toc83742752"/>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108"/>
      <w:bookmarkEnd w:id="4109"/>
      <w:bookmarkEnd w:id="4110"/>
      <w:bookmarkEnd w:id="4111"/>
      <w:bookmarkEnd w:id="4112"/>
      <w:bookmarkEnd w:id="4113"/>
      <w:bookmarkEnd w:id="4114"/>
      <w:bookmarkEnd w:id="4115"/>
      <w:bookmarkEnd w:id="4116"/>
      <w:bookmarkEnd w:id="4117"/>
      <w:bookmarkEnd w:id="4118"/>
    </w:p>
    <w:p w14:paraId="4B81CCC4" w14:textId="77777777" w:rsidR="005B3300" w:rsidRPr="00661924" w:rsidRDefault="005B3300" w:rsidP="005B3300">
      <w:pPr>
        <w:pStyle w:val="Heading4"/>
        <w:rPr>
          <w:lang w:eastAsia="zh-CN"/>
        </w:rPr>
      </w:pPr>
      <w:bookmarkStart w:id="4119" w:name="_Toc21338315"/>
      <w:bookmarkStart w:id="4120" w:name="_Toc29808423"/>
      <w:bookmarkStart w:id="4121" w:name="_Toc37068342"/>
      <w:bookmarkStart w:id="4122" w:name="_Toc37257295"/>
      <w:bookmarkStart w:id="4123" w:name="_Toc45892426"/>
      <w:bookmarkStart w:id="4124" w:name="_Toc53176052"/>
      <w:bookmarkStart w:id="4125" w:name="_Toc61120017"/>
      <w:bookmarkStart w:id="4126" w:name="_Toc67917233"/>
      <w:bookmarkStart w:id="4127" w:name="_Toc76297272"/>
      <w:bookmarkStart w:id="4128" w:name="_Toc76571213"/>
      <w:bookmarkStart w:id="4129" w:name="_Toc83742753"/>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119"/>
      <w:bookmarkEnd w:id="4120"/>
      <w:bookmarkEnd w:id="4121"/>
      <w:bookmarkEnd w:id="4122"/>
      <w:bookmarkEnd w:id="4123"/>
      <w:bookmarkEnd w:id="4124"/>
      <w:bookmarkEnd w:id="4125"/>
      <w:bookmarkEnd w:id="4126"/>
      <w:bookmarkEnd w:id="4127"/>
      <w:bookmarkEnd w:id="4128"/>
      <w:bookmarkEnd w:id="4129"/>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4130" w:name="_Toc21338316"/>
      <w:bookmarkStart w:id="4131" w:name="_Toc29808424"/>
      <w:bookmarkStart w:id="4132" w:name="_Toc37068343"/>
      <w:bookmarkStart w:id="4133" w:name="_Toc37257296"/>
      <w:bookmarkStart w:id="4134" w:name="_Toc45892427"/>
      <w:bookmarkStart w:id="4135" w:name="_Toc53176053"/>
      <w:bookmarkStart w:id="4136" w:name="_Toc61120018"/>
      <w:bookmarkStart w:id="4137" w:name="_Toc67917234"/>
      <w:bookmarkStart w:id="4138" w:name="_Toc76297273"/>
      <w:bookmarkStart w:id="4139" w:name="_Toc76571214"/>
      <w:bookmarkStart w:id="4140" w:name="_Toc83742754"/>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130"/>
      <w:bookmarkEnd w:id="4131"/>
      <w:bookmarkEnd w:id="4132"/>
      <w:bookmarkEnd w:id="4133"/>
      <w:bookmarkEnd w:id="4134"/>
      <w:bookmarkEnd w:id="4135"/>
      <w:bookmarkEnd w:id="4136"/>
      <w:bookmarkEnd w:id="4137"/>
      <w:bookmarkEnd w:id="4138"/>
      <w:bookmarkEnd w:id="4139"/>
      <w:bookmarkEnd w:id="4140"/>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11BDA669" w:rsidR="003727D4" w:rsidRPr="00401B60" w:rsidRDefault="00811704" w:rsidP="006553E1">
            <w:pPr>
              <w:keepNext/>
              <w:keepLines/>
              <w:spacing w:after="0"/>
              <w:jc w:val="center"/>
              <w:rPr>
                <w:rFonts w:ascii="Arial" w:eastAsia="SimSun" w:hAnsi="Arial"/>
                <w:sz w:val="18"/>
              </w:rPr>
            </w:pPr>
            <w:ins w:id="4141" w:author="CR 0270" w:date="2021-09-23T14:43:00Z">
              <w:r>
                <w:rPr>
                  <w:rFonts w:ascii="Arial" w:eastAsia="SimSun" w:hAnsi="Arial" w:cs="Arial"/>
                  <w:sz w:val="18"/>
                  <w:lang w:eastAsia="zh-CN"/>
                </w:rPr>
                <w:t>Ap</w:t>
              </w:r>
            </w:ins>
            <w:del w:id="4142" w:author="CR 0270" w:date="2021-09-23T14:43:00Z">
              <w:r w:rsidR="003727D4" w:rsidRPr="00401B60" w:rsidDel="00811704">
                <w:rPr>
                  <w:rFonts w:ascii="Arial" w:eastAsia="SimSun" w:hAnsi="Arial" w:cs="Arial" w:hint="eastAsia"/>
                  <w:sz w:val="18"/>
                  <w:lang w:eastAsia="zh-CN"/>
                </w:rPr>
                <w:delText>P</w:delText>
              </w:r>
            </w:del>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13B63F43" w:rsidR="003727D4" w:rsidRPr="00401B60" w:rsidRDefault="00811704" w:rsidP="006553E1">
            <w:pPr>
              <w:keepNext/>
              <w:keepLines/>
              <w:spacing w:after="0"/>
              <w:jc w:val="center"/>
              <w:rPr>
                <w:rFonts w:ascii="Arial" w:eastAsia="SimSun" w:hAnsi="Arial"/>
                <w:sz w:val="18"/>
              </w:rPr>
            </w:pPr>
            <w:ins w:id="4143" w:author="CR 0270" w:date="2021-09-23T14:43:00Z">
              <w:r>
                <w:rPr>
                  <w:rFonts w:ascii="Arial" w:eastAsia="SimSun" w:hAnsi="Arial" w:cs="Arial"/>
                  <w:sz w:val="18"/>
                  <w:lang w:eastAsia="zh-CN"/>
                </w:rPr>
                <w:t>Ap</w:t>
              </w:r>
            </w:ins>
            <w:del w:id="4144" w:author="CR 0270" w:date="2021-09-23T14:43:00Z">
              <w:r w:rsidR="003727D4" w:rsidRPr="00401B60" w:rsidDel="00811704">
                <w:rPr>
                  <w:rFonts w:ascii="Arial" w:eastAsia="SimSun" w:hAnsi="Arial" w:cs="Arial" w:hint="eastAsia"/>
                  <w:sz w:val="18"/>
                  <w:lang w:eastAsia="zh-CN"/>
                </w:rPr>
                <w:delText>P</w:delText>
              </w:r>
            </w:del>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18B400DF" w:rsidR="003727D4" w:rsidRPr="00401B60" w:rsidRDefault="00811704" w:rsidP="006553E1">
            <w:pPr>
              <w:keepNext/>
              <w:keepLines/>
              <w:spacing w:after="0"/>
              <w:jc w:val="center"/>
              <w:rPr>
                <w:rFonts w:ascii="Arial" w:eastAsia="SimSun" w:hAnsi="Arial"/>
                <w:sz w:val="18"/>
              </w:rPr>
            </w:pPr>
            <w:ins w:id="4145" w:author="CR 0270" w:date="2021-09-23T14:43:00Z">
              <w:r>
                <w:rPr>
                  <w:rFonts w:ascii="Arial" w:eastAsia="SimSun" w:hAnsi="Arial" w:cs="Arial"/>
                  <w:sz w:val="18"/>
                  <w:lang w:eastAsia="zh-CN"/>
                </w:rPr>
                <w:t>Ap</w:t>
              </w:r>
            </w:ins>
            <w:del w:id="4146" w:author="CR 0270" w:date="2021-09-23T14:43:00Z">
              <w:r w:rsidR="003727D4" w:rsidRPr="00401B60" w:rsidDel="00811704">
                <w:rPr>
                  <w:rFonts w:ascii="Arial" w:eastAsia="SimSun" w:hAnsi="Arial" w:cs="Arial" w:hint="eastAsia"/>
                  <w:sz w:val="18"/>
                  <w:lang w:eastAsia="zh-CN"/>
                </w:rPr>
                <w:delText>P</w:delText>
              </w:r>
            </w:del>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4147" w:name="_Toc21338317"/>
      <w:bookmarkStart w:id="4148" w:name="_Toc29808425"/>
      <w:bookmarkStart w:id="4149" w:name="_Toc37068344"/>
      <w:bookmarkStart w:id="4150" w:name="_Toc37257297"/>
      <w:bookmarkStart w:id="4151" w:name="_Toc45892428"/>
      <w:bookmarkStart w:id="4152" w:name="_Toc53176054"/>
      <w:bookmarkStart w:id="4153" w:name="_Toc61120019"/>
      <w:bookmarkStart w:id="4154" w:name="_Toc67917235"/>
      <w:bookmarkStart w:id="4155" w:name="_Toc76297274"/>
      <w:bookmarkStart w:id="4156" w:name="_Toc76571215"/>
      <w:bookmarkStart w:id="4157" w:name="_Toc83742755"/>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4147"/>
      <w:bookmarkEnd w:id="4148"/>
      <w:bookmarkEnd w:id="4149"/>
      <w:bookmarkEnd w:id="4150"/>
      <w:bookmarkEnd w:id="4151"/>
      <w:bookmarkEnd w:id="4152"/>
      <w:bookmarkEnd w:id="4153"/>
      <w:bookmarkEnd w:id="4154"/>
      <w:bookmarkEnd w:id="4155"/>
      <w:bookmarkEnd w:id="4156"/>
      <w:bookmarkEnd w:id="4157"/>
    </w:p>
    <w:p w14:paraId="4BF58301" w14:textId="77777777" w:rsidR="005B3300" w:rsidRPr="00661924" w:rsidRDefault="005B3300" w:rsidP="005B3300">
      <w:pPr>
        <w:pStyle w:val="Heading2"/>
      </w:pPr>
      <w:bookmarkStart w:id="4158" w:name="_Toc21338318"/>
      <w:bookmarkStart w:id="4159" w:name="_Toc29808426"/>
      <w:bookmarkStart w:id="4160" w:name="_Toc37068345"/>
      <w:bookmarkStart w:id="4161" w:name="_Toc37257298"/>
      <w:bookmarkStart w:id="4162" w:name="_Toc45892429"/>
      <w:bookmarkStart w:id="4163" w:name="_Toc53176055"/>
      <w:bookmarkStart w:id="4164" w:name="_Toc61120020"/>
      <w:bookmarkStart w:id="4165" w:name="_Toc67917236"/>
      <w:bookmarkStart w:id="4166" w:name="_Toc76297275"/>
      <w:bookmarkStart w:id="4167" w:name="_Toc76571216"/>
      <w:bookmarkStart w:id="4168" w:name="_Toc83742756"/>
      <w:r w:rsidRPr="00661924">
        <w:rPr>
          <w:rFonts w:hint="eastAsia"/>
        </w:rPr>
        <w:t>9.1</w:t>
      </w:r>
      <w:r w:rsidRPr="00661924">
        <w:rPr>
          <w:rFonts w:hint="eastAsia"/>
          <w:lang w:eastAsia="zh-CN"/>
        </w:rPr>
        <w:tab/>
      </w:r>
      <w:r w:rsidRPr="00661924">
        <w:rPr>
          <w:rFonts w:hint="eastAsia"/>
        </w:rPr>
        <w:t>General</w:t>
      </w:r>
      <w:bookmarkEnd w:id="4158"/>
      <w:bookmarkEnd w:id="4159"/>
      <w:bookmarkEnd w:id="4160"/>
      <w:bookmarkEnd w:id="4161"/>
      <w:bookmarkEnd w:id="4162"/>
      <w:bookmarkEnd w:id="4163"/>
      <w:bookmarkEnd w:id="4164"/>
      <w:bookmarkEnd w:id="4165"/>
      <w:bookmarkEnd w:id="4166"/>
      <w:bookmarkEnd w:id="4167"/>
      <w:bookmarkEnd w:id="4168"/>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4169" w:name="_Toc21338319"/>
      <w:bookmarkStart w:id="4170" w:name="_Toc29808427"/>
      <w:bookmarkStart w:id="4171" w:name="_Toc37068346"/>
      <w:bookmarkStart w:id="4172" w:name="_Toc37257299"/>
      <w:bookmarkStart w:id="4173" w:name="_Toc45892430"/>
      <w:bookmarkStart w:id="4174" w:name="_Toc53176056"/>
      <w:bookmarkStart w:id="4175" w:name="_Toc61120021"/>
      <w:bookmarkStart w:id="4176" w:name="_Toc67917237"/>
      <w:bookmarkStart w:id="4177" w:name="_Toc76297276"/>
      <w:bookmarkStart w:id="4178" w:name="_Toc76571217"/>
      <w:bookmarkStart w:id="4179" w:name="_Toc83742757"/>
      <w:r w:rsidRPr="00661924">
        <w:t>9.1.1</w:t>
      </w:r>
      <w:r w:rsidRPr="00661924">
        <w:rPr>
          <w:rFonts w:hint="eastAsia"/>
          <w:lang w:eastAsia="zh-CN"/>
        </w:rPr>
        <w:tab/>
      </w:r>
      <w:r w:rsidRPr="00661924">
        <w:rPr>
          <w:lang w:eastAsia="zh-CN"/>
        </w:rPr>
        <w:t>Applicability of requirements</w:t>
      </w:r>
      <w:bookmarkEnd w:id="4169"/>
      <w:bookmarkEnd w:id="4170"/>
      <w:bookmarkEnd w:id="4171"/>
      <w:bookmarkEnd w:id="4172"/>
      <w:bookmarkEnd w:id="4173"/>
      <w:bookmarkEnd w:id="4174"/>
      <w:bookmarkEnd w:id="4175"/>
      <w:bookmarkEnd w:id="4176"/>
      <w:bookmarkEnd w:id="4177"/>
      <w:bookmarkEnd w:id="4178"/>
      <w:bookmarkEnd w:id="4179"/>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4180" w:name="_Toc21338320"/>
      <w:bookmarkStart w:id="4181" w:name="_Toc29808428"/>
      <w:bookmarkStart w:id="4182" w:name="_Toc37068347"/>
      <w:bookmarkStart w:id="4183" w:name="_Toc37257300"/>
      <w:bookmarkStart w:id="4184" w:name="_Toc45892431"/>
      <w:bookmarkStart w:id="4185" w:name="_Toc53176057"/>
      <w:bookmarkStart w:id="4186" w:name="_Toc61120022"/>
      <w:bookmarkStart w:id="4187" w:name="_Toc67917238"/>
      <w:bookmarkStart w:id="4188" w:name="_Toc76297277"/>
      <w:bookmarkStart w:id="4189" w:name="_Toc76571218"/>
      <w:bookmarkStart w:id="4190" w:name="_Toc83742758"/>
      <w:r w:rsidRPr="00661924">
        <w:t>9.1.1.1</w:t>
      </w:r>
      <w:r w:rsidRPr="00661924">
        <w:rPr>
          <w:rFonts w:hint="eastAsia"/>
        </w:rPr>
        <w:tab/>
      </w:r>
      <w:r w:rsidRPr="00661924">
        <w:t>Applicability of requirements for optional UE features</w:t>
      </w:r>
      <w:bookmarkEnd w:id="4180"/>
      <w:bookmarkEnd w:id="4181"/>
      <w:bookmarkEnd w:id="4182"/>
      <w:bookmarkEnd w:id="4183"/>
      <w:bookmarkEnd w:id="4184"/>
      <w:bookmarkEnd w:id="4185"/>
      <w:bookmarkEnd w:id="4186"/>
      <w:bookmarkEnd w:id="4187"/>
      <w:bookmarkEnd w:id="4188"/>
      <w:bookmarkEnd w:id="4189"/>
      <w:bookmarkEnd w:id="4190"/>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4191" w:name="_Toc21338321"/>
      <w:bookmarkStart w:id="4192" w:name="_Toc29808429"/>
      <w:bookmarkStart w:id="4193" w:name="_Toc37068348"/>
      <w:bookmarkStart w:id="4194" w:name="_Toc37257301"/>
      <w:bookmarkStart w:id="4195" w:name="_Toc45892432"/>
      <w:bookmarkStart w:id="4196" w:name="_Toc53176058"/>
      <w:bookmarkStart w:id="4197" w:name="_Toc61120023"/>
      <w:bookmarkStart w:id="4198" w:name="_Toc67917239"/>
      <w:bookmarkStart w:id="4199" w:name="_Toc76297278"/>
      <w:bookmarkStart w:id="4200" w:name="_Toc76571219"/>
      <w:bookmarkStart w:id="4201" w:name="_Toc83742759"/>
      <w:r w:rsidRPr="00661924">
        <w:lastRenderedPageBreak/>
        <w:t>9.1.1.2</w:t>
      </w:r>
      <w:r w:rsidRPr="00661924">
        <w:rPr>
          <w:rFonts w:hint="eastAsia"/>
        </w:rPr>
        <w:tab/>
      </w:r>
      <w:r w:rsidRPr="00661924">
        <w:t>Applicability of requirements for mandatory UE features with capability signalling</w:t>
      </w:r>
      <w:bookmarkEnd w:id="4191"/>
      <w:bookmarkEnd w:id="4192"/>
      <w:bookmarkEnd w:id="4193"/>
      <w:bookmarkEnd w:id="4194"/>
      <w:bookmarkEnd w:id="4195"/>
      <w:bookmarkEnd w:id="4196"/>
      <w:bookmarkEnd w:id="4197"/>
      <w:bookmarkEnd w:id="4198"/>
      <w:bookmarkEnd w:id="4199"/>
      <w:bookmarkEnd w:id="4200"/>
      <w:bookmarkEnd w:id="4201"/>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4202" w:name="_Toc21338322"/>
      <w:bookmarkStart w:id="4203" w:name="_Toc29808430"/>
      <w:bookmarkStart w:id="4204" w:name="_Toc37068349"/>
      <w:bookmarkStart w:id="4205" w:name="_Toc37257302"/>
      <w:bookmarkStart w:id="4206" w:name="_Toc45892433"/>
      <w:bookmarkStart w:id="4207" w:name="_Toc53176059"/>
      <w:bookmarkStart w:id="4208" w:name="_Toc61120024"/>
      <w:bookmarkStart w:id="4209" w:name="_Toc67917240"/>
      <w:bookmarkStart w:id="4210" w:name="_Toc76297279"/>
      <w:bookmarkStart w:id="4211" w:name="_Toc76571220"/>
      <w:bookmarkStart w:id="4212" w:name="_Toc83742760"/>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4202"/>
      <w:bookmarkEnd w:id="4203"/>
      <w:bookmarkEnd w:id="4204"/>
      <w:bookmarkEnd w:id="4205"/>
      <w:bookmarkEnd w:id="4206"/>
      <w:bookmarkEnd w:id="4207"/>
      <w:bookmarkEnd w:id="4208"/>
      <w:bookmarkEnd w:id="4209"/>
      <w:bookmarkEnd w:id="4210"/>
      <w:bookmarkEnd w:id="4211"/>
      <w:bookmarkEnd w:id="4212"/>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4213" w:name="_Toc21338323"/>
      <w:bookmarkStart w:id="4214" w:name="_Toc29808431"/>
      <w:bookmarkStart w:id="4215" w:name="_Toc37068350"/>
      <w:bookmarkStart w:id="4216" w:name="_Toc37257303"/>
      <w:bookmarkStart w:id="4217" w:name="_Toc45892434"/>
      <w:bookmarkStart w:id="4218" w:name="_Toc53176060"/>
      <w:bookmarkStart w:id="4219" w:name="_Toc61120025"/>
      <w:bookmarkStart w:id="4220" w:name="_Toc67917241"/>
      <w:bookmarkStart w:id="4221" w:name="_Toc76297280"/>
      <w:bookmarkStart w:id="4222" w:name="_Toc76571221"/>
      <w:bookmarkStart w:id="4223" w:name="_Toc83742761"/>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4213"/>
      <w:bookmarkEnd w:id="4214"/>
      <w:bookmarkEnd w:id="4215"/>
      <w:bookmarkEnd w:id="4216"/>
      <w:bookmarkEnd w:id="4217"/>
      <w:bookmarkEnd w:id="4218"/>
      <w:bookmarkEnd w:id="4219"/>
      <w:bookmarkEnd w:id="4220"/>
      <w:bookmarkEnd w:id="4221"/>
      <w:bookmarkEnd w:id="4222"/>
      <w:bookmarkEnd w:id="4223"/>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4224" w:name="_Toc21338324"/>
      <w:bookmarkStart w:id="4225" w:name="_Toc29808432"/>
      <w:bookmarkStart w:id="4226" w:name="_Toc37068351"/>
      <w:bookmarkStart w:id="4227" w:name="_Toc37257304"/>
      <w:bookmarkStart w:id="4228" w:name="_Toc45892435"/>
      <w:bookmarkStart w:id="4229" w:name="_Toc53176061"/>
      <w:bookmarkStart w:id="4230" w:name="_Toc61120026"/>
      <w:bookmarkStart w:id="4231" w:name="_Toc67917242"/>
      <w:bookmarkStart w:id="4232" w:name="_Toc76297281"/>
      <w:bookmarkStart w:id="4233" w:name="_Toc76571222"/>
      <w:bookmarkStart w:id="4234" w:name="_Toc83742762"/>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4224"/>
      <w:bookmarkEnd w:id="4225"/>
      <w:bookmarkEnd w:id="4226"/>
      <w:bookmarkEnd w:id="4227"/>
      <w:bookmarkEnd w:id="4228"/>
      <w:bookmarkEnd w:id="4229"/>
      <w:bookmarkEnd w:id="4230"/>
      <w:bookmarkEnd w:id="4231"/>
      <w:bookmarkEnd w:id="4232"/>
      <w:bookmarkEnd w:id="4233"/>
      <w:bookmarkEnd w:id="4234"/>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4235" w:name="_Toc21338325"/>
      <w:bookmarkStart w:id="4236" w:name="_Toc29808433"/>
      <w:bookmarkStart w:id="4237" w:name="_Toc37068352"/>
      <w:bookmarkStart w:id="4238" w:name="_Toc37257305"/>
      <w:bookmarkStart w:id="4239" w:name="_Toc45892436"/>
      <w:bookmarkStart w:id="4240" w:name="_Toc53176062"/>
      <w:bookmarkStart w:id="4241" w:name="_Toc61120027"/>
      <w:bookmarkStart w:id="4242" w:name="_Toc67917243"/>
      <w:bookmarkStart w:id="4243" w:name="_Toc76297282"/>
      <w:bookmarkStart w:id="4244" w:name="_Toc76571223"/>
      <w:bookmarkStart w:id="4245" w:name="_Toc83742763"/>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4235"/>
      <w:bookmarkEnd w:id="4236"/>
      <w:bookmarkEnd w:id="4237"/>
      <w:bookmarkEnd w:id="4238"/>
      <w:bookmarkEnd w:id="4239"/>
      <w:bookmarkEnd w:id="4240"/>
      <w:bookmarkEnd w:id="4241"/>
      <w:bookmarkEnd w:id="4242"/>
      <w:bookmarkEnd w:id="4243"/>
      <w:bookmarkEnd w:id="4244"/>
      <w:bookmarkEnd w:id="4245"/>
    </w:p>
    <w:p w14:paraId="3999705C" w14:textId="77777777" w:rsidR="005B3300" w:rsidRPr="00661924" w:rsidRDefault="005B3300" w:rsidP="005B3300">
      <w:pPr>
        <w:pStyle w:val="Heading2"/>
        <w:rPr>
          <w:lang w:eastAsia="zh-CN"/>
        </w:rPr>
      </w:pPr>
      <w:bookmarkStart w:id="4246" w:name="_Toc21338326"/>
      <w:bookmarkStart w:id="4247" w:name="_Toc29808434"/>
      <w:bookmarkStart w:id="4248" w:name="_Toc37068353"/>
      <w:bookmarkStart w:id="4249" w:name="_Toc37257306"/>
      <w:bookmarkStart w:id="4250" w:name="_Toc45892437"/>
      <w:bookmarkStart w:id="4251" w:name="_Toc53176063"/>
      <w:bookmarkStart w:id="4252" w:name="_Toc61120028"/>
      <w:bookmarkStart w:id="4253" w:name="_Toc67917244"/>
      <w:bookmarkStart w:id="4254" w:name="_Toc76297283"/>
      <w:bookmarkStart w:id="4255" w:name="_Toc76571224"/>
      <w:bookmarkStart w:id="4256" w:name="_Toc83742764"/>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4246"/>
      <w:bookmarkEnd w:id="4247"/>
      <w:bookmarkEnd w:id="4248"/>
      <w:bookmarkEnd w:id="4249"/>
      <w:bookmarkEnd w:id="4250"/>
      <w:bookmarkEnd w:id="4251"/>
      <w:bookmarkEnd w:id="4252"/>
      <w:bookmarkEnd w:id="4253"/>
      <w:bookmarkEnd w:id="4254"/>
      <w:bookmarkEnd w:id="4255"/>
      <w:bookmarkEnd w:id="4256"/>
    </w:p>
    <w:p w14:paraId="4E78398F" w14:textId="77777777" w:rsidR="005B3300" w:rsidRPr="00661924" w:rsidRDefault="005B3300" w:rsidP="005B3300">
      <w:pPr>
        <w:pStyle w:val="Heading3"/>
        <w:rPr>
          <w:lang w:eastAsia="zh-CN"/>
        </w:rPr>
      </w:pPr>
      <w:bookmarkStart w:id="4257" w:name="_Toc21338327"/>
      <w:bookmarkStart w:id="4258" w:name="_Toc29808435"/>
      <w:bookmarkStart w:id="4259" w:name="_Toc37068354"/>
      <w:bookmarkStart w:id="4260" w:name="_Toc37257307"/>
      <w:bookmarkStart w:id="4261" w:name="_Toc45892438"/>
      <w:bookmarkStart w:id="4262" w:name="_Toc53176064"/>
      <w:bookmarkStart w:id="4263" w:name="_Toc61120029"/>
      <w:bookmarkStart w:id="4264" w:name="_Toc67917245"/>
      <w:bookmarkStart w:id="4265" w:name="_Toc76297284"/>
      <w:bookmarkStart w:id="4266" w:name="_Toc76571225"/>
      <w:bookmarkStart w:id="4267" w:name="_Toc83742765"/>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4257"/>
      <w:bookmarkEnd w:id="4258"/>
      <w:bookmarkEnd w:id="4259"/>
      <w:bookmarkEnd w:id="4260"/>
      <w:bookmarkEnd w:id="4261"/>
      <w:bookmarkEnd w:id="4262"/>
      <w:bookmarkEnd w:id="4263"/>
      <w:bookmarkEnd w:id="4264"/>
      <w:bookmarkEnd w:id="4265"/>
      <w:bookmarkEnd w:id="4266"/>
      <w:bookmarkEnd w:id="4267"/>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4268" w:name="_Toc21338328"/>
      <w:bookmarkStart w:id="4269" w:name="_Toc29808436"/>
      <w:bookmarkStart w:id="4270" w:name="_Toc37068355"/>
      <w:bookmarkStart w:id="4271" w:name="_Toc37257308"/>
      <w:bookmarkStart w:id="4272" w:name="_Toc45892439"/>
      <w:bookmarkStart w:id="4273" w:name="_Toc53176065"/>
      <w:bookmarkStart w:id="4274" w:name="_Toc61120030"/>
      <w:bookmarkStart w:id="4275" w:name="_Toc67917246"/>
      <w:bookmarkStart w:id="4276" w:name="_Toc76297285"/>
      <w:bookmarkStart w:id="4277" w:name="_Toc76571226"/>
      <w:bookmarkStart w:id="4278" w:name="_Toc83742766"/>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4268"/>
      <w:bookmarkEnd w:id="4269"/>
      <w:bookmarkEnd w:id="4270"/>
      <w:bookmarkEnd w:id="4271"/>
      <w:bookmarkEnd w:id="4272"/>
      <w:bookmarkEnd w:id="4273"/>
      <w:bookmarkEnd w:id="4274"/>
      <w:bookmarkEnd w:id="4275"/>
      <w:bookmarkEnd w:id="4276"/>
      <w:bookmarkEnd w:id="4277"/>
      <w:bookmarkEnd w:id="4278"/>
    </w:p>
    <w:p w14:paraId="388CBE83" w14:textId="77777777" w:rsidR="005B3300" w:rsidRPr="00661924" w:rsidRDefault="005B3300" w:rsidP="005B3300">
      <w:pPr>
        <w:pStyle w:val="Heading3"/>
        <w:rPr>
          <w:lang w:val="sv-FI" w:eastAsia="zh-CN"/>
        </w:rPr>
      </w:pPr>
      <w:bookmarkStart w:id="4279" w:name="_Toc21338329"/>
      <w:bookmarkStart w:id="4280" w:name="_Toc29808437"/>
      <w:bookmarkStart w:id="4281" w:name="_Toc37068356"/>
      <w:bookmarkStart w:id="4282" w:name="_Toc37257309"/>
      <w:bookmarkStart w:id="4283" w:name="_Toc45892440"/>
      <w:bookmarkStart w:id="4284" w:name="_Toc53176066"/>
      <w:bookmarkStart w:id="4285" w:name="_Toc61120031"/>
      <w:bookmarkStart w:id="4286" w:name="_Toc67917247"/>
      <w:bookmarkStart w:id="4287" w:name="_Toc76297286"/>
      <w:bookmarkStart w:id="4288" w:name="_Toc76571227"/>
      <w:bookmarkStart w:id="4289" w:name="_Toc83742767"/>
      <w:r w:rsidRPr="00661924">
        <w:rPr>
          <w:rFonts w:hint="eastAsia"/>
          <w:lang w:val="sv-FI" w:eastAsia="zh-CN"/>
        </w:rPr>
        <w:t>9.2B.1</w:t>
      </w:r>
      <w:r w:rsidRPr="00661924">
        <w:rPr>
          <w:rFonts w:hint="eastAsia"/>
          <w:lang w:val="sv-FI" w:eastAsia="zh-CN"/>
        </w:rPr>
        <w:tab/>
        <w:t>EN-DC</w:t>
      </w:r>
      <w:bookmarkEnd w:id="4279"/>
      <w:bookmarkEnd w:id="4280"/>
      <w:bookmarkEnd w:id="4281"/>
      <w:bookmarkEnd w:id="4282"/>
      <w:bookmarkEnd w:id="4283"/>
      <w:bookmarkEnd w:id="4284"/>
      <w:bookmarkEnd w:id="4285"/>
      <w:bookmarkEnd w:id="4286"/>
      <w:bookmarkEnd w:id="4287"/>
      <w:bookmarkEnd w:id="4288"/>
      <w:bookmarkEnd w:id="4289"/>
    </w:p>
    <w:p w14:paraId="0A756DA7" w14:textId="77777777" w:rsidR="005B3300" w:rsidRPr="00661924" w:rsidRDefault="005B3300" w:rsidP="005B3300">
      <w:pPr>
        <w:pStyle w:val="Heading4"/>
        <w:rPr>
          <w:lang w:eastAsia="zh-CN"/>
        </w:rPr>
      </w:pPr>
      <w:bookmarkStart w:id="4290" w:name="_Toc21338330"/>
      <w:bookmarkStart w:id="4291" w:name="_Toc29808438"/>
      <w:bookmarkStart w:id="4292" w:name="_Toc37068357"/>
      <w:bookmarkStart w:id="4293" w:name="_Toc37257310"/>
      <w:bookmarkStart w:id="4294" w:name="_Toc45892441"/>
      <w:bookmarkStart w:id="4295" w:name="_Toc53176067"/>
      <w:bookmarkStart w:id="4296" w:name="_Toc61120032"/>
      <w:bookmarkStart w:id="4297" w:name="_Toc67917248"/>
      <w:bookmarkStart w:id="4298" w:name="_Toc76297287"/>
      <w:bookmarkStart w:id="4299" w:name="_Toc76571228"/>
      <w:bookmarkStart w:id="4300" w:name="_Toc83742768"/>
      <w:r w:rsidRPr="00661924">
        <w:rPr>
          <w:rFonts w:hint="eastAsia"/>
          <w:lang w:eastAsia="zh-CN"/>
        </w:rPr>
        <w:t>9.2B.1.1</w:t>
      </w:r>
      <w:r w:rsidRPr="00661924">
        <w:rPr>
          <w:rFonts w:hint="eastAsia"/>
          <w:lang w:eastAsia="zh-CN"/>
        </w:rPr>
        <w:tab/>
        <w:t>EN-DC within FR1</w:t>
      </w:r>
      <w:bookmarkEnd w:id="4290"/>
      <w:bookmarkEnd w:id="4291"/>
      <w:bookmarkEnd w:id="4292"/>
      <w:bookmarkEnd w:id="4293"/>
      <w:bookmarkEnd w:id="4294"/>
      <w:bookmarkEnd w:id="4295"/>
      <w:bookmarkEnd w:id="4296"/>
      <w:bookmarkEnd w:id="4297"/>
      <w:bookmarkEnd w:id="4298"/>
      <w:bookmarkEnd w:id="4299"/>
      <w:bookmarkEnd w:id="4300"/>
    </w:p>
    <w:p w14:paraId="55FC4CC6" w14:textId="77777777" w:rsidR="005B3300" w:rsidRPr="00661924" w:rsidRDefault="005B3300" w:rsidP="005B3300">
      <w:pPr>
        <w:pStyle w:val="Heading5"/>
        <w:rPr>
          <w:lang w:eastAsia="zh-CN"/>
        </w:rPr>
      </w:pPr>
      <w:bookmarkStart w:id="4301" w:name="_Toc21338331"/>
      <w:bookmarkStart w:id="4302" w:name="_Toc29808439"/>
      <w:bookmarkStart w:id="4303" w:name="_Toc37068358"/>
      <w:bookmarkStart w:id="4304" w:name="_Toc37257311"/>
      <w:bookmarkStart w:id="4305" w:name="_Toc45892442"/>
      <w:bookmarkStart w:id="4306" w:name="_Toc53176068"/>
      <w:bookmarkStart w:id="4307" w:name="_Toc61120033"/>
      <w:bookmarkStart w:id="4308" w:name="_Toc67917249"/>
      <w:bookmarkStart w:id="4309" w:name="_Toc76297288"/>
      <w:bookmarkStart w:id="4310" w:name="_Toc76571229"/>
      <w:bookmarkStart w:id="4311" w:name="_Toc83742769"/>
      <w:r w:rsidRPr="00661924">
        <w:rPr>
          <w:rFonts w:hint="eastAsia"/>
          <w:lang w:eastAsia="zh-CN"/>
        </w:rPr>
        <w:t>9.2B.1.1.1</w:t>
      </w:r>
      <w:r w:rsidRPr="00661924">
        <w:rPr>
          <w:rFonts w:hint="eastAsia"/>
          <w:lang w:eastAsia="zh-CN"/>
        </w:rPr>
        <w:tab/>
        <w:t>PDSCH</w:t>
      </w:r>
      <w:bookmarkEnd w:id="4301"/>
      <w:bookmarkEnd w:id="4302"/>
      <w:bookmarkEnd w:id="4303"/>
      <w:bookmarkEnd w:id="4304"/>
      <w:bookmarkEnd w:id="4305"/>
      <w:bookmarkEnd w:id="4306"/>
      <w:bookmarkEnd w:id="4307"/>
      <w:bookmarkEnd w:id="4308"/>
      <w:bookmarkEnd w:id="4309"/>
      <w:bookmarkEnd w:id="4310"/>
      <w:bookmarkEnd w:id="4311"/>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4312" w:name="_Toc21338332"/>
      <w:bookmarkStart w:id="4313" w:name="_Toc29808440"/>
      <w:bookmarkStart w:id="4314" w:name="_Toc37068359"/>
      <w:bookmarkStart w:id="4315" w:name="_Toc37257312"/>
      <w:bookmarkStart w:id="4316" w:name="_Toc45892443"/>
      <w:bookmarkStart w:id="4317" w:name="_Toc53176069"/>
      <w:bookmarkStart w:id="4318" w:name="_Toc61120034"/>
      <w:bookmarkStart w:id="4319" w:name="_Toc67917250"/>
      <w:bookmarkStart w:id="4320" w:name="_Toc76297289"/>
      <w:bookmarkStart w:id="4321" w:name="_Toc76571230"/>
      <w:bookmarkStart w:id="4322" w:name="_Toc83742770"/>
      <w:r w:rsidRPr="00661924">
        <w:rPr>
          <w:rFonts w:hint="eastAsia"/>
          <w:lang w:eastAsia="zh-CN"/>
        </w:rPr>
        <w:t>9.2B.1.2</w:t>
      </w:r>
      <w:r w:rsidRPr="00661924">
        <w:rPr>
          <w:rFonts w:hint="eastAsia"/>
          <w:lang w:eastAsia="zh-CN"/>
        </w:rPr>
        <w:tab/>
        <w:t>EN-DC including FR2 NR carrier only</w:t>
      </w:r>
      <w:bookmarkEnd w:id="4312"/>
      <w:bookmarkEnd w:id="4313"/>
      <w:bookmarkEnd w:id="4314"/>
      <w:bookmarkEnd w:id="4315"/>
      <w:bookmarkEnd w:id="4316"/>
      <w:bookmarkEnd w:id="4317"/>
      <w:bookmarkEnd w:id="4318"/>
      <w:bookmarkEnd w:id="4319"/>
      <w:bookmarkEnd w:id="4320"/>
      <w:bookmarkEnd w:id="4321"/>
      <w:bookmarkEnd w:id="4322"/>
    </w:p>
    <w:p w14:paraId="50382216" w14:textId="77777777" w:rsidR="005B3300" w:rsidRPr="00661924" w:rsidRDefault="005B3300" w:rsidP="005B3300">
      <w:pPr>
        <w:pStyle w:val="Heading5"/>
        <w:rPr>
          <w:lang w:eastAsia="zh-CN"/>
        </w:rPr>
      </w:pPr>
      <w:bookmarkStart w:id="4323" w:name="_Toc21338333"/>
      <w:bookmarkStart w:id="4324" w:name="_Toc29808441"/>
      <w:bookmarkStart w:id="4325" w:name="_Toc37068360"/>
      <w:bookmarkStart w:id="4326" w:name="_Toc37257313"/>
      <w:bookmarkStart w:id="4327" w:name="_Toc45892444"/>
      <w:bookmarkStart w:id="4328" w:name="_Toc53176070"/>
      <w:bookmarkStart w:id="4329" w:name="_Toc61120035"/>
      <w:bookmarkStart w:id="4330" w:name="_Toc67917251"/>
      <w:bookmarkStart w:id="4331" w:name="_Toc76297290"/>
      <w:bookmarkStart w:id="4332" w:name="_Toc76571231"/>
      <w:bookmarkStart w:id="4333" w:name="_Toc83742771"/>
      <w:r w:rsidRPr="00661924">
        <w:rPr>
          <w:rFonts w:hint="eastAsia"/>
          <w:lang w:eastAsia="zh-CN"/>
        </w:rPr>
        <w:t>9.2B.1.2.1</w:t>
      </w:r>
      <w:r w:rsidRPr="00661924">
        <w:rPr>
          <w:rFonts w:hint="eastAsia"/>
          <w:lang w:eastAsia="zh-CN"/>
        </w:rPr>
        <w:tab/>
        <w:t>PDSCH</w:t>
      </w:r>
      <w:bookmarkEnd w:id="4323"/>
      <w:bookmarkEnd w:id="4324"/>
      <w:bookmarkEnd w:id="4325"/>
      <w:bookmarkEnd w:id="4326"/>
      <w:bookmarkEnd w:id="4327"/>
      <w:bookmarkEnd w:id="4328"/>
      <w:bookmarkEnd w:id="4329"/>
      <w:bookmarkEnd w:id="4330"/>
      <w:bookmarkEnd w:id="4331"/>
      <w:bookmarkEnd w:id="4332"/>
      <w:bookmarkEnd w:id="4333"/>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4334" w:name="_Toc21338334"/>
      <w:bookmarkStart w:id="4335" w:name="_Toc29808442"/>
      <w:bookmarkStart w:id="4336" w:name="_Toc37068361"/>
      <w:bookmarkStart w:id="4337" w:name="_Toc37257314"/>
      <w:bookmarkStart w:id="4338" w:name="_Toc45892445"/>
      <w:bookmarkStart w:id="4339" w:name="_Toc53176071"/>
      <w:bookmarkStart w:id="4340" w:name="_Toc61120036"/>
      <w:bookmarkStart w:id="4341" w:name="_Toc67917252"/>
      <w:bookmarkStart w:id="4342" w:name="_Toc76297291"/>
      <w:bookmarkStart w:id="4343" w:name="_Toc76571232"/>
      <w:bookmarkStart w:id="4344" w:name="_Toc83742772"/>
      <w:r w:rsidRPr="00661924">
        <w:rPr>
          <w:rFonts w:hint="eastAsia"/>
          <w:lang w:eastAsia="zh-CN"/>
        </w:rPr>
        <w:t>9.2B.1.3</w:t>
      </w:r>
      <w:r w:rsidRPr="00661924">
        <w:rPr>
          <w:rFonts w:hint="eastAsia"/>
          <w:lang w:eastAsia="zh-CN"/>
        </w:rPr>
        <w:tab/>
        <w:t>EN-DC including FR1 and FR2 NR carriers</w:t>
      </w:r>
      <w:bookmarkEnd w:id="4334"/>
      <w:bookmarkEnd w:id="4335"/>
      <w:bookmarkEnd w:id="4336"/>
      <w:bookmarkEnd w:id="4337"/>
      <w:bookmarkEnd w:id="4338"/>
      <w:bookmarkEnd w:id="4339"/>
      <w:bookmarkEnd w:id="4340"/>
      <w:bookmarkEnd w:id="4341"/>
      <w:bookmarkEnd w:id="4342"/>
      <w:bookmarkEnd w:id="4343"/>
      <w:bookmarkEnd w:id="4344"/>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4345"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4346" w:name="_Toc29808443"/>
      <w:bookmarkStart w:id="4347" w:name="_Toc37068362"/>
      <w:bookmarkStart w:id="4348" w:name="_Toc37257315"/>
      <w:bookmarkStart w:id="4349" w:name="_Toc45892446"/>
      <w:bookmarkStart w:id="4350" w:name="_Toc53176072"/>
      <w:bookmarkStart w:id="4351" w:name="_Toc61120037"/>
      <w:bookmarkStart w:id="4352" w:name="_Toc67917253"/>
      <w:bookmarkStart w:id="4353" w:name="_Toc76297292"/>
      <w:bookmarkStart w:id="4354" w:name="_Toc76571233"/>
      <w:bookmarkStart w:id="4355" w:name="_Toc83742773"/>
      <w:r w:rsidRPr="00661924">
        <w:rPr>
          <w:rFonts w:hint="eastAsia"/>
          <w:lang w:eastAsia="zh-CN"/>
        </w:rPr>
        <w:t>9.2B.2</w:t>
      </w:r>
      <w:r w:rsidRPr="00661924">
        <w:rPr>
          <w:rFonts w:hint="eastAsia"/>
          <w:lang w:eastAsia="zh-CN"/>
        </w:rPr>
        <w:tab/>
        <w:t>NR DC between FR1 and FR2</w:t>
      </w:r>
      <w:bookmarkEnd w:id="4345"/>
      <w:bookmarkEnd w:id="4346"/>
      <w:bookmarkEnd w:id="4347"/>
      <w:bookmarkEnd w:id="4348"/>
      <w:bookmarkEnd w:id="4349"/>
      <w:bookmarkEnd w:id="4350"/>
      <w:bookmarkEnd w:id="4351"/>
      <w:bookmarkEnd w:id="4352"/>
      <w:bookmarkEnd w:id="4353"/>
      <w:bookmarkEnd w:id="4354"/>
      <w:bookmarkEnd w:id="4355"/>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4356" w:name="_Toc21338336"/>
      <w:bookmarkStart w:id="4357" w:name="_Toc29808444"/>
      <w:bookmarkStart w:id="4358" w:name="_Toc37068363"/>
      <w:bookmarkStart w:id="4359" w:name="_Toc37257316"/>
      <w:bookmarkStart w:id="4360" w:name="_Toc45892447"/>
      <w:bookmarkStart w:id="4361" w:name="_Toc53176073"/>
      <w:bookmarkStart w:id="4362" w:name="_Toc61120038"/>
      <w:bookmarkStart w:id="4363" w:name="_Toc67917254"/>
      <w:bookmarkStart w:id="4364" w:name="_Toc76297293"/>
      <w:bookmarkStart w:id="4365" w:name="_Toc76571234"/>
      <w:bookmarkStart w:id="4366" w:name="_Toc83742774"/>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4356"/>
      <w:bookmarkEnd w:id="4357"/>
      <w:bookmarkEnd w:id="4358"/>
      <w:bookmarkEnd w:id="4359"/>
      <w:bookmarkEnd w:id="4360"/>
      <w:bookmarkEnd w:id="4361"/>
      <w:bookmarkEnd w:id="4362"/>
      <w:bookmarkEnd w:id="4363"/>
      <w:bookmarkEnd w:id="4364"/>
      <w:bookmarkEnd w:id="4365"/>
      <w:bookmarkEnd w:id="4366"/>
    </w:p>
    <w:p w14:paraId="70F8F67D" w14:textId="77777777" w:rsidR="005B3300" w:rsidRPr="00661924" w:rsidRDefault="005B3300" w:rsidP="005B3300">
      <w:pPr>
        <w:pStyle w:val="Heading2"/>
        <w:rPr>
          <w:lang w:eastAsia="zh-CN"/>
        </w:rPr>
      </w:pPr>
      <w:bookmarkStart w:id="4367" w:name="_Toc21338337"/>
      <w:bookmarkStart w:id="4368" w:name="_Toc29808445"/>
      <w:bookmarkStart w:id="4369" w:name="_Toc37068364"/>
      <w:bookmarkStart w:id="4370" w:name="_Toc37257317"/>
      <w:bookmarkStart w:id="4371" w:name="_Toc45892448"/>
      <w:bookmarkStart w:id="4372" w:name="_Toc53176074"/>
      <w:bookmarkStart w:id="4373" w:name="_Toc61120039"/>
      <w:bookmarkStart w:id="4374" w:name="_Toc67917255"/>
      <w:bookmarkStart w:id="4375" w:name="_Toc76297294"/>
      <w:bookmarkStart w:id="4376" w:name="_Toc76571235"/>
      <w:bookmarkStart w:id="4377" w:name="_Toc83742775"/>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4367"/>
      <w:bookmarkEnd w:id="4368"/>
      <w:bookmarkEnd w:id="4369"/>
      <w:bookmarkEnd w:id="4370"/>
      <w:bookmarkEnd w:id="4371"/>
      <w:bookmarkEnd w:id="4372"/>
      <w:bookmarkEnd w:id="4373"/>
      <w:bookmarkEnd w:id="4374"/>
      <w:bookmarkEnd w:id="4375"/>
      <w:bookmarkEnd w:id="4376"/>
      <w:bookmarkEnd w:id="4377"/>
    </w:p>
    <w:p w14:paraId="1A1506BC" w14:textId="77777777" w:rsidR="005B3300" w:rsidRPr="00661924" w:rsidRDefault="005B3300" w:rsidP="005B3300">
      <w:pPr>
        <w:pStyle w:val="Heading3"/>
        <w:rPr>
          <w:lang w:eastAsia="zh-CN"/>
        </w:rPr>
      </w:pPr>
      <w:bookmarkStart w:id="4378" w:name="_Toc21338338"/>
      <w:bookmarkStart w:id="4379" w:name="_Toc29808446"/>
      <w:bookmarkStart w:id="4380" w:name="_Toc37068365"/>
      <w:bookmarkStart w:id="4381" w:name="_Toc37257318"/>
      <w:bookmarkStart w:id="4382" w:name="_Toc45892449"/>
      <w:bookmarkStart w:id="4383" w:name="_Toc53176075"/>
      <w:bookmarkStart w:id="4384" w:name="_Toc61120040"/>
      <w:bookmarkStart w:id="4385" w:name="_Toc67917256"/>
      <w:bookmarkStart w:id="4386" w:name="_Toc76297295"/>
      <w:bookmarkStart w:id="4387" w:name="_Toc76571236"/>
      <w:bookmarkStart w:id="4388" w:name="_Toc83742776"/>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4378"/>
      <w:bookmarkEnd w:id="4379"/>
      <w:bookmarkEnd w:id="4380"/>
      <w:bookmarkEnd w:id="4381"/>
      <w:bookmarkEnd w:id="4382"/>
      <w:bookmarkEnd w:id="4383"/>
      <w:bookmarkEnd w:id="4384"/>
      <w:bookmarkEnd w:id="4385"/>
      <w:bookmarkEnd w:id="4386"/>
      <w:bookmarkEnd w:id="4387"/>
      <w:bookmarkEnd w:id="4388"/>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4389" w:name="_Toc21338339"/>
      <w:bookmarkStart w:id="4390" w:name="_Toc29808447"/>
      <w:bookmarkStart w:id="4391" w:name="_Toc37068366"/>
      <w:bookmarkStart w:id="4392" w:name="_Toc37257319"/>
      <w:bookmarkStart w:id="4393" w:name="_Toc45892450"/>
      <w:bookmarkStart w:id="4394" w:name="_Toc53176076"/>
      <w:bookmarkStart w:id="4395" w:name="_Toc61120041"/>
      <w:bookmarkStart w:id="4396" w:name="_Toc67917257"/>
      <w:bookmarkStart w:id="4397" w:name="_Toc76297296"/>
      <w:bookmarkStart w:id="4398" w:name="_Toc76571237"/>
      <w:bookmarkStart w:id="4399" w:name="_Toc83742777"/>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4389"/>
      <w:bookmarkEnd w:id="4390"/>
      <w:bookmarkEnd w:id="4391"/>
      <w:bookmarkEnd w:id="4392"/>
      <w:bookmarkEnd w:id="4393"/>
      <w:bookmarkEnd w:id="4394"/>
      <w:bookmarkEnd w:id="4395"/>
      <w:bookmarkEnd w:id="4396"/>
      <w:bookmarkEnd w:id="4397"/>
      <w:bookmarkEnd w:id="4398"/>
      <w:bookmarkEnd w:id="4399"/>
    </w:p>
    <w:p w14:paraId="7C27DA75" w14:textId="77777777" w:rsidR="005B3300" w:rsidRPr="00661924" w:rsidRDefault="005B3300" w:rsidP="005B3300">
      <w:pPr>
        <w:pStyle w:val="Heading3"/>
        <w:rPr>
          <w:lang w:val="sv-FI" w:eastAsia="zh-CN"/>
        </w:rPr>
      </w:pPr>
      <w:bookmarkStart w:id="4400" w:name="_Toc21338340"/>
      <w:bookmarkStart w:id="4401" w:name="_Toc29808448"/>
      <w:bookmarkStart w:id="4402" w:name="_Toc37068367"/>
      <w:bookmarkStart w:id="4403" w:name="_Toc37257320"/>
      <w:bookmarkStart w:id="4404" w:name="_Toc45892451"/>
      <w:bookmarkStart w:id="4405" w:name="_Toc53176077"/>
      <w:bookmarkStart w:id="4406" w:name="_Toc61120042"/>
      <w:bookmarkStart w:id="4407" w:name="_Toc67917258"/>
      <w:bookmarkStart w:id="4408" w:name="_Toc76297297"/>
      <w:bookmarkStart w:id="4409" w:name="_Toc76571238"/>
      <w:bookmarkStart w:id="4410" w:name="_Toc83742778"/>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4400"/>
      <w:bookmarkEnd w:id="4401"/>
      <w:bookmarkEnd w:id="4402"/>
      <w:bookmarkEnd w:id="4403"/>
      <w:bookmarkEnd w:id="4404"/>
      <w:bookmarkEnd w:id="4405"/>
      <w:bookmarkEnd w:id="4406"/>
      <w:bookmarkEnd w:id="4407"/>
      <w:bookmarkEnd w:id="4408"/>
      <w:bookmarkEnd w:id="4409"/>
      <w:bookmarkEnd w:id="4410"/>
    </w:p>
    <w:p w14:paraId="1FF4B217" w14:textId="77777777" w:rsidR="005B3300" w:rsidRPr="00661924" w:rsidRDefault="005B3300" w:rsidP="005B3300">
      <w:pPr>
        <w:pStyle w:val="Heading4"/>
        <w:rPr>
          <w:lang w:val="sv-FI" w:eastAsia="zh-CN"/>
        </w:rPr>
      </w:pPr>
      <w:bookmarkStart w:id="4411" w:name="_Toc21338341"/>
      <w:bookmarkStart w:id="4412" w:name="_Toc29808449"/>
      <w:bookmarkStart w:id="4413" w:name="_Toc37068368"/>
      <w:bookmarkStart w:id="4414" w:name="_Toc37257321"/>
      <w:bookmarkStart w:id="4415" w:name="_Toc45892452"/>
      <w:bookmarkStart w:id="4416" w:name="_Toc53176078"/>
      <w:bookmarkStart w:id="4417" w:name="_Toc61120043"/>
      <w:bookmarkStart w:id="4418" w:name="_Toc67917259"/>
      <w:bookmarkStart w:id="4419" w:name="_Toc76297298"/>
      <w:bookmarkStart w:id="4420" w:name="_Toc76571239"/>
      <w:bookmarkStart w:id="4421" w:name="_Toc83742779"/>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4411"/>
      <w:bookmarkEnd w:id="4412"/>
      <w:bookmarkEnd w:id="4413"/>
      <w:bookmarkEnd w:id="4414"/>
      <w:bookmarkEnd w:id="4415"/>
      <w:bookmarkEnd w:id="4416"/>
      <w:bookmarkEnd w:id="4417"/>
      <w:bookmarkEnd w:id="4418"/>
      <w:bookmarkEnd w:id="4419"/>
      <w:bookmarkEnd w:id="4420"/>
      <w:bookmarkEnd w:id="4421"/>
    </w:p>
    <w:p w14:paraId="0960F24D" w14:textId="77777777" w:rsidR="005B3300" w:rsidRPr="00661924" w:rsidRDefault="005B3300" w:rsidP="005B3300">
      <w:pPr>
        <w:pStyle w:val="Heading5"/>
        <w:rPr>
          <w:lang w:val="sv-FI" w:eastAsia="zh-CN"/>
        </w:rPr>
      </w:pPr>
      <w:bookmarkStart w:id="4422" w:name="_Toc21338342"/>
      <w:bookmarkStart w:id="4423" w:name="_Toc29808450"/>
      <w:bookmarkStart w:id="4424" w:name="_Toc37068369"/>
      <w:bookmarkStart w:id="4425" w:name="_Toc37257322"/>
      <w:bookmarkStart w:id="4426" w:name="_Toc45892453"/>
      <w:bookmarkStart w:id="4427" w:name="_Toc53176079"/>
      <w:bookmarkStart w:id="4428" w:name="_Toc61120044"/>
      <w:bookmarkStart w:id="4429" w:name="_Toc67917260"/>
      <w:bookmarkStart w:id="4430" w:name="_Toc76297299"/>
      <w:bookmarkStart w:id="4431" w:name="_Toc76571240"/>
      <w:bookmarkStart w:id="4432" w:name="_Toc83742780"/>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4422"/>
      <w:bookmarkEnd w:id="4423"/>
      <w:bookmarkEnd w:id="4424"/>
      <w:bookmarkEnd w:id="4425"/>
      <w:bookmarkEnd w:id="4426"/>
      <w:bookmarkEnd w:id="4427"/>
      <w:bookmarkEnd w:id="4428"/>
      <w:bookmarkEnd w:id="4429"/>
      <w:bookmarkEnd w:id="4430"/>
      <w:bookmarkEnd w:id="4431"/>
      <w:bookmarkEnd w:id="4432"/>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4433" w:name="_Toc21338343"/>
      <w:bookmarkStart w:id="4434" w:name="_Toc29808451"/>
      <w:bookmarkStart w:id="4435" w:name="_Toc37068370"/>
      <w:bookmarkStart w:id="4436" w:name="_Toc37257323"/>
      <w:bookmarkStart w:id="4437" w:name="_Toc45892454"/>
      <w:bookmarkStart w:id="4438" w:name="_Toc53176080"/>
      <w:bookmarkStart w:id="4439" w:name="_Toc61120045"/>
      <w:bookmarkStart w:id="4440" w:name="_Toc67917261"/>
      <w:bookmarkStart w:id="4441" w:name="_Toc76297300"/>
      <w:bookmarkStart w:id="4442" w:name="_Toc76571241"/>
      <w:bookmarkStart w:id="4443" w:name="_Toc83742781"/>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4433"/>
      <w:bookmarkEnd w:id="4434"/>
      <w:bookmarkEnd w:id="4435"/>
      <w:bookmarkEnd w:id="4436"/>
      <w:bookmarkEnd w:id="4437"/>
      <w:bookmarkEnd w:id="4438"/>
      <w:bookmarkEnd w:id="4439"/>
      <w:bookmarkEnd w:id="4440"/>
      <w:bookmarkEnd w:id="4441"/>
      <w:bookmarkEnd w:id="4442"/>
      <w:bookmarkEnd w:id="4443"/>
    </w:p>
    <w:p w14:paraId="5D1ED008" w14:textId="77777777" w:rsidR="005B3300" w:rsidRPr="00661924" w:rsidRDefault="005B3300" w:rsidP="005B3300">
      <w:pPr>
        <w:pStyle w:val="Heading5"/>
        <w:rPr>
          <w:lang w:eastAsia="zh-CN"/>
        </w:rPr>
      </w:pPr>
      <w:bookmarkStart w:id="4444" w:name="_Toc21338344"/>
      <w:bookmarkStart w:id="4445" w:name="_Toc29808452"/>
      <w:bookmarkStart w:id="4446" w:name="_Toc37068371"/>
      <w:bookmarkStart w:id="4447" w:name="_Toc37257324"/>
      <w:bookmarkStart w:id="4448" w:name="_Toc45892455"/>
      <w:bookmarkStart w:id="4449" w:name="_Toc53176081"/>
      <w:bookmarkStart w:id="4450" w:name="_Toc61120046"/>
      <w:bookmarkStart w:id="4451" w:name="_Toc67917262"/>
      <w:bookmarkStart w:id="4452" w:name="_Toc76297301"/>
      <w:bookmarkStart w:id="4453" w:name="_Toc76571242"/>
      <w:bookmarkStart w:id="4454" w:name="_Toc83742782"/>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4444"/>
      <w:bookmarkEnd w:id="4445"/>
      <w:bookmarkEnd w:id="4446"/>
      <w:bookmarkEnd w:id="4447"/>
      <w:bookmarkEnd w:id="4448"/>
      <w:bookmarkEnd w:id="4449"/>
      <w:bookmarkEnd w:id="4450"/>
      <w:bookmarkEnd w:id="4451"/>
      <w:bookmarkEnd w:id="4452"/>
      <w:bookmarkEnd w:id="4453"/>
      <w:bookmarkEnd w:id="4454"/>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4455" w:name="_Toc21338345"/>
      <w:bookmarkStart w:id="4456" w:name="_Toc29808453"/>
      <w:bookmarkStart w:id="4457" w:name="_Toc37068372"/>
      <w:bookmarkStart w:id="4458" w:name="_Toc37257325"/>
      <w:bookmarkStart w:id="4459" w:name="_Toc45892456"/>
      <w:bookmarkStart w:id="4460" w:name="_Toc53176082"/>
      <w:bookmarkStart w:id="4461" w:name="_Toc61120047"/>
      <w:bookmarkStart w:id="4462" w:name="_Toc67917263"/>
      <w:bookmarkStart w:id="4463" w:name="_Toc76297302"/>
      <w:bookmarkStart w:id="4464" w:name="_Toc76571243"/>
      <w:bookmarkStart w:id="4465" w:name="_Toc83742783"/>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4455"/>
      <w:bookmarkEnd w:id="4456"/>
      <w:bookmarkEnd w:id="4457"/>
      <w:bookmarkEnd w:id="4458"/>
      <w:bookmarkEnd w:id="4459"/>
      <w:bookmarkEnd w:id="4460"/>
      <w:bookmarkEnd w:id="4461"/>
      <w:bookmarkEnd w:id="4462"/>
      <w:bookmarkEnd w:id="4463"/>
      <w:bookmarkEnd w:id="4464"/>
      <w:bookmarkEnd w:id="4465"/>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4466"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4467" w:name="_Toc29808454"/>
      <w:bookmarkStart w:id="4468" w:name="_Toc37068373"/>
      <w:bookmarkStart w:id="4469" w:name="_Toc37257326"/>
      <w:bookmarkStart w:id="4470" w:name="_Toc45892457"/>
      <w:bookmarkStart w:id="4471" w:name="_Toc53176083"/>
      <w:bookmarkStart w:id="4472" w:name="_Toc61120048"/>
      <w:bookmarkStart w:id="4473" w:name="_Toc67917264"/>
      <w:bookmarkStart w:id="4474" w:name="_Toc76297303"/>
      <w:bookmarkStart w:id="4475" w:name="_Toc76571244"/>
      <w:bookmarkStart w:id="4476" w:name="_Toc83742784"/>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4466"/>
      <w:bookmarkEnd w:id="4467"/>
      <w:bookmarkEnd w:id="4468"/>
      <w:bookmarkEnd w:id="4469"/>
      <w:bookmarkEnd w:id="4470"/>
      <w:bookmarkEnd w:id="4471"/>
      <w:bookmarkEnd w:id="4472"/>
      <w:bookmarkEnd w:id="4473"/>
      <w:bookmarkEnd w:id="4474"/>
      <w:bookmarkEnd w:id="4475"/>
      <w:bookmarkEnd w:id="4476"/>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4477" w:name="_Toc21338347"/>
      <w:bookmarkStart w:id="4478" w:name="_Toc29808455"/>
      <w:bookmarkStart w:id="4479" w:name="_Toc37068374"/>
      <w:bookmarkStart w:id="4480" w:name="_Toc37257327"/>
      <w:bookmarkStart w:id="4481" w:name="_Toc45892458"/>
      <w:bookmarkStart w:id="4482" w:name="_Toc53176084"/>
      <w:bookmarkStart w:id="4483" w:name="_Toc61120049"/>
      <w:bookmarkStart w:id="4484" w:name="_Toc67917265"/>
      <w:bookmarkStart w:id="4485" w:name="_Toc76297304"/>
      <w:bookmarkStart w:id="4486" w:name="_Toc76571245"/>
      <w:bookmarkStart w:id="4487" w:name="_Toc83742785"/>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4477"/>
      <w:bookmarkEnd w:id="4478"/>
      <w:bookmarkEnd w:id="4479"/>
      <w:bookmarkEnd w:id="4480"/>
      <w:bookmarkEnd w:id="4481"/>
      <w:bookmarkEnd w:id="4482"/>
      <w:bookmarkEnd w:id="4483"/>
      <w:bookmarkEnd w:id="4484"/>
      <w:bookmarkEnd w:id="4485"/>
      <w:bookmarkEnd w:id="4486"/>
      <w:bookmarkEnd w:id="4487"/>
    </w:p>
    <w:p w14:paraId="28DFD547" w14:textId="77777777" w:rsidR="005B3300" w:rsidRPr="00661924" w:rsidRDefault="005B3300" w:rsidP="005B3300">
      <w:pPr>
        <w:pStyle w:val="Heading2"/>
        <w:rPr>
          <w:lang w:eastAsia="zh-CN"/>
        </w:rPr>
      </w:pPr>
      <w:bookmarkStart w:id="4488" w:name="_Toc21338348"/>
      <w:bookmarkStart w:id="4489" w:name="_Toc29808456"/>
      <w:bookmarkStart w:id="4490" w:name="_Toc37068375"/>
      <w:bookmarkStart w:id="4491" w:name="_Toc37257328"/>
      <w:bookmarkStart w:id="4492" w:name="_Toc45892459"/>
      <w:bookmarkStart w:id="4493" w:name="_Toc53176085"/>
      <w:bookmarkStart w:id="4494" w:name="_Toc61120050"/>
      <w:bookmarkStart w:id="4495" w:name="_Toc67917266"/>
      <w:bookmarkStart w:id="4496" w:name="_Toc76297305"/>
      <w:bookmarkStart w:id="4497" w:name="_Toc76571246"/>
      <w:bookmarkStart w:id="4498" w:name="_Toc83742786"/>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4488"/>
      <w:bookmarkEnd w:id="4489"/>
      <w:bookmarkEnd w:id="4490"/>
      <w:bookmarkEnd w:id="4491"/>
      <w:bookmarkEnd w:id="4492"/>
      <w:bookmarkEnd w:id="4493"/>
      <w:bookmarkEnd w:id="4494"/>
      <w:bookmarkEnd w:id="4495"/>
      <w:bookmarkEnd w:id="4496"/>
      <w:bookmarkEnd w:id="4497"/>
      <w:bookmarkEnd w:id="4498"/>
    </w:p>
    <w:p w14:paraId="2E05C05D" w14:textId="77777777" w:rsidR="005B3300" w:rsidRPr="00661924" w:rsidRDefault="005B3300" w:rsidP="005B3300">
      <w:pPr>
        <w:pStyle w:val="Heading3"/>
        <w:rPr>
          <w:lang w:eastAsia="zh-CN"/>
        </w:rPr>
      </w:pPr>
      <w:bookmarkStart w:id="4499" w:name="_Toc21338349"/>
      <w:bookmarkStart w:id="4500" w:name="_Toc29808457"/>
      <w:bookmarkStart w:id="4501" w:name="_Toc37068376"/>
      <w:bookmarkStart w:id="4502" w:name="_Toc37257329"/>
      <w:bookmarkStart w:id="4503" w:name="_Toc45892460"/>
      <w:bookmarkStart w:id="4504" w:name="_Toc53176086"/>
      <w:bookmarkStart w:id="4505" w:name="_Toc61120051"/>
      <w:bookmarkStart w:id="4506" w:name="_Toc67917267"/>
      <w:bookmarkStart w:id="4507" w:name="_Toc76297306"/>
      <w:bookmarkStart w:id="4508" w:name="_Toc76571247"/>
      <w:bookmarkStart w:id="4509" w:name="_Toc83742787"/>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4499"/>
      <w:bookmarkEnd w:id="4500"/>
      <w:bookmarkEnd w:id="4501"/>
      <w:bookmarkEnd w:id="4502"/>
      <w:bookmarkEnd w:id="4503"/>
      <w:bookmarkEnd w:id="4504"/>
      <w:bookmarkEnd w:id="4505"/>
      <w:bookmarkEnd w:id="4506"/>
      <w:bookmarkEnd w:id="4507"/>
      <w:bookmarkEnd w:id="4508"/>
      <w:bookmarkEnd w:id="4509"/>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4510" w:name="_Toc21338350"/>
      <w:bookmarkStart w:id="4511" w:name="_Toc29808458"/>
      <w:bookmarkStart w:id="4512" w:name="_Toc37068377"/>
      <w:bookmarkStart w:id="4513" w:name="_Toc37257330"/>
      <w:bookmarkStart w:id="4514" w:name="_Toc45892461"/>
      <w:bookmarkStart w:id="4515" w:name="_Toc53176087"/>
      <w:bookmarkStart w:id="4516" w:name="_Toc61120052"/>
      <w:bookmarkStart w:id="4517" w:name="_Toc67917268"/>
      <w:bookmarkStart w:id="4518" w:name="_Toc76297307"/>
      <w:bookmarkStart w:id="4519" w:name="_Toc76571248"/>
      <w:bookmarkStart w:id="4520" w:name="_Toc83742788"/>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4510"/>
      <w:bookmarkEnd w:id="4511"/>
      <w:bookmarkEnd w:id="4512"/>
      <w:bookmarkEnd w:id="4513"/>
      <w:bookmarkEnd w:id="4514"/>
      <w:bookmarkEnd w:id="4515"/>
      <w:bookmarkEnd w:id="4516"/>
      <w:bookmarkEnd w:id="4517"/>
      <w:bookmarkEnd w:id="4518"/>
      <w:bookmarkEnd w:id="4519"/>
      <w:bookmarkEnd w:id="4520"/>
    </w:p>
    <w:p w14:paraId="5193A52C" w14:textId="77777777" w:rsidR="005B3300" w:rsidRPr="00661924" w:rsidRDefault="005B3300" w:rsidP="005B3300">
      <w:pPr>
        <w:pStyle w:val="Heading3"/>
        <w:rPr>
          <w:lang w:eastAsia="zh-CN"/>
        </w:rPr>
      </w:pPr>
      <w:bookmarkStart w:id="4521" w:name="_Toc21338351"/>
      <w:bookmarkStart w:id="4522" w:name="_Toc29808459"/>
      <w:bookmarkStart w:id="4523" w:name="_Toc37068378"/>
      <w:bookmarkStart w:id="4524" w:name="_Toc37257331"/>
      <w:bookmarkStart w:id="4525" w:name="_Toc45892462"/>
      <w:bookmarkStart w:id="4526" w:name="_Toc53176088"/>
      <w:bookmarkStart w:id="4527" w:name="_Toc61120053"/>
      <w:bookmarkStart w:id="4528" w:name="_Toc67917269"/>
      <w:bookmarkStart w:id="4529" w:name="_Toc76297308"/>
      <w:bookmarkStart w:id="4530" w:name="_Toc76571249"/>
      <w:bookmarkStart w:id="4531" w:name="_Toc83742789"/>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4521"/>
      <w:bookmarkEnd w:id="4522"/>
      <w:bookmarkEnd w:id="4523"/>
      <w:bookmarkEnd w:id="4524"/>
      <w:bookmarkEnd w:id="4525"/>
      <w:bookmarkEnd w:id="4526"/>
      <w:bookmarkEnd w:id="4527"/>
      <w:bookmarkEnd w:id="4528"/>
      <w:bookmarkEnd w:id="4529"/>
      <w:bookmarkEnd w:id="4530"/>
      <w:bookmarkEnd w:id="4531"/>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4532" w:name="_Toc21338352"/>
      <w:bookmarkStart w:id="4533" w:name="_Toc29808460"/>
      <w:bookmarkStart w:id="4534" w:name="_Toc37068379"/>
      <w:bookmarkStart w:id="4535" w:name="_Toc37257332"/>
      <w:bookmarkStart w:id="4536" w:name="_Toc45892463"/>
      <w:bookmarkStart w:id="4537" w:name="_Toc53176089"/>
      <w:bookmarkStart w:id="4538" w:name="_Toc61120054"/>
      <w:bookmarkStart w:id="4539" w:name="_Toc67917270"/>
      <w:bookmarkStart w:id="4540" w:name="_Toc76297309"/>
      <w:bookmarkStart w:id="4541" w:name="_Toc76571250"/>
      <w:bookmarkStart w:id="4542" w:name="_Toc83742790"/>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4532"/>
      <w:bookmarkEnd w:id="4533"/>
      <w:bookmarkEnd w:id="4534"/>
      <w:bookmarkEnd w:id="4535"/>
      <w:bookmarkEnd w:id="4536"/>
      <w:bookmarkEnd w:id="4537"/>
      <w:bookmarkEnd w:id="4538"/>
      <w:bookmarkEnd w:id="4539"/>
      <w:bookmarkEnd w:id="4540"/>
      <w:bookmarkEnd w:id="4541"/>
      <w:bookmarkEnd w:id="4542"/>
    </w:p>
    <w:p w14:paraId="3EFFF283" w14:textId="77777777" w:rsidR="005B3300" w:rsidRPr="00661924" w:rsidRDefault="005B3300" w:rsidP="005B3300">
      <w:pPr>
        <w:pStyle w:val="Heading5"/>
        <w:rPr>
          <w:lang w:eastAsia="zh-CN"/>
        </w:rPr>
      </w:pPr>
      <w:bookmarkStart w:id="4543" w:name="_Hlk11311706"/>
      <w:bookmarkStart w:id="4544" w:name="_Toc21338353"/>
      <w:bookmarkStart w:id="4545" w:name="_Toc29808461"/>
      <w:bookmarkStart w:id="4546" w:name="_Toc37068380"/>
      <w:bookmarkStart w:id="4547" w:name="_Toc37257333"/>
      <w:bookmarkStart w:id="4548" w:name="_Toc45892464"/>
      <w:bookmarkStart w:id="4549" w:name="_Toc53176090"/>
      <w:bookmarkStart w:id="4550" w:name="_Toc61120055"/>
      <w:bookmarkStart w:id="4551" w:name="_Toc67917271"/>
      <w:bookmarkStart w:id="4552" w:name="_Toc76297310"/>
      <w:bookmarkStart w:id="4553" w:name="_Toc76571251"/>
      <w:bookmarkStart w:id="4554" w:name="_Toc83742791"/>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4543"/>
      <w:r w:rsidRPr="00661924">
        <w:rPr>
          <w:rFonts w:hint="eastAsia"/>
          <w:lang w:eastAsia="zh-CN"/>
        </w:rPr>
        <w:tab/>
        <w:t>SDR test</w:t>
      </w:r>
      <w:bookmarkEnd w:id="4544"/>
      <w:bookmarkEnd w:id="4545"/>
      <w:bookmarkEnd w:id="4546"/>
      <w:bookmarkEnd w:id="4547"/>
      <w:bookmarkEnd w:id="4548"/>
      <w:bookmarkEnd w:id="4549"/>
      <w:bookmarkEnd w:id="4550"/>
      <w:bookmarkEnd w:id="4551"/>
      <w:bookmarkEnd w:id="4552"/>
      <w:bookmarkEnd w:id="4553"/>
      <w:bookmarkEnd w:id="4554"/>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4555"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4555"/>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41" type="#_x0000_t75" style="width:14.4pt;height:14.4pt" o:ole="">
                  <v:imagedata r:id="rId40" o:title=""/>
                </v:shape>
                <o:OLEObject Type="Embed" ProgID="Equation.3" ShapeID="_x0000_i1041" DrawAspect="Content" ObjectID="_1694355583" r:id="rId41"/>
              </w:object>
            </w:r>
            <w:r w:rsidRPr="00661924">
              <w:t xml:space="preserve"> = -3dB, </w:t>
            </w:r>
            <w:r w:rsidRPr="00661924">
              <w:rPr>
                <w:bCs/>
              </w:rPr>
              <w:object w:dxaOrig="320" w:dyaOrig="340" w14:anchorId="67AC0A79">
                <v:shape id="_x0000_i1042" type="#_x0000_t75" style="width:11.25pt;height:14.4pt" o:ole="">
                  <v:imagedata r:id="rId42" o:title=""/>
                </v:shape>
                <o:OLEObject Type="Embed" ProgID="Equation.3" ShapeID="_x0000_i1042" DrawAspect="Content" ObjectID="_1694355584" r:id="rId43"/>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43" type="#_x0000_t75" style="width:14.4pt;height:14.4pt" o:ole="">
                  <v:imagedata r:id="rId40" o:title=""/>
                </v:shape>
                <o:OLEObject Type="Embed" ProgID="Equation.3" ShapeID="_x0000_i1043" DrawAspect="Content" ObjectID="_1694355585" r:id="rId44"/>
              </w:object>
            </w:r>
            <w:r w:rsidRPr="00661924">
              <w:t xml:space="preserve"> = -6dB, </w:t>
            </w:r>
            <w:r w:rsidRPr="00661924">
              <w:rPr>
                <w:bCs/>
              </w:rPr>
              <w:object w:dxaOrig="320" w:dyaOrig="340" w14:anchorId="0EC2093D">
                <v:shape id="_x0000_i1044" type="#_x0000_t75" style="width:11.25pt;height:14.4pt" o:ole="">
                  <v:imagedata r:id="rId42" o:title=""/>
                </v:shape>
                <o:OLEObject Type="Embed" ProgID="Equation.3" ShapeID="_x0000_i1044" DrawAspect="Content" ObjectID="_1694355586" r:id="rId45"/>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4556" w:name="_Toc21338354"/>
      <w:bookmarkStart w:id="4557" w:name="_Toc29808462"/>
      <w:bookmarkStart w:id="4558" w:name="_Toc37068381"/>
      <w:bookmarkStart w:id="4559" w:name="_Toc37257334"/>
      <w:bookmarkStart w:id="4560" w:name="_Toc45892465"/>
      <w:bookmarkStart w:id="4561" w:name="_Toc53176091"/>
      <w:bookmarkStart w:id="4562" w:name="_Toc61120056"/>
      <w:bookmarkStart w:id="4563" w:name="_Toc67917272"/>
      <w:bookmarkStart w:id="4564" w:name="_Toc76297311"/>
      <w:bookmarkStart w:id="4565" w:name="_Toc76571252"/>
      <w:bookmarkStart w:id="4566" w:name="_Toc83742792"/>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4556"/>
      <w:bookmarkEnd w:id="4557"/>
      <w:bookmarkEnd w:id="4558"/>
      <w:bookmarkEnd w:id="4559"/>
      <w:bookmarkEnd w:id="4560"/>
      <w:bookmarkEnd w:id="4561"/>
      <w:bookmarkEnd w:id="4562"/>
      <w:bookmarkEnd w:id="4563"/>
      <w:bookmarkEnd w:id="4564"/>
      <w:bookmarkEnd w:id="4565"/>
      <w:bookmarkEnd w:id="4566"/>
    </w:p>
    <w:p w14:paraId="5FFE706D" w14:textId="77777777" w:rsidR="005B3300" w:rsidRPr="00661924" w:rsidRDefault="005B3300" w:rsidP="005B3300">
      <w:pPr>
        <w:pStyle w:val="Heading5"/>
        <w:rPr>
          <w:lang w:eastAsia="zh-CN"/>
        </w:rPr>
      </w:pPr>
      <w:bookmarkStart w:id="4567" w:name="_Toc21338355"/>
      <w:bookmarkStart w:id="4568" w:name="_Toc29808463"/>
      <w:bookmarkStart w:id="4569" w:name="_Toc37068382"/>
      <w:bookmarkStart w:id="4570" w:name="_Toc37257335"/>
      <w:bookmarkStart w:id="4571" w:name="_Toc45892466"/>
      <w:bookmarkStart w:id="4572" w:name="_Toc53176092"/>
      <w:bookmarkStart w:id="4573" w:name="_Toc61120057"/>
      <w:bookmarkStart w:id="4574" w:name="_Toc67917273"/>
      <w:bookmarkStart w:id="4575" w:name="_Toc76297312"/>
      <w:bookmarkStart w:id="4576" w:name="_Toc76571253"/>
      <w:bookmarkStart w:id="4577" w:name="_Toc83742793"/>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4567"/>
      <w:bookmarkEnd w:id="4568"/>
      <w:bookmarkEnd w:id="4569"/>
      <w:bookmarkEnd w:id="4570"/>
      <w:bookmarkEnd w:id="4571"/>
      <w:bookmarkEnd w:id="4572"/>
      <w:bookmarkEnd w:id="4573"/>
      <w:bookmarkEnd w:id="4574"/>
      <w:bookmarkEnd w:id="4575"/>
      <w:bookmarkEnd w:id="4576"/>
      <w:bookmarkEnd w:id="4577"/>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4578" w:name="_Toc21338356"/>
      <w:bookmarkStart w:id="4579" w:name="_Toc29808464"/>
      <w:bookmarkStart w:id="4580" w:name="_Toc37068383"/>
      <w:bookmarkStart w:id="4581" w:name="_Toc37257336"/>
      <w:bookmarkStart w:id="4582" w:name="_Toc45892467"/>
      <w:bookmarkStart w:id="4583" w:name="_Toc53176093"/>
      <w:bookmarkStart w:id="4584" w:name="_Toc61120058"/>
      <w:bookmarkStart w:id="4585" w:name="_Toc67917274"/>
      <w:bookmarkStart w:id="4586" w:name="_Toc76297313"/>
      <w:bookmarkStart w:id="4587" w:name="_Toc76571254"/>
      <w:bookmarkStart w:id="4588" w:name="_Toc83742794"/>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4578"/>
      <w:bookmarkEnd w:id="4579"/>
      <w:bookmarkEnd w:id="4580"/>
      <w:bookmarkEnd w:id="4581"/>
      <w:bookmarkEnd w:id="4582"/>
      <w:bookmarkEnd w:id="4583"/>
      <w:bookmarkEnd w:id="4584"/>
      <w:bookmarkEnd w:id="4585"/>
      <w:bookmarkEnd w:id="4586"/>
      <w:bookmarkEnd w:id="4587"/>
      <w:bookmarkEnd w:id="4588"/>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4589" w:name="_Toc13090864"/>
      <w:bookmarkStart w:id="4590"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4589"/>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4591" w:name="_Toc29808465"/>
      <w:bookmarkStart w:id="4592" w:name="_Toc37068384"/>
      <w:bookmarkStart w:id="4593" w:name="_Toc37257337"/>
      <w:bookmarkStart w:id="4594" w:name="_Toc45892468"/>
      <w:bookmarkStart w:id="4595" w:name="_Toc53176094"/>
      <w:bookmarkStart w:id="4596" w:name="_Toc61120059"/>
      <w:bookmarkStart w:id="4597" w:name="_Toc67917275"/>
      <w:bookmarkStart w:id="4598" w:name="_Toc76297314"/>
      <w:bookmarkStart w:id="4599" w:name="_Toc76571255"/>
      <w:bookmarkStart w:id="4600" w:name="_Toc83742795"/>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4591"/>
      <w:bookmarkEnd w:id="4592"/>
      <w:bookmarkEnd w:id="4593"/>
      <w:bookmarkEnd w:id="4594"/>
      <w:bookmarkEnd w:id="4595"/>
      <w:bookmarkEnd w:id="4596"/>
      <w:bookmarkEnd w:id="4597"/>
      <w:bookmarkEnd w:id="4598"/>
      <w:bookmarkEnd w:id="4599"/>
      <w:bookmarkEnd w:id="4600"/>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4601" w:name="_Toc29808466"/>
      <w:bookmarkStart w:id="4602" w:name="_Toc37068385"/>
      <w:bookmarkStart w:id="4603" w:name="_Toc37257338"/>
      <w:bookmarkStart w:id="4604" w:name="_Toc45892469"/>
      <w:bookmarkStart w:id="4605" w:name="_Toc53176095"/>
      <w:bookmarkStart w:id="4606" w:name="_Toc61120060"/>
      <w:bookmarkStart w:id="4607" w:name="_Toc67917276"/>
      <w:bookmarkStart w:id="4608" w:name="_Toc76297315"/>
      <w:bookmarkStart w:id="4609" w:name="_Toc76571256"/>
      <w:bookmarkStart w:id="4610" w:name="_Toc83742796"/>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4590"/>
      <w:bookmarkEnd w:id="4601"/>
      <w:bookmarkEnd w:id="4602"/>
      <w:bookmarkEnd w:id="4603"/>
      <w:bookmarkEnd w:id="4604"/>
      <w:bookmarkEnd w:id="4605"/>
      <w:bookmarkEnd w:id="4606"/>
      <w:bookmarkEnd w:id="4607"/>
      <w:bookmarkEnd w:id="4608"/>
      <w:bookmarkEnd w:id="4609"/>
      <w:bookmarkEnd w:id="4610"/>
    </w:p>
    <w:p w14:paraId="201236C1" w14:textId="77777777" w:rsidR="005B3300" w:rsidRPr="00661924" w:rsidRDefault="005B3300" w:rsidP="005B3300">
      <w:pPr>
        <w:pStyle w:val="Heading2"/>
        <w:rPr>
          <w:lang w:eastAsia="zh-CN"/>
        </w:rPr>
      </w:pPr>
      <w:bookmarkStart w:id="4611" w:name="_Toc21338359"/>
      <w:bookmarkStart w:id="4612" w:name="_Toc29808467"/>
      <w:bookmarkStart w:id="4613" w:name="_Toc37068386"/>
      <w:bookmarkStart w:id="4614" w:name="_Toc37257339"/>
      <w:bookmarkStart w:id="4615" w:name="_Toc45892470"/>
      <w:bookmarkStart w:id="4616" w:name="_Toc53176096"/>
      <w:bookmarkStart w:id="4617" w:name="_Toc61120061"/>
      <w:bookmarkStart w:id="4618" w:name="_Toc67917277"/>
      <w:bookmarkStart w:id="4619" w:name="_Toc76297316"/>
      <w:bookmarkStart w:id="4620" w:name="_Toc76571257"/>
      <w:bookmarkStart w:id="4621" w:name="_Toc83742797"/>
      <w:r w:rsidRPr="00661924">
        <w:rPr>
          <w:rFonts w:hint="eastAsia"/>
          <w:lang w:eastAsia="zh-CN"/>
        </w:rPr>
        <w:t>10.1</w:t>
      </w:r>
      <w:r w:rsidRPr="00661924">
        <w:rPr>
          <w:rFonts w:hint="eastAsia"/>
          <w:lang w:eastAsia="zh-CN"/>
        </w:rPr>
        <w:tab/>
        <w:t>General</w:t>
      </w:r>
      <w:bookmarkEnd w:id="4611"/>
      <w:bookmarkEnd w:id="4612"/>
      <w:bookmarkEnd w:id="4613"/>
      <w:bookmarkEnd w:id="4614"/>
      <w:bookmarkEnd w:id="4615"/>
      <w:bookmarkEnd w:id="4616"/>
      <w:bookmarkEnd w:id="4617"/>
      <w:bookmarkEnd w:id="4618"/>
      <w:bookmarkEnd w:id="4619"/>
      <w:bookmarkEnd w:id="4620"/>
      <w:bookmarkEnd w:id="4621"/>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4622" w:name="_Toc21338360"/>
      <w:bookmarkStart w:id="4623" w:name="_Toc29808468"/>
      <w:bookmarkStart w:id="4624" w:name="_Toc37068387"/>
      <w:bookmarkStart w:id="4625" w:name="_Toc37257340"/>
      <w:bookmarkStart w:id="4626" w:name="_Toc45892471"/>
      <w:bookmarkStart w:id="4627" w:name="_Toc53176097"/>
      <w:bookmarkStart w:id="4628" w:name="_Toc61120062"/>
      <w:bookmarkStart w:id="4629" w:name="_Toc67917278"/>
      <w:bookmarkStart w:id="4630" w:name="_Toc76297317"/>
      <w:bookmarkStart w:id="4631" w:name="_Toc76571258"/>
      <w:bookmarkStart w:id="4632" w:name="_Toc83742798"/>
      <w:r w:rsidRPr="00661924">
        <w:lastRenderedPageBreak/>
        <w:t>10.1.1</w:t>
      </w:r>
      <w:r w:rsidRPr="00661924">
        <w:rPr>
          <w:rFonts w:hint="eastAsia"/>
          <w:lang w:eastAsia="zh-CN"/>
        </w:rPr>
        <w:tab/>
      </w:r>
      <w:r w:rsidRPr="00661924">
        <w:rPr>
          <w:lang w:eastAsia="zh-CN"/>
        </w:rPr>
        <w:t>Applicability of requirements</w:t>
      </w:r>
      <w:bookmarkEnd w:id="4622"/>
      <w:bookmarkEnd w:id="4623"/>
      <w:bookmarkEnd w:id="4624"/>
      <w:bookmarkEnd w:id="4625"/>
      <w:bookmarkEnd w:id="4626"/>
      <w:bookmarkEnd w:id="4627"/>
      <w:bookmarkEnd w:id="4628"/>
      <w:bookmarkEnd w:id="4629"/>
      <w:bookmarkEnd w:id="4630"/>
      <w:bookmarkEnd w:id="4631"/>
      <w:bookmarkEnd w:id="4632"/>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4633" w:name="_Toc21338361"/>
      <w:bookmarkStart w:id="4634" w:name="_Toc29808469"/>
      <w:bookmarkStart w:id="4635" w:name="_Toc37068388"/>
      <w:bookmarkStart w:id="4636" w:name="_Toc37257341"/>
      <w:bookmarkStart w:id="4637" w:name="_Toc45892472"/>
      <w:bookmarkStart w:id="4638" w:name="_Toc53176098"/>
      <w:bookmarkStart w:id="4639" w:name="_Toc61120063"/>
      <w:bookmarkStart w:id="4640" w:name="_Toc67917279"/>
      <w:bookmarkStart w:id="4641" w:name="_Toc76297318"/>
      <w:bookmarkStart w:id="4642" w:name="_Toc76571259"/>
      <w:bookmarkStart w:id="4643" w:name="_Toc83742799"/>
      <w:r w:rsidRPr="00661924">
        <w:t>10.1.1.1</w:t>
      </w:r>
      <w:r w:rsidRPr="00661924">
        <w:rPr>
          <w:rFonts w:hint="eastAsia"/>
        </w:rPr>
        <w:tab/>
      </w:r>
      <w:r w:rsidRPr="00661924">
        <w:t>Applicability of requirements for optional UE features</w:t>
      </w:r>
      <w:bookmarkEnd w:id="4633"/>
      <w:bookmarkEnd w:id="4634"/>
      <w:bookmarkEnd w:id="4635"/>
      <w:bookmarkEnd w:id="4636"/>
      <w:bookmarkEnd w:id="4637"/>
      <w:bookmarkEnd w:id="4638"/>
      <w:bookmarkEnd w:id="4639"/>
      <w:bookmarkEnd w:id="4640"/>
      <w:bookmarkEnd w:id="4641"/>
      <w:bookmarkEnd w:id="4642"/>
      <w:bookmarkEnd w:id="4643"/>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4644" w:name="_Toc21338362"/>
      <w:bookmarkStart w:id="4645" w:name="_Toc29808470"/>
      <w:bookmarkStart w:id="4646" w:name="_Toc37068389"/>
      <w:bookmarkStart w:id="4647" w:name="_Toc37257342"/>
      <w:bookmarkStart w:id="4648" w:name="_Toc45892473"/>
      <w:bookmarkStart w:id="4649" w:name="_Toc53176099"/>
      <w:bookmarkStart w:id="4650" w:name="_Toc61120064"/>
      <w:bookmarkStart w:id="4651" w:name="_Toc67917280"/>
      <w:bookmarkStart w:id="4652" w:name="_Toc76297319"/>
      <w:bookmarkStart w:id="4653" w:name="_Toc76571260"/>
      <w:bookmarkStart w:id="4654" w:name="_Toc83742800"/>
      <w:r w:rsidRPr="00661924">
        <w:t>10.1.1.2</w:t>
      </w:r>
      <w:r w:rsidRPr="00661924">
        <w:rPr>
          <w:rFonts w:hint="eastAsia"/>
        </w:rPr>
        <w:tab/>
      </w:r>
      <w:r w:rsidRPr="00661924">
        <w:t>Applicability of requirements for mandatory UE features with capability signalling</w:t>
      </w:r>
      <w:bookmarkEnd w:id="4644"/>
      <w:bookmarkEnd w:id="4645"/>
      <w:bookmarkEnd w:id="4646"/>
      <w:bookmarkEnd w:id="4647"/>
      <w:bookmarkEnd w:id="4648"/>
      <w:bookmarkEnd w:id="4649"/>
      <w:bookmarkEnd w:id="4650"/>
      <w:bookmarkEnd w:id="4651"/>
      <w:bookmarkEnd w:id="4652"/>
      <w:bookmarkEnd w:id="4653"/>
      <w:bookmarkEnd w:id="4654"/>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4655" w:name="_Toc21338363"/>
      <w:bookmarkStart w:id="4656" w:name="_Toc29808471"/>
      <w:bookmarkStart w:id="4657" w:name="_Toc37068390"/>
      <w:bookmarkStart w:id="4658" w:name="_Toc37257343"/>
      <w:bookmarkStart w:id="4659" w:name="_Toc45892474"/>
      <w:bookmarkStart w:id="4660" w:name="_Toc53176100"/>
      <w:bookmarkStart w:id="4661" w:name="_Toc61120065"/>
      <w:bookmarkStart w:id="4662" w:name="_Toc67917281"/>
      <w:bookmarkStart w:id="4663" w:name="_Toc76297320"/>
      <w:bookmarkStart w:id="4664" w:name="_Toc76571261"/>
      <w:bookmarkStart w:id="4665" w:name="_Toc83742801"/>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4655"/>
      <w:bookmarkEnd w:id="4656"/>
      <w:bookmarkEnd w:id="4657"/>
      <w:bookmarkEnd w:id="4658"/>
      <w:bookmarkEnd w:id="4659"/>
      <w:bookmarkEnd w:id="4660"/>
      <w:bookmarkEnd w:id="4661"/>
      <w:bookmarkEnd w:id="4662"/>
      <w:bookmarkEnd w:id="4663"/>
      <w:bookmarkEnd w:id="4664"/>
      <w:bookmarkEnd w:id="4665"/>
    </w:p>
    <w:p w14:paraId="0B1A19CB" w14:textId="77777777" w:rsidR="005B3300" w:rsidRPr="00661924" w:rsidRDefault="005B3300" w:rsidP="005B3300">
      <w:pPr>
        <w:pStyle w:val="Heading2"/>
        <w:rPr>
          <w:lang w:eastAsia="zh-CN"/>
        </w:rPr>
      </w:pPr>
      <w:bookmarkStart w:id="4666" w:name="_Toc21338364"/>
      <w:bookmarkStart w:id="4667" w:name="_Toc29808472"/>
      <w:bookmarkStart w:id="4668" w:name="_Toc37068391"/>
      <w:bookmarkStart w:id="4669" w:name="_Toc37257344"/>
      <w:bookmarkStart w:id="4670" w:name="_Toc45892475"/>
      <w:bookmarkStart w:id="4671" w:name="_Toc53176101"/>
      <w:bookmarkStart w:id="4672" w:name="_Toc61120066"/>
      <w:bookmarkStart w:id="4673" w:name="_Toc67917282"/>
      <w:bookmarkStart w:id="4674" w:name="_Toc76297321"/>
      <w:bookmarkStart w:id="4675" w:name="_Toc76571262"/>
      <w:bookmarkStart w:id="4676" w:name="_Toc83742802"/>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4666"/>
      <w:bookmarkEnd w:id="4667"/>
      <w:bookmarkEnd w:id="4668"/>
      <w:bookmarkEnd w:id="4669"/>
      <w:bookmarkEnd w:id="4670"/>
      <w:bookmarkEnd w:id="4671"/>
      <w:bookmarkEnd w:id="4672"/>
      <w:bookmarkEnd w:id="4673"/>
      <w:bookmarkEnd w:id="4674"/>
      <w:bookmarkEnd w:id="4675"/>
      <w:bookmarkEnd w:id="4676"/>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4677" w:name="_Toc21338365"/>
      <w:bookmarkStart w:id="4678" w:name="_Toc29808473"/>
      <w:bookmarkStart w:id="4679" w:name="_Toc37068392"/>
      <w:bookmarkStart w:id="4680" w:name="_Toc37257345"/>
      <w:bookmarkStart w:id="4681" w:name="_Toc45892476"/>
      <w:bookmarkStart w:id="4682" w:name="_Toc53176102"/>
      <w:bookmarkStart w:id="4683" w:name="_Toc61120067"/>
      <w:bookmarkStart w:id="4684" w:name="_Toc67917283"/>
      <w:bookmarkStart w:id="4685" w:name="_Toc76297322"/>
      <w:bookmarkStart w:id="4686" w:name="_Toc76571263"/>
      <w:bookmarkStart w:id="4687" w:name="_Toc83742803"/>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4677"/>
      <w:bookmarkEnd w:id="4678"/>
      <w:bookmarkEnd w:id="4679"/>
      <w:bookmarkEnd w:id="4680"/>
      <w:bookmarkEnd w:id="4681"/>
      <w:bookmarkEnd w:id="4682"/>
      <w:bookmarkEnd w:id="4683"/>
      <w:bookmarkEnd w:id="4684"/>
      <w:bookmarkEnd w:id="4685"/>
      <w:bookmarkEnd w:id="4686"/>
      <w:bookmarkEnd w:id="4687"/>
    </w:p>
    <w:p w14:paraId="6A21E04C" w14:textId="77777777" w:rsidR="005B3300" w:rsidRPr="00661924" w:rsidRDefault="005B3300" w:rsidP="005B3300">
      <w:pPr>
        <w:pStyle w:val="Heading3"/>
        <w:rPr>
          <w:lang w:eastAsia="zh-CN"/>
        </w:rPr>
      </w:pPr>
      <w:bookmarkStart w:id="4688" w:name="_Toc21338366"/>
      <w:bookmarkStart w:id="4689" w:name="_Toc29808474"/>
      <w:bookmarkStart w:id="4690" w:name="_Toc37068393"/>
      <w:bookmarkStart w:id="4691" w:name="_Toc37257346"/>
      <w:bookmarkStart w:id="4692" w:name="_Toc45892477"/>
      <w:bookmarkStart w:id="4693" w:name="_Toc53176103"/>
      <w:bookmarkStart w:id="4694" w:name="_Toc61120068"/>
      <w:bookmarkStart w:id="4695" w:name="_Toc67917284"/>
      <w:bookmarkStart w:id="4696" w:name="_Toc76297323"/>
      <w:bookmarkStart w:id="4697" w:name="_Toc76571264"/>
      <w:bookmarkStart w:id="4698" w:name="_Toc83742804"/>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4688"/>
      <w:bookmarkEnd w:id="4689"/>
      <w:bookmarkEnd w:id="4690"/>
      <w:bookmarkEnd w:id="4691"/>
      <w:bookmarkEnd w:id="4692"/>
      <w:bookmarkEnd w:id="4693"/>
      <w:bookmarkEnd w:id="4694"/>
      <w:bookmarkEnd w:id="4695"/>
      <w:bookmarkEnd w:id="4696"/>
      <w:bookmarkEnd w:id="4697"/>
      <w:bookmarkEnd w:id="4698"/>
    </w:p>
    <w:p w14:paraId="30A6B953" w14:textId="77777777" w:rsidR="005B3300" w:rsidRPr="00661924" w:rsidRDefault="005B3300" w:rsidP="005B3300">
      <w:pPr>
        <w:pStyle w:val="Heading4"/>
        <w:rPr>
          <w:lang w:eastAsia="zh-CN"/>
        </w:rPr>
      </w:pPr>
      <w:bookmarkStart w:id="4699" w:name="_Toc21338367"/>
      <w:bookmarkStart w:id="4700" w:name="_Toc29808475"/>
      <w:bookmarkStart w:id="4701" w:name="_Toc37068394"/>
      <w:bookmarkStart w:id="4702" w:name="_Toc37257347"/>
      <w:bookmarkStart w:id="4703" w:name="_Toc45892478"/>
      <w:bookmarkStart w:id="4704" w:name="_Toc53176104"/>
      <w:bookmarkStart w:id="4705" w:name="_Toc61120069"/>
      <w:bookmarkStart w:id="4706" w:name="_Toc67917285"/>
      <w:bookmarkStart w:id="4707" w:name="_Toc76297324"/>
      <w:bookmarkStart w:id="4708" w:name="_Toc76571265"/>
      <w:bookmarkStart w:id="4709" w:name="_Toc83742805"/>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4699"/>
      <w:bookmarkEnd w:id="4700"/>
      <w:bookmarkEnd w:id="4701"/>
      <w:bookmarkEnd w:id="4702"/>
      <w:bookmarkEnd w:id="4703"/>
      <w:bookmarkEnd w:id="4704"/>
      <w:bookmarkEnd w:id="4705"/>
      <w:bookmarkEnd w:id="4706"/>
      <w:bookmarkEnd w:id="4707"/>
      <w:bookmarkEnd w:id="4708"/>
      <w:bookmarkEnd w:id="4709"/>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4710" w:name="_Toc21338368"/>
      <w:bookmarkStart w:id="4711" w:name="_Toc29808476"/>
      <w:bookmarkStart w:id="4712" w:name="_Toc37068395"/>
      <w:bookmarkStart w:id="4713" w:name="_Toc37257348"/>
      <w:bookmarkStart w:id="4714" w:name="_Toc45892479"/>
      <w:bookmarkStart w:id="4715" w:name="_Toc53176105"/>
      <w:bookmarkStart w:id="4716" w:name="_Toc61120070"/>
      <w:bookmarkStart w:id="4717" w:name="_Toc67917286"/>
      <w:bookmarkStart w:id="4718" w:name="_Toc76297325"/>
      <w:bookmarkStart w:id="4719" w:name="_Toc76571266"/>
      <w:bookmarkStart w:id="4720" w:name="_Toc83742806"/>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4710"/>
      <w:bookmarkEnd w:id="4711"/>
      <w:bookmarkEnd w:id="4712"/>
      <w:bookmarkEnd w:id="4713"/>
      <w:bookmarkEnd w:id="4714"/>
      <w:bookmarkEnd w:id="4715"/>
      <w:bookmarkEnd w:id="4716"/>
      <w:bookmarkEnd w:id="4717"/>
      <w:bookmarkEnd w:id="4718"/>
      <w:bookmarkEnd w:id="4719"/>
      <w:bookmarkEnd w:id="4720"/>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4721" w:name="_Toc21338369"/>
      <w:bookmarkStart w:id="4722" w:name="_Toc29808477"/>
      <w:bookmarkStart w:id="4723" w:name="_Toc37068396"/>
      <w:bookmarkStart w:id="4724" w:name="_Toc37257349"/>
      <w:bookmarkStart w:id="4725" w:name="_Toc45892480"/>
      <w:bookmarkStart w:id="4726" w:name="_Toc53176106"/>
      <w:bookmarkStart w:id="4727" w:name="_Toc61120071"/>
      <w:bookmarkStart w:id="4728" w:name="_Toc67917287"/>
      <w:bookmarkStart w:id="4729" w:name="_Toc76297326"/>
      <w:bookmarkStart w:id="4730" w:name="_Toc76571267"/>
      <w:bookmarkStart w:id="4731" w:name="_Toc83742807"/>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4721"/>
      <w:bookmarkEnd w:id="4722"/>
      <w:bookmarkEnd w:id="4723"/>
      <w:bookmarkEnd w:id="4724"/>
      <w:bookmarkEnd w:id="4725"/>
      <w:bookmarkEnd w:id="4726"/>
      <w:bookmarkEnd w:id="4727"/>
      <w:bookmarkEnd w:id="4728"/>
      <w:bookmarkEnd w:id="4729"/>
      <w:bookmarkEnd w:id="4730"/>
      <w:bookmarkEnd w:id="4731"/>
    </w:p>
    <w:p w14:paraId="21E1ABF3" w14:textId="77777777" w:rsidR="005B3300" w:rsidRPr="00661924" w:rsidRDefault="005B3300" w:rsidP="005B3300">
      <w:pPr>
        <w:overflowPunct w:val="0"/>
        <w:autoSpaceDE w:val="0"/>
        <w:autoSpaceDN w:val="0"/>
        <w:adjustRightInd w:val="0"/>
        <w:textAlignment w:val="baseline"/>
        <w:rPr>
          <w:lang w:eastAsia="zh-CN"/>
        </w:rPr>
      </w:pPr>
      <w:bookmarkStart w:id="4732"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4733" w:name="_Toc29808478"/>
      <w:bookmarkStart w:id="4734" w:name="_Toc37068397"/>
      <w:bookmarkStart w:id="4735" w:name="_Toc37257350"/>
      <w:bookmarkStart w:id="4736" w:name="_Toc45892481"/>
      <w:bookmarkStart w:id="4737" w:name="_Toc53176107"/>
      <w:bookmarkStart w:id="4738" w:name="_Toc61120072"/>
      <w:bookmarkStart w:id="4739" w:name="_Toc67917288"/>
      <w:bookmarkStart w:id="4740" w:name="_Toc76297327"/>
      <w:bookmarkStart w:id="4741" w:name="_Toc76571268"/>
      <w:bookmarkStart w:id="4742" w:name="_Toc83742808"/>
      <w:r w:rsidRPr="00661924">
        <w:rPr>
          <w:rFonts w:hint="eastAsia"/>
          <w:lang w:eastAsia="zh-CN"/>
        </w:rPr>
        <w:t>10.2B.2</w:t>
      </w:r>
      <w:r w:rsidRPr="00661924">
        <w:rPr>
          <w:rFonts w:hint="eastAsia"/>
          <w:lang w:eastAsia="zh-CN"/>
        </w:rPr>
        <w:tab/>
        <w:t>NR DC between FR1 and FR2</w:t>
      </w:r>
      <w:bookmarkEnd w:id="4732"/>
      <w:bookmarkEnd w:id="4733"/>
      <w:bookmarkEnd w:id="4734"/>
      <w:bookmarkEnd w:id="4735"/>
      <w:bookmarkEnd w:id="4736"/>
      <w:bookmarkEnd w:id="4737"/>
      <w:bookmarkEnd w:id="4738"/>
      <w:bookmarkEnd w:id="4739"/>
      <w:bookmarkEnd w:id="4740"/>
      <w:bookmarkEnd w:id="4741"/>
      <w:bookmarkEnd w:id="4742"/>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4743" w:name="_Toc21338371"/>
      <w:bookmarkStart w:id="4744" w:name="_Toc29808479"/>
      <w:bookmarkStart w:id="4745" w:name="_Toc37068398"/>
      <w:bookmarkStart w:id="4746" w:name="_Toc37257351"/>
      <w:bookmarkStart w:id="4747" w:name="_Toc45892482"/>
      <w:bookmarkStart w:id="4748" w:name="_Toc53176108"/>
      <w:bookmarkStart w:id="4749" w:name="_Toc61120073"/>
      <w:bookmarkStart w:id="4750" w:name="_Toc67917289"/>
      <w:bookmarkStart w:id="4751" w:name="_Toc76297328"/>
      <w:bookmarkStart w:id="4752" w:name="_Toc76571269"/>
      <w:bookmarkStart w:id="4753" w:name="_Toc83742809"/>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743"/>
      <w:bookmarkEnd w:id="4744"/>
      <w:bookmarkEnd w:id="4745"/>
      <w:bookmarkEnd w:id="4746"/>
      <w:bookmarkEnd w:id="4747"/>
      <w:bookmarkEnd w:id="4748"/>
      <w:bookmarkEnd w:id="4749"/>
      <w:bookmarkEnd w:id="4750"/>
      <w:bookmarkEnd w:id="4751"/>
      <w:bookmarkEnd w:id="4752"/>
      <w:bookmarkEnd w:id="4753"/>
    </w:p>
    <w:p w14:paraId="24F3329E" w14:textId="77777777" w:rsidR="005B3300" w:rsidRPr="00661924" w:rsidRDefault="005B3300" w:rsidP="005B3300">
      <w:pPr>
        <w:pStyle w:val="Heading2"/>
        <w:rPr>
          <w:lang w:eastAsia="zh-CN"/>
        </w:rPr>
      </w:pPr>
      <w:bookmarkStart w:id="4754" w:name="_Toc21338372"/>
      <w:bookmarkStart w:id="4755" w:name="_Toc29808480"/>
      <w:bookmarkStart w:id="4756" w:name="_Toc37068399"/>
      <w:bookmarkStart w:id="4757" w:name="_Toc37257352"/>
      <w:bookmarkStart w:id="4758" w:name="_Toc45892483"/>
      <w:bookmarkStart w:id="4759" w:name="_Toc53176109"/>
      <w:bookmarkStart w:id="4760" w:name="_Toc61120074"/>
      <w:bookmarkStart w:id="4761" w:name="_Toc67917290"/>
      <w:bookmarkStart w:id="4762" w:name="_Toc76297329"/>
      <w:bookmarkStart w:id="4763" w:name="_Toc76571270"/>
      <w:bookmarkStart w:id="4764" w:name="_Toc83742810"/>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4754"/>
      <w:bookmarkEnd w:id="4755"/>
      <w:bookmarkEnd w:id="4756"/>
      <w:bookmarkEnd w:id="4757"/>
      <w:bookmarkEnd w:id="4758"/>
      <w:bookmarkEnd w:id="4759"/>
      <w:bookmarkEnd w:id="4760"/>
      <w:bookmarkEnd w:id="4761"/>
      <w:bookmarkEnd w:id="4762"/>
      <w:bookmarkEnd w:id="4763"/>
      <w:bookmarkEnd w:id="4764"/>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4765" w:name="_Toc21338373"/>
      <w:bookmarkStart w:id="4766" w:name="_Toc29808481"/>
      <w:bookmarkStart w:id="4767" w:name="_Toc37068400"/>
      <w:bookmarkStart w:id="4768" w:name="_Toc37257353"/>
      <w:bookmarkStart w:id="4769" w:name="_Toc45892484"/>
      <w:bookmarkStart w:id="4770" w:name="_Toc53176110"/>
      <w:bookmarkStart w:id="4771" w:name="_Toc61120075"/>
      <w:bookmarkStart w:id="4772" w:name="_Toc67917291"/>
      <w:bookmarkStart w:id="4773" w:name="_Toc76297330"/>
      <w:bookmarkStart w:id="4774" w:name="_Toc76571271"/>
      <w:bookmarkStart w:id="4775" w:name="_Toc83742811"/>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4765"/>
      <w:bookmarkEnd w:id="4766"/>
      <w:bookmarkEnd w:id="4767"/>
      <w:bookmarkEnd w:id="4768"/>
      <w:bookmarkEnd w:id="4769"/>
      <w:bookmarkEnd w:id="4770"/>
      <w:bookmarkEnd w:id="4771"/>
      <w:bookmarkEnd w:id="4772"/>
      <w:bookmarkEnd w:id="4773"/>
      <w:bookmarkEnd w:id="4774"/>
      <w:bookmarkEnd w:id="4775"/>
    </w:p>
    <w:p w14:paraId="6E3BAB14" w14:textId="77777777" w:rsidR="005B3300" w:rsidRPr="00661924" w:rsidRDefault="005B3300" w:rsidP="005B3300">
      <w:pPr>
        <w:pStyle w:val="Heading3"/>
        <w:rPr>
          <w:lang w:eastAsia="zh-CN"/>
        </w:rPr>
      </w:pPr>
      <w:bookmarkStart w:id="4776" w:name="_Toc21338374"/>
      <w:bookmarkStart w:id="4777" w:name="_Toc29808482"/>
      <w:bookmarkStart w:id="4778" w:name="_Toc37068401"/>
      <w:bookmarkStart w:id="4779" w:name="_Toc37257354"/>
      <w:bookmarkStart w:id="4780" w:name="_Toc45892485"/>
      <w:bookmarkStart w:id="4781" w:name="_Toc53176111"/>
      <w:bookmarkStart w:id="4782" w:name="_Toc61120076"/>
      <w:bookmarkStart w:id="4783" w:name="_Toc67917292"/>
      <w:bookmarkStart w:id="4784" w:name="_Toc76297331"/>
      <w:bookmarkStart w:id="4785" w:name="_Toc76571272"/>
      <w:bookmarkStart w:id="4786" w:name="_Toc83742812"/>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4776"/>
      <w:bookmarkEnd w:id="4777"/>
      <w:bookmarkEnd w:id="4778"/>
      <w:bookmarkEnd w:id="4779"/>
      <w:bookmarkEnd w:id="4780"/>
      <w:bookmarkEnd w:id="4781"/>
      <w:bookmarkEnd w:id="4782"/>
      <w:bookmarkEnd w:id="4783"/>
      <w:bookmarkEnd w:id="4784"/>
      <w:bookmarkEnd w:id="4785"/>
      <w:bookmarkEnd w:id="4786"/>
    </w:p>
    <w:p w14:paraId="021F1B53" w14:textId="77777777" w:rsidR="005B3300" w:rsidRPr="00661924" w:rsidRDefault="005B3300" w:rsidP="005B3300">
      <w:pPr>
        <w:pStyle w:val="Heading4"/>
        <w:rPr>
          <w:lang w:eastAsia="zh-CN"/>
        </w:rPr>
      </w:pPr>
      <w:bookmarkStart w:id="4787" w:name="_Toc21338375"/>
      <w:bookmarkStart w:id="4788" w:name="_Toc29808483"/>
      <w:bookmarkStart w:id="4789" w:name="_Toc37068402"/>
      <w:bookmarkStart w:id="4790" w:name="_Toc37257355"/>
      <w:bookmarkStart w:id="4791" w:name="_Toc45892486"/>
      <w:bookmarkStart w:id="4792" w:name="_Toc53176112"/>
      <w:bookmarkStart w:id="4793" w:name="_Toc61120077"/>
      <w:bookmarkStart w:id="4794" w:name="_Toc67917293"/>
      <w:bookmarkStart w:id="4795" w:name="_Toc76297332"/>
      <w:bookmarkStart w:id="4796" w:name="_Toc76571273"/>
      <w:bookmarkStart w:id="4797" w:name="_Toc83742813"/>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4787"/>
      <w:bookmarkEnd w:id="4788"/>
      <w:bookmarkEnd w:id="4789"/>
      <w:bookmarkEnd w:id="4790"/>
      <w:bookmarkEnd w:id="4791"/>
      <w:bookmarkEnd w:id="4792"/>
      <w:bookmarkEnd w:id="4793"/>
      <w:bookmarkEnd w:id="4794"/>
      <w:bookmarkEnd w:id="4795"/>
      <w:bookmarkEnd w:id="4796"/>
      <w:bookmarkEnd w:id="4797"/>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4798" w:name="_Toc21338376"/>
      <w:bookmarkStart w:id="4799" w:name="_Toc29808484"/>
      <w:bookmarkStart w:id="4800" w:name="_Toc37068403"/>
      <w:bookmarkStart w:id="4801" w:name="_Toc37257356"/>
      <w:bookmarkStart w:id="4802" w:name="_Toc45892487"/>
      <w:bookmarkStart w:id="4803" w:name="_Toc53176113"/>
      <w:bookmarkStart w:id="4804" w:name="_Toc61120078"/>
      <w:bookmarkStart w:id="4805" w:name="_Toc67917294"/>
      <w:bookmarkStart w:id="4806" w:name="_Toc76297333"/>
      <w:bookmarkStart w:id="4807" w:name="_Toc76571274"/>
      <w:bookmarkStart w:id="4808" w:name="_Toc83742814"/>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4798"/>
      <w:bookmarkEnd w:id="4799"/>
      <w:bookmarkEnd w:id="4800"/>
      <w:bookmarkEnd w:id="4801"/>
      <w:bookmarkEnd w:id="4802"/>
      <w:bookmarkEnd w:id="4803"/>
      <w:bookmarkEnd w:id="4804"/>
      <w:bookmarkEnd w:id="4805"/>
      <w:bookmarkEnd w:id="4806"/>
      <w:bookmarkEnd w:id="4807"/>
      <w:bookmarkEnd w:id="4808"/>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4809" w:name="_Toc21338377"/>
      <w:bookmarkStart w:id="4810" w:name="_Toc29808485"/>
      <w:bookmarkStart w:id="4811" w:name="_Toc37068404"/>
      <w:bookmarkStart w:id="4812" w:name="_Toc37257357"/>
      <w:bookmarkStart w:id="4813" w:name="_Toc45892488"/>
      <w:bookmarkStart w:id="4814" w:name="_Toc53176114"/>
      <w:bookmarkStart w:id="4815" w:name="_Toc61120079"/>
      <w:bookmarkStart w:id="4816" w:name="_Toc67917295"/>
      <w:bookmarkStart w:id="4817" w:name="_Toc76297334"/>
      <w:bookmarkStart w:id="4818" w:name="_Toc76571275"/>
      <w:bookmarkStart w:id="4819" w:name="_Toc83742815"/>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4809"/>
      <w:bookmarkEnd w:id="4810"/>
      <w:bookmarkEnd w:id="4811"/>
      <w:bookmarkEnd w:id="4812"/>
      <w:bookmarkEnd w:id="4813"/>
      <w:bookmarkEnd w:id="4814"/>
      <w:bookmarkEnd w:id="4815"/>
      <w:bookmarkEnd w:id="4816"/>
      <w:bookmarkEnd w:id="4817"/>
      <w:bookmarkEnd w:id="4818"/>
      <w:bookmarkEnd w:id="4819"/>
    </w:p>
    <w:p w14:paraId="2EAF6D98" w14:textId="77777777" w:rsidR="005B3300" w:rsidRPr="00661924" w:rsidRDefault="005B3300" w:rsidP="005B3300">
      <w:pPr>
        <w:overflowPunct w:val="0"/>
        <w:autoSpaceDE w:val="0"/>
        <w:autoSpaceDN w:val="0"/>
        <w:adjustRightInd w:val="0"/>
        <w:textAlignment w:val="baseline"/>
        <w:rPr>
          <w:lang w:eastAsia="zh-CN"/>
        </w:rPr>
      </w:pPr>
      <w:bookmarkStart w:id="4820"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4821" w:name="_Toc29808486"/>
      <w:bookmarkStart w:id="4822" w:name="_Toc37068405"/>
      <w:bookmarkStart w:id="4823" w:name="_Toc37257358"/>
      <w:bookmarkStart w:id="4824" w:name="_Toc45892489"/>
      <w:bookmarkStart w:id="4825" w:name="_Toc53176115"/>
      <w:bookmarkStart w:id="4826" w:name="_Toc61120080"/>
      <w:bookmarkStart w:id="4827" w:name="_Toc67917296"/>
      <w:bookmarkStart w:id="4828" w:name="_Toc76297335"/>
      <w:bookmarkStart w:id="4829" w:name="_Toc76571276"/>
      <w:bookmarkStart w:id="4830" w:name="_Toc83742816"/>
      <w:r w:rsidRPr="00661924">
        <w:rPr>
          <w:rFonts w:hint="eastAsia"/>
          <w:lang w:eastAsia="zh-CN"/>
        </w:rPr>
        <w:lastRenderedPageBreak/>
        <w:t>10.3B.2</w:t>
      </w:r>
      <w:r w:rsidRPr="00661924">
        <w:rPr>
          <w:rFonts w:hint="eastAsia"/>
          <w:lang w:eastAsia="zh-CN"/>
        </w:rPr>
        <w:tab/>
        <w:t>NR DC between FR1 and FR2</w:t>
      </w:r>
      <w:bookmarkEnd w:id="4820"/>
      <w:bookmarkEnd w:id="4821"/>
      <w:bookmarkEnd w:id="4822"/>
      <w:bookmarkEnd w:id="4823"/>
      <w:bookmarkEnd w:id="4824"/>
      <w:bookmarkEnd w:id="4825"/>
      <w:bookmarkEnd w:id="4826"/>
      <w:bookmarkEnd w:id="4827"/>
      <w:bookmarkEnd w:id="4828"/>
      <w:bookmarkEnd w:id="4829"/>
      <w:bookmarkEnd w:id="4830"/>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4831" w:name="_Toc21338379"/>
      <w:bookmarkStart w:id="4832" w:name="_Toc29808487"/>
      <w:bookmarkStart w:id="4833" w:name="_Toc37068406"/>
      <w:bookmarkStart w:id="4834" w:name="_Toc37257359"/>
      <w:bookmarkStart w:id="4835" w:name="_Toc45892490"/>
      <w:bookmarkStart w:id="4836" w:name="_Toc53176116"/>
      <w:bookmarkStart w:id="4837" w:name="_Toc61120081"/>
      <w:bookmarkStart w:id="4838" w:name="_Toc67917297"/>
      <w:bookmarkStart w:id="4839" w:name="_Toc76297336"/>
      <w:bookmarkStart w:id="4840" w:name="_Toc76571277"/>
      <w:bookmarkStart w:id="4841" w:name="_Toc83742817"/>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4831"/>
      <w:bookmarkEnd w:id="4832"/>
      <w:bookmarkEnd w:id="4833"/>
      <w:bookmarkEnd w:id="4834"/>
      <w:bookmarkEnd w:id="4835"/>
      <w:bookmarkEnd w:id="4836"/>
      <w:bookmarkEnd w:id="4837"/>
      <w:bookmarkEnd w:id="4838"/>
      <w:bookmarkEnd w:id="4839"/>
      <w:bookmarkEnd w:id="4840"/>
      <w:bookmarkEnd w:id="4841"/>
    </w:p>
    <w:p w14:paraId="263A4195" w14:textId="77777777" w:rsidR="005B3300" w:rsidRPr="00661924" w:rsidRDefault="005B3300" w:rsidP="005B3300">
      <w:pPr>
        <w:pStyle w:val="Heading2"/>
        <w:rPr>
          <w:lang w:eastAsia="zh-CN"/>
        </w:rPr>
      </w:pPr>
      <w:bookmarkStart w:id="4842" w:name="_Toc21338380"/>
      <w:bookmarkStart w:id="4843" w:name="_Toc29808488"/>
      <w:bookmarkStart w:id="4844" w:name="_Toc37068407"/>
      <w:bookmarkStart w:id="4845" w:name="_Toc37257360"/>
      <w:bookmarkStart w:id="4846" w:name="_Toc45892491"/>
      <w:bookmarkStart w:id="4847" w:name="_Toc53176117"/>
      <w:bookmarkStart w:id="4848" w:name="_Toc61120082"/>
      <w:bookmarkStart w:id="4849" w:name="_Toc67917298"/>
      <w:bookmarkStart w:id="4850" w:name="_Toc76297337"/>
      <w:bookmarkStart w:id="4851" w:name="_Toc76571278"/>
      <w:bookmarkStart w:id="4852" w:name="_Toc83742818"/>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4842"/>
      <w:bookmarkEnd w:id="4843"/>
      <w:bookmarkEnd w:id="4844"/>
      <w:bookmarkEnd w:id="4845"/>
      <w:bookmarkEnd w:id="4846"/>
      <w:bookmarkEnd w:id="4847"/>
      <w:bookmarkEnd w:id="4848"/>
      <w:bookmarkEnd w:id="4849"/>
      <w:bookmarkEnd w:id="4850"/>
      <w:bookmarkEnd w:id="4851"/>
      <w:bookmarkEnd w:id="4852"/>
    </w:p>
    <w:p w14:paraId="23F2B0BF" w14:textId="77777777" w:rsidR="005B3300" w:rsidRPr="00661924" w:rsidRDefault="005B3300" w:rsidP="005B3300">
      <w:pPr>
        <w:pStyle w:val="Heading2"/>
        <w:rPr>
          <w:lang w:eastAsia="zh-CN"/>
        </w:rPr>
      </w:pPr>
      <w:bookmarkStart w:id="4853" w:name="_Toc21338381"/>
      <w:bookmarkStart w:id="4854" w:name="_Toc29808489"/>
      <w:bookmarkStart w:id="4855" w:name="_Toc37068408"/>
      <w:bookmarkStart w:id="4856" w:name="_Toc37257361"/>
      <w:bookmarkStart w:id="4857" w:name="_Toc45892492"/>
      <w:bookmarkStart w:id="4858" w:name="_Toc53176118"/>
      <w:bookmarkStart w:id="4859" w:name="_Toc61120083"/>
      <w:bookmarkStart w:id="4860" w:name="_Toc67917299"/>
      <w:bookmarkStart w:id="4861" w:name="_Toc76297338"/>
      <w:bookmarkStart w:id="4862" w:name="_Toc76571279"/>
      <w:bookmarkStart w:id="4863" w:name="_Toc83742819"/>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4853"/>
      <w:bookmarkEnd w:id="4854"/>
      <w:bookmarkEnd w:id="4855"/>
      <w:bookmarkEnd w:id="4856"/>
      <w:bookmarkEnd w:id="4857"/>
      <w:bookmarkEnd w:id="4858"/>
      <w:bookmarkEnd w:id="4859"/>
      <w:bookmarkEnd w:id="4860"/>
      <w:bookmarkEnd w:id="4861"/>
      <w:bookmarkEnd w:id="4862"/>
      <w:bookmarkEnd w:id="4863"/>
    </w:p>
    <w:p w14:paraId="30734B08" w14:textId="77777777" w:rsidR="005B3300" w:rsidRPr="00661924" w:rsidRDefault="005B3300" w:rsidP="005B3300">
      <w:pPr>
        <w:pStyle w:val="Heading3"/>
        <w:rPr>
          <w:lang w:eastAsia="zh-CN"/>
        </w:rPr>
      </w:pPr>
      <w:bookmarkStart w:id="4864" w:name="_Toc21338382"/>
      <w:bookmarkStart w:id="4865" w:name="_Toc29808490"/>
      <w:bookmarkStart w:id="4866" w:name="_Toc37068409"/>
      <w:bookmarkStart w:id="4867" w:name="_Toc37257362"/>
      <w:bookmarkStart w:id="4868" w:name="_Toc45892493"/>
      <w:bookmarkStart w:id="4869" w:name="_Toc53176119"/>
      <w:bookmarkStart w:id="4870" w:name="_Toc61120084"/>
      <w:bookmarkStart w:id="4871" w:name="_Toc67917300"/>
      <w:bookmarkStart w:id="4872" w:name="_Toc76297339"/>
      <w:bookmarkStart w:id="4873" w:name="_Toc76571280"/>
      <w:bookmarkStart w:id="4874" w:name="_Toc83742820"/>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4864"/>
      <w:bookmarkEnd w:id="4865"/>
      <w:bookmarkEnd w:id="4866"/>
      <w:bookmarkEnd w:id="4867"/>
      <w:bookmarkEnd w:id="4868"/>
      <w:bookmarkEnd w:id="4869"/>
      <w:bookmarkEnd w:id="4870"/>
      <w:bookmarkEnd w:id="4871"/>
      <w:bookmarkEnd w:id="4872"/>
      <w:bookmarkEnd w:id="4873"/>
      <w:bookmarkEnd w:id="4874"/>
    </w:p>
    <w:p w14:paraId="52123BDC" w14:textId="77777777" w:rsidR="005B3300" w:rsidRPr="00661924" w:rsidRDefault="005B3300" w:rsidP="005B3300">
      <w:pPr>
        <w:pStyle w:val="Heading4"/>
        <w:rPr>
          <w:lang w:eastAsia="zh-CN"/>
        </w:rPr>
      </w:pPr>
      <w:bookmarkStart w:id="4875" w:name="_Toc21338383"/>
      <w:bookmarkStart w:id="4876" w:name="_Toc29808491"/>
      <w:bookmarkStart w:id="4877" w:name="_Toc37068410"/>
      <w:bookmarkStart w:id="4878" w:name="_Toc37257363"/>
      <w:bookmarkStart w:id="4879" w:name="_Toc45892494"/>
      <w:bookmarkStart w:id="4880" w:name="_Toc53176120"/>
      <w:bookmarkStart w:id="4881" w:name="_Toc61120085"/>
      <w:bookmarkStart w:id="4882" w:name="_Toc67917301"/>
      <w:bookmarkStart w:id="4883" w:name="_Toc76297340"/>
      <w:bookmarkStart w:id="4884" w:name="_Toc76571281"/>
      <w:bookmarkStart w:id="4885" w:name="_Toc83742821"/>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4875"/>
      <w:bookmarkEnd w:id="4876"/>
      <w:bookmarkEnd w:id="4877"/>
      <w:bookmarkEnd w:id="4878"/>
      <w:bookmarkEnd w:id="4879"/>
      <w:bookmarkEnd w:id="4880"/>
      <w:bookmarkEnd w:id="4881"/>
      <w:bookmarkEnd w:id="4882"/>
      <w:bookmarkEnd w:id="4883"/>
      <w:bookmarkEnd w:id="4884"/>
      <w:bookmarkEnd w:id="4885"/>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4886" w:name="_Toc21338384"/>
      <w:bookmarkStart w:id="4887" w:name="_Toc29808492"/>
      <w:bookmarkStart w:id="4888" w:name="_Toc37068411"/>
      <w:bookmarkStart w:id="4889" w:name="_Toc37257364"/>
      <w:bookmarkStart w:id="4890" w:name="_Toc45892495"/>
      <w:bookmarkStart w:id="4891" w:name="_Toc53176121"/>
      <w:bookmarkStart w:id="4892" w:name="_Toc61120086"/>
      <w:bookmarkStart w:id="4893" w:name="_Toc67917302"/>
      <w:bookmarkStart w:id="4894" w:name="_Toc76297341"/>
      <w:bookmarkStart w:id="4895" w:name="_Toc76571282"/>
      <w:bookmarkStart w:id="4896" w:name="_Toc83742822"/>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4886"/>
      <w:bookmarkEnd w:id="4887"/>
      <w:bookmarkEnd w:id="4888"/>
      <w:bookmarkEnd w:id="4889"/>
      <w:bookmarkEnd w:id="4890"/>
      <w:bookmarkEnd w:id="4891"/>
      <w:bookmarkEnd w:id="4892"/>
      <w:bookmarkEnd w:id="4893"/>
      <w:bookmarkEnd w:id="4894"/>
      <w:bookmarkEnd w:id="4895"/>
      <w:bookmarkEnd w:id="4896"/>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4897" w:name="_Toc21338385"/>
      <w:bookmarkStart w:id="4898" w:name="_Toc29808493"/>
      <w:bookmarkStart w:id="4899" w:name="_Toc37068412"/>
      <w:bookmarkStart w:id="4900" w:name="_Toc37257365"/>
      <w:bookmarkStart w:id="4901" w:name="_Toc45892496"/>
      <w:bookmarkStart w:id="4902" w:name="_Toc53176122"/>
      <w:bookmarkStart w:id="4903" w:name="_Toc61120087"/>
      <w:bookmarkStart w:id="4904" w:name="_Toc67917303"/>
      <w:bookmarkStart w:id="4905" w:name="_Toc76297342"/>
      <w:bookmarkStart w:id="4906" w:name="_Toc76571283"/>
      <w:bookmarkStart w:id="4907" w:name="_Toc83742823"/>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4897"/>
      <w:bookmarkEnd w:id="4898"/>
      <w:bookmarkEnd w:id="4899"/>
      <w:bookmarkEnd w:id="4900"/>
      <w:bookmarkEnd w:id="4901"/>
      <w:bookmarkEnd w:id="4902"/>
      <w:bookmarkEnd w:id="4903"/>
      <w:bookmarkEnd w:id="4904"/>
      <w:bookmarkEnd w:id="4905"/>
      <w:bookmarkEnd w:id="4906"/>
      <w:bookmarkEnd w:id="4907"/>
    </w:p>
    <w:p w14:paraId="4E0EF0AA" w14:textId="77777777" w:rsidR="005B3300" w:rsidRPr="00661924" w:rsidRDefault="005B3300" w:rsidP="005B3300">
      <w:bookmarkStart w:id="4908"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4909" w:name="_Toc29808494"/>
      <w:bookmarkStart w:id="4910" w:name="_Toc37068413"/>
      <w:bookmarkStart w:id="4911" w:name="_Toc37257366"/>
      <w:bookmarkStart w:id="4912" w:name="_Toc45892497"/>
      <w:bookmarkStart w:id="4913" w:name="_Toc53176123"/>
      <w:bookmarkStart w:id="4914" w:name="_Toc61120088"/>
      <w:bookmarkStart w:id="4915" w:name="_Toc67917304"/>
      <w:bookmarkStart w:id="4916" w:name="_Toc76297343"/>
      <w:bookmarkStart w:id="4917" w:name="_Toc76571284"/>
      <w:bookmarkStart w:id="4918" w:name="_Toc83742824"/>
      <w:r w:rsidRPr="00661924">
        <w:rPr>
          <w:rFonts w:hint="eastAsia"/>
          <w:lang w:eastAsia="zh-CN"/>
        </w:rPr>
        <w:t>10.4B.2</w:t>
      </w:r>
      <w:r w:rsidRPr="00661924">
        <w:rPr>
          <w:rFonts w:hint="eastAsia"/>
          <w:lang w:eastAsia="zh-CN"/>
        </w:rPr>
        <w:tab/>
        <w:t>NR DC between FR1 and FR2</w:t>
      </w:r>
      <w:bookmarkEnd w:id="4908"/>
      <w:bookmarkEnd w:id="4909"/>
      <w:bookmarkEnd w:id="4910"/>
      <w:bookmarkEnd w:id="4911"/>
      <w:bookmarkEnd w:id="4912"/>
      <w:bookmarkEnd w:id="4913"/>
      <w:bookmarkEnd w:id="4914"/>
      <w:bookmarkEnd w:id="4915"/>
      <w:bookmarkEnd w:id="4916"/>
      <w:bookmarkEnd w:id="4917"/>
      <w:bookmarkEnd w:id="4918"/>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4919" w:name="_Toc21338387"/>
      <w:bookmarkStart w:id="4920" w:name="_Toc29808495"/>
      <w:bookmarkStart w:id="4921" w:name="_Toc37068414"/>
      <w:bookmarkStart w:id="4922" w:name="_Toc37257367"/>
      <w:bookmarkStart w:id="4923" w:name="_Toc45892498"/>
      <w:bookmarkStart w:id="4924" w:name="_Toc53176124"/>
      <w:bookmarkStart w:id="4925" w:name="_Toc61120089"/>
      <w:bookmarkStart w:id="4926" w:name="_Toc67917305"/>
      <w:bookmarkStart w:id="4927" w:name="_Toc76297344"/>
      <w:bookmarkStart w:id="4928" w:name="_Toc76571285"/>
      <w:bookmarkStart w:id="4929" w:name="_Toc83742825"/>
      <w:r w:rsidRPr="00661924">
        <w:lastRenderedPageBreak/>
        <w:t>Annex A (normative):</w:t>
      </w:r>
      <w:r w:rsidRPr="00661924">
        <w:br/>
        <w:t>Measurement channels</w:t>
      </w:r>
      <w:bookmarkEnd w:id="4919"/>
      <w:bookmarkEnd w:id="4920"/>
      <w:bookmarkEnd w:id="4921"/>
      <w:bookmarkEnd w:id="4922"/>
      <w:bookmarkEnd w:id="4923"/>
      <w:bookmarkEnd w:id="4924"/>
      <w:bookmarkEnd w:id="4925"/>
      <w:bookmarkEnd w:id="4926"/>
      <w:bookmarkEnd w:id="4927"/>
      <w:bookmarkEnd w:id="4928"/>
      <w:bookmarkEnd w:id="4929"/>
    </w:p>
    <w:p w14:paraId="03766428" w14:textId="77777777" w:rsidR="005B3300" w:rsidRPr="00661924" w:rsidRDefault="005B3300" w:rsidP="005B3300">
      <w:pPr>
        <w:pStyle w:val="Heading1"/>
        <w:rPr>
          <w:lang w:eastAsia="zh-CN"/>
        </w:rPr>
      </w:pPr>
      <w:bookmarkStart w:id="4930" w:name="_Toc21338388"/>
      <w:bookmarkStart w:id="4931" w:name="_Toc29808496"/>
      <w:bookmarkStart w:id="4932" w:name="_Toc37068415"/>
      <w:bookmarkStart w:id="4933" w:name="_Toc37257368"/>
      <w:bookmarkStart w:id="4934" w:name="_Toc45892499"/>
      <w:bookmarkStart w:id="4935" w:name="_Toc53176125"/>
      <w:bookmarkStart w:id="4936" w:name="_Toc61120090"/>
      <w:bookmarkStart w:id="4937" w:name="_Toc67917306"/>
      <w:bookmarkStart w:id="4938" w:name="_Toc76297345"/>
      <w:bookmarkStart w:id="4939" w:name="_Toc76571286"/>
      <w:bookmarkStart w:id="4940" w:name="_Toc83742826"/>
      <w:r w:rsidRPr="00661924">
        <w:rPr>
          <w:lang w:eastAsia="zh-CN"/>
        </w:rPr>
        <w:t>A.1</w:t>
      </w:r>
      <w:r w:rsidRPr="00661924">
        <w:rPr>
          <w:rFonts w:hint="eastAsia"/>
          <w:snapToGrid w:val="0"/>
          <w:lang w:eastAsia="zh-CN"/>
        </w:rPr>
        <w:tab/>
      </w:r>
      <w:r w:rsidRPr="00661924">
        <w:rPr>
          <w:lang w:eastAsia="zh-CN"/>
        </w:rPr>
        <w:t>General</w:t>
      </w:r>
      <w:bookmarkEnd w:id="4930"/>
      <w:bookmarkEnd w:id="4931"/>
      <w:bookmarkEnd w:id="4932"/>
      <w:bookmarkEnd w:id="4933"/>
      <w:bookmarkEnd w:id="4934"/>
      <w:bookmarkEnd w:id="4935"/>
      <w:bookmarkEnd w:id="4936"/>
      <w:bookmarkEnd w:id="4937"/>
      <w:bookmarkEnd w:id="4938"/>
      <w:bookmarkEnd w:id="4939"/>
      <w:bookmarkEnd w:id="4940"/>
    </w:p>
    <w:p w14:paraId="6FECF3DF" w14:textId="77777777" w:rsidR="005B3300" w:rsidRPr="00661924" w:rsidRDefault="005B3300" w:rsidP="005B3300">
      <w:pPr>
        <w:pStyle w:val="Heading2"/>
        <w:rPr>
          <w:snapToGrid w:val="0"/>
        </w:rPr>
      </w:pPr>
      <w:bookmarkStart w:id="4941" w:name="_Toc21338389"/>
      <w:bookmarkStart w:id="4942" w:name="_Toc29808497"/>
      <w:bookmarkStart w:id="4943" w:name="_Toc37068416"/>
      <w:bookmarkStart w:id="4944" w:name="_Toc37257369"/>
      <w:bookmarkStart w:id="4945" w:name="_Toc45892500"/>
      <w:bookmarkStart w:id="4946" w:name="_Toc53176126"/>
      <w:bookmarkStart w:id="4947" w:name="_Toc61120091"/>
      <w:bookmarkStart w:id="4948" w:name="_Toc67917307"/>
      <w:bookmarkStart w:id="4949" w:name="_Toc76297346"/>
      <w:bookmarkStart w:id="4950" w:name="_Toc76571287"/>
      <w:bookmarkStart w:id="4951" w:name="_Toc83742827"/>
      <w:r w:rsidRPr="00661924">
        <w:rPr>
          <w:snapToGrid w:val="0"/>
        </w:rPr>
        <w:t>A.1.1</w:t>
      </w:r>
      <w:r w:rsidRPr="00661924">
        <w:rPr>
          <w:snapToGrid w:val="0"/>
        </w:rPr>
        <w:tab/>
        <w:t>Throughput definition</w:t>
      </w:r>
      <w:bookmarkEnd w:id="4941"/>
      <w:bookmarkEnd w:id="4942"/>
      <w:bookmarkEnd w:id="4943"/>
      <w:bookmarkEnd w:id="4944"/>
      <w:bookmarkEnd w:id="4945"/>
      <w:bookmarkEnd w:id="4946"/>
      <w:bookmarkEnd w:id="4947"/>
      <w:bookmarkEnd w:id="4948"/>
      <w:bookmarkEnd w:id="4949"/>
      <w:bookmarkEnd w:id="4950"/>
      <w:bookmarkEnd w:id="4951"/>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4952" w:name="_Toc21338390"/>
      <w:bookmarkStart w:id="4953" w:name="_Toc29808498"/>
      <w:bookmarkStart w:id="4954" w:name="_Toc37068417"/>
      <w:bookmarkStart w:id="4955" w:name="_Toc37257370"/>
      <w:bookmarkStart w:id="4956" w:name="_Toc45892501"/>
      <w:bookmarkStart w:id="4957" w:name="_Toc53176127"/>
      <w:bookmarkStart w:id="4958" w:name="_Toc61120092"/>
      <w:bookmarkStart w:id="4959" w:name="_Toc67917308"/>
      <w:bookmarkStart w:id="4960" w:name="_Toc76297347"/>
      <w:bookmarkStart w:id="4961" w:name="_Toc76571288"/>
      <w:bookmarkStart w:id="4962" w:name="_Toc83742828"/>
      <w:r w:rsidRPr="00661924">
        <w:rPr>
          <w:snapToGrid w:val="0"/>
        </w:rPr>
        <w:t>A.1.2</w:t>
      </w:r>
      <w:r w:rsidRPr="00661924">
        <w:rPr>
          <w:snapToGrid w:val="0"/>
        </w:rPr>
        <w:tab/>
        <w:t>TDD UL-DL configurations for FR1</w:t>
      </w:r>
      <w:bookmarkEnd w:id="4952"/>
      <w:bookmarkEnd w:id="4953"/>
      <w:bookmarkEnd w:id="4954"/>
      <w:bookmarkEnd w:id="4955"/>
      <w:bookmarkEnd w:id="4956"/>
      <w:bookmarkEnd w:id="4957"/>
      <w:bookmarkEnd w:id="4958"/>
      <w:bookmarkEnd w:id="4959"/>
      <w:bookmarkEnd w:id="4960"/>
      <w:bookmarkEnd w:id="4961"/>
      <w:bookmarkEnd w:id="4962"/>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46"/>
          <w:footerReference w:type="default" r:id="rId47"/>
          <w:headerReference w:type="first" r:id="rId48"/>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4963" w:name="_Toc21338391"/>
      <w:bookmarkStart w:id="4964" w:name="_Toc29808499"/>
      <w:bookmarkStart w:id="4965" w:name="_Toc37068418"/>
      <w:bookmarkStart w:id="4966" w:name="_Toc37257371"/>
      <w:bookmarkStart w:id="4967" w:name="_Toc45892502"/>
      <w:bookmarkStart w:id="4968" w:name="_Toc53176128"/>
      <w:bookmarkStart w:id="4969" w:name="_Toc61120093"/>
      <w:bookmarkStart w:id="4970" w:name="_Toc67917309"/>
      <w:bookmarkStart w:id="4971" w:name="_Toc76297348"/>
      <w:bookmarkStart w:id="4972" w:name="_Toc76571289"/>
      <w:bookmarkStart w:id="4973" w:name="_Toc83742829"/>
      <w:r w:rsidRPr="00661924">
        <w:rPr>
          <w:lang w:eastAsia="zh-CN"/>
        </w:rPr>
        <w:t>A.1.3</w:t>
      </w:r>
      <w:r w:rsidRPr="00661924">
        <w:rPr>
          <w:rFonts w:hint="eastAsia"/>
          <w:snapToGrid w:val="0"/>
          <w:lang w:eastAsia="zh-CN"/>
        </w:rPr>
        <w:tab/>
      </w:r>
      <w:bookmarkEnd w:id="4963"/>
      <w:bookmarkEnd w:id="4964"/>
      <w:bookmarkEnd w:id="4965"/>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4966"/>
      <w:bookmarkEnd w:id="4967"/>
      <w:bookmarkEnd w:id="4968"/>
      <w:bookmarkEnd w:id="4969"/>
      <w:bookmarkEnd w:id="4970"/>
      <w:bookmarkEnd w:id="4971"/>
      <w:bookmarkEnd w:id="4972"/>
      <w:bookmarkEnd w:id="4973"/>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4974" w:name="_Toc21338392"/>
      <w:bookmarkStart w:id="4975" w:name="_Toc29808500"/>
      <w:bookmarkStart w:id="4976" w:name="_Toc37068419"/>
      <w:bookmarkStart w:id="4977" w:name="_Toc37257372"/>
      <w:bookmarkStart w:id="4978" w:name="_Toc45892503"/>
      <w:bookmarkStart w:id="4979" w:name="_Toc53176129"/>
      <w:bookmarkStart w:id="4980" w:name="_Toc61120094"/>
      <w:bookmarkStart w:id="4981" w:name="_Toc67917310"/>
      <w:bookmarkStart w:id="4982" w:name="_Toc76297349"/>
      <w:bookmarkStart w:id="4983" w:name="_Toc76571290"/>
      <w:bookmarkStart w:id="4984" w:name="_Toc83742830"/>
      <w:r w:rsidRPr="00661924">
        <w:rPr>
          <w:lang w:eastAsia="zh-CN"/>
        </w:rPr>
        <w:t>A.2</w:t>
      </w:r>
      <w:r w:rsidRPr="00661924">
        <w:rPr>
          <w:rFonts w:hint="eastAsia"/>
          <w:snapToGrid w:val="0"/>
          <w:lang w:eastAsia="zh-CN"/>
        </w:rPr>
        <w:tab/>
      </w:r>
      <w:r w:rsidRPr="00661924">
        <w:rPr>
          <w:lang w:eastAsia="zh-CN"/>
        </w:rPr>
        <w:t>Void</w:t>
      </w:r>
      <w:bookmarkEnd w:id="4974"/>
      <w:bookmarkEnd w:id="4975"/>
      <w:bookmarkEnd w:id="4976"/>
      <w:bookmarkEnd w:id="4977"/>
      <w:bookmarkEnd w:id="4978"/>
      <w:bookmarkEnd w:id="4979"/>
      <w:bookmarkEnd w:id="4980"/>
      <w:bookmarkEnd w:id="4981"/>
      <w:bookmarkEnd w:id="4982"/>
      <w:bookmarkEnd w:id="4983"/>
      <w:bookmarkEnd w:id="4984"/>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4985" w:name="_Toc21338393"/>
      <w:bookmarkStart w:id="4986" w:name="_Toc29808501"/>
      <w:bookmarkStart w:id="4987" w:name="_Toc37068420"/>
      <w:bookmarkStart w:id="4988" w:name="_Toc37257373"/>
      <w:bookmarkStart w:id="4989" w:name="_Toc45892504"/>
      <w:bookmarkStart w:id="4990" w:name="_Toc53176130"/>
      <w:bookmarkStart w:id="4991" w:name="_Toc61120095"/>
      <w:bookmarkStart w:id="4992" w:name="_Toc67917311"/>
      <w:bookmarkStart w:id="4993" w:name="_Toc76297350"/>
      <w:bookmarkStart w:id="4994" w:name="_Toc76571291"/>
      <w:bookmarkStart w:id="4995" w:name="_Toc83742831"/>
      <w:r w:rsidRPr="00661924">
        <w:rPr>
          <w:lang w:eastAsia="zh-CN"/>
        </w:rPr>
        <w:t>A.3</w:t>
      </w:r>
      <w:r w:rsidRPr="00661924">
        <w:rPr>
          <w:rFonts w:hint="eastAsia"/>
          <w:snapToGrid w:val="0"/>
          <w:lang w:eastAsia="zh-CN"/>
        </w:rPr>
        <w:tab/>
      </w:r>
      <w:r w:rsidRPr="00661924">
        <w:rPr>
          <w:lang w:eastAsia="zh-CN"/>
        </w:rPr>
        <w:t>DL reference measurement channels</w:t>
      </w:r>
      <w:bookmarkEnd w:id="4985"/>
      <w:bookmarkEnd w:id="4986"/>
      <w:bookmarkEnd w:id="4987"/>
      <w:bookmarkEnd w:id="4988"/>
      <w:bookmarkEnd w:id="4989"/>
      <w:bookmarkEnd w:id="4990"/>
      <w:bookmarkEnd w:id="4991"/>
      <w:bookmarkEnd w:id="4992"/>
      <w:bookmarkEnd w:id="4993"/>
      <w:bookmarkEnd w:id="4994"/>
      <w:bookmarkEnd w:id="4995"/>
    </w:p>
    <w:p w14:paraId="67D714D3" w14:textId="77777777" w:rsidR="005B3300" w:rsidRPr="00661924" w:rsidRDefault="005B3300" w:rsidP="005B3300">
      <w:pPr>
        <w:pStyle w:val="Heading2"/>
        <w:rPr>
          <w:lang w:eastAsia="zh-CN"/>
        </w:rPr>
      </w:pPr>
      <w:bookmarkStart w:id="4996" w:name="_Toc21338394"/>
      <w:bookmarkStart w:id="4997" w:name="_Toc29808502"/>
      <w:bookmarkStart w:id="4998" w:name="_Toc37068421"/>
      <w:bookmarkStart w:id="4999" w:name="_Toc37257374"/>
      <w:bookmarkStart w:id="5000" w:name="_Toc45892505"/>
      <w:bookmarkStart w:id="5001" w:name="_Toc53176131"/>
      <w:bookmarkStart w:id="5002" w:name="_Toc61120096"/>
      <w:bookmarkStart w:id="5003" w:name="_Toc67917312"/>
      <w:bookmarkStart w:id="5004" w:name="_Toc76297351"/>
      <w:bookmarkStart w:id="5005" w:name="_Toc76571292"/>
      <w:bookmarkStart w:id="5006" w:name="_Toc83742832"/>
      <w:r w:rsidRPr="00661924">
        <w:rPr>
          <w:lang w:eastAsia="zh-CN"/>
        </w:rPr>
        <w:t>A.3.1</w:t>
      </w:r>
      <w:r w:rsidRPr="00661924">
        <w:rPr>
          <w:rFonts w:hint="eastAsia"/>
          <w:snapToGrid w:val="0"/>
          <w:lang w:eastAsia="zh-CN"/>
        </w:rPr>
        <w:tab/>
      </w:r>
      <w:r w:rsidRPr="00661924">
        <w:rPr>
          <w:lang w:eastAsia="zh-CN"/>
        </w:rPr>
        <w:t>General</w:t>
      </w:r>
      <w:bookmarkEnd w:id="4996"/>
      <w:bookmarkEnd w:id="4997"/>
      <w:bookmarkEnd w:id="4998"/>
      <w:bookmarkEnd w:id="4999"/>
      <w:bookmarkEnd w:id="5000"/>
      <w:bookmarkEnd w:id="5001"/>
      <w:bookmarkEnd w:id="5002"/>
      <w:bookmarkEnd w:id="5003"/>
      <w:bookmarkEnd w:id="5004"/>
      <w:bookmarkEnd w:id="5005"/>
      <w:bookmarkEnd w:id="5006"/>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5007" w:name="_Toc21338395"/>
      <w:bookmarkStart w:id="5008" w:name="_Toc29808503"/>
      <w:bookmarkStart w:id="5009" w:name="_Toc37068422"/>
      <w:bookmarkStart w:id="5010" w:name="_Toc37257375"/>
      <w:bookmarkStart w:id="5011" w:name="_Toc45892506"/>
      <w:bookmarkStart w:id="5012" w:name="_Toc53176132"/>
      <w:bookmarkStart w:id="5013" w:name="_Toc61120097"/>
      <w:bookmarkStart w:id="5014" w:name="_Toc67917313"/>
      <w:bookmarkStart w:id="5015" w:name="_Toc76297352"/>
      <w:bookmarkStart w:id="5016" w:name="_Toc76571293"/>
      <w:bookmarkStart w:id="5017" w:name="_Toc83742833"/>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5007"/>
      <w:bookmarkEnd w:id="5008"/>
      <w:bookmarkEnd w:id="5009"/>
      <w:bookmarkEnd w:id="5010"/>
      <w:bookmarkEnd w:id="5011"/>
      <w:bookmarkEnd w:id="5012"/>
      <w:bookmarkEnd w:id="5013"/>
      <w:bookmarkEnd w:id="5014"/>
      <w:bookmarkEnd w:id="5015"/>
      <w:bookmarkEnd w:id="5016"/>
      <w:bookmarkEnd w:id="5017"/>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5018" w:name="_Toc21338396"/>
      <w:bookmarkStart w:id="5019" w:name="_Toc29808504"/>
      <w:bookmarkStart w:id="5020" w:name="_Toc37068423"/>
      <w:bookmarkStart w:id="5021" w:name="_Toc37257376"/>
      <w:bookmarkStart w:id="5022" w:name="_Toc45892507"/>
      <w:bookmarkStart w:id="5023" w:name="_Toc53176133"/>
      <w:bookmarkStart w:id="5024" w:name="_Toc61120098"/>
      <w:bookmarkStart w:id="5025" w:name="_Toc67917314"/>
      <w:bookmarkStart w:id="5026" w:name="_Toc76297353"/>
      <w:bookmarkStart w:id="5027" w:name="_Toc76571294"/>
      <w:bookmarkStart w:id="5028" w:name="_Toc83742834"/>
      <w:r w:rsidRPr="00661924">
        <w:rPr>
          <w:lang w:eastAsia="zh-CN"/>
        </w:rPr>
        <w:lastRenderedPageBreak/>
        <w:t>A.3.2.1</w:t>
      </w:r>
      <w:r w:rsidRPr="00661924">
        <w:rPr>
          <w:rFonts w:hint="eastAsia"/>
          <w:snapToGrid w:val="0"/>
          <w:lang w:eastAsia="zh-CN"/>
        </w:rPr>
        <w:tab/>
      </w:r>
      <w:r w:rsidRPr="00661924">
        <w:rPr>
          <w:lang w:eastAsia="zh-CN"/>
        </w:rPr>
        <w:t>FDD</w:t>
      </w:r>
      <w:bookmarkEnd w:id="5018"/>
      <w:bookmarkEnd w:id="5019"/>
      <w:bookmarkEnd w:id="5020"/>
      <w:bookmarkEnd w:id="5021"/>
      <w:bookmarkEnd w:id="5022"/>
      <w:bookmarkEnd w:id="5023"/>
      <w:bookmarkEnd w:id="5024"/>
      <w:bookmarkEnd w:id="5025"/>
      <w:bookmarkEnd w:id="5026"/>
      <w:bookmarkEnd w:id="5027"/>
      <w:bookmarkEnd w:id="5028"/>
    </w:p>
    <w:p w14:paraId="16FEA8BA" w14:textId="77777777" w:rsidR="005B3300" w:rsidRPr="00661924" w:rsidRDefault="005B3300" w:rsidP="005B3300">
      <w:pPr>
        <w:pStyle w:val="Heading4"/>
        <w:rPr>
          <w:lang w:eastAsia="zh-CN"/>
        </w:rPr>
      </w:pPr>
      <w:bookmarkStart w:id="5029" w:name="_Toc21338397"/>
      <w:bookmarkStart w:id="5030" w:name="_Toc29808505"/>
      <w:bookmarkStart w:id="5031" w:name="_Toc37068424"/>
      <w:bookmarkStart w:id="5032" w:name="_Toc37257377"/>
      <w:bookmarkStart w:id="5033" w:name="_Toc45892508"/>
      <w:bookmarkStart w:id="5034" w:name="_Toc53176134"/>
      <w:bookmarkStart w:id="5035" w:name="_Toc61120099"/>
      <w:bookmarkStart w:id="5036" w:name="_Toc67917315"/>
      <w:bookmarkStart w:id="5037" w:name="_Toc76297354"/>
      <w:bookmarkStart w:id="5038" w:name="_Toc76571295"/>
      <w:bookmarkStart w:id="5039" w:name="_Toc83742835"/>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5029"/>
      <w:bookmarkEnd w:id="5030"/>
      <w:bookmarkEnd w:id="5031"/>
      <w:bookmarkEnd w:id="5032"/>
      <w:bookmarkEnd w:id="5033"/>
      <w:bookmarkEnd w:id="5034"/>
      <w:bookmarkEnd w:id="5035"/>
      <w:bookmarkEnd w:id="5036"/>
      <w:bookmarkEnd w:id="5037"/>
      <w:bookmarkEnd w:id="5038"/>
      <w:bookmarkEnd w:id="5039"/>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5040" w:name="_Toc21338398"/>
      <w:bookmarkStart w:id="5041" w:name="_Toc29808506"/>
      <w:bookmarkStart w:id="5042" w:name="_Toc37068425"/>
      <w:bookmarkStart w:id="5043" w:name="_Toc37257378"/>
      <w:bookmarkStart w:id="5044" w:name="_Toc45892509"/>
      <w:bookmarkStart w:id="5045" w:name="_Toc53176135"/>
      <w:bookmarkStart w:id="5046" w:name="_Toc61120100"/>
      <w:bookmarkStart w:id="5047" w:name="_Toc67917316"/>
      <w:bookmarkStart w:id="5048" w:name="_Toc76297355"/>
      <w:bookmarkStart w:id="5049" w:name="_Toc76571296"/>
      <w:bookmarkStart w:id="5050" w:name="_Toc83742836"/>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5040"/>
      <w:bookmarkEnd w:id="5041"/>
      <w:bookmarkEnd w:id="5042"/>
      <w:bookmarkEnd w:id="5043"/>
      <w:bookmarkEnd w:id="5044"/>
      <w:bookmarkEnd w:id="5045"/>
      <w:bookmarkEnd w:id="5046"/>
      <w:bookmarkEnd w:id="5047"/>
      <w:bookmarkEnd w:id="5048"/>
      <w:bookmarkEnd w:id="5049"/>
      <w:bookmarkEnd w:id="5050"/>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5051" w:name="_Toc21338399"/>
      <w:bookmarkStart w:id="5052" w:name="_Toc29808507"/>
      <w:bookmarkStart w:id="5053" w:name="_Toc37068426"/>
      <w:bookmarkStart w:id="5054" w:name="_Toc37257379"/>
      <w:bookmarkStart w:id="5055" w:name="_Toc45892510"/>
      <w:bookmarkStart w:id="5056" w:name="_Toc53176136"/>
      <w:bookmarkStart w:id="5057" w:name="_Toc61120101"/>
      <w:bookmarkStart w:id="5058" w:name="_Toc67917317"/>
      <w:bookmarkStart w:id="5059" w:name="_Toc76297356"/>
      <w:bookmarkStart w:id="5060" w:name="_Toc76571297"/>
      <w:bookmarkStart w:id="5061" w:name="_Toc83742837"/>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5051"/>
      <w:bookmarkEnd w:id="5052"/>
      <w:bookmarkEnd w:id="5053"/>
      <w:bookmarkEnd w:id="5054"/>
      <w:bookmarkEnd w:id="5055"/>
      <w:bookmarkEnd w:id="5056"/>
      <w:bookmarkEnd w:id="5057"/>
      <w:bookmarkEnd w:id="5058"/>
      <w:bookmarkEnd w:id="5059"/>
      <w:bookmarkEnd w:id="5060"/>
      <w:bookmarkEnd w:id="5061"/>
    </w:p>
    <w:p w14:paraId="3E32CE3B" w14:textId="77777777" w:rsidR="005B3300" w:rsidRPr="00661924" w:rsidRDefault="005B3300" w:rsidP="005B3300">
      <w:pPr>
        <w:pStyle w:val="Heading4"/>
        <w:rPr>
          <w:lang w:eastAsia="zh-CN"/>
        </w:rPr>
      </w:pPr>
      <w:bookmarkStart w:id="5062" w:name="_Toc21338400"/>
      <w:bookmarkStart w:id="5063" w:name="_Toc29808508"/>
      <w:bookmarkStart w:id="5064" w:name="_Toc37068427"/>
      <w:bookmarkStart w:id="5065" w:name="_Toc37257380"/>
      <w:bookmarkStart w:id="5066" w:name="_Toc45892511"/>
      <w:bookmarkStart w:id="5067" w:name="_Toc53176137"/>
      <w:bookmarkStart w:id="5068" w:name="_Toc61120102"/>
      <w:bookmarkStart w:id="5069" w:name="_Toc67917318"/>
      <w:bookmarkStart w:id="5070" w:name="_Toc76297357"/>
      <w:bookmarkStart w:id="5071" w:name="_Toc76571298"/>
      <w:bookmarkStart w:id="5072" w:name="_Toc83742838"/>
      <w:r w:rsidRPr="00661924">
        <w:rPr>
          <w:lang w:eastAsia="zh-CN"/>
        </w:rPr>
        <w:t>A.3.2.1.4</w:t>
      </w:r>
      <w:r w:rsidRPr="00661924">
        <w:rPr>
          <w:rFonts w:hint="eastAsia"/>
          <w:snapToGrid w:val="0"/>
          <w:lang w:eastAsia="zh-CN"/>
        </w:rPr>
        <w:tab/>
      </w:r>
      <w:r w:rsidRPr="00661924">
        <w:rPr>
          <w:lang w:eastAsia="zh-CN"/>
        </w:rPr>
        <w:t>Reference measurement channels for E-UTRA</w:t>
      </w:r>
      <w:bookmarkEnd w:id="5062"/>
      <w:bookmarkEnd w:id="5063"/>
      <w:bookmarkEnd w:id="5064"/>
      <w:bookmarkEnd w:id="5065"/>
      <w:bookmarkEnd w:id="5066"/>
      <w:bookmarkEnd w:id="5067"/>
      <w:bookmarkEnd w:id="5068"/>
      <w:bookmarkEnd w:id="5069"/>
      <w:bookmarkEnd w:id="5070"/>
      <w:bookmarkEnd w:id="5071"/>
      <w:bookmarkEnd w:id="5072"/>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5073" w:name="_Toc21338401"/>
      <w:bookmarkStart w:id="5074" w:name="_Toc29808509"/>
      <w:bookmarkStart w:id="5075" w:name="_Toc37068428"/>
      <w:bookmarkStart w:id="5076" w:name="_Toc37257381"/>
      <w:bookmarkStart w:id="5077" w:name="_Toc45892512"/>
      <w:bookmarkStart w:id="5078" w:name="_Toc53176138"/>
      <w:bookmarkStart w:id="5079" w:name="_Toc61120103"/>
      <w:bookmarkStart w:id="5080" w:name="_Toc67917319"/>
      <w:bookmarkStart w:id="5081" w:name="_Toc76297358"/>
      <w:bookmarkStart w:id="5082" w:name="_Toc76571299"/>
      <w:bookmarkStart w:id="5083" w:name="_Toc83742839"/>
      <w:r w:rsidRPr="00661924">
        <w:rPr>
          <w:lang w:eastAsia="zh-CN"/>
        </w:rPr>
        <w:lastRenderedPageBreak/>
        <w:t>A.3.2.2</w:t>
      </w:r>
      <w:r w:rsidRPr="00661924">
        <w:rPr>
          <w:rFonts w:hint="eastAsia"/>
          <w:lang w:eastAsia="zh-CN"/>
        </w:rPr>
        <w:tab/>
      </w:r>
      <w:r w:rsidRPr="00661924">
        <w:rPr>
          <w:lang w:eastAsia="zh-CN"/>
        </w:rPr>
        <w:t>TDD</w:t>
      </w:r>
      <w:bookmarkEnd w:id="5073"/>
      <w:bookmarkEnd w:id="5074"/>
      <w:bookmarkEnd w:id="5075"/>
      <w:bookmarkEnd w:id="5076"/>
      <w:bookmarkEnd w:id="5077"/>
      <w:bookmarkEnd w:id="5078"/>
      <w:bookmarkEnd w:id="5079"/>
      <w:bookmarkEnd w:id="5080"/>
      <w:bookmarkEnd w:id="5081"/>
      <w:bookmarkEnd w:id="5082"/>
      <w:bookmarkEnd w:id="5083"/>
    </w:p>
    <w:p w14:paraId="09592152" w14:textId="77777777" w:rsidR="005B3300" w:rsidRPr="00661924" w:rsidRDefault="005B3300" w:rsidP="005B3300">
      <w:pPr>
        <w:pStyle w:val="Heading4"/>
        <w:rPr>
          <w:lang w:eastAsia="zh-CN"/>
        </w:rPr>
      </w:pPr>
      <w:bookmarkStart w:id="5084" w:name="_Toc21338402"/>
      <w:bookmarkStart w:id="5085" w:name="_Toc29808510"/>
      <w:bookmarkStart w:id="5086" w:name="_Toc37068429"/>
      <w:bookmarkStart w:id="5087" w:name="_Toc37257382"/>
      <w:bookmarkStart w:id="5088" w:name="_Toc45892513"/>
      <w:bookmarkStart w:id="5089" w:name="_Toc53176139"/>
      <w:bookmarkStart w:id="5090" w:name="_Toc61120104"/>
      <w:bookmarkStart w:id="5091" w:name="_Toc67917320"/>
      <w:bookmarkStart w:id="5092" w:name="_Toc76297359"/>
      <w:bookmarkStart w:id="5093" w:name="_Toc76571300"/>
      <w:bookmarkStart w:id="5094" w:name="_Toc83742840"/>
      <w:r w:rsidRPr="00661924">
        <w:rPr>
          <w:lang w:eastAsia="zh-CN"/>
        </w:rPr>
        <w:t>A.3.2.2.1</w:t>
      </w:r>
      <w:r w:rsidRPr="00661924">
        <w:rPr>
          <w:rFonts w:hint="eastAsia"/>
          <w:lang w:eastAsia="zh-CN"/>
        </w:rPr>
        <w:tab/>
      </w:r>
      <w:r w:rsidRPr="00661924">
        <w:rPr>
          <w:lang w:eastAsia="zh-CN"/>
        </w:rPr>
        <w:t>Reference measurement channels for SCS 15 kHz FR1</w:t>
      </w:r>
      <w:bookmarkEnd w:id="5084"/>
      <w:bookmarkEnd w:id="5085"/>
      <w:bookmarkEnd w:id="5086"/>
      <w:bookmarkEnd w:id="5087"/>
      <w:bookmarkEnd w:id="5088"/>
      <w:bookmarkEnd w:id="5089"/>
      <w:bookmarkEnd w:id="5090"/>
      <w:bookmarkEnd w:id="5091"/>
      <w:bookmarkEnd w:id="5092"/>
      <w:bookmarkEnd w:id="5093"/>
      <w:bookmarkEnd w:id="5094"/>
    </w:p>
    <w:p w14:paraId="3B5FFF6F" w14:textId="77777777" w:rsidR="005B3300" w:rsidRPr="00661924" w:rsidRDefault="005B3300" w:rsidP="005B3300">
      <w:pPr>
        <w:pStyle w:val="Heading4"/>
        <w:rPr>
          <w:lang w:eastAsia="zh-CN"/>
        </w:rPr>
      </w:pPr>
      <w:bookmarkStart w:id="5095" w:name="_Toc21338403"/>
      <w:bookmarkStart w:id="5096" w:name="_Toc29808511"/>
      <w:bookmarkStart w:id="5097" w:name="_Toc37068430"/>
      <w:bookmarkStart w:id="5098" w:name="_Toc37257383"/>
      <w:bookmarkStart w:id="5099" w:name="_Toc45892514"/>
      <w:bookmarkStart w:id="5100" w:name="_Toc53176140"/>
      <w:bookmarkStart w:id="5101" w:name="_Toc61120105"/>
      <w:bookmarkStart w:id="5102" w:name="_Toc67917321"/>
      <w:bookmarkStart w:id="5103" w:name="_Toc76297360"/>
      <w:bookmarkStart w:id="5104" w:name="_Toc76571301"/>
      <w:bookmarkStart w:id="5105" w:name="_Toc83742841"/>
      <w:r w:rsidRPr="00661924">
        <w:rPr>
          <w:lang w:eastAsia="zh-CN"/>
        </w:rPr>
        <w:t>A.3.2.2.2</w:t>
      </w:r>
      <w:r w:rsidRPr="00661924">
        <w:rPr>
          <w:rFonts w:hint="eastAsia"/>
          <w:lang w:eastAsia="zh-CN"/>
        </w:rPr>
        <w:tab/>
      </w:r>
      <w:r w:rsidRPr="00661924">
        <w:rPr>
          <w:lang w:eastAsia="zh-CN"/>
        </w:rPr>
        <w:t>Reference measurement channels for SCS 30 kHz FR1</w:t>
      </w:r>
      <w:bookmarkEnd w:id="5095"/>
      <w:bookmarkEnd w:id="5096"/>
      <w:bookmarkEnd w:id="5097"/>
      <w:bookmarkEnd w:id="5098"/>
      <w:bookmarkEnd w:id="5099"/>
      <w:bookmarkEnd w:id="5100"/>
      <w:bookmarkEnd w:id="5101"/>
      <w:bookmarkEnd w:id="5102"/>
      <w:bookmarkEnd w:id="5103"/>
      <w:bookmarkEnd w:id="5104"/>
      <w:bookmarkEnd w:id="5105"/>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lastRenderedPageBreak/>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lastRenderedPageBreak/>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5106" w:name="_Toc21338404"/>
      <w:bookmarkStart w:id="5107" w:name="_Toc29808512"/>
      <w:bookmarkStart w:id="5108" w:name="_Toc37068431"/>
      <w:bookmarkStart w:id="5109" w:name="_Toc37257384"/>
      <w:bookmarkStart w:id="5110" w:name="_Toc45892515"/>
      <w:bookmarkStart w:id="5111" w:name="_Toc53176141"/>
      <w:bookmarkStart w:id="5112" w:name="_Toc61120106"/>
      <w:bookmarkStart w:id="5113" w:name="_Toc67917322"/>
      <w:bookmarkStart w:id="5114" w:name="_Toc76297361"/>
      <w:bookmarkStart w:id="5115" w:name="_Toc76571302"/>
      <w:bookmarkStart w:id="5116" w:name="_Toc83742842"/>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5106"/>
      <w:bookmarkEnd w:id="5107"/>
      <w:bookmarkEnd w:id="5108"/>
      <w:bookmarkEnd w:id="5109"/>
      <w:bookmarkEnd w:id="5110"/>
      <w:bookmarkEnd w:id="5111"/>
      <w:bookmarkEnd w:id="5112"/>
      <w:bookmarkEnd w:id="5113"/>
      <w:bookmarkEnd w:id="5114"/>
      <w:bookmarkEnd w:id="5115"/>
      <w:bookmarkEnd w:id="5116"/>
    </w:p>
    <w:p w14:paraId="45A38050" w14:textId="77777777" w:rsidR="005B3300" w:rsidRPr="00661924" w:rsidRDefault="005B3300" w:rsidP="005B3300">
      <w:pPr>
        <w:pStyle w:val="Heading4"/>
        <w:rPr>
          <w:lang w:eastAsia="zh-CN"/>
        </w:rPr>
      </w:pPr>
      <w:bookmarkStart w:id="5117" w:name="_Toc21338405"/>
      <w:bookmarkStart w:id="5118" w:name="_Toc29808513"/>
      <w:bookmarkStart w:id="5119" w:name="_Toc37068432"/>
      <w:bookmarkStart w:id="5120" w:name="_Toc37257385"/>
      <w:bookmarkStart w:id="5121" w:name="_Toc45892516"/>
      <w:bookmarkStart w:id="5122" w:name="_Toc53176142"/>
      <w:bookmarkStart w:id="5123" w:name="_Toc61120107"/>
      <w:bookmarkStart w:id="5124" w:name="_Toc67917323"/>
      <w:bookmarkStart w:id="5125" w:name="_Toc76297362"/>
      <w:bookmarkStart w:id="5126" w:name="_Toc76571303"/>
      <w:bookmarkStart w:id="5127" w:name="_Toc83742843"/>
      <w:r w:rsidRPr="00661924">
        <w:rPr>
          <w:lang w:eastAsia="zh-CN"/>
        </w:rPr>
        <w:t>A.3.2.2.4</w:t>
      </w:r>
      <w:r w:rsidRPr="00661924">
        <w:rPr>
          <w:rFonts w:hint="eastAsia"/>
          <w:lang w:eastAsia="zh-CN"/>
        </w:rPr>
        <w:tab/>
      </w:r>
      <w:r w:rsidRPr="00661924">
        <w:rPr>
          <w:lang w:eastAsia="zh-CN"/>
        </w:rPr>
        <w:t>Reference measurement channels for SCS 60 kHz FR2</w:t>
      </w:r>
      <w:bookmarkEnd w:id="5117"/>
      <w:bookmarkEnd w:id="5118"/>
      <w:bookmarkEnd w:id="5119"/>
      <w:bookmarkEnd w:id="5120"/>
      <w:bookmarkEnd w:id="5121"/>
      <w:bookmarkEnd w:id="5122"/>
      <w:bookmarkEnd w:id="5123"/>
      <w:bookmarkEnd w:id="5124"/>
      <w:bookmarkEnd w:id="5125"/>
      <w:bookmarkEnd w:id="5126"/>
      <w:bookmarkEnd w:id="5127"/>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lastRenderedPageBreak/>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5128" w:name="_Toc21338406"/>
      <w:bookmarkStart w:id="5129" w:name="_Toc29808514"/>
      <w:bookmarkStart w:id="5130" w:name="_Toc37068433"/>
      <w:bookmarkStart w:id="5131" w:name="_Toc37257386"/>
      <w:bookmarkStart w:id="5132" w:name="_Toc45892517"/>
      <w:bookmarkStart w:id="5133" w:name="_Toc53176143"/>
      <w:bookmarkStart w:id="5134" w:name="_Toc61120108"/>
      <w:bookmarkStart w:id="5135" w:name="_Toc67917324"/>
      <w:bookmarkStart w:id="5136" w:name="_Toc76297363"/>
      <w:bookmarkStart w:id="5137" w:name="_Toc76571304"/>
      <w:bookmarkStart w:id="5138" w:name="_Toc83742844"/>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5128"/>
      <w:bookmarkEnd w:id="5129"/>
      <w:bookmarkEnd w:id="5130"/>
      <w:bookmarkEnd w:id="5131"/>
      <w:bookmarkEnd w:id="5132"/>
      <w:bookmarkEnd w:id="5133"/>
      <w:bookmarkEnd w:id="5134"/>
      <w:bookmarkEnd w:id="5135"/>
      <w:bookmarkEnd w:id="5136"/>
      <w:bookmarkEnd w:id="5137"/>
      <w:bookmarkEnd w:id="5138"/>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77777777" w:rsidR="008B3B64" w:rsidRPr="00B47B50" w:rsidRDefault="008B3B64" w:rsidP="00C6105A">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5139" w:name="_Toc21338407"/>
      <w:bookmarkStart w:id="5140" w:name="_Toc29808515"/>
      <w:bookmarkStart w:id="5141" w:name="_Toc37068434"/>
      <w:bookmarkStart w:id="5142" w:name="_Toc37257387"/>
      <w:bookmarkStart w:id="5143" w:name="_Toc45892518"/>
      <w:bookmarkStart w:id="5144" w:name="_Toc53176144"/>
      <w:bookmarkStart w:id="5145" w:name="_Toc61120109"/>
      <w:bookmarkStart w:id="5146" w:name="_Toc67917325"/>
      <w:bookmarkStart w:id="5147" w:name="_Toc76297364"/>
      <w:bookmarkStart w:id="5148" w:name="_Toc76571305"/>
      <w:bookmarkStart w:id="5149" w:name="_Toc83742845"/>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5139"/>
      <w:bookmarkEnd w:id="5140"/>
      <w:bookmarkEnd w:id="5141"/>
      <w:bookmarkEnd w:id="5142"/>
      <w:bookmarkEnd w:id="5143"/>
      <w:bookmarkEnd w:id="5144"/>
      <w:bookmarkEnd w:id="5145"/>
      <w:bookmarkEnd w:id="5146"/>
      <w:bookmarkEnd w:id="5147"/>
      <w:bookmarkEnd w:id="5148"/>
      <w:bookmarkEnd w:id="5149"/>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5150" w:name="_Toc21338408"/>
      <w:bookmarkStart w:id="5151" w:name="_Toc29808516"/>
      <w:bookmarkStart w:id="5152" w:name="_Toc37068435"/>
      <w:bookmarkStart w:id="5153" w:name="_Toc37257388"/>
      <w:bookmarkStart w:id="5154" w:name="_Toc45892519"/>
      <w:bookmarkStart w:id="5155" w:name="_Toc53176145"/>
      <w:bookmarkStart w:id="5156" w:name="_Toc61120110"/>
      <w:bookmarkStart w:id="5157" w:name="_Toc67917326"/>
      <w:bookmarkStart w:id="5158" w:name="_Toc76297365"/>
      <w:bookmarkStart w:id="5159" w:name="_Toc76571306"/>
      <w:bookmarkStart w:id="5160" w:name="_Toc83742846"/>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5150"/>
      <w:bookmarkEnd w:id="5151"/>
      <w:bookmarkEnd w:id="5152"/>
      <w:bookmarkEnd w:id="5153"/>
      <w:bookmarkEnd w:id="5154"/>
      <w:bookmarkEnd w:id="5155"/>
      <w:bookmarkEnd w:id="5156"/>
      <w:bookmarkEnd w:id="5157"/>
      <w:bookmarkEnd w:id="5158"/>
      <w:bookmarkEnd w:id="5159"/>
      <w:bookmarkEnd w:id="5160"/>
    </w:p>
    <w:p w14:paraId="5C883F93" w14:textId="77777777" w:rsidR="005B3300" w:rsidRPr="00661924" w:rsidRDefault="005B3300" w:rsidP="005B3300">
      <w:pPr>
        <w:pStyle w:val="Heading3"/>
        <w:rPr>
          <w:lang w:eastAsia="zh-CN"/>
        </w:rPr>
      </w:pPr>
      <w:bookmarkStart w:id="5161" w:name="_Toc21338409"/>
      <w:bookmarkStart w:id="5162" w:name="_Toc29808517"/>
      <w:bookmarkStart w:id="5163" w:name="_Toc37068436"/>
      <w:bookmarkStart w:id="5164" w:name="_Toc37257389"/>
      <w:bookmarkStart w:id="5165" w:name="_Toc45892520"/>
      <w:bookmarkStart w:id="5166" w:name="_Toc53176146"/>
      <w:bookmarkStart w:id="5167" w:name="_Toc61120111"/>
      <w:bookmarkStart w:id="5168" w:name="_Toc67917327"/>
      <w:bookmarkStart w:id="5169" w:name="_Toc76297366"/>
      <w:bookmarkStart w:id="5170" w:name="_Toc76571307"/>
      <w:bookmarkStart w:id="5171" w:name="_Toc83742847"/>
      <w:r w:rsidRPr="00661924">
        <w:rPr>
          <w:lang w:eastAsia="zh-CN"/>
        </w:rPr>
        <w:t>A.3.3.1</w:t>
      </w:r>
      <w:r w:rsidRPr="00661924">
        <w:rPr>
          <w:rFonts w:hint="eastAsia"/>
          <w:lang w:eastAsia="zh-CN"/>
        </w:rPr>
        <w:tab/>
      </w:r>
      <w:r w:rsidRPr="00661924">
        <w:rPr>
          <w:lang w:eastAsia="zh-CN"/>
        </w:rPr>
        <w:t>FDD</w:t>
      </w:r>
      <w:bookmarkEnd w:id="5161"/>
      <w:bookmarkEnd w:id="5162"/>
      <w:bookmarkEnd w:id="5163"/>
      <w:bookmarkEnd w:id="5164"/>
      <w:bookmarkEnd w:id="5165"/>
      <w:bookmarkEnd w:id="5166"/>
      <w:bookmarkEnd w:id="5167"/>
      <w:bookmarkEnd w:id="5168"/>
      <w:bookmarkEnd w:id="5169"/>
      <w:bookmarkEnd w:id="5170"/>
      <w:bookmarkEnd w:id="5171"/>
    </w:p>
    <w:p w14:paraId="71FBE31C" w14:textId="77777777" w:rsidR="005B3300" w:rsidRPr="00661924" w:rsidRDefault="005B3300" w:rsidP="005B3300">
      <w:pPr>
        <w:pStyle w:val="Heading4"/>
        <w:rPr>
          <w:lang w:eastAsia="zh-CN"/>
        </w:rPr>
      </w:pPr>
      <w:bookmarkStart w:id="5172" w:name="_Toc21338410"/>
      <w:bookmarkStart w:id="5173" w:name="_Toc29808518"/>
      <w:bookmarkStart w:id="5174" w:name="_Toc37068437"/>
      <w:bookmarkStart w:id="5175" w:name="_Toc37257390"/>
      <w:bookmarkStart w:id="5176" w:name="_Toc45892521"/>
      <w:bookmarkStart w:id="5177" w:name="_Toc53176147"/>
      <w:bookmarkStart w:id="5178" w:name="_Toc61120112"/>
      <w:bookmarkStart w:id="5179" w:name="_Toc67917328"/>
      <w:bookmarkStart w:id="5180" w:name="_Toc76297367"/>
      <w:bookmarkStart w:id="5181" w:name="_Toc76571308"/>
      <w:bookmarkStart w:id="5182" w:name="_Toc83742848"/>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5172"/>
      <w:bookmarkEnd w:id="5173"/>
      <w:bookmarkEnd w:id="5174"/>
      <w:bookmarkEnd w:id="5175"/>
      <w:bookmarkEnd w:id="5176"/>
      <w:bookmarkEnd w:id="5177"/>
      <w:bookmarkEnd w:id="5178"/>
      <w:bookmarkEnd w:id="5179"/>
      <w:bookmarkEnd w:id="5180"/>
      <w:bookmarkEnd w:id="5181"/>
      <w:bookmarkEnd w:id="5182"/>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5183" w:name="_Toc21338411"/>
      <w:bookmarkStart w:id="5184" w:name="_Toc29808519"/>
      <w:bookmarkStart w:id="5185" w:name="_Toc37068438"/>
      <w:bookmarkStart w:id="5186" w:name="_Toc37257391"/>
      <w:bookmarkStart w:id="5187" w:name="_Toc45892522"/>
      <w:bookmarkStart w:id="5188" w:name="_Toc53176148"/>
      <w:bookmarkStart w:id="5189" w:name="_Toc61120113"/>
      <w:bookmarkStart w:id="5190" w:name="_Toc67917329"/>
      <w:bookmarkStart w:id="5191" w:name="_Toc76297368"/>
      <w:bookmarkStart w:id="5192" w:name="_Toc76571309"/>
      <w:bookmarkStart w:id="5193" w:name="_Toc83742849"/>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5183"/>
      <w:bookmarkEnd w:id="5184"/>
      <w:bookmarkEnd w:id="5185"/>
      <w:bookmarkEnd w:id="5186"/>
      <w:bookmarkEnd w:id="5187"/>
      <w:bookmarkEnd w:id="5188"/>
      <w:bookmarkEnd w:id="5189"/>
      <w:bookmarkEnd w:id="5190"/>
      <w:bookmarkEnd w:id="5191"/>
      <w:bookmarkEnd w:id="5192"/>
      <w:bookmarkEnd w:id="5193"/>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5194" w:name="_Toc21338412"/>
      <w:bookmarkStart w:id="5195" w:name="_Toc29808520"/>
      <w:bookmarkStart w:id="5196" w:name="_Toc37068439"/>
      <w:bookmarkStart w:id="5197" w:name="_Toc37257392"/>
      <w:bookmarkStart w:id="5198" w:name="_Toc45892523"/>
      <w:bookmarkStart w:id="5199" w:name="_Toc53176149"/>
      <w:bookmarkStart w:id="5200" w:name="_Toc61120114"/>
      <w:bookmarkStart w:id="5201" w:name="_Toc67917330"/>
      <w:bookmarkStart w:id="5202" w:name="_Toc76297369"/>
      <w:bookmarkStart w:id="5203" w:name="_Toc76571310"/>
      <w:bookmarkStart w:id="5204" w:name="_Toc83742850"/>
      <w:r w:rsidRPr="00661924">
        <w:rPr>
          <w:lang w:eastAsia="zh-CN"/>
        </w:rPr>
        <w:t>A.3.3.2</w:t>
      </w:r>
      <w:r w:rsidRPr="00661924">
        <w:rPr>
          <w:rFonts w:hint="eastAsia"/>
          <w:lang w:eastAsia="zh-CN"/>
        </w:rPr>
        <w:tab/>
      </w:r>
      <w:r w:rsidRPr="00661924">
        <w:rPr>
          <w:lang w:eastAsia="zh-CN"/>
        </w:rPr>
        <w:t>TDD</w:t>
      </w:r>
      <w:bookmarkEnd w:id="5194"/>
      <w:bookmarkEnd w:id="5195"/>
      <w:bookmarkEnd w:id="5196"/>
      <w:bookmarkEnd w:id="5197"/>
      <w:bookmarkEnd w:id="5198"/>
      <w:bookmarkEnd w:id="5199"/>
      <w:bookmarkEnd w:id="5200"/>
      <w:bookmarkEnd w:id="5201"/>
      <w:bookmarkEnd w:id="5202"/>
      <w:bookmarkEnd w:id="5203"/>
      <w:bookmarkEnd w:id="5204"/>
    </w:p>
    <w:p w14:paraId="1840CFAF" w14:textId="77777777" w:rsidR="005B3300" w:rsidRPr="00661924" w:rsidRDefault="005B3300" w:rsidP="005B3300">
      <w:pPr>
        <w:pStyle w:val="Heading4"/>
        <w:rPr>
          <w:lang w:eastAsia="zh-CN"/>
        </w:rPr>
      </w:pPr>
      <w:bookmarkStart w:id="5205" w:name="_Toc21338413"/>
      <w:bookmarkStart w:id="5206" w:name="_Toc29808521"/>
      <w:bookmarkStart w:id="5207" w:name="_Toc37068440"/>
      <w:bookmarkStart w:id="5208" w:name="_Toc37257393"/>
      <w:bookmarkStart w:id="5209" w:name="_Toc45892524"/>
      <w:bookmarkStart w:id="5210" w:name="_Toc53176150"/>
      <w:bookmarkStart w:id="5211" w:name="_Toc61120115"/>
      <w:bookmarkStart w:id="5212" w:name="_Toc67917331"/>
      <w:bookmarkStart w:id="5213" w:name="_Toc76297370"/>
      <w:bookmarkStart w:id="5214" w:name="_Toc76571311"/>
      <w:bookmarkStart w:id="5215" w:name="_Toc83742851"/>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5205"/>
      <w:bookmarkEnd w:id="5206"/>
      <w:bookmarkEnd w:id="5207"/>
      <w:bookmarkEnd w:id="5208"/>
      <w:bookmarkEnd w:id="5209"/>
      <w:bookmarkEnd w:id="5210"/>
      <w:bookmarkEnd w:id="5211"/>
      <w:bookmarkEnd w:id="5212"/>
      <w:bookmarkEnd w:id="5213"/>
      <w:bookmarkEnd w:id="5214"/>
      <w:bookmarkEnd w:id="5215"/>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5216" w:name="_Toc21338414"/>
      <w:bookmarkStart w:id="5217" w:name="_Toc29808522"/>
      <w:bookmarkStart w:id="5218" w:name="_Toc37068441"/>
      <w:bookmarkStart w:id="5219" w:name="_Toc37257394"/>
      <w:bookmarkStart w:id="5220" w:name="_Toc45892525"/>
      <w:bookmarkStart w:id="5221" w:name="_Toc53176151"/>
      <w:bookmarkStart w:id="5222" w:name="_Toc61120116"/>
      <w:bookmarkStart w:id="5223" w:name="_Toc67917332"/>
      <w:bookmarkStart w:id="5224" w:name="_Toc76297371"/>
      <w:bookmarkStart w:id="5225" w:name="_Toc76571312"/>
      <w:bookmarkStart w:id="5226" w:name="_Toc83742852"/>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5216"/>
      <w:bookmarkEnd w:id="5217"/>
      <w:bookmarkEnd w:id="5218"/>
      <w:bookmarkEnd w:id="5219"/>
      <w:bookmarkEnd w:id="5220"/>
      <w:bookmarkEnd w:id="5221"/>
      <w:bookmarkEnd w:id="5222"/>
      <w:bookmarkEnd w:id="5223"/>
      <w:bookmarkEnd w:id="5224"/>
      <w:bookmarkEnd w:id="5225"/>
      <w:bookmarkEnd w:id="5226"/>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5227" w:name="_Toc21338415"/>
      <w:bookmarkStart w:id="5228" w:name="_Toc29808523"/>
      <w:bookmarkStart w:id="5229" w:name="_Toc37068442"/>
      <w:bookmarkStart w:id="5230" w:name="_Toc37257395"/>
      <w:bookmarkStart w:id="5231" w:name="_Toc45892526"/>
      <w:bookmarkStart w:id="5232" w:name="_Toc53176152"/>
      <w:bookmarkStart w:id="5233" w:name="_Toc61120117"/>
      <w:bookmarkStart w:id="5234" w:name="_Toc67917333"/>
      <w:bookmarkStart w:id="5235" w:name="_Toc76297372"/>
      <w:bookmarkStart w:id="5236" w:name="_Toc76571313"/>
      <w:bookmarkStart w:id="5237" w:name="_Toc83742853"/>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5227"/>
      <w:bookmarkEnd w:id="5228"/>
      <w:bookmarkEnd w:id="5229"/>
      <w:bookmarkEnd w:id="5230"/>
      <w:bookmarkEnd w:id="5231"/>
      <w:bookmarkEnd w:id="5232"/>
      <w:bookmarkEnd w:id="5233"/>
      <w:bookmarkEnd w:id="5234"/>
      <w:bookmarkEnd w:id="5235"/>
      <w:bookmarkEnd w:id="5236"/>
      <w:bookmarkEnd w:id="5237"/>
    </w:p>
    <w:p w14:paraId="0717D023" w14:textId="77777777" w:rsidR="005B3300" w:rsidRPr="00661924" w:rsidRDefault="005B3300" w:rsidP="005B3300">
      <w:pPr>
        <w:pStyle w:val="Heading4"/>
        <w:rPr>
          <w:lang w:val="en-US" w:eastAsia="zh-CN"/>
        </w:rPr>
      </w:pPr>
      <w:bookmarkStart w:id="5238" w:name="_Toc21338416"/>
      <w:bookmarkStart w:id="5239" w:name="_Toc29808524"/>
      <w:bookmarkStart w:id="5240" w:name="_Toc37068443"/>
      <w:bookmarkStart w:id="5241" w:name="_Toc37257396"/>
      <w:bookmarkStart w:id="5242" w:name="_Toc45892527"/>
      <w:bookmarkStart w:id="5243" w:name="_Toc53176153"/>
      <w:bookmarkStart w:id="5244" w:name="_Toc61120118"/>
      <w:bookmarkStart w:id="5245" w:name="_Toc67917334"/>
      <w:bookmarkStart w:id="5246" w:name="_Toc76297373"/>
      <w:bookmarkStart w:id="5247" w:name="_Toc76571314"/>
      <w:bookmarkStart w:id="5248" w:name="_Toc83742854"/>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5238"/>
      <w:bookmarkEnd w:id="5239"/>
      <w:bookmarkEnd w:id="5240"/>
      <w:bookmarkEnd w:id="5241"/>
      <w:bookmarkEnd w:id="5242"/>
      <w:bookmarkEnd w:id="5243"/>
      <w:bookmarkEnd w:id="5244"/>
      <w:bookmarkEnd w:id="5245"/>
      <w:bookmarkEnd w:id="5246"/>
      <w:bookmarkEnd w:id="5247"/>
      <w:bookmarkEnd w:id="5248"/>
    </w:p>
    <w:p w14:paraId="37989633" w14:textId="77777777" w:rsidR="005B3300" w:rsidRPr="00661924" w:rsidRDefault="005B3300" w:rsidP="005B3300">
      <w:pPr>
        <w:pStyle w:val="Heading4"/>
        <w:rPr>
          <w:lang w:eastAsia="zh-CN"/>
        </w:rPr>
      </w:pPr>
      <w:bookmarkStart w:id="5249" w:name="_Toc21338417"/>
      <w:bookmarkStart w:id="5250" w:name="_Toc29808525"/>
      <w:bookmarkStart w:id="5251" w:name="_Toc37068444"/>
      <w:bookmarkStart w:id="5252" w:name="_Toc37257397"/>
      <w:bookmarkStart w:id="5253" w:name="_Toc45892528"/>
      <w:bookmarkStart w:id="5254" w:name="_Toc53176154"/>
      <w:bookmarkStart w:id="5255" w:name="_Toc61120119"/>
      <w:bookmarkStart w:id="5256" w:name="_Toc67917335"/>
      <w:bookmarkStart w:id="5257" w:name="_Toc76297374"/>
      <w:bookmarkStart w:id="5258" w:name="_Toc76571315"/>
      <w:bookmarkStart w:id="5259" w:name="_Toc83742855"/>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5249"/>
      <w:bookmarkEnd w:id="5250"/>
      <w:bookmarkEnd w:id="5251"/>
      <w:bookmarkEnd w:id="5252"/>
      <w:bookmarkEnd w:id="5253"/>
      <w:bookmarkEnd w:id="5254"/>
      <w:bookmarkEnd w:id="5255"/>
      <w:bookmarkEnd w:id="5256"/>
      <w:bookmarkEnd w:id="5257"/>
      <w:bookmarkEnd w:id="5258"/>
      <w:bookmarkEnd w:id="5259"/>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5260" w:name="_Toc21338418"/>
      <w:bookmarkStart w:id="5261" w:name="_Toc29808526"/>
      <w:bookmarkStart w:id="5262" w:name="_Toc37068445"/>
      <w:bookmarkStart w:id="5263" w:name="_Toc37257398"/>
      <w:bookmarkStart w:id="5264" w:name="_Toc45892529"/>
      <w:bookmarkStart w:id="5265" w:name="_Toc53176155"/>
      <w:bookmarkStart w:id="5266" w:name="_Toc61120120"/>
      <w:bookmarkStart w:id="5267" w:name="_Toc67917336"/>
      <w:bookmarkStart w:id="5268" w:name="_Toc76297375"/>
      <w:bookmarkStart w:id="5269" w:name="_Toc76571316"/>
      <w:bookmarkStart w:id="5270" w:name="_Toc83742856"/>
      <w:r w:rsidRPr="00661924">
        <w:t>A.3.4</w:t>
      </w:r>
      <w:r w:rsidRPr="00661924">
        <w:rPr>
          <w:rFonts w:hint="eastAsia"/>
          <w:lang w:eastAsia="zh-CN"/>
        </w:rPr>
        <w:tab/>
      </w:r>
      <w:r w:rsidRPr="00661924">
        <w:t>Reference measurement channels for PBCH demodulation requirements</w:t>
      </w:r>
      <w:bookmarkEnd w:id="5260"/>
      <w:bookmarkEnd w:id="5261"/>
      <w:bookmarkEnd w:id="5262"/>
      <w:bookmarkEnd w:id="5263"/>
      <w:bookmarkEnd w:id="5264"/>
      <w:bookmarkEnd w:id="5265"/>
      <w:bookmarkEnd w:id="5266"/>
      <w:bookmarkEnd w:id="5267"/>
      <w:bookmarkEnd w:id="5268"/>
      <w:bookmarkEnd w:id="5269"/>
      <w:bookmarkEnd w:id="5270"/>
    </w:p>
    <w:p w14:paraId="36DE844C" w14:textId="77777777" w:rsidR="005B3300" w:rsidRPr="00661924" w:rsidRDefault="005B3300" w:rsidP="005B3300">
      <w:pPr>
        <w:pStyle w:val="Heading3"/>
      </w:pPr>
      <w:bookmarkStart w:id="5271" w:name="_Toc21338419"/>
      <w:bookmarkStart w:id="5272" w:name="_Toc29808527"/>
      <w:bookmarkStart w:id="5273" w:name="_Toc37068446"/>
      <w:bookmarkStart w:id="5274" w:name="_Toc37257399"/>
      <w:bookmarkStart w:id="5275" w:name="_Toc45892530"/>
      <w:bookmarkStart w:id="5276" w:name="_Toc53176156"/>
      <w:bookmarkStart w:id="5277" w:name="_Toc61120121"/>
      <w:bookmarkStart w:id="5278" w:name="_Toc67917337"/>
      <w:bookmarkStart w:id="5279" w:name="_Toc76297376"/>
      <w:bookmarkStart w:id="5280" w:name="_Toc76571317"/>
      <w:bookmarkStart w:id="5281" w:name="_Toc83742857"/>
      <w:r w:rsidRPr="00661924">
        <w:t>A.3.4.1</w:t>
      </w:r>
      <w:r w:rsidRPr="00661924">
        <w:rPr>
          <w:rFonts w:hint="eastAsia"/>
          <w:lang w:eastAsia="zh-CN"/>
        </w:rPr>
        <w:tab/>
      </w:r>
      <w:r w:rsidRPr="00661924">
        <w:t>Reference measurement channels for FR1</w:t>
      </w:r>
      <w:bookmarkEnd w:id="5271"/>
      <w:bookmarkEnd w:id="5272"/>
      <w:bookmarkEnd w:id="5273"/>
      <w:bookmarkEnd w:id="5274"/>
      <w:bookmarkEnd w:id="5275"/>
      <w:bookmarkEnd w:id="5276"/>
      <w:bookmarkEnd w:id="5277"/>
      <w:bookmarkEnd w:id="5278"/>
      <w:bookmarkEnd w:id="5279"/>
      <w:bookmarkEnd w:id="5280"/>
      <w:bookmarkEnd w:id="5281"/>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5282" w:name="_Toc21338420"/>
      <w:bookmarkStart w:id="5283" w:name="_Toc29808528"/>
      <w:bookmarkStart w:id="5284" w:name="_Toc37068447"/>
      <w:bookmarkStart w:id="5285" w:name="_Toc37257400"/>
      <w:bookmarkStart w:id="5286" w:name="_Toc45892531"/>
      <w:bookmarkStart w:id="5287" w:name="_Toc53176157"/>
      <w:bookmarkStart w:id="5288" w:name="_Toc61120122"/>
      <w:bookmarkStart w:id="5289" w:name="_Toc67917338"/>
      <w:bookmarkStart w:id="5290" w:name="_Toc76297377"/>
      <w:bookmarkStart w:id="5291" w:name="_Toc76571318"/>
      <w:bookmarkStart w:id="5292" w:name="_Toc83742858"/>
      <w:r w:rsidRPr="00661924">
        <w:lastRenderedPageBreak/>
        <w:t>A.3.4.2</w:t>
      </w:r>
      <w:r w:rsidRPr="00661924">
        <w:rPr>
          <w:rFonts w:hint="eastAsia"/>
          <w:lang w:eastAsia="zh-CN"/>
        </w:rPr>
        <w:tab/>
      </w:r>
      <w:r w:rsidRPr="00661924">
        <w:t>Reference measurement channels for FR2</w:t>
      </w:r>
      <w:bookmarkEnd w:id="5282"/>
      <w:bookmarkEnd w:id="5283"/>
      <w:bookmarkEnd w:id="5284"/>
      <w:bookmarkEnd w:id="5285"/>
      <w:bookmarkEnd w:id="5286"/>
      <w:bookmarkEnd w:id="5287"/>
      <w:bookmarkEnd w:id="5288"/>
      <w:bookmarkEnd w:id="5289"/>
      <w:bookmarkEnd w:id="5290"/>
      <w:bookmarkEnd w:id="5291"/>
      <w:bookmarkEnd w:id="5292"/>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5293" w:name="_Toc21338421"/>
      <w:bookmarkStart w:id="5294" w:name="_Toc29808529"/>
      <w:bookmarkStart w:id="5295" w:name="_Toc37068448"/>
      <w:bookmarkStart w:id="5296" w:name="_Toc37257401"/>
      <w:bookmarkStart w:id="5297" w:name="_Toc45892532"/>
      <w:bookmarkStart w:id="5298" w:name="_Toc53176158"/>
      <w:bookmarkStart w:id="5299" w:name="_Toc61120123"/>
      <w:bookmarkStart w:id="5300" w:name="_Toc67917339"/>
      <w:bookmarkStart w:id="5301" w:name="_Toc76297378"/>
      <w:bookmarkStart w:id="5302" w:name="_Toc76571319"/>
      <w:bookmarkStart w:id="5303" w:name="_Toc83742859"/>
      <w:r w:rsidRPr="00661924">
        <w:rPr>
          <w:lang w:eastAsia="zh-CN"/>
        </w:rPr>
        <w:t>A.4</w:t>
      </w:r>
      <w:r w:rsidRPr="00661924">
        <w:rPr>
          <w:rFonts w:hint="eastAsia"/>
          <w:lang w:eastAsia="zh-CN"/>
        </w:rPr>
        <w:tab/>
      </w:r>
      <w:r w:rsidRPr="00661924">
        <w:rPr>
          <w:lang w:eastAsia="zh-CN"/>
        </w:rPr>
        <w:t>CSI reference measurement channels</w:t>
      </w:r>
      <w:bookmarkEnd w:id="5293"/>
      <w:bookmarkEnd w:id="5294"/>
      <w:bookmarkEnd w:id="5295"/>
      <w:bookmarkEnd w:id="5296"/>
      <w:bookmarkEnd w:id="5297"/>
      <w:bookmarkEnd w:id="5298"/>
      <w:bookmarkEnd w:id="5299"/>
      <w:bookmarkEnd w:id="5300"/>
      <w:bookmarkEnd w:id="5301"/>
      <w:bookmarkEnd w:id="5302"/>
      <w:bookmarkEnd w:id="5303"/>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7492D8A" w14:textId="77777777" w:rsidTr="000811C5">
        <w:tc>
          <w:tcPr>
            <w:tcW w:w="562" w:type="pct"/>
            <w:shd w:val="clear" w:color="auto" w:fill="auto"/>
          </w:tcPr>
          <w:p w14:paraId="5AC8F9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DDEBB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14343</w:t>
            </w:r>
          </w:p>
        </w:tc>
        <w:tc>
          <w:tcPr>
            <w:tcW w:w="459" w:type="pct"/>
            <w:shd w:val="clear" w:color="auto" w:fill="auto"/>
          </w:tcPr>
          <w:p w14:paraId="3BA8BD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267F487D" w:rsidR="005B3300" w:rsidRPr="00661924" w:rsidRDefault="00A77547" w:rsidP="00A77547">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179F579F" w:rsidR="005B3300" w:rsidRPr="00661924" w:rsidRDefault="00404A3D" w:rsidP="00404A3D">
            <w:pPr>
              <w:pStyle w:val="TAN"/>
              <w:rPr>
                <w:rFonts w:eastAsia="SimSun" w:cs="Arial"/>
                <w:szCs w:val="18"/>
                <w:lang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lastRenderedPageBreak/>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7777777"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2FC18EF5" w:rsidR="003724D5" w:rsidRPr="00A64ACD" w:rsidRDefault="00EF3DD3" w:rsidP="00EF3DD3">
            <w:pPr>
              <w:pStyle w:val="TAN"/>
              <w:rPr>
                <w:rFonts w:eastAsia="SimSun"/>
                <w:lang w:val="en-US"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5304" w:name="_Toc21338422"/>
      <w:bookmarkStart w:id="5305" w:name="_Toc29808530"/>
      <w:bookmarkStart w:id="5306" w:name="_Toc37068449"/>
      <w:bookmarkStart w:id="5307" w:name="_Toc37257402"/>
      <w:bookmarkStart w:id="5308" w:name="_Toc45892533"/>
      <w:bookmarkStart w:id="5309" w:name="_Toc53176159"/>
      <w:bookmarkStart w:id="5310" w:name="_Toc61120124"/>
      <w:bookmarkStart w:id="5311" w:name="_Toc67917340"/>
      <w:bookmarkStart w:id="5312" w:name="_Toc76297379"/>
      <w:bookmarkStart w:id="5313" w:name="_Toc76571320"/>
      <w:bookmarkStart w:id="5314" w:name="_Toc83742860"/>
      <w:r w:rsidRPr="00661924">
        <w:rPr>
          <w:lang w:eastAsia="zh-CN"/>
        </w:rPr>
        <w:t>A.5</w:t>
      </w:r>
      <w:r w:rsidRPr="00661924">
        <w:rPr>
          <w:rFonts w:hint="eastAsia"/>
          <w:lang w:eastAsia="zh-CN"/>
        </w:rPr>
        <w:tab/>
      </w:r>
      <w:r w:rsidRPr="00661924">
        <w:rPr>
          <w:lang w:eastAsia="zh-CN"/>
        </w:rPr>
        <w:t>OFDMA Channel Noise Generator (OCNG)</w:t>
      </w:r>
      <w:bookmarkEnd w:id="5304"/>
      <w:bookmarkEnd w:id="5305"/>
      <w:bookmarkEnd w:id="5306"/>
      <w:bookmarkEnd w:id="5307"/>
      <w:bookmarkEnd w:id="5308"/>
      <w:bookmarkEnd w:id="5309"/>
      <w:bookmarkEnd w:id="5310"/>
      <w:bookmarkEnd w:id="5311"/>
      <w:bookmarkEnd w:id="5312"/>
      <w:bookmarkEnd w:id="5313"/>
      <w:bookmarkEnd w:id="5314"/>
    </w:p>
    <w:p w14:paraId="7FDB5A6F" w14:textId="77777777" w:rsidR="005B3300" w:rsidRPr="00661924" w:rsidRDefault="005B3300" w:rsidP="005B3300">
      <w:pPr>
        <w:pStyle w:val="Heading2"/>
      </w:pPr>
      <w:bookmarkStart w:id="5315" w:name="_Toc21338423"/>
      <w:bookmarkStart w:id="5316" w:name="_Toc29808531"/>
      <w:bookmarkStart w:id="5317" w:name="_Toc37068450"/>
      <w:bookmarkStart w:id="5318" w:name="_Toc37257403"/>
      <w:bookmarkStart w:id="5319" w:name="_Toc45892534"/>
      <w:bookmarkStart w:id="5320" w:name="_Toc53176160"/>
      <w:bookmarkStart w:id="5321" w:name="_Toc61120125"/>
      <w:bookmarkStart w:id="5322" w:name="_Toc67917341"/>
      <w:bookmarkStart w:id="5323" w:name="_Toc76297380"/>
      <w:bookmarkStart w:id="5324" w:name="_Toc76571321"/>
      <w:bookmarkStart w:id="5325" w:name="_Toc83742861"/>
      <w:r w:rsidRPr="00661924">
        <w:t>A.5.1</w:t>
      </w:r>
      <w:r w:rsidRPr="00661924">
        <w:rPr>
          <w:rFonts w:hint="eastAsia"/>
          <w:lang w:eastAsia="zh-CN"/>
        </w:rPr>
        <w:tab/>
      </w:r>
      <w:r w:rsidRPr="00661924">
        <w:t>OCNG Patterns for FDD</w:t>
      </w:r>
      <w:bookmarkEnd w:id="5315"/>
      <w:bookmarkEnd w:id="5316"/>
      <w:bookmarkEnd w:id="5317"/>
      <w:bookmarkEnd w:id="5318"/>
      <w:bookmarkEnd w:id="5319"/>
      <w:bookmarkEnd w:id="5320"/>
      <w:bookmarkEnd w:id="5321"/>
      <w:bookmarkEnd w:id="5322"/>
      <w:bookmarkEnd w:id="5323"/>
      <w:bookmarkEnd w:id="5324"/>
      <w:bookmarkEnd w:id="5325"/>
    </w:p>
    <w:p w14:paraId="1D295308" w14:textId="77777777" w:rsidR="005B3300" w:rsidRPr="00661924" w:rsidRDefault="005B3300" w:rsidP="005B3300">
      <w:pPr>
        <w:pStyle w:val="Heading3"/>
        <w:rPr>
          <w:snapToGrid w:val="0"/>
        </w:rPr>
      </w:pPr>
      <w:bookmarkStart w:id="5326" w:name="_Toc21338424"/>
      <w:bookmarkStart w:id="5327" w:name="_Toc29808532"/>
      <w:bookmarkStart w:id="5328" w:name="_Toc37068451"/>
      <w:bookmarkStart w:id="5329" w:name="_Toc37257404"/>
      <w:bookmarkStart w:id="5330" w:name="_Toc45892535"/>
      <w:bookmarkStart w:id="5331" w:name="_Toc53176161"/>
      <w:bookmarkStart w:id="5332" w:name="_Toc61120126"/>
      <w:bookmarkStart w:id="5333" w:name="_Toc67917342"/>
      <w:bookmarkStart w:id="5334" w:name="_Toc76297381"/>
      <w:bookmarkStart w:id="5335" w:name="_Toc76571322"/>
      <w:bookmarkStart w:id="5336" w:name="_Toc83742862"/>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5326"/>
      <w:bookmarkEnd w:id="5327"/>
      <w:bookmarkEnd w:id="5328"/>
      <w:bookmarkEnd w:id="5329"/>
      <w:bookmarkEnd w:id="5330"/>
      <w:bookmarkEnd w:id="5331"/>
      <w:bookmarkEnd w:id="5332"/>
      <w:bookmarkEnd w:id="5333"/>
      <w:bookmarkEnd w:id="5334"/>
      <w:bookmarkEnd w:id="5335"/>
      <w:bookmarkEnd w:id="5336"/>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5337" w:name="_Toc21338425"/>
      <w:bookmarkStart w:id="5338" w:name="_Toc29808533"/>
      <w:bookmarkStart w:id="5339" w:name="_Toc37068452"/>
      <w:bookmarkStart w:id="5340" w:name="_Toc37257405"/>
      <w:bookmarkStart w:id="5341" w:name="_Toc45892536"/>
      <w:bookmarkStart w:id="5342" w:name="_Toc53176162"/>
      <w:bookmarkStart w:id="5343" w:name="_Toc61120127"/>
      <w:bookmarkStart w:id="5344" w:name="_Toc67917343"/>
      <w:bookmarkStart w:id="5345" w:name="_Toc76297382"/>
      <w:bookmarkStart w:id="5346" w:name="_Toc76571323"/>
      <w:bookmarkStart w:id="5347" w:name="_Toc83742863"/>
      <w:r w:rsidRPr="00661924">
        <w:lastRenderedPageBreak/>
        <w:t>A.5.2</w:t>
      </w:r>
      <w:r w:rsidRPr="00661924">
        <w:rPr>
          <w:rFonts w:hint="eastAsia"/>
          <w:lang w:eastAsia="zh-CN"/>
        </w:rPr>
        <w:tab/>
      </w:r>
      <w:r w:rsidRPr="00661924">
        <w:t>OCNG Patterns for TDD</w:t>
      </w:r>
      <w:bookmarkEnd w:id="5337"/>
      <w:bookmarkEnd w:id="5338"/>
      <w:bookmarkEnd w:id="5339"/>
      <w:bookmarkEnd w:id="5340"/>
      <w:bookmarkEnd w:id="5341"/>
      <w:bookmarkEnd w:id="5342"/>
      <w:bookmarkEnd w:id="5343"/>
      <w:bookmarkEnd w:id="5344"/>
      <w:bookmarkEnd w:id="5345"/>
      <w:bookmarkEnd w:id="5346"/>
      <w:bookmarkEnd w:id="5347"/>
    </w:p>
    <w:p w14:paraId="7B8D9E7C" w14:textId="77777777" w:rsidR="005B3300" w:rsidRPr="00661924" w:rsidRDefault="005B3300" w:rsidP="005B3300">
      <w:pPr>
        <w:pStyle w:val="Heading3"/>
        <w:rPr>
          <w:snapToGrid w:val="0"/>
        </w:rPr>
      </w:pPr>
      <w:bookmarkStart w:id="5348" w:name="_Toc21338426"/>
      <w:bookmarkStart w:id="5349" w:name="_Toc29808534"/>
      <w:bookmarkStart w:id="5350" w:name="_Toc37068453"/>
      <w:bookmarkStart w:id="5351" w:name="_Toc37257406"/>
      <w:bookmarkStart w:id="5352" w:name="_Toc45892537"/>
      <w:bookmarkStart w:id="5353" w:name="_Toc53176163"/>
      <w:bookmarkStart w:id="5354" w:name="_Toc61120128"/>
      <w:bookmarkStart w:id="5355" w:name="_Toc67917344"/>
      <w:bookmarkStart w:id="5356" w:name="_Toc76297383"/>
      <w:bookmarkStart w:id="5357" w:name="_Toc76571324"/>
      <w:bookmarkStart w:id="5358" w:name="_Toc83742864"/>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5348"/>
      <w:bookmarkEnd w:id="5349"/>
      <w:bookmarkEnd w:id="5350"/>
      <w:bookmarkEnd w:id="5351"/>
      <w:bookmarkEnd w:id="5352"/>
      <w:bookmarkEnd w:id="5353"/>
      <w:bookmarkEnd w:id="5354"/>
      <w:bookmarkEnd w:id="5355"/>
      <w:bookmarkEnd w:id="5356"/>
      <w:bookmarkEnd w:id="5357"/>
      <w:bookmarkEnd w:id="5358"/>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5359" w:name="_Hlk531595891"/>
      <w:r w:rsidRPr="00092540">
        <w:rPr>
          <w:lang w:val="fr-FR"/>
        </w:rPr>
        <w:br w:type="page"/>
      </w:r>
      <w:bookmarkStart w:id="5360" w:name="_Toc21338427"/>
      <w:bookmarkStart w:id="5361" w:name="_Toc29808535"/>
      <w:bookmarkStart w:id="5362" w:name="_Toc37068454"/>
      <w:bookmarkStart w:id="5363" w:name="_Toc37257407"/>
      <w:bookmarkStart w:id="5364" w:name="_Toc45892538"/>
      <w:bookmarkStart w:id="5365" w:name="_Toc53176164"/>
      <w:bookmarkStart w:id="5366" w:name="_Toc61120129"/>
      <w:bookmarkStart w:id="5367" w:name="_Toc67917345"/>
      <w:bookmarkStart w:id="5368" w:name="_Toc76297384"/>
      <w:bookmarkStart w:id="5369" w:name="_Toc76571325"/>
      <w:bookmarkStart w:id="5370" w:name="_Toc83742865"/>
      <w:r w:rsidRPr="002207A5">
        <w:rPr>
          <w:lang w:val="fr-FR"/>
        </w:rPr>
        <w:lastRenderedPageBreak/>
        <w:t>Annex B (normative):</w:t>
      </w:r>
      <w:r w:rsidRPr="002207A5">
        <w:rPr>
          <w:lang w:val="fr-FR"/>
        </w:rPr>
        <w:br/>
        <w:t>Propagation conditions</w:t>
      </w:r>
      <w:bookmarkEnd w:id="5359"/>
      <w:bookmarkEnd w:id="5360"/>
      <w:bookmarkEnd w:id="5361"/>
      <w:bookmarkEnd w:id="5362"/>
      <w:bookmarkEnd w:id="5363"/>
      <w:bookmarkEnd w:id="5364"/>
      <w:bookmarkEnd w:id="5365"/>
      <w:bookmarkEnd w:id="5366"/>
      <w:bookmarkEnd w:id="5367"/>
      <w:bookmarkEnd w:id="5368"/>
      <w:bookmarkEnd w:id="5369"/>
      <w:bookmarkEnd w:id="5370"/>
    </w:p>
    <w:p w14:paraId="52D04F00" w14:textId="77777777" w:rsidR="005B3300" w:rsidRPr="002207A5" w:rsidRDefault="005B3300" w:rsidP="005B3300">
      <w:pPr>
        <w:pStyle w:val="Heading1"/>
        <w:rPr>
          <w:lang w:val="fr-FR" w:eastAsia="zh-CN"/>
        </w:rPr>
      </w:pPr>
      <w:bookmarkStart w:id="5371" w:name="_Toc21338428"/>
      <w:bookmarkStart w:id="5372" w:name="_Toc29808536"/>
      <w:bookmarkStart w:id="5373" w:name="_Toc37068455"/>
      <w:bookmarkStart w:id="5374" w:name="_Toc37257408"/>
      <w:bookmarkStart w:id="5375" w:name="_Toc45892539"/>
      <w:bookmarkStart w:id="5376" w:name="_Toc53176165"/>
      <w:bookmarkStart w:id="5377" w:name="_Toc61120130"/>
      <w:bookmarkStart w:id="5378" w:name="_Toc67917346"/>
      <w:bookmarkStart w:id="5379" w:name="_Toc76297385"/>
      <w:bookmarkStart w:id="5380" w:name="_Toc76571326"/>
      <w:bookmarkStart w:id="5381" w:name="_Toc83742866"/>
      <w:r w:rsidRPr="002207A5">
        <w:rPr>
          <w:lang w:val="fr-FR" w:eastAsia="zh-CN"/>
        </w:rPr>
        <w:t>B.1</w:t>
      </w:r>
      <w:r w:rsidRPr="002207A5">
        <w:rPr>
          <w:rFonts w:hint="eastAsia"/>
          <w:lang w:val="fr-FR" w:eastAsia="zh-CN"/>
        </w:rPr>
        <w:tab/>
      </w:r>
      <w:r w:rsidRPr="002207A5">
        <w:rPr>
          <w:lang w:val="fr-FR"/>
        </w:rPr>
        <w:t>Static propagation condition</w:t>
      </w:r>
      <w:bookmarkEnd w:id="5371"/>
      <w:bookmarkEnd w:id="5372"/>
      <w:bookmarkEnd w:id="5373"/>
      <w:bookmarkEnd w:id="5374"/>
      <w:bookmarkEnd w:id="5375"/>
      <w:bookmarkEnd w:id="5376"/>
      <w:bookmarkEnd w:id="5377"/>
      <w:bookmarkEnd w:id="5378"/>
      <w:bookmarkEnd w:id="5379"/>
      <w:bookmarkEnd w:id="5380"/>
      <w:bookmarkEnd w:id="5381"/>
    </w:p>
    <w:p w14:paraId="1C738726" w14:textId="77777777" w:rsidR="005B3300" w:rsidRPr="002207A5" w:rsidRDefault="005B3300" w:rsidP="005B3300">
      <w:pPr>
        <w:pStyle w:val="Heading2"/>
      </w:pPr>
      <w:bookmarkStart w:id="5382" w:name="_Toc21338429"/>
      <w:bookmarkStart w:id="5383" w:name="_Toc29808537"/>
      <w:bookmarkStart w:id="5384" w:name="_Toc37068456"/>
      <w:bookmarkStart w:id="5385" w:name="_Toc37257409"/>
      <w:bookmarkStart w:id="5386" w:name="_Toc45892540"/>
      <w:bookmarkStart w:id="5387" w:name="_Toc53176166"/>
      <w:bookmarkStart w:id="5388" w:name="_Toc61120131"/>
      <w:bookmarkStart w:id="5389" w:name="_Toc67917347"/>
      <w:bookmarkStart w:id="5390" w:name="_Toc76297386"/>
      <w:bookmarkStart w:id="5391" w:name="_Toc76571327"/>
      <w:bookmarkStart w:id="5392" w:name="_Toc83742867"/>
      <w:r w:rsidRPr="00661924">
        <w:rPr>
          <w:snapToGrid w:val="0"/>
        </w:rPr>
        <w:t>B.1.1</w:t>
      </w:r>
      <w:r w:rsidRPr="00661924">
        <w:rPr>
          <w:rFonts w:hint="eastAsia"/>
          <w:snapToGrid w:val="0"/>
          <w:lang w:eastAsia="zh-CN"/>
        </w:rPr>
        <w:tab/>
      </w:r>
      <w:r w:rsidRPr="00661924">
        <w:rPr>
          <w:snapToGrid w:val="0"/>
        </w:rPr>
        <w:t>UE Receiver with 2Rx</w:t>
      </w:r>
      <w:bookmarkEnd w:id="5382"/>
      <w:bookmarkEnd w:id="5383"/>
      <w:bookmarkEnd w:id="5384"/>
      <w:bookmarkEnd w:id="5385"/>
      <w:bookmarkEnd w:id="5386"/>
      <w:bookmarkEnd w:id="5387"/>
      <w:bookmarkEnd w:id="5388"/>
      <w:bookmarkEnd w:id="5389"/>
      <w:bookmarkEnd w:id="5390"/>
      <w:bookmarkEnd w:id="5391"/>
      <w:bookmarkEnd w:id="5392"/>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5" type="#_x0000_t75" style="width:31.3pt;height:27.55pt" o:ole="">
            <v:imagedata r:id="rId49" o:title=""/>
          </v:shape>
          <o:OLEObject Type="Embed" ProgID="Equation.3" ShapeID="_x0000_i1045" DrawAspect="Content" ObjectID="_1694355587" r:id="rId50"/>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6" type="#_x0000_t75" style="width:48.85pt;height:27.55pt" o:ole="">
            <v:imagedata r:id="rId51" o:title=""/>
          </v:shape>
          <o:OLEObject Type="Embed" ProgID="Equation.3" ShapeID="_x0000_i1046" DrawAspect="Content" ObjectID="_1694355588" r:id="rId52"/>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7" type="#_x0000_t75" style="width:1in;height:33.2pt" o:ole="">
            <v:imagedata r:id="rId53" o:title=""/>
          </v:shape>
          <o:OLEObject Type="Embed" ProgID="Equation.DSMT4" ShapeID="_x0000_i1047" DrawAspect="Content" ObjectID="_1694355589" r:id="rId54"/>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8" type="#_x0000_t75" style="width:115.85pt;height:33.2pt" o:ole="">
            <v:imagedata r:id="rId55" o:title=""/>
          </v:shape>
          <o:OLEObject Type="Embed" ProgID="Equation.DSMT4" ShapeID="_x0000_i1048" DrawAspect="Content" ObjectID="_1694355590" r:id="rId56"/>
        </w:object>
      </w:r>
    </w:p>
    <w:p w14:paraId="2FAF8B5F" w14:textId="77777777" w:rsidR="005B3300" w:rsidRPr="00661924" w:rsidRDefault="005B3300" w:rsidP="005B3300">
      <w:pPr>
        <w:pStyle w:val="Heading2"/>
        <w:rPr>
          <w:snapToGrid w:val="0"/>
        </w:rPr>
      </w:pPr>
      <w:bookmarkStart w:id="5393" w:name="_Toc21338430"/>
      <w:bookmarkStart w:id="5394" w:name="_Toc29808538"/>
      <w:bookmarkStart w:id="5395" w:name="_Toc37068457"/>
      <w:bookmarkStart w:id="5396" w:name="_Toc37257410"/>
      <w:bookmarkStart w:id="5397" w:name="_Toc45892541"/>
      <w:bookmarkStart w:id="5398" w:name="_Toc53176167"/>
      <w:bookmarkStart w:id="5399" w:name="_Toc61120132"/>
      <w:bookmarkStart w:id="5400" w:name="_Toc67917348"/>
      <w:bookmarkStart w:id="5401" w:name="_Toc76297387"/>
      <w:bookmarkStart w:id="5402" w:name="_Toc76571328"/>
      <w:bookmarkStart w:id="5403" w:name="_Toc83742868"/>
      <w:r w:rsidRPr="00661924">
        <w:rPr>
          <w:snapToGrid w:val="0"/>
        </w:rPr>
        <w:t>B.1.2</w:t>
      </w:r>
      <w:r w:rsidRPr="00661924">
        <w:rPr>
          <w:rFonts w:hint="eastAsia"/>
          <w:snapToGrid w:val="0"/>
          <w:lang w:eastAsia="zh-CN"/>
        </w:rPr>
        <w:tab/>
      </w:r>
      <w:r w:rsidRPr="00661924">
        <w:rPr>
          <w:snapToGrid w:val="0"/>
        </w:rPr>
        <w:t>UE Receiver with 4Rx</w:t>
      </w:r>
      <w:bookmarkEnd w:id="5393"/>
      <w:bookmarkEnd w:id="5394"/>
      <w:bookmarkEnd w:id="5395"/>
      <w:bookmarkEnd w:id="5396"/>
      <w:bookmarkEnd w:id="5397"/>
      <w:bookmarkEnd w:id="5398"/>
      <w:bookmarkEnd w:id="5399"/>
      <w:bookmarkEnd w:id="5400"/>
      <w:bookmarkEnd w:id="5401"/>
      <w:bookmarkEnd w:id="5402"/>
      <w:bookmarkEnd w:id="5403"/>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9" type="#_x0000_t75" style="width:33.8pt;height:63.85pt" o:ole="">
            <v:imagedata r:id="rId57" o:title=""/>
          </v:shape>
          <o:OLEObject Type="Embed" ProgID="Equation.3" ShapeID="_x0000_i1049" DrawAspect="Content" ObjectID="_1694355591" r:id="rId58"/>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50" type="#_x0000_t75" style="width:61.35pt;height:64.5pt" o:ole="">
            <v:imagedata r:id="rId59" o:title=""/>
          </v:shape>
          <o:OLEObject Type="Embed" ProgID="Equation.3" ShapeID="_x0000_i1050" DrawAspect="Content" ObjectID="_1694355592" r:id="rId60"/>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51" type="#_x0000_t75" style="width:109.55pt;height:65.1pt" o:ole="">
            <v:imagedata r:id="rId61" o:title=""/>
          </v:shape>
          <o:OLEObject Type="Embed" ProgID="Equation.3" ShapeID="_x0000_i1051" DrawAspect="Content" ObjectID="_1694355593" r:id="rId62"/>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lastRenderedPageBreak/>
        <w:tab/>
      </w:r>
      <w:r w:rsidRPr="00661924">
        <w:rPr>
          <w:rFonts w:eastAsia="SimSun"/>
          <w:noProof/>
          <w:lang w:eastAsia="ko-KR"/>
        </w:rPr>
        <w:object w:dxaOrig="4160" w:dyaOrig="1440" w14:anchorId="0FC4AF14">
          <v:shape id="_x0000_i1052" type="#_x0000_t75" style="width:195.35pt;height:65.1pt" o:ole="">
            <v:imagedata r:id="rId63" o:title=""/>
          </v:shape>
          <o:OLEObject Type="Embed" ProgID="Equation.3" ShapeID="_x0000_i1052" DrawAspect="Content" ObjectID="_1694355594" r:id="rId64"/>
        </w:object>
      </w:r>
    </w:p>
    <w:p w14:paraId="6DB54700" w14:textId="77777777" w:rsidR="005B3300" w:rsidRPr="00661924" w:rsidRDefault="005B3300" w:rsidP="005B3300">
      <w:pPr>
        <w:pStyle w:val="Heading1"/>
      </w:pPr>
      <w:bookmarkStart w:id="5404" w:name="_Toc21338431"/>
      <w:bookmarkStart w:id="5405" w:name="_Toc29808539"/>
      <w:bookmarkStart w:id="5406" w:name="_Toc37068458"/>
      <w:bookmarkStart w:id="5407" w:name="_Toc37257411"/>
      <w:bookmarkStart w:id="5408" w:name="_Toc45892542"/>
      <w:bookmarkStart w:id="5409" w:name="_Toc53176168"/>
      <w:bookmarkStart w:id="5410" w:name="_Toc61120133"/>
      <w:bookmarkStart w:id="5411" w:name="_Toc67917349"/>
      <w:bookmarkStart w:id="5412" w:name="_Toc76297388"/>
      <w:bookmarkStart w:id="5413" w:name="_Toc76571329"/>
      <w:bookmarkStart w:id="5414" w:name="_Toc83742869"/>
      <w:r w:rsidRPr="00661924">
        <w:t>B.2</w:t>
      </w:r>
      <w:r w:rsidRPr="00661924">
        <w:rPr>
          <w:rFonts w:hint="eastAsia"/>
          <w:lang w:eastAsia="zh-CN"/>
        </w:rPr>
        <w:tab/>
      </w:r>
      <w:r w:rsidRPr="00661924">
        <w:t>Multi-path fading propagation conditions</w:t>
      </w:r>
      <w:bookmarkEnd w:id="5404"/>
      <w:bookmarkEnd w:id="5405"/>
      <w:bookmarkEnd w:id="5406"/>
      <w:bookmarkEnd w:id="5407"/>
      <w:bookmarkEnd w:id="5408"/>
      <w:bookmarkEnd w:id="5409"/>
      <w:bookmarkEnd w:id="5410"/>
      <w:bookmarkEnd w:id="5411"/>
      <w:bookmarkEnd w:id="5412"/>
      <w:bookmarkEnd w:id="5413"/>
      <w:bookmarkEnd w:id="5414"/>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5415" w:name="_Toc21338432"/>
      <w:bookmarkStart w:id="5416" w:name="_Toc29808540"/>
      <w:bookmarkStart w:id="5417" w:name="_Toc37068459"/>
      <w:bookmarkStart w:id="5418" w:name="_Toc37257412"/>
      <w:bookmarkStart w:id="5419" w:name="_Toc45892543"/>
      <w:bookmarkStart w:id="5420" w:name="_Toc53176169"/>
      <w:bookmarkStart w:id="5421" w:name="_Toc61120134"/>
      <w:bookmarkStart w:id="5422" w:name="_Toc67917350"/>
      <w:bookmarkStart w:id="5423" w:name="_Toc76297389"/>
      <w:bookmarkStart w:id="5424" w:name="_Toc76571330"/>
      <w:bookmarkStart w:id="5425" w:name="_Toc83742870"/>
      <w:r w:rsidRPr="00661924">
        <w:t>B.2.1</w:t>
      </w:r>
      <w:r w:rsidRPr="00661924">
        <w:rPr>
          <w:rFonts w:hint="eastAsia"/>
          <w:lang w:eastAsia="zh-CN"/>
        </w:rPr>
        <w:tab/>
      </w:r>
      <w:r w:rsidRPr="00661924">
        <w:t>Delay profiles</w:t>
      </w:r>
      <w:bookmarkEnd w:id="5415"/>
      <w:bookmarkEnd w:id="5416"/>
      <w:bookmarkEnd w:id="5417"/>
      <w:bookmarkEnd w:id="5418"/>
      <w:bookmarkEnd w:id="5419"/>
      <w:bookmarkEnd w:id="5420"/>
      <w:bookmarkEnd w:id="5421"/>
      <w:bookmarkEnd w:id="5422"/>
      <w:bookmarkEnd w:id="5423"/>
      <w:bookmarkEnd w:id="5424"/>
      <w:bookmarkEnd w:id="5425"/>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5426" w:name="_Toc21338433"/>
      <w:bookmarkStart w:id="5427" w:name="_Toc29808541"/>
      <w:bookmarkStart w:id="5428" w:name="_Toc37068460"/>
      <w:bookmarkStart w:id="5429" w:name="_Toc37257413"/>
      <w:bookmarkStart w:id="5430" w:name="_Toc45892544"/>
      <w:bookmarkStart w:id="5431" w:name="_Toc53176170"/>
      <w:bookmarkStart w:id="5432" w:name="_Toc61120135"/>
      <w:bookmarkStart w:id="5433" w:name="_Toc67917351"/>
      <w:bookmarkStart w:id="5434" w:name="_Toc76297390"/>
      <w:bookmarkStart w:id="5435" w:name="_Toc76571331"/>
      <w:bookmarkStart w:id="5436" w:name="_Toc83742871"/>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5426"/>
      <w:bookmarkEnd w:id="5427"/>
      <w:bookmarkEnd w:id="5428"/>
      <w:bookmarkEnd w:id="5429"/>
      <w:bookmarkEnd w:id="5430"/>
      <w:bookmarkEnd w:id="5431"/>
      <w:bookmarkEnd w:id="5432"/>
      <w:bookmarkEnd w:id="5433"/>
      <w:bookmarkEnd w:id="5434"/>
      <w:bookmarkEnd w:id="5435"/>
      <w:bookmarkEnd w:id="5436"/>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lastRenderedPageBreak/>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5437" w:name="_Toc21338434"/>
      <w:bookmarkStart w:id="5438" w:name="_Toc29808542"/>
      <w:bookmarkStart w:id="5439" w:name="_Toc37068461"/>
      <w:bookmarkStart w:id="5440" w:name="_Toc37257414"/>
      <w:bookmarkStart w:id="5441" w:name="_Toc45892545"/>
      <w:bookmarkStart w:id="5442" w:name="_Toc53176171"/>
      <w:bookmarkStart w:id="5443" w:name="_Toc61120136"/>
      <w:bookmarkStart w:id="5444" w:name="_Toc67917352"/>
      <w:bookmarkStart w:id="5445" w:name="_Toc76297391"/>
      <w:bookmarkStart w:id="5446" w:name="_Toc76571332"/>
      <w:bookmarkStart w:id="5447" w:name="_Toc83742872"/>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5437"/>
      <w:bookmarkEnd w:id="5438"/>
      <w:bookmarkEnd w:id="5439"/>
      <w:bookmarkEnd w:id="5440"/>
      <w:bookmarkEnd w:id="5441"/>
      <w:bookmarkEnd w:id="5442"/>
      <w:bookmarkEnd w:id="5443"/>
      <w:bookmarkEnd w:id="5444"/>
      <w:bookmarkEnd w:id="5445"/>
      <w:bookmarkEnd w:id="5446"/>
      <w:bookmarkEnd w:id="5447"/>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lastRenderedPageBreak/>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5448" w:name="_Toc21338435"/>
      <w:bookmarkStart w:id="5449" w:name="_Toc29808543"/>
      <w:bookmarkStart w:id="5450" w:name="_Toc37068462"/>
      <w:bookmarkStart w:id="5451" w:name="_Toc37257415"/>
      <w:bookmarkStart w:id="5452" w:name="_Toc45892546"/>
      <w:bookmarkStart w:id="5453" w:name="_Toc53176172"/>
      <w:bookmarkStart w:id="5454" w:name="_Toc61120137"/>
      <w:bookmarkStart w:id="5455" w:name="_Toc67917353"/>
      <w:bookmarkStart w:id="5456" w:name="_Toc76297392"/>
      <w:bookmarkStart w:id="5457" w:name="_Toc76571333"/>
      <w:bookmarkStart w:id="5458" w:name="_Toc83742873"/>
      <w:r w:rsidRPr="00661924">
        <w:t>B.2.2</w:t>
      </w:r>
      <w:r w:rsidRPr="00661924">
        <w:rPr>
          <w:rFonts w:hint="eastAsia"/>
          <w:lang w:eastAsia="zh-CN"/>
        </w:rPr>
        <w:tab/>
      </w:r>
      <w:r w:rsidRPr="00661924">
        <w:t>Combinations of channel model parameters</w:t>
      </w:r>
      <w:bookmarkEnd w:id="5448"/>
      <w:bookmarkEnd w:id="5449"/>
      <w:bookmarkEnd w:id="5450"/>
      <w:bookmarkEnd w:id="5451"/>
      <w:bookmarkEnd w:id="5452"/>
      <w:bookmarkEnd w:id="5453"/>
      <w:bookmarkEnd w:id="5454"/>
      <w:bookmarkEnd w:id="5455"/>
      <w:bookmarkEnd w:id="5456"/>
      <w:bookmarkEnd w:id="5457"/>
      <w:bookmarkEnd w:id="5458"/>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5459" w:name="_Toc21338436"/>
      <w:bookmarkStart w:id="5460" w:name="_Toc29808544"/>
      <w:bookmarkStart w:id="5461" w:name="_Toc37068463"/>
      <w:bookmarkStart w:id="5462" w:name="_Toc37257416"/>
      <w:bookmarkStart w:id="5463" w:name="_Toc45892547"/>
      <w:bookmarkStart w:id="5464" w:name="_Toc53176173"/>
      <w:bookmarkStart w:id="5465" w:name="_Toc61120138"/>
      <w:bookmarkStart w:id="5466" w:name="_Toc67917354"/>
      <w:bookmarkStart w:id="5467" w:name="_Toc76297393"/>
      <w:bookmarkStart w:id="5468" w:name="_Toc76571334"/>
      <w:bookmarkStart w:id="5469" w:name="_Toc83742874"/>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5459"/>
      <w:bookmarkEnd w:id="5460"/>
      <w:bookmarkEnd w:id="5461"/>
      <w:bookmarkEnd w:id="5462"/>
      <w:bookmarkEnd w:id="5463"/>
      <w:bookmarkEnd w:id="5464"/>
      <w:bookmarkEnd w:id="5465"/>
      <w:bookmarkEnd w:id="5466"/>
      <w:bookmarkEnd w:id="5467"/>
      <w:bookmarkEnd w:id="5468"/>
      <w:bookmarkEnd w:id="5469"/>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5470" w:name="_Toc21338437"/>
      <w:bookmarkStart w:id="5471" w:name="_Toc29808545"/>
      <w:bookmarkStart w:id="5472" w:name="_Toc37068464"/>
      <w:bookmarkStart w:id="5473" w:name="_Toc37257417"/>
      <w:bookmarkStart w:id="5474" w:name="_Toc45892548"/>
      <w:bookmarkStart w:id="5475" w:name="_Toc53176174"/>
      <w:bookmarkStart w:id="5476" w:name="_Toc61120139"/>
      <w:bookmarkStart w:id="5477" w:name="_Toc67917355"/>
      <w:bookmarkStart w:id="5478" w:name="_Toc76297394"/>
      <w:bookmarkStart w:id="5479" w:name="_Toc76571335"/>
      <w:bookmarkStart w:id="5480" w:name="_Toc83742875"/>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5470"/>
      <w:bookmarkEnd w:id="5471"/>
      <w:bookmarkEnd w:id="5472"/>
      <w:bookmarkEnd w:id="5473"/>
      <w:bookmarkEnd w:id="5474"/>
      <w:bookmarkEnd w:id="5475"/>
      <w:bookmarkEnd w:id="5476"/>
      <w:bookmarkEnd w:id="5477"/>
      <w:bookmarkEnd w:id="5478"/>
      <w:bookmarkEnd w:id="5479"/>
      <w:bookmarkEnd w:id="5480"/>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5481" w:name="_Toc21338438"/>
      <w:bookmarkStart w:id="5482" w:name="_Toc29808546"/>
      <w:bookmarkStart w:id="5483" w:name="_Toc37068465"/>
      <w:bookmarkStart w:id="5484" w:name="_Toc37257418"/>
      <w:bookmarkStart w:id="5485" w:name="_Toc45892549"/>
      <w:bookmarkStart w:id="5486" w:name="_Toc53176175"/>
      <w:bookmarkStart w:id="5487" w:name="_Toc61120140"/>
      <w:bookmarkStart w:id="5488" w:name="_Toc67917356"/>
      <w:bookmarkStart w:id="5489" w:name="_Toc76297395"/>
      <w:bookmarkStart w:id="5490" w:name="_Toc76571336"/>
      <w:bookmarkStart w:id="5491" w:name="_Toc83742876"/>
      <w:r w:rsidRPr="00661924">
        <w:rPr>
          <w:rFonts w:hint="eastAsia"/>
          <w:lang w:eastAsia="zh-CN"/>
        </w:rPr>
        <w:t>B.2.3.1.1</w:t>
      </w:r>
      <w:r w:rsidRPr="00661924">
        <w:rPr>
          <w:rFonts w:hint="eastAsia"/>
          <w:lang w:eastAsia="zh-CN"/>
        </w:rPr>
        <w:tab/>
        <w:t>Definition of MIMO Correlation Matrices</w:t>
      </w:r>
      <w:bookmarkEnd w:id="5481"/>
      <w:bookmarkEnd w:id="5482"/>
      <w:bookmarkEnd w:id="5483"/>
      <w:bookmarkEnd w:id="5484"/>
      <w:bookmarkEnd w:id="5485"/>
      <w:bookmarkEnd w:id="5486"/>
      <w:bookmarkEnd w:id="5487"/>
      <w:bookmarkEnd w:id="5488"/>
      <w:bookmarkEnd w:id="5489"/>
      <w:bookmarkEnd w:id="5490"/>
      <w:bookmarkEnd w:id="5491"/>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53" type="#_x0000_t75" style="width:41.3pt;height:19.4pt" o:ole="">
                  <v:imagedata r:id="rId65" o:title=""/>
                </v:shape>
                <o:OLEObject Type="Embed" ProgID="Equation.DSMT4" ShapeID="_x0000_i1053" DrawAspect="Content" ObjectID="_1694355595" r:id="rId66"/>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4" type="#_x0000_t75" style="width:83.25pt;height:38.8pt" o:ole="">
                  <v:imagedata r:id="rId67" o:title=""/>
                </v:shape>
                <o:OLEObject Type="Embed" ProgID="Equation.DSMT4" ShapeID="_x0000_i1054" DrawAspect="Content" ObjectID="_1694355596" r:id="rId68"/>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5" type="#_x0000_t75" style="width:145.25pt;height:82pt" o:ole="">
                  <v:imagedata r:id="rId69" o:title=""/>
                </v:shape>
                <o:OLEObject Type="Embed" ProgID="Equation.DSMT4" ShapeID="_x0000_i1055" DrawAspect="Content" ObjectID="_1694355597" r:id="rId70"/>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57"/>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6" type="#_x0000_t75" style="width:35.05pt;height:19.4pt" o:ole="">
                  <v:imagedata r:id="rId71" o:title=""/>
                </v:shape>
                <o:OLEObject Type="Embed" ProgID="Equation.3" ShapeID="_x0000_i1056" DrawAspect="Content" ObjectID="_1694355598" r:id="rId72"/>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7" type="#_x0000_t75" style="width:82pt;height:38.8pt" o:ole="">
                  <v:imagedata r:id="rId73" o:title=""/>
                </v:shape>
                <o:OLEObject Type="Embed" ProgID="Equation.3" ShapeID="_x0000_i1057" DrawAspect="Content" ObjectID="_1694355599" r:id="rId74"/>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8" type="#_x0000_t75" style="width:132.1pt;height:82pt" o:ole="">
                  <v:imagedata r:id="rId75" o:title=""/>
                </v:shape>
                <o:OLEObject Type="Embed" ProgID="Equation.3" ShapeID="_x0000_i1058" DrawAspect="Content" ObjectID="_1694355600" r:id="rId76"/>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9" type="#_x0000_t75" style="width:23.15pt;height:19.4pt" o:ole="">
            <v:imagedata r:id="rId77" o:title=""/>
          </v:shape>
          <o:OLEObject Type="Embed" ProgID="Equation.DSMT4" ShapeID="_x0000_i1059" DrawAspect="Content" ObjectID="_1694355601" r:id="rId78"/>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60" type="#_x0000_t75" style="width:23.15pt;height:19.4pt" o:ole="">
            <v:imagedata r:id="rId79" o:title=""/>
          </v:shape>
          <o:OLEObject Type="Embed" ProgID="Equation.DSMT4" ShapeID="_x0000_i1060" DrawAspect="Content" ObjectID="_1694355602" r:id="rId80"/>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61" type="#_x0000_t75" style="width:93.3pt;height:31.3pt" o:ole="">
                  <v:imagedata r:id="rId81" o:title=""/>
                </v:shape>
                <o:OLEObject Type="Embed" ProgID="Equation.3" ShapeID="_x0000_i1061" DrawAspect="Content" ObjectID="_1694355603" r:id="rId82"/>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62" type="#_x0000_t75" style="width:167.15pt;height:1in" o:ole="">
                  <v:imagedata r:id="rId83" o:title=""/>
                </v:shape>
                <o:OLEObject Type="Embed" ProgID="Equation.3" ShapeID="_x0000_i1062" DrawAspect="Content" ObjectID="_1694355604" r:id="rId84"/>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63" type="#_x0000_t75" style="width:95.15pt;height:31.3pt" o:ole="">
                  <v:imagedata r:id="rId85" o:title=""/>
                </v:shape>
                <o:OLEObject Type="Embed" ProgID="Equation.DSMT4" ShapeID="_x0000_i1063" DrawAspect="Content" ObjectID="_1694355605" r:id="rId86"/>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4" type="#_x0000_t75" style="width:289.9pt;height:63.25pt" o:ole="">
                  <v:imagedata r:id="rId87" o:title=""/>
                </v:shape>
                <o:OLEObject Type="Embed" ProgID="Equation.DSMT4" ShapeID="_x0000_i1064" DrawAspect="Content" ObjectID="_1694355606" r:id="rId88"/>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5" type="#_x0000_t75" style="width:253.55pt;height:82pt" o:ole="">
                  <v:imagedata r:id="rId89" o:title=""/>
                </v:shape>
                <o:OLEObject Type="Embed" ProgID="Equation.DSMT4" ShapeID="_x0000_i1065" DrawAspect="Content" ObjectID="_1694355607" r:id="rId90"/>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6" type="#_x0000_t75" style="width:163.4pt;height:87.05pt" o:ole="">
                  <v:imagedata r:id="rId91" o:title=""/>
                </v:shape>
                <o:OLEObject Type="Embed" ProgID="Equation.DSMT4" ShapeID="_x0000_i1066" DrawAspect="Content" ObjectID="_1694355608" r:id="rId92"/>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7" type="#_x0000_t75" style="width:236.05pt;height:83.25pt" o:ole="">
                  <v:imagedata r:id="rId93" o:title=""/>
                </v:shape>
                <o:OLEObject Type="Embed" ProgID="Equation.DSMT4" ShapeID="_x0000_i1067" DrawAspect="Content" ObjectID="_1694355609" r:id="rId94"/>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8" type="#_x0000_t75" style="width:320.55pt;height:91.4pt" o:ole="">
                  <v:imagedata r:id="rId95" o:title=""/>
                </v:shape>
                <o:OLEObject Type="Embed" ProgID="Equation.DSMT4" ShapeID="_x0000_i1068" DrawAspect="Content" ObjectID="_1694355610" r:id="rId96"/>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9" type="#_x0000_t75" style="width:23.15pt;height:19.4pt" o:ole="">
            <v:imagedata r:id="rId97" o:title=""/>
          </v:shape>
          <o:OLEObject Type="Embed" ProgID="Equation.DSMT4" ShapeID="_x0000_i1069" DrawAspect="Content" ObjectID="_1694355611" r:id="rId98"/>
        </w:object>
      </w:r>
      <w:r w:rsidRPr="00661924">
        <w:rPr>
          <w:rFonts w:eastAsia="SimSun"/>
        </w:rPr>
        <w:t xml:space="preserve"> and </w:t>
      </w:r>
      <w:r w:rsidRPr="00661924">
        <w:rPr>
          <w:rFonts w:eastAsia="SimSun"/>
          <w:position w:val="-12"/>
        </w:rPr>
        <w:object w:dxaOrig="400" w:dyaOrig="360" w14:anchorId="05B055D3">
          <v:shape id="_x0000_i1070" type="#_x0000_t75" style="width:19.4pt;height:19.4pt" o:ole="">
            <v:imagedata r:id="rId99" o:title=""/>
          </v:shape>
          <o:OLEObject Type="Embed" ProgID="Equation.DSMT4" ShapeID="_x0000_i1070" DrawAspect="Content" ObjectID="_1694355612" r:id="rId100"/>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71" type="#_x0000_t75" style="width:82.65pt;height:19.4pt" o:ole="">
            <v:imagedata r:id="rId101" o:title=""/>
          </v:shape>
          <o:OLEObject Type="Embed" ProgID="Equation.DSMT4" ShapeID="_x0000_i1071" DrawAspect="Content" ObjectID="_1694355613" r:id="rId102"/>
        </w:object>
      </w:r>
      <w:r w:rsidRPr="00661924">
        <w:rPr>
          <w:rFonts w:eastAsia="SimSun"/>
        </w:rPr>
        <w:t>.</w:t>
      </w:r>
    </w:p>
    <w:p w14:paraId="525BBB08" w14:textId="77777777" w:rsidR="005B3300" w:rsidRPr="00661924" w:rsidRDefault="005B3300" w:rsidP="005B3300">
      <w:pPr>
        <w:pStyle w:val="Heading4"/>
        <w:rPr>
          <w:lang w:eastAsia="zh-CN"/>
        </w:rPr>
      </w:pPr>
      <w:bookmarkStart w:id="5492" w:name="_Toc21338439"/>
      <w:bookmarkStart w:id="5493" w:name="_Toc29808547"/>
      <w:bookmarkStart w:id="5494" w:name="_Toc37068466"/>
      <w:bookmarkStart w:id="5495" w:name="_Toc37257419"/>
      <w:bookmarkStart w:id="5496" w:name="_Toc45892550"/>
      <w:bookmarkStart w:id="5497" w:name="_Toc53176176"/>
      <w:bookmarkStart w:id="5498" w:name="_Toc61120141"/>
      <w:bookmarkStart w:id="5499" w:name="_Toc67917357"/>
      <w:bookmarkStart w:id="5500" w:name="_Toc76297396"/>
      <w:bookmarkStart w:id="5501" w:name="_Toc76571337"/>
      <w:bookmarkStart w:id="5502" w:name="_Toc83742877"/>
      <w:r w:rsidRPr="00661924">
        <w:rPr>
          <w:rFonts w:hint="eastAsia"/>
          <w:lang w:eastAsia="zh-CN"/>
        </w:rPr>
        <w:t>B.2.3.1.2</w:t>
      </w:r>
      <w:r w:rsidRPr="00661924">
        <w:rPr>
          <w:rFonts w:hint="eastAsia"/>
          <w:lang w:eastAsia="zh-CN"/>
        </w:rPr>
        <w:tab/>
        <w:t>MIMO Correlation Matrices at High, Medium and Low Level</w:t>
      </w:r>
      <w:bookmarkEnd w:id="5492"/>
      <w:bookmarkEnd w:id="5493"/>
      <w:bookmarkEnd w:id="5494"/>
      <w:bookmarkEnd w:id="5495"/>
      <w:bookmarkEnd w:id="5496"/>
      <w:bookmarkEnd w:id="5497"/>
      <w:bookmarkEnd w:id="5498"/>
      <w:bookmarkEnd w:id="5499"/>
      <w:bookmarkEnd w:id="5500"/>
      <w:bookmarkEnd w:id="5501"/>
      <w:bookmarkEnd w:id="5502"/>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72" type="#_x0000_t75" style="width:124.6pt;height:19.4pt" o:ole="">
            <v:imagedata r:id="rId103" o:title=""/>
          </v:shape>
          <o:OLEObject Type="Embed" ProgID="Equation.3" ShapeID="_x0000_i1072" DrawAspect="Content" ObjectID="_1694355614" r:id="rId104"/>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73" type="#_x0000_t75" style="width:1in;height:31.3pt" o:ole="">
                  <v:imagedata r:id="rId105" o:title=""/>
                </v:shape>
                <o:OLEObject Type="Embed" ProgID="Equation.3" ShapeID="_x0000_i1073" DrawAspect="Content" ObjectID="_1694355615" r:id="rId106"/>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4" type="#_x0000_t75" style="width:65.1pt;height:31.3pt" o:ole="">
                  <v:imagedata r:id="rId105" o:title=""/>
                </v:shape>
                <o:OLEObject Type="Embed" ProgID="Equation.3" ShapeID="_x0000_i1074" DrawAspect="Content" ObjectID="_1694355616" r:id="rId107"/>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5" type="#_x0000_t75" style="width:113.3pt;height:62pt" o:ole="">
                  <v:imagedata r:id="rId108" o:title=""/>
                </v:shape>
                <o:OLEObject Type="Embed" ProgID="Equation.3" ShapeID="_x0000_i1075" DrawAspect="Content" ObjectID="_1694355617" r:id="rId109"/>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6" type="#_x0000_t75" style="width:325.55pt;height:120.85pt" o:ole="">
                  <v:imagedata r:id="rId110" o:title=""/>
                </v:shape>
                <o:OLEObject Type="Embed" ProgID="Equation.3" ShapeID="_x0000_i1076" DrawAspect="Content" ObjectID="_1694355618" r:id="rId111"/>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7" type="#_x0000_t75" style="width:430.1pt;height:197.85pt" o:ole="">
                  <v:imagedata r:id="rId112" o:title=""/>
                </v:shape>
                <o:OLEObject Type="Embed" ProgID="Equation.3" ShapeID="_x0000_i1077" DrawAspect="Content" ObjectID="_1694355619" r:id="rId113"/>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8" type="#_x0000_t75" style="width:129.6pt;height:62pt" o:ole="">
                  <v:imagedata r:id="rId114" o:title=""/>
                </v:shape>
                <o:OLEObject Type="Embed" ProgID="Equation.3" ShapeID="_x0000_i1078" DrawAspect="Content" ObjectID="_1694355620" r:id="rId115"/>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9" type="#_x0000_t75" style="width:342.45pt;height:120.85pt" o:ole="">
                  <v:imagedata r:id="rId117" o:title=""/>
                </v:shape>
                <o:OLEObject Type="Embed" ProgID="Equation.3" ShapeID="_x0000_i1079" DrawAspect="Content" ObjectID="_1694355621" r:id="rId118"/>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80" type="#_x0000_t75" style="width:454.55pt;height:192.85pt" o:ole="">
                  <v:imagedata r:id="rId119" o:title=""/>
                </v:shape>
                <o:OLEObject Type="Embed" ProgID="Equation.3" ShapeID="_x0000_i1080" DrawAspect="Content" ObjectID="_1694355622" r:id="rId120"/>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C844F5"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81" type="#_x0000_t75" style="width:343.7pt;height:120.85pt" o:ole="">
                  <v:imagedata r:id="rId121" o:title=""/>
                </v:shape>
                <o:OLEObject Type="Embed" ProgID="Equation.3" ShapeID="_x0000_i1081" DrawAspect="Content" ObjectID="_1694355623" r:id="rId122"/>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82" type="#_x0000_t75" style="width:41.3pt;height:19.4pt" o:ole="">
                  <v:imagedata r:id="rId124" o:title=""/>
                </v:shape>
                <o:OLEObject Type="Embed" ProgID="Equation.3" ShapeID="_x0000_i1082" DrawAspect="Content" ObjectID="_1694355624" r:id="rId125"/>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83" type="#_x0000_t75" style="width:40.7pt;height:19.4pt" o:ole="">
                  <v:imagedata r:id="rId126" o:title=""/>
                </v:shape>
                <o:OLEObject Type="Embed" ProgID="Equation.3" ShapeID="_x0000_i1083" DrawAspect="Content" ObjectID="_1694355625" r:id="rId127"/>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4" type="#_x0000_t75" style="width:41.3pt;height:19.4pt" o:ole="">
                  <v:imagedata r:id="rId124" o:title=""/>
                </v:shape>
                <o:OLEObject Type="Embed" ProgID="Equation.3" ShapeID="_x0000_i1084" DrawAspect="Content" ObjectID="_1694355626" r:id="rId128"/>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5" type="#_x0000_t75" style="width:40.7pt;height:19.4pt" o:ole="">
                  <v:imagedata r:id="rId126" o:title=""/>
                </v:shape>
                <o:OLEObject Type="Embed" ProgID="Equation.3" ShapeID="_x0000_i1085" DrawAspect="Content" ObjectID="_1694355627" r:id="rId129"/>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6" type="#_x0000_t75" style="width:40.7pt;height:19.4pt" o:ole="">
                  <v:imagedata r:id="rId130" o:title=""/>
                </v:shape>
                <o:OLEObject Type="Embed" ProgID="Equation.3" ShapeID="_x0000_i1086" DrawAspect="Content" ObjectID="_1694355628" r:id="rId131"/>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7" type="#_x0000_t75" style="width:40.7pt;height:19.4pt" o:ole="">
                  <v:imagedata r:id="rId126" o:title=""/>
                </v:shape>
                <o:OLEObject Type="Embed" ProgID="Equation.3" ShapeID="_x0000_i1087" DrawAspect="Content" ObjectID="_1694355629" r:id="rId132"/>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8" type="#_x0000_t75" style="width:40.7pt;height:19.4pt" o:ole="">
                  <v:imagedata r:id="rId130" o:title=""/>
                </v:shape>
                <o:OLEObject Type="Embed" ProgID="Equation.3" ShapeID="_x0000_i1088" DrawAspect="Content" ObjectID="_1694355630" r:id="rId133"/>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9" type="#_x0000_t75" style="width:44.45pt;height:19.4pt" o:ole="">
                  <v:imagedata r:id="rId134" o:title=""/>
                </v:shape>
                <o:OLEObject Type="Embed" ProgID="Equation.3" ShapeID="_x0000_i1089" DrawAspect="Content" ObjectID="_1694355631" r:id="rId135"/>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5503" w:name="_Toc21338440"/>
      <w:bookmarkStart w:id="5504" w:name="_Toc29808548"/>
      <w:bookmarkStart w:id="5505" w:name="_Toc37068467"/>
      <w:bookmarkStart w:id="5506" w:name="_Toc37257420"/>
      <w:bookmarkStart w:id="5507" w:name="_Toc45892551"/>
      <w:bookmarkStart w:id="5508" w:name="_Toc53176177"/>
      <w:bookmarkStart w:id="5509" w:name="_Toc61120142"/>
      <w:bookmarkStart w:id="5510" w:name="_Toc67917358"/>
      <w:bookmarkStart w:id="5511" w:name="_Toc76297397"/>
      <w:bookmarkStart w:id="5512" w:name="_Toc76571338"/>
      <w:bookmarkStart w:id="5513" w:name="_Toc83742878"/>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5503"/>
      <w:bookmarkEnd w:id="5504"/>
      <w:bookmarkEnd w:id="5505"/>
      <w:bookmarkEnd w:id="5506"/>
      <w:bookmarkEnd w:id="5507"/>
      <w:bookmarkEnd w:id="5508"/>
      <w:bookmarkEnd w:id="5509"/>
      <w:bookmarkEnd w:id="5510"/>
      <w:bookmarkEnd w:id="5511"/>
      <w:bookmarkEnd w:id="5512"/>
      <w:bookmarkEnd w:id="5513"/>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90" type="#_x0000_t75" style="width:45.7pt;height:19.4pt" o:ole="">
            <v:imagedata r:id="rId136" o:title=""/>
          </v:shape>
          <o:OLEObject Type="Embed" ProgID="Equation.3" ShapeID="_x0000_i1090" DrawAspect="Content" ObjectID="_1694355632" r:id="rId137"/>
        </w:object>
      </w:r>
      <w:r w:rsidRPr="00661924">
        <w:rPr>
          <w:rFonts w:eastAsia="SimSun"/>
        </w:rPr>
        <w:t xml:space="preserve">, and total number of antennas is </w:t>
      </w:r>
      <w:r w:rsidRPr="00661924">
        <w:rPr>
          <w:rFonts w:eastAsia="SimSun"/>
          <w:position w:val="-10"/>
        </w:rPr>
        <w:object w:dxaOrig="1460" w:dyaOrig="340" w14:anchorId="49A5B1AC">
          <v:shape id="_x0000_i1091" type="#_x0000_t75" style="width:63.25pt;height:19.4pt" o:ole="">
            <v:imagedata r:id="rId138" o:title=""/>
          </v:shape>
          <o:OLEObject Type="Embed" ProgID="Equation.3" ShapeID="_x0000_i1091" DrawAspect="Content" ObjectID="_1694355633" r:id="rId139"/>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92" type="#_x0000_t75" style="width:14.4pt;height:19.4pt" o:ole="">
            <v:imagedata r:id="rId140" o:title=""/>
          </v:shape>
          <o:OLEObject Type="Embed" ProgID="Equation.3" ShapeID="_x0000_i1092" DrawAspect="Content" ObjectID="_1694355634" r:id="rId141"/>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93" type="#_x0000_t75" style="width:14.4pt;height:19.4pt" o:ole="">
            <v:imagedata r:id="rId142" o:title=""/>
          </v:shape>
          <o:OLEObject Type="Embed" ProgID="Equation.3" ShapeID="_x0000_i1093" DrawAspect="Content" ObjectID="_1694355635" r:id="rId143"/>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4" type="#_x0000_t75" style="width:10pt;height:10.65pt" o:ole="">
            <v:imagedata r:id="rId144" o:title=""/>
          </v:shape>
          <o:OLEObject Type="Embed" ProgID="Equation.3" ShapeID="_x0000_i1094" DrawAspect="Content" ObjectID="_1694355636" r:id="rId145"/>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5" type="#_x0000_t75" style="width:418.25pt;height:19.4pt" o:ole="">
            <v:imagedata r:id="rId146" o:title=""/>
          </v:shape>
          <o:OLEObject Type="Embed" ProgID="Equation.3" ShapeID="_x0000_i1095" DrawAspect="Content" ObjectID="_1694355637" r:id="rId147"/>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5514" w:name="_Toc21338441"/>
      <w:bookmarkStart w:id="5515" w:name="_Toc29808549"/>
      <w:bookmarkStart w:id="5516" w:name="_Toc37068468"/>
      <w:bookmarkStart w:id="5517" w:name="_Toc37257421"/>
      <w:bookmarkStart w:id="5518" w:name="_Toc45892552"/>
      <w:bookmarkStart w:id="5519" w:name="_Toc53176178"/>
      <w:bookmarkStart w:id="5520" w:name="_Toc61120143"/>
      <w:bookmarkStart w:id="5521" w:name="_Toc67917359"/>
      <w:bookmarkStart w:id="5522" w:name="_Toc76297398"/>
      <w:bookmarkStart w:id="5523" w:name="_Toc76571339"/>
      <w:bookmarkStart w:id="5524" w:name="_Toc83742879"/>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5514"/>
      <w:bookmarkEnd w:id="5515"/>
      <w:bookmarkEnd w:id="5516"/>
      <w:bookmarkEnd w:id="5517"/>
      <w:bookmarkEnd w:id="5518"/>
      <w:bookmarkEnd w:id="5519"/>
      <w:bookmarkEnd w:id="5520"/>
      <w:bookmarkEnd w:id="5521"/>
      <w:bookmarkEnd w:id="5522"/>
      <w:bookmarkEnd w:id="5523"/>
      <w:bookmarkEnd w:id="5524"/>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6" type="#_x0000_t75" style="width:113.3pt;height:18.8pt" o:ole="">
            <v:imagedata r:id="rId148" o:title=""/>
          </v:shape>
          <o:OLEObject Type="Embed" ProgID="Equation.DSMT4" ShapeID="_x0000_i1096" DrawAspect="Content" ObjectID="_1694355638" r:id="rId149"/>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7" type="#_x0000_t75" style="width:19.4pt;height:19.4pt" o:ole="">
            <v:imagedata r:id="rId150" o:title=""/>
          </v:shape>
          <o:OLEObject Type="Embed" ProgID="Equation.DSMT4" ShapeID="_x0000_i1097" DrawAspect="Content" ObjectID="_1694355639" r:id="rId151"/>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8" type="#_x0000_t75" style="width:21.9pt;height:19.4pt" o:ole="">
            <v:imagedata r:id="rId152" o:title=""/>
          </v:shape>
          <o:OLEObject Type="Embed" ProgID="Equation.DSMT4" ShapeID="_x0000_i1098" DrawAspect="Content" ObjectID="_1694355640" r:id="rId153"/>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9" type="#_x0000_t75" style="width:8.75pt;height:10pt" o:ole="">
            <v:imagedata r:id="rId154" o:title=""/>
          </v:shape>
          <o:OLEObject Type="Embed" ProgID="Equation.3" ShapeID="_x0000_i1099" DrawAspect="Content" ObjectID="_1694355641" r:id="rId155"/>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100" type="#_x0000_t75" style="width:19.4pt;height:19.4pt" o:ole="">
            <v:imagedata r:id="rId156" o:title=""/>
          </v:shape>
          <o:OLEObject Type="Embed" ProgID="Equation.3" ShapeID="_x0000_i1100" DrawAspect="Content" ObjectID="_1694355642" r:id="rId157"/>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101" type="#_x0000_t75" style="width:8.15pt;height:10pt" o:ole="">
            <v:imagedata r:id="rId158" o:title=""/>
          </v:shape>
          <o:OLEObject Type="Embed" ProgID="Equation.DSMT4" ShapeID="_x0000_i1101" DrawAspect="Content" ObjectID="_1694355643" r:id="rId159"/>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102" type="#_x0000_t75" style="width:95.15pt;height:63.25pt" o:ole="">
            <v:imagedata r:id="rId160" o:title=""/>
          </v:shape>
          <o:OLEObject Type="Embed" ProgID="Equation.3" ShapeID="_x0000_i1102" DrawAspect="Content" ObjectID="_1694355644" r:id="rId161"/>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103" type="#_x0000_t75" style="width:120.85pt;height:19.4pt" o:ole="">
            <v:imagedata r:id="rId163" o:title=""/>
          </v:shape>
          <o:OLEObject Type="Embed" ProgID="Equation.3" ShapeID="_x0000_i1103" DrawAspect="Content" ObjectID="_1694355645" r:id="rId164"/>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4" type="#_x0000_t75" style="width:38.8pt;height:19.4pt" o:ole="">
            <v:imagedata r:id="rId165" o:title=""/>
          </v:shape>
          <o:OLEObject Type="Embed" ProgID="Equation.3" ShapeID="_x0000_i1104" DrawAspect="Content" ObjectID="_1694355646" r:id="rId166"/>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5" type="#_x0000_t75" style="width:39.45pt;height:19.4pt" o:ole="">
            <v:imagedata r:id="rId167" o:title=""/>
          </v:shape>
          <o:OLEObject Type="Embed" ProgID="Equation.3" ShapeID="_x0000_i1105" DrawAspect="Content" ObjectID="_1694355647" r:id="rId168"/>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6" type="#_x0000_t75" style="width:60.75pt;height:19.4pt" o:ole="">
            <v:imagedata r:id="rId169" o:title=""/>
          </v:shape>
          <o:OLEObject Type="Embed" ProgID="Equation.DSMT4" ShapeID="_x0000_i1106" DrawAspect="Content" ObjectID="_1694355648" r:id="rId170"/>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7" type="#_x0000_t75" style="width:97.65pt;height:36.95pt" o:ole="">
            <v:imagedata r:id="rId171" o:title=""/>
          </v:shape>
          <o:OLEObject Type="Embed" ProgID="Equation.DSMT4" ShapeID="_x0000_i1107" DrawAspect="Content" ObjectID="_1694355649" r:id="rId172"/>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8" type="#_x0000_t75" style="width:2in;height:67.6pt" o:ole="">
            <v:imagedata r:id="rId173" o:title=""/>
          </v:shape>
          <o:OLEObject Type="Embed" ProgID="Equation.DSMT4" ShapeID="_x0000_i1108" DrawAspect="Content" ObjectID="_1694355650" r:id="rId174"/>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9" type="#_x0000_t75" style="width:174.7pt;height:83.25pt" o:ole="">
            <v:imagedata r:id="rId175" o:title=""/>
          </v:shape>
          <o:OLEObject Type="Embed" ProgID="Equation.DSMT4" ShapeID="_x0000_i1109" DrawAspect="Content" ObjectID="_1694355651" r:id="rId176"/>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10" type="#_x0000_t75" style="width:21.9pt;height:19.4pt" o:ole="">
            <v:imagedata r:id="rId152" o:title=""/>
          </v:shape>
          <o:OLEObject Type="Embed" ProgID="Equation.DSMT4" ShapeID="_x0000_i1110" DrawAspect="Content" ObjectID="_1694355652" r:id="rId177"/>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11" type="#_x0000_t75" style="width:53.2pt;height:19.4pt" o:ole="">
            <v:imagedata r:id="rId178" o:title=""/>
          </v:shape>
          <o:OLEObject Type="Embed" ProgID="Equation.3" ShapeID="_x0000_i1111" DrawAspect="Content" ObjectID="_1694355653" r:id="rId179"/>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12" type="#_x0000_t75" style="width:69.5pt;height:19.4pt" o:ole="">
            <v:imagedata r:id="rId180" o:title=""/>
          </v:shape>
          <o:OLEObject Type="Embed" ProgID="Equation.3" ShapeID="_x0000_i1112" DrawAspect="Content" ObjectID="_1694355654" r:id="rId181"/>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13" type="#_x0000_t75" style="width:35.05pt;height:19.4pt" o:ole="">
            <v:imagedata r:id="rId182" o:title=""/>
          </v:shape>
          <o:OLEObject Type="Embed" ProgID="Equation.3" ShapeID="_x0000_i1113" DrawAspect="Content" ObjectID="_1694355655" r:id="rId183"/>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4" type="#_x0000_t75" style="width:74.5pt;height:33.2pt" o:ole="">
            <v:imagedata r:id="rId184" o:title=""/>
          </v:shape>
          <o:OLEObject Type="Embed" ProgID="Equation.3" ShapeID="_x0000_i1114" DrawAspect="Content" ObjectID="_1694355656" r:id="rId185"/>
        </w:object>
      </w:r>
      <w:r w:rsidRPr="00661924">
        <w:rPr>
          <w:rFonts w:eastAsia="SimSun"/>
        </w:rPr>
        <w:t>.</w:t>
      </w:r>
    </w:p>
    <w:p w14:paraId="2203EB8D" w14:textId="77777777" w:rsidR="005B3300" w:rsidRPr="00661924" w:rsidRDefault="005B3300" w:rsidP="005B3300">
      <w:pPr>
        <w:pStyle w:val="Heading4"/>
        <w:rPr>
          <w:lang w:eastAsia="zh-CN"/>
        </w:rPr>
      </w:pPr>
      <w:bookmarkStart w:id="5525" w:name="_Toc21338442"/>
      <w:bookmarkStart w:id="5526" w:name="_Toc29808550"/>
      <w:bookmarkStart w:id="5527" w:name="_Toc37068469"/>
      <w:bookmarkStart w:id="5528" w:name="_Toc37257422"/>
      <w:bookmarkStart w:id="5529" w:name="_Toc45892553"/>
      <w:bookmarkStart w:id="5530" w:name="_Toc53176179"/>
      <w:bookmarkStart w:id="5531" w:name="_Toc61120144"/>
      <w:bookmarkStart w:id="5532" w:name="_Toc67917360"/>
      <w:bookmarkStart w:id="5533" w:name="_Toc76297399"/>
      <w:bookmarkStart w:id="5534" w:name="_Toc76571340"/>
      <w:bookmarkStart w:id="5535" w:name="_Toc83742880"/>
      <w:r w:rsidRPr="00661924">
        <w:rPr>
          <w:lang w:eastAsia="zh-CN"/>
        </w:rPr>
        <w:lastRenderedPageBreak/>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5525"/>
      <w:bookmarkEnd w:id="5526"/>
      <w:bookmarkEnd w:id="5527"/>
      <w:bookmarkEnd w:id="5528"/>
      <w:bookmarkEnd w:id="5529"/>
      <w:bookmarkEnd w:id="5530"/>
      <w:bookmarkEnd w:id="5531"/>
      <w:bookmarkEnd w:id="5532"/>
      <w:bookmarkEnd w:id="5533"/>
      <w:bookmarkEnd w:id="5534"/>
      <w:bookmarkEnd w:id="5535"/>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5" type="#_x0000_t75" style="width:112.7pt;height:19.4pt" o:ole="">
            <v:imagedata r:id="rId186" o:title=""/>
          </v:shape>
          <o:OLEObject Type="Embed" ProgID="Equation.3" ShapeID="_x0000_i1115" DrawAspect="Content" ObjectID="_1694355657" r:id="rId187"/>
        </w:object>
      </w:r>
      <w:r w:rsidRPr="00661924">
        <w:rPr>
          <w:rFonts w:eastAsia="SimSun"/>
        </w:rPr>
        <w:t xml:space="preserve"> or </w:t>
      </w:r>
      <w:r w:rsidRPr="00661924">
        <w:rPr>
          <w:position w:val="-14"/>
        </w:rPr>
        <w:object w:dxaOrig="2740" w:dyaOrig="380" w14:anchorId="5DB9B245">
          <v:shape id="_x0000_i1116" type="#_x0000_t75" style="width:137.75pt;height:19.4pt" o:ole="">
            <v:imagedata r:id="rId188" o:title=""/>
          </v:shape>
          <o:OLEObject Type="Embed" ProgID="Equation.DSMT4" ShapeID="_x0000_i1116" DrawAspect="Content" ObjectID="_1694355658" r:id="rId189"/>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53"/>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7" type="#_x0000_t75" style="width:348.75pt;height:123.95pt" o:ole="">
                  <v:imagedata r:id="rId190" o:title=""/>
                </v:shape>
                <o:OLEObject Type="Embed" ProgID="Equation.3" ShapeID="_x0000_i1117" DrawAspect="Content" ObjectID="_1694355659" r:id="rId191"/>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8" type="#_x0000_t75" style="width:338.7pt;height:120.85pt" o:ole="">
                  <v:imagedata r:id="rId192" o:title=""/>
                </v:shape>
                <o:OLEObject Type="Embed" ProgID="Equation.DSMT4" ShapeID="_x0000_i1118" DrawAspect="Content" ObjectID="_1694355660" r:id="rId193"/>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9" type="#_x0000_t75" style="width:451.4pt;height:169.65pt" o:ole="">
                  <v:imagedata r:id="rId194" o:title=""/>
                </v:shape>
                <o:OLEObject Type="Embed" ProgID="Equation.DSMT4" ShapeID="_x0000_i1119" DrawAspect="Content" ObjectID="_1694355661" r:id="rId195"/>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20" type="#_x0000_t75" style="width:452.05pt;height:204.1pt" o:ole="">
                  <v:imagedata r:id="rId196" o:title=""/>
                </v:shape>
                <o:OLEObject Type="Embed" ProgID="Equation.DSMT4" ShapeID="_x0000_i1120" DrawAspect="Content" ObjectID="_1694355662" r:id="rId197"/>
              </w:object>
            </w:r>
          </w:p>
        </w:tc>
      </w:tr>
    </w:tbl>
    <w:p w14:paraId="575DBB51" w14:textId="77777777" w:rsidR="005B3300" w:rsidRPr="00661924" w:rsidRDefault="005B3300" w:rsidP="005B3300">
      <w:pPr>
        <w:rPr>
          <w:rFonts w:eastAsia="SimSun"/>
        </w:rPr>
        <w:sectPr w:rsidR="005B3300" w:rsidRPr="00661924" w:rsidSect="000811C5">
          <w:headerReference w:type="even" r:id="rId198"/>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C844F5"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5536" w:name="_Toc21338443"/>
      <w:bookmarkStart w:id="5537" w:name="_Toc29808551"/>
      <w:bookmarkStart w:id="5538" w:name="_Toc37068470"/>
      <w:bookmarkStart w:id="5539" w:name="_Toc37257423"/>
      <w:bookmarkStart w:id="5540" w:name="_Toc45892554"/>
      <w:bookmarkStart w:id="5541" w:name="_Toc53176180"/>
      <w:bookmarkStart w:id="5542" w:name="_Toc61120145"/>
      <w:bookmarkStart w:id="5543" w:name="_Toc67917361"/>
      <w:bookmarkStart w:id="5544" w:name="_Toc76297400"/>
      <w:bookmarkStart w:id="5545" w:name="_Toc76571341"/>
      <w:bookmarkStart w:id="5546" w:name="_Toc83742881"/>
      <w:r w:rsidRPr="00661924">
        <w:t>B.2.3.2</w:t>
      </w:r>
      <w:r w:rsidRPr="00661924">
        <w:rPr>
          <w:rFonts w:hint="eastAsia"/>
        </w:rPr>
        <w:t>.3</w:t>
      </w:r>
      <w:r w:rsidRPr="00661924">
        <w:rPr>
          <w:rFonts w:hint="eastAsia"/>
          <w:lang w:eastAsia="zh-CN"/>
        </w:rPr>
        <w:tab/>
      </w:r>
      <w:r w:rsidRPr="00661924">
        <w:rPr>
          <w:rFonts w:hint="eastAsia"/>
        </w:rPr>
        <w:t>Beam steering approach</w:t>
      </w:r>
      <w:bookmarkEnd w:id="5536"/>
      <w:bookmarkEnd w:id="5537"/>
      <w:bookmarkEnd w:id="5538"/>
      <w:bookmarkEnd w:id="5539"/>
      <w:bookmarkEnd w:id="5540"/>
      <w:bookmarkEnd w:id="5541"/>
      <w:bookmarkEnd w:id="5542"/>
      <w:bookmarkEnd w:id="5543"/>
      <w:bookmarkEnd w:id="5544"/>
      <w:bookmarkEnd w:id="5545"/>
      <w:bookmarkEnd w:id="5546"/>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21" type="#_x0000_t75" style="width:83.25pt;height:19.4pt" o:ole="">
            <v:imagedata r:id="rId199" o:title=""/>
          </v:shape>
          <o:OLEObject Type="Embed" ProgID="Equation.3" ShapeID="_x0000_i1121" DrawAspect="Content" ObjectID="_1694355663" r:id="rId200"/>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22" type="#_x0000_t75" style="width:171.55pt;height:33.2pt" o:ole="">
            <v:imagedata r:id="rId201" o:title=""/>
          </v:shape>
          <o:OLEObject Type="Embed" ProgID="Equation.3" ShapeID="_x0000_i1122" DrawAspect="Content" ObjectID="_1694355664" r:id="rId202"/>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23" type="#_x0000_t75" style="width:32.55pt;height:19.4pt" o:ole="">
            <v:imagedata r:id="rId203" o:title=""/>
          </v:shape>
          <o:OLEObject Type="Embed" ProgID="Equation.3" ShapeID="_x0000_i1123" DrawAspect="Content" ObjectID="_1694355665" r:id="rId204"/>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4" type="#_x0000_t75" style="width:40.7pt;height:19.4pt" o:ole="">
            <v:imagedata r:id="rId205" o:title=""/>
          </v:shape>
          <o:OLEObject Type="Embed" ProgID="Equation.3" ShapeID="_x0000_i1124" DrawAspect="Content" ObjectID="_1694355666" r:id="rId206"/>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5" type="#_x0000_t75" style="width:41.95pt;height:19.4pt" o:ole="">
            <v:imagedata r:id="rId207" o:title=""/>
          </v:shape>
          <o:OLEObject Type="Embed" ProgID="Equation.3" ShapeID="_x0000_i1125" DrawAspect="Content" ObjectID="_1694355667" r:id="rId208"/>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6" type="#_x0000_t75" style="width:11.25pt;height:19.4pt" o:ole="">
            <v:imagedata r:id="rId209" o:title=""/>
          </v:shape>
          <o:OLEObject Type="Embed" ProgID="Equation.3" ShapeID="_x0000_i1126" DrawAspect="Content" ObjectID="_1694355668" r:id="rId210"/>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7" type="#_x0000_t75" style="width:14.4pt;height:19.4pt" o:ole="">
            <v:imagedata r:id="rId211" o:title=""/>
          </v:shape>
          <o:OLEObject Type="Embed" ProgID="Equation.3" ShapeID="_x0000_i1127" DrawAspect="Content" ObjectID="_1694355669" r:id="rId212"/>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8" type="#_x0000_t75" style="width:14.4pt;height:19.4pt" o:ole="">
            <v:imagedata r:id="rId213" o:title=""/>
          </v:shape>
          <o:OLEObject Type="Embed" ProgID="Equation.3" ShapeID="_x0000_i1128" DrawAspect="Content" ObjectID="_1694355670" r:id="rId214"/>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9" type="#_x0000_t75" style="width:44.45pt;height:19.4pt" o:ole="">
            <v:imagedata r:id="rId215" o:title=""/>
          </v:shape>
          <o:OLEObject Type="Embed" ProgID="Equation.3" ShapeID="_x0000_i1129" DrawAspect="Content" ObjectID="_1694355671" r:id="rId216"/>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30" type="#_x0000_t75" style="width:90.8pt;height:33.2pt" o:ole="">
            <v:imagedata r:id="rId217" o:title=""/>
          </v:shape>
          <o:OLEObject Type="Embed" ProgID="Equation.3" ShapeID="_x0000_i1130" DrawAspect="Content" ObjectID="_1694355672" r:id="rId218"/>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31" type="#_x0000_t75" style="width:124.6pt;height:48.85pt" o:ole="">
            <v:imagedata r:id="rId219" o:title=""/>
          </v:shape>
          <o:OLEObject Type="Embed" ProgID="Equation.3" ShapeID="_x0000_i1131" DrawAspect="Content" ObjectID="_1694355673" r:id="rId220"/>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32" type="#_x0000_t75" style="width:148.4pt;height:63.85pt" o:ole="">
            <v:imagedata r:id="rId221" o:title=""/>
          </v:shape>
          <o:OLEObject Type="Embed" ProgID="Equation.3" ShapeID="_x0000_i1132" DrawAspect="Content" ObjectID="_1694355674" r:id="rId222"/>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33" type="#_x0000_t75" style="width:27.55pt;height:19.4pt" o:ole="">
            <v:imagedata r:id="rId223" o:title=""/>
          </v:shape>
          <o:OLEObject Type="Embed" ProgID="Equation.3" ShapeID="_x0000_i1133" DrawAspect="Content" ObjectID="_1694355675" r:id="rId224"/>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4" type="#_x0000_t75" style="width:19.4pt;height:19.4pt" o:ole="">
            <v:imagedata r:id="rId225" o:title=""/>
          </v:shape>
          <o:OLEObject Type="Embed" ProgID="Equation.3" ShapeID="_x0000_i1134" DrawAspect="Content" ObjectID="_1694355676" r:id="rId226"/>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5" type="#_x0000_t75" style="width:63.85pt;height:19.4pt" o:ole="">
            <v:imagedata r:id="rId227" o:title=""/>
          </v:shape>
          <o:OLEObject Type="Embed" ProgID="Equation.3" ShapeID="_x0000_i1135" DrawAspect="Content" ObjectID="_1694355677" r:id="rId228"/>
        </w:object>
      </w:r>
      <w:r w:rsidRPr="00661924">
        <w:rPr>
          <w:rFonts w:eastAsia="SimSun"/>
        </w:rPr>
        <w:t xml:space="preserve">, where </w:t>
      </w:r>
      <w:r w:rsidRPr="00661924">
        <w:rPr>
          <w:rFonts w:eastAsia="SimSun"/>
          <w:position w:val="-14"/>
        </w:rPr>
        <w:object w:dxaOrig="360" w:dyaOrig="380" w14:anchorId="4B7F1EA7">
          <v:shape id="_x0000_i1136" type="#_x0000_t75" style="width:19.4pt;height:19.4pt" o:ole="">
            <v:imagedata r:id="rId229" o:title=""/>
          </v:shape>
          <o:OLEObject Type="Embed" ProgID="Equation.3" ShapeID="_x0000_i1136" DrawAspect="Content" ObjectID="_1694355678" r:id="rId230"/>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7" type="#_x0000_t75" style="width:51.95pt;height:19.4pt" o:ole="">
            <v:imagedata r:id="rId231" o:title=""/>
          </v:shape>
          <o:OLEObject Type="Embed" ProgID="Equation.3" ShapeID="_x0000_i1137" DrawAspect="Content" ObjectID="_1694355679" r:id="rId232"/>
        </w:object>
      </w:r>
      <w:r w:rsidRPr="00661924">
        <w:rPr>
          <w:rFonts w:eastAsia="SimSun"/>
        </w:rPr>
        <w:t xml:space="preserve">, </w:t>
      </w:r>
      <w:r w:rsidRPr="00661924">
        <w:rPr>
          <w:rFonts w:eastAsia="SimSun"/>
          <w:position w:val="-6"/>
        </w:rPr>
        <w:object w:dxaOrig="380" w:dyaOrig="279" w14:anchorId="4257DE4B">
          <v:shape id="_x0000_i1138" type="#_x0000_t75" style="width:10.65pt;height:10pt" o:ole="">
            <v:imagedata r:id="rId233" o:title=""/>
          </v:shape>
          <o:OLEObject Type="Embed" ProgID="Equation.3" ShapeID="_x0000_i1138" DrawAspect="Content" ObjectID="_1694355680" r:id="rId234"/>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9" type="#_x0000_t75" style="width:27.55pt;height:19.4pt" o:ole="">
            <v:imagedata r:id="rId235" o:title=""/>
          </v:shape>
          <o:OLEObject Type="Embed" ProgID="Equation.3" ShapeID="_x0000_i1139" DrawAspect="Content" ObjectID="_1694355681" r:id="rId236"/>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40" type="#_x0000_t75" style="width:10pt;height:10pt" o:ole="">
            <v:imagedata r:id="rId237" o:title=""/>
          </v:shape>
          <o:OLEObject Type="Embed" ProgID="Equation.3" ShapeID="_x0000_i1140" DrawAspect="Content" ObjectID="_1694355682" r:id="rId238"/>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41" type="#_x0000_t75" style="width:8.15pt;height:10pt" o:ole="">
            <v:imagedata r:id="rId239" o:title=""/>
          </v:shape>
          <o:OLEObject Type="Embed" ProgID="Equation.3" ShapeID="_x0000_i1141" DrawAspect="Content" ObjectID="_1694355683" r:id="rId240"/>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42" type="#_x0000_t75" style="width:76.4pt;height:19.4pt" o:ole="">
            <v:imagedata r:id="rId241" o:title=""/>
          </v:shape>
          <o:OLEObject Type="Embed" ProgID="Equation.3" ShapeID="_x0000_i1142" DrawAspect="Content" ObjectID="_1694355684" r:id="rId242"/>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43" type="#_x0000_t75" style="width:108.95pt;height:33.2pt" o:ole="">
            <v:imagedata r:id="rId243" o:title=""/>
          </v:shape>
          <o:OLEObject Type="Embed" ProgID="Equation.3" ShapeID="_x0000_i1143" DrawAspect="Content" ObjectID="_1694355685" r:id="rId244"/>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4" type="#_x0000_t75" style="width:10.65pt;height:10pt" o:ole="">
                  <v:imagedata r:id="rId245" o:title=""/>
                </v:shape>
                <o:OLEObject Type="Embed" ProgID="Equation.3" ShapeID="_x0000_i1144" DrawAspect="Content" ObjectID="_1694355686" r:id="rId246"/>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5547" w:name="_Toc21338444"/>
      <w:bookmarkStart w:id="5548" w:name="_Toc29808552"/>
      <w:bookmarkStart w:id="5549" w:name="_Toc37068471"/>
      <w:bookmarkStart w:id="5550" w:name="_Toc37257424"/>
      <w:bookmarkStart w:id="5551" w:name="_Toc45892555"/>
      <w:bookmarkStart w:id="5552" w:name="_Toc53176181"/>
      <w:bookmarkStart w:id="5553" w:name="_Toc61120146"/>
      <w:bookmarkStart w:id="5554" w:name="_Toc67917362"/>
      <w:bookmarkStart w:id="5555" w:name="_Toc76297401"/>
      <w:bookmarkStart w:id="5556" w:name="_Toc76571342"/>
      <w:bookmarkStart w:id="5557" w:name="_Toc83742882"/>
      <w:r w:rsidRPr="00661924">
        <w:t>B.2.4</w:t>
      </w:r>
      <w:r w:rsidRPr="00661924">
        <w:rPr>
          <w:rFonts w:hint="eastAsia"/>
          <w:lang w:eastAsia="zh-CN"/>
        </w:rPr>
        <w:tab/>
        <w:t>Two-tap propagation conditions for CQI tests</w:t>
      </w:r>
      <w:bookmarkEnd w:id="5547"/>
      <w:bookmarkEnd w:id="5548"/>
      <w:bookmarkEnd w:id="5549"/>
      <w:bookmarkEnd w:id="5550"/>
      <w:bookmarkEnd w:id="5551"/>
      <w:bookmarkEnd w:id="5552"/>
      <w:bookmarkEnd w:id="5553"/>
      <w:bookmarkEnd w:id="5554"/>
      <w:bookmarkEnd w:id="5555"/>
      <w:bookmarkEnd w:id="5556"/>
      <w:bookmarkEnd w:id="5557"/>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5" type="#_x0000_t75" style="width:158.4pt;height:19.4pt" o:ole="">
            <v:imagedata r:id="rId247" o:title=""/>
          </v:shape>
          <o:OLEObject Type="Embed" ProgID="Equation.3" ShapeID="_x0000_i1145" DrawAspect="Content" ObjectID="_1694355687" r:id="rId248"/>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6" type="#_x0000_t75" style="width:23.15pt;height:11.25pt" o:ole="">
            <v:imagedata r:id="rId249" o:title=""/>
          </v:shape>
          <o:OLEObject Type="Embed" ProgID="Equation.3" ShapeID="_x0000_i1146" DrawAspect="Content" ObjectID="_1694355688" r:id="rId250"/>
        </w:object>
      </w:r>
      <w:r w:rsidRPr="00661924">
        <w:rPr>
          <w:rFonts w:eastAsia="SimSun"/>
        </w:rPr>
        <w:t xml:space="preserve"> representation, with </w:t>
      </w:r>
      <w:r w:rsidRPr="00661924">
        <w:rPr>
          <w:rFonts w:eastAsia="SimSun"/>
          <w:position w:val="-12"/>
        </w:rPr>
        <w:object w:dxaOrig="279" w:dyaOrig="360" w14:anchorId="76BC21AC">
          <v:shape id="_x0000_i1147" type="#_x0000_t75" style="width:10pt;height:19.4pt" o:ole="">
            <v:imagedata r:id="rId251" o:title=""/>
          </v:shape>
          <o:OLEObject Type="Embed" ProgID="Equation.3" ShapeID="_x0000_i1147" DrawAspect="Content" ObjectID="_1694355689" r:id="rId252"/>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8" type="#_x0000_t75" style="width:11.25pt;height:14.4pt" o:ole="">
            <v:imagedata r:id="rId253" o:title=""/>
          </v:shape>
          <o:OLEObject Type="Embed" ProgID="Equation.3" ShapeID="_x0000_i1148" DrawAspect="Content" ObjectID="_1694355690" r:id="rId254"/>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5558" w:name="_Toc21338445"/>
      <w:bookmarkStart w:id="5559" w:name="_Toc29808553"/>
      <w:bookmarkStart w:id="5560" w:name="_Toc37068472"/>
      <w:bookmarkStart w:id="5561" w:name="_Toc37257425"/>
      <w:bookmarkStart w:id="5562" w:name="_Toc45892556"/>
      <w:bookmarkStart w:id="5563" w:name="_Toc53176182"/>
      <w:bookmarkStart w:id="5564" w:name="_Toc61120147"/>
      <w:bookmarkStart w:id="5565" w:name="_Toc67917363"/>
      <w:bookmarkStart w:id="5566" w:name="_Toc76297402"/>
      <w:bookmarkStart w:id="5567" w:name="_Toc76571343"/>
      <w:bookmarkStart w:id="5568" w:name="_Toc83742883"/>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5558"/>
      <w:bookmarkEnd w:id="5559"/>
      <w:bookmarkEnd w:id="5560"/>
      <w:bookmarkEnd w:id="5561"/>
      <w:bookmarkEnd w:id="5562"/>
      <w:bookmarkEnd w:id="5563"/>
      <w:bookmarkEnd w:id="5564"/>
      <w:bookmarkEnd w:id="5565"/>
      <w:bookmarkEnd w:id="5566"/>
      <w:bookmarkEnd w:id="5567"/>
      <w:bookmarkEnd w:id="5568"/>
    </w:p>
    <w:p w14:paraId="57F3C598" w14:textId="77777777" w:rsidR="005B3300" w:rsidRPr="00661924" w:rsidRDefault="005B3300" w:rsidP="005B3300">
      <w:pPr>
        <w:pStyle w:val="Heading2"/>
        <w:rPr>
          <w:snapToGrid w:val="0"/>
        </w:rPr>
      </w:pPr>
      <w:bookmarkStart w:id="5569" w:name="_Toc21338446"/>
      <w:bookmarkStart w:id="5570" w:name="_Toc29808554"/>
      <w:bookmarkStart w:id="5571" w:name="_Toc37068473"/>
      <w:bookmarkStart w:id="5572" w:name="_Toc37257426"/>
      <w:bookmarkStart w:id="5573" w:name="_Toc45892557"/>
      <w:bookmarkStart w:id="5574" w:name="_Toc53176183"/>
      <w:bookmarkStart w:id="5575" w:name="_Toc61120148"/>
      <w:bookmarkStart w:id="5576" w:name="_Toc67917364"/>
      <w:bookmarkStart w:id="5577" w:name="_Toc76297403"/>
      <w:bookmarkStart w:id="5578" w:name="_Toc76571344"/>
      <w:bookmarkStart w:id="5579" w:name="_Toc83742884"/>
      <w:r w:rsidRPr="00661924">
        <w:rPr>
          <w:snapToGrid w:val="0"/>
        </w:rPr>
        <w:t>B.3.1</w:t>
      </w:r>
      <w:r w:rsidRPr="00661924">
        <w:rPr>
          <w:snapToGrid w:val="0"/>
        </w:rPr>
        <w:tab/>
        <w:t>Single Tap Channel Profile</w:t>
      </w:r>
      <w:bookmarkEnd w:id="5569"/>
      <w:bookmarkEnd w:id="5570"/>
      <w:bookmarkEnd w:id="5571"/>
      <w:bookmarkEnd w:id="5572"/>
      <w:bookmarkEnd w:id="5573"/>
      <w:bookmarkEnd w:id="5574"/>
      <w:bookmarkEnd w:id="5575"/>
      <w:bookmarkEnd w:id="5576"/>
      <w:bookmarkEnd w:id="5577"/>
      <w:bookmarkEnd w:id="5578"/>
      <w:bookmarkEnd w:id="5579"/>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9" type="#_x0000_t75" style="width:103.95pt;height:21.9pt" o:ole="">
            <v:imagedata r:id="rId255" o:title=""/>
          </v:shape>
          <o:OLEObject Type="Embed" ProgID="Equation.3" ShapeID="_x0000_i1149" DrawAspect="Content" ObjectID="_1694355691" r:id="rId256"/>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50" type="#_x0000_t75" style="width:26.3pt;height:16.3pt" o:ole="">
            <v:imagedata r:id="rId257" o:title=""/>
          </v:shape>
          <o:OLEObject Type="Embed" ProgID="Equation.3" ShapeID="_x0000_i1150" DrawAspect="Content" ObjectID="_1694355692" r:id="rId258"/>
        </w:object>
      </w:r>
      <w:r w:rsidRPr="00661924">
        <w:t xml:space="preserve"> is the Doppler shift and </w:t>
      </w:r>
      <w:r w:rsidRPr="00661924">
        <w:rPr>
          <w:position w:val="-10"/>
        </w:rPr>
        <w:object w:dxaOrig="279" w:dyaOrig="300" w14:anchorId="4E0FC500">
          <v:shape id="_x0000_i1151" type="#_x0000_t75" style="width:15.65pt;height:16.3pt" o:ole="">
            <v:imagedata r:id="rId259" o:title=""/>
          </v:shape>
          <o:OLEObject Type="Embed" ProgID="Equation.3" ShapeID="_x0000_i1151" DrawAspect="Content" ObjectID="_1694355693" r:id="rId260"/>
        </w:object>
      </w:r>
      <w:r w:rsidRPr="00661924">
        <w:t xml:space="preserve"> is the maximum Doppler frequency. The cosine of angle </w:t>
      </w:r>
      <w:r w:rsidRPr="00661924">
        <w:rPr>
          <w:position w:val="-10"/>
        </w:rPr>
        <w:object w:dxaOrig="360" w:dyaOrig="300" w14:anchorId="6F80DBE9">
          <v:shape id="_x0000_i1152" type="#_x0000_t75" style="width:21.9pt;height:19.4pt" o:ole="">
            <v:imagedata r:id="rId261" o:title=""/>
          </v:shape>
          <o:OLEObject Type="Embed" ProgID="Equation.3" ShapeID="_x0000_i1152" DrawAspect="Content" ObjectID="_1694355694" r:id="rId262"/>
        </w:object>
      </w:r>
      <w:r w:rsidRPr="00661924">
        <w:t>is given by</w:t>
      </w:r>
    </w:p>
    <w:p w14:paraId="2B23ABE5" w14:textId="77777777" w:rsidR="005B3300" w:rsidRPr="00661924" w:rsidRDefault="005B3300" w:rsidP="005B3300">
      <w:pPr>
        <w:pStyle w:val="EQ"/>
      </w:pPr>
      <w:r w:rsidRPr="00661924">
        <w:lastRenderedPageBreak/>
        <w:tab/>
      </w:r>
      <w:r w:rsidRPr="00661924">
        <w:rPr>
          <w:position w:val="-36"/>
        </w:rPr>
        <w:object w:dxaOrig="2680" w:dyaOrig="700" w14:anchorId="28F6FDFA">
          <v:shape id="_x0000_i1153" type="#_x0000_t75" style="width:159.65pt;height:41.95pt" o:ole="">
            <v:imagedata r:id="rId263" o:title=""/>
          </v:shape>
          <o:OLEObject Type="Embed" ProgID="Equation.3" ShapeID="_x0000_i1153" DrawAspect="Content" ObjectID="_1694355695" r:id="rId264"/>
        </w:object>
      </w:r>
      <w:r w:rsidRPr="00661924">
        <w:t xml:space="preserve">, </w:t>
      </w:r>
      <w:r w:rsidRPr="00661924">
        <w:rPr>
          <w:position w:val="-10"/>
        </w:rPr>
        <w:object w:dxaOrig="1080" w:dyaOrig="300" w14:anchorId="1DBC0AC4">
          <v:shape id="_x0000_i1154" type="#_x0000_t75" style="width:65.1pt;height:19.4pt" o:ole="">
            <v:imagedata r:id="rId265" o:title=""/>
          </v:shape>
          <o:OLEObject Type="Embed" ProgID="Equation.3" ShapeID="_x0000_i1154" DrawAspect="Content" ObjectID="_1694355696" r:id="rId266"/>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5" type="#_x0000_t75" style="width:200.35pt;height:44.45pt" o:ole="">
            <v:imagedata r:id="rId267" o:title=""/>
          </v:shape>
          <o:OLEObject Type="Embed" ProgID="Equation.3" ShapeID="_x0000_i1155" DrawAspect="Content" ObjectID="_1694355697" r:id="rId268"/>
        </w:object>
      </w:r>
      <w:r w:rsidRPr="00661924">
        <w:t xml:space="preserve">, </w:t>
      </w:r>
      <w:r w:rsidRPr="00661924">
        <w:rPr>
          <w:position w:val="-10"/>
        </w:rPr>
        <w:object w:dxaOrig="1200" w:dyaOrig="279" w14:anchorId="3DC0DD4B">
          <v:shape id="_x0000_i1156" type="#_x0000_t75" style="width:91.4pt;height:21.9pt" o:ole="">
            <v:imagedata r:id="rId269" o:title=""/>
          </v:shape>
          <o:OLEObject Type="Embed" ProgID="Equation.3" ShapeID="_x0000_i1156" DrawAspect="Content" ObjectID="_1694355698" r:id="rId270"/>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7" type="#_x0000_t75" style="width:152.15pt;height:21.9pt" o:ole="">
            <v:imagedata r:id="rId271" o:title=""/>
          </v:shape>
          <o:OLEObject Type="Embed" ProgID="Equation.3" ShapeID="_x0000_i1157" DrawAspect="Content" ObjectID="_1694355699" r:id="rId272"/>
        </w:object>
      </w:r>
      <w:r w:rsidRPr="00661924">
        <w:t xml:space="preserve">, </w:t>
      </w:r>
      <w:r w:rsidRPr="00661924">
        <w:rPr>
          <w:position w:val="-12"/>
        </w:rPr>
        <w:object w:dxaOrig="1020" w:dyaOrig="360" w14:anchorId="525974B8">
          <v:shape id="_x0000_i1158" type="#_x0000_t75" style="width:63.25pt;height:21.9pt" o:ole="">
            <v:imagedata r:id="rId273" o:title=""/>
          </v:shape>
          <o:OLEObject Type="Embed" ProgID="Equation.3" ShapeID="_x0000_i1158" DrawAspect="Content" ObjectID="_1694355700" r:id="rId274"/>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9" type="#_x0000_t75" style="width:30.05pt;height:16.3pt" o:ole="">
            <v:imagedata r:id="rId275" o:title=""/>
          </v:shape>
          <o:OLEObject Type="Embed" ProgID="Equation.3" ShapeID="_x0000_i1159" DrawAspect="Content" ObjectID="_1694355701" r:id="rId276"/>
        </w:object>
      </w:r>
      <w:r w:rsidRPr="00661924">
        <w:t xml:space="preserve"> is the initial distance of the train from gNB, and </w:t>
      </w:r>
      <w:r w:rsidRPr="00661924">
        <w:rPr>
          <w:position w:val="-10"/>
        </w:rPr>
        <w:object w:dxaOrig="460" w:dyaOrig="300" w14:anchorId="58BC3B4C">
          <v:shape id="_x0000_i1160" type="#_x0000_t75" style="width:26.3pt;height:16.3pt" o:ole="">
            <v:imagedata r:id="rId277" o:title=""/>
          </v:shape>
          <o:OLEObject Type="Embed" ProgID="Equation.3" ShapeID="_x0000_i1160" DrawAspect="Content" ObjectID="_1694355702" r:id="rId278"/>
        </w:object>
      </w:r>
      <w:r w:rsidRPr="00661924">
        <w:t xml:space="preserve"> is gNB Railway track distance, both in meters; </w:t>
      </w:r>
      <w:r w:rsidRPr="00661924">
        <w:rPr>
          <w:position w:val="-6"/>
        </w:rPr>
        <w:object w:dxaOrig="160" w:dyaOrig="200" w14:anchorId="77390C9E">
          <v:shape id="_x0000_i1161" type="#_x0000_t75" style="width:10pt;height:11.25pt" o:ole="">
            <v:imagedata r:id="rId279" o:title=""/>
          </v:shape>
          <o:OLEObject Type="Embed" ProgID="Equation.3" ShapeID="_x0000_i1161" DrawAspect="Content" ObjectID="_1694355703" r:id="rId280"/>
        </w:object>
      </w:r>
      <w:r w:rsidRPr="00661924">
        <w:t xml:space="preserve"> is the velocity of the train in m/s, </w:t>
      </w:r>
      <w:r w:rsidRPr="00661924">
        <w:rPr>
          <w:position w:val="-6"/>
        </w:rPr>
        <w:object w:dxaOrig="139" w:dyaOrig="220" w14:anchorId="126FB96A">
          <v:shape id="_x0000_i1162" type="#_x0000_t75" style="width:8.15pt;height:11.25pt" o:ole="">
            <v:imagedata r:id="rId281" o:title=""/>
          </v:shape>
          <o:OLEObject Type="Embed" ProgID="Equation.3" ShapeID="_x0000_i1162" DrawAspect="Content" ObjectID="_1694355704" r:id="rId282"/>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63" type="#_x0000_t75" style="width:19.4pt;height:19.4pt" o:ole="">
                  <v:imagedata r:id="rId283" o:title=""/>
                </v:shape>
                <o:OLEObject Type="Embed" ProgID="Equation.3" ShapeID="_x0000_i1163" DrawAspect="Content" ObjectID="_1694355705" r:id="rId284"/>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4" type="#_x0000_t75" style="width:26.3pt;height:18.15pt" o:ole="">
                  <v:imagedata r:id="rId277" o:title=""/>
                </v:shape>
                <o:OLEObject Type="Embed" ProgID="Equation.3" ShapeID="_x0000_i1164" DrawAspect="Content" ObjectID="_1694355706" r:id="rId285"/>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5" type="#_x0000_t75" style="width:10pt;height:10pt" o:ole="">
                  <v:imagedata r:id="rId286" o:title=""/>
                </v:shape>
                <o:OLEObject Type="Embed" ProgID="Equation.3" ShapeID="_x0000_i1165" DrawAspect="Content" ObjectID="_1694355707" r:id="rId287"/>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6" type="#_x0000_t75" style="width:15.65pt;height:19.4pt" o:ole="">
                  <v:imagedata r:id="rId288" o:title=""/>
                </v:shape>
                <o:OLEObject Type="Embed" ProgID="Equation.3" ShapeID="_x0000_i1166" DrawAspect="Content" ObjectID="_1694355708" r:id="rId289"/>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7" type="#_x0000_t75" style="width:14.4pt;height:16.3pt" o:ole="">
            <v:imagedata r:id="rId290" o:title=""/>
          </v:shape>
          <o:OLEObject Type="Embed" ProgID="Equation.3" ShapeID="_x0000_i1167" DrawAspect="Content" ObjectID="_1694355709" r:id="rId291"/>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8" type="#_x0000_t75" style="width:14.4pt;height:16.3pt" o:ole="">
            <v:imagedata r:id="rId290" o:title=""/>
          </v:shape>
          <o:OLEObject Type="Embed" ProgID="Equation.3" ShapeID="_x0000_i1168" DrawAspect="Content" ObjectID="_1694355710" r:id="rId292"/>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9" type="#_x0000_t75" style="width:14.4pt;height:16.3pt" o:ole="">
            <v:imagedata r:id="rId290" o:title=""/>
          </v:shape>
          <o:OLEObject Type="Embed" ProgID="Equation.3" ShapeID="_x0000_i1169" DrawAspect="Content" ObjectID="_1694355711" r:id="rId294"/>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70" type="#_x0000_t75" style="width:14.4pt;height:16.3pt" o:ole="">
            <v:imagedata r:id="rId290" o:title=""/>
          </v:shape>
          <o:OLEObject Type="Embed" ProgID="Equation.3" ShapeID="_x0000_i1170" DrawAspect="Content" ObjectID="_1694355712" r:id="rId296"/>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5580" w:name="_Toc21338447"/>
      <w:bookmarkStart w:id="5581" w:name="_Toc29808555"/>
      <w:bookmarkStart w:id="5582" w:name="_Toc37068474"/>
      <w:bookmarkStart w:id="5583" w:name="_Toc37084019"/>
      <w:bookmarkStart w:id="5584" w:name="_Toc37084361"/>
      <w:bookmarkStart w:id="5585" w:name="_Toc40209723"/>
      <w:bookmarkStart w:id="5586" w:name="_Toc40210065"/>
      <w:bookmarkStart w:id="5587" w:name="_Toc45892558"/>
      <w:bookmarkStart w:id="5588" w:name="_Toc53176184"/>
      <w:bookmarkStart w:id="5589" w:name="_Toc61120149"/>
      <w:bookmarkStart w:id="5590" w:name="_Toc67917365"/>
      <w:bookmarkStart w:id="5591" w:name="_Toc76297404"/>
      <w:bookmarkStart w:id="5592" w:name="_Toc76571345"/>
      <w:bookmarkStart w:id="5593" w:name="_Toc21338448"/>
      <w:bookmarkStart w:id="5594" w:name="_Toc29808556"/>
      <w:bookmarkStart w:id="5595" w:name="_Toc37068475"/>
      <w:bookmarkStart w:id="5596" w:name="_Toc37257428"/>
      <w:bookmarkStart w:id="5597" w:name="_Toc83742885"/>
      <w:r w:rsidRPr="00C25669">
        <w:t>B.</w:t>
      </w:r>
      <w:r w:rsidRPr="00C25669">
        <w:rPr>
          <w:rFonts w:hint="eastAsia"/>
        </w:rPr>
        <w:t>4</w:t>
      </w:r>
      <w:r w:rsidRPr="00C25669">
        <w:rPr>
          <w:rFonts w:hint="eastAsia"/>
          <w:lang w:eastAsia="zh-CN"/>
        </w:rPr>
        <w:tab/>
      </w:r>
      <w:bookmarkEnd w:id="5580"/>
      <w:bookmarkEnd w:id="5581"/>
      <w:bookmarkEnd w:id="5582"/>
      <w:bookmarkEnd w:id="5583"/>
      <w:bookmarkEnd w:id="5584"/>
      <w:bookmarkEnd w:id="5585"/>
      <w:bookmarkEnd w:id="5586"/>
      <w:r>
        <w:t>Physical signals, channels mapping and precoding</w:t>
      </w:r>
      <w:bookmarkEnd w:id="5587"/>
      <w:bookmarkEnd w:id="5588"/>
      <w:bookmarkEnd w:id="5589"/>
      <w:bookmarkEnd w:id="5590"/>
      <w:bookmarkEnd w:id="5591"/>
      <w:bookmarkEnd w:id="5592"/>
      <w:bookmarkEnd w:id="5597"/>
    </w:p>
    <w:p w14:paraId="5573F3B4" w14:textId="77777777" w:rsidR="0044260C" w:rsidRPr="00661924" w:rsidRDefault="0044260C" w:rsidP="0044260C">
      <w:pPr>
        <w:pStyle w:val="Heading2"/>
        <w:rPr>
          <w:sz w:val="36"/>
        </w:rPr>
      </w:pPr>
      <w:bookmarkStart w:id="5598" w:name="_Toc45892559"/>
      <w:bookmarkStart w:id="5599" w:name="_Toc53176185"/>
      <w:bookmarkStart w:id="5600" w:name="_Toc61120150"/>
      <w:bookmarkStart w:id="5601" w:name="_Toc67917366"/>
      <w:bookmarkStart w:id="5602" w:name="_Toc76297405"/>
      <w:bookmarkStart w:id="5603" w:name="_Toc76571346"/>
      <w:bookmarkStart w:id="5604" w:name="_Toc83742886"/>
      <w:r w:rsidRPr="00661924">
        <w:t>B.4.1</w:t>
      </w:r>
      <w:r w:rsidRPr="00661924">
        <w:tab/>
      </w:r>
      <w:bookmarkEnd w:id="5593"/>
      <w:bookmarkEnd w:id="5594"/>
      <w:bookmarkEnd w:id="5595"/>
      <w:bookmarkEnd w:id="5596"/>
      <w:r>
        <w:t>General</w:t>
      </w:r>
      <w:bookmarkEnd w:id="5598"/>
      <w:bookmarkEnd w:id="5599"/>
      <w:bookmarkEnd w:id="5600"/>
      <w:bookmarkEnd w:id="5601"/>
      <w:bookmarkEnd w:id="5602"/>
      <w:bookmarkEnd w:id="5603"/>
      <w:bookmarkEnd w:id="5604"/>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71" type="#_x0000_t75" style="width:27.55pt;height:15.65pt" o:ole="">
            <v:imagedata r:id="rId297" o:title=""/>
          </v:shape>
          <o:OLEObject Type="Embed" ProgID="Equation.3" ShapeID="_x0000_i1171" DrawAspect="Content" ObjectID="_1694355713" r:id="rId298"/>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72" type="#_x0000_t75" style="width:93.3pt;height:21.3pt" o:ole="">
            <v:imagedata r:id="rId299" o:title=""/>
          </v:shape>
          <o:OLEObject Type="Embed" ProgID="Equation.3" ShapeID="_x0000_i1172" DrawAspect="Content" ObjectID="_1694355714" r:id="rId300"/>
        </w:object>
      </w:r>
      <w:r w:rsidR="005B3300" w:rsidRPr="00661924">
        <w:t xml:space="preserve">, with </w:t>
      </w:r>
      <w:r w:rsidR="005B3300" w:rsidRPr="00661924">
        <w:rPr>
          <w:position w:val="-14"/>
        </w:rPr>
        <w:object w:dxaOrig="600" w:dyaOrig="400" w14:anchorId="4D0D36CD">
          <v:shape id="_x0000_i1173" type="#_x0000_t75" style="width:27.55pt;height:19.4pt" o:ole="">
            <v:imagedata r:id="rId301" o:title=""/>
          </v:shape>
          <o:OLEObject Type="Embed" ProgID="Equation.3" ShapeID="_x0000_i1173" DrawAspect="Content" ObjectID="_1694355715" r:id="rId302"/>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4" type="#_x0000_t75" style="width:26.3pt;height:19.4pt" o:ole="">
            <v:imagedata r:id="rId303" o:title=""/>
          </v:shape>
          <o:OLEObject Type="Embed" ProgID="Equation.3" ShapeID="_x0000_i1174" DrawAspect="Content" ObjectID="_1694355716" r:id="rId304"/>
        </w:object>
      </w:r>
      <w:r w:rsidR="005B3300" w:rsidRPr="00661924">
        <w:t>as per the test configuration but transmitted on different physical antenna elements:</w:t>
      </w:r>
    </w:p>
    <w:p w14:paraId="54CC2075" w14:textId="77777777" w:rsidR="005B3300" w:rsidRPr="00661924" w:rsidRDefault="00C844F5"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5" type="#_x0000_t75" style="width:27.55pt;height:16.3pt" o:ole="">
            <v:imagedata r:id="rId297" o:title=""/>
          </v:shape>
          <o:OLEObject Type="Embed" ProgID="Equation.3" ShapeID="_x0000_i1175" DrawAspect="Content" ObjectID="_1694355717" r:id="rId305"/>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6" type="#_x0000_t75" style="width:26.3pt;height:19.4pt" o:ole="">
            <v:imagedata r:id="rId303" o:title=""/>
          </v:shape>
          <o:OLEObject Type="Embed" ProgID="Equation.3" ShapeID="_x0000_i1176" DrawAspect="Content" ObjectID="_1694355718" r:id="rId306"/>
        </w:object>
      </w:r>
      <w:r w:rsidRPr="00661924">
        <w:t>as per the test configuration but transmitted on different physical antenna elements:</w:t>
      </w:r>
    </w:p>
    <w:p w14:paraId="3E6D9081" w14:textId="77777777" w:rsidR="0044260C" w:rsidRPr="00661924" w:rsidRDefault="00C844F5"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5605" w:name="MCCQCTEMPBM_00000023"/>
    <w:bookmarkStart w:id="5606"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5605"/>
      <w:bookmarkEnd w:id="5606"/>
      <w:r w:rsidRPr="00661924">
        <w:t xml:space="preserve">The precoder matrix </w:t>
      </w:r>
      <w:r w:rsidRPr="00661924">
        <w:rPr>
          <w:position w:val="-10"/>
        </w:rPr>
        <w:object w:dxaOrig="540" w:dyaOrig="320" w14:anchorId="4923D74D">
          <v:shape id="_x0000_i1177" type="#_x0000_t75" style="width:28.8pt;height:16.3pt" o:ole="">
            <v:imagedata r:id="rId297" o:title=""/>
          </v:shape>
          <o:OLEObject Type="Embed" ProgID="Equation.3" ShapeID="_x0000_i1177" DrawAspect="Content" ObjectID="_1694355719" r:id="rId307"/>
        </w:object>
      </w:r>
      <w:r w:rsidRPr="00661924">
        <w:t>is specific to the test case configuration.</w:t>
      </w:r>
      <w:r>
        <w:t xml:space="preserve"> </w:t>
      </w:r>
      <w:r w:rsidRPr="00661924">
        <w:rPr>
          <w:position w:val="-10"/>
        </w:rPr>
        <w:object w:dxaOrig="540" w:dyaOrig="320" w14:anchorId="5CB062FE">
          <v:shape id="_x0000_i1178" type="#_x0000_t75" style="width:27.55pt;height:16.3pt" o:ole="">
            <v:imagedata r:id="rId297" o:title=""/>
          </v:shape>
          <o:OLEObject Type="Embed" ProgID="Equation.3" ShapeID="_x0000_i1178" DrawAspect="Content" ObjectID="_1694355720" r:id="rId308"/>
        </w:object>
      </w:r>
      <w:r>
        <w:t xml:space="preserve"> is defined in Clause 5.2.2.2 of TS 38.214 [12].</w:t>
      </w:r>
      <w:bookmarkStart w:id="5607" w:name="MCCQCTEMPBM_00000024"/>
      <w:bookmarkStart w:id="5608" w:name="MCCQCTEMPBM_00000027"/>
      <w:r w:rsidRPr="00661924">
        <w:fldChar w:fldCharType="begin"/>
      </w:r>
      <w:r w:rsidRPr="00661924">
        <w:fldChar w:fldCharType="end"/>
      </w:r>
      <w:bookmarkStart w:id="5609" w:name="MCCQCTEMPBM_00000025"/>
      <w:bookmarkStart w:id="5610" w:name="MCCQCTEMPBM_00000028"/>
      <w:bookmarkEnd w:id="5607"/>
      <w:bookmarkEnd w:id="5608"/>
      <w:r w:rsidRPr="00661924">
        <w:fldChar w:fldCharType="begin"/>
      </w:r>
      <w:r w:rsidRPr="00661924">
        <w:fldChar w:fldCharType="end"/>
      </w:r>
      <w:bookmarkEnd w:id="5609"/>
      <w:bookmarkEnd w:id="5610"/>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9" type="#_x0000_t75" style="width:93.3pt;height:19.4pt" o:ole="">
            <v:imagedata r:id="rId309" o:title=""/>
          </v:shape>
          <o:OLEObject Type="Embed" ProgID="Equation.3" ShapeID="_x0000_i1179" DrawAspect="Content" ObjectID="_1694355721" r:id="rId310"/>
        </w:object>
      </w:r>
      <w:r w:rsidRPr="00661924">
        <w:t xml:space="preserve">, where </w:t>
      </w:r>
      <w:r w:rsidRPr="00661924">
        <w:rPr>
          <w:position w:val="-12"/>
        </w:rPr>
        <w:object w:dxaOrig="560" w:dyaOrig="360" w14:anchorId="45BA6563">
          <v:shape id="_x0000_i1180" type="#_x0000_t75" style="width:26.9pt;height:19.4pt" o:ole="">
            <v:imagedata r:id="rId311" o:title=""/>
          </v:shape>
          <o:OLEObject Type="Embed" ProgID="Equation.3" ShapeID="_x0000_i1180" DrawAspect="Content" ObjectID="_1694355722" r:id="rId312"/>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81" type="#_x0000_t75" style="width:19.4pt;height:21.3pt" o:ole="">
            <v:imagedata r:id="rId313" o:title=""/>
          </v:shape>
          <o:OLEObject Type="Embed" ProgID="Equation.3" ShapeID="_x0000_i1181" DrawAspect="Content" ObjectID="_1694355723" r:id="rId314"/>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82" type="#_x0000_t75" style="width:19.4pt;height:21.3pt" o:ole="">
            <v:imagedata r:id="rId313" o:title=""/>
          </v:shape>
          <o:OLEObject Type="Embed" ProgID="Equation.3" ShapeID="_x0000_i1182" DrawAspect="Content" ObjectID="_1694355724" r:id="rId315"/>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83" type="#_x0000_t75" style="width:20.05pt;height:21.3pt" o:ole="">
            <v:imagedata r:id="rId316" o:title=""/>
          </v:shape>
          <o:OLEObject Type="Embed" ProgID="Equation.3" ShapeID="_x0000_i1183" DrawAspect="Content" ObjectID="_1694355725" r:id="rId317"/>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4" type="#_x0000_t75" style="width:150.9pt;height:19.4pt" o:ole="">
            <v:imagedata r:id="rId318" o:title=""/>
          </v:shape>
          <o:OLEObject Type="Embed" ProgID="Equation.3" ShapeID="_x0000_i1184" DrawAspect="Content" ObjectID="_1694355726" r:id="rId319"/>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5" type="#_x0000_t75" style="width:51.95pt;height:19.4pt" o:ole="">
            <v:imagedata r:id="rId320" o:title=""/>
          </v:shape>
          <o:OLEObject Type="Embed" ProgID="Equation.3" ShapeID="_x0000_i1185" DrawAspect="Content" ObjectID="_1694355727" r:id="rId321"/>
        </w:object>
      </w:r>
      <w:r w:rsidRPr="00661924">
        <w:t xml:space="preserve"> where </w:t>
      </w:r>
      <w:r w:rsidRPr="00661924">
        <w:rPr>
          <w:position w:val="-12"/>
        </w:rPr>
        <w:object w:dxaOrig="499" w:dyaOrig="360" w14:anchorId="30F578EB">
          <v:shape id="_x0000_i1186" type="#_x0000_t75" style="width:26.3pt;height:19.4pt" o:ole="">
            <v:imagedata r:id="rId322" o:title=""/>
          </v:shape>
          <o:OLEObject Type="Embed" ProgID="Equation.3" ShapeID="_x0000_i1186" DrawAspect="Content" ObjectID="_1694355728" r:id="rId323"/>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5611" w:name="_Toc21338449"/>
      <w:bookmarkStart w:id="5612" w:name="_Toc29808557"/>
      <w:bookmarkStart w:id="5613" w:name="_Toc37068476"/>
      <w:bookmarkStart w:id="5614" w:name="_Toc37257429"/>
      <w:bookmarkStart w:id="5615" w:name="_Toc45892560"/>
      <w:bookmarkStart w:id="5616" w:name="_Toc53176186"/>
      <w:bookmarkStart w:id="5617" w:name="_Toc61120151"/>
      <w:bookmarkStart w:id="5618" w:name="_Toc67917367"/>
      <w:bookmarkStart w:id="5619" w:name="_Toc76297406"/>
      <w:bookmarkStart w:id="5620" w:name="_Toc76571347"/>
      <w:bookmarkStart w:id="5621" w:name="_Toc83742887"/>
      <w:r w:rsidRPr="00661924">
        <w:lastRenderedPageBreak/>
        <w:t>Annex C (normative):</w:t>
      </w:r>
      <w:r w:rsidRPr="00661924">
        <w:br/>
        <w:t>Downlink physical channels</w:t>
      </w:r>
      <w:bookmarkEnd w:id="5611"/>
      <w:bookmarkEnd w:id="5612"/>
      <w:bookmarkEnd w:id="5613"/>
      <w:bookmarkEnd w:id="5614"/>
      <w:bookmarkEnd w:id="5615"/>
      <w:bookmarkEnd w:id="5616"/>
      <w:bookmarkEnd w:id="5617"/>
      <w:bookmarkEnd w:id="5618"/>
      <w:bookmarkEnd w:id="5619"/>
      <w:bookmarkEnd w:id="5620"/>
      <w:bookmarkEnd w:id="5621"/>
    </w:p>
    <w:p w14:paraId="552502DB" w14:textId="77777777" w:rsidR="005B3300" w:rsidRPr="00661924" w:rsidRDefault="005B3300" w:rsidP="005B3300">
      <w:pPr>
        <w:pStyle w:val="Heading1"/>
      </w:pPr>
      <w:bookmarkStart w:id="5622" w:name="_Toc21338450"/>
      <w:bookmarkStart w:id="5623" w:name="_Toc29808558"/>
      <w:bookmarkStart w:id="5624" w:name="_Toc37068477"/>
      <w:bookmarkStart w:id="5625" w:name="_Toc37257430"/>
      <w:bookmarkStart w:id="5626" w:name="_Toc45892561"/>
      <w:bookmarkStart w:id="5627" w:name="_Toc53176187"/>
      <w:bookmarkStart w:id="5628" w:name="_Toc61120152"/>
      <w:bookmarkStart w:id="5629" w:name="_Toc67917368"/>
      <w:bookmarkStart w:id="5630" w:name="_Toc76297407"/>
      <w:bookmarkStart w:id="5631" w:name="_Toc76571348"/>
      <w:bookmarkStart w:id="5632" w:name="_Toc83742888"/>
      <w:r w:rsidRPr="00661924">
        <w:t>C.1</w:t>
      </w:r>
      <w:r w:rsidRPr="00661924">
        <w:rPr>
          <w:rFonts w:hint="eastAsia"/>
          <w:lang w:eastAsia="zh-CN"/>
        </w:rPr>
        <w:tab/>
      </w:r>
      <w:r w:rsidRPr="00661924">
        <w:t>General</w:t>
      </w:r>
      <w:bookmarkEnd w:id="5622"/>
      <w:bookmarkEnd w:id="5623"/>
      <w:bookmarkEnd w:id="5624"/>
      <w:bookmarkEnd w:id="5625"/>
      <w:bookmarkEnd w:id="5626"/>
      <w:bookmarkEnd w:id="5627"/>
      <w:bookmarkEnd w:id="5628"/>
      <w:bookmarkEnd w:id="5629"/>
      <w:bookmarkEnd w:id="5630"/>
      <w:bookmarkEnd w:id="5631"/>
      <w:bookmarkEnd w:id="5632"/>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5633" w:name="_Toc21338451"/>
      <w:bookmarkStart w:id="5634" w:name="_Toc29808559"/>
      <w:bookmarkStart w:id="5635" w:name="_Toc37068478"/>
      <w:bookmarkStart w:id="5636" w:name="_Toc37257431"/>
      <w:bookmarkStart w:id="5637" w:name="_Toc45892562"/>
      <w:bookmarkStart w:id="5638" w:name="_Toc53176188"/>
      <w:bookmarkStart w:id="5639" w:name="_Toc61120153"/>
      <w:bookmarkStart w:id="5640" w:name="_Toc67917369"/>
      <w:bookmarkStart w:id="5641" w:name="_Toc76297408"/>
      <w:bookmarkStart w:id="5642" w:name="_Toc76571349"/>
      <w:bookmarkStart w:id="5643" w:name="_Toc83742889"/>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5633"/>
      <w:bookmarkEnd w:id="5634"/>
      <w:bookmarkEnd w:id="5635"/>
      <w:bookmarkEnd w:id="5636"/>
      <w:bookmarkEnd w:id="5637"/>
      <w:bookmarkEnd w:id="5638"/>
      <w:bookmarkEnd w:id="5639"/>
      <w:bookmarkEnd w:id="5640"/>
      <w:bookmarkEnd w:id="5641"/>
      <w:bookmarkEnd w:id="5642"/>
      <w:bookmarkEnd w:id="5643"/>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5644" w:name="_Toc21338452"/>
      <w:bookmarkStart w:id="5645" w:name="_Toc29808560"/>
      <w:bookmarkStart w:id="5646" w:name="_Toc37068479"/>
      <w:bookmarkStart w:id="5647" w:name="_Toc37257432"/>
      <w:bookmarkStart w:id="5648" w:name="_Toc45892563"/>
      <w:bookmarkStart w:id="5649" w:name="_Toc53176189"/>
      <w:bookmarkStart w:id="5650" w:name="_Toc61120154"/>
      <w:bookmarkStart w:id="5651" w:name="_Toc67917370"/>
      <w:bookmarkStart w:id="5652" w:name="_Toc76297409"/>
      <w:bookmarkStart w:id="5653" w:name="_Toc76571350"/>
      <w:bookmarkStart w:id="5654" w:name="_Toc83742890"/>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5644"/>
      <w:bookmarkEnd w:id="5645"/>
      <w:bookmarkEnd w:id="5646"/>
      <w:bookmarkEnd w:id="5647"/>
      <w:bookmarkEnd w:id="5648"/>
      <w:bookmarkEnd w:id="5649"/>
      <w:bookmarkEnd w:id="5650"/>
      <w:bookmarkEnd w:id="5651"/>
      <w:bookmarkEnd w:id="5652"/>
      <w:bookmarkEnd w:id="5653"/>
      <w:bookmarkEnd w:id="5654"/>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5655" w:name="_Toc21338453"/>
      <w:bookmarkStart w:id="5656" w:name="_Toc29808561"/>
      <w:bookmarkStart w:id="5657" w:name="_Toc37068480"/>
      <w:bookmarkStart w:id="5658" w:name="_Toc37257433"/>
      <w:bookmarkStart w:id="5659" w:name="_Toc45892564"/>
      <w:bookmarkStart w:id="5660" w:name="_Toc53176190"/>
      <w:bookmarkStart w:id="5661" w:name="_Toc61120155"/>
      <w:bookmarkStart w:id="5662" w:name="_Toc67917371"/>
      <w:bookmarkStart w:id="5663" w:name="_Toc76297410"/>
      <w:bookmarkStart w:id="5664" w:name="_Toc76571351"/>
      <w:bookmarkStart w:id="5665" w:name="_Toc83742891"/>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5655"/>
      <w:bookmarkEnd w:id="5656"/>
      <w:bookmarkEnd w:id="5657"/>
      <w:bookmarkEnd w:id="5658"/>
      <w:bookmarkEnd w:id="5659"/>
      <w:bookmarkEnd w:id="5660"/>
      <w:bookmarkEnd w:id="5661"/>
      <w:bookmarkEnd w:id="5662"/>
      <w:bookmarkEnd w:id="5663"/>
      <w:bookmarkEnd w:id="5664"/>
      <w:bookmarkEnd w:id="5665"/>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7" type="#_x0000_t75" style="width:50.1pt;height:14.4pt" o:ole="">
                  <v:imagedata r:id="rId324" o:title=""/>
                </v:shape>
                <o:OLEObject Type="Embed" ProgID="Equation.3" ShapeID="_x0000_i1187" DrawAspect="Content" ObjectID="_1694355729" r:id="rId325"/>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5666" w:name="_Toc21338454"/>
      <w:bookmarkStart w:id="5667" w:name="_Toc29808562"/>
      <w:bookmarkStart w:id="5668" w:name="_Toc37068481"/>
      <w:bookmarkStart w:id="5669" w:name="_Toc37257434"/>
      <w:bookmarkStart w:id="5670" w:name="_Toc45892565"/>
      <w:bookmarkStart w:id="5671" w:name="_Toc53176191"/>
      <w:bookmarkStart w:id="5672" w:name="_Toc61120156"/>
      <w:bookmarkStart w:id="5673" w:name="_Toc67917372"/>
      <w:bookmarkStart w:id="5674" w:name="_Toc76297411"/>
      <w:bookmarkStart w:id="5675" w:name="_Toc76571352"/>
      <w:bookmarkStart w:id="5676" w:name="_Toc83742892"/>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5666"/>
      <w:bookmarkEnd w:id="5667"/>
      <w:bookmarkEnd w:id="5668"/>
      <w:bookmarkEnd w:id="5669"/>
      <w:bookmarkEnd w:id="5670"/>
      <w:bookmarkEnd w:id="5671"/>
      <w:bookmarkEnd w:id="5672"/>
      <w:bookmarkEnd w:id="5673"/>
      <w:bookmarkEnd w:id="5674"/>
      <w:bookmarkEnd w:id="5675"/>
      <w:bookmarkEnd w:id="5676"/>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8" type="#_x0000_t75" style="width:50.1pt;height:14.4pt" o:ole="">
                  <v:imagedata r:id="rId324" o:title=""/>
                </v:shape>
                <o:OLEObject Type="Embed" ProgID="Equation.3" ShapeID="_x0000_i1188" DrawAspect="Content" ObjectID="_1694355730" r:id="rId326"/>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5677" w:name="_Toc21338455"/>
      <w:bookmarkStart w:id="5678" w:name="_Toc29808563"/>
      <w:bookmarkStart w:id="5679" w:name="_Toc37068482"/>
      <w:bookmarkStart w:id="5680" w:name="_Toc37257435"/>
      <w:bookmarkStart w:id="5681" w:name="_Toc45892566"/>
      <w:bookmarkStart w:id="5682" w:name="_Toc53176192"/>
      <w:bookmarkStart w:id="5683" w:name="_Toc61120157"/>
      <w:bookmarkStart w:id="5684" w:name="_Toc67917373"/>
      <w:bookmarkStart w:id="5685" w:name="_Toc76297412"/>
      <w:bookmarkStart w:id="5686" w:name="_Toc76571353"/>
      <w:bookmarkStart w:id="5687" w:name="_Toc83742893"/>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5677"/>
      <w:bookmarkEnd w:id="5678"/>
      <w:bookmarkEnd w:id="5679"/>
      <w:bookmarkEnd w:id="5680"/>
      <w:bookmarkEnd w:id="5681"/>
      <w:bookmarkEnd w:id="5682"/>
      <w:bookmarkEnd w:id="5683"/>
      <w:bookmarkEnd w:id="5684"/>
      <w:bookmarkEnd w:id="5685"/>
      <w:bookmarkEnd w:id="5686"/>
      <w:bookmarkEnd w:id="5687"/>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5688" w:name="_Toc21338456"/>
      <w:bookmarkStart w:id="5689" w:name="_Toc29808564"/>
      <w:bookmarkStart w:id="5690" w:name="_Toc37068483"/>
      <w:bookmarkStart w:id="5691" w:name="_Toc37257436"/>
      <w:bookmarkStart w:id="5692" w:name="_Toc45892567"/>
      <w:bookmarkStart w:id="5693" w:name="_Toc53176193"/>
      <w:bookmarkStart w:id="5694" w:name="_Toc61120158"/>
      <w:bookmarkStart w:id="5695" w:name="_Toc67917374"/>
      <w:bookmarkStart w:id="5696" w:name="_Toc76297413"/>
      <w:bookmarkStart w:id="5697" w:name="_Toc76571354"/>
      <w:bookmarkStart w:id="5698" w:name="_Toc83742894"/>
      <w:r w:rsidRPr="002207A5">
        <w:rPr>
          <w:lang w:val="fr-FR"/>
        </w:rPr>
        <w:lastRenderedPageBreak/>
        <w:t>Annex E (normative):</w:t>
      </w:r>
      <w:r w:rsidRPr="002207A5">
        <w:rPr>
          <w:lang w:val="fr-FR"/>
        </w:rPr>
        <w:br/>
        <w:t>Environmental conditions</w:t>
      </w:r>
      <w:bookmarkEnd w:id="5688"/>
      <w:bookmarkEnd w:id="5689"/>
      <w:bookmarkEnd w:id="5690"/>
      <w:bookmarkEnd w:id="5691"/>
      <w:bookmarkEnd w:id="5692"/>
      <w:bookmarkEnd w:id="5693"/>
      <w:bookmarkEnd w:id="5694"/>
      <w:bookmarkEnd w:id="5695"/>
      <w:bookmarkEnd w:id="5696"/>
      <w:bookmarkEnd w:id="5697"/>
      <w:bookmarkEnd w:id="5698"/>
    </w:p>
    <w:p w14:paraId="4BFEF881" w14:textId="77777777" w:rsidR="005B3300" w:rsidRPr="00661924" w:rsidRDefault="005B3300" w:rsidP="005B3300">
      <w:pPr>
        <w:pStyle w:val="Heading1"/>
      </w:pPr>
      <w:bookmarkStart w:id="5699" w:name="_Toc21338457"/>
      <w:bookmarkStart w:id="5700" w:name="_Toc29808565"/>
      <w:bookmarkStart w:id="5701" w:name="_Toc37068484"/>
      <w:bookmarkStart w:id="5702" w:name="_Toc37257437"/>
      <w:bookmarkStart w:id="5703" w:name="_Toc45892568"/>
      <w:bookmarkStart w:id="5704" w:name="_Toc53176194"/>
      <w:bookmarkStart w:id="5705" w:name="_Toc61120159"/>
      <w:bookmarkStart w:id="5706" w:name="_Toc67917375"/>
      <w:bookmarkStart w:id="5707" w:name="_Toc76297414"/>
      <w:bookmarkStart w:id="5708" w:name="_Toc76571355"/>
      <w:bookmarkStart w:id="5709" w:name="historyclause"/>
      <w:bookmarkStart w:id="5710" w:name="_Toc83742895"/>
      <w:r w:rsidRPr="00661924">
        <w:t>E.1</w:t>
      </w:r>
      <w:r w:rsidRPr="00661924">
        <w:rPr>
          <w:rFonts w:hint="eastAsia"/>
          <w:lang w:eastAsia="zh-CN"/>
        </w:rPr>
        <w:tab/>
      </w:r>
      <w:r w:rsidRPr="00661924">
        <w:t>General</w:t>
      </w:r>
      <w:bookmarkEnd w:id="5699"/>
      <w:bookmarkEnd w:id="5700"/>
      <w:bookmarkEnd w:id="5701"/>
      <w:bookmarkEnd w:id="5702"/>
      <w:bookmarkEnd w:id="5703"/>
      <w:bookmarkEnd w:id="5704"/>
      <w:bookmarkEnd w:id="5705"/>
      <w:bookmarkEnd w:id="5706"/>
      <w:bookmarkEnd w:id="5707"/>
      <w:bookmarkEnd w:id="5708"/>
      <w:bookmarkEnd w:id="5710"/>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5711" w:name="_Toc21338458"/>
      <w:bookmarkStart w:id="5712" w:name="_Toc29808566"/>
      <w:bookmarkStart w:id="5713" w:name="_Toc37068485"/>
      <w:bookmarkStart w:id="5714" w:name="_Toc37257438"/>
      <w:bookmarkStart w:id="5715" w:name="_Toc45892569"/>
      <w:bookmarkStart w:id="5716" w:name="_Toc53176195"/>
      <w:bookmarkStart w:id="5717" w:name="_Toc61120160"/>
      <w:bookmarkStart w:id="5718" w:name="_Toc67917376"/>
      <w:bookmarkStart w:id="5719" w:name="_Toc76297415"/>
      <w:bookmarkStart w:id="5720" w:name="_Toc76571356"/>
      <w:bookmarkStart w:id="5721" w:name="_Toc83742896"/>
      <w:r w:rsidRPr="00661924">
        <w:t>E.2</w:t>
      </w:r>
      <w:r w:rsidRPr="00661924">
        <w:rPr>
          <w:rFonts w:hint="eastAsia"/>
          <w:lang w:eastAsia="zh-CN"/>
        </w:rPr>
        <w:tab/>
      </w:r>
      <w:r w:rsidRPr="00661924">
        <w:t>Environmental</w:t>
      </w:r>
      <w:r w:rsidRPr="00661924">
        <w:rPr>
          <w:rFonts w:hint="eastAsia"/>
        </w:rPr>
        <w:t xml:space="preserve"> (Conducted)</w:t>
      </w:r>
      <w:bookmarkEnd w:id="5711"/>
      <w:bookmarkEnd w:id="5712"/>
      <w:bookmarkEnd w:id="5713"/>
      <w:bookmarkEnd w:id="5714"/>
      <w:bookmarkEnd w:id="5715"/>
      <w:bookmarkEnd w:id="5716"/>
      <w:bookmarkEnd w:id="5717"/>
      <w:bookmarkEnd w:id="5718"/>
      <w:bookmarkEnd w:id="5719"/>
      <w:bookmarkEnd w:id="5720"/>
      <w:bookmarkEnd w:id="5721"/>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5722" w:name="_Toc21338459"/>
      <w:bookmarkStart w:id="5723" w:name="_Toc29808567"/>
      <w:bookmarkStart w:id="5724" w:name="_Toc37068486"/>
      <w:bookmarkStart w:id="5725" w:name="_Toc37257439"/>
      <w:bookmarkStart w:id="5726" w:name="_Toc45892570"/>
      <w:bookmarkStart w:id="5727" w:name="_Toc53176196"/>
      <w:bookmarkStart w:id="5728" w:name="_Toc61120161"/>
      <w:bookmarkStart w:id="5729" w:name="_Toc67917377"/>
      <w:bookmarkStart w:id="5730" w:name="_Toc76297416"/>
      <w:bookmarkStart w:id="5731" w:name="_Toc76571357"/>
      <w:bookmarkStart w:id="5732" w:name="_Toc83742897"/>
      <w:r w:rsidRPr="00661924">
        <w:t>E.2.1</w:t>
      </w:r>
      <w:r w:rsidRPr="00661924">
        <w:rPr>
          <w:rFonts w:hint="eastAsia"/>
          <w:lang w:eastAsia="zh-CN"/>
        </w:rPr>
        <w:tab/>
      </w:r>
      <w:r w:rsidRPr="00661924">
        <w:t>Temperature</w:t>
      </w:r>
      <w:bookmarkEnd w:id="5722"/>
      <w:bookmarkEnd w:id="5723"/>
      <w:bookmarkEnd w:id="5724"/>
      <w:bookmarkEnd w:id="5725"/>
      <w:bookmarkEnd w:id="5726"/>
      <w:bookmarkEnd w:id="5727"/>
      <w:bookmarkEnd w:id="5728"/>
      <w:bookmarkEnd w:id="5729"/>
      <w:bookmarkEnd w:id="5730"/>
      <w:bookmarkEnd w:id="5731"/>
      <w:bookmarkEnd w:id="5732"/>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5733" w:name="_Toc21338460"/>
      <w:bookmarkStart w:id="5734" w:name="_Toc29808568"/>
      <w:bookmarkStart w:id="5735" w:name="_Toc37068487"/>
      <w:bookmarkStart w:id="5736" w:name="_Toc37257440"/>
      <w:bookmarkStart w:id="5737" w:name="_Toc45892571"/>
      <w:bookmarkStart w:id="5738" w:name="_Toc53176197"/>
      <w:bookmarkStart w:id="5739" w:name="_Toc61120162"/>
      <w:bookmarkStart w:id="5740" w:name="_Toc67917378"/>
      <w:bookmarkStart w:id="5741" w:name="_Toc76297417"/>
      <w:bookmarkStart w:id="5742" w:name="_Toc76571358"/>
      <w:bookmarkStart w:id="5743" w:name="_Toc83742898"/>
      <w:r w:rsidRPr="00661924">
        <w:t>E.2.2</w:t>
      </w:r>
      <w:r w:rsidRPr="00661924">
        <w:rPr>
          <w:rFonts w:hint="eastAsia"/>
          <w:lang w:eastAsia="zh-CN"/>
        </w:rPr>
        <w:tab/>
      </w:r>
      <w:r w:rsidRPr="00661924">
        <w:t>Voltage</w:t>
      </w:r>
      <w:bookmarkEnd w:id="5733"/>
      <w:bookmarkEnd w:id="5734"/>
      <w:bookmarkEnd w:id="5735"/>
      <w:bookmarkEnd w:id="5736"/>
      <w:bookmarkEnd w:id="5737"/>
      <w:bookmarkEnd w:id="5738"/>
      <w:bookmarkEnd w:id="5739"/>
      <w:bookmarkEnd w:id="5740"/>
      <w:bookmarkEnd w:id="5741"/>
      <w:bookmarkEnd w:id="5742"/>
      <w:bookmarkEnd w:id="5743"/>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5744" w:name="_Toc21338461"/>
      <w:bookmarkStart w:id="5745" w:name="_Toc29808569"/>
      <w:bookmarkStart w:id="5746" w:name="_Toc37068488"/>
      <w:bookmarkStart w:id="5747" w:name="_Toc37257441"/>
      <w:bookmarkStart w:id="5748" w:name="_Toc45892572"/>
      <w:bookmarkStart w:id="5749" w:name="_Toc53176198"/>
      <w:bookmarkStart w:id="5750" w:name="_Toc61120163"/>
      <w:bookmarkStart w:id="5751" w:name="_Toc67917379"/>
      <w:bookmarkStart w:id="5752" w:name="_Toc76297418"/>
      <w:bookmarkStart w:id="5753" w:name="_Toc76571359"/>
      <w:bookmarkStart w:id="5754" w:name="_Toc83742899"/>
      <w:r w:rsidRPr="00661924">
        <w:lastRenderedPageBreak/>
        <w:t>E.2.3</w:t>
      </w:r>
      <w:r w:rsidRPr="00661924">
        <w:rPr>
          <w:rFonts w:hint="eastAsia"/>
          <w:lang w:eastAsia="zh-CN"/>
        </w:rPr>
        <w:tab/>
      </w:r>
      <w:r w:rsidRPr="00661924">
        <w:t>Vibration</w:t>
      </w:r>
      <w:bookmarkEnd w:id="5744"/>
      <w:bookmarkEnd w:id="5745"/>
      <w:bookmarkEnd w:id="5746"/>
      <w:bookmarkEnd w:id="5747"/>
      <w:bookmarkEnd w:id="5748"/>
      <w:bookmarkEnd w:id="5749"/>
      <w:bookmarkEnd w:id="5750"/>
      <w:bookmarkEnd w:id="5751"/>
      <w:bookmarkEnd w:id="5752"/>
      <w:bookmarkEnd w:id="5753"/>
      <w:bookmarkEnd w:id="5754"/>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5755" w:name="_Toc21338462"/>
      <w:bookmarkStart w:id="5756" w:name="_Toc29808570"/>
      <w:bookmarkStart w:id="5757" w:name="_Toc37068489"/>
      <w:bookmarkStart w:id="5758" w:name="_Toc37257442"/>
      <w:bookmarkStart w:id="5759" w:name="_Toc45892573"/>
      <w:bookmarkStart w:id="5760" w:name="_Toc53176199"/>
      <w:bookmarkStart w:id="5761" w:name="_Toc61120164"/>
      <w:bookmarkStart w:id="5762" w:name="_Toc67917380"/>
      <w:bookmarkStart w:id="5763" w:name="_Toc76297419"/>
      <w:bookmarkStart w:id="5764" w:name="_Toc76571360"/>
      <w:bookmarkStart w:id="5765" w:name="_Toc83742900"/>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5755"/>
      <w:bookmarkEnd w:id="5756"/>
      <w:bookmarkEnd w:id="5757"/>
      <w:bookmarkEnd w:id="5758"/>
      <w:bookmarkEnd w:id="5759"/>
      <w:bookmarkEnd w:id="5760"/>
      <w:bookmarkEnd w:id="5761"/>
      <w:bookmarkEnd w:id="5762"/>
      <w:bookmarkEnd w:id="5763"/>
      <w:bookmarkEnd w:id="5764"/>
      <w:bookmarkEnd w:id="5765"/>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5766" w:name="_Toc21338463"/>
      <w:bookmarkStart w:id="5767" w:name="_Toc29808571"/>
      <w:bookmarkStart w:id="5768" w:name="_Toc37068490"/>
      <w:bookmarkStart w:id="5769" w:name="_Toc37257443"/>
      <w:bookmarkStart w:id="5770" w:name="_Toc45892574"/>
      <w:bookmarkStart w:id="5771" w:name="_Toc53176200"/>
      <w:bookmarkStart w:id="5772" w:name="_Toc61120165"/>
      <w:bookmarkStart w:id="5773" w:name="_Toc67917381"/>
      <w:bookmarkStart w:id="5774" w:name="_Toc76297420"/>
      <w:bookmarkStart w:id="5775" w:name="_Toc76571361"/>
      <w:bookmarkStart w:id="5776" w:name="_Toc83742901"/>
      <w:r w:rsidRPr="00661924">
        <w:t>E.</w:t>
      </w:r>
      <w:r w:rsidRPr="00661924">
        <w:rPr>
          <w:rFonts w:hint="eastAsia"/>
        </w:rPr>
        <w:t>3</w:t>
      </w:r>
      <w:r w:rsidRPr="00661924">
        <w:t>.1</w:t>
      </w:r>
      <w:r w:rsidRPr="00661924">
        <w:rPr>
          <w:rFonts w:hint="eastAsia"/>
          <w:lang w:eastAsia="zh-CN"/>
        </w:rPr>
        <w:tab/>
      </w:r>
      <w:r w:rsidRPr="00661924">
        <w:t>Temperature</w:t>
      </w:r>
      <w:bookmarkEnd w:id="5766"/>
      <w:bookmarkEnd w:id="5767"/>
      <w:bookmarkEnd w:id="5768"/>
      <w:bookmarkEnd w:id="5769"/>
      <w:bookmarkEnd w:id="5770"/>
      <w:bookmarkEnd w:id="5771"/>
      <w:bookmarkEnd w:id="5772"/>
      <w:bookmarkEnd w:id="5773"/>
      <w:bookmarkEnd w:id="5774"/>
      <w:bookmarkEnd w:id="5775"/>
      <w:bookmarkEnd w:id="5776"/>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5777" w:name="_Toc21338464"/>
      <w:bookmarkStart w:id="5778" w:name="_Toc29808572"/>
      <w:bookmarkStart w:id="5779" w:name="_Toc37068491"/>
      <w:bookmarkStart w:id="5780" w:name="_Toc37257444"/>
      <w:bookmarkStart w:id="5781" w:name="_Toc45892575"/>
      <w:bookmarkStart w:id="5782" w:name="_Toc53176201"/>
      <w:bookmarkStart w:id="5783" w:name="_Toc61120166"/>
      <w:bookmarkStart w:id="5784" w:name="_Toc67917382"/>
      <w:bookmarkStart w:id="5785" w:name="_Toc76297421"/>
      <w:bookmarkStart w:id="5786" w:name="_Toc76571362"/>
      <w:bookmarkStart w:id="5787" w:name="_Toc83742902"/>
      <w:r w:rsidRPr="00661924">
        <w:t>E.</w:t>
      </w:r>
      <w:r w:rsidRPr="00661924">
        <w:rPr>
          <w:rFonts w:hint="eastAsia"/>
        </w:rPr>
        <w:t>3</w:t>
      </w:r>
      <w:r w:rsidRPr="00661924">
        <w:t>.2</w:t>
      </w:r>
      <w:r w:rsidRPr="00661924">
        <w:rPr>
          <w:rFonts w:hint="eastAsia"/>
          <w:lang w:eastAsia="zh-CN"/>
        </w:rPr>
        <w:tab/>
      </w:r>
      <w:r w:rsidRPr="00661924">
        <w:t>Voltage</w:t>
      </w:r>
      <w:bookmarkEnd w:id="5777"/>
      <w:bookmarkEnd w:id="5778"/>
      <w:bookmarkEnd w:id="5779"/>
      <w:bookmarkEnd w:id="5780"/>
      <w:bookmarkEnd w:id="5781"/>
      <w:bookmarkEnd w:id="5782"/>
      <w:bookmarkEnd w:id="5783"/>
      <w:bookmarkEnd w:id="5784"/>
      <w:bookmarkEnd w:id="5785"/>
      <w:bookmarkEnd w:id="5786"/>
      <w:bookmarkEnd w:id="5787"/>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5788" w:name="_Toc21338465"/>
      <w:bookmarkStart w:id="5789" w:name="_Toc29808573"/>
      <w:bookmarkStart w:id="5790" w:name="_Toc37068492"/>
      <w:bookmarkStart w:id="5791" w:name="_Toc37257445"/>
      <w:bookmarkStart w:id="5792" w:name="_Toc45892576"/>
      <w:bookmarkStart w:id="5793" w:name="_Toc53176202"/>
      <w:bookmarkStart w:id="5794" w:name="_Toc61120167"/>
      <w:bookmarkStart w:id="5795" w:name="_Toc67917383"/>
      <w:bookmarkStart w:id="5796" w:name="_Toc76297422"/>
      <w:bookmarkStart w:id="5797" w:name="_Toc76571363"/>
      <w:bookmarkStart w:id="5798" w:name="_Toc83742903"/>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5788"/>
      <w:bookmarkEnd w:id="5789"/>
      <w:bookmarkEnd w:id="5790"/>
      <w:bookmarkEnd w:id="5791"/>
      <w:bookmarkEnd w:id="5792"/>
      <w:bookmarkEnd w:id="5793"/>
      <w:bookmarkEnd w:id="5794"/>
      <w:bookmarkEnd w:id="5795"/>
      <w:bookmarkEnd w:id="5796"/>
      <w:bookmarkEnd w:id="5797"/>
      <w:bookmarkEnd w:id="5798"/>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5799" w:name="_Toc21338466"/>
      <w:bookmarkStart w:id="5800" w:name="_Toc29808574"/>
      <w:bookmarkStart w:id="5801" w:name="_Toc37068493"/>
      <w:bookmarkStart w:id="5802" w:name="_Toc37257446"/>
      <w:bookmarkStart w:id="5803" w:name="_Toc45892577"/>
      <w:bookmarkStart w:id="5804" w:name="_Toc53176203"/>
      <w:bookmarkStart w:id="5805" w:name="_Toc61120168"/>
      <w:bookmarkStart w:id="5806" w:name="_Toc67917384"/>
      <w:bookmarkStart w:id="5807" w:name="_Toc76297423"/>
      <w:bookmarkStart w:id="5808" w:name="_Toc76571364"/>
      <w:bookmarkStart w:id="5809" w:name="_Toc83742904"/>
      <w:r w:rsidRPr="002207A5">
        <w:rPr>
          <w:lang w:val="fr-FR"/>
        </w:rPr>
        <w:lastRenderedPageBreak/>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5799"/>
      <w:bookmarkEnd w:id="5800"/>
      <w:bookmarkEnd w:id="5801"/>
      <w:bookmarkEnd w:id="5802"/>
      <w:bookmarkEnd w:id="5803"/>
      <w:bookmarkEnd w:id="5804"/>
      <w:bookmarkEnd w:id="5805"/>
      <w:bookmarkEnd w:id="5806"/>
      <w:bookmarkEnd w:id="5807"/>
      <w:bookmarkEnd w:id="5808"/>
      <w:bookmarkEnd w:id="5809"/>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5810" w:name="_Toc21338467"/>
      <w:bookmarkStart w:id="5811" w:name="_Toc29808575"/>
      <w:bookmarkStart w:id="5812" w:name="_Toc37068494"/>
      <w:bookmarkStart w:id="5813" w:name="_Toc37257447"/>
      <w:bookmarkStart w:id="5814" w:name="_Toc45892578"/>
      <w:bookmarkStart w:id="5815" w:name="_Toc53176204"/>
      <w:bookmarkStart w:id="5816" w:name="_Toc61120169"/>
      <w:bookmarkStart w:id="5817" w:name="_Toc67917385"/>
      <w:bookmarkStart w:id="5818" w:name="_Toc76297424"/>
      <w:bookmarkStart w:id="5819" w:name="_Toc76571365"/>
      <w:bookmarkStart w:id="5820" w:name="_Toc83742905"/>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5810"/>
      <w:bookmarkEnd w:id="5811"/>
      <w:bookmarkEnd w:id="5812"/>
      <w:bookmarkEnd w:id="5813"/>
      <w:bookmarkEnd w:id="5814"/>
      <w:bookmarkEnd w:id="5815"/>
      <w:bookmarkEnd w:id="5816"/>
      <w:bookmarkEnd w:id="5817"/>
      <w:bookmarkEnd w:id="5818"/>
      <w:bookmarkEnd w:id="5819"/>
      <w:bookmarkEnd w:id="5820"/>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5821" w:name="_Toc21338468"/>
      <w:bookmarkStart w:id="5822" w:name="_Toc29808576"/>
      <w:bookmarkStart w:id="5823" w:name="_Toc37068495"/>
      <w:bookmarkStart w:id="5824" w:name="_Toc37257448"/>
      <w:bookmarkStart w:id="5825" w:name="_Toc45892579"/>
      <w:bookmarkStart w:id="5826" w:name="_Toc53176205"/>
      <w:bookmarkStart w:id="5827" w:name="_Toc61120170"/>
      <w:bookmarkStart w:id="5828" w:name="_Toc67917386"/>
      <w:bookmarkStart w:id="5829" w:name="_Toc76297425"/>
      <w:bookmarkStart w:id="5830" w:name="_Toc76571366"/>
      <w:bookmarkStart w:id="5831" w:name="_Toc83742906"/>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5821"/>
      <w:bookmarkEnd w:id="5822"/>
      <w:bookmarkEnd w:id="5823"/>
      <w:bookmarkEnd w:id="5824"/>
      <w:bookmarkEnd w:id="5825"/>
      <w:bookmarkEnd w:id="5826"/>
      <w:bookmarkEnd w:id="5827"/>
      <w:bookmarkEnd w:id="5828"/>
      <w:bookmarkEnd w:id="5829"/>
      <w:bookmarkEnd w:id="5830"/>
      <w:bookmarkEnd w:id="5831"/>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5832" w:name="_Toc21338469"/>
      <w:bookmarkStart w:id="5833" w:name="_Toc29808577"/>
      <w:bookmarkStart w:id="5834" w:name="_Toc37068496"/>
      <w:bookmarkStart w:id="5835" w:name="_Toc37257449"/>
      <w:bookmarkStart w:id="5836" w:name="_Toc45892580"/>
      <w:bookmarkStart w:id="5837" w:name="_Toc53176206"/>
      <w:bookmarkStart w:id="5838" w:name="_Toc61120171"/>
      <w:bookmarkStart w:id="5839" w:name="_Toc67917387"/>
      <w:bookmarkStart w:id="5840" w:name="_Toc76297426"/>
      <w:bookmarkStart w:id="5841" w:name="_Toc76571367"/>
      <w:bookmarkStart w:id="5842" w:name="_Toc83742907"/>
      <w:r w:rsidRPr="002207A5">
        <w:rPr>
          <w:lang w:val="fr-FR"/>
        </w:rPr>
        <w:t>Annex J (informative): Void</w:t>
      </w:r>
      <w:bookmarkEnd w:id="5832"/>
      <w:bookmarkEnd w:id="5833"/>
      <w:bookmarkEnd w:id="5834"/>
      <w:bookmarkEnd w:id="5835"/>
      <w:bookmarkEnd w:id="5836"/>
      <w:bookmarkEnd w:id="5837"/>
      <w:bookmarkEnd w:id="5838"/>
      <w:bookmarkEnd w:id="5839"/>
      <w:bookmarkEnd w:id="5840"/>
      <w:bookmarkEnd w:id="5841"/>
      <w:bookmarkEnd w:id="5842"/>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5843" w:name="_Toc21338470"/>
      <w:bookmarkStart w:id="5844" w:name="_Toc29808578"/>
      <w:bookmarkStart w:id="5845" w:name="_Toc37068497"/>
      <w:bookmarkStart w:id="5846" w:name="_Toc37257450"/>
      <w:bookmarkStart w:id="5847" w:name="_Toc45892581"/>
      <w:bookmarkStart w:id="5848" w:name="_Toc53176207"/>
      <w:bookmarkStart w:id="5849" w:name="_Toc61120172"/>
      <w:bookmarkStart w:id="5850" w:name="_Toc67917388"/>
      <w:bookmarkStart w:id="5851" w:name="_Toc76297427"/>
      <w:bookmarkStart w:id="5852" w:name="_Toc76571368"/>
      <w:bookmarkStart w:id="5853" w:name="_Toc83742908"/>
      <w:r w:rsidRPr="002207A5">
        <w:rPr>
          <w:lang w:val="fr-FR"/>
        </w:rPr>
        <w:t>Annex K (informative): Void</w:t>
      </w:r>
      <w:bookmarkEnd w:id="5843"/>
      <w:bookmarkEnd w:id="5844"/>
      <w:bookmarkEnd w:id="5845"/>
      <w:bookmarkEnd w:id="5846"/>
      <w:bookmarkEnd w:id="5847"/>
      <w:bookmarkEnd w:id="5848"/>
      <w:bookmarkEnd w:id="5849"/>
      <w:bookmarkEnd w:id="5850"/>
      <w:bookmarkEnd w:id="5851"/>
      <w:bookmarkEnd w:id="5852"/>
      <w:bookmarkEnd w:id="5853"/>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5854" w:name="_Toc21338471"/>
      <w:bookmarkStart w:id="5855" w:name="_Toc29808579"/>
      <w:bookmarkStart w:id="5856" w:name="_Toc37068498"/>
      <w:bookmarkStart w:id="5857" w:name="_Toc37257451"/>
      <w:bookmarkStart w:id="5858" w:name="_Toc45892582"/>
      <w:bookmarkStart w:id="5859" w:name="_Toc53176208"/>
      <w:bookmarkStart w:id="5860" w:name="_Toc61120173"/>
      <w:bookmarkStart w:id="5861" w:name="_Toc67917389"/>
      <w:bookmarkStart w:id="5862" w:name="_Toc76297428"/>
      <w:bookmarkStart w:id="5863" w:name="_Toc76571369"/>
      <w:bookmarkStart w:id="5864" w:name="_Toc83742909"/>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5854"/>
      <w:bookmarkEnd w:id="5855"/>
      <w:bookmarkEnd w:id="5856"/>
      <w:bookmarkEnd w:id="5857"/>
      <w:bookmarkEnd w:id="5858"/>
      <w:bookmarkEnd w:id="5859"/>
      <w:bookmarkEnd w:id="5860"/>
      <w:bookmarkEnd w:id="5861"/>
      <w:bookmarkEnd w:id="5862"/>
      <w:bookmarkEnd w:id="5863"/>
      <w:bookmarkEnd w:id="5864"/>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2024"/>
      <w:bookmarkEnd w:id="5709"/>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794BA3" w:rsidP="00C6105A">
            <w:pPr>
              <w:pStyle w:val="TAL"/>
              <w:rPr>
                <w:rFonts w:cs="Arial"/>
                <w:sz w:val="16"/>
                <w:szCs w:val="16"/>
              </w:rPr>
            </w:pPr>
            <w:fldSimple w:instr=" DOCPROPERTY  CrTitle  \* MERGEFORMAT ">
              <w:r w:rsidR="00656ECB" w:rsidRPr="001A4284">
                <w:rPr>
                  <w:rFonts w:cs="Arial"/>
                  <w:sz w:val="16"/>
                  <w:szCs w:val="16"/>
                </w:rPr>
                <w:t>Co</w:t>
              </w:r>
              <w:r w:rsidR="00656ECB">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rPr>
          <w:ins w:id="5865" w:author="CR 0270" w:date="2021-09-23T13: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ins w:id="5866" w:author="CR 0270" w:date="2021-09-23T13:47:00Z"/>
                <w:rFonts w:eastAsia="SimSun"/>
                <w:sz w:val="16"/>
                <w:szCs w:val="16"/>
              </w:rPr>
            </w:pPr>
            <w:ins w:id="5867" w:author="CR 0270" w:date="2021-09-23T13:47:00Z">
              <w:r>
                <w:rPr>
                  <w:rFonts w:eastAsia="SimSun"/>
                  <w:sz w:val="16"/>
                  <w:szCs w:val="16"/>
                </w:rPr>
                <w:t>2021-09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ins w:id="5868" w:author="CR 0270" w:date="2021-09-23T13:47:00Z"/>
                <w:rFonts w:eastAsia="SimSun"/>
                <w:sz w:val="16"/>
                <w:szCs w:val="16"/>
              </w:rPr>
            </w:pPr>
            <w:ins w:id="5869" w:author="CR 0270" w:date="2021-09-23T13:47:00Z">
              <w:r>
                <w:rPr>
                  <w:rFonts w:eastAsia="SimSun"/>
                  <w:sz w:val="16"/>
                  <w:szCs w:val="16"/>
                </w:rPr>
                <w:t>RAN#93e</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ins w:id="5870" w:author="CR 0270" w:date="2021-09-23T13:47:00Z"/>
                <w:rFonts w:cs="Arial"/>
                <w:sz w:val="16"/>
                <w:szCs w:val="16"/>
              </w:rPr>
            </w:pPr>
            <w:ins w:id="5871" w:author="CR 0270" w:date="2021-09-23T13:47:00Z">
              <w:r w:rsidRPr="006219AD">
                <w:rPr>
                  <w:rFonts w:cs="Arial"/>
                  <w:sz w:val="16"/>
                  <w:szCs w:val="16"/>
                </w:rPr>
                <w:t>RP-21</w:t>
              </w:r>
              <w:r>
                <w:rPr>
                  <w:rFonts w:cs="Arial"/>
                  <w:sz w:val="16"/>
                  <w:szCs w:val="16"/>
                </w:rPr>
                <w:t>1</w:t>
              </w:r>
            </w:ins>
            <w:ins w:id="5872" w:author="CR 0270" w:date="2021-09-23T13:48:00Z">
              <w:r w:rsidR="00FA5933">
                <w:rPr>
                  <w:rFonts w:cs="Arial"/>
                  <w:sz w:val="16"/>
                  <w:szCs w:val="16"/>
                </w:rPr>
                <w:t>922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ins w:id="5873" w:author="CR 0270" w:date="2021-09-23T13:47:00Z"/>
                <w:rFonts w:cs="Arial"/>
                <w:sz w:val="16"/>
                <w:szCs w:val="16"/>
              </w:rPr>
            </w:pPr>
            <w:ins w:id="5874" w:author="CR 0270" w:date="2021-09-23T13:47:00Z">
              <w:r>
                <w:rPr>
                  <w:rFonts w:cs="Arial"/>
                  <w:sz w:val="16"/>
                  <w:szCs w:val="16"/>
                </w:rPr>
                <w:t>0270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ins w:id="5875" w:author="CR 0270" w:date="2021-09-23T13:4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ins w:id="5876" w:author="CR 0270" w:date="2021-09-23T13:47:00Z"/>
                <w:rFonts w:cs="Arial"/>
                <w:sz w:val="16"/>
                <w:szCs w:val="16"/>
              </w:rPr>
            </w:pPr>
            <w:ins w:id="5877" w:author="CR 0270" w:date="2021-09-23T13:47: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ins w:id="5878" w:author="CR 0270" w:date="2021-09-23T13:47:00Z"/>
                <w:rFonts w:cs="Arial"/>
                <w:sz w:val="16"/>
                <w:szCs w:val="16"/>
              </w:rPr>
            </w:pPr>
            <w:ins w:id="5879" w:author="CR 0270" w:date="2021-09-23T13:48:00Z">
              <w:r w:rsidRPr="00FA5933">
                <w:rPr>
                  <w:rFonts w:cs="Arial"/>
                  <w:sz w:val="16"/>
                  <w:szCs w:val="16"/>
                  <w:rPrChange w:id="5880" w:author="CR 0270" w:date="2021-09-23T13:48:00Z">
                    <w:rPr/>
                  </w:rPrChange>
                </w:rPr>
                <w:fldChar w:fldCharType="begin"/>
              </w:r>
              <w:r w:rsidRPr="00FA5933">
                <w:rPr>
                  <w:rFonts w:cs="Arial"/>
                  <w:sz w:val="16"/>
                  <w:szCs w:val="16"/>
                  <w:rPrChange w:id="5881" w:author="CR 0270" w:date="2021-09-23T13:48:00Z">
                    <w:rPr/>
                  </w:rPrChange>
                </w:rPr>
                <w:instrText xml:space="preserve"> DOCPROPERTY  CrTitle  \* MERGEFORMAT </w:instrText>
              </w:r>
              <w:r w:rsidRPr="00FA5933">
                <w:rPr>
                  <w:rFonts w:cs="Arial"/>
                  <w:sz w:val="16"/>
                  <w:szCs w:val="16"/>
                  <w:rPrChange w:id="5882" w:author="CR 0270" w:date="2021-09-23T13:48:00Z">
                    <w:rPr/>
                  </w:rPrChange>
                </w:rPr>
                <w:fldChar w:fldCharType="separate"/>
              </w:r>
              <w:r w:rsidRPr="00FA5933">
                <w:rPr>
                  <w:rFonts w:cs="Arial"/>
                  <w:sz w:val="16"/>
                  <w:szCs w:val="16"/>
                  <w:rPrChange w:id="5883" w:author="CR 0270" w:date="2021-09-23T13:48:00Z">
                    <w:rPr/>
                  </w:rPrChange>
                </w:rPr>
                <w:t>Big CR for TS 38.101-4 Maintenance (Rel-15, CAT F)</w:t>
              </w:r>
              <w:r w:rsidRPr="00FA5933">
                <w:rPr>
                  <w:rFonts w:cs="Arial"/>
                  <w:sz w:val="16"/>
                  <w:szCs w:val="16"/>
                  <w:rPrChange w:id="5884" w:author="CR 0270" w:date="2021-09-23T13:48:00Z">
                    <w:rPr/>
                  </w:rPrChange>
                </w:rPr>
                <w:fldChar w:fldCharType="end"/>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ins w:id="5885" w:author="CR 0270" w:date="2021-09-23T13:47:00Z"/>
                <w:rFonts w:eastAsia="SimSun"/>
                <w:sz w:val="16"/>
                <w:szCs w:val="16"/>
              </w:rPr>
            </w:pPr>
            <w:ins w:id="5886" w:author="CR 0270" w:date="2021-09-23T13:47:00Z">
              <w:r w:rsidRPr="00D60260">
                <w:rPr>
                  <w:rFonts w:eastAsia="SimSun"/>
                  <w:sz w:val="16"/>
                  <w:szCs w:val="16"/>
                </w:rPr>
                <w:t>15.</w:t>
              </w:r>
              <w:r>
                <w:rPr>
                  <w:rFonts w:eastAsia="SimSun"/>
                  <w:sz w:val="16"/>
                  <w:szCs w:val="16"/>
                </w:rPr>
                <w:t>11.</w:t>
              </w:r>
              <w:r w:rsidRPr="00D60260">
                <w:rPr>
                  <w:rFonts w:eastAsia="SimSun"/>
                  <w:sz w:val="16"/>
                  <w:szCs w:val="16"/>
                </w:rPr>
                <w:t>0</w:t>
              </w:r>
            </w:ins>
          </w:p>
        </w:tc>
      </w:tr>
    </w:tbl>
    <w:p w14:paraId="480445B1" w14:textId="77777777" w:rsidR="005B3300" w:rsidRPr="004D3578" w:rsidRDefault="005B3300" w:rsidP="00A27486"/>
    <w:sectPr w:rsidR="005B3300" w:rsidRPr="004D3578">
      <w:headerReference w:type="default" r:id="rId327"/>
      <w:footerReference w:type="default" r:id="rId3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CD8126" w14:textId="77777777" w:rsidR="00794BA3" w:rsidRDefault="00794BA3">
      <w:r>
        <w:separator/>
      </w:r>
    </w:p>
  </w:endnote>
  <w:endnote w:type="continuationSeparator" w:id="0">
    <w:p w14:paraId="425CEE1C" w14:textId="77777777" w:rsidR="00794BA3" w:rsidRDefault="00794B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F29ED5" w14:textId="77777777" w:rsidR="00794BA3" w:rsidRDefault="00794BA3">
      <w:r>
        <w:separator/>
      </w:r>
    </w:p>
  </w:footnote>
  <w:footnote w:type="continuationSeparator" w:id="0">
    <w:p w14:paraId="5404E39D" w14:textId="77777777" w:rsidR="00794BA3" w:rsidRDefault="00794B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6AB66C4D"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44F5">
      <w:rPr>
        <w:rFonts w:ascii="Arial" w:hAnsi="Arial" w:cs="Arial"/>
        <w:b/>
        <w:noProof/>
        <w:sz w:val="18"/>
        <w:szCs w:val="18"/>
      </w:rPr>
      <w:t>Release 15</w:t>
    </w:r>
    <w:r>
      <w:rPr>
        <w:rFonts w:ascii="Arial" w:hAnsi="Arial" w:cs="Arial"/>
        <w:b/>
        <w:sz w:val="18"/>
        <w:szCs w:val="18"/>
      </w:rPr>
      <w:fldChar w:fldCharType="end"/>
    </w:r>
  </w:p>
  <w:p w14:paraId="6421383A" w14:textId="1DECF203"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44F5">
      <w:rPr>
        <w:rFonts w:ascii="Arial" w:hAnsi="Arial" w:cs="Arial"/>
        <w:b/>
        <w:noProof/>
        <w:sz w:val="18"/>
        <w:szCs w:val="18"/>
      </w:rPr>
      <w:t>3GPP TS 38.101-4 V15.11.0 (2021-09)</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1E12F9" w14:textId="2164DC09"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44F5">
      <w:rPr>
        <w:rFonts w:ascii="Arial" w:hAnsi="Arial" w:cs="Arial"/>
        <w:b/>
        <w:noProof/>
        <w:sz w:val="18"/>
        <w:szCs w:val="18"/>
      </w:rPr>
      <w:t>3GPP TS 38.101-4 V15.11.0 (2021-09)</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5A7FC856"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44F5">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53161C" w14:textId="2D304D8B"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44F5">
      <w:rPr>
        <w:rFonts w:ascii="Arial" w:hAnsi="Arial" w:cs="Arial"/>
        <w:b/>
        <w:noProof/>
        <w:sz w:val="18"/>
        <w:szCs w:val="18"/>
      </w:rPr>
      <w:t>3GPP TS 38.101-4 V15.11.0 (2021-09)</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09128C68"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44F5">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EW">
    <w15:presenceInfo w15:providerId="None" w15:userId="MCC EW"/>
  </w15:person>
  <w15:person w15:author="MCC">
    <w15:presenceInfo w15:providerId="None" w15:userId="MCC"/>
  </w15:person>
  <w15:person w15:author="CR 0270">
    <w15:presenceInfo w15:providerId="None" w15:userId="CR 02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17861"/>
    <w:rsid w:val="00023471"/>
    <w:rsid w:val="00026B8D"/>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B2BA0"/>
    <w:rsid w:val="000C2DB7"/>
    <w:rsid w:val="000C3B54"/>
    <w:rsid w:val="000C3C5B"/>
    <w:rsid w:val="000C47C3"/>
    <w:rsid w:val="000C7561"/>
    <w:rsid w:val="000D3ECC"/>
    <w:rsid w:val="000D56A0"/>
    <w:rsid w:val="000D58AB"/>
    <w:rsid w:val="000E1AA4"/>
    <w:rsid w:val="000E2508"/>
    <w:rsid w:val="000E551C"/>
    <w:rsid w:val="00104B2F"/>
    <w:rsid w:val="00107A20"/>
    <w:rsid w:val="00107B7F"/>
    <w:rsid w:val="001111B2"/>
    <w:rsid w:val="0011283A"/>
    <w:rsid w:val="00125765"/>
    <w:rsid w:val="001315B4"/>
    <w:rsid w:val="00131B37"/>
    <w:rsid w:val="00133525"/>
    <w:rsid w:val="00155C93"/>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F0C1D"/>
    <w:rsid w:val="001F1132"/>
    <w:rsid w:val="001F168B"/>
    <w:rsid w:val="001F3EA7"/>
    <w:rsid w:val="001F580D"/>
    <w:rsid w:val="002014C9"/>
    <w:rsid w:val="00204B61"/>
    <w:rsid w:val="00205491"/>
    <w:rsid w:val="002207A5"/>
    <w:rsid w:val="002347A2"/>
    <w:rsid w:val="002351C2"/>
    <w:rsid w:val="002428B2"/>
    <w:rsid w:val="00247CA8"/>
    <w:rsid w:val="00250F6E"/>
    <w:rsid w:val="00254173"/>
    <w:rsid w:val="002675F0"/>
    <w:rsid w:val="002734C9"/>
    <w:rsid w:val="00274047"/>
    <w:rsid w:val="00276483"/>
    <w:rsid w:val="00280CF9"/>
    <w:rsid w:val="00291E66"/>
    <w:rsid w:val="002926D3"/>
    <w:rsid w:val="0029625A"/>
    <w:rsid w:val="002A415A"/>
    <w:rsid w:val="002A5EAD"/>
    <w:rsid w:val="002A7E67"/>
    <w:rsid w:val="002B2B50"/>
    <w:rsid w:val="002B6339"/>
    <w:rsid w:val="002C3B41"/>
    <w:rsid w:val="002D0319"/>
    <w:rsid w:val="002D1062"/>
    <w:rsid w:val="002E00EE"/>
    <w:rsid w:val="002F0F0F"/>
    <w:rsid w:val="00303B83"/>
    <w:rsid w:val="003172DC"/>
    <w:rsid w:val="0032140B"/>
    <w:rsid w:val="003336D3"/>
    <w:rsid w:val="0033600F"/>
    <w:rsid w:val="00340A27"/>
    <w:rsid w:val="003427C3"/>
    <w:rsid w:val="00346111"/>
    <w:rsid w:val="003473F2"/>
    <w:rsid w:val="00351F20"/>
    <w:rsid w:val="0035462D"/>
    <w:rsid w:val="003556D5"/>
    <w:rsid w:val="00356970"/>
    <w:rsid w:val="00360905"/>
    <w:rsid w:val="00367D65"/>
    <w:rsid w:val="003724D5"/>
    <w:rsid w:val="003727D4"/>
    <w:rsid w:val="003746E8"/>
    <w:rsid w:val="003765B8"/>
    <w:rsid w:val="0038079E"/>
    <w:rsid w:val="00383895"/>
    <w:rsid w:val="0039485C"/>
    <w:rsid w:val="003A08C4"/>
    <w:rsid w:val="003B4927"/>
    <w:rsid w:val="003B493C"/>
    <w:rsid w:val="003C1689"/>
    <w:rsid w:val="003C3971"/>
    <w:rsid w:val="003C66B2"/>
    <w:rsid w:val="003D63C7"/>
    <w:rsid w:val="003E3D62"/>
    <w:rsid w:val="003E5797"/>
    <w:rsid w:val="003F4737"/>
    <w:rsid w:val="003F69B0"/>
    <w:rsid w:val="0040088B"/>
    <w:rsid w:val="00404A3D"/>
    <w:rsid w:val="00406FD7"/>
    <w:rsid w:val="00407839"/>
    <w:rsid w:val="00423334"/>
    <w:rsid w:val="004243CE"/>
    <w:rsid w:val="0042719B"/>
    <w:rsid w:val="004327C5"/>
    <w:rsid w:val="00432AD1"/>
    <w:rsid w:val="004345EC"/>
    <w:rsid w:val="0043482C"/>
    <w:rsid w:val="00436CF3"/>
    <w:rsid w:val="0044260C"/>
    <w:rsid w:val="004431A9"/>
    <w:rsid w:val="004469F5"/>
    <w:rsid w:val="004636AD"/>
    <w:rsid w:val="00465515"/>
    <w:rsid w:val="00476634"/>
    <w:rsid w:val="00476989"/>
    <w:rsid w:val="004853D0"/>
    <w:rsid w:val="004928AD"/>
    <w:rsid w:val="004935AF"/>
    <w:rsid w:val="00493A8B"/>
    <w:rsid w:val="004B1AD5"/>
    <w:rsid w:val="004B2899"/>
    <w:rsid w:val="004B3EA2"/>
    <w:rsid w:val="004B493C"/>
    <w:rsid w:val="004B4F03"/>
    <w:rsid w:val="004C04CC"/>
    <w:rsid w:val="004C3466"/>
    <w:rsid w:val="004C3CE3"/>
    <w:rsid w:val="004C5FD4"/>
    <w:rsid w:val="004C6653"/>
    <w:rsid w:val="004D068E"/>
    <w:rsid w:val="004D13BC"/>
    <w:rsid w:val="004D3578"/>
    <w:rsid w:val="004D6073"/>
    <w:rsid w:val="004E213A"/>
    <w:rsid w:val="004E5F9D"/>
    <w:rsid w:val="004F0988"/>
    <w:rsid w:val="004F2A12"/>
    <w:rsid w:val="004F3340"/>
    <w:rsid w:val="004F7D26"/>
    <w:rsid w:val="005004E4"/>
    <w:rsid w:val="00511D4C"/>
    <w:rsid w:val="00514F9F"/>
    <w:rsid w:val="00517AAA"/>
    <w:rsid w:val="00517C50"/>
    <w:rsid w:val="00530B0E"/>
    <w:rsid w:val="0053388B"/>
    <w:rsid w:val="00535773"/>
    <w:rsid w:val="0053765C"/>
    <w:rsid w:val="00543E6C"/>
    <w:rsid w:val="00556D32"/>
    <w:rsid w:val="005623E0"/>
    <w:rsid w:val="00564204"/>
    <w:rsid w:val="00564B0F"/>
    <w:rsid w:val="00565087"/>
    <w:rsid w:val="00565F3D"/>
    <w:rsid w:val="00567518"/>
    <w:rsid w:val="00577D9C"/>
    <w:rsid w:val="00583AB4"/>
    <w:rsid w:val="00584486"/>
    <w:rsid w:val="00597378"/>
    <w:rsid w:val="00597B11"/>
    <w:rsid w:val="005B2CC8"/>
    <w:rsid w:val="005B3300"/>
    <w:rsid w:val="005C45BD"/>
    <w:rsid w:val="005D0519"/>
    <w:rsid w:val="005D2E01"/>
    <w:rsid w:val="005D4540"/>
    <w:rsid w:val="005D5C66"/>
    <w:rsid w:val="005D621B"/>
    <w:rsid w:val="005D7526"/>
    <w:rsid w:val="005E2A63"/>
    <w:rsid w:val="005E3FDE"/>
    <w:rsid w:val="005E4BB2"/>
    <w:rsid w:val="005E5BDF"/>
    <w:rsid w:val="005F04B5"/>
    <w:rsid w:val="005F1BDF"/>
    <w:rsid w:val="005F7B72"/>
    <w:rsid w:val="006020BE"/>
    <w:rsid w:val="00602AEA"/>
    <w:rsid w:val="00614FDF"/>
    <w:rsid w:val="00615369"/>
    <w:rsid w:val="00617935"/>
    <w:rsid w:val="006219AD"/>
    <w:rsid w:val="00622194"/>
    <w:rsid w:val="00625217"/>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657"/>
    <w:rsid w:val="006A0089"/>
    <w:rsid w:val="006A1BDF"/>
    <w:rsid w:val="006A2C93"/>
    <w:rsid w:val="006A323F"/>
    <w:rsid w:val="006B30D0"/>
    <w:rsid w:val="006B3173"/>
    <w:rsid w:val="006B3B59"/>
    <w:rsid w:val="006C3D95"/>
    <w:rsid w:val="006C48E5"/>
    <w:rsid w:val="006C52C2"/>
    <w:rsid w:val="006C6725"/>
    <w:rsid w:val="006D350B"/>
    <w:rsid w:val="006D3B14"/>
    <w:rsid w:val="006D7B0C"/>
    <w:rsid w:val="006E5465"/>
    <w:rsid w:val="006E5C86"/>
    <w:rsid w:val="006F4DDC"/>
    <w:rsid w:val="00701116"/>
    <w:rsid w:val="00702929"/>
    <w:rsid w:val="00706346"/>
    <w:rsid w:val="00710E36"/>
    <w:rsid w:val="00711CDB"/>
    <w:rsid w:val="00713C44"/>
    <w:rsid w:val="00724A38"/>
    <w:rsid w:val="00734A5B"/>
    <w:rsid w:val="00735CA0"/>
    <w:rsid w:val="00736065"/>
    <w:rsid w:val="0074026F"/>
    <w:rsid w:val="007429F6"/>
    <w:rsid w:val="00744E76"/>
    <w:rsid w:val="0075066F"/>
    <w:rsid w:val="007576F9"/>
    <w:rsid w:val="00761DE4"/>
    <w:rsid w:val="00774DA4"/>
    <w:rsid w:val="00780CF1"/>
    <w:rsid w:val="00781F0F"/>
    <w:rsid w:val="007916CD"/>
    <w:rsid w:val="00794BA3"/>
    <w:rsid w:val="0079783D"/>
    <w:rsid w:val="007A026E"/>
    <w:rsid w:val="007B600E"/>
    <w:rsid w:val="007B6498"/>
    <w:rsid w:val="007C221D"/>
    <w:rsid w:val="007C378F"/>
    <w:rsid w:val="007D29C3"/>
    <w:rsid w:val="007D6037"/>
    <w:rsid w:val="007E4B79"/>
    <w:rsid w:val="007E55A7"/>
    <w:rsid w:val="007E7DFB"/>
    <w:rsid w:val="007F0DE1"/>
    <w:rsid w:val="007F0F4A"/>
    <w:rsid w:val="007F32D9"/>
    <w:rsid w:val="007F41C4"/>
    <w:rsid w:val="007F4616"/>
    <w:rsid w:val="007F47CE"/>
    <w:rsid w:val="008028A4"/>
    <w:rsid w:val="00811704"/>
    <w:rsid w:val="00813A44"/>
    <w:rsid w:val="00816448"/>
    <w:rsid w:val="008179E5"/>
    <w:rsid w:val="00823518"/>
    <w:rsid w:val="008263C4"/>
    <w:rsid w:val="00830747"/>
    <w:rsid w:val="00832C06"/>
    <w:rsid w:val="00836015"/>
    <w:rsid w:val="00837214"/>
    <w:rsid w:val="008379C9"/>
    <w:rsid w:val="0084081D"/>
    <w:rsid w:val="00852DC2"/>
    <w:rsid w:val="008539A8"/>
    <w:rsid w:val="008553AA"/>
    <w:rsid w:val="00860084"/>
    <w:rsid w:val="00864615"/>
    <w:rsid w:val="008768CA"/>
    <w:rsid w:val="00880EDE"/>
    <w:rsid w:val="00883E98"/>
    <w:rsid w:val="008968E7"/>
    <w:rsid w:val="00896A0D"/>
    <w:rsid w:val="008B3B64"/>
    <w:rsid w:val="008B6389"/>
    <w:rsid w:val="008C000A"/>
    <w:rsid w:val="008C162B"/>
    <w:rsid w:val="008C225F"/>
    <w:rsid w:val="008C384C"/>
    <w:rsid w:val="008D1629"/>
    <w:rsid w:val="008D1663"/>
    <w:rsid w:val="008E0671"/>
    <w:rsid w:val="008E4614"/>
    <w:rsid w:val="008E502C"/>
    <w:rsid w:val="008F58E9"/>
    <w:rsid w:val="0090069D"/>
    <w:rsid w:val="009014B7"/>
    <w:rsid w:val="0090155F"/>
    <w:rsid w:val="0090271F"/>
    <w:rsid w:val="00902E23"/>
    <w:rsid w:val="009114D7"/>
    <w:rsid w:val="009128B1"/>
    <w:rsid w:val="0091348E"/>
    <w:rsid w:val="00917CCB"/>
    <w:rsid w:val="00927AB1"/>
    <w:rsid w:val="00940F2E"/>
    <w:rsid w:val="0094281D"/>
    <w:rsid w:val="00942EC2"/>
    <w:rsid w:val="00944DC9"/>
    <w:rsid w:val="00950224"/>
    <w:rsid w:val="00950CCA"/>
    <w:rsid w:val="009545CB"/>
    <w:rsid w:val="00963F37"/>
    <w:rsid w:val="0097393B"/>
    <w:rsid w:val="00975982"/>
    <w:rsid w:val="00980259"/>
    <w:rsid w:val="00991E74"/>
    <w:rsid w:val="0099617C"/>
    <w:rsid w:val="009B6445"/>
    <w:rsid w:val="009B7FFE"/>
    <w:rsid w:val="009C0233"/>
    <w:rsid w:val="009C19E1"/>
    <w:rsid w:val="009C37AF"/>
    <w:rsid w:val="009C6932"/>
    <w:rsid w:val="009D1842"/>
    <w:rsid w:val="009E2600"/>
    <w:rsid w:val="009F169E"/>
    <w:rsid w:val="009F37B7"/>
    <w:rsid w:val="009F4702"/>
    <w:rsid w:val="009F5A8C"/>
    <w:rsid w:val="00A10F02"/>
    <w:rsid w:val="00A1407F"/>
    <w:rsid w:val="00A164B4"/>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73129"/>
    <w:rsid w:val="00A76593"/>
    <w:rsid w:val="00A77547"/>
    <w:rsid w:val="00A82346"/>
    <w:rsid w:val="00A86514"/>
    <w:rsid w:val="00A92BA1"/>
    <w:rsid w:val="00AA200A"/>
    <w:rsid w:val="00AA4990"/>
    <w:rsid w:val="00AB0497"/>
    <w:rsid w:val="00AB4449"/>
    <w:rsid w:val="00AC6BC6"/>
    <w:rsid w:val="00AD6A4F"/>
    <w:rsid w:val="00AE0B88"/>
    <w:rsid w:val="00AE0BAF"/>
    <w:rsid w:val="00AE65E2"/>
    <w:rsid w:val="00AE7360"/>
    <w:rsid w:val="00B15251"/>
    <w:rsid w:val="00B15449"/>
    <w:rsid w:val="00B24D40"/>
    <w:rsid w:val="00B27499"/>
    <w:rsid w:val="00B30501"/>
    <w:rsid w:val="00B40498"/>
    <w:rsid w:val="00B45793"/>
    <w:rsid w:val="00B51AA0"/>
    <w:rsid w:val="00B625F9"/>
    <w:rsid w:val="00B70331"/>
    <w:rsid w:val="00B738B8"/>
    <w:rsid w:val="00B73F92"/>
    <w:rsid w:val="00B75049"/>
    <w:rsid w:val="00B76F40"/>
    <w:rsid w:val="00B8544D"/>
    <w:rsid w:val="00B93086"/>
    <w:rsid w:val="00B93996"/>
    <w:rsid w:val="00BA19ED"/>
    <w:rsid w:val="00BA4B8D"/>
    <w:rsid w:val="00BC0F7D"/>
    <w:rsid w:val="00BD7D31"/>
    <w:rsid w:val="00BE0B88"/>
    <w:rsid w:val="00BE3255"/>
    <w:rsid w:val="00BE55C9"/>
    <w:rsid w:val="00BF1086"/>
    <w:rsid w:val="00BF128E"/>
    <w:rsid w:val="00C02088"/>
    <w:rsid w:val="00C074DD"/>
    <w:rsid w:val="00C1496A"/>
    <w:rsid w:val="00C1518C"/>
    <w:rsid w:val="00C1595B"/>
    <w:rsid w:val="00C2057D"/>
    <w:rsid w:val="00C2794A"/>
    <w:rsid w:val="00C33079"/>
    <w:rsid w:val="00C33E9D"/>
    <w:rsid w:val="00C34CE4"/>
    <w:rsid w:val="00C37262"/>
    <w:rsid w:val="00C45231"/>
    <w:rsid w:val="00C47DCE"/>
    <w:rsid w:val="00C55A8E"/>
    <w:rsid w:val="00C6105A"/>
    <w:rsid w:val="00C62590"/>
    <w:rsid w:val="00C627D6"/>
    <w:rsid w:val="00C645C7"/>
    <w:rsid w:val="00C671A6"/>
    <w:rsid w:val="00C72833"/>
    <w:rsid w:val="00C80F1D"/>
    <w:rsid w:val="00C82A28"/>
    <w:rsid w:val="00C844F5"/>
    <w:rsid w:val="00C93F40"/>
    <w:rsid w:val="00CA2380"/>
    <w:rsid w:val="00CA28B7"/>
    <w:rsid w:val="00CA31DB"/>
    <w:rsid w:val="00CA3D0C"/>
    <w:rsid w:val="00CB2EA7"/>
    <w:rsid w:val="00CB312A"/>
    <w:rsid w:val="00CB3665"/>
    <w:rsid w:val="00CB735D"/>
    <w:rsid w:val="00CC1000"/>
    <w:rsid w:val="00CC799A"/>
    <w:rsid w:val="00CD6E51"/>
    <w:rsid w:val="00CE01A1"/>
    <w:rsid w:val="00D00EEE"/>
    <w:rsid w:val="00D04701"/>
    <w:rsid w:val="00D138E4"/>
    <w:rsid w:val="00D139E3"/>
    <w:rsid w:val="00D21F1E"/>
    <w:rsid w:val="00D313A9"/>
    <w:rsid w:val="00D430CA"/>
    <w:rsid w:val="00D43105"/>
    <w:rsid w:val="00D51879"/>
    <w:rsid w:val="00D52227"/>
    <w:rsid w:val="00D5236E"/>
    <w:rsid w:val="00D57972"/>
    <w:rsid w:val="00D6011E"/>
    <w:rsid w:val="00D63841"/>
    <w:rsid w:val="00D646C5"/>
    <w:rsid w:val="00D675A9"/>
    <w:rsid w:val="00D67CB5"/>
    <w:rsid w:val="00D738D6"/>
    <w:rsid w:val="00D751EC"/>
    <w:rsid w:val="00D755EB"/>
    <w:rsid w:val="00D76048"/>
    <w:rsid w:val="00D762B5"/>
    <w:rsid w:val="00D81681"/>
    <w:rsid w:val="00D87B00"/>
    <w:rsid w:val="00D87E00"/>
    <w:rsid w:val="00D9134D"/>
    <w:rsid w:val="00D9414C"/>
    <w:rsid w:val="00D9595B"/>
    <w:rsid w:val="00DA0BDC"/>
    <w:rsid w:val="00DA285C"/>
    <w:rsid w:val="00DA7A03"/>
    <w:rsid w:val="00DB1818"/>
    <w:rsid w:val="00DB6391"/>
    <w:rsid w:val="00DC1848"/>
    <w:rsid w:val="00DC309B"/>
    <w:rsid w:val="00DC4DA2"/>
    <w:rsid w:val="00DD102C"/>
    <w:rsid w:val="00DD4C17"/>
    <w:rsid w:val="00DD74A5"/>
    <w:rsid w:val="00DE36D5"/>
    <w:rsid w:val="00DE3ED5"/>
    <w:rsid w:val="00DE4D91"/>
    <w:rsid w:val="00DE5FF9"/>
    <w:rsid w:val="00DF16F7"/>
    <w:rsid w:val="00DF2B1F"/>
    <w:rsid w:val="00DF62CD"/>
    <w:rsid w:val="00E003B2"/>
    <w:rsid w:val="00E0131B"/>
    <w:rsid w:val="00E02362"/>
    <w:rsid w:val="00E10FBF"/>
    <w:rsid w:val="00E16509"/>
    <w:rsid w:val="00E20840"/>
    <w:rsid w:val="00E2502F"/>
    <w:rsid w:val="00E40AFA"/>
    <w:rsid w:val="00E436AA"/>
    <w:rsid w:val="00E44582"/>
    <w:rsid w:val="00E4538C"/>
    <w:rsid w:val="00E4716A"/>
    <w:rsid w:val="00E516ED"/>
    <w:rsid w:val="00E535B7"/>
    <w:rsid w:val="00E643B1"/>
    <w:rsid w:val="00E70457"/>
    <w:rsid w:val="00E71473"/>
    <w:rsid w:val="00E77645"/>
    <w:rsid w:val="00E80452"/>
    <w:rsid w:val="00E87DDD"/>
    <w:rsid w:val="00E96173"/>
    <w:rsid w:val="00EA15B0"/>
    <w:rsid w:val="00EA18A1"/>
    <w:rsid w:val="00EA4D52"/>
    <w:rsid w:val="00EA5EA7"/>
    <w:rsid w:val="00EB09E1"/>
    <w:rsid w:val="00EB648E"/>
    <w:rsid w:val="00EC03C6"/>
    <w:rsid w:val="00EC4A25"/>
    <w:rsid w:val="00EC77B1"/>
    <w:rsid w:val="00ED09A7"/>
    <w:rsid w:val="00ED0A43"/>
    <w:rsid w:val="00ED78CA"/>
    <w:rsid w:val="00EE3286"/>
    <w:rsid w:val="00EE36EB"/>
    <w:rsid w:val="00EF25D8"/>
    <w:rsid w:val="00EF3DD3"/>
    <w:rsid w:val="00F01D7D"/>
    <w:rsid w:val="00F025A2"/>
    <w:rsid w:val="00F04712"/>
    <w:rsid w:val="00F13360"/>
    <w:rsid w:val="00F20E5A"/>
    <w:rsid w:val="00F22EC7"/>
    <w:rsid w:val="00F325C8"/>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1CC7"/>
    <w:rsid w:val="00FB27FC"/>
    <w:rsid w:val="00FC1192"/>
    <w:rsid w:val="00FC3FAC"/>
    <w:rsid w:val="00FC7886"/>
    <w:rsid w:val="00FE7982"/>
    <w:rsid w:val="00FF62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90"/>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image" Target="media/image140.wmf"/><Relationship Id="rId303" Type="http://schemas.openxmlformats.org/officeDocument/2006/relationships/image" Target="media/image142.wmf"/><Relationship Id="rId21" Type="http://schemas.openxmlformats.org/officeDocument/2006/relationships/oleObject" Target="embeddings/oleObject5.bin"/><Relationship Id="rId42" Type="http://schemas.openxmlformats.org/officeDocument/2006/relationships/image" Target="media/image17.wmf"/><Relationship Id="rId63" Type="http://schemas.openxmlformats.org/officeDocument/2006/relationships/image" Target="media/image25.wmf"/><Relationship Id="rId84" Type="http://schemas.openxmlformats.org/officeDocument/2006/relationships/oleObject" Target="embeddings/oleObject38.bin"/><Relationship Id="rId138" Type="http://schemas.openxmlformats.org/officeDocument/2006/relationships/image" Target="media/image61.wmf"/><Relationship Id="rId159" Type="http://schemas.openxmlformats.org/officeDocument/2006/relationships/oleObject" Target="embeddings/oleObject77.bin"/><Relationship Id="rId324" Type="http://schemas.openxmlformats.org/officeDocument/2006/relationships/image" Target="media/image150.wmf"/><Relationship Id="rId170" Type="http://schemas.openxmlformats.org/officeDocument/2006/relationships/oleObject" Target="embeddings/oleObject82.bin"/><Relationship Id="rId191" Type="http://schemas.openxmlformats.org/officeDocument/2006/relationships/oleObject" Target="embeddings/oleObject93.bin"/><Relationship Id="rId205" Type="http://schemas.openxmlformats.org/officeDocument/2006/relationships/image" Target="media/image94.wmf"/><Relationship Id="rId226" Type="http://schemas.openxmlformats.org/officeDocument/2006/relationships/oleObject" Target="embeddings/oleObject110.bin"/><Relationship Id="rId247" Type="http://schemas.openxmlformats.org/officeDocument/2006/relationships/image" Target="media/image115.wmf"/><Relationship Id="rId107" Type="http://schemas.openxmlformats.org/officeDocument/2006/relationships/oleObject" Target="embeddings/oleObject50.bin"/><Relationship Id="rId268" Type="http://schemas.openxmlformats.org/officeDocument/2006/relationships/oleObject" Target="embeddings/oleObject131.bin"/><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oleObject" Target="embeddings/oleObject12.bin"/><Relationship Id="rId53" Type="http://schemas.openxmlformats.org/officeDocument/2006/relationships/image" Target="media/image20.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2.bin"/><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image" Target="media/image41.wmf"/><Relationship Id="rId160" Type="http://schemas.openxmlformats.org/officeDocument/2006/relationships/image" Target="media/image72.wmf"/><Relationship Id="rId181" Type="http://schemas.openxmlformats.org/officeDocument/2006/relationships/oleObject" Target="embeddings/oleObject88.bin"/><Relationship Id="rId216" Type="http://schemas.openxmlformats.org/officeDocument/2006/relationships/oleObject" Target="embeddings/oleObject105.bin"/><Relationship Id="rId237" Type="http://schemas.openxmlformats.org/officeDocument/2006/relationships/image" Target="media/image110.wmf"/><Relationship Id="rId258" Type="http://schemas.openxmlformats.org/officeDocument/2006/relationships/oleObject" Target="embeddings/oleObject126.bin"/><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8.bin"/><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oleObject" Target="embeddings/oleObject67.bin"/><Relationship Id="rId290" Type="http://schemas.openxmlformats.org/officeDocument/2006/relationships/image" Target="media/image136.wmf"/><Relationship Id="rId304" Type="http://schemas.openxmlformats.org/officeDocument/2006/relationships/oleObject" Target="embeddings/oleObject150.bin"/><Relationship Id="rId325" Type="http://schemas.openxmlformats.org/officeDocument/2006/relationships/oleObject" Target="embeddings/oleObject163.bin"/><Relationship Id="rId85" Type="http://schemas.openxmlformats.org/officeDocument/2006/relationships/image" Target="media/image36.wmf"/><Relationship Id="rId150" Type="http://schemas.openxmlformats.org/officeDocument/2006/relationships/image" Target="media/image67.wmf"/><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oleObject" Target="embeddings/oleObject100.bin"/><Relationship Id="rId227" Type="http://schemas.openxmlformats.org/officeDocument/2006/relationships/image" Target="media/image105.wmf"/><Relationship Id="rId248" Type="http://schemas.openxmlformats.org/officeDocument/2006/relationships/oleObject" Target="embeddings/oleObject121.bin"/><Relationship Id="rId269" Type="http://schemas.openxmlformats.org/officeDocument/2006/relationships/image" Target="media/image126.wmf"/><Relationship Id="rId12" Type="http://schemas.openxmlformats.org/officeDocument/2006/relationships/oleObject" Target="embeddings/oleObject1.bin"/><Relationship Id="rId33" Type="http://schemas.openxmlformats.org/officeDocument/2006/relationships/oleObject" Target="embeddings/oleObject13.bin"/><Relationship Id="rId108" Type="http://schemas.openxmlformats.org/officeDocument/2006/relationships/image" Target="media/image47.wmf"/><Relationship Id="rId129" Type="http://schemas.openxmlformats.org/officeDocument/2006/relationships/oleObject" Target="embeddings/oleObject61.bin"/><Relationship Id="rId280" Type="http://schemas.openxmlformats.org/officeDocument/2006/relationships/oleObject" Target="embeddings/oleObject137.bin"/><Relationship Id="rId315" Type="http://schemas.openxmlformats.org/officeDocument/2006/relationships/oleObject" Target="embeddings/oleObject158.bin"/><Relationship Id="rId54" Type="http://schemas.openxmlformats.org/officeDocument/2006/relationships/oleObject" Target="embeddings/oleObject23.bin"/><Relationship Id="rId75" Type="http://schemas.openxmlformats.org/officeDocument/2006/relationships/image" Target="media/image31.wmf"/><Relationship Id="rId96" Type="http://schemas.openxmlformats.org/officeDocument/2006/relationships/oleObject" Target="embeddings/oleObject44.bin"/><Relationship Id="rId140" Type="http://schemas.openxmlformats.org/officeDocument/2006/relationships/image" Target="media/image62.wmf"/><Relationship Id="rId161" Type="http://schemas.openxmlformats.org/officeDocument/2006/relationships/oleObject" Target="embeddings/oleObject78.bin"/><Relationship Id="rId182" Type="http://schemas.openxmlformats.org/officeDocument/2006/relationships/image" Target="media/image83.wmf"/><Relationship Id="rId217" Type="http://schemas.openxmlformats.org/officeDocument/2006/relationships/image" Target="media/image100.wmf"/><Relationship Id="rId6" Type="http://schemas.openxmlformats.org/officeDocument/2006/relationships/webSettings" Target="webSettings.xml"/><Relationship Id="rId238" Type="http://schemas.openxmlformats.org/officeDocument/2006/relationships/oleObject" Target="embeddings/oleObject116.bin"/><Relationship Id="rId259" Type="http://schemas.openxmlformats.org/officeDocument/2006/relationships/image" Target="media/image121.wmf"/><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oleObject" Target="embeddings/oleObject132.bin"/><Relationship Id="rId291" Type="http://schemas.openxmlformats.org/officeDocument/2006/relationships/oleObject" Target="embeddings/oleObject143.bin"/><Relationship Id="rId305" Type="http://schemas.openxmlformats.org/officeDocument/2006/relationships/oleObject" Target="embeddings/oleObject151.bin"/><Relationship Id="rId326" Type="http://schemas.openxmlformats.org/officeDocument/2006/relationships/oleObject" Target="embeddings/oleObject164.bin"/><Relationship Id="rId44" Type="http://schemas.openxmlformats.org/officeDocument/2006/relationships/oleObject" Target="embeddings/oleObject19.bin"/><Relationship Id="rId65" Type="http://schemas.openxmlformats.org/officeDocument/2006/relationships/image" Target="media/image26.wmf"/><Relationship Id="rId86" Type="http://schemas.openxmlformats.org/officeDocument/2006/relationships/oleObject" Target="embeddings/oleObject39.bin"/><Relationship Id="rId130" Type="http://schemas.openxmlformats.org/officeDocument/2006/relationships/image" Target="media/image58.wmf"/><Relationship Id="rId151" Type="http://schemas.openxmlformats.org/officeDocument/2006/relationships/oleObject" Target="embeddings/oleObject73.bin"/><Relationship Id="rId172" Type="http://schemas.openxmlformats.org/officeDocument/2006/relationships/oleObject" Target="embeddings/oleObject83.bin"/><Relationship Id="rId193" Type="http://schemas.openxmlformats.org/officeDocument/2006/relationships/oleObject" Target="embeddings/oleObject94.bin"/><Relationship Id="rId207" Type="http://schemas.openxmlformats.org/officeDocument/2006/relationships/image" Target="media/image95.wmf"/><Relationship Id="rId228" Type="http://schemas.openxmlformats.org/officeDocument/2006/relationships/oleObject" Target="embeddings/oleObject111.bin"/><Relationship Id="rId249" Type="http://schemas.openxmlformats.org/officeDocument/2006/relationships/image" Target="media/image116.wmf"/><Relationship Id="rId13" Type="http://schemas.openxmlformats.org/officeDocument/2006/relationships/image" Target="media/image4.wmf"/><Relationship Id="rId109" Type="http://schemas.openxmlformats.org/officeDocument/2006/relationships/oleObject" Target="embeddings/oleObject51.bin"/><Relationship Id="rId260" Type="http://schemas.openxmlformats.org/officeDocument/2006/relationships/oleObject" Target="embeddings/oleObject127.bin"/><Relationship Id="rId281" Type="http://schemas.openxmlformats.org/officeDocument/2006/relationships/image" Target="media/image132.wmf"/><Relationship Id="rId316" Type="http://schemas.openxmlformats.org/officeDocument/2006/relationships/image" Target="media/image146.wmf"/><Relationship Id="rId34" Type="http://schemas.openxmlformats.org/officeDocument/2006/relationships/oleObject" Target="embeddings/oleObject14.bin"/><Relationship Id="rId55" Type="http://schemas.openxmlformats.org/officeDocument/2006/relationships/image" Target="media/image21.wmf"/><Relationship Id="rId76" Type="http://schemas.openxmlformats.org/officeDocument/2006/relationships/oleObject" Target="embeddings/oleObject34.bin"/><Relationship Id="rId97" Type="http://schemas.openxmlformats.org/officeDocument/2006/relationships/image" Target="media/image42.wmf"/><Relationship Id="rId120" Type="http://schemas.openxmlformats.org/officeDocument/2006/relationships/oleObject" Target="embeddings/oleObject56.bin"/><Relationship Id="rId141" Type="http://schemas.openxmlformats.org/officeDocument/2006/relationships/oleObject" Target="embeddings/oleObject68.bin"/><Relationship Id="rId7" Type="http://schemas.openxmlformats.org/officeDocument/2006/relationships/footnotes" Target="footnotes.xml"/><Relationship Id="rId162" Type="http://schemas.openxmlformats.org/officeDocument/2006/relationships/image" Target="media/image73.wmf"/><Relationship Id="rId183" Type="http://schemas.openxmlformats.org/officeDocument/2006/relationships/oleObject" Target="embeddings/oleObject89.bin"/><Relationship Id="rId218" Type="http://schemas.openxmlformats.org/officeDocument/2006/relationships/oleObject" Target="embeddings/oleObject106.bin"/><Relationship Id="rId239" Type="http://schemas.openxmlformats.org/officeDocument/2006/relationships/image" Target="media/image111.wmf"/><Relationship Id="rId250" Type="http://schemas.openxmlformats.org/officeDocument/2006/relationships/oleObject" Target="embeddings/oleObject122.bin"/><Relationship Id="rId271" Type="http://schemas.openxmlformats.org/officeDocument/2006/relationships/image" Target="media/image127.wmf"/><Relationship Id="rId292" Type="http://schemas.openxmlformats.org/officeDocument/2006/relationships/oleObject" Target="embeddings/oleObject144.bin"/><Relationship Id="rId306" Type="http://schemas.openxmlformats.org/officeDocument/2006/relationships/oleObject" Target="embeddings/oleObject152.bin"/><Relationship Id="rId24" Type="http://schemas.openxmlformats.org/officeDocument/2006/relationships/image" Target="media/image10.wmf"/><Relationship Id="rId45" Type="http://schemas.openxmlformats.org/officeDocument/2006/relationships/oleObject" Target="embeddings/oleObject20.bin"/><Relationship Id="rId66" Type="http://schemas.openxmlformats.org/officeDocument/2006/relationships/oleObject" Target="embeddings/oleObject29.bin"/><Relationship Id="rId87" Type="http://schemas.openxmlformats.org/officeDocument/2006/relationships/image" Target="media/image37.wmf"/><Relationship Id="rId110" Type="http://schemas.openxmlformats.org/officeDocument/2006/relationships/image" Target="media/image48.wmf"/><Relationship Id="rId131" Type="http://schemas.openxmlformats.org/officeDocument/2006/relationships/oleObject" Target="embeddings/oleObject62.bin"/><Relationship Id="rId327" Type="http://schemas.openxmlformats.org/officeDocument/2006/relationships/header" Target="header4.xml"/><Relationship Id="rId152" Type="http://schemas.openxmlformats.org/officeDocument/2006/relationships/image" Target="media/image68.wmf"/><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oleObject" Target="embeddings/oleObject101.bin"/><Relationship Id="rId229" Type="http://schemas.openxmlformats.org/officeDocument/2006/relationships/image" Target="media/image106.wmf"/><Relationship Id="rId240" Type="http://schemas.openxmlformats.org/officeDocument/2006/relationships/oleObject" Target="embeddings/oleObject117.bin"/><Relationship Id="rId261" Type="http://schemas.openxmlformats.org/officeDocument/2006/relationships/image" Target="media/image122.wmf"/><Relationship Id="rId14" Type="http://schemas.openxmlformats.org/officeDocument/2006/relationships/oleObject" Target="embeddings/oleObject2.bin"/><Relationship Id="rId35" Type="http://schemas.openxmlformats.org/officeDocument/2006/relationships/oleObject" Target="embeddings/oleObject15.bin"/><Relationship Id="rId56" Type="http://schemas.openxmlformats.org/officeDocument/2006/relationships/oleObject" Target="embeddings/oleObject24.bin"/><Relationship Id="rId77" Type="http://schemas.openxmlformats.org/officeDocument/2006/relationships/image" Target="media/image32.wmf"/><Relationship Id="rId100" Type="http://schemas.openxmlformats.org/officeDocument/2006/relationships/oleObject" Target="embeddings/oleObject46.bin"/><Relationship Id="rId282" Type="http://schemas.openxmlformats.org/officeDocument/2006/relationships/oleObject" Target="embeddings/oleObject138.bin"/><Relationship Id="rId317" Type="http://schemas.openxmlformats.org/officeDocument/2006/relationships/oleObject" Target="embeddings/oleObject159.bin"/><Relationship Id="rId8" Type="http://schemas.openxmlformats.org/officeDocument/2006/relationships/endnotes" Target="endnotes.xml"/><Relationship Id="rId51" Type="http://schemas.openxmlformats.org/officeDocument/2006/relationships/image" Target="media/image19.wmf"/><Relationship Id="rId72" Type="http://schemas.openxmlformats.org/officeDocument/2006/relationships/oleObject" Target="embeddings/oleObject32.bin"/><Relationship Id="rId93" Type="http://schemas.openxmlformats.org/officeDocument/2006/relationships/image" Target="media/image40.wmf"/><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image" Target="media/image63.wmf"/><Relationship Id="rId163" Type="http://schemas.openxmlformats.org/officeDocument/2006/relationships/image" Target="media/image74.wmf"/><Relationship Id="rId184" Type="http://schemas.openxmlformats.org/officeDocument/2006/relationships/image" Target="media/image84.wmf"/><Relationship Id="rId189" Type="http://schemas.openxmlformats.org/officeDocument/2006/relationships/oleObject" Target="embeddings/oleObject92.bin"/><Relationship Id="rId219" Type="http://schemas.openxmlformats.org/officeDocument/2006/relationships/image" Target="media/image101.wmf"/><Relationship Id="rId3" Type="http://schemas.openxmlformats.org/officeDocument/2006/relationships/numbering" Target="numbering.xml"/><Relationship Id="rId214" Type="http://schemas.openxmlformats.org/officeDocument/2006/relationships/oleObject" Target="embeddings/oleObject104.bin"/><Relationship Id="rId230" Type="http://schemas.openxmlformats.org/officeDocument/2006/relationships/oleObject" Target="embeddings/oleObject112.bin"/><Relationship Id="rId235" Type="http://schemas.openxmlformats.org/officeDocument/2006/relationships/image" Target="media/image109.wmf"/><Relationship Id="rId251" Type="http://schemas.openxmlformats.org/officeDocument/2006/relationships/image" Target="media/image117.wmf"/><Relationship Id="rId256" Type="http://schemas.openxmlformats.org/officeDocument/2006/relationships/oleObject" Target="embeddings/oleObject125.bin"/><Relationship Id="rId277" Type="http://schemas.openxmlformats.org/officeDocument/2006/relationships/image" Target="media/image130.wmf"/><Relationship Id="rId298" Type="http://schemas.openxmlformats.org/officeDocument/2006/relationships/oleObject" Target="embeddings/oleObject147.bin"/><Relationship Id="rId25" Type="http://schemas.openxmlformats.org/officeDocument/2006/relationships/oleObject" Target="embeddings/oleObject7.bin"/><Relationship Id="rId46" Type="http://schemas.openxmlformats.org/officeDocument/2006/relationships/header" Target="header1.xml"/><Relationship Id="rId67" Type="http://schemas.openxmlformats.org/officeDocument/2006/relationships/image" Target="media/image27.wmf"/><Relationship Id="rId116" Type="http://schemas.openxmlformats.org/officeDocument/2006/relationships/image" Target="media/image51.wmf"/><Relationship Id="rId137" Type="http://schemas.openxmlformats.org/officeDocument/2006/relationships/oleObject" Target="embeddings/oleObject66.bin"/><Relationship Id="rId158" Type="http://schemas.openxmlformats.org/officeDocument/2006/relationships/image" Target="media/image71.wmf"/><Relationship Id="rId272" Type="http://schemas.openxmlformats.org/officeDocument/2006/relationships/oleObject" Target="embeddings/oleObject133.bin"/><Relationship Id="rId293" Type="http://schemas.openxmlformats.org/officeDocument/2006/relationships/image" Target="media/image137.png"/><Relationship Id="rId302" Type="http://schemas.openxmlformats.org/officeDocument/2006/relationships/oleObject" Target="embeddings/oleObject149.bin"/><Relationship Id="rId307" Type="http://schemas.openxmlformats.org/officeDocument/2006/relationships/oleObject" Target="embeddings/oleObject153.bin"/><Relationship Id="rId323" Type="http://schemas.openxmlformats.org/officeDocument/2006/relationships/oleObject" Target="embeddings/oleObject162.bin"/><Relationship Id="rId328" Type="http://schemas.openxmlformats.org/officeDocument/2006/relationships/footer" Target="footer2.xml"/><Relationship Id="rId20" Type="http://schemas.openxmlformats.org/officeDocument/2006/relationships/image" Target="media/image8.wmf"/><Relationship Id="rId41" Type="http://schemas.openxmlformats.org/officeDocument/2006/relationships/oleObject" Target="embeddings/oleObject17.bin"/><Relationship Id="rId62" Type="http://schemas.openxmlformats.org/officeDocument/2006/relationships/oleObject" Target="embeddings/oleObject27.bin"/><Relationship Id="rId83" Type="http://schemas.openxmlformats.org/officeDocument/2006/relationships/image" Target="media/image35.wmf"/><Relationship Id="rId88" Type="http://schemas.openxmlformats.org/officeDocument/2006/relationships/oleObject" Target="embeddings/oleObject40.bin"/><Relationship Id="rId111" Type="http://schemas.openxmlformats.org/officeDocument/2006/relationships/oleObject" Target="embeddings/oleObject52.bin"/><Relationship Id="rId132" Type="http://schemas.openxmlformats.org/officeDocument/2006/relationships/oleObject" Target="embeddings/oleObject63.bin"/><Relationship Id="rId153" Type="http://schemas.openxmlformats.org/officeDocument/2006/relationships/oleObject" Target="embeddings/oleObject74.bin"/><Relationship Id="rId174" Type="http://schemas.openxmlformats.org/officeDocument/2006/relationships/oleObject" Target="embeddings/oleObject84.bin"/><Relationship Id="rId179" Type="http://schemas.openxmlformats.org/officeDocument/2006/relationships/oleObject" Target="embeddings/oleObject87.bin"/><Relationship Id="rId195" Type="http://schemas.openxmlformats.org/officeDocument/2006/relationships/oleObject" Target="embeddings/oleObject95.bin"/><Relationship Id="rId209" Type="http://schemas.openxmlformats.org/officeDocument/2006/relationships/image" Target="media/image96.wmf"/><Relationship Id="rId190" Type="http://schemas.openxmlformats.org/officeDocument/2006/relationships/image" Target="media/image87.wmf"/><Relationship Id="rId204" Type="http://schemas.openxmlformats.org/officeDocument/2006/relationships/oleObject" Target="embeddings/oleObject99.bin"/><Relationship Id="rId220" Type="http://schemas.openxmlformats.org/officeDocument/2006/relationships/oleObject" Target="embeddings/oleObject107.bin"/><Relationship Id="rId225" Type="http://schemas.openxmlformats.org/officeDocument/2006/relationships/image" Target="media/image104.wmf"/><Relationship Id="rId241" Type="http://schemas.openxmlformats.org/officeDocument/2006/relationships/image" Target="media/image112.wmf"/><Relationship Id="rId246" Type="http://schemas.openxmlformats.org/officeDocument/2006/relationships/oleObject" Target="embeddings/oleObject120.bin"/><Relationship Id="rId267" Type="http://schemas.openxmlformats.org/officeDocument/2006/relationships/image" Target="media/image125.wmf"/><Relationship Id="rId288" Type="http://schemas.openxmlformats.org/officeDocument/2006/relationships/image" Target="media/image135.wmf"/><Relationship Id="rId15" Type="http://schemas.openxmlformats.org/officeDocument/2006/relationships/image" Target="media/image5.emf"/><Relationship Id="rId36" Type="http://schemas.openxmlformats.org/officeDocument/2006/relationships/oleObject" Target="embeddings/oleObject16.bin"/><Relationship Id="rId57" Type="http://schemas.openxmlformats.org/officeDocument/2006/relationships/image" Target="media/image22.wmf"/><Relationship Id="rId106" Type="http://schemas.openxmlformats.org/officeDocument/2006/relationships/oleObject" Target="embeddings/oleObject49.bin"/><Relationship Id="rId127" Type="http://schemas.openxmlformats.org/officeDocument/2006/relationships/oleObject" Target="embeddings/oleObject59.bin"/><Relationship Id="rId262" Type="http://schemas.openxmlformats.org/officeDocument/2006/relationships/oleObject" Target="embeddings/oleObject128.bin"/><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image" Target="media/image147.wmf"/><Relationship Id="rId10" Type="http://schemas.openxmlformats.org/officeDocument/2006/relationships/image" Target="media/image2.png"/><Relationship Id="rId31" Type="http://schemas.openxmlformats.org/officeDocument/2006/relationships/oleObject" Target="embeddings/oleObject11.bin"/><Relationship Id="rId52" Type="http://schemas.openxmlformats.org/officeDocument/2006/relationships/oleObject" Target="embeddings/oleObject22.bin"/><Relationship Id="rId73" Type="http://schemas.openxmlformats.org/officeDocument/2006/relationships/image" Target="media/image30.w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oleObject" Target="embeddings/oleObject69.bin"/><Relationship Id="rId148" Type="http://schemas.openxmlformats.org/officeDocument/2006/relationships/image" Target="media/image66.wmf"/><Relationship Id="rId164" Type="http://schemas.openxmlformats.org/officeDocument/2006/relationships/oleObject" Target="embeddings/oleObject79.bin"/><Relationship Id="rId169" Type="http://schemas.openxmlformats.org/officeDocument/2006/relationships/image" Target="media/image77.wmf"/><Relationship Id="rId185" Type="http://schemas.openxmlformats.org/officeDocument/2006/relationships/oleObject" Target="embeddings/oleObject90.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2.wmf"/><Relationship Id="rId210" Type="http://schemas.openxmlformats.org/officeDocument/2006/relationships/oleObject" Target="embeddings/oleObject102.bin"/><Relationship Id="rId215" Type="http://schemas.openxmlformats.org/officeDocument/2006/relationships/image" Target="media/image99.wmf"/><Relationship Id="rId236" Type="http://schemas.openxmlformats.org/officeDocument/2006/relationships/oleObject" Target="embeddings/oleObject115.bin"/><Relationship Id="rId257" Type="http://schemas.openxmlformats.org/officeDocument/2006/relationships/image" Target="media/image120.wmf"/><Relationship Id="rId278" Type="http://schemas.openxmlformats.org/officeDocument/2006/relationships/oleObject" Target="embeddings/oleObject136.bin"/><Relationship Id="rId26" Type="http://schemas.openxmlformats.org/officeDocument/2006/relationships/image" Target="media/image11.wmf"/><Relationship Id="rId231" Type="http://schemas.openxmlformats.org/officeDocument/2006/relationships/image" Target="media/image107.wmf"/><Relationship Id="rId252" Type="http://schemas.openxmlformats.org/officeDocument/2006/relationships/oleObject" Target="embeddings/oleObject123.bin"/><Relationship Id="rId273" Type="http://schemas.openxmlformats.org/officeDocument/2006/relationships/image" Target="media/image128.wmf"/><Relationship Id="rId294" Type="http://schemas.openxmlformats.org/officeDocument/2006/relationships/oleObject" Target="embeddings/oleObject145.bin"/><Relationship Id="rId308" Type="http://schemas.openxmlformats.org/officeDocument/2006/relationships/oleObject" Target="embeddings/oleObject154.bin"/><Relationship Id="rId329" Type="http://schemas.openxmlformats.org/officeDocument/2006/relationships/fontTable" Target="fontTable.xml"/><Relationship Id="rId47" Type="http://schemas.openxmlformats.org/officeDocument/2006/relationships/footer" Target="footer1.xml"/><Relationship Id="rId68" Type="http://schemas.openxmlformats.org/officeDocument/2006/relationships/oleObject" Target="embeddings/oleObject30.bin"/><Relationship Id="rId89" Type="http://schemas.openxmlformats.org/officeDocument/2006/relationships/image" Target="media/image38.wmf"/><Relationship Id="rId112" Type="http://schemas.openxmlformats.org/officeDocument/2006/relationships/image" Target="media/image49.wmf"/><Relationship Id="rId133" Type="http://schemas.openxmlformats.org/officeDocument/2006/relationships/oleObject" Target="embeddings/oleObject64.bin"/><Relationship Id="rId154" Type="http://schemas.openxmlformats.org/officeDocument/2006/relationships/image" Target="media/image69.wmf"/><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oleObject" Target="embeddings/oleObject97.bin"/><Relationship Id="rId16" Type="http://schemas.openxmlformats.org/officeDocument/2006/relationships/image" Target="media/image6.wmf"/><Relationship Id="rId221" Type="http://schemas.openxmlformats.org/officeDocument/2006/relationships/image" Target="media/image102.wmf"/><Relationship Id="rId242" Type="http://schemas.openxmlformats.org/officeDocument/2006/relationships/oleObject" Target="embeddings/oleObject118.bin"/><Relationship Id="rId263" Type="http://schemas.openxmlformats.org/officeDocument/2006/relationships/image" Target="media/image123.wmf"/><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image" Target="media/image13.wmf"/><Relationship Id="rId58" Type="http://schemas.openxmlformats.org/officeDocument/2006/relationships/oleObject" Target="embeddings/oleObject25.bin"/><Relationship Id="rId79" Type="http://schemas.openxmlformats.org/officeDocument/2006/relationships/image" Target="media/image33.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image" Target="media/image64.wmf"/><Relationship Id="rId330" Type="http://schemas.microsoft.com/office/2011/relationships/people" Target="people.xml"/><Relationship Id="rId90" Type="http://schemas.openxmlformats.org/officeDocument/2006/relationships/oleObject" Target="embeddings/oleObject41.bin"/><Relationship Id="rId165" Type="http://schemas.openxmlformats.org/officeDocument/2006/relationships/image" Target="media/image75.wmf"/><Relationship Id="rId186" Type="http://schemas.openxmlformats.org/officeDocument/2006/relationships/image" Target="media/image85.wmf"/><Relationship Id="rId211" Type="http://schemas.openxmlformats.org/officeDocument/2006/relationships/image" Target="media/image97.wmf"/><Relationship Id="rId232" Type="http://schemas.openxmlformats.org/officeDocument/2006/relationships/oleObject" Target="embeddings/oleObject113.bin"/><Relationship Id="rId253" Type="http://schemas.openxmlformats.org/officeDocument/2006/relationships/image" Target="media/image118.wmf"/><Relationship Id="rId274" Type="http://schemas.openxmlformats.org/officeDocument/2006/relationships/oleObject" Target="embeddings/oleObject134.bin"/><Relationship Id="rId295" Type="http://schemas.openxmlformats.org/officeDocument/2006/relationships/image" Target="media/image138.png"/><Relationship Id="rId309" Type="http://schemas.openxmlformats.org/officeDocument/2006/relationships/image" Target="media/image143.wmf"/><Relationship Id="rId27" Type="http://schemas.openxmlformats.org/officeDocument/2006/relationships/oleObject" Target="embeddings/oleObject8.bin"/><Relationship Id="rId48" Type="http://schemas.openxmlformats.org/officeDocument/2006/relationships/header" Target="header2.xml"/><Relationship Id="rId69" Type="http://schemas.openxmlformats.org/officeDocument/2006/relationships/image" Target="media/image28.wmf"/><Relationship Id="rId113" Type="http://schemas.openxmlformats.org/officeDocument/2006/relationships/oleObject" Target="embeddings/oleObject53.bin"/><Relationship Id="rId134" Type="http://schemas.openxmlformats.org/officeDocument/2006/relationships/image" Target="media/image59.wmf"/><Relationship Id="rId320" Type="http://schemas.openxmlformats.org/officeDocument/2006/relationships/image" Target="media/image148.wmf"/><Relationship Id="rId80" Type="http://schemas.openxmlformats.org/officeDocument/2006/relationships/oleObject" Target="embeddings/oleObject36.bin"/><Relationship Id="rId155" Type="http://schemas.openxmlformats.org/officeDocument/2006/relationships/oleObject" Target="embeddings/oleObject75.bin"/><Relationship Id="rId176" Type="http://schemas.openxmlformats.org/officeDocument/2006/relationships/oleObject" Target="embeddings/oleObject85.bin"/><Relationship Id="rId197" Type="http://schemas.openxmlformats.org/officeDocument/2006/relationships/oleObject" Target="embeddings/oleObject96.bin"/><Relationship Id="rId201" Type="http://schemas.openxmlformats.org/officeDocument/2006/relationships/image" Target="media/image92.wmf"/><Relationship Id="rId222" Type="http://schemas.openxmlformats.org/officeDocument/2006/relationships/oleObject" Target="embeddings/oleObject108.bin"/><Relationship Id="rId243" Type="http://schemas.openxmlformats.org/officeDocument/2006/relationships/image" Target="media/image113.wmf"/><Relationship Id="rId264" Type="http://schemas.openxmlformats.org/officeDocument/2006/relationships/oleObject" Target="embeddings/oleObject129.bin"/><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image" Target="media/image23.wmf"/><Relationship Id="rId103" Type="http://schemas.openxmlformats.org/officeDocument/2006/relationships/image" Target="media/image45.wmf"/><Relationship Id="rId124" Type="http://schemas.openxmlformats.org/officeDocument/2006/relationships/image" Target="media/image56.wmf"/><Relationship Id="rId310" Type="http://schemas.openxmlformats.org/officeDocument/2006/relationships/oleObject" Target="embeddings/oleObject155.bin"/><Relationship Id="rId70" Type="http://schemas.openxmlformats.org/officeDocument/2006/relationships/oleObject" Target="embeddings/oleObject31.bin"/><Relationship Id="rId91" Type="http://schemas.openxmlformats.org/officeDocument/2006/relationships/image" Target="media/image39.wmf"/><Relationship Id="rId145" Type="http://schemas.openxmlformats.org/officeDocument/2006/relationships/oleObject" Target="embeddings/oleObject70.bin"/><Relationship Id="rId166" Type="http://schemas.openxmlformats.org/officeDocument/2006/relationships/oleObject" Target="embeddings/oleObject80.bin"/><Relationship Id="rId187" Type="http://schemas.openxmlformats.org/officeDocument/2006/relationships/oleObject" Target="embeddings/oleObject91.bin"/><Relationship Id="rId331"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oleObject" Target="embeddings/oleObject103.bin"/><Relationship Id="rId233" Type="http://schemas.openxmlformats.org/officeDocument/2006/relationships/image" Target="media/image108.wmf"/><Relationship Id="rId254" Type="http://schemas.openxmlformats.org/officeDocument/2006/relationships/oleObject" Target="embeddings/oleObject124.bin"/><Relationship Id="rId28" Type="http://schemas.openxmlformats.org/officeDocument/2006/relationships/image" Target="media/image12.wmf"/><Relationship Id="rId49" Type="http://schemas.openxmlformats.org/officeDocument/2006/relationships/image" Target="media/image18.wmf"/><Relationship Id="rId114" Type="http://schemas.openxmlformats.org/officeDocument/2006/relationships/image" Target="media/image50.wmf"/><Relationship Id="rId275" Type="http://schemas.openxmlformats.org/officeDocument/2006/relationships/image" Target="media/image129.wmf"/><Relationship Id="rId296" Type="http://schemas.openxmlformats.org/officeDocument/2006/relationships/oleObject" Target="embeddings/oleObject146.bin"/><Relationship Id="rId300" Type="http://schemas.openxmlformats.org/officeDocument/2006/relationships/oleObject" Target="embeddings/oleObject148.bin"/><Relationship Id="rId60" Type="http://schemas.openxmlformats.org/officeDocument/2006/relationships/oleObject" Target="embeddings/oleObject26.bin"/><Relationship Id="rId81" Type="http://schemas.openxmlformats.org/officeDocument/2006/relationships/image" Target="media/image34.wmf"/><Relationship Id="rId135" Type="http://schemas.openxmlformats.org/officeDocument/2006/relationships/oleObject" Target="embeddings/oleObject65.bin"/><Relationship Id="rId156" Type="http://schemas.openxmlformats.org/officeDocument/2006/relationships/image" Target="media/image70.wmf"/><Relationship Id="rId177" Type="http://schemas.openxmlformats.org/officeDocument/2006/relationships/oleObject" Target="embeddings/oleObject86.bin"/><Relationship Id="rId198" Type="http://schemas.openxmlformats.org/officeDocument/2006/relationships/header" Target="header3.xml"/><Relationship Id="rId321" Type="http://schemas.openxmlformats.org/officeDocument/2006/relationships/oleObject" Target="embeddings/oleObject161.bin"/><Relationship Id="rId202" Type="http://schemas.openxmlformats.org/officeDocument/2006/relationships/oleObject" Target="embeddings/oleObject98.bin"/><Relationship Id="rId223" Type="http://schemas.openxmlformats.org/officeDocument/2006/relationships/image" Target="media/image103.wmf"/><Relationship Id="rId244" Type="http://schemas.openxmlformats.org/officeDocument/2006/relationships/oleObject" Target="embeddings/oleObject119.bin"/><Relationship Id="rId18" Type="http://schemas.openxmlformats.org/officeDocument/2006/relationships/image" Target="media/image7.wmf"/><Relationship Id="rId39" Type="http://schemas.openxmlformats.org/officeDocument/2006/relationships/image" Target="media/image15.wmf"/><Relationship Id="rId265" Type="http://schemas.openxmlformats.org/officeDocument/2006/relationships/image" Target="media/image124.wmf"/><Relationship Id="rId286" Type="http://schemas.openxmlformats.org/officeDocument/2006/relationships/image" Target="media/image134.w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oleObject" Target="embeddings/oleObject58.bin"/><Relationship Id="rId146" Type="http://schemas.openxmlformats.org/officeDocument/2006/relationships/image" Target="media/image65.wmf"/><Relationship Id="rId167" Type="http://schemas.openxmlformats.org/officeDocument/2006/relationships/image" Target="media/image76.wmf"/><Relationship Id="rId188" Type="http://schemas.openxmlformats.org/officeDocument/2006/relationships/image" Target="media/image86.wmf"/><Relationship Id="rId311" Type="http://schemas.openxmlformats.org/officeDocument/2006/relationships/image" Target="media/image144.wmf"/><Relationship Id="rId71" Type="http://schemas.openxmlformats.org/officeDocument/2006/relationships/image" Target="media/image29.wmf"/><Relationship Id="rId92" Type="http://schemas.openxmlformats.org/officeDocument/2006/relationships/oleObject" Target="embeddings/oleObject42.bin"/><Relationship Id="rId213" Type="http://schemas.openxmlformats.org/officeDocument/2006/relationships/image" Target="media/image98.wmf"/><Relationship Id="rId234" Type="http://schemas.openxmlformats.org/officeDocument/2006/relationships/oleObject" Target="embeddings/oleObject114.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image" Target="media/image119.wmf"/><Relationship Id="rId276" Type="http://schemas.openxmlformats.org/officeDocument/2006/relationships/oleObject" Target="embeddings/oleObject135.bin"/><Relationship Id="rId297" Type="http://schemas.openxmlformats.org/officeDocument/2006/relationships/image" Target="media/image139.wmf"/><Relationship Id="rId40" Type="http://schemas.openxmlformats.org/officeDocument/2006/relationships/image" Target="media/image16.wmf"/><Relationship Id="rId115" Type="http://schemas.openxmlformats.org/officeDocument/2006/relationships/oleObject" Target="embeddings/oleObject54.bin"/><Relationship Id="rId136" Type="http://schemas.openxmlformats.org/officeDocument/2006/relationships/image" Target="media/image60.wmf"/><Relationship Id="rId157" Type="http://schemas.openxmlformats.org/officeDocument/2006/relationships/oleObject" Target="embeddings/oleObject76.bin"/><Relationship Id="rId178" Type="http://schemas.openxmlformats.org/officeDocument/2006/relationships/image" Target="media/image81.wmf"/><Relationship Id="rId301" Type="http://schemas.openxmlformats.org/officeDocument/2006/relationships/image" Target="media/image141.wmf"/><Relationship Id="rId322" Type="http://schemas.openxmlformats.org/officeDocument/2006/relationships/image" Target="media/image149.wmf"/><Relationship Id="rId61" Type="http://schemas.openxmlformats.org/officeDocument/2006/relationships/image" Target="media/image24.wmf"/><Relationship Id="rId82" Type="http://schemas.openxmlformats.org/officeDocument/2006/relationships/oleObject" Target="embeddings/oleObject37.bin"/><Relationship Id="rId199" Type="http://schemas.openxmlformats.org/officeDocument/2006/relationships/image" Target="media/image91.wmf"/><Relationship Id="rId203" Type="http://schemas.openxmlformats.org/officeDocument/2006/relationships/image" Target="media/image93.wmf"/><Relationship Id="rId19" Type="http://schemas.openxmlformats.org/officeDocument/2006/relationships/oleObject" Target="embeddings/oleObject4.bin"/><Relationship Id="rId224" Type="http://schemas.openxmlformats.org/officeDocument/2006/relationships/oleObject" Target="embeddings/oleObject109.bin"/><Relationship Id="rId245" Type="http://schemas.openxmlformats.org/officeDocument/2006/relationships/image" Target="media/image114.wmf"/><Relationship Id="rId266" Type="http://schemas.openxmlformats.org/officeDocument/2006/relationships/oleObject" Target="embeddings/oleObject130.bin"/><Relationship Id="rId287" Type="http://schemas.openxmlformats.org/officeDocument/2006/relationships/oleObject" Target="embeddings/oleObject141.bin"/><Relationship Id="rId30" Type="http://schemas.openxmlformats.org/officeDocument/2006/relationships/oleObject" Target="embeddings/oleObject10.bin"/><Relationship Id="rId105" Type="http://schemas.openxmlformats.org/officeDocument/2006/relationships/image" Target="media/image46.wmf"/><Relationship Id="rId126" Type="http://schemas.openxmlformats.org/officeDocument/2006/relationships/image" Target="media/image57.wmf"/><Relationship Id="rId147" Type="http://schemas.openxmlformats.org/officeDocument/2006/relationships/oleObject" Target="embeddings/oleObject71.bin"/><Relationship Id="rId168" Type="http://schemas.openxmlformats.org/officeDocument/2006/relationships/oleObject" Target="embeddings/oleObject81.bin"/><Relationship Id="rId312" Type="http://schemas.openxmlformats.org/officeDocument/2006/relationships/oleObject" Target="embeddings/oleObject15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321</TotalTime>
  <Pages>277</Pages>
  <Words>67960</Words>
  <Characters>387376</Characters>
  <Application>Microsoft Office Word</Application>
  <DocSecurity>0</DocSecurity>
  <Lines>3228</Lines>
  <Paragraphs>908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454428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345</cp:revision>
  <cp:lastPrinted>2019-02-25T14:05:00Z</cp:lastPrinted>
  <dcterms:created xsi:type="dcterms:W3CDTF">2021-04-10T21:23:00Z</dcterms:created>
  <dcterms:modified xsi:type="dcterms:W3CDTF">2021-09-28T15:30:00Z</dcterms:modified>
</cp:coreProperties>
</file>