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D612" w14:textId="1236A9D7" w:rsidR="00E66CCF" w:rsidRDefault="00000000">
      <w:pPr>
        <w:pStyle w:val="ZA"/>
        <w:framePr w:wrap="notBeside"/>
      </w:pPr>
      <w:bookmarkStart w:id="0" w:name="page1"/>
      <w:r>
        <w:rPr>
          <w:sz w:val="64"/>
        </w:rPr>
        <w:t xml:space="preserve">3GPP TR 30.531 </w:t>
      </w:r>
      <w:r>
        <w:t xml:space="preserve">V1.51.0 </w:t>
      </w:r>
      <w:r>
        <w:rPr>
          <w:sz w:val="32"/>
        </w:rPr>
        <w:t>(2024-04)</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561E5261"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3" w:name="_MON_1684549432"/>
    <w:bookmarkEnd w:id="3"/>
    <w:p w14:paraId="4F0790E8" w14:textId="644B32B2" w:rsidR="00E66CCF" w:rsidRDefault="00000000">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35pt" o:ole="">
            <v:imagedata r:id="rId7" o:title=""/>
          </v:shape>
          <o:OLEObject Type="Embed" ProgID="Word.Picture.8" ShapeID="_x0000_i1025" DrawAspect="Content" ObjectID="_1773656943" r:id="rId8"/>
        </w:object>
      </w:r>
      <w:r>
        <w:rPr>
          <w:i/>
        </w:rPr>
        <w:tab/>
      </w:r>
      <w:r w:rsidR="00F203F8">
        <w:rPr>
          <w:i/>
        </w:rPr>
        <w:pict w14:anchorId="783647ED">
          <v:shape id="_x0000_i1027" type="#_x0000_t75" style="width:128.2pt;height:75.25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C00B1">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11449303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14493032"/>
      <w:bookmarkStart w:id="17" w:name="_Toc109604901"/>
      <w:bookmarkStart w:id="18" w:name="_Toc101174472"/>
      <w:bookmarkStart w:id="19" w:name="_Toc100304258"/>
      <w:bookmarkStart w:id="20" w:name="_Toc100304326"/>
      <w:bookmarkStart w:id="21" w:name="_Toc8423883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14493033"/>
      <w:bookmarkStart w:id="28" w:name="_Toc101174473"/>
      <w:bookmarkStart w:id="29" w:name="_Toc109604902"/>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14493034"/>
      <w:bookmarkStart w:id="37" w:name="_Toc100304260"/>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11449303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14493036"/>
      <w:bookmarkStart w:id="52" w:name="_Toc101174476"/>
      <w:bookmarkStart w:id="53" w:name="_Toc109604905"/>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11449303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14493038"/>
      <w:bookmarkStart w:id="64" w:name="_Toc100044836"/>
      <w:bookmarkStart w:id="65" w:name="_Toc100304332"/>
      <w:bookmarkStart w:id="66" w:name="_Toc101174478"/>
      <w:bookmarkStart w:id="67" w:name="_Toc100304264"/>
      <w:bookmarkStart w:id="68" w:name="_Toc84238838"/>
      <w:bookmarkStart w:id="69" w:name="_Toc109604907"/>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114493039"/>
      <w:bookmarkStart w:id="75" w:name="_Toc528971759"/>
      <w:bookmarkStart w:id="76" w:name="_Toc84238839"/>
      <w:bookmarkStart w:id="77" w:name="_Toc100044837"/>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14493040"/>
      <w:bookmarkStart w:id="85" w:name="_Toc100044838"/>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14493041"/>
      <w:bookmarkStart w:id="92" w:name="_Toc101174481"/>
      <w:bookmarkStart w:id="93" w:name="_Toc109604910"/>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14493042"/>
      <w:bookmarkStart w:id="101" w:name="_Toc109604911"/>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114493043"/>
      <w:bookmarkStart w:id="104" w:name="_Toc528971763"/>
      <w:bookmarkStart w:id="105" w:name="_Toc84238843"/>
      <w:bookmarkStart w:id="106" w:name="_Toc100044841"/>
      <w:bookmarkStart w:id="107" w:name="_Toc100304269"/>
      <w:bookmarkStart w:id="108" w:name="_Toc100304337"/>
      <w:bookmarkStart w:id="109" w:name="_Toc10117448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11449304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11449304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14493046"/>
      <w:bookmarkStart w:id="133" w:name="_Toc100304340"/>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77777777" w:rsidR="00E66CCF" w:rsidRDefault="0000000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Note: WI code(for Rel) &lt; TEI(for Rel)</w:t>
            </w:r>
          </w:p>
          <w:p w14:paraId="260F9ABC" w14:textId="77777777" w:rsidR="00E66CCF" w:rsidRDefault="00000000">
            <w:pPr>
              <w:pStyle w:val="TAN"/>
            </w:pPr>
            <w:r>
              <w:t xml:space="preserve">     CR for Rel-18 with Cat.F, Using Rel-18 WI code and TEI18 makes no sense</w:t>
            </w:r>
          </w:p>
        </w:tc>
      </w:tr>
    </w:tbl>
    <w:p w14:paraId="58B317B8" w14:textId="1E8204AA" w:rsidR="00E66CCF" w:rsidRPr="00CB6693" w:rsidRDefault="00EE6B0D">
      <w:pPr>
        <w:ind w:left="567" w:hanging="283"/>
        <w:rPr>
          <w:rFonts w:hint="eastAsia"/>
        </w:rPr>
      </w:pPr>
      <w:r>
        <w:t>g.</w:t>
      </w:r>
      <w:r>
        <w:tab/>
      </w:r>
      <w:r w:rsidRPr="00CB6693">
        <w:rPr>
          <w:rFonts w:hint="eastAsia"/>
        </w:rPr>
        <w:t>Handling of new CRs to specifications that were not indicated in closed WI, see in RP-240850: </w:t>
      </w:r>
    </w:p>
    <w:p w14:paraId="0036C213" w14:textId="127AE820" w:rsidR="00E66CCF" w:rsidRPr="00CB6693" w:rsidRDefault="00EE6B0D" w:rsidP="00CB6693">
      <w:pPr>
        <w:ind w:leftChars="300" w:left="600"/>
        <w:rPr>
          <w:rFonts w:hint="eastAsia"/>
        </w:rPr>
      </w:pPr>
      <w:r>
        <w:t>Provide</w:t>
      </w:r>
      <w:r w:rsidRPr="00CB6693">
        <w:rPr>
          <w:rFonts w:hint="eastAsia"/>
        </w:rPr>
        <w:t xml:space="preserve"> the RANy CR with WI code TEI18 Cat. B</w:t>
      </w:r>
      <w:r>
        <w:t xml:space="preserve"> and a</w:t>
      </w:r>
      <w:r w:rsidRPr="00CB6693">
        <w:rPr>
          <w:rFonts w:hint="eastAsia"/>
        </w:rPr>
        <w:t>dd a unique TEI identifier that is equal to the original RANx WI code [TEI identifier</w:t>
      </w:r>
      <w:r w:rsidR="004A03DC">
        <w:t xml:space="preserve"> </w:t>
      </w:r>
      <w:r w:rsidRPr="00CB6693">
        <w:rPr>
          <w:rFonts w:hint="eastAsia"/>
        </w:rPr>
        <w:t>=</w:t>
      </w:r>
      <w:r w:rsidR="004A03DC">
        <w:t xml:space="preserve"> </w:t>
      </w:r>
      <w:r w:rsidRPr="00CB6693">
        <w:rPr>
          <w:rFonts w:hint="eastAsia"/>
        </w:rPr>
        <w:t>RANx WI code]</w:t>
      </w:r>
    </w:p>
    <w:p w14:paraId="4FC00F38" w14:textId="0AC6419C" w:rsidR="00E66CCF" w:rsidRPr="00CB6693" w:rsidRDefault="00EE6B0D">
      <w:pPr>
        <w:ind w:left="567" w:hanging="283"/>
        <w:rPr>
          <w:rFonts w:hint="eastAsia"/>
        </w:rPr>
      </w:pPr>
      <w:r>
        <w:t>h</w:t>
      </w:r>
      <w:r w:rsidRPr="00CB6693">
        <w:rPr>
          <w:rFonts w:hint="eastAsia"/>
        </w:rPr>
        <w:t>.</w:t>
      </w:r>
      <w:r w:rsidRPr="00CB6693">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E6B0D">
      <w:pPr>
        <w:ind w:left="567" w:hanging="283"/>
      </w:pPr>
      <w:r>
        <w:t>i</w:t>
      </w:r>
      <w:r w:rsidRPr="00CB6693">
        <w:rPr>
          <w:rFonts w:hint="eastAsia"/>
        </w:rPr>
        <w:t>.</w:t>
      </w:r>
      <w:r w:rsidRPr="00CB6693">
        <w:rPr>
          <w:rFonts w:hint="eastAsia"/>
        </w:rPr>
        <w:tab/>
        <w:t>For TEI CR sets from multiple WGs, the proponent should pay attention to the changes among all WGs, the same TEI identifier among WGs should be used.</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lastRenderedPageBreak/>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t>
      </w:r>
      <w:r>
        <w:lastRenderedPageBreak/>
        <w:t>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14493047"/>
      <w:bookmarkStart w:id="140" w:name="_Toc109604916"/>
      <w:bookmarkStart w:id="141" w:name="_Toc528971767"/>
      <w:bookmarkStart w:id="142" w:name="_Toc100304341"/>
      <w:bookmarkStart w:id="143"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04362CA8" w14:textId="77777777" w:rsidR="00E66CCF" w:rsidRDefault="00000000">
      <w:pPr>
        <w:pStyle w:val="Heading3"/>
      </w:pPr>
      <w:bookmarkStart w:id="144" w:name="_Toc528971768"/>
      <w:bookmarkStart w:id="145" w:name="_Toc100304342"/>
      <w:bookmarkStart w:id="146" w:name="_Toc114493048"/>
      <w:bookmarkStart w:id="147" w:name="_Toc109604917"/>
      <w:bookmarkStart w:id="148" w:name="_Toc101174488"/>
      <w:bookmarkStart w:id="149" w:name="_Toc84238848"/>
      <w:bookmarkStart w:id="150" w:name="_Toc100044846"/>
      <w:bookmarkStart w:id="151" w:name="_Toc100304274"/>
      <w:r>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lastRenderedPageBreak/>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14493049"/>
      <w:bookmarkStart w:id="154" w:name="_Toc100304343"/>
      <w:bookmarkStart w:id="155" w:name="_Toc101174489"/>
      <w:bookmarkStart w:id="156" w:name="_Toc84238849"/>
      <w:bookmarkStart w:id="157" w:name="_Toc109604918"/>
      <w:bookmarkStart w:id="158" w:name="_Toc528971769"/>
      <w:bookmarkStart w:id="159" w:name="_Toc100044847"/>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lastRenderedPageBreak/>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C00B1">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11449305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11449305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w:t>
              </w:r>
              <w:bookmarkStart w:id="177" w:name="_Hlt242284889"/>
              <w:bookmarkStart w:id="178" w:name="_Hlt242284890"/>
              <w:r>
                <w:rPr>
                  <w:color w:val="0000FF"/>
                  <w:sz w:val="22"/>
                  <w:szCs w:val="22"/>
                  <w:u w:val="single"/>
                  <w:lang w:val="en-US"/>
                </w:rPr>
                <w:t>.</w:t>
              </w:r>
              <w:bookmarkEnd w:id="177"/>
              <w:bookmarkEnd w:id="178"/>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w:t>
              </w:r>
              <w:bookmarkStart w:id="179" w:name="_Hlt290557823"/>
              <w:bookmarkStart w:id="180" w:name="_Hlt290557824"/>
              <w:r>
                <w:rPr>
                  <w:color w:val="0000FF"/>
                  <w:sz w:val="22"/>
                  <w:szCs w:val="22"/>
                  <w:u w:val="single"/>
                  <w:lang w:val="en-US"/>
                </w:rPr>
                <w:t>7</w:t>
              </w:r>
              <w:bookmarkEnd w:id="179"/>
              <w:bookmarkEnd w:id="180"/>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rStyle w:val="Hyperlink"/>
                  <w:rFonts w:cs="Arial"/>
                  <w:bCs/>
                  <w:sz w:val="22"/>
                  <w:szCs w:val="22"/>
                  <w:lang w:val="en-US"/>
                </w:rPr>
                <w:t>2</w:t>
              </w:r>
              <w:bookmarkStart w:id="181" w:name="_Hlt314217096"/>
              <w:bookmarkStart w:id="182" w:name="_Hlt314217097"/>
              <w:r>
                <w:rPr>
                  <w:rStyle w:val="Hyperlink"/>
                  <w:rFonts w:cs="Arial"/>
                  <w:bCs/>
                  <w:sz w:val="22"/>
                  <w:szCs w:val="22"/>
                  <w:lang w:val="en-US"/>
                </w:rPr>
                <w:t>5</w:t>
              </w:r>
              <w:bookmarkEnd w:id="181"/>
              <w:bookmarkEnd w:id="182"/>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w:t>
              </w:r>
              <w:bookmarkStart w:id="183" w:name="_Hlt382260007"/>
              <w:bookmarkStart w:id="184" w:name="_Hlt382260006"/>
              <w:r>
                <w:rPr>
                  <w:color w:val="0000FF"/>
                  <w:sz w:val="22"/>
                  <w:szCs w:val="22"/>
                  <w:u w:val="single"/>
                  <w:lang w:val="en-US"/>
                </w:rPr>
                <w:t>0</w:t>
              </w:r>
              <w:bookmarkEnd w:id="183"/>
              <w:bookmarkEnd w:id="184"/>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w:t>
              </w:r>
              <w:bookmarkStart w:id="185" w:name="_Hlt382260156"/>
              <w:r>
                <w:rPr>
                  <w:color w:val="0000FF"/>
                  <w:sz w:val="22"/>
                  <w:szCs w:val="22"/>
                  <w:u w:val="single"/>
                  <w:lang w:val="en-US"/>
                </w:rPr>
                <w:t>8</w:t>
              </w:r>
              <w:bookmarkEnd w:id="185"/>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25.8</w:t>
              </w:r>
              <w:bookmarkStart w:id="186" w:name="_Hlt382260233"/>
              <w:r>
                <w:rPr>
                  <w:color w:val="0000FF"/>
                  <w:sz w:val="22"/>
                  <w:szCs w:val="22"/>
                  <w:u w:val="single"/>
                  <w:lang w:val="en-US"/>
                </w:rPr>
                <w:t>3</w:t>
              </w:r>
              <w:bookmarkEnd w:id="186"/>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Pr>
                  <w:color w:val="0000FF"/>
                  <w:sz w:val="22"/>
                  <w:szCs w:val="22"/>
                  <w:u w:val="single"/>
                  <w:lang w:val="en-US"/>
                </w:rPr>
                <w:t>25.8</w:t>
              </w:r>
              <w:bookmarkStart w:id="187" w:name="_Hlt382260317"/>
              <w:r>
                <w:rPr>
                  <w:color w:val="0000FF"/>
                  <w:sz w:val="22"/>
                  <w:szCs w:val="22"/>
                  <w:u w:val="single"/>
                  <w:lang w:val="en-US"/>
                </w:rPr>
                <w:t>5</w:t>
              </w:r>
              <w:bookmarkEnd w:id="187"/>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188" w:name="_Hlt382260512"/>
              <w:r>
                <w:rPr>
                  <w:color w:val="0000FF"/>
                  <w:sz w:val="22"/>
                  <w:szCs w:val="22"/>
                  <w:u w:val="single"/>
                  <w:lang w:val="en-US"/>
                </w:rPr>
                <w:t>5</w:t>
              </w:r>
              <w:bookmarkEnd w:id="188"/>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w:t>
              </w:r>
              <w:bookmarkStart w:id="189" w:name="_Hlt382260703"/>
              <w:r>
                <w:rPr>
                  <w:color w:val="0000FF"/>
                  <w:sz w:val="22"/>
                  <w:szCs w:val="22"/>
                  <w:u w:val="single"/>
                  <w:lang w:val="en-US"/>
                </w:rPr>
                <w:t>5</w:t>
              </w:r>
              <w:bookmarkEnd w:id="189"/>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w:t>
              </w:r>
              <w:bookmarkStart w:id="190" w:name="_Hlt382260748"/>
              <w:r>
                <w:rPr>
                  <w:color w:val="0000FF"/>
                  <w:sz w:val="22"/>
                  <w:szCs w:val="22"/>
                  <w:u w:val="single"/>
                  <w:lang w:val="en-US"/>
                </w:rPr>
                <w:t>5</w:t>
              </w:r>
              <w:bookmarkEnd w:id="190"/>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w:t>
              </w:r>
              <w:bookmarkStart w:id="191" w:name="_Hlt382261240"/>
              <w:r>
                <w:rPr>
                  <w:color w:val="0000FF"/>
                  <w:sz w:val="22"/>
                  <w:szCs w:val="22"/>
                  <w:u w:val="single"/>
                  <w:lang w:val="en-US"/>
                </w:rPr>
                <w:t>4</w:t>
              </w:r>
              <w:bookmarkEnd w:id="191"/>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w:t>
              </w:r>
              <w:bookmarkStart w:id="192" w:name="_Hlt382260594"/>
              <w:r>
                <w:rPr>
                  <w:color w:val="0000FF"/>
                  <w:sz w:val="22"/>
                  <w:szCs w:val="22"/>
                  <w:u w:val="single"/>
                  <w:lang w:val="en-US"/>
                </w:rPr>
                <w:t>3</w:t>
              </w:r>
              <w:bookmarkEnd w:id="192"/>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193" w:name="_Hlt382261347"/>
              <w:r>
                <w:rPr>
                  <w:color w:val="0000FF"/>
                  <w:sz w:val="22"/>
                  <w:szCs w:val="22"/>
                  <w:u w:val="single"/>
                  <w:lang w:val="en-US"/>
                </w:rPr>
                <w:t>3</w:t>
              </w:r>
              <w:bookmarkEnd w:id="193"/>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194" w:name="_Hlt382261429"/>
              <w:r>
                <w:rPr>
                  <w:color w:val="0000FF"/>
                  <w:sz w:val="22"/>
                  <w:szCs w:val="22"/>
                  <w:u w:val="single"/>
                  <w:lang w:val="en-US"/>
                </w:rPr>
                <w:t>3</w:t>
              </w:r>
              <w:bookmarkEnd w:id="194"/>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Pr>
                  <w:color w:val="0000FF"/>
                  <w:sz w:val="22"/>
                  <w:szCs w:val="22"/>
                  <w:u w:val="single"/>
                  <w:lang w:val="en-US"/>
                </w:rPr>
                <w:t>29</w:t>
              </w:r>
              <w:bookmarkStart w:id="195" w:name="_Hlt510826351"/>
              <w:bookmarkStart w:id="196" w:name="_Hlt510826350"/>
              <w:r>
                <w:rPr>
                  <w:color w:val="0000FF"/>
                  <w:sz w:val="22"/>
                  <w:szCs w:val="22"/>
                  <w:u w:val="single"/>
                  <w:lang w:val="en-US"/>
                </w:rPr>
                <w:t>.</w:t>
              </w:r>
              <w:bookmarkEnd w:id="195"/>
              <w:bookmarkEnd w:id="196"/>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w:t>
              </w:r>
              <w:bookmarkStart w:id="197" w:name="_Hlt290558789"/>
              <w:r>
                <w:rPr>
                  <w:color w:val="0000FF"/>
                  <w:sz w:val="22"/>
                  <w:szCs w:val="22"/>
                  <w:u w:val="single"/>
                  <w:lang w:val="en-US"/>
                </w:rPr>
                <w:t>.</w:t>
              </w:r>
              <w:bookmarkEnd w:id="197"/>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rStyle w:val="Hyperlink"/>
                  <w:rFonts w:cs="Arial"/>
                  <w:bCs/>
                  <w:sz w:val="22"/>
                  <w:szCs w:val="22"/>
                  <w:lang w:val="en-US"/>
                </w:rPr>
                <w:t>36.</w:t>
              </w:r>
              <w:bookmarkStart w:id="198" w:name="_Hlt331857024"/>
              <w:bookmarkStart w:id="199" w:name="_Hlt331857025"/>
              <w:r>
                <w:rPr>
                  <w:rStyle w:val="Hyperlink"/>
                  <w:rFonts w:cs="Arial"/>
                  <w:bCs/>
                  <w:sz w:val="22"/>
                  <w:szCs w:val="22"/>
                  <w:lang w:val="en-US"/>
                </w:rPr>
                <w:t>4</w:t>
              </w:r>
              <w:bookmarkEnd w:id="198"/>
              <w:bookmarkEnd w:id="199"/>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rStyle w:val="Hyperlink"/>
                  <w:rFonts w:cs="Arial"/>
                  <w:bCs/>
                  <w:sz w:val="22"/>
                  <w:szCs w:val="22"/>
                  <w:lang w:val="en-US"/>
                </w:rPr>
                <w:t>36.</w:t>
              </w:r>
              <w:bookmarkStart w:id="200" w:name="_Hlt510827104"/>
              <w:r>
                <w:rPr>
                  <w:rStyle w:val="Hyperlink"/>
                  <w:rFonts w:cs="Arial"/>
                  <w:bCs/>
                  <w:sz w:val="22"/>
                  <w:szCs w:val="22"/>
                  <w:lang w:val="en-US"/>
                </w:rPr>
                <w:t>7</w:t>
              </w:r>
              <w:bookmarkEnd w:id="200"/>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w:t>
              </w:r>
              <w:bookmarkStart w:id="201" w:name="_Hlt272147433"/>
              <w:r>
                <w:rPr>
                  <w:color w:val="0000FF"/>
                  <w:sz w:val="22"/>
                  <w:szCs w:val="22"/>
                  <w:u w:val="single"/>
                  <w:lang w:val="en-US"/>
                </w:rPr>
                <w:t>.</w:t>
              </w:r>
              <w:bookmarkStart w:id="202" w:name="_Hlt290557855"/>
              <w:bookmarkEnd w:id="201"/>
              <w:r>
                <w:rPr>
                  <w:color w:val="0000FF"/>
                  <w:sz w:val="22"/>
                  <w:szCs w:val="22"/>
                  <w:u w:val="single"/>
                  <w:lang w:val="en-US"/>
                </w:rPr>
                <w:t>9</w:t>
              </w:r>
              <w:bookmarkStart w:id="203" w:name="_Hlt290558354"/>
              <w:bookmarkStart w:id="204" w:name="_Hlt290558795"/>
              <w:bookmarkEnd w:id="202"/>
              <w:r>
                <w:rPr>
                  <w:color w:val="0000FF"/>
                  <w:sz w:val="22"/>
                  <w:szCs w:val="22"/>
                  <w:u w:val="single"/>
                  <w:lang w:val="en-US"/>
                </w:rPr>
                <w:t>2</w:t>
              </w:r>
              <w:bookmarkEnd w:id="203"/>
              <w:bookmarkEnd w:id="204"/>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Pr>
                  <w:rStyle w:val="Hyperlink"/>
                  <w:rFonts w:cs="Arial"/>
                  <w:sz w:val="22"/>
                  <w:szCs w:val="22"/>
                </w:rPr>
                <w:t>37.48</w:t>
              </w:r>
              <w:bookmarkStart w:id="205" w:name="_Hlt99987030"/>
              <w:bookmarkStart w:id="206" w:name="_Hlt99987031"/>
              <w:r>
                <w:rPr>
                  <w:rStyle w:val="Hyperlink"/>
                  <w:rFonts w:cs="Arial"/>
                  <w:sz w:val="22"/>
                  <w:szCs w:val="22"/>
                </w:rPr>
                <w:t>0</w:t>
              </w:r>
              <w:bookmarkEnd w:id="205"/>
              <w:bookmarkEnd w:id="206"/>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w:t>
              </w:r>
              <w:bookmarkStart w:id="207" w:name="_Hlt99987012"/>
              <w:bookmarkStart w:id="208" w:name="_Hlt99987013"/>
              <w:r>
                <w:rPr>
                  <w:rStyle w:val="Hyperlink"/>
                  <w:rFonts w:cs="Arial"/>
                  <w:sz w:val="22"/>
                  <w:szCs w:val="22"/>
                </w:rPr>
                <w:t>4</w:t>
              </w:r>
              <w:bookmarkEnd w:id="207"/>
              <w:bookmarkEnd w:id="208"/>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37.4</w:t>
              </w:r>
              <w:bookmarkStart w:id="209" w:name="_Hlt99987001"/>
              <w:bookmarkStart w:id="210" w:name="_Hlt99987002"/>
              <w:r>
                <w:rPr>
                  <w:rStyle w:val="Hyperlink"/>
                  <w:rFonts w:cs="Arial"/>
                  <w:sz w:val="22"/>
                  <w:szCs w:val="22"/>
                </w:rPr>
                <w:t>8</w:t>
              </w:r>
              <w:bookmarkEnd w:id="209"/>
              <w:bookmarkEnd w:id="210"/>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211" w:name="_Hlt99986986"/>
              <w:bookmarkStart w:id="212" w:name="_Hlt99986987"/>
              <w:r>
                <w:rPr>
                  <w:rStyle w:val="Hyperlink"/>
                  <w:rFonts w:cs="Arial"/>
                  <w:sz w:val="22"/>
                  <w:szCs w:val="22"/>
                </w:rPr>
                <w:t>8</w:t>
              </w:r>
              <w:bookmarkEnd w:id="211"/>
              <w:bookmarkEnd w:id="212"/>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w:t>
              </w:r>
              <w:bookmarkStart w:id="213" w:name="_Hlt99986847"/>
              <w:bookmarkStart w:id="214" w:name="_Hlt99986848"/>
              <w:r>
                <w:rPr>
                  <w:rStyle w:val="Hyperlink"/>
                  <w:rFonts w:cs="Arial"/>
                  <w:bCs/>
                  <w:sz w:val="22"/>
                  <w:szCs w:val="22"/>
                  <w:lang w:val="en-US"/>
                </w:rPr>
                <w:t>1</w:t>
              </w:r>
              <w:bookmarkEnd w:id="213"/>
              <w:bookmarkEnd w:id="214"/>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rStyle w:val="Hyperlink"/>
                  <w:rFonts w:cs="Arial"/>
                  <w:bCs/>
                  <w:sz w:val="22"/>
                  <w:szCs w:val="22"/>
                  <w:lang w:val="en-US"/>
                </w:rPr>
                <w:t>3</w:t>
              </w:r>
              <w:bookmarkStart w:id="215" w:name="_Hlt510827141"/>
              <w:r>
                <w:rPr>
                  <w:rStyle w:val="Hyperlink"/>
                  <w:rFonts w:cs="Arial"/>
                  <w:bCs/>
                  <w:sz w:val="22"/>
                  <w:szCs w:val="22"/>
                  <w:lang w:val="en-US"/>
                </w:rPr>
                <w:t>7</w:t>
              </w:r>
              <w:bookmarkEnd w:id="215"/>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Pr>
                  <w:rStyle w:val="Hyperlink"/>
                  <w:rFonts w:cs="Arial"/>
                  <w:sz w:val="22"/>
                  <w:szCs w:val="22"/>
                </w:rPr>
                <w:t>38.4</w:t>
              </w:r>
              <w:bookmarkStart w:id="216" w:name="_Hlt510827158"/>
              <w:r>
                <w:rPr>
                  <w:rStyle w:val="Hyperlink"/>
                  <w:rFonts w:cs="Arial"/>
                  <w:sz w:val="22"/>
                  <w:szCs w:val="22"/>
                </w:rPr>
                <w:t>0</w:t>
              </w:r>
              <w:bookmarkEnd w:id="216"/>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w:t>
              </w:r>
              <w:bookmarkStart w:id="217" w:name="_Hlt510827191"/>
              <w:r>
                <w:rPr>
                  <w:rStyle w:val="Hyperlink"/>
                  <w:rFonts w:cs="Arial"/>
                  <w:sz w:val="22"/>
                  <w:szCs w:val="22"/>
                </w:rPr>
                <w:t>.</w:t>
              </w:r>
              <w:bookmarkEnd w:id="217"/>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218" w:name="_Hlt510827197"/>
              <w:bookmarkStart w:id="219" w:name="_Hlt510827249"/>
              <w:r>
                <w:rPr>
                  <w:rStyle w:val="Hyperlink"/>
                  <w:rFonts w:cs="Arial"/>
                  <w:sz w:val="22"/>
                  <w:szCs w:val="22"/>
                </w:rPr>
                <w:t>4</w:t>
              </w:r>
              <w:bookmarkEnd w:id="218"/>
              <w:bookmarkEnd w:id="219"/>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38.4</w:t>
              </w:r>
              <w:bookmarkStart w:id="220" w:name="_Hlt510827324"/>
              <w:bookmarkStart w:id="221" w:name="_Hlt510827201"/>
              <w:r>
                <w:rPr>
                  <w:rStyle w:val="Hyperlink"/>
                  <w:rFonts w:cs="Arial"/>
                  <w:sz w:val="22"/>
                  <w:szCs w:val="22"/>
                </w:rPr>
                <w:t>1</w:t>
              </w:r>
              <w:bookmarkEnd w:id="220"/>
              <w:bookmarkEnd w:id="221"/>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222" w:name="_Hlt510827205"/>
              <w:r>
                <w:rPr>
                  <w:rStyle w:val="Hyperlink"/>
                  <w:rFonts w:cs="Arial"/>
                  <w:sz w:val="22"/>
                  <w:szCs w:val="22"/>
                </w:rPr>
                <w:t>1</w:t>
              </w:r>
              <w:bookmarkEnd w:id="222"/>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38.41</w:t>
              </w:r>
              <w:bookmarkStart w:id="223" w:name="_Hlt510827389"/>
              <w:r>
                <w:rPr>
                  <w:rStyle w:val="Hyperlink"/>
                  <w:rFonts w:cs="Arial"/>
                  <w:sz w:val="22"/>
                  <w:szCs w:val="22"/>
                </w:rPr>
                <w:t>4</w:t>
              </w:r>
              <w:bookmarkEnd w:id="223"/>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w:t>
              </w:r>
              <w:bookmarkStart w:id="224" w:name="_Hlt510827398"/>
              <w:r>
                <w:rPr>
                  <w:rStyle w:val="Hyperlink"/>
                  <w:rFonts w:cs="Arial"/>
                  <w:sz w:val="22"/>
                  <w:szCs w:val="22"/>
                </w:rPr>
                <w:t>4</w:t>
              </w:r>
              <w:bookmarkEnd w:id="224"/>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38.4</w:t>
              </w:r>
              <w:bookmarkStart w:id="225" w:name="_Hlt510827407"/>
              <w:r>
                <w:rPr>
                  <w:rStyle w:val="Hyperlink"/>
                  <w:rFonts w:cs="Arial"/>
                  <w:sz w:val="22"/>
                  <w:szCs w:val="22"/>
                </w:rPr>
                <w:t>2</w:t>
              </w:r>
              <w:bookmarkEnd w:id="225"/>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w:t>
              </w:r>
              <w:bookmarkStart w:id="226" w:name="_Hlt510827464"/>
              <w:r>
                <w:rPr>
                  <w:rStyle w:val="Hyperlink"/>
                  <w:rFonts w:cs="Arial"/>
                  <w:sz w:val="22"/>
                  <w:szCs w:val="22"/>
                </w:rPr>
                <w:t>4</w:t>
              </w:r>
              <w:bookmarkStart w:id="227" w:name="_Hlt510827481"/>
              <w:bookmarkEnd w:id="226"/>
              <w:r>
                <w:rPr>
                  <w:rStyle w:val="Hyperlink"/>
                  <w:rFonts w:cs="Arial"/>
                  <w:sz w:val="22"/>
                  <w:szCs w:val="22"/>
                </w:rPr>
                <w:t>2</w:t>
              </w:r>
              <w:bookmarkEnd w:id="227"/>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38.4</w:t>
              </w:r>
              <w:bookmarkStart w:id="228" w:name="_Hlt510827469"/>
              <w:r>
                <w:rPr>
                  <w:rStyle w:val="Hyperlink"/>
                  <w:rFonts w:cs="Arial"/>
                  <w:sz w:val="22"/>
                  <w:szCs w:val="22"/>
                </w:rPr>
                <w:t>2</w:t>
              </w:r>
              <w:bookmarkEnd w:id="228"/>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229" w:name="_Hlt510827554"/>
              <w:r>
                <w:rPr>
                  <w:rStyle w:val="Hyperlink"/>
                  <w:rFonts w:cs="Arial"/>
                  <w:sz w:val="22"/>
                  <w:szCs w:val="22"/>
                </w:rPr>
                <w:t>2</w:t>
              </w:r>
              <w:bookmarkEnd w:id="229"/>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230" w:name="_Hlt510827593"/>
              <w:r>
                <w:rPr>
                  <w:rStyle w:val="Hyperlink"/>
                  <w:rFonts w:cs="Arial"/>
                  <w:sz w:val="22"/>
                  <w:szCs w:val="22"/>
                </w:rPr>
                <w:t>2</w:t>
              </w:r>
              <w:bookmarkEnd w:id="230"/>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Pr>
                  <w:rStyle w:val="Hyperlink"/>
                  <w:rFonts w:cs="Arial"/>
                  <w:sz w:val="22"/>
                  <w:szCs w:val="22"/>
                </w:rPr>
                <w:t>38.8</w:t>
              </w:r>
              <w:bookmarkStart w:id="231" w:name="_Hlt510828067"/>
              <w:r>
                <w:rPr>
                  <w:rStyle w:val="Hyperlink"/>
                  <w:rFonts w:cs="Arial"/>
                  <w:sz w:val="22"/>
                  <w:szCs w:val="22"/>
                </w:rPr>
                <w:t>0</w:t>
              </w:r>
              <w:bookmarkEnd w:id="231"/>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w:t>
              </w:r>
              <w:bookmarkStart w:id="232" w:name="_Hlt528962040"/>
              <w:bookmarkStart w:id="233" w:name="_Hlt528962039"/>
              <w:r>
                <w:rPr>
                  <w:rStyle w:val="Hyperlink"/>
                  <w:rFonts w:cs="Arial"/>
                  <w:sz w:val="22"/>
                  <w:szCs w:val="22"/>
                </w:rPr>
                <w:t>8</w:t>
              </w:r>
              <w:bookmarkStart w:id="234" w:name="_Hlt510828089"/>
              <w:bookmarkEnd w:id="232"/>
              <w:bookmarkEnd w:id="233"/>
              <w:r>
                <w:rPr>
                  <w:rStyle w:val="Hyperlink"/>
                  <w:rFonts w:cs="Arial"/>
                  <w:sz w:val="22"/>
                  <w:szCs w:val="22"/>
                </w:rPr>
                <w:t>.</w:t>
              </w:r>
              <w:bookmarkEnd w:id="234"/>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38.85</w:t>
              </w:r>
              <w:bookmarkStart w:id="235" w:name="_Hlt77586260"/>
              <w:bookmarkStart w:id="236" w:name="_Hlt77586261"/>
              <w:bookmarkEnd w:id="235"/>
              <w:bookmarkEnd w:id="236"/>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w:t>
              </w:r>
              <w:bookmarkStart w:id="237" w:name="_Hlt114824883"/>
              <w:bookmarkStart w:id="238" w:name="_Hlt114824884"/>
              <w:r>
                <w:rPr>
                  <w:rStyle w:val="Hyperlink"/>
                  <w:rFonts w:cs="Arial"/>
                  <w:sz w:val="22"/>
                  <w:szCs w:val="22"/>
                </w:rPr>
                <w:t>7</w:t>
              </w:r>
              <w:bookmarkEnd w:id="237"/>
              <w:bookmarkEnd w:id="238"/>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w:t>
              </w:r>
              <w:bookmarkStart w:id="239" w:name="_Hlt77586323"/>
              <w:bookmarkStart w:id="240" w:name="_Hlt77586322"/>
              <w:bookmarkEnd w:id="239"/>
              <w:bookmarkEnd w:id="240"/>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r>
        <w:t>6.1.1</w:t>
      </w:r>
      <w:r>
        <w:tab/>
        <w:t>RAN3 Internal TRs</w:t>
      </w:r>
      <w:bookmarkEnd w:id="241"/>
      <w:bookmarkEnd w:id="242"/>
      <w:bookmarkEnd w:id="243"/>
      <w:bookmarkEnd w:id="244"/>
      <w:bookmarkEnd w:id="245"/>
      <w:bookmarkEnd w:id="246"/>
      <w:bookmarkEnd w:id="247"/>
      <w:bookmarkEnd w:id="248"/>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C00B1">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49" w:name="_Toc114493053"/>
      <w:bookmarkStart w:id="250" w:name="_Toc528971773"/>
      <w:bookmarkStart w:id="251" w:name="_Toc100304347"/>
      <w:bookmarkStart w:id="252" w:name="_Toc109604922"/>
      <w:bookmarkStart w:id="253" w:name="_Toc100044851"/>
      <w:bookmarkStart w:id="254" w:name="_Toc101174493"/>
      <w:bookmarkStart w:id="255" w:name="_Toc84238853"/>
      <w:bookmarkStart w:id="256" w:name="_Toc100304279"/>
      <w:r>
        <w:lastRenderedPageBreak/>
        <w:t>6.2</w:t>
      </w:r>
      <w:r>
        <w:tab/>
        <w:t>Work and study items relevant for TSG RAN WG3</w:t>
      </w:r>
      <w:bookmarkEnd w:id="249"/>
      <w:bookmarkEnd w:id="250"/>
      <w:bookmarkEnd w:id="251"/>
      <w:bookmarkEnd w:id="252"/>
      <w:bookmarkEnd w:id="253"/>
      <w:bookmarkEnd w:id="254"/>
      <w:bookmarkEnd w:id="255"/>
      <w:bookmarkEnd w:id="256"/>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7"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7"/>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1"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2" w:history="1">
              <w:r>
                <w:rPr>
                  <w:rFonts w:cs="Arial"/>
                  <w:color w:val="000000"/>
                </w:rPr>
                <w:t>RP-2</w:t>
              </w:r>
              <w:bookmarkStart w:id="258" w:name="_Hlt69461809"/>
              <w:bookmarkStart w:id="259" w:name="_Hlt69461808"/>
              <w:r>
                <w:rPr>
                  <w:rFonts w:cs="Arial"/>
                  <w:color w:val="000000"/>
                </w:rPr>
                <w:t>1</w:t>
              </w:r>
              <w:bookmarkEnd w:id="258"/>
              <w:bookmarkEnd w:id="259"/>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3" w:history="1">
              <w:r>
                <w:rPr>
                  <w:rFonts w:cs="Arial"/>
                  <w:color w:val="000000"/>
                </w:rPr>
                <w:t>RP-21</w:t>
              </w:r>
              <w:bookmarkStart w:id="260" w:name="_Hlt83910994"/>
              <w:bookmarkStart w:id="261" w:name="_Hlt83910993"/>
              <w:bookmarkStart w:id="262" w:name="_Hlt83911017"/>
              <w:r>
                <w:rPr>
                  <w:rFonts w:cs="Arial"/>
                  <w:color w:val="000000"/>
                </w:rPr>
                <w:t>2</w:t>
              </w:r>
              <w:bookmarkEnd w:id="260"/>
              <w:bookmarkEnd w:id="261"/>
              <w:bookmarkEnd w:id="262"/>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4"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5"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217F78D" w14:textId="7642FAC8" w:rsidR="00E66CCF" w:rsidRDefault="00000000">
            <w:pPr>
              <w:pStyle w:val="TAL0"/>
              <w:keepNext w:val="0"/>
              <w:keepLines w:val="0"/>
              <w:rPr>
                <w:rFonts w:cs="Arial"/>
                <w:color w:val="000000"/>
              </w:rPr>
            </w:pPr>
            <w:hyperlink r:id="rId187" w:history="1">
              <w:r>
                <w:rPr>
                  <w:rStyle w:val="Hyperlink"/>
                  <w:rFonts w:cs="Arial"/>
                  <w:szCs w:val="18"/>
                  <w:lang w:eastAsia="en-GB"/>
                </w:rPr>
                <w:t>RP-240104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029BB549" w:rsidR="00E66CCF" w:rsidRDefault="00000000">
            <w:pPr>
              <w:pStyle w:val="TAL0"/>
              <w:keepNext w:val="0"/>
              <w:keepLines w:val="0"/>
              <w:rPr>
                <w:rFonts w:cs="Arial"/>
                <w:color w:val="000000"/>
              </w:rPr>
            </w:pPr>
            <w:hyperlink r:id="rId188" w:history="1">
              <w:r>
                <w:rPr>
                  <w:rStyle w:val="Hyperlink"/>
                  <w:rFonts w:cs="Arial"/>
                  <w:szCs w:val="18"/>
                </w:rPr>
                <w:t>RP-240103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2A8650EB"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7DDAFEF7" w:rsidR="00E66CCF" w:rsidRDefault="00000000">
            <w:pPr>
              <w:pStyle w:val="TAL0"/>
              <w:keepNext w:val="0"/>
              <w:keepLines w:val="0"/>
              <w:rPr>
                <w:rFonts w:cs="Arial"/>
                <w:color w:val="000000"/>
              </w:rPr>
            </w:pPr>
            <w:hyperlink r:id="rId189" w:history="1">
              <w:r>
                <w:rPr>
                  <w:rStyle w:val="Hyperlink"/>
                  <w:rFonts w:cs="Arial"/>
                </w:rPr>
                <w:t>RP-240778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55745865" w:rsidR="00E66CCF" w:rsidRDefault="00000000">
            <w:pPr>
              <w:pStyle w:val="TAL0"/>
              <w:keepNext w:val="0"/>
              <w:keepLines w:val="0"/>
              <w:rPr>
                <w:rFonts w:cs="Arial"/>
                <w:color w:val="000000"/>
              </w:rPr>
            </w:pPr>
            <w:hyperlink r:id="rId190" w:history="1">
              <w:r>
                <w:rPr>
                  <w:rStyle w:val="Hyperlink"/>
                  <w:rFonts w:cs="Arial"/>
                </w:rPr>
                <w:t>RP-240302</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Default="00000000">
            <w:pPr>
              <w:pStyle w:val="TAL0"/>
              <w:keepNext w:val="0"/>
              <w:keepLines w:val="0"/>
              <w:rPr>
                <w:rFonts w:cs="Arial"/>
                <w:color w:val="000000"/>
                <w:szCs w:val="18"/>
              </w:rPr>
            </w:pPr>
            <w:r>
              <w:rPr>
                <w:rFonts w:cs="Arial"/>
                <w:color w:val="000000"/>
              </w:rPr>
              <w:t>Study on additional topological enhancements for NR</w:t>
            </w:r>
          </w:p>
          <w:p w14:paraId="2C15B800" w14:textId="77777777" w:rsidR="00E66CCF" w:rsidRDefault="00000000">
            <w:pPr>
              <w:pStyle w:val="TAL0"/>
              <w:keepNext w:val="0"/>
              <w:keepLines w:val="0"/>
              <w:rPr>
                <w:rFonts w:cs="Arial"/>
                <w:color w:val="000000"/>
                <w:szCs w:val="18"/>
              </w:rPr>
            </w:pPr>
            <w:r>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12417B6" w14:textId="6B6FEE89" w:rsidR="00E66CCF" w:rsidRDefault="00000000">
            <w:pPr>
              <w:pStyle w:val="TAL0"/>
              <w:keepNext w:val="0"/>
              <w:keepLines w:val="0"/>
              <w:rPr>
                <w:rFonts w:cs="Arial"/>
                <w:color w:val="000000"/>
                <w:szCs w:val="18"/>
                <w:lang w:eastAsia="en-GB"/>
              </w:rPr>
            </w:pPr>
            <w:hyperlink r:id="rId191" w:history="1">
              <w:r>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401EE16D" w:rsidR="00E66CCF" w:rsidRDefault="00000000">
            <w:pPr>
              <w:pStyle w:val="TAL0"/>
              <w:keepNext w:val="0"/>
              <w:keepLines w:val="0"/>
              <w:rPr>
                <w:rFonts w:cs="Arial"/>
                <w:color w:val="000000"/>
                <w:szCs w:val="18"/>
              </w:rPr>
            </w:pPr>
            <w:hyperlink r:id="rId192" w:history="1">
              <w:r>
                <w:rPr>
                  <w:rStyle w:val="Hyperlink"/>
                  <w:rFonts w:cs="Arial"/>
                  <w:szCs w:val="18"/>
                </w:rPr>
                <w:t>RP-240320</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Default="00000000">
            <w:pPr>
              <w:pStyle w:val="TAL0"/>
              <w:keepNext w:val="0"/>
              <w:keepLines w:val="0"/>
              <w:rPr>
                <w:rFonts w:cs="Arial"/>
                <w:color w:val="000000"/>
              </w:rPr>
            </w:pPr>
            <w:r>
              <w:rPr>
                <w:rFonts w:cs="Arial"/>
                <w:color w:val="000000"/>
              </w:rPr>
              <w:t>Study on enhancements for Artificial Intelligence (AI)/Machine Learning (ML) for NG-RAN</w:t>
            </w:r>
          </w:p>
          <w:p w14:paraId="06A1DC94" w14:textId="77777777" w:rsidR="00E66CCF" w:rsidRDefault="00000000">
            <w:pPr>
              <w:pStyle w:val="TAL0"/>
              <w:keepNext w:val="0"/>
              <w:keepLines w:val="0"/>
              <w:rPr>
                <w:rFonts w:cs="Arial"/>
                <w:color w:val="000000"/>
                <w:szCs w:val="18"/>
              </w:rPr>
            </w:pPr>
            <w:r>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4AABF1C7"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FCFC782" w14:textId="41673024" w:rsidR="00E66CCF" w:rsidRDefault="00000000">
            <w:pPr>
              <w:pStyle w:val="TAL0"/>
              <w:keepNext w:val="0"/>
              <w:keepLines w:val="0"/>
              <w:rPr>
                <w:rFonts w:cs="Arial"/>
                <w:color w:val="000000"/>
                <w:szCs w:val="18"/>
                <w:lang w:eastAsia="en-GB"/>
              </w:rPr>
            </w:pPr>
            <w:hyperlink r:id="rId193" w:history="1">
              <w:r>
                <w:rPr>
                  <w:rStyle w:val="Hyperlink"/>
                  <w:rFonts w:cs="Arial"/>
                  <w:szCs w:val="18"/>
                  <w:lang w:eastAsia="en-GB"/>
                </w:rPr>
                <w:t>RP-240323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77777777" w:rsidR="00E66CCF" w:rsidRDefault="00000000">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Default="00000000">
            <w:pPr>
              <w:pStyle w:val="TAL0"/>
              <w:keepNext w:val="0"/>
              <w:keepLines w:val="0"/>
              <w:rPr>
                <w:rFonts w:cs="Arial"/>
                <w:color w:val="000000"/>
                <w:szCs w:val="18"/>
              </w:rPr>
            </w:pPr>
            <w:r>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Default="00000000">
            <w:pPr>
              <w:pStyle w:val="TAL0"/>
              <w:keepNext w:val="0"/>
              <w:keepLines w:val="0"/>
              <w:rPr>
                <w:rFonts w:cs="Arial"/>
                <w:color w:val="000000"/>
                <w:szCs w:val="18"/>
              </w:rPr>
            </w:pPr>
            <w:r>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hyperlink r:id="rId194"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2EAEAE8B" w:rsidR="00E66CCF" w:rsidRDefault="00000000">
            <w:pPr>
              <w:pStyle w:val="TAL0"/>
              <w:keepNext w:val="0"/>
              <w:keepLines w:val="0"/>
              <w:rPr>
                <w:rFonts w:cs="Arial"/>
                <w:color w:val="000000"/>
                <w:szCs w:val="18"/>
              </w:rPr>
            </w:pPr>
            <w:hyperlink r:id="rId195" w:history="1">
              <w:r>
                <w:rPr>
                  <w:rStyle w:val="Hyperlink"/>
                  <w:rFonts w:cs="Arial"/>
                  <w:szCs w:val="18"/>
                </w:rPr>
                <w:t>RP-240118</w:t>
              </w:r>
            </w:hyperlink>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r>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Default="00000000">
            <w:pPr>
              <w:pStyle w:val="TAL0"/>
              <w:keepNext w:val="0"/>
              <w:keepLines w:val="0"/>
              <w:rPr>
                <w:rFonts w:cs="Arial"/>
                <w:color w:val="000000"/>
                <w:szCs w:val="18"/>
              </w:rPr>
            </w:pPr>
            <w:r>
              <w:rPr>
                <w:rFonts w:cs="Arial"/>
                <w:color w:val="000000"/>
                <w:szCs w:val="18"/>
              </w:rPr>
              <w:t>Core part: Evolution of NR duplex operation: Sub-band full duplex (SBFD)</w:t>
            </w:r>
          </w:p>
          <w:p w14:paraId="6C5F6D60" w14:textId="77777777" w:rsidR="00E66CCF" w:rsidRDefault="00000000">
            <w:pPr>
              <w:pStyle w:val="TAL0"/>
              <w:keepNext w:val="0"/>
              <w:keepLines w:val="0"/>
              <w:rPr>
                <w:rFonts w:cs="Arial"/>
                <w:color w:val="000000"/>
                <w:szCs w:val="18"/>
              </w:rPr>
            </w:pPr>
            <w:r>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7E6ADFB0"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651450EE" w:rsidR="00E66CCF" w:rsidRDefault="00000000">
            <w:pPr>
              <w:pStyle w:val="TAL0"/>
              <w:keepNext w:val="0"/>
              <w:keepLines w:val="0"/>
              <w:rPr>
                <w:rFonts w:cs="Arial"/>
                <w:color w:val="000000"/>
                <w:szCs w:val="18"/>
              </w:rPr>
            </w:pPr>
            <w:hyperlink r:id="rId196" w:history="1">
              <w:r>
                <w:rPr>
                  <w:rStyle w:val="Hyperlink"/>
                  <w:rFonts w:cs="Arial"/>
                  <w:szCs w:val="18"/>
                </w:rPr>
                <w:t>RP-240789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5771AD2D" w:rsidR="00E66CCF" w:rsidRDefault="00000000">
            <w:pPr>
              <w:pStyle w:val="TAL0"/>
              <w:keepNext w:val="0"/>
              <w:keepLines w:val="0"/>
              <w:rPr>
                <w:rFonts w:cs="Arial"/>
                <w:color w:val="000000"/>
                <w:szCs w:val="18"/>
              </w:rPr>
            </w:pPr>
            <w:hyperlink r:id="rId197" w:history="1">
              <w:r>
                <w:rPr>
                  <w:rStyle w:val="Hyperlink"/>
                  <w:rFonts w:cs="Arial"/>
                  <w:szCs w:val="18"/>
                </w:rPr>
                <w:t>RP-240171</w:t>
              </w:r>
            </w:hyperlink>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r>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NR air interface</w:t>
            </w:r>
          </w:p>
          <w:p w14:paraId="7170327C" w14:textId="77777777" w:rsidR="00E66CCF" w:rsidRDefault="00000000">
            <w:pPr>
              <w:pStyle w:val="TAL0"/>
              <w:keepNext w:val="0"/>
              <w:keepLines w:val="0"/>
              <w:rPr>
                <w:rFonts w:cs="Arial"/>
                <w:color w:val="000000"/>
                <w:szCs w:val="18"/>
              </w:rPr>
            </w:pPr>
            <w:r>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3F0D74B5"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02432A09" w:rsidR="00E66CCF" w:rsidRDefault="00000000">
            <w:pPr>
              <w:pStyle w:val="TAL0"/>
              <w:keepNext w:val="0"/>
              <w:keepLines w:val="0"/>
              <w:rPr>
                <w:rFonts w:cs="Arial"/>
                <w:color w:val="000000"/>
                <w:szCs w:val="18"/>
              </w:rPr>
            </w:pPr>
            <w:hyperlink r:id="rId198" w:history="1">
              <w:r>
                <w:rPr>
                  <w:rStyle w:val="Hyperlink"/>
                  <w:rFonts w:cs="Arial"/>
                  <w:szCs w:val="18"/>
                </w:rPr>
                <w:t>RP-240774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65B04C6C" w:rsidR="00E66CCF" w:rsidRDefault="00000000">
            <w:pPr>
              <w:pStyle w:val="TAL0"/>
              <w:keepNext w:val="0"/>
              <w:keepLines w:val="0"/>
              <w:rPr>
                <w:rFonts w:cs="Arial"/>
                <w:color w:val="000000"/>
                <w:szCs w:val="18"/>
              </w:rPr>
            </w:pPr>
            <w:hyperlink r:id="rId199" w:history="1">
              <w:r>
                <w:rPr>
                  <w:rStyle w:val="Hyperlink"/>
                  <w:rFonts w:cs="Arial"/>
                  <w:szCs w:val="18"/>
                </w:rPr>
                <w:t>RP-240499</w:t>
              </w:r>
            </w:hyperlink>
          </w:p>
        </w:tc>
        <w:tc>
          <w:tcPr>
            <w:tcW w:w="1276" w:type="dxa"/>
            <w:tcBorders>
              <w:top w:val="single" w:sz="4" w:space="0" w:color="auto"/>
              <w:left w:val="nil"/>
              <w:bottom w:val="single" w:sz="4" w:space="0" w:color="auto"/>
              <w:right w:val="single" w:sz="4" w:space="0" w:color="auto"/>
            </w:tcBorders>
            <w:vAlign w:val="center"/>
          </w:tcPr>
          <w:p w14:paraId="11224B29"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Default="00000000">
            <w:pPr>
              <w:pStyle w:val="TAL0"/>
              <w:keepNext w:val="0"/>
              <w:keepLines w:val="0"/>
              <w:rPr>
                <w:rFonts w:cs="Arial"/>
                <w:color w:val="000000"/>
                <w:szCs w:val="18"/>
              </w:rPr>
            </w:pPr>
            <w:r>
              <w:rPr>
                <w:rFonts w:cs="Arial"/>
                <w:color w:val="000000"/>
                <w:szCs w:val="18"/>
              </w:rPr>
              <w:t>Core part: Low-power wake-up signal and receiver for NR (LP-WUS/WUR)</w:t>
            </w:r>
          </w:p>
          <w:p w14:paraId="258382A4" w14:textId="77777777" w:rsidR="00E66CCF" w:rsidRDefault="00000000">
            <w:pPr>
              <w:pStyle w:val="TAL0"/>
              <w:keepNext w:val="0"/>
              <w:keepLines w:val="0"/>
              <w:rPr>
                <w:rFonts w:cs="Arial"/>
                <w:color w:val="000000"/>
                <w:szCs w:val="18"/>
              </w:rPr>
            </w:pPr>
            <w:r>
              <w:rPr>
                <w:rFonts w:cs="Arial"/>
                <w:i/>
                <w:iCs/>
                <w:color w:val="000000"/>
                <w:sz w:val="16"/>
                <w:szCs w:val="16"/>
              </w:rPr>
              <w:t>(*Impacted TS: 38.420, 38.423)</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770AB12"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785FA83A" w:rsidR="00E66CCF" w:rsidRDefault="00000000">
            <w:pPr>
              <w:pStyle w:val="TAL0"/>
              <w:keepNext w:val="0"/>
              <w:keepLines w:val="0"/>
              <w:rPr>
                <w:rFonts w:cs="Arial"/>
                <w:color w:val="000000"/>
                <w:szCs w:val="18"/>
              </w:rPr>
            </w:pPr>
            <w:hyperlink r:id="rId200" w:history="1">
              <w:r>
                <w:rPr>
                  <w:rStyle w:val="Hyperlink"/>
                  <w:rFonts w:cs="Arial"/>
                  <w:szCs w:val="18"/>
                </w:rPr>
                <w:t>RP-240801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08C5BF58" w:rsidR="00E66CCF" w:rsidRDefault="00000000">
            <w:pPr>
              <w:pStyle w:val="TAL0"/>
              <w:keepNext w:val="0"/>
              <w:keepLines w:val="0"/>
              <w:rPr>
                <w:rFonts w:cs="Arial"/>
                <w:color w:val="000000"/>
                <w:szCs w:val="18"/>
              </w:rPr>
            </w:pPr>
            <w:hyperlink r:id="rId201" w:history="1">
              <w:r>
                <w:rPr>
                  <w:rStyle w:val="Hyperlink"/>
                  <w:rFonts w:cs="Arial"/>
                  <w:szCs w:val="18"/>
                </w:rPr>
                <w:t>RP-240134</w:t>
              </w:r>
            </w:hyperlink>
          </w:p>
        </w:tc>
        <w:tc>
          <w:tcPr>
            <w:tcW w:w="1276" w:type="dxa"/>
            <w:tcBorders>
              <w:top w:val="single" w:sz="4" w:space="0" w:color="auto"/>
              <w:left w:val="nil"/>
              <w:bottom w:val="single" w:sz="4" w:space="0" w:color="auto"/>
              <w:right w:val="single" w:sz="4" w:space="0" w:color="auto"/>
            </w:tcBorders>
            <w:vAlign w:val="center"/>
          </w:tcPr>
          <w:p w14:paraId="4A287F3A" w14:textId="77777777"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r>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Default="00000000">
            <w:pPr>
              <w:pStyle w:val="TAL0"/>
              <w:keepNext w:val="0"/>
              <w:keepLines w:val="0"/>
              <w:rPr>
                <w:rFonts w:cs="Arial"/>
                <w:color w:val="000000"/>
                <w:szCs w:val="18"/>
              </w:rPr>
            </w:pPr>
            <w:r>
              <w:rPr>
                <w:rFonts w:cs="Arial"/>
                <w:color w:val="000000"/>
                <w:szCs w:val="18"/>
              </w:rPr>
              <w:t>Study on solutions for Ambient IoT (Internet of Things) in NR</w:t>
            </w:r>
          </w:p>
          <w:p w14:paraId="7CDF81ED" w14:textId="77777777" w:rsidR="00E66CCF" w:rsidRDefault="00000000">
            <w:pPr>
              <w:pStyle w:val="TAL0"/>
              <w:keepNext w:val="0"/>
              <w:keepLines w:val="0"/>
              <w:rPr>
                <w:rFonts w:cs="Arial"/>
                <w:color w:val="000000"/>
                <w:szCs w:val="18"/>
              </w:rPr>
            </w:pPr>
            <w:r>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254A59A1"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305D33FB" w:rsidR="00E66CCF" w:rsidRDefault="00000000">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029FEA65" w:rsidR="00E66CCF" w:rsidRDefault="00000000">
            <w:pPr>
              <w:pStyle w:val="TAL0"/>
              <w:keepNext w:val="0"/>
              <w:keepLines w:val="0"/>
              <w:rPr>
                <w:rFonts w:cs="Arial"/>
                <w:color w:val="000000"/>
                <w:szCs w:val="18"/>
              </w:rPr>
            </w:pPr>
            <w:hyperlink r:id="rId202"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4BEFDFBC" w:rsidR="00E66CCF" w:rsidRDefault="00000000">
            <w:pPr>
              <w:pStyle w:val="TAL0"/>
              <w:keepNext w:val="0"/>
              <w:keepLines w:val="0"/>
              <w:rPr>
                <w:rFonts w:cs="Arial"/>
                <w:color w:val="000000"/>
                <w:szCs w:val="18"/>
              </w:rPr>
            </w:pPr>
            <w:hyperlink r:id="rId203" w:history="1">
              <w:r>
                <w:rPr>
                  <w:rStyle w:val="Hyperlink"/>
                  <w:rFonts w:cs="Arial"/>
                  <w:szCs w:val="18"/>
                </w:rPr>
                <w:t>RP-240155</w:t>
              </w:r>
            </w:hyperlink>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r>
              <w:rPr>
                <w:rFonts w:cs="Arial"/>
                <w:color w:val="000000"/>
                <w:szCs w:val="18"/>
              </w:rPr>
              <w:t>Netw_Energy_NR_enh</w:t>
            </w:r>
          </w:p>
        </w:tc>
        <w:tc>
          <w:tcPr>
            <w:tcW w:w="567" w:type="dxa"/>
            <w:tcBorders>
              <w:top w:val="single" w:sz="4" w:space="0" w:color="auto"/>
              <w:left w:val="nil"/>
              <w:bottom w:val="single" w:sz="4" w:space="0" w:color="auto"/>
              <w:right w:val="single" w:sz="4" w:space="0" w:color="auto"/>
            </w:tcBorders>
            <w:vAlign w:val="center"/>
          </w:tcPr>
          <w:p w14:paraId="6DADE3CC" w14:textId="77777777" w:rsidR="00E66CCF" w:rsidRDefault="00000000">
            <w:pPr>
              <w:pStyle w:val="TAL0"/>
              <w:keepNext w:val="0"/>
              <w:keepLines w:val="0"/>
              <w:rPr>
                <w:rFonts w:cs="Arial"/>
                <w:color w:val="000000"/>
                <w:szCs w:val="18"/>
              </w:rPr>
            </w:pPr>
            <w:r>
              <w:rPr>
                <w:rFonts w:cs="Arial"/>
                <w:color w:val="000000"/>
                <w:szCs w:val="18"/>
              </w:rPr>
              <w:t>TS</w:t>
            </w:r>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Default="00000000">
            <w:pPr>
              <w:pStyle w:val="TAL0"/>
              <w:keepNext w:val="0"/>
              <w:keepLines w:val="0"/>
              <w:rPr>
                <w:rFonts w:cs="Arial"/>
                <w:color w:val="000000"/>
                <w:szCs w:val="18"/>
              </w:rPr>
            </w:pPr>
            <w:r>
              <w:rPr>
                <w:rFonts w:cs="Arial"/>
                <w:color w:val="000000"/>
                <w:szCs w:val="18"/>
              </w:rPr>
              <w:t>Core part: Enhancements of Network energy savings for NR</w:t>
            </w:r>
          </w:p>
          <w:p w14:paraId="49363C29" w14:textId="77777777" w:rsidR="00E66CCF" w:rsidRDefault="00000000">
            <w:pPr>
              <w:pStyle w:val="TAL0"/>
              <w:keepNext w:val="0"/>
              <w:keepLines w:val="0"/>
              <w:rPr>
                <w:rFonts w:cs="Arial"/>
                <w:color w:val="000000"/>
                <w:szCs w:val="18"/>
              </w:rPr>
            </w:pPr>
            <w:r>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4C670E3C"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2899E399" w:rsidR="00E66CCF" w:rsidRDefault="00000000">
            <w:pPr>
              <w:pStyle w:val="TAL0"/>
              <w:keepNext w:val="0"/>
              <w:keepLines w:val="0"/>
              <w:rPr>
                <w:rFonts w:cs="Arial"/>
                <w:color w:val="000000"/>
                <w:szCs w:val="18"/>
              </w:rPr>
            </w:pPr>
            <w:hyperlink r:id="rId204" w:history="1">
              <w:r>
                <w:rPr>
                  <w:rStyle w:val="Hyperlink"/>
                  <w:rFonts w:cs="Arial"/>
                  <w:szCs w:val="18"/>
                </w:rPr>
                <w:t>RP-240170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32BD2938" w:rsidR="00E66CCF" w:rsidRDefault="00000000">
            <w:pPr>
              <w:pStyle w:val="TAL0"/>
              <w:keepNext w:val="0"/>
              <w:keepLines w:val="0"/>
              <w:rPr>
                <w:rFonts w:cs="Arial"/>
                <w:color w:val="000000"/>
                <w:szCs w:val="18"/>
              </w:rPr>
            </w:pPr>
            <w:hyperlink r:id="rId205" w:history="1">
              <w:r>
                <w:rPr>
                  <w:rStyle w:val="Hyperlink"/>
                  <w:rFonts w:cs="Arial"/>
                  <w:szCs w:val="18"/>
                </w:rPr>
                <w:t>RP-240169</w:t>
              </w:r>
            </w:hyperlink>
          </w:p>
        </w:tc>
        <w:tc>
          <w:tcPr>
            <w:tcW w:w="1276" w:type="dxa"/>
            <w:tcBorders>
              <w:top w:val="single" w:sz="4" w:space="0" w:color="auto"/>
              <w:left w:val="nil"/>
              <w:bottom w:val="single" w:sz="4" w:space="0" w:color="auto"/>
              <w:right w:val="single" w:sz="4" w:space="0" w:color="auto"/>
            </w:tcBorders>
            <w:vAlign w:val="center"/>
          </w:tcPr>
          <w:p w14:paraId="3A8AC5DC"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Default="00000000">
            <w:pPr>
              <w:pStyle w:val="TAL0"/>
              <w:keepNext w:val="0"/>
              <w:keepLines w:val="0"/>
              <w:rPr>
                <w:rFonts w:cs="Arial"/>
                <w:color w:val="000000"/>
                <w:szCs w:val="18"/>
              </w:rPr>
            </w:pPr>
            <w:r>
              <w:rPr>
                <w:rFonts w:cs="Arial"/>
                <w:color w:val="000000"/>
                <w:szCs w:val="18"/>
              </w:rPr>
              <w:t>Core part: NR mobility enhancements Phase 4</w:t>
            </w:r>
          </w:p>
          <w:p w14:paraId="54F52390" w14:textId="77777777" w:rsidR="00E66CCF" w:rsidRDefault="00000000">
            <w:pPr>
              <w:pStyle w:val="TAL0"/>
              <w:keepNext w:val="0"/>
              <w:keepLines w:val="0"/>
              <w:rPr>
                <w:rFonts w:cs="Arial"/>
                <w:color w:val="000000"/>
                <w:szCs w:val="18"/>
              </w:rPr>
            </w:pPr>
            <w:r>
              <w:rPr>
                <w:rFonts w:cs="Arial"/>
                <w:i/>
                <w:iCs/>
                <w:color w:val="000000"/>
                <w:sz w:val="16"/>
                <w:szCs w:val="16"/>
              </w:rPr>
              <w:t>(*Impacted TS: 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1DE30B82"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2A3D3C9D" w:rsidR="00E66CCF" w:rsidRDefault="00000000">
            <w:pPr>
              <w:pStyle w:val="TAL0"/>
              <w:keepNext w:val="0"/>
              <w:keepLines w:val="0"/>
              <w:rPr>
                <w:rFonts w:cs="Arial"/>
                <w:color w:val="000000"/>
                <w:szCs w:val="18"/>
              </w:rPr>
            </w:pPr>
            <w:hyperlink r:id="rId206" w:history="1">
              <w:r>
                <w:rPr>
                  <w:rStyle w:val="Hyperlink"/>
                  <w:rFonts w:cs="Arial"/>
                  <w:szCs w:val="18"/>
                </w:rPr>
                <w:t>RP-240299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0A4B2A55" w:rsidR="00E66CCF" w:rsidRDefault="00000000">
            <w:pPr>
              <w:pStyle w:val="TAL0"/>
              <w:keepNext w:val="0"/>
              <w:keepLines w:val="0"/>
              <w:rPr>
                <w:rFonts w:cs="Arial"/>
                <w:color w:val="000000"/>
                <w:szCs w:val="18"/>
              </w:rPr>
            </w:pPr>
            <w:hyperlink r:id="rId207" w:history="1">
              <w:r>
                <w:rPr>
                  <w:rStyle w:val="Hyperlink"/>
                  <w:rFonts w:cs="Arial"/>
                  <w:szCs w:val="18"/>
                </w:rPr>
                <w:t>RP-240298</w:t>
              </w:r>
            </w:hyperlink>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Default="00000000">
            <w:pPr>
              <w:pStyle w:val="TAL0"/>
              <w:keepNext w:val="0"/>
              <w:keepLines w:val="0"/>
              <w:rPr>
                <w:rFonts w:cs="Arial"/>
                <w:color w:val="000000"/>
                <w:szCs w:val="18"/>
              </w:rPr>
            </w:pPr>
            <w:r>
              <w:rPr>
                <w:rFonts w:cs="Arial"/>
                <w:color w:val="000000"/>
                <w:szCs w:val="18"/>
              </w:rPr>
              <w:t>Core part: Non-Terrestrial Networks (NTN) for Internet of Things (IoT) Phase 3</w:t>
            </w:r>
          </w:p>
          <w:p w14:paraId="159E904F" w14:textId="77777777" w:rsidR="00E66CCF" w:rsidRDefault="00000000">
            <w:pPr>
              <w:pStyle w:val="TAL0"/>
              <w:keepNext w:val="0"/>
              <w:keepLines w:val="0"/>
              <w:rPr>
                <w:rFonts w:cs="Arial"/>
                <w:color w:val="000000"/>
                <w:szCs w:val="18"/>
              </w:rPr>
            </w:pPr>
            <w:r>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00A3A373"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20C21878" w:rsidR="00E66CCF" w:rsidRDefault="00000000">
            <w:pPr>
              <w:pStyle w:val="TAL0"/>
              <w:keepNext w:val="0"/>
              <w:keepLines w:val="0"/>
              <w:rPr>
                <w:rFonts w:cs="Arial"/>
                <w:color w:val="000000"/>
                <w:szCs w:val="18"/>
              </w:rPr>
            </w:pPr>
            <w:hyperlink r:id="rId208" w:history="1">
              <w:r>
                <w:rPr>
                  <w:rStyle w:val="Hyperlink"/>
                  <w:rFonts w:cs="Arial"/>
                  <w:szCs w:val="18"/>
                </w:rPr>
                <w:t>RP-240776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7777777" w:rsidR="00E66CCF" w:rsidRDefault="00000000">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Default="00000000">
            <w:pPr>
              <w:pStyle w:val="TAL0"/>
              <w:keepNext w:val="0"/>
              <w:keepLines w:val="0"/>
              <w:rPr>
                <w:rFonts w:cs="Arial"/>
                <w:color w:val="000000"/>
                <w:szCs w:val="18"/>
              </w:rPr>
            </w:pPr>
            <w:r>
              <w:rPr>
                <w:rFonts w:cs="Arial"/>
                <w:color w:val="000000"/>
                <w:szCs w:val="18"/>
              </w:rPr>
              <w:t>Core part: Non-Terrestrial Networks (NTN) for NR Phase 3</w:t>
            </w:r>
          </w:p>
          <w:p w14:paraId="7CBD6BBF" w14:textId="77777777" w:rsidR="00E66CCF" w:rsidRDefault="00000000">
            <w:pPr>
              <w:pStyle w:val="TAL0"/>
              <w:keepNext w:val="0"/>
              <w:keepLines w:val="0"/>
              <w:rPr>
                <w:rFonts w:cs="Arial"/>
                <w:color w:val="000000"/>
                <w:szCs w:val="18"/>
              </w:rPr>
            </w:pPr>
            <w:r>
              <w:rPr>
                <w:rFonts w:cs="Arial"/>
                <w:i/>
                <w:iCs/>
                <w:color w:val="000000"/>
                <w:sz w:val="16"/>
                <w:szCs w:val="16"/>
              </w:rPr>
              <w:t>(*Impacted TS: 38.413, 38.423)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51317515"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71658287" w:rsidR="00E66CCF" w:rsidRDefault="00000000">
            <w:pPr>
              <w:pStyle w:val="TAL0"/>
              <w:keepNext w:val="0"/>
              <w:keepLines w:val="0"/>
              <w:rPr>
                <w:rFonts w:cs="Arial"/>
                <w:color w:val="000000"/>
                <w:szCs w:val="18"/>
              </w:rPr>
            </w:pPr>
            <w:hyperlink r:id="rId209" w:history="1">
              <w:r>
                <w:rPr>
                  <w:rStyle w:val="Hyperlink"/>
                  <w:rFonts w:cs="Arial"/>
                  <w:szCs w:val="18"/>
                </w:rPr>
                <w:t>RP-240775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5E4D59BF" w:rsidR="00E66CCF" w:rsidRDefault="00000000">
            <w:pPr>
              <w:pStyle w:val="TAL0"/>
              <w:keepNext w:val="0"/>
              <w:keepLines w:val="0"/>
              <w:rPr>
                <w:rFonts w:cs="Arial"/>
                <w:color w:val="000000"/>
                <w:szCs w:val="18"/>
              </w:rPr>
            </w:pPr>
            <w:hyperlink r:id="rId210" w:history="1">
              <w:r>
                <w:rPr>
                  <w:rStyle w:val="Hyperlink"/>
                  <w:rFonts w:cs="Arial"/>
                  <w:szCs w:val="18"/>
                </w:rPr>
                <w:t>RP-240091</w:t>
              </w:r>
            </w:hyperlink>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C00B1">
          <w:footnotePr>
            <w:numRestart w:val="eachSect"/>
          </w:footnotePr>
          <w:pgSz w:w="16840" w:h="11907" w:orient="landscape"/>
          <w:pgMar w:top="1134" w:right="680" w:bottom="851" w:left="680" w:header="851" w:footer="340" w:gutter="0"/>
          <w:cols w:space="720"/>
        </w:sectPr>
      </w:pPr>
    </w:p>
    <w:p w14:paraId="532022A6" w14:textId="77777777" w:rsidR="00E66CCF" w:rsidRDefault="00000000">
      <w:pPr>
        <w:pStyle w:val="Heading1"/>
      </w:pPr>
      <w:bookmarkStart w:id="263" w:name="_Toc100304348"/>
      <w:bookmarkStart w:id="264" w:name="_Toc109604923"/>
      <w:bookmarkStart w:id="265" w:name="_Toc100304280"/>
      <w:bookmarkStart w:id="266" w:name="_Toc528971774"/>
      <w:bookmarkStart w:id="267" w:name="_Toc114493054"/>
      <w:bookmarkStart w:id="268" w:name="_Toc84238854"/>
      <w:bookmarkStart w:id="269" w:name="_Toc101174494"/>
      <w:bookmarkStart w:id="270" w:name="_Toc100044852"/>
      <w:r>
        <w:t>7</w:t>
      </w:r>
      <w:r>
        <w:tab/>
        <w:t xml:space="preserve">TSG RAN / RAN WG3 meeting schedule for </w:t>
      </w:r>
      <w:bookmarkEnd w:id="263"/>
      <w:bookmarkEnd w:id="264"/>
      <w:bookmarkEnd w:id="265"/>
      <w:bookmarkEnd w:id="266"/>
      <w:bookmarkEnd w:id="267"/>
      <w:bookmarkEnd w:id="268"/>
      <w:bookmarkEnd w:id="269"/>
      <w:bookmarkEnd w:id="270"/>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E66CCF" w14:paraId="6CAA67DF" w14:textId="77777777">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12DE1FC3" w14:textId="77777777" w:rsidR="00E66CCF" w:rsidRDefault="00E66CCF">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6E752D11" w14:textId="77777777" w:rsidR="00E66CCF" w:rsidRDefault="00000000">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204ECBFB" w14:textId="77777777" w:rsidR="00E66CCF" w:rsidRDefault="00000000">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09F417C1" w14:textId="77777777" w:rsidR="00E66CCF" w:rsidRDefault="00000000">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74400A19" w14:textId="77777777" w:rsidR="00E66CCF" w:rsidRDefault="00000000">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57D049C1" w14:textId="77777777" w:rsidR="00E66CCF" w:rsidRDefault="00000000">
            <w:pPr>
              <w:pStyle w:val="TAH"/>
              <w:keepNext w:val="0"/>
              <w:keepLines w:val="0"/>
              <w:widowControl w:val="0"/>
            </w:pPr>
            <w:r>
              <w:t>TYPE</w:t>
            </w:r>
          </w:p>
        </w:tc>
      </w:tr>
      <w:tr w:rsidR="00E66CCF" w14:paraId="0CAC5BBE"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5FD264" w14:textId="77777777" w:rsidR="00E66CCF" w:rsidRDefault="00000000">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717343F" w14:textId="77777777" w:rsidR="00E66CCF" w:rsidRDefault="00000000">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03C40A3" w14:textId="77777777" w:rsidR="00E66CCF" w:rsidRDefault="00000000">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2886856" w14:textId="77777777" w:rsidR="00E66CCF" w:rsidRDefault="00000000">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6176AC9" w14:textId="77777777" w:rsidR="00E66CCF" w:rsidRDefault="00000000">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B6855B2" w14:textId="77777777" w:rsidR="00E66CCF" w:rsidRDefault="00000000">
            <w:pPr>
              <w:pStyle w:val="TAL0"/>
              <w:keepNext w:val="0"/>
              <w:keepLines w:val="0"/>
              <w:widowControl w:val="0"/>
              <w:rPr>
                <w:b/>
                <w:bCs/>
              </w:rPr>
            </w:pPr>
            <w:r>
              <w:rPr>
                <w:b/>
                <w:bCs/>
              </w:rPr>
              <w:t>Ordinary</w:t>
            </w:r>
          </w:p>
        </w:tc>
      </w:tr>
      <w:tr w:rsidR="00E66CCF" w14:paraId="78E86D0F"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4845D7" w14:textId="77777777" w:rsidR="00E66CCF" w:rsidRDefault="00000000">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AC1D54" w14:textId="77777777" w:rsidR="00E66CCF" w:rsidRDefault="00000000">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EDD94A" w14:textId="77777777" w:rsidR="00E66CCF" w:rsidRDefault="00000000">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EB5A116" w14:textId="77777777" w:rsidR="00E66CCF" w:rsidRDefault="00000000">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8F17B1E" w14:textId="77777777" w:rsidR="00E66CCF" w:rsidRDefault="00000000">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30D1B99" w14:textId="77777777" w:rsidR="00E66CCF" w:rsidRDefault="00000000">
            <w:pPr>
              <w:pStyle w:val="TAL0"/>
              <w:keepNext w:val="0"/>
              <w:keepLines w:val="0"/>
              <w:widowControl w:val="0"/>
            </w:pPr>
            <w:r>
              <w:t>Ordinary</w:t>
            </w:r>
          </w:p>
        </w:tc>
      </w:tr>
      <w:tr w:rsidR="00E66CCF" w14:paraId="446F8086"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ACC64C" w14:textId="77777777" w:rsidR="00E66CCF" w:rsidRDefault="00000000">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A40102E" w14:textId="77777777" w:rsidR="00E66CCF" w:rsidRDefault="00000000">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6B95B86" w14:textId="77777777" w:rsidR="00E66CCF" w:rsidRDefault="00000000">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F900F8" w14:textId="77777777" w:rsidR="00E66CCF" w:rsidRDefault="00000000">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E30A" w14:textId="77777777" w:rsidR="00E66CCF" w:rsidRDefault="00000000">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360D245" w14:textId="77777777" w:rsidR="00E66CCF" w:rsidRDefault="00000000">
            <w:pPr>
              <w:pStyle w:val="TAL0"/>
              <w:keepNext w:val="0"/>
              <w:keepLines w:val="0"/>
              <w:widowControl w:val="0"/>
              <w:rPr>
                <w:b/>
                <w:bCs/>
              </w:rPr>
            </w:pPr>
            <w:r>
              <w:rPr>
                <w:b/>
                <w:bCs/>
              </w:rPr>
              <w:t>Ordinary</w:t>
            </w:r>
          </w:p>
        </w:tc>
      </w:tr>
      <w:tr w:rsidR="00E66CCF" w14:paraId="779A83AB"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A27E42" w14:textId="77777777" w:rsidR="00E66CCF" w:rsidRDefault="00000000">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D25AD4" w14:textId="77777777" w:rsidR="00E66CCF" w:rsidRDefault="00000000">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8F36156" w14:textId="77777777" w:rsidR="00E66CCF" w:rsidRDefault="00000000">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EA16C7" w14:textId="77777777" w:rsidR="00E66CCF" w:rsidRDefault="00000000">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E78B7C5" w14:textId="77777777" w:rsidR="00E66CCF" w:rsidRDefault="00000000">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82ED47D" w14:textId="77777777" w:rsidR="00E66CCF" w:rsidRDefault="00000000">
            <w:pPr>
              <w:pStyle w:val="TAL0"/>
              <w:keepNext w:val="0"/>
              <w:keepLines w:val="0"/>
              <w:widowControl w:val="0"/>
              <w:rPr>
                <w:b/>
                <w:bCs/>
              </w:rPr>
            </w:pPr>
            <w:r>
              <w:rPr>
                <w:b/>
                <w:bCs/>
              </w:rPr>
              <w:t>Ordinary</w:t>
            </w:r>
          </w:p>
        </w:tc>
      </w:tr>
      <w:tr w:rsidR="00E66CCF" w14:paraId="64B452FB"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BA232A" w14:textId="77777777" w:rsidR="00E66CCF" w:rsidRDefault="00000000">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E3FFC3" w14:textId="77777777" w:rsidR="00E66CCF" w:rsidRDefault="00000000">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DD7BF46" w14:textId="77777777" w:rsidR="00E66CCF" w:rsidRDefault="00000000">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8D19555" w14:textId="77777777" w:rsidR="00E66CCF" w:rsidRDefault="00000000">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B5A9A80" w14:textId="77777777" w:rsidR="00E66CCF" w:rsidRDefault="00000000">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DE5D1F4" w14:textId="77777777" w:rsidR="00E66CCF" w:rsidRDefault="00000000">
            <w:pPr>
              <w:pStyle w:val="TAL0"/>
              <w:keepNext w:val="0"/>
              <w:keepLines w:val="0"/>
              <w:widowControl w:val="0"/>
            </w:pPr>
            <w:r>
              <w:t>Ordinary</w:t>
            </w:r>
          </w:p>
        </w:tc>
      </w:tr>
      <w:tr w:rsidR="00E66CCF" w14:paraId="232E9F7B"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E0631D" w14:textId="77777777" w:rsidR="00E66CCF" w:rsidRDefault="00000000">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F473A02" w14:textId="77777777" w:rsidR="00E66CCF" w:rsidRDefault="00000000">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A893CE9" w14:textId="77777777" w:rsidR="00E66CCF" w:rsidRDefault="00000000">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DF29CDA" w14:textId="77777777" w:rsidR="00E66CCF" w:rsidRDefault="00000000">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F780162" w14:textId="77777777" w:rsidR="00E66CCF" w:rsidRDefault="00000000">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9D9CA32" w14:textId="77777777" w:rsidR="00E66CCF" w:rsidRDefault="00000000">
            <w:pPr>
              <w:pStyle w:val="TAL0"/>
              <w:keepNext w:val="0"/>
              <w:keepLines w:val="0"/>
              <w:widowControl w:val="0"/>
              <w:rPr>
                <w:b/>
                <w:bCs/>
              </w:rPr>
            </w:pPr>
            <w:r>
              <w:rPr>
                <w:b/>
                <w:bCs/>
              </w:rPr>
              <w:t>Ordinary</w:t>
            </w:r>
          </w:p>
        </w:tc>
      </w:tr>
      <w:tr w:rsidR="00E66CCF" w14:paraId="05FE9FB7"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A8F7D1" w14:textId="77777777" w:rsidR="00E66CCF" w:rsidRDefault="00000000">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337E75D" w14:textId="77777777" w:rsidR="00E66CCF" w:rsidRDefault="00000000">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B3BDD7" w14:textId="77777777" w:rsidR="00E66CCF" w:rsidRDefault="00000000">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486BFE4" w14:textId="77777777" w:rsidR="00E66CCF" w:rsidRDefault="00000000">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07C5F0D" w14:textId="77777777" w:rsidR="00E66CCF" w:rsidRDefault="00000000">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E574BAA" w14:textId="77777777" w:rsidR="00E66CCF" w:rsidRDefault="00000000">
            <w:pPr>
              <w:pStyle w:val="TAL0"/>
              <w:keepNext w:val="0"/>
              <w:keepLines w:val="0"/>
              <w:widowControl w:val="0"/>
            </w:pPr>
            <w:r>
              <w:t>Ordinary</w:t>
            </w:r>
          </w:p>
        </w:tc>
      </w:tr>
      <w:tr w:rsidR="00E66CCF" w14:paraId="04498060"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41D2A0" w14:textId="77777777" w:rsidR="00E66CCF" w:rsidRDefault="00000000">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C39FEDF" w14:textId="77777777" w:rsidR="00E66CCF" w:rsidRDefault="00000000">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7F37413" w14:textId="77777777" w:rsidR="00E66CCF" w:rsidRDefault="00000000">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1B8C62E" w14:textId="77777777" w:rsidR="00E66CCF" w:rsidRDefault="00000000">
            <w:pPr>
              <w:pStyle w:val="TAL0"/>
              <w:keepNext w:val="0"/>
              <w:keepLines w:val="0"/>
              <w:widowControl w:val="0"/>
              <w:rPr>
                <w:b/>
                <w:bCs/>
              </w:rPr>
            </w:pPr>
            <w:r>
              <w:rPr>
                <w:b/>
                <w:bCs/>
              </w:rPr>
              <w:t>(China)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897C546" w14:textId="77777777" w:rsidR="00E66CCF" w:rsidRDefault="00000000">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178044B" w14:textId="77777777" w:rsidR="00E66CCF" w:rsidRDefault="00000000">
            <w:pPr>
              <w:pStyle w:val="TAL0"/>
              <w:keepNext w:val="0"/>
              <w:keepLines w:val="0"/>
              <w:widowControl w:val="0"/>
              <w:rPr>
                <w:b/>
                <w:bCs/>
              </w:rPr>
            </w:pPr>
            <w:r>
              <w:rPr>
                <w:b/>
                <w:bCs/>
              </w:rPr>
              <w:t>Ordinary</w:t>
            </w:r>
          </w:p>
        </w:tc>
      </w:tr>
      <w:tr w:rsidR="00E66CCF" w14:paraId="0922D3B5"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E8F29" w14:textId="77777777" w:rsidR="00E66CCF" w:rsidRDefault="00000000">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956D8C9" w14:textId="77777777" w:rsidR="00E66CCF" w:rsidRDefault="00000000">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3C75609" w14:textId="77777777" w:rsidR="00E66CCF" w:rsidRDefault="00000000">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13C67E6" w14:textId="77777777" w:rsidR="00E66CCF" w:rsidRDefault="00000000">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6A80C1" w14:textId="77777777" w:rsidR="00E66CCF" w:rsidRDefault="00000000">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1DA274E" w14:textId="77777777" w:rsidR="00E66CCF" w:rsidRDefault="00000000">
            <w:pPr>
              <w:pStyle w:val="TAL0"/>
              <w:keepNext w:val="0"/>
              <w:keepLines w:val="0"/>
              <w:widowControl w:val="0"/>
              <w:rPr>
                <w:b/>
                <w:bCs/>
              </w:rPr>
            </w:pPr>
            <w:r>
              <w:rPr>
                <w:b/>
                <w:bCs/>
              </w:rPr>
              <w:t>Ordinary</w:t>
            </w:r>
          </w:p>
        </w:tc>
      </w:tr>
      <w:tr w:rsidR="00E66CCF" w14:paraId="606B3080" w14:textId="77777777">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18207E5A" w14:textId="77777777" w:rsidR="00E66CCF" w:rsidRDefault="00000000">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319C13FE" w14:textId="77777777" w:rsidR="00E66CCF" w:rsidRDefault="00000000">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4BB7D42F" w14:textId="77777777" w:rsidR="00E66CCF" w:rsidRDefault="00000000">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6653F1E7" w14:textId="77777777" w:rsidR="00E66CCF" w:rsidRDefault="00000000">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3D741B29" w14:textId="77777777" w:rsidR="00E66CCF" w:rsidRDefault="00000000">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2A42D17B" w14:textId="77777777" w:rsidR="00E66CCF" w:rsidRDefault="00000000">
            <w:pPr>
              <w:pStyle w:val="TAL0"/>
              <w:keepNext w:val="0"/>
              <w:keepLines w:val="0"/>
              <w:widowControl w:val="0"/>
            </w:pPr>
            <w:r>
              <w:t>Ordinary</w:t>
            </w:r>
          </w:p>
        </w:tc>
      </w:tr>
      <w:tr w:rsidR="00E66CCF" w14:paraId="6F9821D8" w14:textId="77777777">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0B309005" w14:textId="77777777" w:rsidR="00E66CCF" w:rsidRDefault="00000000">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6111CA69" w14:textId="77777777" w:rsidR="00E66CCF" w:rsidRDefault="00000000">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028EF9A3" w14:textId="77777777" w:rsidR="00E66CCF" w:rsidRDefault="00000000">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420B8D60" w14:textId="77777777" w:rsidR="00E66CCF" w:rsidRDefault="00000000">
            <w:pPr>
              <w:pStyle w:val="TAL0"/>
              <w:keepNext w:val="0"/>
              <w:keepLines w:val="0"/>
              <w:widowControl w:val="0"/>
              <w:rPr>
                <w:b/>
                <w:bCs/>
              </w:rPr>
            </w:pPr>
            <w:r>
              <w:rPr>
                <w:b/>
                <w:bCs/>
              </w:rPr>
              <w:t>(TBD)</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503B6754" w14:textId="77777777" w:rsidR="00E66CCF" w:rsidRDefault="00000000">
            <w:pPr>
              <w:pStyle w:val="TAL0"/>
              <w:keepNext w:val="0"/>
              <w:keepLines w:val="0"/>
              <w:widowControl w:val="0"/>
              <w:rPr>
                <w:b/>
                <w:bCs/>
              </w:rPr>
            </w:pPr>
            <w:r>
              <w:rPr>
                <w:b/>
                <w:bCs/>
              </w:rPr>
              <w:t>EU</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11F7EEFD" w14:textId="77777777" w:rsidR="00E66CCF" w:rsidRDefault="00000000">
            <w:pPr>
              <w:pStyle w:val="TAL0"/>
              <w:keepNext w:val="0"/>
              <w:keepLines w:val="0"/>
              <w:widowControl w:val="0"/>
              <w:rPr>
                <w:b/>
                <w:bCs/>
              </w:rPr>
            </w:pPr>
            <w:r>
              <w:rPr>
                <w:b/>
                <w:bCs/>
              </w:rPr>
              <w:t>Ordinary</w:t>
            </w:r>
          </w:p>
        </w:tc>
      </w:tr>
      <w:tr w:rsidR="00E66CCF" w14:paraId="49635C7C"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5755AD" w14:textId="77777777" w:rsidR="00E66CCF" w:rsidRDefault="00000000">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37EB194" w14:textId="77777777" w:rsidR="00E66CCF" w:rsidRDefault="00000000">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6F4B89" w14:textId="77777777" w:rsidR="00E66CCF" w:rsidRDefault="00000000">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B1BFA1" w14:textId="77777777" w:rsidR="00E66CCF" w:rsidRDefault="00000000">
            <w:pPr>
              <w:pStyle w:val="TAL0"/>
              <w:keepNext w:val="0"/>
              <w:keepLines w:val="0"/>
              <w:widowControl w:val="0"/>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4115CE1" w14:textId="77777777" w:rsidR="00E66CCF" w:rsidRDefault="00000000">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924F1F6" w14:textId="77777777" w:rsidR="00E66CCF" w:rsidRDefault="00000000">
            <w:pPr>
              <w:pStyle w:val="TAL0"/>
              <w:keepNext w:val="0"/>
              <w:keepLines w:val="0"/>
              <w:widowControl w:val="0"/>
            </w:pPr>
            <w:r>
              <w:t>Ordinary</w:t>
            </w:r>
          </w:p>
        </w:tc>
      </w:tr>
      <w:tr w:rsidR="00E66CCF" w14:paraId="187DBB95"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DFCD07" w14:textId="77777777" w:rsidR="00E66CCF" w:rsidRDefault="00000000">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BC94010" w14:textId="77777777" w:rsidR="00E66CCF" w:rsidRDefault="00000000">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AB7A55" w14:textId="77777777" w:rsidR="00E66CCF" w:rsidRDefault="00000000">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780E485"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6CBB3C2" w14:textId="77777777" w:rsidR="00E66CCF" w:rsidRDefault="00000000">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BBF39D" w14:textId="77777777" w:rsidR="00E66CCF" w:rsidRDefault="00000000">
            <w:pPr>
              <w:pStyle w:val="TAL0"/>
              <w:keepNext w:val="0"/>
              <w:keepLines w:val="0"/>
              <w:widowControl w:val="0"/>
              <w:rPr>
                <w:b/>
                <w:bCs/>
              </w:rPr>
            </w:pPr>
            <w:r>
              <w:rPr>
                <w:b/>
                <w:bCs/>
              </w:rPr>
              <w:t>Ordinary</w:t>
            </w:r>
          </w:p>
        </w:tc>
      </w:tr>
      <w:tr w:rsidR="00E66CCF" w14:paraId="065419BE"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920C30" w14:textId="77777777" w:rsidR="00E66CCF" w:rsidRDefault="00000000">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EA44BC" w14:textId="77777777" w:rsidR="00E66CCF" w:rsidRDefault="00000000">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5BBC16" w14:textId="77777777" w:rsidR="00E66CCF" w:rsidRDefault="00000000">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F4B5F06"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894A83" w14:textId="77777777" w:rsidR="00E66CCF" w:rsidRDefault="00000000">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2FC5BA1" w14:textId="77777777" w:rsidR="00E66CCF" w:rsidRDefault="00000000">
            <w:pPr>
              <w:pStyle w:val="TAL0"/>
              <w:keepNext w:val="0"/>
              <w:keepLines w:val="0"/>
              <w:widowControl w:val="0"/>
              <w:rPr>
                <w:b/>
                <w:bCs/>
              </w:rPr>
            </w:pPr>
            <w:r>
              <w:rPr>
                <w:b/>
                <w:bCs/>
              </w:rPr>
              <w:t>Ordinary</w:t>
            </w:r>
          </w:p>
        </w:tc>
      </w:tr>
      <w:tr w:rsidR="00E66CCF" w14:paraId="2221AB54"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6C30DD" w14:textId="77777777" w:rsidR="00E66CCF" w:rsidRDefault="00000000">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89B79E2" w14:textId="77777777" w:rsidR="00E66CCF" w:rsidRDefault="00000000">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F9FA6A6" w14:textId="77777777" w:rsidR="00E66CCF" w:rsidRDefault="00000000">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AC8F615" w14:textId="77777777" w:rsidR="00E66CCF" w:rsidRDefault="00000000">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A958449" w14:textId="5878D305" w:rsidR="00E66CCF" w:rsidRDefault="00000000">
            <w:pPr>
              <w:pStyle w:val="TAL0"/>
              <w:keepNext w:val="0"/>
              <w:keepLines w:val="0"/>
              <w:widowControl w:val="0"/>
            </w:pPr>
            <w:r>
              <w:rPr>
                <w:rFonts w:cs="Arial"/>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500935A" w14:textId="77777777" w:rsidR="00E66CCF" w:rsidRDefault="00000000">
            <w:pPr>
              <w:pStyle w:val="TAL0"/>
              <w:keepNext w:val="0"/>
              <w:keepLines w:val="0"/>
              <w:widowControl w:val="0"/>
              <w:rPr>
                <w:b/>
                <w:bCs/>
              </w:rPr>
            </w:pPr>
            <w:r>
              <w:t>Ordinary</w:t>
            </w:r>
          </w:p>
        </w:tc>
      </w:tr>
      <w:tr w:rsidR="00E66CCF" w14:paraId="05056BC3"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B681DF" w14:textId="77777777" w:rsidR="00E66CCF" w:rsidRDefault="00000000">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4A0FF02" w14:textId="77777777" w:rsidR="00E66CCF" w:rsidRDefault="00000000">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F63D601" w14:textId="77777777" w:rsidR="00E66CCF" w:rsidRDefault="00000000">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415C77F"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2931287" w14:textId="77777777" w:rsidR="00E66CCF" w:rsidRDefault="00000000">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F3A9224" w14:textId="77777777" w:rsidR="00E66CCF" w:rsidRDefault="00000000">
            <w:pPr>
              <w:pStyle w:val="TAL0"/>
              <w:keepNext w:val="0"/>
              <w:keepLines w:val="0"/>
              <w:widowControl w:val="0"/>
              <w:rPr>
                <w:b/>
                <w:bCs/>
              </w:rPr>
            </w:pPr>
            <w:r>
              <w:rPr>
                <w:b/>
                <w:bCs/>
              </w:rPr>
              <w:t>Ordinary</w:t>
            </w:r>
          </w:p>
        </w:tc>
      </w:tr>
      <w:tr w:rsidR="00E66CCF" w14:paraId="58251721"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03D4E8" w14:textId="77777777" w:rsidR="00E66CCF" w:rsidRDefault="00000000">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0BA38A" w14:textId="77777777" w:rsidR="00E66CCF" w:rsidRDefault="00000000">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B8DEE7A" w14:textId="77777777" w:rsidR="00E66CCF" w:rsidRDefault="00000000">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F029635" w14:textId="77777777" w:rsidR="00E66CCF" w:rsidRDefault="00000000">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14971EE" w14:textId="2E445077" w:rsidR="00E66CCF" w:rsidRDefault="00000000">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9A488E9" w14:textId="77777777" w:rsidR="00E66CCF" w:rsidRDefault="00000000">
            <w:pPr>
              <w:pStyle w:val="TAL0"/>
              <w:keepNext w:val="0"/>
              <w:keepLines w:val="0"/>
              <w:widowControl w:val="0"/>
              <w:rPr>
                <w:b/>
                <w:bCs/>
              </w:rPr>
            </w:pPr>
            <w:r>
              <w:t>Ordinary</w:t>
            </w:r>
          </w:p>
        </w:tc>
      </w:tr>
      <w:tr w:rsidR="00E66CCF" w14:paraId="1743947F"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F52794" w14:textId="77777777" w:rsidR="00E66CCF" w:rsidRDefault="00000000">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FC2365" w14:textId="77777777" w:rsidR="00E66CCF" w:rsidRDefault="00000000">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E6B03B" w14:textId="77777777" w:rsidR="00E66CCF" w:rsidRDefault="00000000">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803BFC5"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E0B777" w14:textId="77777777" w:rsidR="00E66CCF" w:rsidRDefault="00000000">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1EB3455" w14:textId="77777777" w:rsidR="00E66CCF" w:rsidRDefault="00000000">
            <w:pPr>
              <w:pStyle w:val="TAL0"/>
              <w:keepNext w:val="0"/>
              <w:keepLines w:val="0"/>
              <w:widowControl w:val="0"/>
              <w:rPr>
                <w:b/>
                <w:bCs/>
              </w:rPr>
            </w:pPr>
            <w:r>
              <w:rPr>
                <w:b/>
                <w:bCs/>
              </w:rPr>
              <w:t>Ordinary</w:t>
            </w:r>
          </w:p>
        </w:tc>
      </w:tr>
      <w:tr w:rsidR="00E66CCF" w14:paraId="4668640C"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A48A08" w14:textId="77777777" w:rsidR="00E66CCF" w:rsidRDefault="00000000">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15009BB" w14:textId="77777777" w:rsidR="00E66CCF" w:rsidRDefault="00000000">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69226F2" w14:textId="77777777" w:rsidR="00E66CCF" w:rsidRDefault="00000000">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ECEDDA"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F6D992A" w14:textId="77777777" w:rsidR="00E66CCF" w:rsidRDefault="00000000">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A99B95A" w14:textId="77777777" w:rsidR="00E66CCF" w:rsidRDefault="00000000">
            <w:pPr>
              <w:pStyle w:val="TAL0"/>
              <w:keepNext w:val="0"/>
              <w:keepLines w:val="0"/>
              <w:widowControl w:val="0"/>
              <w:rPr>
                <w:b/>
                <w:bCs/>
              </w:rPr>
            </w:pPr>
            <w:r>
              <w:rPr>
                <w:b/>
                <w:bCs/>
              </w:rPr>
              <w:t>Ordinary</w:t>
            </w:r>
          </w:p>
        </w:tc>
      </w:tr>
      <w:tr w:rsidR="00E66CCF" w14:paraId="13CDEC2C"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D2FC99" w14:textId="77777777" w:rsidR="00E66CCF" w:rsidRDefault="00000000">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2314410" w14:textId="77777777" w:rsidR="00E66CCF" w:rsidRDefault="00000000">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70CE26C" w14:textId="77777777" w:rsidR="00E66CCF" w:rsidRDefault="00000000">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456FD16" w14:textId="77777777" w:rsidR="00E66CCF" w:rsidRDefault="00000000">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8380324" w14:textId="77777777" w:rsidR="00E66CCF" w:rsidRDefault="00000000">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7DD673A" w14:textId="77777777" w:rsidR="00E66CCF" w:rsidRDefault="00000000">
            <w:pPr>
              <w:pStyle w:val="TAL0"/>
              <w:keepNext w:val="0"/>
              <w:keepLines w:val="0"/>
              <w:widowControl w:val="0"/>
              <w:rPr>
                <w:b/>
                <w:bCs/>
              </w:rPr>
            </w:pPr>
            <w:r>
              <w:t>Ordinary</w:t>
            </w:r>
          </w:p>
        </w:tc>
      </w:tr>
    </w:tbl>
    <w:p w14:paraId="5DEA0E21" w14:textId="77777777" w:rsidR="00E66CCF" w:rsidRDefault="00E66CCF">
      <w:pPr>
        <w:widowControl w:val="0"/>
      </w:pPr>
    </w:p>
    <w:p w14:paraId="772CE007" w14:textId="77777777" w:rsidR="00E66CCF" w:rsidRDefault="00E66CCF">
      <w:pPr>
        <w:pStyle w:val="Heading1"/>
        <w:sectPr w:rsidR="00E66CCF" w:rsidSect="00BC00B1">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1" w:name="_Toc114493055"/>
      <w:bookmarkStart w:id="272" w:name="_Toc528971775"/>
      <w:bookmarkStart w:id="273" w:name="_Toc109604924"/>
      <w:bookmarkStart w:id="274" w:name="_Toc84238855"/>
      <w:bookmarkStart w:id="275" w:name="_Toc100044853"/>
      <w:bookmarkStart w:id="276" w:name="_Toc100304281"/>
      <w:bookmarkStart w:id="277" w:name="_Toc101174495"/>
      <w:bookmarkStart w:id="278" w:name="_Toc100304349"/>
      <w:bookmarkStart w:id="279" w:name="historyclause"/>
      <w:r>
        <w:t>Annex A:</w:t>
      </w:r>
      <w:r>
        <w:br/>
        <w:t>Isolated Impact CRs for RAN WG3 interfaces</w:t>
      </w:r>
      <w:bookmarkEnd w:id="271"/>
      <w:bookmarkEnd w:id="272"/>
      <w:bookmarkEnd w:id="273"/>
      <w:bookmarkEnd w:id="274"/>
      <w:bookmarkEnd w:id="275"/>
      <w:bookmarkEnd w:id="276"/>
      <w:bookmarkEnd w:id="277"/>
      <w:bookmarkEnd w:id="278"/>
    </w:p>
    <w:p w14:paraId="555D731A" w14:textId="77777777" w:rsidR="00E66CCF" w:rsidRDefault="00000000">
      <w:pPr>
        <w:pStyle w:val="Heading2"/>
      </w:pPr>
      <w:bookmarkStart w:id="280" w:name="_Toc528971776"/>
      <w:bookmarkStart w:id="281" w:name="_Toc100304282"/>
      <w:bookmarkStart w:id="282" w:name="_Toc101174496"/>
      <w:bookmarkStart w:id="283" w:name="_Toc114493056"/>
      <w:bookmarkStart w:id="284" w:name="_Toc109604925"/>
      <w:bookmarkStart w:id="285" w:name="_Toc100044854"/>
      <w:bookmarkStart w:id="286" w:name="_Toc100304350"/>
      <w:bookmarkStart w:id="287" w:name="_Toc84238856"/>
      <w:r>
        <w:t>A.1</w:t>
      </w:r>
      <w:r>
        <w:tab/>
        <w:t>Introduction</w:t>
      </w:r>
      <w:bookmarkEnd w:id="280"/>
      <w:bookmarkEnd w:id="281"/>
      <w:bookmarkEnd w:id="282"/>
      <w:bookmarkEnd w:id="283"/>
      <w:bookmarkEnd w:id="284"/>
      <w:bookmarkEnd w:id="285"/>
      <w:bookmarkEnd w:id="286"/>
      <w:bookmarkEnd w:id="287"/>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88" w:name="_Toc100304283"/>
      <w:bookmarkStart w:id="289" w:name="_Toc101174497"/>
      <w:bookmarkStart w:id="290" w:name="_Toc100044855"/>
      <w:bookmarkStart w:id="291" w:name="_Toc114493057"/>
      <w:bookmarkStart w:id="292" w:name="_Toc84238857"/>
      <w:bookmarkStart w:id="293" w:name="_Toc100304351"/>
      <w:bookmarkStart w:id="294" w:name="_Toc109604926"/>
      <w:bookmarkStart w:id="295" w:name="_Toc528971777"/>
      <w:r>
        <w:t>A.2</w:t>
      </w:r>
      <w:r>
        <w:tab/>
        <w:t>Illustrating Isolated Impact Usage</w:t>
      </w:r>
      <w:bookmarkEnd w:id="288"/>
      <w:bookmarkEnd w:id="289"/>
      <w:bookmarkEnd w:id="290"/>
      <w:bookmarkEnd w:id="291"/>
      <w:bookmarkEnd w:id="292"/>
      <w:bookmarkEnd w:id="293"/>
      <w:bookmarkEnd w:id="294"/>
      <w:bookmarkEnd w:id="295"/>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296" w:name="_Toc528971778"/>
      <w:bookmarkStart w:id="297" w:name="_Toc84238858"/>
      <w:bookmarkStart w:id="298" w:name="_Toc100304284"/>
      <w:bookmarkStart w:id="299" w:name="_Toc100044856"/>
      <w:bookmarkStart w:id="300" w:name="_Toc114493058"/>
      <w:bookmarkStart w:id="301" w:name="_Toc100304352"/>
      <w:bookmarkStart w:id="302" w:name="_Toc101174498"/>
      <w:bookmarkStart w:id="303" w:name="_Toc109604927"/>
      <w:r>
        <w:t>A.3</w:t>
      </w:r>
      <w:r>
        <w:tab/>
        <w:t>Example of usage of Impact Analysis</w:t>
      </w:r>
      <w:bookmarkEnd w:id="296"/>
      <w:bookmarkEnd w:id="297"/>
      <w:bookmarkEnd w:id="298"/>
      <w:bookmarkEnd w:id="299"/>
      <w:bookmarkEnd w:id="300"/>
      <w:bookmarkEnd w:id="301"/>
      <w:bookmarkEnd w:id="302"/>
      <w:bookmarkEnd w:id="303"/>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C00B1">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04" w:name="_Toc100044857"/>
      <w:bookmarkStart w:id="305" w:name="_Toc84238859"/>
      <w:bookmarkStart w:id="306" w:name="_Toc100304285"/>
      <w:bookmarkStart w:id="307" w:name="_Toc100304353"/>
      <w:bookmarkStart w:id="308" w:name="_Toc114493059"/>
      <w:bookmarkStart w:id="309" w:name="_Toc101174499"/>
      <w:bookmarkStart w:id="310" w:name="_Toc528971779"/>
      <w:bookmarkStart w:id="311" w:name="_Toc109604928"/>
      <w:r>
        <w:rPr>
          <w:lang w:eastAsia="zh-CN"/>
        </w:rPr>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t>Annex C:</w:t>
      </w:r>
      <w:r>
        <w:br/>
      </w:r>
      <w:bookmarkStart w:id="312" w:name="_Hlk65490576"/>
      <w:r>
        <w:t>History of TSG RAN WG3 meetings</w:t>
      </w:r>
      <w:bookmarkEnd w:id="304"/>
      <w:bookmarkEnd w:id="305"/>
      <w:bookmarkEnd w:id="306"/>
      <w:bookmarkEnd w:id="307"/>
      <w:bookmarkEnd w:id="308"/>
      <w:bookmarkEnd w:id="309"/>
      <w:bookmarkEnd w:id="310"/>
      <w:bookmarkEnd w:id="311"/>
      <w:bookmarkEnd w:id="312"/>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379"/>
        <w:gridCol w:w="1557"/>
        <w:gridCol w:w="3685"/>
        <w:gridCol w:w="1704"/>
        <w:gridCol w:w="1907"/>
        <w:gridCol w:w="1164"/>
      </w:tblGrid>
      <w:tr w:rsidR="00E66CCF" w14:paraId="15E4FE0B" w14:textId="7777777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379" w:type="dxa"/>
          </w:tcPr>
          <w:p w14:paraId="38B6EC0E" w14:textId="77777777" w:rsidR="00E66CCF" w:rsidRDefault="00000000">
            <w:pPr>
              <w:pStyle w:val="TAH"/>
            </w:pPr>
            <w:r>
              <w:t>Country</w:t>
            </w:r>
          </w:p>
        </w:tc>
        <w:tc>
          <w:tcPr>
            <w:tcW w:w="1557"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704" w:type="dxa"/>
          </w:tcPr>
          <w:p w14:paraId="3EC98585" w14:textId="77777777" w:rsidR="00E66CCF" w:rsidRDefault="00000000">
            <w:pPr>
              <w:pStyle w:val="TAH"/>
            </w:pPr>
            <w:r>
              <w:t>(Convenor)/ Chair</w:t>
            </w:r>
          </w:p>
        </w:tc>
        <w:tc>
          <w:tcPr>
            <w:tcW w:w="1907"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379" w:type="dxa"/>
          </w:tcPr>
          <w:p w14:paraId="4010A84D" w14:textId="77777777" w:rsidR="00E66CCF" w:rsidRDefault="00000000">
            <w:pPr>
              <w:pStyle w:val="TAL0"/>
              <w:rPr>
                <w:lang w:val="fr-FR"/>
              </w:rPr>
            </w:pPr>
            <w:r>
              <w:rPr>
                <w:lang w:val="fr-FR"/>
              </w:rPr>
              <w:t>Germany</w:t>
            </w:r>
          </w:p>
        </w:tc>
        <w:tc>
          <w:tcPr>
            <w:tcW w:w="1557"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704" w:type="dxa"/>
          </w:tcPr>
          <w:p w14:paraId="1CAD8907" w14:textId="77777777" w:rsidR="00E66CCF" w:rsidRDefault="00000000">
            <w:pPr>
              <w:pStyle w:val="TAL0"/>
            </w:pPr>
            <w:r>
              <w:t>Per Willars</w:t>
            </w:r>
          </w:p>
        </w:tc>
        <w:tc>
          <w:tcPr>
            <w:tcW w:w="1907"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379" w:type="dxa"/>
          </w:tcPr>
          <w:p w14:paraId="67E3D2BA" w14:textId="77777777" w:rsidR="00E66CCF" w:rsidRDefault="00000000">
            <w:pPr>
              <w:pStyle w:val="TAL0"/>
            </w:pPr>
            <w:r>
              <w:t>Sweden</w:t>
            </w:r>
          </w:p>
        </w:tc>
        <w:tc>
          <w:tcPr>
            <w:tcW w:w="1557"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704" w:type="dxa"/>
          </w:tcPr>
          <w:p w14:paraId="2B2E7F40" w14:textId="77777777" w:rsidR="00E66CCF" w:rsidRDefault="00000000">
            <w:pPr>
              <w:pStyle w:val="TAL0"/>
            </w:pPr>
            <w:r>
              <w:t>Per Willars</w:t>
            </w:r>
          </w:p>
        </w:tc>
        <w:tc>
          <w:tcPr>
            <w:tcW w:w="1907"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379" w:type="dxa"/>
          </w:tcPr>
          <w:p w14:paraId="1840DD8E" w14:textId="77777777" w:rsidR="00E66CCF" w:rsidRDefault="00000000">
            <w:pPr>
              <w:pStyle w:val="TAL0"/>
            </w:pPr>
            <w:r>
              <w:t>Japan</w:t>
            </w:r>
          </w:p>
        </w:tc>
        <w:tc>
          <w:tcPr>
            <w:tcW w:w="1557"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704" w:type="dxa"/>
          </w:tcPr>
          <w:p w14:paraId="0B65BD0D" w14:textId="77777777" w:rsidR="00E66CCF" w:rsidRDefault="00000000">
            <w:pPr>
              <w:pStyle w:val="TAL0"/>
            </w:pPr>
            <w:r>
              <w:t>Per Willars</w:t>
            </w:r>
          </w:p>
        </w:tc>
        <w:tc>
          <w:tcPr>
            <w:tcW w:w="1907"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379" w:type="dxa"/>
          </w:tcPr>
          <w:p w14:paraId="5B6F5982" w14:textId="77777777" w:rsidR="00E66CCF" w:rsidRDefault="00000000">
            <w:pPr>
              <w:pStyle w:val="TAL0"/>
            </w:pPr>
            <w:r>
              <w:t>UK</w:t>
            </w:r>
          </w:p>
        </w:tc>
        <w:tc>
          <w:tcPr>
            <w:tcW w:w="1557"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704" w:type="dxa"/>
          </w:tcPr>
          <w:p w14:paraId="366E16C4" w14:textId="77777777" w:rsidR="00E66CCF" w:rsidRDefault="00000000">
            <w:pPr>
              <w:pStyle w:val="TAL0"/>
            </w:pPr>
            <w:r>
              <w:t>Per Willars</w:t>
            </w:r>
          </w:p>
        </w:tc>
        <w:tc>
          <w:tcPr>
            <w:tcW w:w="1907"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379" w:type="dxa"/>
          </w:tcPr>
          <w:p w14:paraId="3CCD5A53" w14:textId="77777777" w:rsidR="00E66CCF" w:rsidRDefault="00000000">
            <w:pPr>
              <w:pStyle w:val="TAL0"/>
              <w:rPr>
                <w:lang w:val="fr-FR"/>
              </w:rPr>
            </w:pPr>
            <w:r>
              <w:rPr>
                <w:lang w:val="fr-FR"/>
              </w:rPr>
              <w:t>Finland</w:t>
            </w:r>
          </w:p>
        </w:tc>
        <w:tc>
          <w:tcPr>
            <w:tcW w:w="1557"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704" w:type="dxa"/>
          </w:tcPr>
          <w:p w14:paraId="4942F328" w14:textId="77777777" w:rsidR="00E66CCF" w:rsidRDefault="00000000">
            <w:pPr>
              <w:pStyle w:val="TAL0"/>
            </w:pPr>
            <w:r>
              <w:t>Per Willars</w:t>
            </w:r>
          </w:p>
        </w:tc>
        <w:tc>
          <w:tcPr>
            <w:tcW w:w="1907"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379" w:type="dxa"/>
          </w:tcPr>
          <w:p w14:paraId="2845AEF8" w14:textId="77777777" w:rsidR="00E66CCF" w:rsidRDefault="00000000">
            <w:pPr>
              <w:pStyle w:val="TAL0"/>
              <w:rPr>
                <w:lang w:val="fr-FR"/>
              </w:rPr>
            </w:pPr>
            <w:r>
              <w:rPr>
                <w:lang w:val="fr-FR"/>
              </w:rPr>
              <w:t>France</w:t>
            </w:r>
          </w:p>
        </w:tc>
        <w:tc>
          <w:tcPr>
            <w:tcW w:w="1557"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704" w:type="dxa"/>
          </w:tcPr>
          <w:p w14:paraId="58F5D2AD" w14:textId="77777777" w:rsidR="00E66CCF" w:rsidRDefault="00000000">
            <w:pPr>
              <w:pStyle w:val="TAL0"/>
            </w:pPr>
            <w:r>
              <w:t>Per Willars</w:t>
            </w:r>
          </w:p>
        </w:tc>
        <w:tc>
          <w:tcPr>
            <w:tcW w:w="1907"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379" w:type="dxa"/>
          </w:tcPr>
          <w:p w14:paraId="35A2AF33" w14:textId="77777777" w:rsidR="00E66CCF" w:rsidRDefault="00000000">
            <w:pPr>
              <w:pStyle w:val="TAL0"/>
              <w:rPr>
                <w:lang w:val="fr-FR"/>
              </w:rPr>
            </w:pPr>
            <w:r>
              <w:rPr>
                <w:lang w:val="fr-FR"/>
              </w:rPr>
              <w:t>France</w:t>
            </w:r>
          </w:p>
        </w:tc>
        <w:tc>
          <w:tcPr>
            <w:tcW w:w="1557"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704" w:type="dxa"/>
          </w:tcPr>
          <w:p w14:paraId="3A7CCFE5" w14:textId="77777777" w:rsidR="00E66CCF" w:rsidRDefault="00000000">
            <w:pPr>
              <w:pStyle w:val="TAL0"/>
            </w:pPr>
            <w:r>
              <w:t>Per Willars</w:t>
            </w:r>
          </w:p>
        </w:tc>
        <w:tc>
          <w:tcPr>
            <w:tcW w:w="1907"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379" w:type="dxa"/>
          </w:tcPr>
          <w:p w14:paraId="52EAC9C5" w14:textId="77777777" w:rsidR="00E66CCF" w:rsidRDefault="00000000">
            <w:pPr>
              <w:pStyle w:val="TAL0"/>
              <w:rPr>
                <w:lang w:val="fr-FR"/>
              </w:rPr>
            </w:pPr>
            <w:r>
              <w:rPr>
                <w:lang w:val="fr-FR"/>
              </w:rPr>
              <w:t>Japan</w:t>
            </w:r>
          </w:p>
        </w:tc>
        <w:tc>
          <w:tcPr>
            <w:tcW w:w="1557"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704" w:type="dxa"/>
          </w:tcPr>
          <w:p w14:paraId="3027F74A" w14:textId="77777777" w:rsidR="00E66CCF" w:rsidRDefault="00000000">
            <w:pPr>
              <w:pStyle w:val="TAL0"/>
              <w:rPr>
                <w:lang w:val="fr-FR"/>
              </w:rPr>
            </w:pPr>
            <w:r>
              <w:rPr>
                <w:lang w:val="fr-FR"/>
              </w:rPr>
              <w:t>Jean-Marie Calmel (Vice chair)</w:t>
            </w:r>
          </w:p>
        </w:tc>
        <w:tc>
          <w:tcPr>
            <w:tcW w:w="1907"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379" w:type="dxa"/>
          </w:tcPr>
          <w:p w14:paraId="36671905" w14:textId="77777777" w:rsidR="00E66CCF" w:rsidRDefault="00000000">
            <w:pPr>
              <w:pStyle w:val="TAL0"/>
            </w:pPr>
            <w:r>
              <w:t>France</w:t>
            </w:r>
          </w:p>
        </w:tc>
        <w:tc>
          <w:tcPr>
            <w:tcW w:w="1557"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704" w:type="dxa"/>
          </w:tcPr>
          <w:p w14:paraId="71F776C4" w14:textId="77777777" w:rsidR="00E66CCF" w:rsidRDefault="00000000">
            <w:pPr>
              <w:pStyle w:val="TAL0"/>
            </w:pPr>
            <w:r>
              <w:t>Per Willars</w:t>
            </w:r>
          </w:p>
        </w:tc>
        <w:tc>
          <w:tcPr>
            <w:tcW w:w="1907"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379" w:type="dxa"/>
          </w:tcPr>
          <w:p w14:paraId="3F722E2B" w14:textId="77777777" w:rsidR="00E66CCF" w:rsidRDefault="00000000">
            <w:pPr>
              <w:pStyle w:val="TAL0"/>
            </w:pPr>
            <w:r>
              <w:t>Sweden</w:t>
            </w:r>
          </w:p>
        </w:tc>
        <w:tc>
          <w:tcPr>
            <w:tcW w:w="1557"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704" w:type="dxa"/>
          </w:tcPr>
          <w:p w14:paraId="43635C34" w14:textId="77777777" w:rsidR="00E66CCF" w:rsidRDefault="00000000">
            <w:pPr>
              <w:pStyle w:val="TAL0"/>
            </w:pPr>
            <w:r>
              <w:t>Per Willars</w:t>
            </w:r>
          </w:p>
        </w:tc>
        <w:tc>
          <w:tcPr>
            <w:tcW w:w="1907"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379" w:type="dxa"/>
          </w:tcPr>
          <w:p w14:paraId="78DD55B7" w14:textId="77777777" w:rsidR="00E66CCF" w:rsidRDefault="00000000">
            <w:pPr>
              <w:pStyle w:val="TAL0"/>
              <w:rPr>
                <w:lang w:val="en-US"/>
              </w:rPr>
            </w:pPr>
            <w:r>
              <w:rPr>
                <w:lang w:val="en-US"/>
              </w:rPr>
              <w:t>France</w:t>
            </w:r>
          </w:p>
        </w:tc>
        <w:tc>
          <w:tcPr>
            <w:tcW w:w="1557"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704" w:type="dxa"/>
          </w:tcPr>
          <w:p w14:paraId="28C4A51E" w14:textId="77777777" w:rsidR="00E66CCF" w:rsidRDefault="00000000">
            <w:pPr>
              <w:pStyle w:val="TAL0"/>
            </w:pPr>
            <w:r>
              <w:t>Per Willars</w:t>
            </w:r>
          </w:p>
        </w:tc>
        <w:tc>
          <w:tcPr>
            <w:tcW w:w="1907"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379" w:type="dxa"/>
          </w:tcPr>
          <w:p w14:paraId="437ACECB" w14:textId="77777777" w:rsidR="00E66CCF" w:rsidRDefault="00000000">
            <w:pPr>
              <w:pStyle w:val="TAL0"/>
            </w:pPr>
            <w:r>
              <w:t>Korea</w:t>
            </w:r>
          </w:p>
        </w:tc>
        <w:tc>
          <w:tcPr>
            <w:tcW w:w="1557"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704" w:type="dxa"/>
          </w:tcPr>
          <w:p w14:paraId="4B988778" w14:textId="77777777" w:rsidR="00E66CCF" w:rsidRDefault="00000000">
            <w:pPr>
              <w:pStyle w:val="TAL0"/>
            </w:pPr>
            <w:r>
              <w:t>Per Willars</w:t>
            </w:r>
          </w:p>
        </w:tc>
        <w:tc>
          <w:tcPr>
            <w:tcW w:w="1907"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379" w:type="dxa"/>
          </w:tcPr>
          <w:p w14:paraId="4E047F35" w14:textId="77777777" w:rsidR="00E66CCF" w:rsidRDefault="00000000">
            <w:pPr>
              <w:pStyle w:val="TAL0"/>
              <w:rPr>
                <w:lang w:val="fr-FR"/>
              </w:rPr>
            </w:pPr>
            <w:r>
              <w:rPr>
                <w:lang w:val="fr-FR"/>
              </w:rPr>
              <w:t>USA</w:t>
            </w:r>
          </w:p>
        </w:tc>
        <w:tc>
          <w:tcPr>
            <w:tcW w:w="1557"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704" w:type="dxa"/>
          </w:tcPr>
          <w:p w14:paraId="43C97A5C" w14:textId="77777777" w:rsidR="00E66CCF" w:rsidRDefault="00000000">
            <w:pPr>
              <w:pStyle w:val="TAL0"/>
            </w:pPr>
            <w:r>
              <w:t>Per Willars</w:t>
            </w:r>
          </w:p>
        </w:tc>
        <w:tc>
          <w:tcPr>
            <w:tcW w:w="1907"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379" w:type="dxa"/>
          </w:tcPr>
          <w:p w14:paraId="09E7CD7A" w14:textId="77777777" w:rsidR="00E66CCF" w:rsidRDefault="00000000">
            <w:pPr>
              <w:pStyle w:val="TAL0"/>
              <w:rPr>
                <w:lang w:val="fr-FR"/>
              </w:rPr>
            </w:pPr>
            <w:r>
              <w:rPr>
                <w:lang w:val="fr-FR"/>
              </w:rPr>
              <w:t>Finland</w:t>
            </w:r>
          </w:p>
        </w:tc>
        <w:tc>
          <w:tcPr>
            <w:tcW w:w="1557"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704" w:type="dxa"/>
          </w:tcPr>
          <w:p w14:paraId="44B446FE" w14:textId="77777777" w:rsidR="00E66CCF" w:rsidRDefault="00000000">
            <w:pPr>
              <w:pStyle w:val="TAL0"/>
              <w:rPr>
                <w:lang w:val="en-US"/>
              </w:rPr>
            </w:pPr>
            <w:r>
              <w:t>Per Willars</w:t>
            </w:r>
          </w:p>
        </w:tc>
        <w:tc>
          <w:tcPr>
            <w:tcW w:w="1907"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379" w:type="dxa"/>
          </w:tcPr>
          <w:p w14:paraId="0B29700B" w14:textId="77777777" w:rsidR="00E66CCF" w:rsidRDefault="00000000">
            <w:pPr>
              <w:pStyle w:val="TAL0"/>
              <w:rPr>
                <w:lang w:val="en-US"/>
              </w:rPr>
            </w:pPr>
            <w:r>
              <w:rPr>
                <w:lang w:val="en-US"/>
              </w:rPr>
              <w:t>Germany</w:t>
            </w:r>
          </w:p>
        </w:tc>
        <w:tc>
          <w:tcPr>
            <w:tcW w:w="1557"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704" w:type="dxa"/>
          </w:tcPr>
          <w:p w14:paraId="05F3E6C4" w14:textId="77777777" w:rsidR="00E66CCF" w:rsidRDefault="00000000">
            <w:pPr>
              <w:pStyle w:val="TAL0"/>
            </w:pPr>
            <w:r>
              <w:t>Per Willars</w:t>
            </w:r>
          </w:p>
        </w:tc>
        <w:tc>
          <w:tcPr>
            <w:tcW w:w="1907"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379" w:type="dxa"/>
          </w:tcPr>
          <w:p w14:paraId="4B117698" w14:textId="77777777" w:rsidR="00E66CCF" w:rsidRDefault="00000000">
            <w:pPr>
              <w:pStyle w:val="TAL0"/>
            </w:pPr>
            <w:r>
              <w:t>UK</w:t>
            </w:r>
          </w:p>
        </w:tc>
        <w:tc>
          <w:tcPr>
            <w:tcW w:w="1557"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704" w:type="dxa"/>
          </w:tcPr>
          <w:p w14:paraId="3F1E2500" w14:textId="77777777" w:rsidR="00E66CCF" w:rsidRDefault="00000000">
            <w:pPr>
              <w:pStyle w:val="TAL0"/>
            </w:pPr>
            <w:r>
              <w:t>Per Willars</w:t>
            </w:r>
          </w:p>
        </w:tc>
        <w:tc>
          <w:tcPr>
            <w:tcW w:w="1907"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379" w:type="dxa"/>
          </w:tcPr>
          <w:p w14:paraId="36197556" w14:textId="77777777" w:rsidR="00E66CCF" w:rsidRDefault="00000000">
            <w:pPr>
              <w:pStyle w:val="TAL0"/>
              <w:rPr>
                <w:lang w:val="en-US"/>
              </w:rPr>
            </w:pPr>
            <w:r>
              <w:rPr>
                <w:lang w:val="en-US"/>
              </w:rPr>
              <w:t>USA</w:t>
            </w:r>
          </w:p>
        </w:tc>
        <w:tc>
          <w:tcPr>
            <w:tcW w:w="1557"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704" w:type="dxa"/>
          </w:tcPr>
          <w:p w14:paraId="0FBC2A9A" w14:textId="77777777" w:rsidR="00E66CCF" w:rsidRDefault="00000000">
            <w:pPr>
              <w:pStyle w:val="TAL0"/>
              <w:rPr>
                <w:lang w:val="fr-FR"/>
              </w:rPr>
            </w:pPr>
            <w:r>
              <w:rPr>
                <w:lang w:val="fr-FR"/>
              </w:rPr>
              <w:t>Jean-Marie Calmel (Vice chair)</w:t>
            </w:r>
          </w:p>
        </w:tc>
        <w:tc>
          <w:tcPr>
            <w:tcW w:w="1907"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379" w:type="dxa"/>
          </w:tcPr>
          <w:p w14:paraId="1310D2D6" w14:textId="77777777" w:rsidR="00E66CCF" w:rsidRDefault="00000000">
            <w:pPr>
              <w:pStyle w:val="TAL0"/>
            </w:pPr>
            <w:r>
              <w:t>Sweden</w:t>
            </w:r>
          </w:p>
        </w:tc>
        <w:tc>
          <w:tcPr>
            <w:tcW w:w="1557"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704" w:type="dxa"/>
          </w:tcPr>
          <w:p w14:paraId="65FE6DE5" w14:textId="77777777" w:rsidR="00E66CCF" w:rsidRDefault="00000000">
            <w:pPr>
              <w:pStyle w:val="TAL0"/>
              <w:rPr>
                <w:lang w:val="fr-FR"/>
              </w:rPr>
            </w:pPr>
            <w:r>
              <w:rPr>
                <w:lang w:val="fr-FR"/>
              </w:rPr>
              <w:t>Jean-Marie Calmel (Vice chair)</w:t>
            </w:r>
          </w:p>
        </w:tc>
        <w:tc>
          <w:tcPr>
            <w:tcW w:w="1907"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379" w:type="dxa"/>
          </w:tcPr>
          <w:p w14:paraId="17019DE0" w14:textId="77777777" w:rsidR="00E66CCF" w:rsidRDefault="00000000">
            <w:pPr>
              <w:pStyle w:val="TAL0"/>
            </w:pPr>
            <w:r>
              <w:t>UK</w:t>
            </w:r>
          </w:p>
        </w:tc>
        <w:tc>
          <w:tcPr>
            <w:tcW w:w="1557"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704" w:type="dxa"/>
          </w:tcPr>
          <w:p w14:paraId="757601E7" w14:textId="77777777" w:rsidR="00E66CCF" w:rsidRDefault="00000000">
            <w:pPr>
              <w:pStyle w:val="TAL0"/>
              <w:rPr>
                <w:lang w:val="fr-FR"/>
              </w:rPr>
            </w:pPr>
            <w:r>
              <w:rPr>
                <w:lang w:val="fr-FR"/>
              </w:rPr>
              <w:t>Jean-Marie Calmel (Vice chair)</w:t>
            </w:r>
          </w:p>
        </w:tc>
        <w:tc>
          <w:tcPr>
            <w:tcW w:w="1907"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379" w:type="dxa"/>
          </w:tcPr>
          <w:p w14:paraId="0ACCD24E" w14:textId="77777777" w:rsidR="00E66CCF" w:rsidRDefault="00000000">
            <w:pPr>
              <w:pStyle w:val="TAL0"/>
            </w:pPr>
            <w:r>
              <w:t>China</w:t>
            </w:r>
          </w:p>
        </w:tc>
        <w:tc>
          <w:tcPr>
            <w:tcW w:w="1557"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704" w:type="dxa"/>
          </w:tcPr>
          <w:p w14:paraId="52D5C05D" w14:textId="77777777" w:rsidR="00E66CCF" w:rsidRDefault="00000000">
            <w:pPr>
              <w:pStyle w:val="TAL0"/>
            </w:pPr>
            <w:r>
              <w:rPr>
                <w:lang w:val="en-US"/>
              </w:rPr>
              <w:t>Martin Israelsson</w:t>
            </w:r>
          </w:p>
        </w:tc>
        <w:tc>
          <w:tcPr>
            <w:tcW w:w="1907"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379" w:type="dxa"/>
          </w:tcPr>
          <w:p w14:paraId="7D8ECC57" w14:textId="77777777" w:rsidR="00E66CCF" w:rsidRDefault="00000000">
            <w:pPr>
              <w:pStyle w:val="TAL0"/>
            </w:pPr>
            <w:r>
              <w:t>Korea</w:t>
            </w:r>
          </w:p>
        </w:tc>
        <w:tc>
          <w:tcPr>
            <w:tcW w:w="1557"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704" w:type="dxa"/>
          </w:tcPr>
          <w:p w14:paraId="7BCA74A9" w14:textId="77777777" w:rsidR="00E66CCF" w:rsidRDefault="00000000">
            <w:pPr>
              <w:pStyle w:val="TAL0"/>
            </w:pPr>
            <w:r>
              <w:rPr>
                <w:lang w:val="en-US"/>
              </w:rPr>
              <w:t>Martin Israelsson</w:t>
            </w:r>
          </w:p>
        </w:tc>
        <w:tc>
          <w:tcPr>
            <w:tcW w:w="1907"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379" w:type="dxa"/>
          </w:tcPr>
          <w:p w14:paraId="32401A95" w14:textId="77777777" w:rsidR="00E66CCF" w:rsidRDefault="00000000">
            <w:pPr>
              <w:pStyle w:val="TAL0"/>
            </w:pPr>
            <w:r>
              <w:t>France</w:t>
            </w:r>
          </w:p>
        </w:tc>
        <w:tc>
          <w:tcPr>
            <w:tcW w:w="1557"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704" w:type="dxa"/>
          </w:tcPr>
          <w:p w14:paraId="1FC4C429" w14:textId="77777777" w:rsidR="00E66CCF" w:rsidRDefault="00000000">
            <w:pPr>
              <w:pStyle w:val="TAL0"/>
            </w:pPr>
            <w:r>
              <w:rPr>
                <w:lang w:val="en-US"/>
              </w:rPr>
              <w:t>Martin Israelsson</w:t>
            </w:r>
          </w:p>
        </w:tc>
        <w:tc>
          <w:tcPr>
            <w:tcW w:w="1907"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379" w:type="dxa"/>
          </w:tcPr>
          <w:p w14:paraId="300914C2" w14:textId="77777777" w:rsidR="00E66CCF" w:rsidRDefault="00000000">
            <w:pPr>
              <w:pStyle w:val="TAL0"/>
              <w:rPr>
                <w:lang w:val="fr-FR"/>
              </w:rPr>
            </w:pPr>
            <w:r>
              <w:rPr>
                <w:lang w:val="fr-FR"/>
              </w:rPr>
              <w:t>Finland</w:t>
            </w:r>
          </w:p>
        </w:tc>
        <w:tc>
          <w:tcPr>
            <w:tcW w:w="1557"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704" w:type="dxa"/>
          </w:tcPr>
          <w:p w14:paraId="12F4A7D2" w14:textId="77777777" w:rsidR="00E66CCF" w:rsidRDefault="00000000">
            <w:pPr>
              <w:pStyle w:val="TAL0"/>
            </w:pPr>
            <w:r>
              <w:rPr>
                <w:lang w:val="en-US"/>
              </w:rPr>
              <w:t>Martin Israelsson</w:t>
            </w:r>
          </w:p>
        </w:tc>
        <w:tc>
          <w:tcPr>
            <w:tcW w:w="1907"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379" w:type="dxa"/>
          </w:tcPr>
          <w:p w14:paraId="450548CD" w14:textId="77777777" w:rsidR="00E66CCF" w:rsidRDefault="00000000">
            <w:pPr>
              <w:pStyle w:val="TAL0"/>
            </w:pPr>
            <w:r>
              <w:t>USA</w:t>
            </w:r>
          </w:p>
        </w:tc>
        <w:tc>
          <w:tcPr>
            <w:tcW w:w="1557"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704" w:type="dxa"/>
          </w:tcPr>
          <w:p w14:paraId="55725317" w14:textId="77777777" w:rsidR="00E66CCF" w:rsidRDefault="00000000">
            <w:pPr>
              <w:pStyle w:val="TAL0"/>
            </w:pPr>
            <w:r>
              <w:rPr>
                <w:lang w:val="en-US"/>
              </w:rPr>
              <w:t>Martin Israelsson</w:t>
            </w:r>
          </w:p>
        </w:tc>
        <w:tc>
          <w:tcPr>
            <w:tcW w:w="1907"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379" w:type="dxa"/>
          </w:tcPr>
          <w:p w14:paraId="2D65DC99" w14:textId="77777777" w:rsidR="00E66CCF" w:rsidRDefault="00000000">
            <w:pPr>
              <w:pStyle w:val="TAL0"/>
              <w:rPr>
                <w:lang w:val="fr-FR"/>
              </w:rPr>
            </w:pPr>
            <w:r>
              <w:rPr>
                <w:lang w:val="fr-FR"/>
              </w:rPr>
              <w:t>Japan</w:t>
            </w:r>
          </w:p>
        </w:tc>
        <w:tc>
          <w:tcPr>
            <w:tcW w:w="1557"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704" w:type="dxa"/>
          </w:tcPr>
          <w:p w14:paraId="4C38A41F" w14:textId="77777777" w:rsidR="00E66CCF" w:rsidRDefault="00000000">
            <w:pPr>
              <w:pStyle w:val="TAL0"/>
            </w:pPr>
            <w:r>
              <w:rPr>
                <w:lang w:val="en-US"/>
              </w:rPr>
              <w:t>Martin Israelsson</w:t>
            </w:r>
          </w:p>
        </w:tc>
        <w:tc>
          <w:tcPr>
            <w:tcW w:w="1907"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trPr>
          <w:cantSplit/>
        </w:trPr>
        <w:tc>
          <w:tcPr>
            <w:tcW w:w="960" w:type="dxa"/>
          </w:tcPr>
          <w:p w14:paraId="0E868AC3" w14:textId="77777777" w:rsidR="00E66CCF" w:rsidRDefault="00000000">
            <w:pPr>
              <w:pStyle w:val="TAL0"/>
            </w:pPr>
            <w:r>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379" w:type="dxa"/>
          </w:tcPr>
          <w:p w14:paraId="6DE3D3F8" w14:textId="77777777" w:rsidR="00E66CCF" w:rsidRDefault="00000000">
            <w:pPr>
              <w:pStyle w:val="TAL0"/>
              <w:rPr>
                <w:lang w:val="fr-FR"/>
              </w:rPr>
            </w:pPr>
            <w:r>
              <w:rPr>
                <w:lang w:val="fr-FR"/>
              </w:rPr>
              <w:t>Austria</w:t>
            </w:r>
          </w:p>
        </w:tc>
        <w:tc>
          <w:tcPr>
            <w:tcW w:w="1557"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704" w:type="dxa"/>
          </w:tcPr>
          <w:p w14:paraId="76D10EFF" w14:textId="77777777" w:rsidR="00E66CCF" w:rsidRDefault="00000000">
            <w:pPr>
              <w:pStyle w:val="TAL0"/>
              <w:rPr>
                <w:lang w:val="en-US"/>
              </w:rPr>
            </w:pPr>
            <w:r>
              <w:rPr>
                <w:lang w:val="en-US"/>
              </w:rPr>
              <w:t>Martin Israelsson</w:t>
            </w:r>
          </w:p>
        </w:tc>
        <w:tc>
          <w:tcPr>
            <w:tcW w:w="1907"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379" w:type="dxa"/>
          </w:tcPr>
          <w:p w14:paraId="4C69E811" w14:textId="77777777" w:rsidR="00E66CCF" w:rsidRDefault="00000000">
            <w:pPr>
              <w:pStyle w:val="TAL0"/>
            </w:pPr>
            <w:r>
              <w:t>USA</w:t>
            </w:r>
          </w:p>
        </w:tc>
        <w:tc>
          <w:tcPr>
            <w:tcW w:w="1557"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704" w:type="dxa"/>
          </w:tcPr>
          <w:p w14:paraId="18F491A7" w14:textId="77777777" w:rsidR="00E66CCF" w:rsidRDefault="00000000">
            <w:pPr>
              <w:pStyle w:val="TAL0"/>
            </w:pPr>
            <w:r>
              <w:t>Martin Israelsson</w:t>
            </w:r>
          </w:p>
        </w:tc>
        <w:tc>
          <w:tcPr>
            <w:tcW w:w="1907"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379" w:type="dxa"/>
          </w:tcPr>
          <w:p w14:paraId="711B40EB" w14:textId="77777777" w:rsidR="00E66CCF" w:rsidRDefault="00000000">
            <w:pPr>
              <w:pStyle w:val="TAL0"/>
              <w:rPr>
                <w:lang w:val="fr-FR"/>
              </w:rPr>
            </w:pPr>
            <w:r>
              <w:rPr>
                <w:lang w:val="fr-FR"/>
              </w:rPr>
              <w:t>Japan</w:t>
            </w:r>
          </w:p>
        </w:tc>
        <w:tc>
          <w:tcPr>
            <w:tcW w:w="1557"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704" w:type="dxa"/>
          </w:tcPr>
          <w:p w14:paraId="17F061CB" w14:textId="77777777" w:rsidR="00E66CCF" w:rsidRDefault="00000000">
            <w:pPr>
              <w:pStyle w:val="TAL0"/>
            </w:pPr>
            <w:r>
              <w:t>Martin Israelsson</w:t>
            </w:r>
          </w:p>
        </w:tc>
        <w:tc>
          <w:tcPr>
            <w:tcW w:w="1907"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379" w:type="dxa"/>
          </w:tcPr>
          <w:p w14:paraId="154CD4B4" w14:textId="77777777" w:rsidR="00E66CCF" w:rsidRDefault="00000000">
            <w:pPr>
              <w:pStyle w:val="TAL0"/>
            </w:pPr>
            <w:r>
              <w:t>Korea</w:t>
            </w:r>
          </w:p>
        </w:tc>
        <w:tc>
          <w:tcPr>
            <w:tcW w:w="1557"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704" w:type="dxa"/>
          </w:tcPr>
          <w:p w14:paraId="01A07409" w14:textId="77777777" w:rsidR="00E66CCF" w:rsidRDefault="00000000">
            <w:pPr>
              <w:pStyle w:val="TAL0"/>
            </w:pPr>
            <w:r>
              <w:t>Martin Israelsson</w:t>
            </w:r>
          </w:p>
        </w:tc>
        <w:tc>
          <w:tcPr>
            <w:tcW w:w="1907"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379" w:type="dxa"/>
          </w:tcPr>
          <w:p w14:paraId="0F87E552" w14:textId="77777777" w:rsidR="00E66CCF" w:rsidRDefault="00000000">
            <w:pPr>
              <w:pStyle w:val="TAL0"/>
              <w:rPr>
                <w:lang w:val="fr-FR"/>
              </w:rPr>
            </w:pPr>
            <w:r>
              <w:rPr>
                <w:lang w:val="fr-FR"/>
              </w:rPr>
              <w:t>France</w:t>
            </w:r>
          </w:p>
        </w:tc>
        <w:tc>
          <w:tcPr>
            <w:tcW w:w="1557"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704" w:type="dxa"/>
          </w:tcPr>
          <w:p w14:paraId="168DDDA4" w14:textId="77777777" w:rsidR="00E66CCF" w:rsidRDefault="00000000">
            <w:pPr>
              <w:pStyle w:val="TAL0"/>
            </w:pPr>
            <w:r>
              <w:t>Martin Israelsson</w:t>
            </w:r>
          </w:p>
        </w:tc>
        <w:tc>
          <w:tcPr>
            <w:tcW w:w="1907"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379" w:type="dxa"/>
          </w:tcPr>
          <w:p w14:paraId="5EB5513E" w14:textId="77777777" w:rsidR="00E66CCF" w:rsidRDefault="00000000">
            <w:pPr>
              <w:pStyle w:val="TAL0"/>
            </w:pPr>
            <w:r>
              <w:t>Sweden</w:t>
            </w:r>
          </w:p>
        </w:tc>
        <w:tc>
          <w:tcPr>
            <w:tcW w:w="1557"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704" w:type="dxa"/>
          </w:tcPr>
          <w:p w14:paraId="16F03041" w14:textId="77777777" w:rsidR="00E66CCF" w:rsidRDefault="00000000">
            <w:pPr>
              <w:pStyle w:val="TAL0"/>
            </w:pPr>
            <w:r>
              <w:t>Martin Israelsson</w:t>
            </w:r>
          </w:p>
        </w:tc>
        <w:tc>
          <w:tcPr>
            <w:tcW w:w="1907"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379" w:type="dxa"/>
          </w:tcPr>
          <w:p w14:paraId="4E6BEA12" w14:textId="77777777" w:rsidR="00E66CCF" w:rsidRDefault="00000000">
            <w:pPr>
              <w:pStyle w:val="TAL0"/>
            </w:pPr>
            <w:r>
              <w:t>China</w:t>
            </w:r>
          </w:p>
        </w:tc>
        <w:tc>
          <w:tcPr>
            <w:tcW w:w="1557"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704" w:type="dxa"/>
          </w:tcPr>
          <w:p w14:paraId="622A2BE8" w14:textId="77777777" w:rsidR="00E66CCF" w:rsidRDefault="00000000">
            <w:pPr>
              <w:pStyle w:val="TAL0"/>
            </w:pPr>
            <w:r>
              <w:t>Martin Israelsson</w:t>
            </w:r>
          </w:p>
        </w:tc>
        <w:tc>
          <w:tcPr>
            <w:tcW w:w="1907"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379" w:type="dxa"/>
            <w:tcBorders>
              <w:bottom w:val="single" w:sz="4" w:space="0" w:color="auto"/>
            </w:tcBorders>
          </w:tcPr>
          <w:p w14:paraId="6BD059B3" w14:textId="77777777" w:rsidR="00E66CCF" w:rsidRDefault="00000000">
            <w:pPr>
              <w:pStyle w:val="TAL0"/>
              <w:rPr>
                <w:lang w:val="en-US"/>
              </w:rPr>
            </w:pPr>
            <w:r>
              <w:rPr>
                <w:lang w:val="en-US"/>
              </w:rPr>
              <w:t>France</w:t>
            </w:r>
          </w:p>
        </w:tc>
        <w:tc>
          <w:tcPr>
            <w:tcW w:w="1557"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704" w:type="dxa"/>
            <w:tcBorders>
              <w:bottom w:val="single" w:sz="4" w:space="0" w:color="auto"/>
            </w:tcBorders>
          </w:tcPr>
          <w:p w14:paraId="32CB3209" w14:textId="77777777" w:rsidR="00E66CCF" w:rsidRDefault="00000000">
            <w:pPr>
              <w:pStyle w:val="TAL0"/>
            </w:pPr>
            <w:r>
              <w:t>Martin Israelsson</w:t>
            </w:r>
          </w:p>
        </w:tc>
        <w:tc>
          <w:tcPr>
            <w:tcW w:w="1907"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379" w:type="dxa"/>
            <w:tcBorders>
              <w:bottom w:val="single" w:sz="4" w:space="0" w:color="auto"/>
            </w:tcBorders>
          </w:tcPr>
          <w:p w14:paraId="50DF4A0C" w14:textId="77777777" w:rsidR="00E66CCF" w:rsidRDefault="00000000">
            <w:pPr>
              <w:pStyle w:val="TAL0"/>
              <w:rPr>
                <w:lang w:val="fr-FR"/>
              </w:rPr>
            </w:pPr>
            <w:r>
              <w:rPr>
                <w:lang w:val="fr-FR"/>
              </w:rPr>
              <w:t>France</w:t>
            </w:r>
          </w:p>
        </w:tc>
        <w:tc>
          <w:tcPr>
            <w:tcW w:w="1557"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704" w:type="dxa"/>
            <w:tcBorders>
              <w:bottom w:val="single" w:sz="4" w:space="0" w:color="auto"/>
            </w:tcBorders>
          </w:tcPr>
          <w:p w14:paraId="177BFFD8" w14:textId="77777777" w:rsidR="00E66CCF" w:rsidRDefault="00000000">
            <w:pPr>
              <w:pStyle w:val="TAL0"/>
            </w:pPr>
            <w:r>
              <w:rPr>
                <w:lang w:val="en-US"/>
              </w:rPr>
              <w:t>Marti</w:t>
            </w:r>
            <w:r>
              <w:t>n Israelsson</w:t>
            </w:r>
          </w:p>
        </w:tc>
        <w:tc>
          <w:tcPr>
            <w:tcW w:w="1907"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379" w:type="dxa"/>
          </w:tcPr>
          <w:p w14:paraId="2BA8EB9D" w14:textId="77777777" w:rsidR="00E66CCF" w:rsidRDefault="00000000">
            <w:pPr>
              <w:pStyle w:val="TAL0"/>
            </w:pPr>
            <w:r>
              <w:t>Korea</w:t>
            </w:r>
          </w:p>
        </w:tc>
        <w:tc>
          <w:tcPr>
            <w:tcW w:w="1557"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704" w:type="dxa"/>
          </w:tcPr>
          <w:p w14:paraId="5086DE3F" w14:textId="77777777" w:rsidR="00E66CCF" w:rsidRDefault="00000000">
            <w:pPr>
              <w:pStyle w:val="TAL0"/>
            </w:pPr>
            <w:r>
              <w:t>Alexander Vesely</w:t>
            </w:r>
          </w:p>
        </w:tc>
        <w:tc>
          <w:tcPr>
            <w:tcW w:w="1907"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379" w:type="dxa"/>
            <w:tcBorders>
              <w:bottom w:val="single" w:sz="4" w:space="0" w:color="auto"/>
            </w:tcBorders>
          </w:tcPr>
          <w:p w14:paraId="286D3D20" w14:textId="77777777" w:rsidR="00E66CCF" w:rsidRDefault="00000000">
            <w:pPr>
              <w:pStyle w:val="TAL0"/>
              <w:rPr>
                <w:lang w:val="fr-FR"/>
              </w:rPr>
            </w:pPr>
            <w:r>
              <w:rPr>
                <w:lang w:val="fr-FR"/>
              </w:rPr>
              <w:t>France</w:t>
            </w:r>
          </w:p>
        </w:tc>
        <w:tc>
          <w:tcPr>
            <w:tcW w:w="1557"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704" w:type="dxa"/>
            <w:tcBorders>
              <w:bottom w:val="single" w:sz="4" w:space="0" w:color="auto"/>
            </w:tcBorders>
          </w:tcPr>
          <w:p w14:paraId="3492D160" w14:textId="77777777" w:rsidR="00E66CCF" w:rsidRDefault="00000000">
            <w:pPr>
              <w:pStyle w:val="TAL0"/>
            </w:pPr>
            <w:r>
              <w:t>Alexander Vesely</w:t>
            </w:r>
          </w:p>
        </w:tc>
        <w:tc>
          <w:tcPr>
            <w:tcW w:w="1907"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379" w:type="dxa"/>
            <w:tcBorders>
              <w:bottom w:val="single" w:sz="4" w:space="0" w:color="auto"/>
            </w:tcBorders>
          </w:tcPr>
          <w:p w14:paraId="340118C4" w14:textId="77777777" w:rsidR="00E66CCF" w:rsidRDefault="00000000">
            <w:pPr>
              <w:pStyle w:val="TAL0"/>
            </w:pPr>
            <w:r>
              <w:t>Hungary</w:t>
            </w:r>
          </w:p>
        </w:tc>
        <w:tc>
          <w:tcPr>
            <w:tcW w:w="1557"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704" w:type="dxa"/>
            <w:tcBorders>
              <w:bottom w:val="single" w:sz="4" w:space="0" w:color="auto"/>
            </w:tcBorders>
          </w:tcPr>
          <w:p w14:paraId="57023432" w14:textId="77777777" w:rsidR="00E66CCF" w:rsidRDefault="00000000">
            <w:pPr>
              <w:pStyle w:val="TAL0"/>
            </w:pPr>
            <w:r>
              <w:t>Alexander Vesely</w:t>
            </w:r>
          </w:p>
        </w:tc>
        <w:tc>
          <w:tcPr>
            <w:tcW w:w="1907"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379" w:type="dxa"/>
          </w:tcPr>
          <w:p w14:paraId="0DE6EAC0" w14:textId="77777777" w:rsidR="00E66CCF" w:rsidRDefault="00000000">
            <w:pPr>
              <w:pStyle w:val="TAL0"/>
            </w:pPr>
            <w:r>
              <w:t>France</w:t>
            </w:r>
          </w:p>
        </w:tc>
        <w:tc>
          <w:tcPr>
            <w:tcW w:w="1557"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704" w:type="dxa"/>
          </w:tcPr>
          <w:p w14:paraId="454E2EA7" w14:textId="77777777" w:rsidR="00E66CCF" w:rsidRDefault="00000000">
            <w:pPr>
              <w:pStyle w:val="TAL0"/>
              <w:rPr>
                <w:lang w:val="en-US"/>
              </w:rPr>
            </w:pPr>
            <w:r>
              <w:t>Alexander Vesely</w:t>
            </w:r>
          </w:p>
        </w:tc>
        <w:tc>
          <w:tcPr>
            <w:tcW w:w="1907"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379" w:type="dxa"/>
            <w:tcBorders>
              <w:bottom w:val="single" w:sz="4" w:space="0" w:color="auto"/>
            </w:tcBorders>
          </w:tcPr>
          <w:p w14:paraId="3D6E365B" w14:textId="77777777" w:rsidR="00E66CCF" w:rsidRDefault="00000000">
            <w:pPr>
              <w:pStyle w:val="TAL0"/>
            </w:pPr>
            <w:r>
              <w:t>USA</w:t>
            </w:r>
          </w:p>
        </w:tc>
        <w:tc>
          <w:tcPr>
            <w:tcW w:w="1557"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704" w:type="dxa"/>
            <w:tcBorders>
              <w:bottom w:val="single" w:sz="4" w:space="0" w:color="auto"/>
            </w:tcBorders>
          </w:tcPr>
          <w:p w14:paraId="26FFB281" w14:textId="77777777" w:rsidR="00E66CCF" w:rsidRDefault="00000000">
            <w:pPr>
              <w:pStyle w:val="TAL0"/>
              <w:rPr>
                <w:lang w:val="en-US"/>
              </w:rPr>
            </w:pPr>
            <w:r>
              <w:t>Alexander Vesely</w:t>
            </w:r>
          </w:p>
        </w:tc>
        <w:tc>
          <w:tcPr>
            <w:tcW w:w="1907"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379" w:type="dxa"/>
          </w:tcPr>
          <w:p w14:paraId="21A2AB2B" w14:textId="77777777" w:rsidR="00E66CCF" w:rsidRDefault="00000000">
            <w:pPr>
              <w:pStyle w:val="TAL0"/>
              <w:rPr>
                <w:lang w:val="fr-FR"/>
              </w:rPr>
            </w:pPr>
            <w:r>
              <w:rPr>
                <w:lang w:val="fr-FR"/>
              </w:rPr>
              <w:t>France</w:t>
            </w:r>
          </w:p>
        </w:tc>
        <w:tc>
          <w:tcPr>
            <w:tcW w:w="1557"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704" w:type="dxa"/>
          </w:tcPr>
          <w:p w14:paraId="4A248E5C" w14:textId="77777777" w:rsidR="00E66CCF" w:rsidRDefault="00000000">
            <w:pPr>
              <w:pStyle w:val="TAL0"/>
              <w:rPr>
                <w:lang w:val="en-US"/>
              </w:rPr>
            </w:pPr>
            <w:r>
              <w:t>Alexander Vesely</w:t>
            </w:r>
          </w:p>
        </w:tc>
        <w:tc>
          <w:tcPr>
            <w:tcW w:w="1907"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379" w:type="dxa"/>
          </w:tcPr>
          <w:p w14:paraId="285B3673" w14:textId="77777777" w:rsidR="00E66CCF" w:rsidRDefault="00000000">
            <w:pPr>
              <w:pStyle w:val="TAL0"/>
              <w:rPr>
                <w:lang w:val="en-US"/>
              </w:rPr>
            </w:pPr>
            <w:r>
              <w:rPr>
                <w:lang w:val="en-US"/>
              </w:rPr>
              <w:t>Spain</w:t>
            </w:r>
          </w:p>
        </w:tc>
        <w:tc>
          <w:tcPr>
            <w:tcW w:w="1557"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704" w:type="dxa"/>
          </w:tcPr>
          <w:p w14:paraId="3108D261" w14:textId="77777777" w:rsidR="00E66CCF" w:rsidRDefault="00000000">
            <w:pPr>
              <w:pStyle w:val="TAL0"/>
              <w:rPr>
                <w:lang w:val="fr-FR"/>
              </w:rPr>
            </w:pPr>
            <w:r>
              <w:t>Alexander Vesely</w:t>
            </w:r>
          </w:p>
        </w:tc>
        <w:tc>
          <w:tcPr>
            <w:tcW w:w="1907"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379" w:type="dxa"/>
          </w:tcPr>
          <w:p w14:paraId="08F498A6" w14:textId="77777777" w:rsidR="00E66CCF" w:rsidRDefault="00000000">
            <w:pPr>
              <w:pStyle w:val="TAL0"/>
            </w:pPr>
            <w:r>
              <w:t>Hungary</w:t>
            </w:r>
          </w:p>
        </w:tc>
        <w:tc>
          <w:tcPr>
            <w:tcW w:w="1557"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704" w:type="dxa"/>
          </w:tcPr>
          <w:p w14:paraId="13FE144A" w14:textId="77777777" w:rsidR="00E66CCF" w:rsidRDefault="00000000">
            <w:pPr>
              <w:pStyle w:val="TAL0"/>
            </w:pPr>
            <w:r>
              <w:t>Alexander Vesely</w:t>
            </w:r>
          </w:p>
        </w:tc>
        <w:tc>
          <w:tcPr>
            <w:tcW w:w="1907"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379" w:type="dxa"/>
          </w:tcPr>
          <w:p w14:paraId="59E9FD98" w14:textId="77777777" w:rsidR="00E66CCF" w:rsidRDefault="00000000">
            <w:pPr>
              <w:pStyle w:val="TAL0"/>
            </w:pPr>
            <w:r>
              <w:t>Canada</w:t>
            </w:r>
          </w:p>
        </w:tc>
        <w:tc>
          <w:tcPr>
            <w:tcW w:w="1557"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704" w:type="dxa"/>
          </w:tcPr>
          <w:p w14:paraId="42E23FD0" w14:textId="77777777" w:rsidR="00E66CCF" w:rsidRDefault="00000000">
            <w:pPr>
              <w:pStyle w:val="TAL0"/>
            </w:pPr>
            <w:r>
              <w:t>Alexander Vesely</w:t>
            </w:r>
          </w:p>
        </w:tc>
        <w:tc>
          <w:tcPr>
            <w:tcW w:w="1907"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379" w:type="dxa"/>
          </w:tcPr>
          <w:p w14:paraId="10180F29" w14:textId="77777777" w:rsidR="00E66CCF" w:rsidRDefault="00000000">
            <w:pPr>
              <w:pStyle w:val="TAL0"/>
            </w:pPr>
            <w:r>
              <w:t>Czech Republic</w:t>
            </w:r>
          </w:p>
        </w:tc>
        <w:tc>
          <w:tcPr>
            <w:tcW w:w="1557"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704" w:type="dxa"/>
          </w:tcPr>
          <w:p w14:paraId="05443265" w14:textId="77777777" w:rsidR="00E66CCF" w:rsidRDefault="00000000">
            <w:pPr>
              <w:pStyle w:val="TAL0"/>
            </w:pPr>
            <w:r>
              <w:t>Alexander Vesely</w:t>
            </w:r>
          </w:p>
        </w:tc>
        <w:tc>
          <w:tcPr>
            <w:tcW w:w="1907"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379" w:type="dxa"/>
          </w:tcPr>
          <w:p w14:paraId="497DD585" w14:textId="77777777" w:rsidR="00E66CCF" w:rsidRDefault="00000000">
            <w:pPr>
              <w:pStyle w:val="TAL0"/>
              <w:rPr>
                <w:lang w:val="en-US"/>
              </w:rPr>
            </w:pPr>
            <w:r>
              <w:rPr>
                <w:lang w:val="en-US"/>
              </w:rPr>
              <w:t>Europe</w:t>
            </w:r>
          </w:p>
        </w:tc>
        <w:tc>
          <w:tcPr>
            <w:tcW w:w="1557"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704" w:type="dxa"/>
          </w:tcPr>
          <w:p w14:paraId="2109A9F2" w14:textId="77777777" w:rsidR="00E66CCF" w:rsidRDefault="00000000">
            <w:pPr>
              <w:pStyle w:val="TAL0"/>
              <w:rPr>
                <w:lang w:val="en-US"/>
              </w:rPr>
            </w:pPr>
            <w:r>
              <w:t>Alexander Vesely</w:t>
            </w:r>
          </w:p>
        </w:tc>
        <w:tc>
          <w:tcPr>
            <w:tcW w:w="1907"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379" w:type="dxa"/>
          </w:tcPr>
          <w:p w14:paraId="78C71FE7" w14:textId="77777777" w:rsidR="00E66CCF" w:rsidRDefault="00000000">
            <w:pPr>
              <w:pStyle w:val="TAL0"/>
            </w:pPr>
            <w:r>
              <w:t>Japan</w:t>
            </w:r>
          </w:p>
        </w:tc>
        <w:tc>
          <w:tcPr>
            <w:tcW w:w="1557"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704" w:type="dxa"/>
          </w:tcPr>
          <w:p w14:paraId="185DF38B" w14:textId="77777777" w:rsidR="00E66CCF" w:rsidRDefault="00000000">
            <w:pPr>
              <w:pStyle w:val="TAL0"/>
            </w:pPr>
            <w:r>
              <w:t xml:space="preserve">Alexander Vesely </w:t>
            </w:r>
          </w:p>
        </w:tc>
        <w:tc>
          <w:tcPr>
            <w:tcW w:w="1907"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379" w:type="dxa"/>
          </w:tcPr>
          <w:p w14:paraId="0C5B4364" w14:textId="77777777" w:rsidR="00E66CCF" w:rsidRDefault="00000000">
            <w:pPr>
              <w:pStyle w:val="TAL0"/>
            </w:pPr>
            <w:r>
              <w:t>USA</w:t>
            </w:r>
          </w:p>
        </w:tc>
        <w:tc>
          <w:tcPr>
            <w:tcW w:w="1557"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704" w:type="dxa"/>
          </w:tcPr>
          <w:p w14:paraId="63C7D0BD" w14:textId="77777777" w:rsidR="00E66CCF" w:rsidRDefault="00000000">
            <w:pPr>
              <w:pStyle w:val="TAL0"/>
            </w:pPr>
            <w:r>
              <w:t xml:space="preserve">Alexander Vesely </w:t>
            </w:r>
          </w:p>
        </w:tc>
        <w:tc>
          <w:tcPr>
            <w:tcW w:w="1907"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379" w:type="dxa"/>
          </w:tcPr>
          <w:p w14:paraId="3198A688" w14:textId="77777777" w:rsidR="00E66CCF" w:rsidRDefault="00000000">
            <w:pPr>
              <w:pStyle w:val="TAL0"/>
            </w:pPr>
            <w:r>
              <w:t>Greece</w:t>
            </w:r>
          </w:p>
        </w:tc>
        <w:tc>
          <w:tcPr>
            <w:tcW w:w="1557"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704" w:type="dxa"/>
          </w:tcPr>
          <w:p w14:paraId="44528C94" w14:textId="77777777" w:rsidR="00E66CCF" w:rsidRDefault="00000000">
            <w:pPr>
              <w:pStyle w:val="TAL0"/>
            </w:pPr>
            <w:r>
              <w:t xml:space="preserve">Alexander Vesely </w:t>
            </w:r>
          </w:p>
        </w:tc>
        <w:tc>
          <w:tcPr>
            <w:tcW w:w="1907"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379" w:type="dxa"/>
          </w:tcPr>
          <w:p w14:paraId="59990E56" w14:textId="77777777" w:rsidR="00E66CCF" w:rsidRDefault="00000000">
            <w:pPr>
              <w:pStyle w:val="TAL0"/>
            </w:pPr>
            <w:r>
              <w:t>United Kingdom</w:t>
            </w:r>
          </w:p>
        </w:tc>
        <w:tc>
          <w:tcPr>
            <w:tcW w:w="1557"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704" w:type="dxa"/>
          </w:tcPr>
          <w:p w14:paraId="20CD1169" w14:textId="77777777" w:rsidR="00E66CCF" w:rsidRDefault="00000000">
            <w:pPr>
              <w:pStyle w:val="TAL0"/>
            </w:pPr>
            <w:r>
              <w:t xml:space="preserve">Alexander Vesely </w:t>
            </w:r>
          </w:p>
        </w:tc>
        <w:tc>
          <w:tcPr>
            <w:tcW w:w="1907"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379" w:type="dxa"/>
          </w:tcPr>
          <w:p w14:paraId="7C73CC69" w14:textId="77777777" w:rsidR="00E66CCF" w:rsidRDefault="00000000">
            <w:pPr>
              <w:pStyle w:val="TAL0"/>
            </w:pPr>
            <w:r>
              <w:t>France</w:t>
            </w:r>
          </w:p>
        </w:tc>
        <w:tc>
          <w:tcPr>
            <w:tcW w:w="1557"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704" w:type="dxa"/>
          </w:tcPr>
          <w:p w14:paraId="52D7F8A7" w14:textId="77777777" w:rsidR="00E66CCF" w:rsidRDefault="00000000">
            <w:pPr>
              <w:pStyle w:val="TAL0"/>
            </w:pPr>
            <w:r>
              <w:t xml:space="preserve">Alexander Vesely </w:t>
            </w:r>
          </w:p>
        </w:tc>
        <w:tc>
          <w:tcPr>
            <w:tcW w:w="1907"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trPr>
          <w:cantSplit/>
        </w:trPr>
        <w:tc>
          <w:tcPr>
            <w:tcW w:w="960" w:type="dxa"/>
          </w:tcPr>
          <w:p w14:paraId="7E6B80CE" w14:textId="77777777" w:rsidR="00E66CCF" w:rsidRDefault="00000000">
            <w:pPr>
              <w:pStyle w:val="TAL0"/>
            </w:pPr>
            <w:r>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379" w:type="dxa"/>
          </w:tcPr>
          <w:p w14:paraId="54B6312B" w14:textId="77777777" w:rsidR="00E66CCF" w:rsidRDefault="00000000">
            <w:pPr>
              <w:pStyle w:val="TAL0"/>
            </w:pPr>
            <w:r>
              <w:t>Korea</w:t>
            </w:r>
          </w:p>
        </w:tc>
        <w:tc>
          <w:tcPr>
            <w:tcW w:w="1557"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704" w:type="dxa"/>
          </w:tcPr>
          <w:p w14:paraId="0D3513E8" w14:textId="77777777" w:rsidR="00E66CCF" w:rsidRDefault="00000000">
            <w:pPr>
              <w:pStyle w:val="TAL0"/>
            </w:pPr>
            <w:r>
              <w:t xml:space="preserve">Alexander Vesely </w:t>
            </w:r>
          </w:p>
        </w:tc>
        <w:tc>
          <w:tcPr>
            <w:tcW w:w="1907"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379" w:type="dxa"/>
          </w:tcPr>
          <w:p w14:paraId="74FBB6EF" w14:textId="77777777" w:rsidR="00E66CCF" w:rsidRDefault="00000000">
            <w:pPr>
              <w:pStyle w:val="TAL0"/>
            </w:pPr>
            <w:r>
              <w:t>France</w:t>
            </w:r>
          </w:p>
        </w:tc>
        <w:tc>
          <w:tcPr>
            <w:tcW w:w="1557"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704" w:type="dxa"/>
          </w:tcPr>
          <w:p w14:paraId="599FA6D4" w14:textId="77777777" w:rsidR="00E66CCF" w:rsidRDefault="00000000">
            <w:pPr>
              <w:pStyle w:val="TAL0"/>
            </w:pPr>
            <w:r>
              <w:t xml:space="preserve">Alexander Vesely </w:t>
            </w:r>
          </w:p>
        </w:tc>
        <w:tc>
          <w:tcPr>
            <w:tcW w:w="1907"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379" w:type="dxa"/>
          </w:tcPr>
          <w:p w14:paraId="2826339D" w14:textId="77777777" w:rsidR="00E66CCF" w:rsidRDefault="00000000">
            <w:pPr>
              <w:pStyle w:val="TAL0"/>
            </w:pPr>
            <w:r>
              <w:t>USA</w:t>
            </w:r>
          </w:p>
        </w:tc>
        <w:tc>
          <w:tcPr>
            <w:tcW w:w="1557"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704" w:type="dxa"/>
          </w:tcPr>
          <w:p w14:paraId="0D1DFBCE" w14:textId="77777777" w:rsidR="00E66CCF" w:rsidRDefault="00000000">
            <w:pPr>
              <w:pStyle w:val="TAL0"/>
            </w:pPr>
            <w:r>
              <w:t xml:space="preserve">Alexander Vesely </w:t>
            </w:r>
          </w:p>
        </w:tc>
        <w:tc>
          <w:tcPr>
            <w:tcW w:w="1907"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379" w:type="dxa"/>
          </w:tcPr>
          <w:p w14:paraId="6B36D475" w14:textId="77777777" w:rsidR="00E66CCF" w:rsidRDefault="00000000">
            <w:pPr>
              <w:pStyle w:val="TAL0"/>
            </w:pPr>
            <w:r>
              <w:t>France</w:t>
            </w:r>
          </w:p>
        </w:tc>
        <w:tc>
          <w:tcPr>
            <w:tcW w:w="1557"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704" w:type="dxa"/>
          </w:tcPr>
          <w:p w14:paraId="61878A33" w14:textId="77777777" w:rsidR="00E66CCF" w:rsidRDefault="00000000">
            <w:pPr>
              <w:pStyle w:val="TAL0"/>
            </w:pPr>
            <w:r>
              <w:t xml:space="preserve">Alexander Vesely </w:t>
            </w:r>
          </w:p>
        </w:tc>
        <w:tc>
          <w:tcPr>
            <w:tcW w:w="1907"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379" w:type="dxa"/>
          </w:tcPr>
          <w:p w14:paraId="1F05F327" w14:textId="77777777" w:rsidR="00E66CCF" w:rsidRDefault="00000000">
            <w:pPr>
              <w:pStyle w:val="TAL0"/>
            </w:pPr>
            <w:r>
              <w:t>China</w:t>
            </w:r>
          </w:p>
        </w:tc>
        <w:tc>
          <w:tcPr>
            <w:tcW w:w="1557"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704" w:type="dxa"/>
          </w:tcPr>
          <w:p w14:paraId="5EC2B36E" w14:textId="77777777" w:rsidR="00E66CCF" w:rsidRDefault="00000000">
            <w:pPr>
              <w:pStyle w:val="TAL0"/>
            </w:pPr>
            <w:r>
              <w:t xml:space="preserve">Alexander Vesely </w:t>
            </w:r>
          </w:p>
        </w:tc>
        <w:tc>
          <w:tcPr>
            <w:tcW w:w="1907"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379" w:type="dxa"/>
          </w:tcPr>
          <w:p w14:paraId="1CC8299E" w14:textId="77777777" w:rsidR="00E66CCF" w:rsidRDefault="00000000">
            <w:pPr>
              <w:pStyle w:val="TAL0"/>
            </w:pPr>
            <w:r>
              <w:t>Estonia</w:t>
            </w:r>
          </w:p>
        </w:tc>
        <w:tc>
          <w:tcPr>
            <w:tcW w:w="1557"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704" w:type="dxa"/>
          </w:tcPr>
          <w:p w14:paraId="6A3902AE" w14:textId="77777777" w:rsidR="00E66CCF" w:rsidRDefault="00000000">
            <w:pPr>
              <w:pStyle w:val="TAL0"/>
            </w:pPr>
            <w:r>
              <w:t xml:space="preserve">Alexander Vesely </w:t>
            </w:r>
          </w:p>
        </w:tc>
        <w:tc>
          <w:tcPr>
            <w:tcW w:w="1907"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379" w:type="dxa"/>
          </w:tcPr>
          <w:p w14:paraId="5B1A3837" w14:textId="77777777" w:rsidR="00E66CCF" w:rsidRDefault="00000000">
            <w:pPr>
              <w:pStyle w:val="TAL0"/>
            </w:pPr>
            <w:r>
              <w:t>Korea</w:t>
            </w:r>
          </w:p>
        </w:tc>
        <w:tc>
          <w:tcPr>
            <w:tcW w:w="1557"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704" w:type="dxa"/>
          </w:tcPr>
          <w:p w14:paraId="107EC357" w14:textId="77777777" w:rsidR="00E66CCF" w:rsidRDefault="00000000">
            <w:pPr>
              <w:pStyle w:val="TAL0"/>
            </w:pPr>
            <w:r>
              <w:t xml:space="preserve">Alexander Vesely </w:t>
            </w:r>
          </w:p>
        </w:tc>
        <w:tc>
          <w:tcPr>
            <w:tcW w:w="1907"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379" w:type="dxa"/>
          </w:tcPr>
          <w:p w14:paraId="662AE044" w14:textId="77777777" w:rsidR="00E66CCF" w:rsidRDefault="00000000">
            <w:pPr>
              <w:pStyle w:val="TAL0"/>
            </w:pPr>
            <w:r>
              <w:t>Latvia</w:t>
            </w:r>
          </w:p>
        </w:tc>
        <w:tc>
          <w:tcPr>
            <w:tcW w:w="1557"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704" w:type="dxa"/>
          </w:tcPr>
          <w:p w14:paraId="190D0F84" w14:textId="77777777" w:rsidR="00E66CCF" w:rsidRDefault="00000000">
            <w:pPr>
              <w:pStyle w:val="TAL0"/>
            </w:pPr>
            <w:r>
              <w:t xml:space="preserve">Alexander Vesely </w:t>
            </w:r>
          </w:p>
        </w:tc>
        <w:tc>
          <w:tcPr>
            <w:tcW w:w="1907"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379" w:type="dxa"/>
          </w:tcPr>
          <w:p w14:paraId="7B8971C2" w14:textId="77777777" w:rsidR="00E66CCF" w:rsidRDefault="00000000">
            <w:pPr>
              <w:pStyle w:val="TAL0"/>
            </w:pPr>
            <w:r>
              <w:t>USA</w:t>
            </w:r>
          </w:p>
        </w:tc>
        <w:tc>
          <w:tcPr>
            <w:tcW w:w="1557"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704" w:type="dxa"/>
          </w:tcPr>
          <w:p w14:paraId="37F0C26B" w14:textId="77777777" w:rsidR="00E66CCF" w:rsidRDefault="00000000">
            <w:pPr>
              <w:pStyle w:val="TAL0"/>
            </w:pPr>
            <w:r>
              <w:t xml:space="preserve">Alexander Vesely </w:t>
            </w:r>
          </w:p>
        </w:tc>
        <w:tc>
          <w:tcPr>
            <w:tcW w:w="1907"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379" w:type="dxa"/>
          </w:tcPr>
          <w:p w14:paraId="7202AA05" w14:textId="77777777" w:rsidR="00E66CCF" w:rsidRDefault="00000000">
            <w:pPr>
              <w:pStyle w:val="TAL0"/>
            </w:pPr>
            <w:r>
              <w:t>Malta</w:t>
            </w:r>
          </w:p>
        </w:tc>
        <w:tc>
          <w:tcPr>
            <w:tcW w:w="1557"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704" w:type="dxa"/>
          </w:tcPr>
          <w:p w14:paraId="46D989D7" w14:textId="77777777" w:rsidR="00E66CCF" w:rsidRDefault="00000000">
            <w:pPr>
              <w:pStyle w:val="TAL0"/>
            </w:pPr>
            <w:r>
              <w:t xml:space="preserve">Alexander Vesely </w:t>
            </w:r>
          </w:p>
        </w:tc>
        <w:tc>
          <w:tcPr>
            <w:tcW w:w="1907"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379" w:type="dxa"/>
          </w:tcPr>
          <w:p w14:paraId="1D0E7D83" w14:textId="77777777" w:rsidR="00E66CCF" w:rsidRDefault="00000000">
            <w:pPr>
              <w:pStyle w:val="TAL0"/>
            </w:pPr>
            <w:r>
              <w:t>Japan</w:t>
            </w:r>
          </w:p>
        </w:tc>
        <w:tc>
          <w:tcPr>
            <w:tcW w:w="1557"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704" w:type="dxa"/>
          </w:tcPr>
          <w:p w14:paraId="254F2D94" w14:textId="77777777" w:rsidR="00E66CCF" w:rsidRDefault="00000000">
            <w:pPr>
              <w:pStyle w:val="TAL0"/>
              <w:rPr>
                <w:b/>
              </w:rPr>
            </w:pPr>
            <w:r>
              <w:t xml:space="preserve">Alexander Vesely </w:t>
            </w:r>
          </w:p>
        </w:tc>
        <w:tc>
          <w:tcPr>
            <w:tcW w:w="1907"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379" w:type="dxa"/>
          </w:tcPr>
          <w:p w14:paraId="6A695DB3" w14:textId="77777777" w:rsidR="00E66CCF" w:rsidRDefault="00000000">
            <w:pPr>
              <w:pStyle w:val="TAL0"/>
            </w:pPr>
            <w:r>
              <w:t>Greece</w:t>
            </w:r>
          </w:p>
        </w:tc>
        <w:tc>
          <w:tcPr>
            <w:tcW w:w="1557"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704" w:type="dxa"/>
          </w:tcPr>
          <w:p w14:paraId="74B87E18" w14:textId="77777777" w:rsidR="00E66CCF" w:rsidRDefault="00000000">
            <w:pPr>
              <w:pStyle w:val="TAL0"/>
            </w:pPr>
            <w:r>
              <w:t xml:space="preserve">Alexander Vesely </w:t>
            </w:r>
          </w:p>
        </w:tc>
        <w:tc>
          <w:tcPr>
            <w:tcW w:w="1907"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379" w:type="dxa"/>
          </w:tcPr>
          <w:p w14:paraId="2BCBCCC6" w14:textId="77777777" w:rsidR="00E66CCF" w:rsidRDefault="00000000">
            <w:pPr>
              <w:pStyle w:val="TAL0"/>
            </w:pPr>
            <w:r>
              <w:t>France</w:t>
            </w:r>
          </w:p>
        </w:tc>
        <w:tc>
          <w:tcPr>
            <w:tcW w:w="1557"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704" w:type="dxa"/>
          </w:tcPr>
          <w:p w14:paraId="50F4DA03" w14:textId="77777777" w:rsidR="00E66CCF" w:rsidRDefault="00000000">
            <w:pPr>
              <w:pStyle w:val="TAL0"/>
            </w:pPr>
            <w:r>
              <w:t xml:space="preserve">Alexander Vesely </w:t>
            </w:r>
          </w:p>
        </w:tc>
        <w:tc>
          <w:tcPr>
            <w:tcW w:w="1907"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379" w:type="dxa"/>
          </w:tcPr>
          <w:p w14:paraId="32DF3BAC" w14:textId="77777777" w:rsidR="00E66CCF" w:rsidRDefault="00000000">
            <w:pPr>
              <w:pStyle w:val="TAL0"/>
            </w:pPr>
            <w:r>
              <w:t>Korea</w:t>
            </w:r>
          </w:p>
        </w:tc>
        <w:tc>
          <w:tcPr>
            <w:tcW w:w="1557"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704" w:type="dxa"/>
          </w:tcPr>
          <w:p w14:paraId="39177109" w14:textId="77777777" w:rsidR="00E66CCF" w:rsidRDefault="00000000">
            <w:pPr>
              <w:pStyle w:val="TAL0"/>
            </w:pPr>
            <w:r>
              <w:t xml:space="preserve">Alexander Vesely </w:t>
            </w:r>
          </w:p>
        </w:tc>
        <w:tc>
          <w:tcPr>
            <w:tcW w:w="1907"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379" w:type="dxa"/>
          </w:tcPr>
          <w:p w14:paraId="6014CD48" w14:textId="77777777" w:rsidR="00E66CCF" w:rsidRDefault="00000000">
            <w:pPr>
              <w:pStyle w:val="TAL0"/>
            </w:pPr>
            <w:r>
              <w:t>Italy</w:t>
            </w:r>
          </w:p>
        </w:tc>
        <w:tc>
          <w:tcPr>
            <w:tcW w:w="1557"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704" w:type="dxa"/>
          </w:tcPr>
          <w:p w14:paraId="38491FB7" w14:textId="77777777" w:rsidR="00E66CCF" w:rsidRDefault="00000000">
            <w:pPr>
              <w:pStyle w:val="TAL0"/>
            </w:pPr>
            <w:r>
              <w:t xml:space="preserve">Alexander Vesely </w:t>
            </w:r>
          </w:p>
        </w:tc>
        <w:tc>
          <w:tcPr>
            <w:tcW w:w="1907"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379" w:type="dxa"/>
          </w:tcPr>
          <w:p w14:paraId="3DB4D834" w14:textId="77777777" w:rsidR="00E66CCF" w:rsidRDefault="00000000">
            <w:pPr>
              <w:pStyle w:val="TAL0"/>
            </w:pPr>
            <w:r>
              <w:t>China</w:t>
            </w:r>
          </w:p>
        </w:tc>
        <w:tc>
          <w:tcPr>
            <w:tcW w:w="1557"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704" w:type="dxa"/>
          </w:tcPr>
          <w:p w14:paraId="7029D6E3" w14:textId="77777777" w:rsidR="00E66CCF" w:rsidRDefault="00000000">
            <w:pPr>
              <w:pStyle w:val="TAL0"/>
            </w:pPr>
            <w:r>
              <w:t xml:space="preserve">Alexander Vesely </w:t>
            </w:r>
          </w:p>
        </w:tc>
        <w:tc>
          <w:tcPr>
            <w:tcW w:w="1907"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379" w:type="dxa"/>
          </w:tcPr>
          <w:p w14:paraId="4539A754" w14:textId="77777777" w:rsidR="00E66CCF" w:rsidRDefault="00000000">
            <w:pPr>
              <w:pStyle w:val="TAL0"/>
            </w:pPr>
            <w:r>
              <w:t>USA</w:t>
            </w:r>
          </w:p>
        </w:tc>
        <w:tc>
          <w:tcPr>
            <w:tcW w:w="1557"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704" w:type="dxa"/>
          </w:tcPr>
          <w:p w14:paraId="22B279CC" w14:textId="77777777" w:rsidR="00E66CCF" w:rsidRDefault="00000000">
            <w:pPr>
              <w:pStyle w:val="TAL0"/>
            </w:pPr>
            <w:r>
              <w:t xml:space="preserve">Alexander Vesely </w:t>
            </w:r>
          </w:p>
        </w:tc>
        <w:tc>
          <w:tcPr>
            <w:tcW w:w="1907"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379" w:type="dxa"/>
          </w:tcPr>
          <w:p w14:paraId="128C0532" w14:textId="77777777" w:rsidR="00E66CCF" w:rsidRDefault="00000000">
            <w:pPr>
              <w:pStyle w:val="TAL0"/>
            </w:pPr>
            <w:r>
              <w:t>Korea</w:t>
            </w:r>
          </w:p>
        </w:tc>
        <w:tc>
          <w:tcPr>
            <w:tcW w:w="1557"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704" w:type="dxa"/>
          </w:tcPr>
          <w:p w14:paraId="1E55B3A4" w14:textId="77777777" w:rsidR="00E66CCF" w:rsidRDefault="00000000">
            <w:pPr>
              <w:pStyle w:val="TAL0"/>
            </w:pPr>
            <w:r>
              <w:t xml:space="preserve">Alexander Vesely </w:t>
            </w:r>
          </w:p>
        </w:tc>
        <w:tc>
          <w:tcPr>
            <w:tcW w:w="1907"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13" w:name="OLE_LINK5"/>
            <w:bookmarkStart w:id="314" w:name="OLE_LINK6"/>
            <w:r>
              <w:t>European Friends of 3GPP</w:t>
            </w:r>
            <w:bookmarkEnd w:id="313"/>
            <w:bookmarkEnd w:id="314"/>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15" w:name="OLE_LINK8"/>
            <w:bookmarkStart w:id="316" w:name="OLE_LINK7"/>
            <w:r>
              <w:t>56 (13.06 - 15.06.12, Ljubljana, Slovenia)</w:t>
            </w:r>
            <w:bookmarkEnd w:id="315"/>
            <w:bookmarkEnd w:id="316"/>
          </w:p>
        </w:tc>
        <w:tc>
          <w:tcPr>
            <w:tcW w:w="1704"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17" w:name="OLE_LINK11"/>
            <w:r>
              <w:t>European Friends of 3GPP</w:t>
            </w:r>
            <w:bookmarkEnd w:id="317"/>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907"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77777777" w:rsidR="00E66CCF" w:rsidRDefault="00000000">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77777777" w:rsidR="00E66CCF" w:rsidRDefault="00000000">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704"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379"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68C9398" w14:textId="77777777" w:rsidR="00E66CCF" w:rsidRDefault="00000000">
            <w:pPr>
              <w:pStyle w:val="TAL0"/>
              <w:rPr>
                <w:rStyle w:val="Strong"/>
                <w:b w:val="0"/>
              </w:rPr>
            </w:pPr>
            <w:r>
              <w:rPr>
                <w:rStyle w:val="Strong"/>
                <w:b w:val="0"/>
              </w:rPr>
              <w:t>Joern Krause</w:t>
            </w:r>
          </w:p>
          <w:p w14:paraId="3A0729C7"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704"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DCFC36B" w:rsidR="00E66CCF" w:rsidRDefault="00000000">
            <w:pPr>
              <w:pStyle w:val="TAL0"/>
            </w:pPr>
            <w:r>
              <w:t>R3-241502</w:t>
            </w:r>
          </w:p>
        </w:tc>
      </w:tr>
      <w:tr w:rsidR="00E66CCF" w14:paraId="17566CF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379"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704"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77777777" w:rsidR="00E66CCF" w:rsidRDefault="00000000">
            <w:pPr>
              <w:pStyle w:val="TAL0"/>
            </w:pPr>
            <w:r>
              <w:t>R3-24xxxx</w:t>
            </w:r>
          </w:p>
        </w:tc>
      </w:tr>
    </w:tbl>
    <w:p w14:paraId="699F4F4A" w14:textId="77777777" w:rsidR="00E66CCF" w:rsidRDefault="00E66CCF"/>
    <w:p w14:paraId="1FB1CAFD" w14:textId="77777777" w:rsidR="00E66CCF" w:rsidRDefault="00E66CCF">
      <w:pPr>
        <w:sectPr w:rsidR="00E66CCF" w:rsidSect="00BC00B1">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18" w:name="_Toc101174500"/>
      <w:bookmarkStart w:id="319" w:name="_Toc100304286"/>
      <w:bookmarkStart w:id="320" w:name="_Toc528971780"/>
      <w:bookmarkStart w:id="321" w:name="_Toc100304354"/>
      <w:bookmarkStart w:id="322" w:name="_Toc109604929"/>
      <w:bookmarkStart w:id="323" w:name="_Toc114493060"/>
      <w:bookmarkStart w:id="324" w:name="_Toc84238860"/>
      <w:bookmarkStart w:id="325" w:name="_Toc100044858"/>
      <w:r>
        <w:t>Annex D:</w:t>
      </w:r>
      <w:r>
        <w:br/>
        <w:t>Change history</w:t>
      </w:r>
      <w:bookmarkEnd w:id="318"/>
      <w:bookmarkEnd w:id="319"/>
      <w:bookmarkEnd w:id="320"/>
      <w:bookmarkEnd w:id="321"/>
      <w:bookmarkEnd w:id="322"/>
      <w:bookmarkEnd w:id="323"/>
      <w:bookmarkEnd w:id="324"/>
      <w:bookmarkEnd w:id="32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26"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26"/>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27" w:name="OLE_LINK2"/>
            <w:bookmarkStart w:id="328" w:name="OLE_LINK1"/>
            <w:r>
              <w:rPr>
                <w:lang w:val="en-US"/>
              </w:rPr>
              <w:t>Input document for RAN3#73bis</w:t>
            </w:r>
            <w:bookmarkEnd w:id="327"/>
            <w:bookmarkEnd w:id="328"/>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79"/>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66B49" w14:textId="77777777" w:rsidR="00BC00B1" w:rsidRDefault="00BC00B1">
      <w:pPr>
        <w:spacing w:after="0"/>
      </w:pPr>
      <w:r>
        <w:separator/>
      </w:r>
    </w:p>
  </w:endnote>
  <w:endnote w:type="continuationSeparator" w:id="0">
    <w:p w14:paraId="09BC8080" w14:textId="77777777" w:rsidR="00BC00B1" w:rsidRDefault="00BC0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568C0" w14:textId="77777777" w:rsidR="00BC00B1" w:rsidRDefault="00BC00B1">
      <w:pPr>
        <w:spacing w:after="0"/>
      </w:pPr>
      <w:r>
        <w:separator/>
      </w:r>
    </w:p>
  </w:footnote>
  <w:footnote w:type="continuationSeparator" w:id="0">
    <w:p w14:paraId="0B726237" w14:textId="77777777" w:rsidR="00BC00B1" w:rsidRDefault="00BC00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3EA3" w14:textId="1AF33613"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CB6693">
      <w:rPr>
        <w:noProof/>
      </w:rPr>
      <w:t>3GPP TR 30.531 V1.5051.0 (2024-0204)</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42A70287" w:rsidR="00E66CCF" w:rsidRDefault="00000000">
    <w:pPr>
      <w:pStyle w:val="Header"/>
      <w:framePr w:wrap="around" w:vAnchor="text" w:hAnchor="margin" w:y="1"/>
      <w:widowControl/>
    </w:pPr>
    <w:r>
      <w:fldChar w:fldCharType="begin"/>
    </w:r>
    <w:r>
      <w:instrText xml:space="preserve"> STYLEREF ZGSM </w:instrText>
    </w:r>
    <w:r>
      <w:fldChar w:fldCharType="separate"/>
    </w:r>
    <w:r w:rsidR="00CB6693">
      <w:rPr>
        <w:noProof/>
      </w:rPr>
      <w:t>Release 1718</w:t>
    </w:r>
    <w:r>
      <w:fldChar w:fldCharType="end"/>
    </w:r>
  </w:p>
  <w:p w14:paraId="5BF4D87D" w14:textId="77777777" w:rsidR="00E66CCF" w:rsidRDefault="00E66C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A5E27"/>
    <w:rsid w:val="002B0C7E"/>
    <w:rsid w:val="002B0D0A"/>
    <w:rsid w:val="002B189B"/>
    <w:rsid w:val="002B2EB6"/>
    <w:rsid w:val="002B3366"/>
    <w:rsid w:val="002B5153"/>
    <w:rsid w:val="002B58FF"/>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F60"/>
    <w:rsid w:val="003A3D29"/>
    <w:rsid w:val="003A41F5"/>
    <w:rsid w:val="003A632B"/>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3E8"/>
    <w:rsid w:val="006B3843"/>
    <w:rsid w:val="006C7294"/>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2124C"/>
    <w:rsid w:val="007213E6"/>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41B52"/>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B0F16"/>
    <w:rsid w:val="008B112B"/>
    <w:rsid w:val="008B3EC9"/>
    <w:rsid w:val="008B4154"/>
    <w:rsid w:val="008C5753"/>
    <w:rsid w:val="008C7FDC"/>
    <w:rsid w:val="008D1A2B"/>
    <w:rsid w:val="008D490B"/>
    <w:rsid w:val="008D4DA9"/>
    <w:rsid w:val="008E1B44"/>
    <w:rsid w:val="008E3F53"/>
    <w:rsid w:val="008E735D"/>
    <w:rsid w:val="008F158C"/>
    <w:rsid w:val="008F1BB2"/>
    <w:rsid w:val="008F2D50"/>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833"/>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365D"/>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463A"/>
    <w:rsid w:val="00BA58C1"/>
    <w:rsid w:val="00BA623F"/>
    <w:rsid w:val="00BB0277"/>
    <w:rsid w:val="00BB11C7"/>
    <w:rsid w:val="00BB70C4"/>
    <w:rsid w:val="00BC00B1"/>
    <w:rsid w:val="00BC2B9E"/>
    <w:rsid w:val="00BC3378"/>
    <w:rsid w:val="00BC3B88"/>
    <w:rsid w:val="00BC3C74"/>
    <w:rsid w:val="00BC4FEA"/>
    <w:rsid w:val="00BC6633"/>
    <w:rsid w:val="00BD309C"/>
    <w:rsid w:val="00BD6A6D"/>
    <w:rsid w:val="00BD6F80"/>
    <w:rsid w:val="00BE6047"/>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6693"/>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67E7"/>
    <w:rsid w:val="00EA405E"/>
    <w:rsid w:val="00EA5744"/>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3F8"/>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3/Docs/RP-240319.zip" TargetMode="External"/><Relationship Id="rId205" Type="http://schemas.openxmlformats.org/officeDocument/2006/relationships/hyperlink" Target="https://www.3gpp.org/ftp/TSG_RAN/TSG_RAN/TSGR_103/Docs/RP-240169.zip"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37" Type="http://schemas.openxmlformats.org/officeDocument/2006/relationships/hyperlink" Target="http://www.3gpp.org/ftp/Specs/html-info/25435.htm" TargetMode="External"/><Relationship Id="rId53" Type="http://schemas.openxmlformats.org/officeDocument/2006/relationships/hyperlink" Target="http://www.3gpp.org/ftp/Specs/html-info/25470.htm" TargetMode="External"/><Relationship Id="rId58" Type="http://schemas.openxmlformats.org/officeDocument/2006/relationships/hyperlink" Target="http://www.3gpp.org/ftp/Specs/html-info/25802.htm" TargetMode="External"/><Relationship Id="rId74" Type="http://schemas.openxmlformats.org/officeDocument/2006/relationships/hyperlink" Target="http://www.3gpp.org/ftp/Specs/html-info/25901.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28" Type="http://schemas.openxmlformats.org/officeDocument/2006/relationships/hyperlink" Target="http://www.3gpp.org/ftp/Specs/html-info/36933.htm" TargetMode="External"/><Relationship Id="rId144" Type="http://schemas.openxmlformats.org/officeDocument/2006/relationships/hyperlink" Target="http://www.3gpp.org/ftp/Specs/html-info/37816.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www.3gpp.org/DynaReport/WiCr--860144.htm" TargetMode="External"/><Relationship Id="rId186" Type="http://schemas.openxmlformats.org/officeDocument/2006/relationships/hyperlink" Target="https://www.3gpp.org/ftp/tsg_ran/TSG_RAN/TSGR_96/Docs/RP-221825.zip" TargetMode="External"/><Relationship Id="rId211" Type="http://schemas.openxmlformats.org/officeDocument/2006/relationships/fontTable" Target="fontTable.xm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3/Docs/RP-240320.zip" TargetMode="External"/><Relationship Id="rId197" Type="http://schemas.openxmlformats.org/officeDocument/2006/relationships/hyperlink" Target="https://www.3gpp.org/ftp/TSG_RAN/TSG_RAN/TSGR_103/Docs/RP-240171.zip" TargetMode="External"/><Relationship Id="rId206" Type="http://schemas.openxmlformats.org/officeDocument/2006/relationships/hyperlink" Target="https://www.3gpp.org/ftp/TSG_RAN/TSG_RAN/TSGR_103/Docs/RP-240299.zip" TargetMode="External"/><Relationship Id="rId201" Type="http://schemas.openxmlformats.org/officeDocument/2006/relationships/hyperlink" Target="https://www.3gpp.org/ftp/TSG_RAN/TSG_RAN/TSGR_103/Docs/RP-240134.zip" TargetMode="Externa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www.3gpp.org/ftp/tsg_ran/TSG_RAN/TSGR_91e/Docs/RP-210903.zip" TargetMode="External"/><Relationship Id="rId187" Type="http://schemas.openxmlformats.org/officeDocument/2006/relationships/hyperlink" Target="https://www.3gpp.org/ftp/TSG_RAN/TSG_RAN/TSGR_103/Docs/RP-240104.zip" TargetMode="Externa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theme" Target="theme/theme1.xm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TSG_RAN/TSG_RAN/TSGR_103/Docs/RP-240774.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3/Docs/RP-240323.zip" TargetMode="External"/><Relationship Id="rId202" Type="http://schemas.openxmlformats.org/officeDocument/2006/relationships/hyperlink" Target="https://www.3gpp.org/ftp/TSG_RAN/TSG_RAN/TSGR_103/Docs/RP-240826.zip" TargetMode="External"/><Relationship Id="rId207" Type="http://schemas.openxmlformats.org/officeDocument/2006/relationships/hyperlink" Target="https://www.3gpp.org/ftp/TSG_RAN/TSG_RAN/TSGR_103/Docs/RP-240298.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103/Docs/RP-240103.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ftp/tsg_ran/TSG_RAN/TSGR_93e/Docs/RP-212534.zip" TargetMode="Externa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Information/WI_Sheet/RP-234038.zip" TargetMode="External"/><Relationship Id="rId199" Type="http://schemas.openxmlformats.org/officeDocument/2006/relationships/hyperlink" Target="https://www.3gpp.org/ftp/TSG_RAN/TSG_RAN/TSGR_103/Docs/RP-240499.zip" TargetMode="External"/><Relationship Id="rId203" Type="http://schemas.openxmlformats.org/officeDocument/2006/relationships/hyperlink" Target="https://www.3gpp.org/ftp/TSG_RAN/TSG_RAN/TSGR_103/Docs/RP-240155.zip" TargetMode="External"/><Relationship Id="rId208" Type="http://schemas.openxmlformats.org/officeDocument/2006/relationships/hyperlink" Target="https://www.3gpp.org/ftp/TSG_RAN/TSG_RAN/TSGR_103/Docs/RP-240776.zip" TargetMode="Externa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6/Docs/RP-221229.zip" TargetMode="External"/><Relationship Id="rId189" Type="http://schemas.openxmlformats.org/officeDocument/2006/relationships/hyperlink" Target="https://www.3gpp.org/ftp/TSG_RAN/TSG_RAN/TSGR_103/Docs/RP-240778.zip" TargetMode="External"/><Relationship Id="rId3" Type="http://schemas.openxmlformats.org/officeDocument/2006/relationships/settings" Target="settings.xm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TSG_RAN/TSG_RAN/TSGR_103/Docs/RP-240118.zip" TargetMode="External"/><Relationship Id="rId209" Type="http://schemas.openxmlformats.org/officeDocument/2006/relationships/hyperlink" Target="https://www.3gpp.org/ftp/TSG_RAN/TSG_RAN/TSGR_103/Docs/RP-240775.zip" TargetMode="External"/><Relationship Id="rId190" Type="http://schemas.openxmlformats.org/officeDocument/2006/relationships/hyperlink" Target="https://www.3gpp.org/ftp/TSG_RAN/TSG_RAN/TSGR_103/Docs/RP-240302.zip" TargetMode="External"/><Relationship Id="rId204" Type="http://schemas.openxmlformats.org/officeDocument/2006/relationships/hyperlink" Target="https://www.3gpp.org/ftp/TSG_RAN/TSG_RAN/TSGR_103/Docs/RP-240170.zip" TargetMode="Externa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6/Docs/R3-221443.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10" Type="http://schemas.openxmlformats.org/officeDocument/2006/relationships/hyperlink" Target="https://www.3gpp.org/ftp/TSG_RAN/TSG_RAN/TSGR_103/Docs/RP-240091.zip"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 Id="rId196" Type="http://schemas.openxmlformats.org/officeDocument/2006/relationships/hyperlink" Target="https://www.3gpp.org/ftp/TSG_RAN/TSG_RAN/TSGR_103/RP-240789.zip" TargetMode="External"/><Relationship Id="rId200" Type="http://schemas.openxmlformats.org/officeDocument/2006/relationships/hyperlink" Target="https://www.3gpp.org/ftp/TSG_RAN/TSG_RAN/TSGR_103/Docs/RP-240801.zip" TargetMode="External"/><Relationship Id="rId16" Type="http://schemas.openxmlformats.org/officeDocument/2006/relationships/hyperlink" Target="http://www.3gpp.org/ftp/Specs/html-info/25402.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19241</Words>
  <Characters>109677</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3</cp:revision>
  <dcterms:created xsi:type="dcterms:W3CDTF">2024-04-03T11:42:00Z</dcterms:created>
  <dcterms:modified xsi:type="dcterms:W3CDTF">2024-04-03T11:42:00Z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