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94E30" w14:textId="2DC5D924" w:rsidR="006924B8" w:rsidRPr="00447874" w:rsidRDefault="006924B8" w:rsidP="006924B8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  <w:t xml:space="preserve"> R3-22</w:t>
      </w:r>
      <w:r>
        <w:rPr>
          <w:rFonts w:cs="Arial"/>
          <w:bCs/>
          <w:sz w:val="24"/>
          <w:szCs w:val="24"/>
        </w:rPr>
        <w:t>630</w:t>
      </w:r>
      <w:r>
        <w:rPr>
          <w:rFonts w:cs="Arial"/>
          <w:bCs/>
          <w:sz w:val="24"/>
          <w:szCs w:val="24"/>
        </w:rPr>
        <w:t>5</w:t>
      </w:r>
    </w:p>
    <w:p w14:paraId="1E795524" w14:textId="77777777" w:rsidR="006924B8" w:rsidRDefault="006924B8" w:rsidP="006924B8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1E13B4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DB2151" w:rsidRPr="00DB2151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SRS in multiple cells</w:t>
      </w:r>
    </w:p>
    <w:p w14:paraId="38803FCA" w14:textId="1D2C021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612EA" w:rsidRPr="009612EA">
        <w:rPr>
          <w:rFonts w:ascii="Arial" w:hAnsi="Arial" w:cs="Arial"/>
          <w:b/>
          <w:bCs/>
          <w:sz w:val="22"/>
          <w:szCs w:val="22"/>
        </w:rPr>
        <w:t>R3-226180</w:t>
      </w:r>
      <w:r w:rsidR="009612EA">
        <w:rPr>
          <w:rFonts w:ascii="Arial" w:hAnsi="Arial" w:cs="Arial"/>
          <w:b/>
          <w:bCs/>
          <w:sz w:val="22"/>
          <w:szCs w:val="22"/>
        </w:rPr>
        <w:t xml:space="preserve"> (</w:t>
      </w:r>
      <w:r w:rsidR="00621482">
        <w:rPr>
          <w:rFonts w:ascii="Arial" w:hAnsi="Arial" w:cs="Arial"/>
          <w:b/>
          <w:bCs/>
          <w:sz w:val="22"/>
          <w:szCs w:val="22"/>
        </w:rPr>
        <w:t>R</w:t>
      </w:r>
      <w:r w:rsidR="00FF2D89">
        <w:rPr>
          <w:rFonts w:ascii="Arial" w:hAnsi="Arial" w:cs="Arial"/>
          <w:b/>
          <w:bCs/>
          <w:sz w:val="22"/>
          <w:szCs w:val="22"/>
        </w:rPr>
        <w:t>2-22</w:t>
      </w:r>
      <w:r w:rsidR="00621482">
        <w:rPr>
          <w:rFonts w:ascii="Arial" w:hAnsi="Arial" w:cs="Arial"/>
          <w:b/>
          <w:bCs/>
          <w:sz w:val="22"/>
          <w:szCs w:val="22"/>
        </w:rPr>
        <w:t>10917</w:t>
      </w:r>
      <w:r w:rsidR="009612EA">
        <w:rPr>
          <w:rFonts w:ascii="Arial" w:hAnsi="Arial" w:cs="Arial"/>
          <w:b/>
          <w:bCs/>
          <w:sz w:val="22"/>
          <w:szCs w:val="22"/>
        </w:rPr>
        <w:t>)</w:t>
      </w:r>
      <w:r w:rsidR="00FF2D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2A2BE7" w:rsidRPr="002A2BE7">
        <w:rPr>
          <w:rFonts w:ascii="Arial" w:hAnsi="Arial" w:cs="Arial"/>
          <w:b/>
          <w:sz w:val="22"/>
          <w:szCs w:val="22"/>
        </w:rPr>
        <w:t xml:space="preserve"> </w:t>
      </w:r>
      <w:r w:rsidR="002A2BE7">
        <w:rPr>
          <w:rFonts w:ascii="Arial" w:hAnsi="Arial" w:cs="Arial"/>
          <w:b/>
          <w:sz w:val="22"/>
          <w:szCs w:val="22"/>
        </w:rPr>
        <w:t>SRS in multiple cells</w:t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  <w:bookmarkStart w:id="5" w:name="_GoBack"/>
      <w:bookmarkEnd w:id="5"/>
    </w:p>
    <w:bookmarkEnd w:id="2"/>
    <w:bookmarkEnd w:id="3"/>
    <w:bookmarkEnd w:id="4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1F813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7424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A0E32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7118">
        <w:rPr>
          <w:rFonts w:ascii="Arial" w:hAnsi="Arial" w:cs="Arial"/>
          <w:b/>
          <w:bCs/>
          <w:sz w:val="22"/>
          <w:szCs w:val="22"/>
        </w:rPr>
        <w:t>RAN1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1075EA72" w:rsidR="00B97703" w:rsidRDefault="00B97703" w:rsidP="0019690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Cs/>
          <w:sz w:val="22"/>
          <w:szCs w:val="22"/>
        </w:rPr>
        <w:t>Hongzhuo ZHANG</w:t>
      </w:r>
    </w:p>
    <w:p w14:paraId="16AFCD11" w14:textId="52F7EB82" w:rsidR="00196902" w:rsidRP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196902">
        <w:rPr>
          <w:rFonts w:ascii="Arial" w:hAnsi="Arial" w:cs="Arial"/>
          <w:bCs/>
          <w:sz w:val="22"/>
          <w:szCs w:val="22"/>
        </w:rPr>
        <w:t>Zhanghongzhuo(at)Huawei(dot)com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76706B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1"/>
      </w:pPr>
      <w:r>
        <w:t>1</w:t>
      </w:r>
      <w:r w:rsidR="002F1940">
        <w:tab/>
      </w:r>
      <w:r>
        <w:t>Overall description</w:t>
      </w:r>
    </w:p>
    <w:p w14:paraId="60900E56" w14:textId="77777777" w:rsidR="00196902" w:rsidRDefault="00B44567" w:rsidP="000F6242">
      <w:pPr>
        <w:rPr>
          <w:lang w:eastAsia="zh-CN"/>
        </w:rPr>
      </w:pPr>
      <w:r w:rsidRPr="002E17B5">
        <w:rPr>
          <w:rFonts w:hint="eastAsia"/>
          <w:lang w:eastAsia="zh-CN"/>
        </w:rPr>
        <w:t>R</w:t>
      </w:r>
      <w:r w:rsidRPr="002E17B5">
        <w:rPr>
          <w:lang w:eastAsia="zh-CN"/>
        </w:rPr>
        <w:t xml:space="preserve">AN3 thanks </w:t>
      </w:r>
      <w:r w:rsidR="00CC35C7">
        <w:rPr>
          <w:lang w:eastAsia="zh-CN"/>
        </w:rPr>
        <w:t>RAN2</w:t>
      </w:r>
      <w:r w:rsidRPr="002E17B5">
        <w:rPr>
          <w:lang w:eastAsia="zh-CN"/>
        </w:rPr>
        <w:t xml:space="preserve"> </w:t>
      </w:r>
      <w:r w:rsidR="00196902">
        <w:rPr>
          <w:lang w:eastAsia="zh-CN"/>
        </w:rPr>
        <w:t xml:space="preserve">for the LS in </w:t>
      </w:r>
      <w:r w:rsidR="00196902" w:rsidRPr="00196902">
        <w:rPr>
          <w:lang w:eastAsia="zh-CN"/>
        </w:rPr>
        <w:t>R2-2210917</w:t>
      </w:r>
      <w:r w:rsidR="00196902" w:rsidRPr="00196902">
        <w:rPr>
          <w:lang w:eastAsia="zh-CN"/>
        </w:rPr>
        <w:t xml:space="preserve"> </w:t>
      </w:r>
      <w:r w:rsidR="00196902">
        <w:rPr>
          <w:lang w:eastAsia="zh-CN"/>
        </w:rPr>
        <w:t>to</w:t>
      </w:r>
      <w:r w:rsidRPr="002E17B5">
        <w:rPr>
          <w:lang w:eastAsia="zh-CN"/>
        </w:rPr>
        <w:t xml:space="preserve"> provid</w:t>
      </w:r>
      <w:r w:rsidR="00196902">
        <w:rPr>
          <w:lang w:eastAsia="zh-CN"/>
        </w:rPr>
        <w:t xml:space="preserve">e </w:t>
      </w:r>
      <w:r w:rsidRPr="002E17B5">
        <w:rPr>
          <w:lang w:eastAsia="zh-CN"/>
        </w:rPr>
        <w:t>the information on</w:t>
      </w:r>
      <w:r w:rsidR="00FA78DC" w:rsidRPr="001E1E27">
        <w:rPr>
          <w:lang w:eastAsia="zh-CN"/>
        </w:rPr>
        <w:t xml:space="preserve"> candidate enhancement of SRS configuration and issues related with positioning SRS across multiple cells for LPHAP.</w:t>
      </w:r>
      <w:r w:rsidR="007F1458">
        <w:rPr>
          <w:lang w:eastAsia="zh-CN"/>
        </w:rPr>
        <w:t xml:space="preserve"> </w:t>
      </w:r>
    </w:p>
    <w:p w14:paraId="5F9E46C0" w14:textId="7B2CB3F6" w:rsidR="00CC35C7" w:rsidRPr="002E17B5" w:rsidRDefault="009A3B6B" w:rsidP="000F6242">
      <w:pPr>
        <w:rPr>
          <w:lang w:eastAsia="zh-CN"/>
        </w:rPr>
      </w:pPr>
      <w:r>
        <w:rPr>
          <w:lang w:eastAsia="zh-CN"/>
        </w:rPr>
        <w:t>RAN3 discusse</w:t>
      </w:r>
      <w:r w:rsidR="00196902">
        <w:rPr>
          <w:lang w:eastAsia="zh-CN"/>
        </w:rPr>
        <w:t>s</w:t>
      </w:r>
      <w:r>
        <w:rPr>
          <w:lang w:eastAsia="zh-CN"/>
        </w:rPr>
        <w:t xml:space="preserve"> the potential RAN3 impacts and </w:t>
      </w:r>
      <w:r w:rsidR="00196902">
        <w:rPr>
          <w:lang w:eastAsia="zh-CN"/>
        </w:rPr>
        <w:t xml:space="preserve">would like to answer that </w:t>
      </w:r>
      <w:r w:rsidR="00CC35C7">
        <w:rPr>
          <w:lang w:eastAsia="zh-CN"/>
        </w:rPr>
        <w:t>it is feasible to configure the UE with SRS in multiple cells</w:t>
      </w:r>
      <w:r w:rsidR="00196902">
        <w:rPr>
          <w:lang w:eastAsia="zh-CN"/>
        </w:rPr>
        <w:t xml:space="preserve"> </w:t>
      </w:r>
      <w:r w:rsidR="00196902" w:rsidRPr="00196902">
        <w:rPr>
          <w:lang w:eastAsia="zh-CN"/>
        </w:rPr>
        <w:t>from RAN3 perspective</w:t>
      </w:r>
      <w:r w:rsidR="00CC35C7">
        <w:rPr>
          <w:lang w:eastAsia="zh-CN"/>
        </w:rPr>
        <w:t>.</w:t>
      </w:r>
    </w:p>
    <w:p w14:paraId="6C62650E" w14:textId="77777777" w:rsidR="00B97703" w:rsidRDefault="002F1940" w:rsidP="00CC35C7">
      <w:pPr>
        <w:pStyle w:val="1"/>
        <w:ind w:left="0" w:firstLine="0"/>
      </w:pPr>
      <w:r>
        <w:t>2</w:t>
      </w:r>
      <w:r>
        <w:tab/>
      </w:r>
      <w:r w:rsidR="000F6242">
        <w:t>Actions</w:t>
      </w:r>
    </w:p>
    <w:p w14:paraId="15CBCABE" w14:textId="43F2F6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B44567">
        <w:rPr>
          <w:rFonts w:ascii="Arial" w:hAnsi="Arial" w:cs="Arial"/>
          <w:b/>
        </w:rPr>
        <w:t>2</w:t>
      </w:r>
    </w:p>
    <w:p w14:paraId="461C56CE" w14:textId="2DD1ED64" w:rsidR="00107F63" w:rsidRDefault="00B97703" w:rsidP="00107F6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107F63" w:rsidRPr="001934A4">
        <w:t>RAN2 to take above response into account.</w:t>
      </w:r>
    </w:p>
    <w:p w14:paraId="630FB529" w14:textId="77777777" w:rsidR="00B97703" w:rsidRPr="00196902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F823B" w14:textId="77777777" w:rsidR="002A4911" w:rsidRDefault="002A4911">
      <w:pPr>
        <w:spacing w:after="0"/>
      </w:pPr>
      <w:r>
        <w:separator/>
      </w:r>
    </w:p>
  </w:endnote>
  <w:endnote w:type="continuationSeparator" w:id="0">
    <w:p w14:paraId="4955109D" w14:textId="77777777" w:rsidR="002A4911" w:rsidRDefault="002A49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C1206" w14:textId="77777777" w:rsidR="002A4911" w:rsidRDefault="002A4911">
      <w:pPr>
        <w:spacing w:after="0"/>
      </w:pPr>
      <w:r>
        <w:separator/>
      </w:r>
    </w:p>
  </w:footnote>
  <w:footnote w:type="continuationSeparator" w:id="0">
    <w:p w14:paraId="569C7FE7" w14:textId="77777777" w:rsidR="002A4911" w:rsidRDefault="002A49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934A4"/>
    <w:rsid w:val="00196902"/>
    <w:rsid w:val="00196ED9"/>
    <w:rsid w:val="001E1E27"/>
    <w:rsid w:val="00200566"/>
    <w:rsid w:val="00201AD6"/>
    <w:rsid w:val="00205C17"/>
    <w:rsid w:val="00290925"/>
    <w:rsid w:val="002A2BE7"/>
    <w:rsid w:val="002A4911"/>
    <w:rsid w:val="002B4367"/>
    <w:rsid w:val="002E17B5"/>
    <w:rsid w:val="002F1940"/>
    <w:rsid w:val="002F699F"/>
    <w:rsid w:val="00343608"/>
    <w:rsid w:val="00367913"/>
    <w:rsid w:val="00383545"/>
    <w:rsid w:val="003D4E83"/>
    <w:rsid w:val="003F280F"/>
    <w:rsid w:val="00412CCB"/>
    <w:rsid w:val="00433500"/>
    <w:rsid w:val="00433F71"/>
    <w:rsid w:val="00440D43"/>
    <w:rsid w:val="00442E7D"/>
    <w:rsid w:val="00446F1E"/>
    <w:rsid w:val="00450759"/>
    <w:rsid w:val="00453D4B"/>
    <w:rsid w:val="004A65EA"/>
    <w:rsid w:val="004C6888"/>
    <w:rsid w:val="004E3939"/>
    <w:rsid w:val="004F11C2"/>
    <w:rsid w:val="005706DD"/>
    <w:rsid w:val="0058168E"/>
    <w:rsid w:val="0060192A"/>
    <w:rsid w:val="00601A2D"/>
    <w:rsid w:val="00621482"/>
    <w:rsid w:val="006768D5"/>
    <w:rsid w:val="006924B8"/>
    <w:rsid w:val="006A3E31"/>
    <w:rsid w:val="006F08B5"/>
    <w:rsid w:val="007F1458"/>
    <w:rsid w:val="007F4F92"/>
    <w:rsid w:val="00806EAF"/>
    <w:rsid w:val="0082020E"/>
    <w:rsid w:val="00825EFB"/>
    <w:rsid w:val="008D772F"/>
    <w:rsid w:val="009612EA"/>
    <w:rsid w:val="0099642F"/>
    <w:rsid w:val="0099764C"/>
    <w:rsid w:val="009A3B6B"/>
    <w:rsid w:val="009C27AF"/>
    <w:rsid w:val="009F2442"/>
    <w:rsid w:val="009F65F2"/>
    <w:rsid w:val="00A218CE"/>
    <w:rsid w:val="00A46B0B"/>
    <w:rsid w:val="00A511E0"/>
    <w:rsid w:val="00A56492"/>
    <w:rsid w:val="00A73B24"/>
    <w:rsid w:val="00B237C5"/>
    <w:rsid w:val="00B44567"/>
    <w:rsid w:val="00B51F13"/>
    <w:rsid w:val="00B64097"/>
    <w:rsid w:val="00B910FE"/>
    <w:rsid w:val="00B95905"/>
    <w:rsid w:val="00B97703"/>
    <w:rsid w:val="00BC7118"/>
    <w:rsid w:val="00C015C1"/>
    <w:rsid w:val="00C04AB6"/>
    <w:rsid w:val="00C27EBD"/>
    <w:rsid w:val="00CA2AE9"/>
    <w:rsid w:val="00CC35C7"/>
    <w:rsid w:val="00CC742A"/>
    <w:rsid w:val="00CE5A1A"/>
    <w:rsid w:val="00CF6087"/>
    <w:rsid w:val="00D411E1"/>
    <w:rsid w:val="00D50172"/>
    <w:rsid w:val="00D8288D"/>
    <w:rsid w:val="00DB2151"/>
    <w:rsid w:val="00DB5DDD"/>
    <w:rsid w:val="00DE6260"/>
    <w:rsid w:val="00E008CF"/>
    <w:rsid w:val="00E066D7"/>
    <w:rsid w:val="00E24166"/>
    <w:rsid w:val="00E8205E"/>
    <w:rsid w:val="00F935E8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a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宋体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5">
    <w:name w:val="首标题"/>
    <w:rsid w:val="00091CB5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51</cp:revision>
  <cp:lastPrinted>2002-04-23T07:10:00Z</cp:lastPrinted>
  <dcterms:created xsi:type="dcterms:W3CDTF">2022-10-29T02:57:00Z</dcterms:created>
  <dcterms:modified xsi:type="dcterms:W3CDTF">2022-11-03T08:58:00Z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