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76649037"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#11</w:t>
      </w:r>
      <w:r>
        <w:rPr>
          <w:rFonts w:ascii="Arial" w:eastAsia="MS Mincho" w:hAnsi="Arial" w:cs="Arial"/>
          <w:b/>
          <w:sz w:val="24"/>
          <w:szCs w:val="24"/>
          <w:lang w:eastAsia="zh-CN"/>
        </w:rPr>
        <w:t>9bis</w:t>
      </w:r>
      <w:r w:rsidR="007D0323" w:rsidRPr="00EB1125">
        <w:rPr>
          <w:rFonts w:ascii="Arial" w:eastAsia="MS Mincho" w:hAnsi="Arial" w:cs="Arial"/>
          <w:b/>
          <w:sz w:val="24"/>
          <w:szCs w:val="24"/>
          <w:lang w:eastAsia="zh-CN"/>
        </w:rPr>
        <w:t>-</w:t>
      </w:r>
      <w:r>
        <w:rPr>
          <w:rFonts w:ascii="Arial" w:eastAsia="MS Mincho" w:hAnsi="Arial" w:cs="Arial"/>
          <w:b/>
          <w:sz w:val="24"/>
          <w:szCs w:val="24"/>
          <w:lang w:eastAsia="zh-CN"/>
        </w:rPr>
        <w:t>e</w:t>
      </w:r>
      <w:r w:rsidRPr="00EB1125">
        <w:rPr>
          <w:rFonts w:ascii="Arial" w:eastAsia="MS Mincho" w:hAnsi="Arial" w:cs="Arial"/>
          <w:b/>
          <w:sz w:val="24"/>
          <w:szCs w:val="24"/>
          <w:lang w:eastAsia="zh-CN"/>
        </w:rPr>
        <w:tab/>
      </w:r>
      <w:r w:rsidR="007D0323" w:rsidRPr="007D0323">
        <w:rPr>
          <w:rFonts w:ascii="Arial" w:eastAsia="MS Mincho" w:hAnsi="Arial" w:cs="Arial"/>
          <w:b/>
          <w:i/>
          <w:sz w:val="24"/>
          <w:szCs w:val="24"/>
          <w:lang w:eastAsia="zh-CN"/>
        </w:rPr>
        <w:t>R2-2210497</w:t>
      </w:r>
    </w:p>
    <w:p w14:paraId="463867FB" w14:textId="77777777"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r w:rsidRPr="00EB1125">
        <w:rPr>
          <w:rFonts w:ascii="Arial" w:eastAsia="MS Mincho" w:hAnsi="Arial" w:cs="Arial"/>
          <w:b/>
          <w:sz w:val="24"/>
          <w:szCs w:val="24"/>
          <w:lang w:eastAsia="zh-CN"/>
        </w:rPr>
        <w:t xml:space="preserve">Online, </w:t>
      </w:r>
      <w:r>
        <w:rPr>
          <w:rFonts w:ascii="Arial" w:hAnsi="Arial" w:cs="Times New Roman"/>
          <w:b/>
          <w:noProof/>
          <w:sz w:val="24"/>
        </w:rPr>
        <w:t>10</w:t>
      </w:r>
      <w:r w:rsidRPr="00EB1125">
        <w:rPr>
          <w:rFonts w:ascii="Arial" w:hAnsi="Arial" w:cs="Times New Roman"/>
          <w:b/>
          <w:noProof/>
          <w:sz w:val="24"/>
          <w:vertAlign w:val="superscript"/>
        </w:rPr>
        <w:t>th</w:t>
      </w:r>
      <w:r w:rsidRPr="00EB1125">
        <w:rPr>
          <w:rFonts w:ascii="Arial" w:hAnsi="Arial" w:cs="Times New Roman"/>
          <w:b/>
          <w:noProof/>
          <w:sz w:val="24"/>
        </w:rPr>
        <w:t xml:space="preserve"> – </w:t>
      </w:r>
      <w:r>
        <w:rPr>
          <w:rFonts w:ascii="Arial" w:hAnsi="Arial" w:cs="Times New Roman"/>
          <w:b/>
          <w:noProof/>
          <w:sz w:val="24"/>
        </w:rPr>
        <w:t>19</w:t>
      </w:r>
      <w:r w:rsidRPr="00EB1125">
        <w:rPr>
          <w:rFonts w:ascii="Arial" w:hAnsi="Arial" w:cs="Times New Roman"/>
          <w:b/>
          <w:noProof/>
          <w:sz w:val="24"/>
          <w:vertAlign w:val="superscript"/>
        </w:rPr>
        <w:t>th</w:t>
      </w:r>
      <w:r w:rsidRPr="00EB1125">
        <w:rPr>
          <w:rFonts w:ascii="Arial" w:hAnsi="Arial" w:cs="Times New Roman"/>
          <w:b/>
          <w:noProof/>
          <w:sz w:val="24"/>
        </w:rPr>
        <w:t xml:space="preserve"> </w:t>
      </w:r>
      <w:r>
        <w:rPr>
          <w:rFonts w:ascii="Arial" w:hAnsi="Arial" w:cs="Times New Roman"/>
          <w:b/>
          <w:noProof/>
          <w:sz w:val="24"/>
        </w:rPr>
        <w:t>Oct</w:t>
      </w:r>
      <w:r w:rsidRPr="00EB1125">
        <w:rPr>
          <w:rFonts w:ascii="Arial" w:hAnsi="Arial"/>
          <w:b/>
          <w:noProof/>
          <w:sz w:val="24"/>
        </w:rPr>
        <w:t xml:space="preserve">, 2022    </w:t>
      </w:r>
    </w:p>
    <w:p w14:paraId="7CF9E983" w14:textId="77777777" w:rsidR="00863B41" w:rsidRPr="00EB1125" w:rsidRDefault="00863B41" w:rsidP="00863B41">
      <w:pPr>
        <w:pStyle w:val="a6"/>
        <w:spacing w:before="120"/>
        <w:rPr>
          <w:rFonts w:ascii="Times New Roman" w:hAnsi="Times New Roman" w:cs="Times New Roman"/>
          <w:bCs/>
          <w:noProof w:val="0"/>
          <w:sz w:val="24"/>
          <w:lang w:val="en-US" w:eastAsia="zh-CN"/>
        </w:rPr>
      </w:pPr>
    </w:p>
    <w:p w14:paraId="1A8044EC" w14:textId="77777777"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Pr>
          <w:rFonts w:ascii="Arial" w:eastAsia="Times New Roman" w:hAnsi="Arial" w:cs="Arial"/>
          <w:b/>
          <w:sz w:val="24"/>
          <w:lang w:val="en-US"/>
        </w:rPr>
        <w:t>8.9.4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77777777"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Pr>
          <w:rFonts w:ascii="Arial" w:eastAsia="Times New Roman" w:hAnsi="Arial" w:cs="Arial"/>
          <w:b/>
          <w:sz w:val="24"/>
          <w:lang w:val="en-US"/>
        </w:rPr>
        <w:t>Discussion</w:t>
      </w:r>
      <w:r w:rsidRPr="005812C9">
        <w:rPr>
          <w:rFonts w:ascii="Arial" w:eastAsia="Times New Roman" w:hAnsi="Arial" w:cs="Arial"/>
          <w:b/>
          <w:sz w:val="24"/>
          <w:lang w:val="en-US"/>
        </w:rPr>
        <w:t xml:space="preserve"> </w:t>
      </w:r>
      <w:r>
        <w:rPr>
          <w:rFonts w:ascii="Arial" w:eastAsia="Times New Roman" w:hAnsi="Arial" w:cs="Arial"/>
          <w:b/>
          <w:sz w:val="24"/>
          <w:lang w:val="en-US"/>
        </w:rPr>
        <w:t xml:space="preserve">on Rel-18 </w:t>
      </w:r>
      <w:r w:rsidRPr="00534BBE">
        <w:rPr>
          <w:rFonts w:ascii="Arial" w:eastAsia="Times New Roman" w:hAnsi="Arial" w:cs="Arial"/>
          <w:b/>
          <w:sz w:val="24"/>
          <w:lang w:val="en-US"/>
        </w:rPr>
        <w:t xml:space="preserve">multi-path </w:t>
      </w:r>
      <w:r>
        <w:rPr>
          <w:rFonts w:ascii="Arial" w:eastAsia="Times New Roman" w:hAnsi="Arial" w:cs="Arial"/>
          <w:b/>
          <w:sz w:val="24"/>
          <w:lang w:val="en-US"/>
        </w:rPr>
        <w:t>via SL relay and UE aggregation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3E59B904" w14:textId="7A8F581A" w:rsidR="00863B41" w:rsidRPr="009A0DA0" w:rsidRDefault="00863B41" w:rsidP="00863B41">
      <w:pPr>
        <w:spacing w:before="180" w:after="180"/>
        <w:rPr>
          <w:rFonts w:eastAsia="宋体" w:cs="Times New Roman"/>
          <w:lang w:val="en-US" w:eastAsia="zh-CN"/>
        </w:rPr>
      </w:pPr>
      <w:r w:rsidRPr="009A0DA0">
        <w:rPr>
          <w:rFonts w:eastAsia="宋体" w:cs="Times New Roman"/>
          <w:lang w:val="en-US" w:eastAsia="zh-CN"/>
        </w:rPr>
        <w:t>In last meeting, RAN2 initiated the discussion for multi-path support and has confirmed its benefits on the throughput and reliability enhancement for a remote UE</w:t>
      </w:r>
      <w:r w:rsidRPr="009A0DA0">
        <w:rPr>
          <w:rFonts w:eastAsia="宋体" w:cs="Times New Roman" w:hint="eastAsia"/>
          <w:lang w:val="en-US" w:eastAsia="zh-CN"/>
        </w:rPr>
        <w:t>.</w:t>
      </w:r>
      <w:r w:rsidRPr="009A0DA0">
        <w:rPr>
          <w:rFonts w:eastAsia="宋体" w:cs="Times New Roman"/>
          <w:lang w:val="en-US" w:eastAsia="zh-CN"/>
        </w:rPr>
        <w:t xml:space="preserve"> Furthermore, some study and discussion are conducted on basic CP/UP procedures for both scenario 1 and scenario 2 via post email discussion [Post119-e][408][Relay] Path operations in multi-path relaying</w:t>
      </w:r>
      <w:r w:rsidR="009A0DA0">
        <w:rPr>
          <w:rFonts w:eastAsia="宋体" w:cs="Times New Roman"/>
          <w:lang w:val="en-US" w:eastAsia="zh-CN"/>
        </w:rPr>
        <w:t xml:space="preserve"> [1]</w:t>
      </w:r>
      <w:r w:rsidRPr="009A0DA0">
        <w:rPr>
          <w:rFonts w:eastAsia="宋体" w:cs="Times New Roman"/>
          <w:lang w:val="en-US" w:eastAsia="zh-CN"/>
        </w:rPr>
        <w:t xml:space="preserve">. </w:t>
      </w:r>
    </w:p>
    <w:p w14:paraId="131BA406" w14:textId="77777777" w:rsidR="00863B41" w:rsidRPr="009A0DA0" w:rsidRDefault="00863B41" w:rsidP="00863B41">
      <w:pPr>
        <w:rPr>
          <w:rFonts w:eastAsia="宋体" w:cs="Times New Roman"/>
          <w:lang w:val="en-US" w:eastAsia="zh-CN"/>
        </w:rPr>
      </w:pPr>
      <w:r w:rsidRPr="009A0DA0">
        <w:rPr>
          <w:rFonts w:eastAsia="宋体" w:cs="Times New Roman"/>
          <w:lang w:val="en-US" w:eastAsia="zh-CN"/>
        </w:rPr>
        <w:t xml:space="preserve">In this contribution, we would like to share our understanding on the proposals given in [Post119-e][408] and discuss other left issues for both of scenario 1 and scenario 2. </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3B127AFE" w14:textId="77777777" w:rsidR="00863B41" w:rsidRDefault="00863B41" w:rsidP="00863B41">
      <w:pPr>
        <w:pStyle w:val="2"/>
        <w:rPr>
          <w:rFonts w:hint="eastAsia"/>
        </w:rPr>
      </w:pPr>
      <w:r>
        <w:rPr>
          <w:lang w:eastAsia="zh-CN"/>
        </w:rPr>
        <w:t>2.1 Protocol Stack</w:t>
      </w:r>
    </w:p>
    <w:p w14:paraId="4F054182" w14:textId="77777777" w:rsidR="00863B41" w:rsidRPr="009F33D9" w:rsidRDefault="00863B41" w:rsidP="00863B41">
      <w:pPr>
        <w:pStyle w:val="30"/>
        <w:ind w:right="200"/>
      </w:pPr>
      <w:r>
        <w:t>2.1</w:t>
      </w:r>
      <w:r w:rsidRPr="009F33D9">
        <w:t>.1</w:t>
      </w:r>
      <w:r>
        <w:t xml:space="preserve"> Scenario 1 (multi-path via relay)</w:t>
      </w:r>
    </w:p>
    <w:p w14:paraId="17AEECE6" w14:textId="77777777" w:rsidR="00863B41" w:rsidRDefault="00863B41" w:rsidP="00863B41">
      <w:pPr>
        <w:rPr>
          <w:lang w:eastAsia="zh-CN"/>
        </w:rPr>
      </w:pPr>
      <w:r>
        <w:t>In last RAN2 meeting, the following agreements were achieved on bearer type and basic UP behaviour for data forwarding in multi-path scenarios.</w:t>
      </w:r>
    </w:p>
    <w:p w14:paraId="2CC2F0C6" w14:textId="77777777" w:rsidR="00863B41" w:rsidRDefault="00863B41" w:rsidP="00863B41">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ight="283"/>
        <w:rPr>
          <w:rFonts w:ascii="Arial" w:hAnsi="Arial" w:cs="Arial"/>
          <w:color w:val="000000" w:themeColor="text1"/>
        </w:rPr>
      </w:pPr>
      <w:r w:rsidRPr="002C1BEE">
        <w:rPr>
          <w:rFonts w:ascii="Arial" w:hAnsi="Arial" w:cs="Arial"/>
          <w:color w:val="000000" w:themeColor="text1"/>
        </w:rPr>
        <w:t>Support direct bearer (bearer mapped to direct path on Uu), indirect bearer (bearer mapped to indirect path via relay UE), and MP split bearer (bearer mapped to both paths, based on the existing split bearer framework).</w:t>
      </w:r>
    </w:p>
    <w:p w14:paraId="4D9B9EC4" w14:textId="77777777" w:rsidR="00863B41" w:rsidRDefault="00863B41" w:rsidP="00863B41">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ight="283"/>
        <w:rPr>
          <w:rFonts w:ascii="Arial" w:hAnsi="Arial" w:cs="Arial"/>
          <w:color w:val="000000" w:themeColor="text1"/>
        </w:rPr>
      </w:pPr>
    </w:p>
    <w:p w14:paraId="66269FF0" w14:textId="77777777" w:rsidR="00863B41" w:rsidRPr="002C1BEE" w:rsidRDefault="00863B41" w:rsidP="00863B41">
      <w:pPr>
        <w:pStyle w:val="Doc-text2"/>
        <w:pBdr>
          <w:top w:val="single" w:sz="4" w:space="1" w:color="auto"/>
          <w:left w:val="single" w:sz="4" w:space="4" w:color="auto"/>
          <w:bottom w:val="single" w:sz="4" w:space="1" w:color="auto"/>
          <w:right w:val="single" w:sz="4" w:space="4" w:color="auto"/>
        </w:pBdr>
        <w:tabs>
          <w:tab w:val="left" w:pos="1276"/>
        </w:tabs>
        <w:ind w:left="709" w:right="283"/>
        <w:rPr>
          <w:rFonts w:ascii="Arial" w:hAnsi="Arial" w:cs="Arial"/>
          <w:color w:val="000000" w:themeColor="text1"/>
        </w:rPr>
      </w:pPr>
      <w:r w:rsidRPr="002C1BEE">
        <w:rPr>
          <w:rFonts w:ascii="Arial" w:hAnsi="Arial" w:cs="Arial"/>
          <w:color w:val="000000" w:themeColor="text1"/>
        </w:rPr>
        <w:t>For a MP split bearer in scenario 1, one PDCP entity at the remote UE is configured with one direct Uu RLC channel and one indirect PC5 RLC channel.</w:t>
      </w:r>
    </w:p>
    <w:p w14:paraId="72D2B91D" w14:textId="77777777" w:rsidR="00863B41" w:rsidRPr="002C1BEE" w:rsidRDefault="00863B41" w:rsidP="00863B41">
      <w:pPr>
        <w:pStyle w:val="Doc-text2"/>
        <w:pBdr>
          <w:top w:val="single" w:sz="4" w:space="1" w:color="auto"/>
          <w:left w:val="single" w:sz="4" w:space="4" w:color="auto"/>
          <w:bottom w:val="single" w:sz="4" w:space="1" w:color="auto"/>
          <w:right w:val="single" w:sz="4" w:space="4" w:color="auto"/>
        </w:pBdr>
        <w:tabs>
          <w:tab w:val="left" w:pos="1276"/>
        </w:tabs>
        <w:ind w:left="709" w:right="283"/>
        <w:rPr>
          <w:rFonts w:ascii="Arial" w:hAnsi="Arial" w:cs="Arial"/>
          <w:color w:val="000000" w:themeColor="text1"/>
        </w:rPr>
      </w:pPr>
      <w:r w:rsidRPr="002C1BEE">
        <w:rPr>
          <w:rFonts w:ascii="Arial" w:hAnsi="Arial" w:cs="Arial"/>
          <w:color w:val="000000" w:themeColor="text1"/>
        </w:rPr>
        <w:t>-</w:t>
      </w:r>
      <w:r w:rsidRPr="002C1BEE">
        <w:rPr>
          <w:rFonts w:ascii="Arial" w:hAnsi="Arial" w:cs="Arial"/>
          <w:color w:val="000000" w:themeColor="text1"/>
        </w:rPr>
        <w:tab/>
        <w:t>For upstream, a PDCP entity delivers to a Uu RLC entity and a PC5 RLC entity with SRAP entity in the remote UE side.</w:t>
      </w:r>
    </w:p>
    <w:p w14:paraId="19148234" w14:textId="77777777" w:rsidR="00863B41" w:rsidRPr="002C1BEE" w:rsidRDefault="00863B41" w:rsidP="00863B41">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ight="283"/>
        <w:rPr>
          <w:rFonts w:ascii="Arial" w:hAnsi="Arial" w:cs="Arial"/>
          <w:color w:val="000000" w:themeColor="text1"/>
        </w:rPr>
      </w:pPr>
      <w:r w:rsidRPr="002C1BEE">
        <w:rPr>
          <w:rFonts w:ascii="Arial" w:hAnsi="Arial" w:cs="Arial"/>
          <w:color w:val="000000" w:themeColor="text1"/>
        </w:rPr>
        <w:t>-</w:t>
      </w:r>
      <w:r w:rsidRPr="002C1BEE">
        <w:rPr>
          <w:rFonts w:ascii="Arial" w:hAnsi="Arial" w:cs="Arial"/>
          <w:color w:val="000000" w:themeColor="text1"/>
        </w:rPr>
        <w:tab/>
        <w:t>For downstream, a PDCP entity receives from a Uu RLC entity and a PC5 RLC entity with SRAP entity in the remote UE side.</w:t>
      </w:r>
    </w:p>
    <w:p w14:paraId="42D3B153" w14:textId="77777777" w:rsidR="00863B41" w:rsidRDefault="00863B41" w:rsidP="00863B41">
      <w:pPr>
        <w:rPr>
          <w:lang w:eastAsia="zh-CN"/>
        </w:rPr>
      </w:pPr>
    </w:p>
    <w:p w14:paraId="4E468BFA" w14:textId="77777777" w:rsidR="00863B41" w:rsidRPr="008F00C2" w:rsidRDefault="00863B41" w:rsidP="00863B41">
      <w:pPr>
        <w:jc w:val="center"/>
      </w:pPr>
      <w:r>
        <w:rPr>
          <w:noProof/>
          <w:lang w:val="en-US" w:eastAsia="zh-CN"/>
        </w:rPr>
        <mc:AlternateContent>
          <mc:Choice Requires="wpc">
            <w:drawing>
              <wp:inline distT="0" distB="0" distL="0" distR="0" wp14:anchorId="619EC9C2" wp14:editId="23AEF686">
                <wp:extent cx="4178300" cy="2299335"/>
                <wp:effectExtent l="0" t="0" r="12700" b="5715"/>
                <wp:docPr id="931" name="画布 9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34" name="Rectangle 5"/>
                        <wps:cNvSpPr>
                          <a:spLocks noChangeArrowheads="1"/>
                        </wps:cNvSpPr>
                        <wps:spPr bwMode="auto">
                          <a:xfrm>
                            <a:off x="95250" y="1435100"/>
                            <a:ext cx="518160" cy="21653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Rectangle 6"/>
                        <wps:cNvSpPr>
                          <a:spLocks noChangeArrowheads="1"/>
                        </wps:cNvSpPr>
                        <wps:spPr bwMode="auto">
                          <a:xfrm>
                            <a:off x="95250" y="1435100"/>
                            <a:ext cx="51816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6" name="Rectangle 7"/>
                        <wps:cNvSpPr>
                          <a:spLocks noChangeArrowheads="1"/>
                        </wps:cNvSpPr>
                        <wps:spPr bwMode="auto">
                          <a:xfrm>
                            <a:off x="240665" y="146685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77DC1"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837" name="Rectangle 8"/>
                        <wps:cNvSpPr>
                          <a:spLocks noChangeArrowheads="1"/>
                        </wps:cNvSpPr>
                        <wps:spPr bwMode="auto">
                          <a:xfrm>
                            <a:off x="1829435" y="40640"/>
                            <a:ext cx="28067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01B9F" w14:textId="77777777" w:rsidR="00863B41" w:rsidRDefault="00863B41" w:rsidP="00863B41">
                              <w:r>
                                <w:rPr>
                                  <w:rFonts w:ascii="微软雅黑" w:eastAsia="微软雅黑" w:cs="微软雅黑"/>
                                  <w:b/>
                                  <w:bCs/>
                                  <w:color w:val="000000"/>
                                  <w:sz w:val="18"/>
                                  <w:szCs w:val="18"/>
                                </w:rPr>
                                <w:t>relay</w:t>
                              </w:r>
                            </w:p>
                          </w:txbxContent>
                        </wps:txbx>
                        <wps:bodyPr rot="0" vert="horz" wrap="none" lIns="0" tIns="0" rIns="0" bIns="0" anchor="t" anchorCtr="0">
                          <a:spAutoFit/>
                        </wps:bodyPr>
                      </wps:wsp>
                      <wps:wsp>
                        <wps:cNvPr id="838" name="Rectangle 9"/>
                        <wps:cNvSpPr>
                          <a:spLocks noChangeArrowheads="1"/>
                        </wps:cNvSpPr>
                        <wps:spPr bwMode="auto">
                          <a:xfrm>
                            <a:off x="2143760" y="40640"/>
                            <a:ext cx="154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079AD" w14:textId="77777777" w:rsidR="00863B41" w:rsidRDefault="00863B41" w:rsidP="00863B41">
                              <w:r>
                                <w:rPr>
                                  <w:rFonts w:ascii="微软雅黑" w:eastAsia="微软雅黑" w:cs="微软雅黑"/>
                                  <w:b/>
                                  <w:bCs/>
                                  <w:color w:val="000000"/>
                                  <w:sz w:val="18"/>
                                  <w:szCs w:val="18"/>
                                </w:rPr>
                                <w:t>UE</w:t>
                              </w:r>
                            </w:p>
                          </w:txbxContent>
                        </wps:txbx>
                        <wps:bodyPr rot="0" vert="horz" wrap="none" lIns="0" tIns="0" rIns="0" bIns="0" anchor="t" anchorCtr="0">
                          <a:spAutoFit/>
                        </wps:bodyPr>
                      </wps:wsp>
                      <wps:wsp>
                        <wps:cNvPr id="839" name="Rectangle 10"/>
                        <wps:cNvSpPr>
                          <a:spLocks noChangeArrowheads="1"/>
                        </wps:cNvSpPr>
                        <wps:spPr bwMode="auto">
                          <a:xfrm>
                            <a:off x="336550" y="36195"/>
                            <a:ext cx="4889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8D6AA" w14:textId="77777777" w:rsidR="00863B41" w:rsidRDefault="00863B41" w:rsidP="00863B41">
                              <w:r>
                                <w:rPr>
                                  <w:rFonts w:ascii="微软雅黑" w:eastAsia="微软雅黑" w:cs="微软雅黑"/>
                                  <w:b/>
                                  <w:bCs/>
                                  <w:color w:val="000000"/>
                                  <w:sz w:val="18"/>
                                  <w:szCs w:val="18"/>
                                </w:rPr>
                                <w:t>r</w:t>
                              </w:r>
                            </w:p>
                          </w:txbxContent>
                        </wps:txbx>
                        <wps:bodyPr rot="0" vert="horz" wrap="none" lIns="0" tIns="0" rIns="0" bIns="0" anchor="t" anchorCtr="0">
                          <a:spAutoFit/>
                        </wps:bodyPr>
                      </wps:wsp>
                      <wps:wsp>
                        <wps:cNvPr id="840" name="Rectangle 11"/>
                        <wps:cNvSpPr>
                          <a:spLocks noChangeArrowheads="1"/>
                        </wps:cNvSpPr>
                        <wps:spPr bwMode="auto">
                          <a:xfrm>
                            <a:off x="385445" y="36195"/>
                            <a:ext cx="3683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FF220" w14:textId="77777777" w:rsidR="00863B41" w:rsidRDefault="00863B41" w:rsidP="00863B41">
                              <w:r>
                                <w:rPr>
                                  <w:rFonts w:ascii="微软雅黑" w:eastAsia="微软雅黑" w:cs="微软雅黑"/>
                                  <w:b/>
                                  <w:bCs/>
                                  <w:color w:val="000000"/>
                                  <w:sz w:val="18"/>
                                  <w:szCs w:val="18"/>
                                </w:rPr>
                                <w:t xml:space="preserve">emote </w:t>
                              </w:r>
                            </w:p>
                          </w:txbxContent>
                        </wps:txbx>
                        <wps:bodyPr rot="0" vert="horz" wrap="none" lIns="0" tIns="0" rIns="0" bIns="0" anchor="t" anchorCtr="0">
                          <a:spAutoFit/>
                        </wps:bodyPr>
                      </wps:wsp>
                      <wps:wsp>
                        <wps:cNvPr id="841" name="Rectangle 12"/>
                        <wps:cNvSpPr>
                          <a:spLocks noChangeArrowheads="1"/>
                        </wps:cNvSpPr>
                        <wps:spPr bwMode="auto">
                          <a:xfrm>
                            <a:off x="788035" y="36195"/>
                            <a:ext cx="154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8A292" w14:textId="77777777" w:rsidR="00863B41" w:rsidRDefault="00863B41" w:rsidP="00863B41">
                              <w:r>
                                <w:rPr>
                                  <w:rFonts w:ascii="微软雅黑" w:eastAsia="微软雅黑" w:cs="微软雅黑"/>
                                  <w:b/>
                                  <w:bCs/>
                                  <w:color w:val="000000"/>
                                  <w:sz w:val="18"/>
                                  <w:szCs w:val="18"/>
                                </w:rPr>
                                <w:t>UE</w:t>
                              </w:r>
                            </w:p>
                          </w:txbxContent>
                        </wps:txbx>
                        <wps:bodyPr rot="0" vert="horz" wrap="none" lIns="0" tIns="0" rIns="0" bIns="0" anchor="t" anchorCtr="0">
                          <a:spAutoFit/>
                        </wps:bodyPr>
                      </wps:wsp>
                      <wps:wsp>
                        <wps:cNvPr id="842" name="Freeform 13"/>
                        <wps:cNvSpPr>
                          <a:spLocks noEditPoints="1"/>
                        </wps:cNvSpPr>
                        <wps:spPr bwMode="auto">
                          <a:xfrm>
                            <a:off x="316865" y="1647825"/>
                            <a:ext cx="3569970" cy="398145"/>
                          </a:xfrm>
                          <a:custGeom>
                            <a:avLst/>
                            <a:gdLst>
                              <a:gd name="T0" fmla="*/ 76 w 5622"/>
                              <a:gd name="T1" fmla="*/ 107 h 627"/>
                              <a:gd name="T2" fmla="*/ 76 w 5622"/>
                              <a:gd name="T3" fmla="*/ 611 h 627"/>
                              <a:gd name="T4" fmla="*/ 60 w 5622"/>
                              <a:gd name="T5" fmla="*/ 596 h 627"/>
                              <a:gd name="T6" fmla="*/ 5562 w 5622"/>
                              <a:gd name="T7" fmla="*/ 596 h 627"/>
                              <a:gd name="T8" fmla="*/ 5547 w 5622"/>
                              <a:gd name="T9" fmla="*/ 611 h 627"/>
                              <a:gd name="T10" fmla="*/ 5547 w 5622"/>
                              <a:gd name="T11" fmla="*/ 100 h 627"/>
                              <a:gd name="T12" fmla="*/ 5578 w 5622"/>
                              <a:gd name="T13" fmla="*/ 100 h 627"/>
                              <a:gd name="T14" fmla="*/ 5578 w 5622"/>
                              <a:gd name="T15" fmla="*/ 627 h 627"/>
                              <a:gd name="T16" fmla="*/ 45 w 5622"/>
                              <a:gd name="T17" fmla="*/ 627 h 627"/>
                              <a:gd name="T18" fmla="*/ 45 w 5622"/>
                              <a:gd name="T19" fmla="*/ 107 h 627"/>
                              <a:gd name="T20" fmla="*/ 76 w 5622"/>
                              <a:gd name="T21" fmla="*/ 107 h 627"/>
                              <a:gd name="T22" fmla="*/ 0 w 5622"/>
                              <a:gd name="T23" fmla="*/ 126 h 627"/>
                              <a:gd name="T24" fmla="*/ 60 w 5622"/>
                              <a:gd name="T25" fmla="*/ 6 h 627"/>
                              <a:gd name="T26" fmla="*/ 120 w 5622"/>
                              <a:gd name="T27" fmla="*/ 126 h 627"/>
                              <a:gd name="T28" fmla="*/ 0 w 5622"/>
                              <a:gd name="T29" fmla="*/ 126 h 627"/>
                              <a:gd name="T30" fmla="*/ 5502 w 5622"/>
                              <a:gd name="T31" fmla="*/ 120 h 627"/>
                              <a:gd name="T32" fmla="*/ 5562 w 5622"/>
                              <a:gd name="T33" fmla="*/ 0 h 627"/>
                              <a:gd name="T34" fmla="*/ 5622 w 5622"/>
                              <a:gd name="T35" fmla="*/ 120 h 627"/>
                              <a:gd name="T36" fmla="*/ 5502 w 5622"/>
                              <a:gd name="T37" fmla="*/ 120 h 6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622" h="627">
                                <a:moveTo>
                                  <a:pt x="76" y="107"/>
                                </a:moveTo>
                                <a:lnTo>
                                  <a:pt x="76" y="611"/>
                                </a:lnTo>
                                <a:lnTo>
                                  <a:pt x="60" y="596"/>
                                </a:lnTo>
                                <a:lnTo>
                                  <a:pt x="5562" y="596"/>
                                </a:lnTo>
                                <a:lnTo>
                                  <a:pt x="5547" y="611"/>
                                </a:lnTo>
                                <a:lnTo>
                                  <a:pt x="5547" y="100"/>
                                </a:lnTo>
                                <a:lnTo>
                                  <a:pt x="5578" y="100"/>
                                </a:lnTo>
                                <a:lnTo>
                                  <a:pt x="5578" y="627"/>
                                </a:lnTo>
                                <a:lnTo>
                                  <a:pt x="45" y="627"/>
                                </a:lnTo>
                                <a:lnTo>
                                  <a:pt x="45" y="107"/>
                                </a:lnTo>
                                <a:lnTo>
                                  <a:pt x="76" y="107"/>
                                </a:lnTo>
                                <a:close/>
                                <a:moveTo>
                                  <a:pt x="0" y="126"/>
                                </a:moveTo>
                                <a:lnTo>
                                  <a:pt x="60" y="6"/>
                                </a:lnTo>
                                <a:lnTo>
                                  <a:pt x="120" y="126"/>
                                </a:lnTo>
                                <a:lnTo>
                                  <a:pt x="0" y="126"/>
                                </a:lnTo>
                                <a:close/>
                                <a:moveTo>
                                  <a:pt x="5502" y="120"/>
                                </a:moveTo>
                                <a:lnTo>
                                  <a:pt x="5562" y="0"/>
                                </a:lnTo>
                                <a:lnTo>
                                  <a:pt x="5622" y="120"/>
                                </a:lnTo>
                                <a:lnTo>
                                  <a:pt x="5502" y="120"/>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843" name="Rectangle 14"/>
                        <wps:cNvSpPr>
                          <a:spLocks noChangeArrowheads="1"/>
                        </wps:cNvSpPr>
                        <wps:spPr bwMode="auto">
                          <a:xfrm>
                            <a:off x="2096770" y="1220470"/>
                            <a:ext cx="518160" cy="21463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Rectangle 15"/>
                        <wps:cNvSpPr>
                          <a:spLocks noChangeArrowheads="1"/>
                        </wps:cNvSpPr>
                        <wps:spPr bwMode="auto">
                          <a:xfrm>
                            <a:off x="2096770" y="1220470"/>
                            <a:ext cx="51816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 name="Rectangle 16"/>
                        <wps:cNvSpPr>
                          <a:spLocks noChangeArrowheads="1"/>
                        </wps:cNvSpPr>
                        <wps:spPr bwMode="auto">
                          <a:xfrm>
                            <a:off x="2222500" y="125095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198ED"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846" name="Rectangle 17"/>
                        <wps:cNvSpPr>
                          <a:spLocks noChangeArrowheads="1"/>
                        </wps:cNvSpPr>
                        <wps:spPr bwMode="auto">
                          <a:xfrm>
                            <a:off x="2096770" y="1432560"/>
                            <a:ext cx="51816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Rectangle 18"/>
                        <wps:cNvSpPr>
                          <a:spLocks noChangeArrowheads="1"/>
                        </wps:cNvSpPr>
                        <wps:spPr bwMode="auto">
                          <a:xfrm>
                            <a:off x="2096770" y="1432560"/>
                            <a:ext cx="51816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8" name="Rectangle 19"/>
                        <wps:cNvSpPr>
                          <a:spLocks noChangeArrowheads="1"/>
                        </wps:cNvSpPr>
                        <wps:spPr bwMode="auto">
                          <a:xfrm>
                            <a:off x="2242185" y="146367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4866E"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849" name="Rectangle 20"/>
                        <wps:cNvSpPr>
                          <a:spLocks noChangeArrowheads="1"/>
                        </wps:cNvSpPr>
                        <wps:spPr bwMode="auto">
                          <a:xfrm>
                            <a:off x="2096770" y="1009015"/>
                            <a:ext cx="51816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1"/>
                        <wps:cNvSpPr>
                          <a:spLocks noChangeArrowheads="1"/>
                        </wps:cNvSpPr>
                        <wps:spPr bwMode="auto">
                          <a:xfrm>
                            <a:off x="2096770" y="1009015"/>
                            <a:ext cx="51816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1" name="Rectangle 22"/>
                        <wps:cNvSpPr>
                          <a:spLocks noChangeArrowheads="1"/>
                        </wps:cNvSpPr>
                        <wps:spPr bwMode="auto">
                          <a:xfrm>
                            <a:off x="2251710" y="104013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5E4A1"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852" name="Rectangle 23"/>
                        <wps:cNvSpPr>
                          <a:spLocks noChangeArrowheads="1"/>
                        </wps:cNvSpPr>
                        <wps:spPr bwMode="auto">
                          <a:xfrm>
                            <a:off x="3064510" y="410210"/>
                            <a:ext cx="98488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3" name="Rectangle 24"/>
                        <wps:cNvSpPr>
                          <a:spLocks noChangeArrowheads="1"/>
                        </wps:cNvSpPr>
                        <wps:spPr bwMode="auto">
                          <a:xfrm>
                            <a:off x="3404870" y="448310"/>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0D6F2" w14:textId="77777777" w:rsidR="00863B41" w:rsidRDefault="00863B41" w:rsidP="00863B41">
                              <w:r>
                                <w:rPr>
                                  <w:rFonts w:ascii="微软雅黑" w:eastAsia="微软雅黑" w:cs="微软雅黑"/>
                                  <w:color w:val="000000"/>
                                  <w:sz w:val="18"/>
                                  <w:szCs w:val="18"/>
                                </w:rPr>
                                <w:t>PDCP</w:t>
                              </w:r>
                            </w:p>
                          </w:txbxContent>
                        </wps:txbx>
                        <wps:bodyPr rot="0" vert="horz" wrap="none" lIns="0" tIns="0" rIns="0" bIns="0" anchor="t" anchorCtr="0">
                          <a:spAutoFit/>
                        </wps:bodyPr>
                      </wps:wsp>
                      <wps:wsp>
                        <wps:cNvPr id="854" name="Rectangle 25"/>
                        <wps:cNvSpPr>
                          <a:spLocks noChangeArrowheads="1"/>
                        </wps:cNvSpPr>
                        <wps:spPr bwMode="auto">
                          <a:xfrm>
                            <a:off x="3064510" y="1220470"/>
                            <a:ext cx="518160" cy="21463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Rectangle 26"/>
                        <wps:cNvSpPr>
                          <a:spLocks noChangeArrowheads="1"/>
                        </wps:cNvSpPr>
                        <wps:spPr bwMode="auto">
                          <a:xfrm>
                            <a:off x="3064510" y="1220470"/>
                            <a:ext cx="51816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6" name="Rectangle 27"/>
                        <wps:cNvSpPr>
                          <a:spLocks noChangeArrowheads="1"/>
                        </wps:cNvSpPr>
                        <wps:spPr bwMode="auto">
                          <a:xfrm>
                            <a:off x="3190240" y="125095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2CF50"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857" name="Rectangle 28"/>
                        <wps:cNvSpPr>
                          <a:spLocks noChangeArrowheads="1"/>
                        </wps:cNvSpPr>
                        <wps:spPr bwMode="auto">
                          <a:xfrm>
                            <a:off x="3064510" y="1432560"/>
                            <a:ext cx="51816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Rectangle 29"/>
                        <wps:cNvSpPr>
                          <a:spLocks noChangeArrowheads="1"/>
                        </wps:cNvSpPr>
                        <wps:spPr bwMode="auto">
                          <a:xfrm>
                            <a:off x="3064510" y="1432560"/>
                            <a:ext cx="51816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9" name="Rectangle 30"/>
                        <wps:cNvSpPr>
                          <a:spLocks noChangeArrowheads="1"/>
                        </wps:cNvSpPr>
                        <wps:spPr bwMode="auto">
                          <a:xfrm>
                            <a:off x="3209925" y="146367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82242"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860" name="Rectangle 31"/>
                        <wps:cNvSpPr>
                          <a:spLocks noChangeArrowheads="1"/>
                        </wps:cNvSpPr>
                        <wps:spPr bwMode="auto">
                          <a:xfrm>
                            <a:off x="3064510" y="1005840"/>
                            <a:ext cx="518160" cy="21463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 name="Rectangle 32"/>
                        <wps:cNvSpPr>
                          <a:spLocks noChangeArrowheads="1"/>
                        </wps:cNvSpPr>
                        <wps:spPr bwMode="auto">
                          <a:xfrm>
                            <a:off x="3064510" y="1005840"/>
                            <a:ext cx="51816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2" name="Rectangle 33"/>
                        <wps:cNvSpPr>
                          <a:spLocks noChangeArrowheads="1"/>
                        </wps:cNvSpPr>
                        <wps:spPr bwMode="auto">
                          <a:xfrm>
                            <a:off x="3218815" y="103632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6EA90"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863" name="Rectangle 34"/>
                        <wps:cNvSpPr>
                          <a:spLocks noChangeArrowheads="1"/>
                        </wps:cNvSpPr>
                        <wps:spPr bwMode="auto">
                          <a:xfrm>
                            <a:off x="3587750" y="1220470"/>
                            <a:ext cx="519430" cy="21463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35"/>
                        <wps:cNvSpPr>
                          <a:spLocks noChangeArrowheads="1"/>
                        </wps:cNvSpPr>
                        <wps:spPr bwMode="auto">
                          <a:xfrm>
                            <a:off x="3587750" y="1220470"/>
                            <a:ext cx="51943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5" name="Rectangle 36"/>
                        <wps:cNvSpPr>
                          <a:spLocks noChangeArrowheads="1"/>
                        </wps:cNvSpPr>
                        <wps:spPr bwMode="auto">
                          <a:xfrm>
                            <a:off x="3714115" y="125095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14CB5"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866" name="Rectangle 37"/>
                        <wps:cNvSpPr>
                          <a:spLocks noChangeArrowheads="1"/>
                        </wps:cNvSpPr>
                        <wps:spPr bwMode="auto">
                          <a:xfrm>
                            <a:off x="3587750" y="1432560"/>
                            <a:ext cx="519430" cy="21463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Rectangle 38"/>
                        <wps:cNvSpPr>
                          <a:spLocks noChangeArrowheads="1"/>
                        </wps:cNvSpPr>
                        <wps:spPr bwMode="auto">
                          <a:xfrm>
                            <a:off x="3587750" y="1432560"/>
                            <a:ext cx="51943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8" name="Rectangle 39"/>
                        <wps:cNvSpPr>
                          <a:spLocks noChangeArrowheads="1"/>
                        </wps:cNvSpPr>
                        <wps:spPr bwMode="auto">
                          <a:xfrm>
                            <a:off x="3733800" y="146304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8B703"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869" name="Rectangle 40"/>
                        <wps:cNvSpPr>
                          <a:spLocks noChangeArrowheads="1"/>
                        </wps:cNvSpPr>
                        <wps:spPr bwMode="auto">
                          <a:xfrm>
                            <a:off x="3587750" y="1007110"/>
                            <a:ext cx="519430" cy="21653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Rectangle 41"/>
                        <wps:cNvSpPr>
                          <a:spLocks noChangeArrowheads="1"/>
                        </wps:cNvSpPr>
                        <wps:spPr bwMode="auto">
                          <a:xfrm>
                            <a:off x="3587750" y="1007110"/>
                            <a:ext cx="51943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1" name="Rectangle 42"/>
                        <wps:cNvSpPr>
                          <a:spLocks noChangeArrowheads="1"/>
                        </wps:cNvSpPr>
                        <wps:spPr bwMode="auto">
                          <a:xfrm>
                            <a:off x="3743325" y="103822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1C037"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872" name="Freeform 43"/>
                        <wps:cNvSpPr>
                          <a:spLocks noEditPoints="1"/>
                        </wps:cNvSpPr>
                        <wps:spPr bwMode="auto">
                          <a:xfrm>
                            <a:off x="2324735" y="1643380"/>
                            <a:ext cx="1043940" cy="238125"/>
                          </a:xfrm>
                          <a:custGeom>
                            <a:avLst/>
                            <a:gdLst>
                              <a:gd name="T0" fmla="*/ 44 w 1644"/>
                              <a:gd name="T1" fmla="*/ 100 h 375"/>
                              <a:gd name="T2" fmla="*/ 44 w 1644"/>
                              <a:gd name="T3" fmla="*/ 375 h 375"/>
                              <a:gd name="T4" fmla="*/ 1599 w 1644"/>
                              <a:gd name="T5" fmla="*/ 375 h 375"/>
                              <a:gd name="T6" fmla="*/ 1599 w 1644"/>
                              <a:gd name="T7" fmla="*/ 120 h 375"/>
                              <a:gd name="T8" fmla="*/ 1568 w 1644"/>
                              <a:gd name="T9" fmla="*/ 120 h 375"/>
                              <a:gd name="T10" fmla="*/ 1568 w 1644"/>
                              <a:gd name="T11" fmla="*/ 359 h 375"/>
                              <a:gd name="T12" fmla="*/ 1584 w 1644"/>
                              <a:gd name="T13" fmla="*/ 344 h 375"/>
                              <a:gd name="T14" fmla="*/ 60 w 1644"/>
                              <a:gd name="T15" fmla="*/ 344 h 375"/>
                              <a:gd name="T16" fmla="*/ 75 w 1644"/>
                              <a:gd name="T17" fmla="*/ 359 h 375"/>
                              <a:gd name="T18" fmla="*/ 75 w 1644"/>
                              <a:gd name="T19" fmla="*/ 100 h 375"/>
                              <a:gd name="T20" fmla="*/ 44 w 1644"/>
                              <a:gd name="T21" fmla="*/ 100 h 375"/>
                              <a:gd name="T22" fmla="*/ 120 w 1644"/>
                              <a:gd name="T23" fmla="*/ 120 h 375"/>
                              <a:gd name="T24" fmla="*/ 60 w 1644"/>
                              <a:gd name="T25" fmla="*/ 0 h 375"/>
                              <a:gd name="T26" fmla="*/ 0 w 1644"/>
                              <a:gd name="T27" fmla="*/ 120 h 375"/>
                              <a:gd name="T28" fmla="*/ 120 w 1644"/>
                              <a:gd name="T29" fmla="*/ 120 h 375"/>
                              <a:gd name="T30" fmla="*/ 1644 w 1644"/>
                              <a:gd name="T31" fmla="*/ 140 h 375"/>
                              <a:gd name="T32" fmla="*/ 1584 w 1644"/>
                              <a:gd name="T33" fmla="*/ 20 h 375"/>
                              <a:gd name="T34" fmla="*/ 1524 w 1644"/>
                              <a:gd name="T35" fmla="*/ 140 h 375"/>
                              <a:gd name="T36" fmla="*/ 1644 w 1644"/>
                              <a:gd name="T37" fmla="*/ 140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44" h="375">
                                <a:moveTo>
                                  <a:pt x="44" y="100"/>
                                </a:moveTo>
                                <a:lnTo>
                                  <a:pt x="44" y="375"/>
                                </a:lnTo>
                                <a:lnTo>
                                  <a:pt x="1599" y="375"/>
                                </a:lnTo>
                                <a:lnTo>
                                  <a:pt x="1599" y="120"/>
                                </a:lnTo>
                                <a:lnTo>
                                  <a:pt x="1568" y="120"/>
                                </a:lnTo>
                                <a:lnTo>
                                  <a:pt x="1568" y="359"/>
                                </a:lnTo>
                                <a:lnTo>
                                  <a:pt x="1584" y="344"/>
                                </a:lnTo>
                                <a:lnTo>
                                  <a:pt x="60" y="344"/>
                                </a:lnTo>
                                <a:lnTo>
                                  <a:pt x="75" y="359"/>
                                </a:lnTo>
                                <a:lnTo>
                                  <a:pt x="75" y="100"/>
                                </a:lnTo>
                                <a:lnTo>
                                  <a:pt x="44" y="100"/>
                                </a:lnTo>
                                <a:close/>
                                <a:moveTo>
                                  <a:pt x="120" y="120"/>
                                </a:moveTo>
                                <a:lnTo>
                                  <a:pt x="60" y="0"/>
                                </a:lnTo>
                                <a:lnTo>
                                  <a:pt x="0" y="120"/>
                                </a:lnTo>
                                <a:lnTo>
                                  <a:pt x="120" y="120"/>
                                </a:lnTo>
                                <a:close/>
                                <a:moveTo>
                                  <a:pt x="1644" y="140"/>
                                </a:moveTo>
                                <a:lnTo>
                                  <a:pt x="1584" y="20"/>
                                </a:lnTo>
                                <a:lnTo>
                                  <a:pt x="1524" y="140"/>
                                </a:lnTo>
                                <a:lnTo>
                                  <a:pt x="1644"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873" name="Rectangle 44"/>
                        <wps:cNvSpPr>
                          <a:spLocks noChangeArrowheads="1"/>
                        </wps:cNvSpPr>
                        <wps:spPr bwMode="auto">
                          <a:xfrm>
                            <a:off x="88900" y="408940"/>
                            <a:ext cx="101536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4" name="Rectangle 45"/>
                        <wps:cNvSpPr>
                          <a:spLocks noChangeArrowheads="1"/>
                        </wps:cNvSpPr>
                        <wps:spPr bwMode="auto">
                          <a:xfrm>
                            <a:off x="445135" y="446405"/>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7B474" w14:textId="77777777" w:rsidR="00863B41" w:rsidRDefault="00863B41" w:rsidP="00863B41">
                              <w:r>
                                <w:rPr>
                                  <w:rFonts w:ascii="微软雅黑" w:eastAsia="微软雅黑" w:cs="微软雅黑"/>
                                  <w:color w:val="000000"/>
                                  <w:sz w:val="18"/>
                                  <w:szCs w:val="18"/>
                                </w:rPr>
                                <w:t>PDCP</w:t>
                              </w:r>
                            </w:p>
                          </w:txbxContent>
                        </wps:txbx>
                        <wps:bodyPr rot="0" vert="horz" wrap="none" lIns="0" tIns="0" rIns="0" bIns="0" anchor="t" anchorCtr="0">
                          <a:spAutoFit/>
                        </wps:bodyPr>
                      </wps:wsp>
                      <wps:wsp>
                        <wps:cNvPr id="875" name="Rectangle 46"/>
                        <wps:cNvSpPr>
                          <a:spLocks noChangeArrowheads="1"/>
                        </wps:cNvSpPr>
                        <wps:spPr bwMode="auto">
                          <a:xfrm>
                            <a:off x="95250" y="1223645"/>
                            <a:ext cx="518160" cy="21653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Rectangle 47"/>
                        <wps:cNvSpPr>
                          <a:spLocks noChangeArrowheads="1"/>
                        </wps:cNvSpPr>
                        <wps:spPr bwMode="auto">
                          <a:xfrm>
                            <a:off x="95250" y="1223645"/>
                            <a:ext cx="51816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7" name="Rectangle 48"/>
                        <wps:cNvSpPr>
                          <a:spLocks noChangeArrowheads="1"/>
                        </wps:cNvSpPr>
                        <wps:spPr bwMode="auto">
                          <a:xfrm>
                            <a:off x="220345" y="125476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2A201"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878" name="Rectangle 49"/>
                        <wps:cNvSpPr>
                          <a:spLocks noChangeArrowheads="1"/>
                        </wps:cNvSpPr>
                        <wps:spPr bwMode="auto">
                          <a:xfrm>
                            <a:off x="95250" y="1009015"/>
                            <a:ext cx="518160" cy="21590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9" name="Rectangle 50"/>
                        <wps:cNvSpPr>
                          <a:spLocks noChangeArrowheads="1"/>
                        </wps:cNvSpPr>
                        <wps:spPr bwMode="auto">
                          <a:xfrm>
                            <a:off x="95250" y="1009015"/>
                            <a:ext cx="51816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0" name="Rectangle 51"/>
                        <wps:cNvSpPr>
                          <a:spLocks noChangeArrowheads="1"/>
                        </wps:cNvSpPr>
                        <wps:spPr bwMode="auto">
                          <a:xfrm>
                            <a:off x="249555" y="104076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DCE5C"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881" name="Rectangle 52"/>
                        <wps:cNvSpPr>
                          <a:spLocks noChangeArrowheads="1"/>
                        </wps:cNvSpPr>
                        <wps:spPr bwMode="auto">
                          <a:xfrm>
                            <a:off x="615315" y="1220470"/>
                            <a:ext cx="518160" cy="2165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Rectangle 53"/>
                        <wps:cNvSpPr>
                          <a:spLocks noChangeArrowheads="1"/>
                        </wps:cNvSpPr>
                        <wps:spPr bwMode="auto">
                          <a:xfrm>
                            <a:off x="615315" y="1220470"/>
                            <a:ext cx="51816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3" name="Rectangle 54"/>
                        <wps:cNvSpPr>
                          <a:spLocks noChangeArrowheads="1"/>
                        </wps:cNvSpPr>
                        <wps:spPr bwMode="auto">
                          <a:xfrm>
                            <a:off x="741045" y="1251585"/>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2A2FE"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884" name="Rectangle 55"/>
                        <wps:cNvSpPr>
                          <a:spLocks noChangeArrowheads="1"/>
                        </wps:cNvSpPr>
                        <wps:spPr bwMode="auto">
                          <a:xfrm>
                            <a:off x="615315" y="1432560"/>
                            <a:ext cx="51816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5" name="Rectangle 56"/>
                        <wps:cNvSpPr>
                          <a:spLocks noChangeArrowheads="1"/>
                        </wps:cNvSpPr>
                        <wps:spPr bwMode="auto">
                          <a:xfrm>
                            <a:off x="615315" y="1432560"/>
                            <a:ext cx="51816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6" name="Rectangle 57"/>
                        <wps:cNvSpPr>
                          <a:spLocks noChangeArrowheads="1"/>
                        </wps:cNvSpPr>
                        <wps:spPr bwMode="auto">
                          <a:xfrm>
                            <a:off x="761365" y="146367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3E8FB"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887" name="Rectangle 58"/>
                        <wps:cNvSpPr>
                          <a:spLocks noChangeArrowheads="1"/>
                        </wps:cNvSpPr>
                        <wps:spPr bwMode="auto">
                          <a:xfrm>
                            <a:off x="615315" y="1005840"/>
                            <a:ext cx="518160" cy="2165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Rectangle 59"/>
                        <wps:cNvSpPr>
                          <a:spLocks noChangeArrowheads="1"/>
                        </wps:cNvSpPr>
                        <wps:spPr bwMode="auto">
                          <a:xfrm>
                            <a:off x="615315" y="1005840"/>
                            <a:ext cx="51816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9" name="Rectangle 60"/>
                        <wps:cNvSpPr>
                          <a:spLocks noChangeArrowheads="1"/>
                        </wps:cNvSpPr>
                        <wps:spPr bwMode="auto">
                          <a:xfrm>
                            <a:off x="770255" y="103759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D9EA8"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890" name="Rectangle 61"/>
                        <wps:cNvSpPr>
                          <a:spLocks noChangeArrowheads="1"/>
                        </wps:cNvSpPr>
                        <wps:spPr bwMode="auto">
                          <a:xfrm>
                            <a:off x="1581785" y="1432560"/>
                            <a:ext cx="51943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Rectangle 62"/>
                        <wps:cNvSpPr>
                          <a:spLocks noChangeArrowheads="1"/>
                        </wps:cNvSpPr>
                        <wps:spPr bwMode="auto">
                          <a:xfrm>
                            <a:off x="1581785" y="1432560"/>
                            <a:ext cx="51943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2" name="Rectangle 63"/>
                        <wps:cNvSpPr>
                          <a:spLocks noChangeArrowheads="1"/>
                        </wps:cNvSpPr>
                        <wps:spPr bwMode="auto">
                          <a:xfrm>
                            <a:off x="1727835" y="146367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C52B9"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893" name="Rectangle 64"/>
                        <wps:cNvSpPr>
                          <a:spLocks noChangeArrowheads="1"/>
                        </wps:cNvSpPr>
                        <wps:spPr bwMode="auto">
                          <a:xfrm>
                            <a:off x="1581785" y="1220470"/>
                            <a:ext cx="519430" cy="21463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Rectangle 65"/>
                        <wps:cNvSpPr>
                          <a:spLocks noChangeArrowheads="1"/>
                        </wps:cNvSpPr>
                        <wps:spPr bwMode="auto">
                          <a:xfrm>
                            <a:off x="1581785" y="1220470"/>
                            <a:ext cx="51943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5" name="Rectangle 66"/>
                        <wps:cNvSpPr>
                          <a:spLocks noChangeArrowheads="1"/>
                        </wps:cNvSpPr>
                        <wps:spPr bwMode="auto">
                          <a:xfrm>
                            <a:off x="1708150" y="125095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E45D1"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896" name="Rectangle 67"/>
                        <wps:cNvSpPr>
                          <a:spLocks noChangeArrowheads="1"/>
                        </wps:cNvSpPr>
                        <wps:spPr bwMode="auto">
                          <a:xfrm>
                            <a:off x="1581785" y="1009015"/>
                            <a:ext cx="51943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7" name="Rectangle 68"/>
                        <wps:cNvSpPr>
                          <a:spLocks noChangeArrowheads="1"/>
                        </wps:cNvSpPr>
                        <wps:spPr bwMode="auto">
                          <a:xfrm>
                            <a:off x="1581785" y="1009015"/>
                            <a:ext cx="51943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8" name="Rectangle 69"/>
                        <wps:cNvSpPr>
                          <a:spLocks noChangeArrowheads="1"/>
                        </wps:cNvSpPr>
                        <wps:spPr bwMode="auto">
                          <a:xfrm>
                            <a:off x="1737360" y="104013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94F20"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899" name="Freeform 70"/>
                        <wps:cNvSpPr>
                          <a:spLocks noEditPoints="1"/>
                        </wps:cNvSpPr>
                        <wps:spPr bwMode="auto">
                          <a:xfrm>
                            <a:off x="843280" y="1643380"/>
                            <a:ext cx="1042670" cy="238125"/>
                          </a:xfrm>
                          <a:custGeom>
                            <a:avLst/>
                            <a:gdLst>
                              <a:gd name="T0" fmla="*/ 44 w 1642"/>
                              <a:gd name="T1" fmla="*/ 100 h 375"/>
                              <a:gd name="T2" fmla="*/ 44 w 1642"/>
                              <a:gd name="T3" fmla="*/ 375 h 375"/>
                              <a:gd name="T4" fmla="*/ 1598 w 1642"/>
                              <a:gd name="T5" fmla="*/ 375 h 375"/>
                              <a:gd name="T6" fmla="*/ 1598 w 1642"/>
                              <a:gd name="T7" fmla="*/ 120 h 375"/>
                              <a:gd name="T8" fmla="*/ 1567 w 1642"/>
                              <a:gd name="T9" fmla="*/ 120 h 375"/>
                              <a:gd name="T10" fmla="*/ 1567 w 1642"/>
                              <a:gd name="T11" fmla="*/ 359 h 375"/>
                              <a:gd name="T12" fmla="*/ 1582 w 1642"/>
                              <a:gd name="T13" fmla="*/ 344 h 375"/>
                              <a:gd name="T14" fmla="*/ 60 w 1642"/>
                              <a:gd name="T15" fmla="*/ 344 h 375"/>
                              <a:gd name="T16" fmla="*/ 75 w 1642"/>
                              <a:gd name="T17" fmla="*/ 359 h 375"/>
                              <a:gd name="T18" fmla="*/ 75 w 1642"/>
                              <a:gd name="T19" fmla="*/ 100 h 375"/>
                              <a:gd name="T20" fmla="*/ 44 w 1642"/>
                              <a:gd name="T21" fmla="*/ 100 h 375"/>
                              <a:gd name="T22" fmla="*/ 120 w 1642"/>
                              <a:gd name="T23" fmla="*/ 120 h 375"/>
                              <a:gd name="T24" fmla="*/ 60 w 1642"/>
                              <a:gd name="T25" fmla="*/ 0 h 375"/>
                              <a:gd name="T26" fmla="*/ 0 w 1642"/>
                              <a:gd name="T27" fmla="*/ 120 h 375"/>
                              <a:gd name="T28" fmla="*/ 120 w 1642"/>
                              <a:gd name="T29" fmla="*/ 120 h 375"/>
                              <a:gd name="T30" fmla="*/ 1642 w 1642"/>
                              <a:gd name="T31" fmla="*/ 140 h 375"/>
                              <a:gd name="T32" fmla="*/ 1582 w 1642"/>
                              <a:gd name="T33" fmla="*/ 20 h 375"/>
                              <a:gd name="T34" fmla="*/ 1522 w 1642"/>
                              <a:gd name="T35" fmla="*/ 140 h 375"/>
                              <a:gd name="T36" fmla="*/ 1642 w 1642"/>
                              <a:gd name="T37" fmla="*/ 140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42" h="375">
                                <a:moveTo>
                                  <a:pt x="44" y="100"/>
                                </a:moveTo>
                                <a:lnTo>
                                  <a:pt x="44" y="375"/>
                                </a:lnTo>
                                <a:lnTo>
                                  <a:pt x="1598" y="375"/>
                                </a:lnTo>
                                <a:lnTo>
                                  <a:pt x="1598" y="120"/>
                                </a:lnTo>
                                <a:lnTo>
                                  <a:pt x="1567" y="120"/>
                                </a:lnTo>
                                <a:lnTo>
                                  <a:pt x="1567" y="359"/>
                                </a:lnTo>
                                <a:lnTo>
                                  <a:pt x="1582" y="344"/>
                                </a:lnTo>
                                <a:lnTo>
                                  <a:pt x="60" y="344"/>
                                </a:lnTo>
                                <a:lnTo>
                                  <a:pt x="75" y="359"/>
                                </a:lnTo>
                                <a:lnTo>
                                  <a:pt x="75" y="100"/>
                                </a:lnTo>
                                <a:lnTo>
                                  <a:pt x="44" y="100"/>
                                </a:lnTo>
                                <a:close/>
                                <a:moveTo>
                                  <a:pt x="120" y="120"/>
                                </a:moveTo>
                                <a:lnTo>
                                  <a:pt x="60" y="0"/>
                                </a:lnTo>
                                <a:lnTo>
                                  <a:pt x="0" y="120"/>
                                </a:lnTo>
                                <a:lnTo>
                                  <a:pt x="120" y="120"/>
                                </a:lnTo>
                                <a:close/>
                                <a:moveTo>
                                  <a:pt x="1642" y="140"/>
                                </a:moveTo>
                                <a:lnTo>
                                  <a:pt x="1582" y="20"/>
                                </a:lnTo>
                                <a:lnTo>
                                  <a:pt x="1522" y="140"/>
                                </a:lnTo>
                                <a:lnTo>
                                  <a:pt x="164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900" name="Freeform 71"/>
                        <wps:cNvSpPr>
                          <a:spLocks noEditPoints="1"/>
                        </wps:cNvSpPr>
                        <wps:spPr bwMode="auto">
                          <a:xfrm>
                            <a:off x="354965" y="639445"/>
                            <a:ext cx="243205" cy="370205"/>
                          </a:xfrm>
                          <a:custGeom>
                            <a:avLst/>
                            <a:gdLst>
                              <a:gd name="T0" fmla="*/ 315 w 383"/>
                              <a:gd name="T1" fmla="*/ 75 h 583"/>
                              <a:gd name="T2" fmla="*/ 42 w 383"/>
                              <a:gd name="T3" fmla="*/ 491 h 583"/>
                              <a:gd name="T4" fmla="*/ 68 w 383"/>
                              <a:gd name="T5" fmla="*/ 508 h 583"/>
                              <a:gd name="T6" fmla="*/ 341 w 383"/>
                              <a:gd name="T7" fmla="*/ 92 h 583"/>
                              <a:gd name="T8" fmla="*/ 315 w 383"/>
                              <a:gd name="T9" fmla="*/ 75 h 583"/>
                              <a:gd name="T10" fmla="*/ 368 w 383"/>
                              <a:gd name="T11" fmla="*/ 134 h 583"/>
                              <a:gd name="T12" fmla="*/ 383 w 383"/>
                              <a:gd name="T13" fmla="*/ 0 h 583"/>
                              <a:gd name="T14" fmla="*/ 267 w 383"/>
                              <a:gd name="T15" fmla="*/ 68 h 583"/>
                              <a:gd name="T16" fmla="*/ 368 w 383"/>
                              <a:gd name="T17" fmla="*/ 134 h 583"/>
                              <a:gd name="T18" fmla="*/ 16 w 383"/>
                              <a:gd name="T19" fmla="*/ 450 h 583"/>
                              <a:gd name="T20" fmla="*/ 0 w 383"/>
                              <a:gd name="T21" fmla="*/ 583 h 583"/>
                              <a:gd name="T22" fmla="*/ 116 w 383"/>
                              <a:gd name="T23" fmla="*/ 516 h 583"/>
                              <a:gd name="T24" fmla="*/ 16 w 383"/>
                              <a:gd name="T25" fmla="*/ 450 h 5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83" h="583">
                                <a:moveTo>
                                  <a:pt x="315" y="75"/>
                                </a:moveTo>
                                <a:lnTo>
                                  <a:pt x="42" y="491"/>
                                </a:lnTo>
                                <a:lnTo>
                                  <a:pt x="68" y="508"/>
                                </a:lnTo>
                                <a:lnTo>
                                  <a:pt x="341" y="92"/>
                                </a:lnTo>
                                <a:lnTo>
                                  <a:pt x="315" y="75"/>
                                </a:lnTo>
                                <a:close/>
                                <a:moveTo>
                                  <a:pt x="368" y="134"/>
                                </a:moveTo>
                                <a:lnTo>
                                  <a:pt x="383" y="0"/>
                                </a:lnTo>
                                <a:lnTo>
                                  <a:pt x="267" y="68"/>
                                </a:lnTo>
                                <a:lnTo>
                                  <a:pt x="368" y="134"/>
                                </a:lnTo>
                                <a:close/>
                                <a:moveTo>
                                  <a:pt x="16" y="450"/>
                                </a:moveTo>
                                <a:lnTo>
                                  <a:pt x="0" y="583"/>
                                </a:lnTo>
                                <a:lnTo>
                                  <a:pt x="116" y="516"/>
                                </a:lnTo>
                                <a:lnTo>
                                  <a:pt x="16" y="450"/>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901" name="Freeform 72"/>
                        <wps:cNvSpPr>
                          <a:spLocks noEditPoints="1"/>
                        </wps:cNvSpPr>
                        <wps:spPr bwMode="auto">
                          <a:xfrm>
                            <a:off x="597535" y="639445"/>
                            <a:ext cx="277495" cy="153670"/>
                          </a:xfrm>
                          <a:custGeom>
                            <a:avLst/>
                            <a:gdLst>
                              <a:gd name="T0" fmla="*/ 95 w 437"/>
                              <a:gd name="T1" fmla="*/ 35 h 242"/>
                              <a:gd name="T2" fmla="*/ 357 w 437"/>
                              <a:gd name="T3" fmla="*/ 180 h 242"/>
                              <a:gd name="T4" fmla="*/ 342 w 437"/>
                              <a:gd name="T5" fmla="*/ 208 h 242"/>
                              <a:gd name="T6" fmla="*/ 80 w 437"/>
                              <a:gd name="T7" fmla="*/ 62 h 242"/>
                              <a:gd name="T8" fmla="*/ 95 w 437"/>
                              <a:gd name="T9" fmla="*/ 35 h 242"/>
                              <a:gd name="T10" fmla="*/ 76 w 437"/>
                              <a:gd name="T11" fmla="*/ 111 h 242"/>
                              <a:gd name="T12" fmla="*/ 0 w 437"/>
                              <a:gd name="T13" fmla="*/ 0 h 242"/>
                              <a:gd name="T14" fmla="*/ 134 w 437"/>
                              <a:gd name="T15" fmla="*/ 6 h 242"/>
                              <a:gd name="T16" fmla="*/ 76 w 437"/>
                              <a:gd name="T17" fmla="*/ 111 h 242"/>
                              <a:gd name="T18" fmla="*/ 361 w 437"/>
                              <a:gd name="T19" fmla="*/ 132 h 242"/>
                              <a:gd name="T20" fmla="*/ 437 w 437"/>
                              <a:gd name="T21" fmla="*/ 242 h 242"/>
                              <a:gd name="T22" fmla="*/ 303 w 437"/>
                              <a:gd name="T23" fmla="*/ 237 h 242"/>
                              <a:gd name="T24" fmla="*/ 361 w 437"/>
                              <a:gd name="T25" fmla="*/ 132 h 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37" h="242">
                                <a:moveTo>
                                  <a:pt x="95" y="35"/>
                                </a:moveTo>
                                <a:lnTo>
                                  <a:pt x="357" y="180"/>
                                </a:lnTo>
                                <a:lnTo>
                                  <a:pt x="342" y="208"/>
                                </a:lnTo>
                                <a:lnTo>
                                  <a:pt x="80" y="62"/>
                                </a:lnTo>
                                <a:lnTo>
                                  <a:pt x="95" y="35"/>
                                </a:lnTo>
                                <a:close/>
                                <a:moveTo>
                                  <a:pt x="76" y="111"/>
                                </a:moveTo>
                                <a:lnTo>
                                  <a:pt x="0" y="0"/>
                                </a:lnTo>
                                <a:lnTo>
                                  <a:pt x="134" y="6"/>
                                </a:lnTo>
                                <a:lnTo>
                                  <a:pt x="76" y="111"/>
                                </a:lnTo>
                                <a:close/>
                                <a:moveTo>
                                  <a:pt x="361" y="132"/>
                                </a:moveTo>
                                <a:lnTo>
                                  <a:pt x="437" y="242"/>
                                </a:lnTo>
                                <a:lnTo>
                                  <a:pt x="303" y="237"/>
                                </a:lnTo>
                                <a:lnTo>
                                  <a:pt x="361" y="132"/>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902" name="Rectangle 73"/>
                        <wps:cNvSpPr>
                          <a:spLocks noChangeArrowheads="1"/>
                        </wps:cNvSpPr>
                        <wps:spPr bwMode="auto">
                          <a:xfrm>
                            <a:off x="3064510" y="786765"/>
                            <a:ext cx="518160" cy="21590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 name="Rectangle 74"/>
                        <wps:cNvSpPr>
                          <a:spLocks noChangeArrowheads="1"/>
                        </wps:cNvSpPr>
                        <wps:spPr bwMode="auto">
                          <a:xfrm>
                            <a:off x="3064510" y="786765"/>
                            <a:ext cx="518160" cy="21590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4" name="Rectangle 75"/>
                        <wps:cNvSpPr>
                          <a:spLocks noChangeArrowheads="1"/>
                        </wps:cNvSpPr>
                        <wps:spPr bwMode="auto">
                          <a:xfrm>
                            <a:off x="3132455" y="835660"/>
                            <a:ext cx="1212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D3D30" w14:textId="77777777" w:rsidR="00863B41" w:rsidRDefault="00863B41" w:rsidP="00863B41">
                              <w:r>
                                <w:rPr>
                                  <w:rFonts w:ascii="微软雅黑" w:eastAsia="微软雅黑" w:cs="微软雅黑"/>
                                  <w:color w:val="000000"/>
                                  <w:sz w:val="14"/>
                                  <w:szCs w:val="14"/>
                                </w:rPr>
                                <w:t>Uu</w:t>
                              </w:r>
                            </w:p>
                          </w:txbxContent>
                        </wps:txbx>
                        <wps:bodyPr rot="0" vert="horz" wrap="none" lIns="0" tIns="0" rIns="0" bIns="0" anchor="t" anchorCtr="0">
                          <a:spAutoFit/>
                        </wps:bodyPr>
                      </wps:wsp>
                      <wps:wsp>
                        <wps:cNvPr id="905" name="Rectangle 76"/>
                        <wps:cNvSpPr>
                          <a:spLocks noChangeArrowheads="1"/>
                        </wps:cNvSpPr>
                        <wps:spPr bwMode="auto">
                          <a:xfrm>
                            <a:off x="3252470" y="835660"/>
                            <a:ext cx="38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14DF9" w14:textId="77777777" w:rsidR="00863B41" w:rsidRDefault="00863B41" w:rsidP="00863B41">
                              <w:r>
                                <w:rPr>
                                  <w:rFonts w:ascii="微软雅黑" w:eastAsia="微软雅黑" w:cs="微软雅黑"/>
                                  <w:color w:val="000000"/>
                                  <w:sz w:val="14"/>
                                  <w:szCs w:val="14"/>
                                </w:rPr>
                                <w:t>-</w:t>
                              </w:r>
                            </w:p>
                          </w:txbxContent>
                        </wps:txbx>
                        <wps:bodyPr rot="0" vert="horz" wrap="none" lIns="0" tIns="0" rIns="0" bIns="0" anchor="t" anchorCtr="0">
                          <a:spAutoFit/>
                        </wps:bodyPr>
                      </wps:wsp>
                      <wps:wsp>
                        <wps:cNvPr id="906" name="Rectangle 77"/>
                        <wps:cNvSpPr>
                          <a:spLocks noChangeArrowheads="1"/>
                        </wps:cNvSpPr>
                        <wps:spPr bwMode="auto">
                          <a:xfrm>
                            <a:off x="3290570" y="835660"/>
                            <a:ext cx="2266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94D1A" w14:textId="77777777" w:rsidR="00863B41" w:rsidRDefault="00863B41" w:rsidP="00863B41">
                              <w:r>
                                <w:rPr>
                                  <w:rFonts w:ascii="微软雅黑" w:eastAsia="微软雅黑" w:cs="微软雅黑"/>
                                  <w:color w:val="000000"/>
                                  <w:sz w:val="14"/>
                                  <w:szCs w:val="14"/>
                                </w:rPr>
                                <w:t>SRAP</w:t>
                              </w:r>
                            </w:p>
                          </w:txbxContent>
                        </wps:txbx>
                        <wps:bodyPr rot="0" vert="horz" wrap="none" lIns="0" tIns="0" rIns="0" bIns="0" anchor="t" anchorCtr="0">
                          <a:spAutoFit/>
                        </wps:bodyPr>
                      </wps:wsp>
                      <wps:wsp>
                        <wps:cNvPr id="907" name="Rectangle 78"/>
                        <wps:cNvSpPr>
                          <a:spLocks noChangeArrowheads="1"/>
                        </wps:cNvSpPr>
                        <wps:spPr bwMode="auto">
                          <a:xfrm>
                            <a:off x="1233170" y="1712595"/>
                            <a:ext cx="213995" cy="186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FE431" w14:textId="77777777" w:rsidR="00863B41" w:rsidRDefault="00863B41" w:rsidP="00863B41">
                              <w:r>
                                <w:rPr>
                                  <w:rFonts w:ascii="微软雅黑" w:eastAsia="微软雅黑" w:cs="微软雅黑"/>
                                  <w:color w:val="000000"/>
                                  <w:sz w:val="18"/>
                                  <w:szCs w:val="18"/>
                                </w:rPr>
                                <w:t>PC5</w:t>
                              </w:r>
                            </w:p>
                          </w:txbxContent>
                        </wps:txbx>
                        <wps:bodyPr rot="0" vert="horz" wrap="none" lIns="0" tIns="0" rIns="0" bIns="0" anchor="t" anchorCtr="0">
                          <a:noAutofit/>
                        </wps:bodyPr>
                      </wps:wsp>
                      <wps:wsp>
                        <wps:cNvPr id="908" name="Rectangle 79"/>
                        <wps:cNvSpPr>
                          <a:spLocks noChangeArrowheads="1"/>
                        </wps:cNvSpPr>
                        <wps:spPr bwMode="auto">
                          <a:xfrm>
                            <a:off x="2761615" y="1706245"/>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20E7A" w14:textId="77777777" w:rsidR="00863B41" w:rsidRDefault="00863B41" w:rsidP="00863B41">
                              <w:r>
                                <w:rPr>
                                  <w:rFonts w:ascii="微软雅黑" w:eastAsia="微软雅黑" w:cs="微软雅黑"/>
                                  <w:color w:val="000000"/>
                                  <w:sz w:val="18"/>
                                  <w:szCs w:val="18"/>
                                </w:rPr>
                                <w:t>Uu</w:t>
                              </w:r>
                            </w:p>
                          </w:txbxContent>
                        </wps:txbx>
                        <wps:bodyPr rot="0" vert="horz" wrap="none" lIns="0" tIns="0" rIns="0" bIns="0" anchor="t" anchorCtr="0">
                          <a:spAutoFit/>
                        </wps:bodyPr>
                      </wps:wsp>
                      <wps:wsp>
                        <wps:cNvPr id="909" name="Rectangle 80"/>
                        <wps:cNvSpPr>
                          <a:spLocks noChangeArrowheads="1"/>
                        </wps:cNvSpPr>
                        <wps:spPr bwMode="auto">
                          <a:xfrm>
                            <a:off x="2019935" y="2026920"/>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266FD" w14:textId="77777777" w:rsidR="00863B41" w:rsidRDefault="00863B41" w:rsidP="00863B41">
                              <w:r>
                                <w:rPr>
                                  <w:rFonts w:ascii="微软雅黑" w:eastAsia="微软雅黑" w:cs="微软雅黑"/>
                                  <w:color w:val="000000"/>
                                  <w:sz w:val="18"/>
                                  <w:szCs w:val="18"/>
                                </w:rPr>
                                <w:t>Uu</w:t>
                              </w:r>
                            </w:p>
                          </w:txbxContent>
                        </wps:txbx>
                        <wps:bodyPr rot="0" vert="horz" wrap="none" lIns="0" tIns="0" rIns="0" bIns="0" anchor="t" anchorCtr="0">
                          <a:spAutoFit/>
                        </wps:bodyPr>
                      </wps:wsp>
                      <wps:wsp>
                        <wps:cNvPr id="910" name="Freeform 81"/>
                        <wps:cNvSpPr>
                          <a:spLocks noEditPoints="1"/>
                        </wps:cNvSpPr>
                        <wps:spPr bwMode="auto">
                          <a:xfrm>
                            <a:off x="1453515" y="297815"/>
                            <a:ext cx="1271270" cy="1440815"/>
                          </a:xfrm>
                          <a:custGeom>
                            <a:avLst/>
                            <a:gdLst>
                              <a:gd name="T0" fmla="*/ 0 w 2002"/>
                              <a:gd name="T1" fmla="*/ 2089 h 2269"/>
                              <a:gd name="T2" fmla="*/ 24 w 2002"/>
                              <a:gd name="T3" fmla="*/ 2065 h 2269"/>
                              <a:gd name="T4" fmla="*/ 0 w 2002"/>
                              <a:gd name="T5" fmla="*/ 1873 h 2269"/>
                              <a:gd name="T6" fmla="*/ 24 w 2002"/>
                              <a:gd name="T7" fmla="*/ 1705 h 2269"/>
                              <a:gd name="T8" fmla="*/ 0 w 2002"/>
                              <a:gd name="T9" fmla="*/ 1681 h 2269"/>
                              <a:gd name="T10" fmla="*/ 0 w 2002"/>
                              <a:gd name="T11" fmla="*/ 1417 h 2269"/>
                              <a:gd name="T12" fmla="*/ 24 w 2002"/>
                              <a:gd name="T13" fmla="*/ 1393 h 2269"/>
                              <a:gd name="T14" fmla="*/ 0 w 2002"/>
                              <a:gd name="T15" fmla="*/ 1201 h 2269"/>
                              <a:gd name="T16" fmla="*/ 24 w 2002"/>
                              <a:gd name="T17" fmla="*/ 1033 h 2269"/>
                              <a:gd name="T18" fmla="*/ 0 w 2002"/>
                              <a:gd name="T19" fmla="*/ 1010 h 2269"/>
                              <a:gd name="T20" fmla="*/ 0 w 2002"/>
                              <a:gd name="T21" fmla="*/ 746 h 2269"/>
                              <a:gd name="T22" fmla="*/ 24 w 2002"/>
                              <a:gd name="T23" fmla="*/ 722 h 2269"/>
                              <a:gd name="T24" fmla="*/ 0 w 2002"/>
                              <a:gd name="T25" fmla="*/ 530 h 2269"/>
                              <a:gd name="T26" fmla="*/ 24 w 2002"/>
                              <a:gd name="T27" fmla="*/ 362 h 2269"/>
                              <a:gd name="T28" fmla="*/ 0 w 2002"/>
                              <a:gd name="T29" fmla="*/ 338 h 2269"/>
                              <a:gd name="T30" fmla="*/ 0 w 2002"/>
                              <a:gd name="T31" fmla="*/ 74 h 2269"/>
                              <a:gd name="T32" fmla="*/ 46 w 2002"/>
                              <a:gd name="T33" fmla="*/ 24 h 2269"/>
                              <a:gd name="T34" fmla="*/ 142 w 2002"/>
                              <a:gd name="T35" fmla="*/ 24 h 2269"/>
                              <a:gd name="T36" fmla="*/ 166 w 2002"/>
                              <a:gd name="T37" fmla="*/ 0 h 2269"/>
                              <a:gd name="T38" fmla="*/ 430 w 2002"/>
                              <a:gd name="T39" fmla="*/ 0 h 2269"/>
                              <a:gd name="T40" fmla="*/ 454 w 2002"/>
                              <a:gd name="T41" fmla="*/ 24 h 2269"/>
                              <a:gd name="T42" fmla="*/ 646 w 2002"/>
                              <a:gd name="T43" fmla="*/ 0 h 2269"/>
                              <a:gd name="T44" fmla="*/ 814 w 2002"/>
                              <a:gd name="T45" fmla="*/ 24 h 2269"/>
                              <a:gd name="T46" fmla="*/ 838 w 2002"/>
                              <a:gd name="T47" fmla="*/ 0 h 2269"/>
                              <a:gd name="T48" fmla="*/ 1102 w 2002"/>
                              <a:gd name="T49" fmla="*/ 0 h 2269"/>
                              <a:gd name="T50" fmla="*/ 1126 w 2002"/>
                              <a:gd name="T51" fmla="*/ 24 h 2269"/>
                              <a:gd name="T52" fmla="*/ 1318 w 2002"/>
                              <a:gd name="T53" fmla="*/ 0 h 2269"/>
                              <a:gd name="T54" fmla="*/ 1486 w 2002"/>
                              <a:gd name="T55" fmla="*/ 24 h 2269"/>
                              <a:gd name="T56" fmla="*/ 1510 w 2002"/>
                              <a:gd name="T57" fmla="*/ 0 h 2269"/>
                              <a:gd name="T58" fmla="*/ 1774 w 2002"/>
                              <a:gd name="T59" fmla="*/ 0 h 2269"/>
                              <a:gd name="T60" fmla="*/ 1798 w 2002"/>
                              <a:gd name="T61" fmla="*/ 24 h 2269"/>
                              <a:gd name="T62" fmla="*/ 2002 w 2002"/>
                              <a:gd name="T63" fmla="*/ 12 h 2269"/>
                              <a:gd name="T64" fmla="*/ 1978 w 2002"/>
                              <a:gd name="T65" fmla="*/ 180 h 2269"/>
                              <a:gd name="T66" fmla="*/ 2002 w 2002"/>
                              <a:gd name="T67" fmla="*/ 204 h 2269"/>
                              <a:gd name="T68" fmla="*/ 2002 w 2002"/>
                              <a:gd name="T69" fmla="*/ 468 h 2269"/>
                              <a:gd name="T70" fmla="*/ 1978 w 2002"/>
                              <a:gd name="T71" fmla="*/ 492 h 2269"/>
                              <a:gd name="T72" fmla="*/ 2002 w 2002"/>
                              <a:gd name="T73" fmla="*/ 683 h 2269"/>
                              <a:gd name="T74" fmla="*/ 1978 w 2002"/>
                              <a:gd name="T75" fmla="*/ 851 h 2269"/>
                              <a:gd name="T76" fmla="*/ 2002 w 2002"/>
                              <a:gd name="T77" fmla="*/ 875 h 2269"/>
                              <a:gd name="T78" fmla="*/ 2002 w 2002"/>
                              <a:gd name="T79" fmla="*/ 1139 h 2269"/>
                              <a:gd name="T80" fmla="*/ 1978 w 2002"/>
                              <a:gd name="T81" fmla="*/ 1163 h 2269"/>
                              <a:gd name="T82" fmla="*/ 2002 w 2002"/>
                              <a:gd name="T83" fmla="*/ 1355 h 2269"/>
                              <a:gd name="T84" fmla="*/ 1978 w 2002"/>
                              <a:gd name="T85" fmla="*/ 1523 h 2269"/>
                              <a:gd name="T86" fmla="*/ 2002 w 2002"/>
                              <a:gd name="T87" fmla="*/ 1547 h 2269"/>
                              <a:gd name="T88" fmla="*/ 2002 w 2002"/>
                              <a:gd name="T89" fmla="*/ 1811 h 2269"/>
                              <a:gd name="T90" fmla="*/ 1978 w 2002"/>
                              <a:gd name="T91" fmla="*/ 1834 h 2269"/>
                              <a:gd name="T92" fmla="*/ 2002 w 2002"/>
                              <a:gd name="T93" fmla="*/ 2026 h 2269"/>
                              <a:gd name="T94" fmla="*/ 1978 w 2002"/>
                              <a:gd name="T95" fmla="*/ 2194 h 2269"/>
                              <a:gd name="T96" fmla="*/ 1990 w 2002"/>
                              <a:gd name="T97" fmla="*/ 2245 h 2269"/>
                              <a:gd name="T98" fmla="*/ 1932 w 2002"/>
                              <a:gd name="T99" fmla="*/ 2245 h 2269"/>
                              <a:gd name="T100" fmla="*/ 1740 w 2002"/>
                              <a:gd name="T101" fmla="*/ 2269 h 2269"/>
                              <a:gd name="T102" fmla="*/ 1572 w 2002"/>
                              <a:gd name="T103" fmla="*/ 2245 h 2269"/>
                              <a:gd name="T104" fmla="*/ 1548 w 2002"/>
                              <a:gd name="T105" fmla="*/ 2269 h 2269"/>
                              <a:gd name="T106" fmla="*/ 1284 w 2002"/>
                              <a:gd name="T107" fmla="*/ 2269 h 2269"/>
                              <a:gd name="T108" fmla="*/ 1260 w 2002"/>
                              <a:gd name="T109" fmla="*/ 2245 h 2269"/>
                              <a:gd name="T110" fmla="*/ 1068 w 2002"/>
                              <a:gd name="T111" fmla="*/ 2269 h 2269"/>
                              <a:gd name="T112" fmla="*/ 900 w 2002"/>
                              <a:gd name="T113" fmla="*/ 2245 h 2269"/>
                              <a:gd name="T114" fmla="*/ 876 w 2002"/>
                              <a:gd name="T115" fmla="*/ 2269 h 2269"/>
                              <a:gd name="T116" fmla="*/ 612 w 2002"/>
                              <a:gd name="T117" fmla="*/ 2269 h 2269"/>
                              <a:gd name="T118" fmla="*/ 588 w 2002"/>
                              <a:gd name="T119" fmla="*/ 2245 h 2269"/>
                              <a:gd name="T120" fmla="*/ 396 w 2002"/>
                              <a:gd name="T121" fmla="*/ 2269 h 2269"/>
                              <a:gd name="T122" fmla="*/ 228 w 2002"/>
                              <a:gd name="T123" fmla="*/ 2245 h 2269"/>
                              <a:gd name="T124" fmla="*/ 204 w 2002"/>
                              <a:gd name="T125" fmla="*/ 2269 h 2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02" h="2269">
                                <a:moveTo>
                                  <a:pt x="0" y="2257"/>
                                </a:moveTo>
                                <a:lnTo>
                                  <a:pt x="0" y="2185"/>
                                </a:lnTo>
                                <a:lnTo>
                                  <a:pt x="24" y="2185"/>
                                </a:lnTo>
                                <a:lnTo>
                                  <a:pt x="24" y="2257"/>
                                </a:lnTo>
                                <a:lnTo>
                                  <a:pt x="0" y="2257"/>
                                </a:lnTo>
                                <a:close/>
                                <a:moveTo>
                                  <a:pt x="0" y="2161"/>
                                </a:moveTo>
                                <a:lnTo>
                                  <a:pt x="0" y="2089"/>
                                </a:lnTo>
                                <a:lnTo>
                                  <a:pt x="24" y="2089"/>
                                </a:lnTo>
                                <a:lnTo>
                                  <a:pt x="24" y="2161"/>
                                </a:lnTo>
                                <a:lnTo>
                                  <a:pt x="0" y="2161"/>
                                </a:lnTo>
                                <a:close/>
                                <a:moveTo>
                                  <a:pt x="0" y="2065"/>
                                </a:moveTo>
                                <a:lnTo>
                                  <a:pt x="0" y="1993"/>
                                </a:lnTo>
                                <a:lnTo>
                                  <a:pt x="24" y="1993"/>
                                </a:lnTo>
                                <a:lnTo>
                                  <a:pt x="24" y="2065"/>
                                </a:lnTo>
                                <a:lnTo>
                                  <a:pt x="0" y="2065"/>
                                </a:lnTo>
                                <a:close/>
                                <a:moveTo>
                                  <a:pt x="0" y="1969"/>
                                </a:moveTo>
                                <a:lnTo>
                                  <a:pt x="0" y="1897"/>
                                </a:lnTo>
                                <a:lnTo>
                                  <a:pt x="24" y="1897"/>
                                </a:lnTo>
                                <a:lnTo>
                                  <a:pt x="24" y="1969"/>
                                </a:lnTo>
                                <a:lnTo>
                                  <a:pt x="0" y="1969"/>
                                </a:lnTo>
                                <a:close/>
                                <a:moveTo>
                                  <a:pt x="0" y="1873"/>
                                </a:moveTo>
                                <a:lnTo>
                                  <a:pt x="0" y="1801"/>
                                </a:lnTo>
                                <a:lnTo>
                                  <a:pt x="24" y="1801"/>
                                </a:lnTo>
                                <a:lnTo>
                                  <a:pt x="24" y="1873"/>
                                </a:lnTo>
                                <a:lnTo>
                                  <a:pt x="0" y="1873"/>
                                </a:lnTo>
                                <a:close/>
                                <a:moveTo>
                                  <a:pt x="0" y="1777"/>
                                </a:moveTo>
                                <a:lnTo>
                                  <a:pt x="0" y="1705"/>
                                </a:lnTo>
                                <a:lnTo>
                                  <a:pt x="24" y="1705"/>
                                </a:lnTo>
                                <a:lnTo>
                                  <a:pt x="24" y="1777"/>
                                </a:lnTo>
                                <a:lnTo>
                                  <a:pt x="0" y="1777"/>
                                </a:lnTo>
                                <a:close/>
                                <a:moveTo>
                                  <a:pt x="0" y="1681"/>
                                </a:moveTo>
                                <a:lnTo>
                                  <a:pt x="0" y="1609"/>
                                </a:lnTo>
                                <a:lnTo>
                                  <a:pt x="24" y="1609"/>
                                </a:lnTo>
                                <a:lnTo>
                                  <a:pt x="24" y="1681"/>
                                </a:lnTo>
                                <a:lnTo>
                                  <a:pt x="0" y="1681"/>
                                </a:lnTo>
                                <a:close/>
                                <a:moveTo>
                                  <a:pt x="0" y="1585"/>
                                </a:moveTo>
                                <a:lnTo>
                                  <a:pt x="0" y="1513"/>
                                </a:lnTo>
                                <a:lnTo>
                                  <a:pt x="24" y="1513"/>
                                </a:lnTo>
                                <a:lnTo>
                                  <a:pt x="24" y="1585"/>
                                </a:lnTo>
                                <a:lnTo>
                                  <a:pt x="0" y="1585"/>
                                </a:lnTo>
                                <a:close/>
                                <a:moveTo>
                                  <a:pt x="0" y="1489"/>
                                </a:moveTo>
                                <a:lnTo>
                                  <a:pt x="0" y="1417"/>
                                </a:lnTo>
                                <a:lnTo>
                                  <a:pt x="24" y="1417"/>
                                </a:lnTo>
                                <a:lnTo>
                                  <a:pt x="24" y="1489"/>
                                </a:lnTo>
                                <a:lnTo>
                                  <a:pt x="0" y="1489"/>
                                </a:lnTo>
                                <a:close/>
                                <a:moveTo>
                                  <a:pt x="0" y="1393"/>
                                </a:moveTo>
                                <a:lnTo>
                                  <a:pt x="0" y="1321"/>
                                </a:lnTo>
                                <a:lnTo>
                                  <a:pt x="24" y="1321"/>
                                </a:lnTo>
                                <a:lnTo>
                                  <a:pt x="24" y="1393"/>
                                </a:lnTo>
                                <a:lnTo>
                                  <a:pt x="0" y="1393"/>
                                </a:lnTo>
                                <a:close/>
                                <a:moveTo>
                                  <a:pt x="0" y="1297"/>
                                </a:moveTo>
                                <a:lnTo>
                                  <a:pt x="0" y="1225"/>
                                </a:lnTo>
                                <a:lnTo>
                                  <a:pt x="24" y="1225"/>
                                </a:lnTo>
                                <a:lnTo>
                                  <a:pt x="24" y="1297"/>
                                </a:lnTo>
                                <a:lnTo>
                                  <a:pt x="0" y="1297"/>
                                </a:lnTo>
                                <a:close/>
                                <a:moveTo>
                                  <a:pt x="0" y="1201"/>
                                </a:moveTo>
                                <a:lnTo>
                                  <a:pt x="0" y="1129"/>
                                </a:lnTo>
                                <a:lnTo>
                                  <a:pt x="24" y="1129"/>
                                </a:lnTo>
                                <a:lnTo>
                                  <a:pt x="24" y="1201"/>
                                </a:lnTo>
                                <a:lnTo>
                                  <a:pt x="0" y="1201"/>
                                </a:lnTo>
                                <a:close/>
                                <a:moveTo>
                                  <a:pt x="0" y="1105"/>
                                </a:moveTo>
                                <a:lnTo>
                                  <a:pt x="0" y="1033"/>
                                </a:lnTo>
                                <a:lnTo>
                                  <a:pt x="24" y="1033"/>
                                </a:lnTo>
                                <a:lnTo>
                                  <a:pt x="24" y="1105"/>
                                </a:lnTo>
                                <a:lnTo>
                                  <a:pt x="0" y="1105"/>
                                </a:lnTo>
                                <a:close/>
                                <a:moveTo>
                                  <a:pt x="0" y="1010"/>
                                </a:moveTo>
                                <a:lnTo>
                                  <a:pt x="0" y="938"/>
                                </a:lnTo>
                                <a:lnTo>
                                  <a:pt x="24" y="938"/>
                                </a:lnTo>
                                <a:lnTo>
                                  <a:pt x="24" y="1010"/>
                                </a:lnTo>
                                <a:lnTo>
                                  <a:pt x="0" y="1010"/>
                                </a:lnTo>
                                <a:close/>
                                <a:moveTo>
                                  <a:pt x="0" y="914"/>
                                </a:moveTo>
                                <a:lnTo>
                                  <a:pt x="0" y="842"/>
                                </a:lnTo>
                                <a:lnTo>
                                  <a:pt x="24" y="842"/>
                                </a:lnTo>
                                <a:lnTo>
                                  <a:pt x="24" y="914"/>
                                </a:lnTo>
                                <a:lnTo>
                                  <a:pt x="0" y="914"/>
                                </a:lnTo>
                                <a:close/>
                                <a:moveTo>
                                  <a:pt x="0" y="818"/>
                                </a:moveTo>
                                <a:lnTo>
                                  <a:pt x="0" y="746"/>
                                </a:lnTo>
                                <a:lnTo>
                                  <a:pt x="24" y="746"/>
                                </a:lnTo>
                                <a:lnTo>
                                  <a:pt x="24" y="818"/>
                                </a:lnTo>
                                <a:lnTo>
                                  <a:pt x="0" y="818"/>
                                </a:lnTo>
                                <a:close/>
                                <a:moveTo>
                                  <a:pt x="0" y="722"/>
                                </a:moveTo>
                                <a:lnTo>
                                  <a:pt x="0" y="650"/>
                                </a:lnTo>
                                <a:lnTo>
                                  <a:pt x="24" y="650"/>
                                </a:lnTo>
                                <a:lnTo>
                                  <a:pt x="24" y="722"/>
                                </a:lnTo>
                                <a:lnTo>
                                  <a:pt x="0" y="722"/>
                                </a:lnTo>
                                <a:close/>
                                <a:moveTo>
                                  <a:pt x="0" y="626"/>
                                </a:moveTo>
                                <a:lnTo>
                                  <a:pt x="0" y="554"/>
                                </a:lnTo>
                                <a:lnTo>
                                  <a:pt x="24" y="554"/>
                                </a:lnTo>
                                <a:lnTo>
                                  <a:pt x="24" y="626"/>
                                </a:lnTo>
                                <a:lnTo>
                                  <a:pt x="0" y="626"/>
                                </a:lnTo>
                                <a:close/>
                                <a:moveTo>
                                  <a:pt x="0" y="530"/>
                                </a:moveTo>
                                <a:lnTo>
                                  <a:pt x="0" y="458"/>
                                </a:lnTo>
                                <a:lnTo>
                                  <a:pt x="24" y="458"/>
                                </a:lnTo>
                                <a:lnTo>
                                  <a:pt x="24" y="530"/>
                                </a:lnTo>
                                <a:lnTo>
                                  <a:pt x="0" y="530"/>
                                </a:lnTo>
                                <a:close/>
                                <a:moveTo>
                                  <a:pt x="0" y="434"/>
                                </a:moveTo>
                                <a:lnTo>
                                  <a:pt x="0" y="362"/>
                                </a:lnTo>
                                <a:lnTo>
                                  <a:pt x="24" y="362"/>
                                </a:lnTo>
                                <a:lnTo>
                                  <a:pt x="24" y="434"/>
                                </a:lnTo>
                                <a:lnTo>
                                  <a:pt x="0" y="434"/>
                                </a:lnTo>
                                <a:close/>
                                <a:moveTo>
                                  <a:pt x="0" y="338"/>
                                </a:moveTo>
                                <a:lnTo>
                                  <a:pt x="0" y="266"/>
                                </a:lnTo>
                                <a:lnTo>
                                  <a:pt x="24" y="266"/>
                                </a:lnTo>
                                <a:lnTo>
                                  <a:pt x="24" y="338"/>
                                </a:lnTo>
                                <a:lnTo>
                                  <a:pt x="0" y="338"/>
                                </a:lnTo>
                                <a:close/>
                                <a:moveTo>
                                  <a:pt x="0" y="242"/>
                                </a:moveTo>
                                <a:lnTo>
                                  <a:pt x="0" y="170"/>
                                </a:lnTo>
                                <a:lnTo>
                                  <a:pt x="24" y="170"/>
                                </a:lnTo>
                                <a:lnTo>
                                  <a:pt x="24" y="242"/>
                                </a:lnTo>
                                <a:lnTo>
                                  <a:pt x="0" y="242"/>
                                </a:lnTo>
                                <a:close/>
                                <a:moveTo>
                                  <a:pt x="0" y="146"/>
                                </a:moveTo>
                                <a:lnTo>
                                  <a:pt x="0" y="74"/>
                                </a:lnTo>
                                <a:lnTo>
                                  <a:pt x="24" y="74"/>
                                </a:lnTo>
                                <a:lnTo>
                                  <a:pt x="24" y="146"/>
                                </a:lnTo>
                                <a:lnTo>
                                  <a:pt x="0" y="146"/>
                                </a:lnTo>
                                <a:close/>
                                <a:moveTo>
                                  <a:pt x="0" y="50"/>
                                </a:moveTo>
                                <a:lnTo>
                                  <a:pt x="0" y="0"/>
                                </a:lnTo>
                                <a:lnTo>
                                  <a:pt x="46" y="0"/>
                                </a:lnTo>
                                <a:lnTo>
                                  <a:pt x="46" y="24"/>
                                </a:lnTo>
                                <a:lnTo>
                                  <a:pt x="12" y="24"/>
                                </a:lnTo>
                                <a:lnTo>
                                  <a:pt x="24" y="12"/>
                                </a:lnTo>
                                <a:lnTo>
                                  <a:pt x="24" y="50"/>
                                </a:lnTo>
                                <a:lnTo>
                                  <a:pt x="0" y="50"/>
                                </a:lnTo>
                                <a:close/>
                                <a:moveTo>
                                  <a:pt x="70" y="0"/>
                                </a:moveTo>
                                <a:lnTo>
                                  <a:pt x="142" y="0"/>
                                </a:lnTo>
                                <a:lnTo>
                                  <a:pt x="142" y="24"/>
                                </a:lnTo>
                                <a:lnTo>
                                  <a:pt x="70" y="24"/>
                                </a:lnTo>
                                <a:lnTo>
                                  <a:pt x="70" y="0"/>
                                </a:lnTo>
                                <a:close/>
                                <a:moveTo>
                                  <a:pt x="166" y="0"/>
                                </a:moveTo>
                                <a:lnTo>
                                  <a:pt x="238" y="0"/>
                                </a:lnTo>
                                <a:lnTo>
                                  <a:pt x="238" y="24"/>
                                </a:lnTo>
                                <a:lnTo>
                                  <a:pt x="166" y="24"/>
                                </a:lnTo>
                                <a:lnTo>
                                  <a:pt x="166" y="0"/>
                                </a:lnTo>
                                <a:close/>
                                <a:moveTo>
                                  <a:pt x="262" y="0"/>
                                </a:moveTo>
                                <a:lnTo>
                                  <a:pt x="334" y="0"/>
                                </a:lnTo>
                                <a:lnTo>
                                  <a:pt x="334" y="24"/>
                                </a:lnTo>
                                <a:lnTo>
                                  <a:pt x="262" y="24"/>
                                </a:lnTo>
                                <a:lnTo>
                                  <a:pt x="262" y="0"/>
                                </a:lnTo>
                                <a:close/>
                                <a:moveTo>
                                  <a:pt x="358" y="0"/>
                                </a:moveTo>
                                <a:lnTo>
                                  <a:pt x="430" y="0"/>
                                </a:lnTo>
                                <a:lnTo>
                                  <a:pt x="430" y="24"/>
                                </a:lnTo>
                                <a:lnTo>
                                  <a:pt x="358" y="24"/>
                                </a:lnTo>
                                <a:lnTo>
                                  <a:pt x="358" y="0"/>
                                </a:lnTo>
                                <a:close/>
                                <a:moveTo>
                                  <a:pt x="454" y="0"/>
                                </a:moveTo>
                                <a:lnTo>
                                  <a:pt x="526" y="0"/>
                                </a:lnTo>
                                <a:lnTo>
                                  <a:pt x="526" y="24"/>
                                </a:lnTo>
                                <a:lnTo>
                                  <a:pt x="454" y="24"/>
                                </a:lnTo>
                                <a:lnTo>
                                  <a:pt x="454" y="0"/>
                                </a:lnTo>
                                <a:close/>
                                <a:moveTo>
                                  <a:pt x="550" y="0"/>
                                </a:moveTo>
                                <a:lnTo>
                                  <a:pt x="622" y="0"/>
                                </a:lnTo>
                                <a:lnTo>
                                  <a:pt x="622" y="24"/>
                                </a:lnTo>
                                <a:lnTo>
                                  <a:pt x="550" y="24"/>
                                </a:lnTo>
                                <a:lnTo>
                                  <a:pt x="550" y="0"/>
                                </a:lnTo>
                                <a:close/>
                                <a:moveTo>
                                  <a:pt x="646" y="0"/>
                                </a:moveTo>
                                <a:lnTo>
                                  <a:pt x="718" y="0"/>
                                </a:lnTo>
                                <a:lnTo>
                                  <a:pt x="718" y="24"/>
                                </a:lnTo>
                                <a:lnTo>
                                  <a:pt x="646" y="24"/>
                                </a:lnTo>
                                <a:lnTo>
                                  <a:pt x="646" y="0"/>
                                </a:lnTo>
                                <a:close/>
                                <a:moveTo>
                                  <a:pt x="742" y="0"/>
                                </a:moveTo>
                                <a:lnTo>
                                  <a:pt x="814" y="0"/>
                                </a:lnTo>
                                <a:lnTo>
                                  <a:pt x="814" y="24"/>
                                </a:lnTo>
                                <a:lnTo>
                                  <a:pt x="742" y="24"/>
                                </a:lnTo>
                                <a:lnTo>
                                  <a:pt x="742" y="0"/>
                                </a:lnTo>
                                <a:close/>
                                <a:moveTo>
                                  <a:pt x="838" y="0"/>
                                </a:moveTo>
                                <a:lnTo>
                                  <a:pt x="910" y="0"/>
                                </a:lnTo>
                                <a:lnTo>
                                  <a:pt x="910" y="24"/>
                                </a:lnTo>
                                <a:lnTo>
                                  <a:pt x="838" y="24"/>
                                </a:lnTo>
                                <a:lnTo>
                                  <a:pt x="838" y="0"/>
                                </a:lnTo>
                                <a:close/>
                                <a:moveTo>
                                  <a:pt x="934" y="0"/>
                                </a:moveTo>
                                <a:lnTo>
                                  <a:pt x="1006" y="0"/>
                                </a:lnTo>
                                <a:lnTo>
                                  <a:pt x="1006" y="24"/>
                                </a:lnTo>
                                <a:lnTo>
                                  <a:pt x="934" y="24"/>
                                </a:lnTo>
                                <a:lnTo>
                                  <a:pt x="934" y="0"/>
                                </a:lnTo>
                                <a:close/>
                                <a:moveTo>
                                  <a:pt x="1030" y="0"/>
                                </a:moveTo>
                                <a:lnTo>
                                  <a:pt x="1102" y="0"/>
                                </a:lnTo>
                                <a:lnTo>
                                  <a:pt x="1102" y="24"/>
                                </a:lnTo>
                                <a:lnTo>
                                  <a:pt x="1030" y="24"/>
                                </a:lnTo>
                                <a:lnTo>
                                  <a:pt x="1030" y="0"/>
                                </a:lnTo>
                                <a:close/>
                                <a:moveTo>
                                  <a:pt x="1126" y="0"/>
                                </a:moveTo>
                                <a:lnTo>
                                  <a:pt x="1198" y="0"/>
                                </a:lnTo>
                                <a:lnTo>
                                  <a:pt x="1198" y="24"/>
                                </a:lnTo>
                                <a:lnTo>
                                  <a:pt x="1126" y="24"/>
                                </a:lnTo>
                                <a:lnTo>
                                  <a:pt x="1126" y="0"/>
                                </a:lnTo>
                                <a:close/>
                                <a:moveTo>
                                  <a:pt x="1222" y="0"/>
                                </a:moveTo>
                                <a:lnTo>
                                  <a:pt x="1294" y="0"/>
                                </a:lnTo>
                                <a:lnTo>
                                  <a:pt x="1294" y="24"/>
                                </a:lnTo>
                                <a:lnTo>
                                  <a:pt x="1222" y="24"/>
                                </a:lnTo>
                                <a:lnTo>
                                  <a:pt x="1222" y="0"/>
                                </a:lnTo>
                                <a:close/>
                                <a:moveTo>
                                  <a:pt x="1318" y="0"/>
                                </a:moveTo>
                                <a:lnTo>
                                  <a:pt x="1390" y="0"/>
                                </a:lnTo>
                                <a:lnTo>
                                  <a:pt x="1390" y="24"/>
                                </a:lnTo>
                                <a:lnTo>
                                  <a:pt x="1318" y="24"/>
                                </a:lnTo>
                                <a:lnTo>
                                  <a:pt x="1318" y="0"/>
                                </a:lnTo>
                                <a:close/>
                                <a:moveTo>
                                  <a:pt x="1414" y="0"/>
                                </a:moveTo>
                                <a:lnTo>
                                  <a:pt x="1486" y="0"/>
                                </a:lnTo>
                                <a:lnTo>
                                  <a:pt x="1486" y="24"/>
                                </a:lnTo>
                                <a:lnTo>
                                  <a:pt x="1414" y="24"/>
                                </a:lnTo>
                                <a:lnTo>
                                  <a:pt x="1414" y="0"/>
                                </a:lnTo>
                                <a:close/>
                                <a:moveTo>
                                  <a:pt x="1510" y="0"/>
                                </a:moveTo>
                                <a:lnTo>
                                  <a:pt x="1582" y="0"/>
                                </a:lnTo>
                                <a:lnTo>
                                  <a:pt x="1582" y="24"/>
                                </a:lnTo>
                                <a:lnTo>
                                  <a:pt x="1510" y="24"/>
                                </a:lnTo>
                                <a:lnTo>
                                  <a:pt x="1510" y="0"/>
                                </a:lnTo>
                                <a:close/>
                                <a:moveTo>
                                  <a:pt x="1606" y="0"/>
                                </a:moveTo>
                                <a:lnTo>
                                  <a:pt x="1678" y="0"/>
                                </a:lnTo>
                                <a:lnTo>
                                  <a:pt x="1678" y="24"/>
                                </a:lnTo>
                                <a:lnTo>
                                  <a:pt x="1606" y="24"/>
                                </a:lnTo>
                                <a:lnTo>
                                  <a:pt x="1606" y="0"/>
                                </a:lnTo>
                                <a:close/>
                                <a:moveTo>
                                  <a:pt x="1702" y="0"/>
                                </a:moveTo>
                                <a:lnTo>
                                  <a:pt x="1774" y="0"/>
                                </a:lnTo>
                                <a:lnTo>
                                  <a:pt x="1774" y="24"/>
                                </a:lnTo>
                                <a:lnTo>
                                  <a:pt x="1702" y="24"/>
                                </a:lnTo>
                                <a:lnTo>
                                  <a:pt x="1702" y="0"/>
                                </a:lnTo>
                                <a:close/>
                                <a:moveTo>
                                  <a:pt x="1798" y="0"/>
                                </a:moveTo>
                                <a:lnTo>
                                  <a:pt x="1870" y="0"/>
                                </a:lnTo>
                                <a:lnTo>
                                  <a:pt x="1870" y="24"/>
                                </a:lnTo>
                                <a:lnTo>
                                  <a:pt x="1798" y="24"/>
                                </a:lnTo>
                                <a:lnTo>
                                  <a:pt x="1798" y="0"/>
                                </a:lnTo>
                                <a:close/>
                                <a:moveTo>
                                  <a:pt x="1894" y="0"/>
                                </a:moveTo>
                                <a:lnTo>
                                  <a:pt x="1966" y="0"/>
                                </a:lnTo>
                                <a:lnTo>
                                  <a:pt x="1966" y="24"/>
                                </a:lnTo>
                                <a:lnTo>
                                  <a:pt x="1894" y="24"/>
                                </a:lnTo>
                                <a:lnTo>
                                  <a:pt x="1894" y="0"/>
                                </a:lnTo>
                                <a:close/>
                                <a:moveTo>
                                  <a:pt x="2002" y="12"/>
                                </a:moveTo>
                                <a:lnTo>
                                  <a:pt x="2002" y="84"/>
                                </a:lnTo>
                                <a:lnTo>
                                  <a:pt x="1978" y="84"/>
                                </a:lnTo>
                                <a:lnTo>
                                  <a:pt x="1978" y="12"/>
                                </a:lnTo>
                                <a:lnTo>
                                  <a:pt x="2002" y="12"/>
                                </a:lnTo>
                                <a:close/>
                                <a:moveTo>
                                  <a:pt x="2002" y="108"/>
                                </a:moveTo>
                                <a:lnTo>
                                  <a:pt x="2002" y="180"/>
                                </a:lnTo>
                                <a:lnTo>
                                  <a:pt x="1978" y="180"/>
                                </a:lnTo>
                                <a:lnTo>
                                  <a:pt x="1978" y="108"/>
                                </a:lnTo>
                                <a:lnTo>
                                  <a:pt x="2002" y="108"/>
                                </a:lnTo>
                                <a:close/>
                                <a:moveTo>
                                  <a:pt x="2002" y="204"/>
                                </a:moveTo>
                                <a:lnTo>
                                  <a:pt x="2002" y="276"/>
                                </a:lnTo>
                                <a:lnTo>
                                  <a:pt x="1978" y="276"/>
                                </a:lnTo>
                                <a:lnTo>
                                  <a:pt x="1978" y="204"/>
                                </a:lnTo>
                                <a:lnTo>
                                  <a:pt x="2002" y="204"/>
                                </a:lnTo>
                                <a:close/>
                                <a:moveTo>
                                  <a:pt x="2002" y="300"/>
                                </a:moveTo>
                                <a:lnTo>
                                  <a:pt x="2002" y="372"/>
                                </a:lnTo>
                                <a:lnTo>
                                  <a:pt x="1978" y="372"/>
                                </a:lnTo>
                                <a:lnTo>
                                  <a:pt x="1978" y="300"/>
                                </a:lnTo>
                                <a:lnTo>
                                  <a:pt x="2002" y="300"/>
                                </a:lnTo>
                                <a:close/>
                                <a:moveTo>
                                  <a:pt x="2002" y="396"/>
                                </a:moveTo>
                                <a:lnTo>
                                  <a:pt x="2002" y="468"/>
                                </a:lnTo>
                                <a:lnTo>
                                  <a:pt x="1978" y="468"/>
                                </a:lnTo>
                                <a:lnTo>
                                  <a:pt x="1978" y="396"/>
                                </a:lnTo>
                                <a:lnTo>
                                  <a:pt x="2002" y="396"/>
                                </a:lnTo>
                                <a:close/>
                                <a:moveTo>
                                  <a:pt x="2002" y="492"/>
                                </a:moveTo>
                                <a:lnTo>
                                  <a:pt x="2002" y="563"/>
                                </a:lnTo>
                                <a:lnTo>
                                  <a:pt x="1978" y="563"/>
                                </a:lnTo>
                                <a:lnTo>
                                  <a:pt x="1978" y="492"/>
                                </a:lnTo>
                                <a:lnTo>
                                  <a:pt x="2002" y="492"/>
                                </a:lnTo>
                                <a:close/>
                                <a:moveTo>
                                  <a:pt x="2002" y="587"/>
                                </a:moveTo>
                                <a:lnTo>
                                  <a:pt x="2002" y="659"/>
                                </a:lnTo>
                                <a:lnTo>
                                  <a:pt x="1978" y="659"/>
                                </a:lnTo>
                                <a:lnTo>
                                  <a:pt x="1978" y="587"/>
                                </a:lnTo>
                                <a:lnTo>
                                  <a:pt x="2002" y="587"/>
                                </a:lnTo>
                                <a:close/>
                                <a:moveTo>
                                  <a:pt x="2002" y="683"/>
                                </a:moveTo>
                                <a:lnTo>
                                  <a:pt x="2002" y="755"/>
                                </a:lnTo>
                                <a:lnTo>
                                  <a:pt x="1978" y="755"/>
                                </a:lnTo>
                                <a:lnTo>
                                  <a:pt x="1978" y="683"/>
                                </a:lnTo>
                                <a:lnTo>
                                  <a:pt x="2002" y="683"/>
                                </a:lnTo>
                                <a:close/>
                                <a:moveTo>
                                  <a:pt x="2002" y="779"/>
                                </a:moveTo>
                                <a:lnTo>
                                  <a:pt x="2002" y="851"/>
                                </a:lnTo>
                                <a:lnTo>
                                  <a:pt x="1978" y="851"/>
                                </a:lnTo>
                                <a:lnTo>
                                  <a:pt x="1978" y="779"/>
                                </a:lnTo>
                                <a:lnTo>
                                  <a:pt x="2002" y="779"/>
                                </a:lnTo>
                                <a:close/>
                                <a:moveTo>
                                  <a:pt x="2002" y="875"/>
                                </a:moveTo>
                                <a:lnTo>
                                  <a:pt x="2002" y="947"/>
                                </a:lnTo>
                                <a:lnTo>
                                  <a:pt x="1978" y="947"/>
                                </a:lnTo>
                                <a:lnTo>
                                  <a:pt x="1978" y="875"/>
                                </a:lnTo>
                                <a:lnTo>
                                  <a:pt x="2002" y="875"/>
                                </a:lnTo>
                                <a:close/>
                                <a:moveTo>
                                  <a:pt x="2002" y="971"/>
                                </a:moveTo>
                                <a:lnTo>
                                  <a:pt x="2002" y="1043"/>
                                </a:lnTo>
                                <a:lnTo>
                                  <a:pt x="1978" y="1043"/>
                                </a:lnTo>
                                <a:lnTo>
                                  <a:pt x="1978" y="971"/>
                                </a:lnTo>
                                <a:lnTo>
                                  <a:pt x="2002" y="971"/>
                                </a:lnTo>
                                <a:close/>
                                <a:moveTo>
                                  <a:pt x="2002" y="1067"/>
                                </a:moveTo>
                                <a:lnTo>
                                  <a:pt x="2002" y="1139"/>
                                </a:lnTo>
                                <a:lnTo>
                                  <a:pt x="1978" y="1139"/>
                                </a:lnTo>
                                <a:lnTo>
                                  <a:pt x="1978" y="1067"/>
                                </a:lnTo>
                                <a:lnTo>
                                  <a:pt x="2002" y="1067"/>
                                </a:lnTo>
                                <a:close/>
                                <a:moveTo>
                                  <a:pt x="2002" y="1163"/>
                                </a:moveTo>
                                <a:lnTo>
                                  <a:pt x="2002" y="1235"/>
                                </a:lnTo>
                                <a:lnTo>
                                  <a:pt x="1978" y="1235"/>
                                </a:lnTo>
                                <a:lnTo>
                                  <a:pt x="1978" y="1163"/>
                                </a:lnTo>
                                <a:lnTo>
                                  <a:pt x="2002" y="1163"/>
                                </a:lnTo>
                                <a:close/>
                                <a:moveTo>
                                  <a:pt x="2002" y="1259"/>
                                </a:moveTo>
                                <a:lnTo>
                                  <a:pt x="2002" y="1331"/>
                                </a:lnTo>
                                <a:lnTo>
                                  <a:pt x="1978" y="1331"/>
                                </a:lnTo>
                                <a:lnTo>
                                  <a:pt x="1978" y="1259"/>
                                </a:lnTo>
                                <a:lnTo>
                                  <a:pt x="2002" y="1259"/>
                                </a:lnTo>
                                <a:close/>
                                <a:moveTo>
                                  <a:pt x="2002" y="1355"/>
                                </a:moveTo>
                                <a:lnTo>
                                  <a:pt x="2002" y="1427"/>
                                </a:lnTo>
                                <a:lnTo>
                                  <a:pt x="1978" y="1427"/>
                                </a:lnTo>
                                <a:lnTo>
                                  <a:pt x="1978" y="1355"/>
                                </a:lnTo>
                                <a:lnTo>
                                  <a:pt x="2002" y="1355"/>
                                </a:lnTo>
                                <a:close/>
                                <a:moveTo>
                                  <a:pt x="2002" y="1451"/>
                                </a:moveTo>
                                <a:lnTo>
                                  <a:pt x="2002" y="1523"/>
                                </a:lnTo>
                                <a:lnTo>
                                  <a:pt x="1978" y="1523"/>
                                </a:lnTo>
                                <a:lnTo>
                                  <a:pt x="1978" y="1451"/>
                                </a:lnTo>
                                <a:lnTo>
                                  <a:pt x="2002" y="1451"/>
                                </a:lnTo>
                                <a:close/>
                                <a:moveTo>
                                  <a:pt x="2002" y="1547"/>
                                </a:moveTo>
                                <a:lnTo>
                                  <a:pt x="2002" y="1619"/>
                                </a:lnTo>
                                <a:lnTo>
                                  <a:pt x="1978" y="1619"/>
                                </a:lnTo>
                                <a:lnTo>
                                  <a:pt x="1978" y="1547"/>
                                </a:lnTo>
                                <a:lnTo>
                                  <a:pt x="2002" y="1547"/>
                                </a:lnTo>
                                <a:close/>
                                <a:moveTo>
                                  <a:pt x="2002" y="1643"/>
                                </a:moveTo>
                                <a:lnTo>
                                  <a:pt x="2002" y="1715"/>
                                </a:lnTo>
                                <a:lnTo>
                                  <a:pt x="1978" y="1715"/>
                                </a:lnTo>
                                <a:lnTo>
                                  <a:pt x="1978" y="1643"/>
                                </a:lnTo>
                                <a:lnTo>
                                  <a:pt x="2002" y="1643"/>
                                </a:lnTo>
                                <a:close/>
                                <a:moveTo>
                                  <a:pt x="2002" y="1739"/>
                                </a:moveTo>
                                <a:lnTo>
                                  <a:pt x="2002" y="1811"/>
                                </a:lnTo>
                                <a:lnTo>
                                  <a:pt x="1978" y="1811"/>
                                </a:lnTo>
                                <a:lnTo>
                                  <a:pt x="1978" y="1739"/>
                                </a:lnTo>
                                <a:lnTo>
                                  <a:pt x="2002" y="1739"/>
                                </a:lnTo>
                                <a:close/>
                                <a:moveTo>
                                  <a:pt x="2002" y="1834"/>
                                </a:moveTo>
                                <a:lnTo>
                                  <a:pt x="2002" y="1906"/>
                                </a:lnTo>
                                <a:lnTo>
                                  <a:pt x="1978" y="1906"/>
                                </a:lnTo>
                                <a:lnTo>
                                  <a:pt x="1978" y="1834"/>
                                </a:lnTo>
                                <a:lnTo>
                                  <a:pt x="2002" y="1834"/>
                                </a:lnTo>
                                <a:close/>
                                <a:moveTo>
                                  <a:pt x="2002" y="1930"/>
                                </a:moveTo>
                                <a:lnTo>
                                  <a:pt x="2002" y="2002"/>
                                </a:lnTo>
                                <a:lnTo>
                                  <a:pt x="1978" y="2002"/>
                                </a:lnTo>
                                <a:lnTo>
                                  <a:pt x="1978" y="1930"/>
                                </a:lnTo>
                                <a:lnTo>
                                  <a:pt x="2002" y="1930"/>
                                </a:lnTo>
                                <a:close/>
                                <a:moveTo>
                                  <a:pt x="2002" y="2026"/>
                                </a:moveTo>
                                <a:lnTo>
                                  <a:pt x="2002" y="2098"/>
                                </a:lnTo>
                                <a:lnTo>
                                  <a:pt x="1978" y="2098"/>
                                </a:lnTo>
                                <a:lnTo>
                                  <a:pt x="1978" y="2026"/>
                                </a:lnTo>
                                <a:lnTo>
                                  <a:pt x="2002" y="2026"/>
                                </a:lnTo>
                                <a:close/>
                                <a:moveTo>
                                  <a:pt x="2002" y="2122"/>
                                </a:moveTo>
                                <a:lnTo>
                                  <a:pt x="2002" y="2194"/>
                                </a:lnTo>
                                <a:lnTo>
                                  <a:pt x="1978" y="2194"/>
                                </a:lnTo>
                                <a:lnTo>
                                  <a:pt x="1978" y="2122"/>
                                </a:lnTo>
                                <a:lnTo>
                                  <a:pt x="2002" y="2122"/>
                                </a:lnTo>
                                <a:close/>
                                <a:moveTo>
                                  <a:pt x="2002" y="2218"/>
                                </a:moveTo>
                                <a:lnTo>
                                  <a:pt x="2002" y="2269"/>
                                </a:lnTo>
                                <a:lnTo>
                                  <a:pt x="1956" y="2269"/>
                                </a:lnTo>
                                <a:lnTo>
                                  <a:pt x="1956" y="2245"/>
                                </a:lnTo>
                                <a:lnTo>
                                  <a:pt x="1990" y="2245"/>
                                </a:lnTo>
                                <a:lnTo>
                                  <a:pt x="1978" y="2257"/>
                                </a:lnTo>
                                <a:lnTo>
                                  <a:pt x="1978" y="2218"/>
                                </a:lnTo>
                                <a:lnTo>
                                  <a:pt x="2002" y="2218"/>
                                </a:lnTo>
                                <a:close/>
                                <a:moveTo>
                                  <a:pt x="1932" y="2269"/>
                                </a:moveTo>
                                <a:lnTo>
                                  <a:pt x="1860" y="2269"/>
                                </a:lnTo>
                                <a:lnTo>
                                  <a:pt x="1860" y="2245"/>
                                </a:lnTo>
                                <a:lnTo>
                                  <a:pt x="1932" y="2245"/>
                                </a:lnTo>
                                <a:lnTo>
                                  <a:pt x="1932" y="2269"/>
                                </a:lnTo>
                                <a:close/>
                                <a:moveTo>
                                  <a:pt x="1836" y="2269"/>
                                </a:moveTo>
                                <a:lnTo>
                                  <a:pt x="1764" y="2269"/>
                                </a:lnTo>
                                <a:lnTo>
                                  <a:pt x="1764" y="2245"/>
                                </a:lnTo>
                                <a:lnTo>
                                  <a:pt x="1836" y="2245"/>
                                </a:lnTo>
                                <a:lnTo>
                                  <a:pt x="1836" y="2269"/>
                                </a:lnTo>
                                <a:close/>
                                <a:moveTo>
                                  <a:pt x="1740" y="2269"/>
                                </a:moveTo>
                                <a:lnTo>
                                  <a:pt x="1668" y="2269"/>
                                </a:lnTo>
                                <a:lnTo>
                                  <a:pt x="1668" y="2245"/>
                                </a:lnTo>
                                <a:lnTo>
                                  <a:pt x="1740" y="2245"/>
                                </a:lnTo>
                                <a:lnTo>
                                  <a:pt x="1740" y="2269"/>
                                </a:lnTo>
                                <a:close/>
                                <a:moveTo>
                                  <a:pt x="1644" y="2269"/>
                                </a:moveTo>
                                <a:lnTo>
                                  <a:pt x="1572" y="2269"/>
                                </a:lnTo>
                                <a:lnTo>
                                  <a:pt x="1572" y="2245"/>
                                </a:lnTo>
                                <a:lnTo>
                                  <a:pt x="1644" y="2245"/>
                                </a:lnTo>
                                <a:lnTo>
                                  <a:pt x="1644" y="2269"/>
                                </a:lnTo>
                                <a:close/>
                                <a:moveTo>
                                  <a:pt x="1548" y="2269"/>
                                </a:moveTo>
                                <a:lnTo>
                                  <a:pt x="1476" y="2269"/>
                                </a:lnTo>
                                <a:lnTo>
                                  <a:pt x="1476" y="2245"/>
                                </a:lnTo>
                                <a:lnTo>
                                  <a:pt x="1548" y="2245"/>
                                </a:lnTo>
                                <a:lnTo>
                                  <a:pt x="1548" y="2269"/>
                                </a:lnTo>
                                <a:close/>
                                <a:moveTo>
                                  <a:pt x="1452" y="2269"/>
                                </a:moveTo>
                                <a:lnTo>
                                  <a:pt x="1380" y="2269"/>
                                </a:lnTo>
                                <a:lnTo>
                                  <a:pt x="1380" y="2245"/>
                                </a:lnTo>
                                <a:lnTo>
                                  <a:pt x="1452" y="2245"/>
                                </a:lnTo>
                                <a:lnTo>
                                  <a:pt x="1452" y="2269"/>
                                </a:lnTo>
                                <a:close/>
                                <a:moveTo>
                                  <a:pt x="1356" y="2269"/>
                                </a:moveTo>
                                <a:lnTo>
                                  <a:pt x="1284" y="2269"/>
                                </a:lnTo>
                                <a:lnTo>
                                  <a:pt x="1284" y="2245"/>
                                </a:lnTo>
                                <a:lnTo>
                                  <a:pt x="1356" y="2245"/>
                                </a:lnTo>
                                <a:lnTo>
                                  <a:pt x="1356" y="2269"/>
                                </a:lnTo>
                                <a:close/>
                                <a:moveTo>
                                  <a:pt x="1260" y="2269"/>
                                </a:moveTo>
                                <a:lnTo>
                                  <a:pt x="1188" y="2269"/>
                                </a:lnTo>
                                <a:lnTo>
                                  <a:pt x="1188" y="2245"/>
                                </a:lnTo>
                                <a:lnTo>
                                  <a:pt x="1260" y="2245"/>
                                </a:lnTo>
                                <a:lnTo>
                                  <a:pt x="1260" y="2269"/>
                                </a:lnTo>
                                <a:close/>
                                <a:moveTo>
                                  <a:pt x="1164" y="2269"/>
                                </a:moveTo>
                                <a:lnTo>
                                  <a:pt x="1092" y="2269"/>
                                </a:lnTo>
                                <a:lnTo>
                                  <a:pt x="1092" y="2245"/>
                                </a:lnTo>
                                <a:lnTo>
                                  <a:pt x="1164" y="2245"/>
                                </a:lnTo>
                                <a:lnTo>
                                  <a:pt x="1164" y="2269"/>
                                </a:lnTo>
                                <a:close/>
                                <a:moveTo>
                                  <a:pt x="1068" y="2269"/>
                                </a:moveTo>
                                <a:lnTo>
                                  <a:pt x="996" y="2269"/>
                                </a:lnTo>
                                <a:lnTo>
                                  <a:pt x="996" y="2245"/>
                                </a:lnTo>
                                <a:lnTo>
                                  <a:pt x="1068" y="2245"/>
                                </a:lnTo>
                                <a:lnTo>
                                  <a:pt x="1068" y="2269"/>
                                </a:lnTo>
                                <a:close/>
                                <a:moveTo>
                                  <a:pt x="972" y="2269"/>
                                </a:moveTo>
                                <a:lnTo>
                                  <a:pt x="900" y="2269"/>
                                </a:lnTo>
                                <a:lnTo>
                                  <a:pt x="900" y="2245"/>
                                </a:lnTo>
                                <a:lnTo>
                                  <a:pt x="972" y="2245"/>
                                </a:lnTo>
                                <a:lnTo>
                                  <a:pt x="972" y="2269"/>
                                </a:lnTo>
                                <a:close/>
                                <a:moveTo>
                                  <a:pt x="876" y="2269"/>
                                </a:moveTo>
                                <a:lnTo>
                                  <a:pt x="804" y="2269"/>
                                </a:lnTo>
                                <a:lnTo>
                                  <a:pt x="804" y="2245"/>
                                </a:lnTo>
                                <a:lnTo>
                                  <a:pt x="876" y="2245"/>
                                </a:lnTo>
                                <a:lnTo>
                                  <a:pt x="876" y="2269"/>
                                </a:lnTo>
                                <a:close/>
                                <a:moveTo>
                                  <a:pt x="780" y="2269"/>
                                </a:moveTo>
                                <a:lnTo>
                                  <a:pt x="708" y="2269"/>
                                </a:lnTo>
                                <a:lnTo>
                                  <a:pt x="708" y="2245"/>
                                </a:lnTo>
                                <a:lnTo>
                                  <a:pt x="780" y="2245"/>
                                </a:lnTo>
                                <a:lnTo>
                                  <a:pt x="780" y="2269"/>
                                </a:lnTo>
                                <a:close/>
                                <a:moveTo>
                                  <a:pt x="684" y="2269"/>
                                </a:moveTo>
                                <a:lnTo>
                                  <a:pt x="612" y="2269"/>
                                </a:lnTo>
                                <a:lnTo>
                                  <a:pt x="612" y="2245"/>
                                </a:lnTo>
                                <a:lnTo>
                                  <a:pt x="684" y="2245"/>
                                </a:lnTo>
                                <a:lnTo>
                                  <a:pt x="684" y="2269"/>
                                </a:lnTo>
                                <a:close/>
                                <a:moveTo>
                                  <a:pt x="588" y="2269"/>
                                </a:moveTo>
                                <a:lnTo>
                                  <a:pt x="516" y="2269"/>
                                </a:lnTo>
                                <a:lnTo>
                                  <a:pt x="516" y="2245"/>
                                </a:lnTo>
                                <a:lnTo>
                                  <a:pt x="588" y="2245"/>
                                </a:lnTo>
                                <a:lnTo>
                                  <a:pt x="588" y="2269"/>
                                </a:lnTo>
                                <a:close/>
                                <a:moveTo>
                                  <a:pt x="492" y="2269"/>
                                </a:moveTo>
                                <a:lnTo>
                                  <a:pt x="420" y="2269"/>
                                </a:lnTo>
                                <a:lnTo>
                                  <a:pt x="420" y="2245"/>
                                </a:lnTo>
                                <a:lnTo>
                                  <a:pt x="492" y="2245"/>
                                </a:lnTo>
                                <a:lnTo>
                                  <a:pt x="492" y="2269"/>
                                </a:lnTo>
                                <a:close/>
                                <a:moveTo>
                                  <a:pt x="396" y="2269"/>
                                </a:moveTo>
                                <a:lnTo>
                                  <a:pt x="324" y="2269"/>
                                </a:lnTo>
                                <a:lnTo>
                                  <a:pt x="324" y="2245"/>
                                </a:lnTo>
                                <a:lnTo>
                                  <a:pt x="396" y="2245"/>
                                </a:lnTo>
                                <a:lnTo>
                                  <a:pt x="396" y="2269"/>
                                </a:lnTo>
                                <a:close/>
                                <a:moveTo>
                                  <a:pt x="300" y="2269"/>
                                </a:moveTo>
                                <a:lnTo>
                                  <a:pt x="228" y="2269"/>
                                </a:lnTo>
                                <a:lnTo>
                                  <a:pt x="228" y="2245"/>
                                </a:lnTo>
                                <a:lnTo>
                                  <a:pt x="300" y="2245"/>
                                </a:lnTo>
                                <a:lnTo>
                                  <a:pt x="300" y="2269"/>
                                </a:lnTo>
                                <a:close/>
                                <a:moveTo>
                                  <a:pt x="204" y="2269"/>
                                </a:moveTo>
                                <a:lnTo>
                                  <a:pt x="132" y="2269"/>
                                </a:lnTo>
                                <a:lnTo>
                                  <a:pt x="132" y="2245"/>
                                </a:lnTo>
                                <a:lnTo>
                                  <a:pt x="204" y="2245"/>
                                </a:lnTo>
                                <a:lnTo>
                                  <a:pt x="204" y="2269"/>
                                </a:lnTo>
                                <a:close/>
                                <a:moveTo>
                                  <a:pt x="108" y="2269"/>
                                </a:moveTo>
                                <a:lnTo>
                                  <a:pt x="36" y="2269"/>
                                </a:lnTo>
                                <a:lnTo>
                                  <a:pt x="36" y="2245"/>
                                </a:lnTo>
                                <a:lnTo>
                                  <a:pt x="108" y="2245"/>
                                </a:lnTo>
                                <a:lnTo>
                                  <a:pt x="108" y="226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911" name="Freeform 82"/>
                        <wps:cNvSpPr>
                          <a:spLocks noEditPoints="1"/>
                        </wps:cNvSpPr>
                        <wps:spPr bwMode="auto">
                          <a:xfrm>
                            <a:off x="-635" y="297815"/>
                            <a:ext cx="1225550" cy="1440815"/>
                          </a:xfrm>
                          <a:custGeom>
                            <a:avLst/>
                            <a:gdLst>
                              <a:gd name="T0" fmla="*/ 0 w 1930"/>
                              <a:gd name="T1" fmla="*/ 2089 h 2269"/>
                              <a:gd name="T2" fmla="*/ 24 w 1930"/>
                              <a:gd name="T3" fmla="*/ 2065 h 2269"/>
                              <a:gd name="T4" fmla="*/ 0 w 1930"/>
                              <a:gd name="T5" fmla="*/ 1873 h 2269"/>
                              <a:gd name="T6" fmla="*/ 24 w 1930"/>
                              <a:gd name="T7" fmla="*/ 1705 h 2269"/>
                              <a:gd name="T8" fmla="*/ 0 w 1930"/>
                              <a:gd name="T9" fmla="*/ 1681 h 2269"/>
                              <a:gd name="T10" fmla="*/ 0 w 1930"/>
                              <a:gd name="T11" fmla="*/ 1417 h 2269"/>
                              <a:gd name="T12" fmla="*/ 24 w 1930"/>
                              <a:gd name="T13" fmla="*/ 1393 h 2269"/>
                              <a:gd name="T14" fmla="*/ 0 w 1930"/>
                              <a:gd name="T15" fmla="*/ 1201 h 2269"/>
                              <a:gd name="T16" fmla="*/ 24 w 1930"/>
                              <a:gd name="T17" fmla="*/ 1033 h 2269"/>
                              <a:gd name="T18" fmla="*/ 0 w 1930"/>
                              <a:gd name="T19" fmla="*/ 1010 h 2269"/>
                              <a:gd name="T20" fmla="*/ 0 w 1930"/>
                              <a:gd name="T21" fmla="*/ 746 h 2269"/>
                              <a:gd name="T22" fmla="*/ 24 w 1930"/>
                              <a:gd name="T23" fmla="*/ 722 h 2269"/>
                              <a:gd name="T24" fmla="*/ 0 w 1930"/>
                              <a:gd name="T25" fmla="*/ 530 h 2269"/>
                              <a:gd name="T26" fmla="*/ 24 w 1930"/>
                              <a:gd name="T27" fmla="*/ 362 h 2269"/>
                              <a:gd name="T28" fmla="*/ 0 w 1930"/>
                              <a:gd name="T29" fmla="*/ 338 h 2269"/>
                              <a:gd name="T30" fmla="*/ 0 w 1930"/>
                              <a:gd name="T31" fmla="*/ 74 h 2269"/>
                              <a:gd name="T32" fmla="*/ 45 w 1930"/>
                              <a:gd name="T33" fmla="*/ 24 h 2269"/>
                              <a:gd name="T34" fmla="*/ 141 w 1930"/>
                              <a:gd name="T35" fmla="*/ 24 h 2269"/>
                              <a:gd name="T36" fmla="*/ 165 w 1930"/>
                              <a:gd name="T37" fmla="*/ 0 h 2269"/>
                              <a:gd name="T38" fmla="*/ 430 w 1930"/>
                              <a:gd name="T39" fmla="*/ 0 h 2269"/>
                              <a:gd name="T40" fmla="*/ 454 w 1930"/>
                              <a:gd name="T41" fmla="*/ 24 h 2269"/>
                              <a:gd name="T42" fmla="*/ 646 w 1930"/>
                              <a:gd name="T43" fmla="*/ 0 h 2269"/>
                              <a:gd name="T44" fmla="*/ 814 w 1930"/>
                              <a:gd name="T45" fmla="*/ 24 h 2269"/>
                              <a:gd name="T46" fmla="*/ 838 w 1930"/>
                              <a:gd name="T47" fmla="*/ 0 h 2269"/>
                              <a:gd name="T48" fmla="*/ 1102 w 1930"/>
                              <a:gd name="T49" fmla="*/ 0 h 2269"/>
                              <a:gd name="T50" fmla="*/ 1126 w 1930"/>
                              <a:gd name="T51" fmla="*/ 24 h 2269"/>
                              <a:gd name="T52" fmla="*/ 1318 w 1930"/>
                              <a:gd name="T53" fmla="*/ 0 h 2269"/>
                              <a:gd name="T54" fmla="*/ 1486 w 1930"/>
                              <a:gd name="T55" fmla="*/ 24 h 2269"/>
                              <a:gd name="T56" fmla="*/ 1510 w 1930"/>
                              <a:gd name="T57" fmla="*/ 0 h 2269"/>
                              <a:gd name="T58" fmla="*/ 1774 w 1930"/>
                              <a:gd name="T59" fmla="*/ 0 h 2269"/>
                              <a:gd name="T60" fmla="*/ 1798 w 1930"/>
                              <a:gd name="T61" fmla="*/ 24 h 2269"/>
                              <a:gd name="T62" fmla="*/ 1918 w 1930"/>
                              <a:gd name="T63" fmla="*/ 24 h 2269"/>
                              <a:gd name="T64" fmla="*/ 1930 w 1930"/>
                              <a:gd name="T65" fmla="*/ 84 h 2269"/>
                              <a:gd name="T66" fmla="*/ 1930 w 1930"/>
                              <a:gd name="T67" fmla="*/ 348 h 2269"/>
                              <a:gd name="T68" fmla="*/ 1906 w 1930"/>
                              <a:gd name="T69" fmla="*/ 372 h 2269"/>
                              <a:gd name="T70" fmla="*/ 1930 w 1930"/>
                              <a:gd name="T71" fmla="*/ 563 h 2269"/>
                              <a:gd name="T72" fmla="*/ 1906 w 1930"/>
                              <a:gd name="T73" fmla="*/ 731 h 2269"/>
                              <a:gd name="T74" fmla="*/ 1930 w 1930"/>
                              <a:gd name="T75" fmla="*/ 755 h 2269"/>
                              <a:gd name="T76" fmla="*/ 1930 w 1930"/>
                              <a:gd name="T77" fmla="*/ 1019 h 2269"/>
                              <a:gd name="T78" fmla="*/ 1906 w 1930"/>
                              <a:gd name="T79" fmla="*/ 1043 h 2269"/>
                              <a:gd name="T80" fmla="*/ 1930 w 1930"/>
                              <a:gd name="T81" fmla="*/ 1235 h 2269"/>
                              <a:gd name="T82" fmla="*/ 1906 w 1930"/>
                              <a:gd name="T83" fmla="*/ 1403 h 2269"/>
                              <a:gd name="T84" fmla="*/ 1930 w 1930"/>
                              <a:gd name="T85" fmla="*/ 1427 h 2269"/>
                              <a:gd name="T86" fmla="*/ 1930 w 1930"/>
                              <a:gd name="T87" fmla="*/ 1691 h 2269"/>
                              <a:gd name="T88" fmla="*/ 1906 w 1930"/>
                              <a:gd name="T89" fmla="*/ 1715 h 2269"/>
                              <a:gd name="T90" fmla="*/ 1930 w 1930"/>
                              <a:gd name="T91" fmla="*/ 1906 h 2269"/>
                              <a:gd name="T92" fmla="*/ 1906 w 1930"/>
                              <a:gd name="T93" fmla="*/ 2074 h 2269"/>
                              <a:gd name="T94" fmla="*/ 1930 w 1930"/>
                              <a:gd name="T95" fmla="*/ 2098 h 2269"/>
                              <a:gd name="T96" fmla="*/ 1906 w 1930"/>
                              <a:gd name="T97" fmla="*/ 2194 h 2269"/>
                              <a:gd name="T98" fmla="*/ 1788 w 1930"/>
                              <a:gd name="T99" fmla="*/ 2269 h 2269"/>
                              <a:gd name="T100" fmla="*/ 1620 w 1930"/>
                              <a:gd name="T101" fmla="*/ 2245 h 2269"/>
                              <a:gd name="T102" fmla="*/ 1596 w 1930"/>
                              <a:gd name="T103" fmla="*/ 2269 h 2269"/>
                              <a:gd name="T104" fmla="*/ 1332 w 1930"/>
                              <a:gd name="T105" fmla="*/ 2269 h 2269"/>
                              <a:gd name="T106" fmla="*/ 1308 w 1930"/>
                              <a:gd name="T107" fmla="*/ 2245 h 2269"/>
                              <a:gd name="T108" fmla="*/ 1116 w 1930"/>
                              <a:gd name="T109" fmla="*/ 2269 h 2269"/>
                              <a:gd name="T110" fmla="*/ 948 w 1930"/>
                              <a:gd name="T111" fmla="*/ 2245 h 2269"/>
                              <a:gd name="T112" fmla="*/ 924 w 1930"/>
                              <a:gd name="T113" fmla="*/ 2269 h 2269"/>
                              <a:gd name="T114" fmla="*/ 660 w 1930"/>
                              <a:gd name="T115" fmla="*/ 2269 h 2269"/>
                              <a:gd name="T116" fmla="*/ 636 w 1930"/>
                              <a:gd name="T117" fmla="*/ 2245 h 2269"/>
                              <a:gd name="T118" fmla="*/ 444 w 1930"/>
                              <a:gd name="T119" fmla="*/ 2269 h 2269"/>
                              <a:gd name="T120" fmla="*/ 276 w 1930"/>
                              <a:gd name="T121" fmla="*/ 2245 h 2269"/>
                              <a:gd name="T122" fmla="*/ 252 w 1930"/>
                              <a:gd name="T123" fmla="*/ 2269 h 2269"/>
                              <a:gd name="T124" fmla="*/ 12 w 1930"/>
                              <a:gd name="T125" fmla="*/ 2269 h 2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930" h="2269">
                                <a:moveTo>
                                  <a:pt x="0" y="2257"/>
                                </a:moveTo>
                                <a:lnTo>
                                  <a:pt x="0" y="2185"/>
                                </a:lnTo>
                                <a:lnTo>
                                  <a:pt x="24" y="2185"/>
                                </a:lnTo>
                                <a:lnTo>
                                  <a:pt x="24" y="2257"/>
                                </a:lnTo>
                                <a:lnTo>
                                  <a:pt x="0" y="2257"/>
                                </a:lnTo>
                                <a:close/>
                                <a:moveTo>
                                  <a:pt x="0" y="2161"/>
                                </a:moveTo>
                                <a:lnTo>
                                  <a:pt x="0" y="2089"/>
                                </a:lnTo>
                                <a:lnTo>
                                  <a:pt x="24" y="2089"/>
                                </a:lnTo>
                                <a:lnTo>
                                  <a:pt x="24" y="2161"/>
                                </a:lnTo>
                                <a:lnTo>
                                  <a:pt x="0" y="2161"/>
                                </a:lnTo>
                                <a:close/>
                                <a:moveTo>
                                  <a:pt x="0" y="2065"/>
                                </a:moveTo>
                                <a:lnTo>
                                  <a:pt x="0" y="1993"/>
                                </a:lnTo>
                                <a:lnTo>
                                  <a:pt x="24" y="1993"/>
                                </a:lnTo>
                                <a:lnTo>
                                  <a:pt x="24" y="2065"/>
                                </a:lnTo>
                                <a:lnTo>
                                  <a:pt x="0" y="2065"/>
                                </a:lnTo>
                                <a:close/>
                                <a:moveTo>
                                  <a:pt x="0" y="1969"/>
                                </a:moveTo>
                                <a:lnTo>
                                  <a:pt x="0" y="1897"/>
                                </a:lnTo>
                                <a:lnTo>
                                  <a:pt x="24" y="1897"/>
                                </a:lnTo>
                                <a:lnTo>
                                  <a:pt x="24" y="1969"/>
                                </a:lnTo>
                                <a:lnTo>
                                  <a:pt x="0" y="1969"/>
                                </a:lnTo>
                                <a:close/>
                                <a:moveTo>
                                  <a:pt x="0" y="1873"/>
                                </a:moveTo>
                                <a:lnTo>
                                  <a:pt x="0" y="1801"/>
                                </a:lnTo>
                                <a:lnTo>
                                  <a:pt x="24" y="1801"/>
                                </a:lnTo>
                                <a:lnTo>
                                  <a:pt x="24" y="1873"/>
                                </a:lnTo>
                                <a:lnTo>
                                  <a:pt x="0" y="1873"/>
                                </a:lnTo>
                                <a:close/>
                                <a:moveTo>
                                  <a:pt x="0" y="1777"/>
                                </a:moveTo>
                                <a:lnTo>
                                  <a:pt x="0" y="1705"/>
                                </a:lnTo>
                                <a:lnTo>
                                  <a:pt x="24" y="1705"/>
                                </a:lnTo>
                                <a:lnTo>
                                  <a:pt x="24" y="1777"/>
                                </a:lnTo>
                                <a:lnTo>
                                  <a:pt x="0" y="1777"/>
                                </a:lnTo>
                                <a:close/>
                                <a:moveTo>
                                  <a:pt x="0" y="1681"/>
                                </a:moveTo>
                                <a:lnTo>
                                  <a:pt x="0" y="1609"/>
                                </a:lnTo>
                                <a:lnTo>
                                  <a:pt x="24" y="1609"/>
                                </a:lnTo>
                                <a:lnTo>
                                  <a:pt x="24" y="1681"/>
                                </a:lnTo>
                                <a:lnTo>
                                  <a:pt x="0" y="1681"/>
                                </a:lnTo>
                                <a:close/>
                                <a:moveTo>
                                  <a:pt x="0" y="1585"/>
                                </a:moveTo>
                                <a:lnTo>
                                  <a:pt x="0" y="1513"/>
                                </a:lnTo>
                                <a:lnTo>
                                  <a:pt x="24" y="1513"/>
                                </a:lnTo>
                                <a:lnTo>
                                  <a:pt x="24" y="1585"/>
                                </a:lnTo>
                                <a:lnTo>
                                  <a:pt x="0" y="1585"/>
                                </a:lnTo>
                                <a:close/>
                                <a:moveTo>
                                  <a:pt x="0" y="1489"/>
                                </a:moveTo>
                                <a:lnTo>
                                  <a:pt x="0" y="1417"/>
                                </a:lnTo>
                                <a:lnTo>
                                  <a:pt x="24" y="1417"/>
                                </a:lnTo>
                                <a:lnTo>
                                  <a:pt x="24" y="1489"/>
                                </a:lnTo>
                                <a:lnTo>
                                  <a:pt x="0" y="1489"/>
                                </a:lnTo>
                                <a:close/>
                                <a:moveTo>
                                  <a:pt x="0" y="1393"/>
                                </a:moveTo>
                                <a:lnTo>
                                  <a:pt x="0" y="1321"/>
                                </a:lnTo>
                                <a:lnTo>
                                  <a:pt x="24" y="1321"/>
                                </a:lnTo>
                                <a:lnTo>
                                  <a:pt x="24" y="1393"/>
                                </a:lnTo>
                                <a:lnTo>
                                  <a:pt x="0" y="1393"/>
                                </a:lnTo>
                                <a:close/>
                                <a:moveTo>
                                  <a:pt x="0" y="1297"/>
                                </a:moveTo>
                                <a:lnTo>
                                  <a:pt x="0" y="1225"/>
                                </a:lnTo>
                                <a:lnTo>
                                  <a:pt x="24" y="1225"/>
                                </a:lnTo>
                                <a:lnTo>
                                  <a:pt x="24" y="1297"/>
                                </a:lnTo>
                                <a:lnTo>
                                  <a:pt x="0" y="1297"/>
                                </a:lnTo>
                                <a:close/>
                                <a:moveTo>
                                  <a:pt x="0" y="1201"/>
                                </a:moveTo>
                                <a:lnTo>
                                  <a:pt x="0" y="1129"/>
                                </a:lnTo>
                                <a:lnTo>
                                  <a:pt x="24" y="1129"/>
                                </a:lnTo>
                                <a:lnTo>
                                  <a:pt x="24" y="1201"/>
                                </a:lnTo>
                                <a:lnTo>
                                  <a:pt x="0" y="1201"/>
                                </a:lnTo>
                                <a:close/>
                                <a:moveTo>
                                  <a:pt x="0" y="1105"/>
                                </a:moveTo>
                                <a:lnTo>
                                  <a:pt x="0" y="1033"/>
                                </a:lnTo>
                                <a:lnTo>
                                  <a:pt x="24" y="1033"/>
                                </a:lnTo>
                                <a:lnTo>
                                  <a:pt x="24" y="1105"/>
                                </a:lnTo>
                                <a:lnTo>
                                  <a:pt x="0" y="1105"/>
                                </a:lnTo>
                                <a:close/>
                                <a:moveTo>
                                  <a:pt x="0" y="1010"/>
                                </a:moveTo>
                                <a:lnTo>
                                  <a:pt x="0" y="938"/>
                                </a:lnTo>
                                <a:lnTo>
                                  <a:pt x="24" y="938"/>
                                </a:lnTo>
                                <a:lnTo>
                                  <a:pt x="24" y="1010"/>
                                </a:lnTo>
                                <a:lnTo>
                                  <a:pt x="0" y="1010"/>
                                </a:lnTo>
                                <a:close/>
                                <a:moveTo>
                                  <a:pt x="0" y="914"/>
                                </a:moveTo>
                                <a:lnTo>
                                  <a:pt x="0" y="842"/>
                                </a:lnTo>
                                <a:lnTo>
                                  <a:pt x="24" y="842"/>
                                </a:lnTo>
                                <a:lnTo>
                                  <a:pt x="24" y="914"/>
                                </a:lnTo>
                                <a:lnTo>
                                  <a:pt x="0" y="914"/>
                                </a:lnTo>
                                <a:close/>
                                <a:moveTo>
                                  <a:pt x="0" y="818"/>
                                </a:moveTo>
                                <a:lnTo>
                                  <a:pt x="0" y="746"/>
                                </a:lnTo>
                                <a:lnTo>
                                  <a:pt x="24" y="746"/>
                                </a:lnTo>
                                <a:lnTo>
                                  <a:pt x="24" y="818"/>
                                </a:lnTo>
                                <a:lnTo>
                                  <a:pt x="0" y="818"/>
                                </a:lnTo>
                                <a:close/>
                                <a:moveTo>
                                  <a:pt x="0" y="722"/>
                                </a:moveTo>
                                <a:lnTo>
                                  <a:pt x="0" y="650"/>
                                </a:lnTo>
                                <a:lnTo>
                                  <a:pt x="24" y="650"/>
                                </a:lnTo>
                                <a:lnTo>
                                  <a:pt x="24" y="722"/>
                                </a:lnTo>
                                <a:lnTo>
                                  <a:pt x="0" y="722"/>
                                </a:lnTo>
                                <a:close/>
                                <a:moveTo>
                                  <a:pt x="0" y="626"/>
                                </a:moveTo>
                                <a:lnTo>
                                  <a:pt x="0" y="554"/>
                                </a:lnTo>
                                <a:lnTo>
                                  <a:pt x="24" y="554"/>
                                </a:lnTo>
                                <a:lnTo>
                                  <a:pt x="24" y="626"/>
                                </a:lnTo>
                                <a:lnTo>
                                  <a:pt x="0" y="626"/>
                                </a:lnTo>
                                <a:close/>
                                <a:moveTo>
                                  <a:pt x="0" y="530"/>
                                </a:moveTo>
                                <a:lnTo>
                                  <a:pt x="0" y="458"/>
                                </a:lnTo>
                                <a:lnTo>
                                  <a:pt x="24" y="458"/>
                                </a:lnTo>
                                <a:lnTo>
                                  <a:pt x="24" y="530"/>
                                </a:lnTo>
                                <a:lnTo>
                                  <a:pt x="0" y="530"/>
                                </a:lnTo>
                                <a:close/>
                                <a:moveTo>
                                  <a:pt x="0" y="434"/>
                                </a:moveTo>
                                <a:lnTo>
                                  <a:pt x="0" y="362"/>
                                </a:lnTo>
                                <a:lnTo>
                                  <a:pt x="24" y="362"/>
                                </a:lnTo>
                                <a:lnTo>
                                  <a:pt x="24" y="434"/>
                                </a:lnTo>
                                <a:lnTo>
                                  <a:pt x="0" y="434"/>
                                </a:lnTo>
                                <a:close/>
                                <a:moveTo>
                                  <a:pt x="0" y="338"/>
                                </a:moveTo>
                                <a:lnTo>
                                  <a:pt x="0" y="266"/>
                                </a:lnTo>
                                <a:lnTo>
                                  <a:pt x="24" y="266"/>
                                </a:lnTo>
                                <a:lnTo>
                                  <a:pt x="24" y="338"/>
                                </a:lnTo>
                                <a:lnTo>
                                  <a:pt x="0" y="338"/>
                                </a:lnTo>
                                <a:close/>
                                <a:moveTo>
                                  <a:pt x="0" y="242"/>
                                </a:moveTo>
                                <a:lnTo>
                                  <a:pt x="0" y="170"/>
                                </a:lnTo>
                                <a:lnTo>
                                  <a:pt x="24" y="170"/>
                                </a:lnTo>
                                <a:lnTo>
                                  <a:pt x="24" y="242"/>
                                </a:lnTo>
                                <a:lnTo>
                                  <a:pt x="0" y="242"/>
                                </a:lnTo>
                                <a:close/>
                                <a:moveTo>
                                  <a:pt x="0" y="146"/>
                                </a:moveTo>
                                <a:lnTo>
                                  <a:pt x="0" y="74"/>
                                </a:lnTo>
                                <a:lnTo>
                                  <a:pt x="24" y="74"/>
                                </a:lnTo>
                                <a:lnTo>
                                  <a:pt x="24" y="146"/>
                                </a:lnTo>
                                <a:lnTo>
                                  <a:pt x="0" y="146"/>
                                </a:lnTo>
                                <a:close/>
                                <a:moveTo>
                                  <a:pt x="0" y="50"/>
                                </a:moveTo>
                                <a:lnTo>
                                  <a:pt x="0" y="0"/>
                                </a:lnTo>
                                <a:lnTo>
                                  <a:pt x="45" y="0"/>
                                </a:lnTo>
                                <a:lnTo>
                                  <a:pt x="45" y="24"/>
                                </a:lnTo>
                                <a:lnTo>
                                  <a:pt x="12" y="24"/>
                                </a:lnTo>
                                <a:lnTo>
                                  <a:pt x="24" y="12"/>
                                </a:lnTo>
                                <a:lnTo>
                                  <a:pt x="24" y="50"/>
                                </a:lnTo>
                                <a:lnTo>
                                  <a:pt x="0" y="50"/>
                                </a:lnTo>
                                <a:close/>
                                <a:moveTo>
                                  <a:pt x="69" y="0"/>
                                </a:moveTo>
                                <a:lnTo>
                                  <a:pt x="141" y="0"/>
                                </a:lnTo>
                                <a:lnTo>
                                  <a:pt x="141" y="24"/>
                                </a:lnTo>
                                <a:lnTo>
                                  <a:pt x="69" y="24"/>
                                </a:lnTo>
                                <a:lnTo>
                                  <a:pt x="69" y="0"/>
                                </a:lnTo>
                                <a:close/>
                                <a:moveTo>
                                  <a:pt x="165" y="0"/>
                                </a:moveTo>
                                <a:lnTo>
                                  <a:pt x="237" y="0"/>
                                </a:lnTo>
                                <a:lnTo>
                                  <a:pt x="237" y="24"/>
                                </a:lnTo>
                                <a:lnTo>
                                  <a:pt x="165" y="24"/>
                                </a:lnTo>
                                <a:lnTo>
                                  <a:pt x="165" y="0"/>
                                </a:lnTo>
                                <a:close/>
                                <a:moveTo>
                                  <a:pt x="261" y="0"/>
                                </a:moveTo>
                                <a:lnTo>
                                  <a:pt x="334" y="0"/>
                                </a:lnTo>
                                <a:lnTo>
                                  <a:pt x="334" y="24"/>
                                </a:lnTo>
                                <a:lnTo>
                                  <a:pt x="261" y="24"/>
                                </a:lnTo>
                                <a:lnTo>
                                  <a:pt x="261" y="0"/>
                                </a:lnTo>
                                <a:close/>
                                <a:moveTo>
                                  <a:pt x="358" y="0"/>
                                </a:moveTo>
                                <a:lnTo>
                                  <a:pt x="430" y="0"/>
                                </a:lnTo>
                                <a:lnTo>
                                  <a:pt x="430" y="24"/>
                                </a:lnTo>
                                <a:lnTo>
                                  <a:pt x="358" y="24"/>
                                </a:lnTo>
                                <a:lnTo>
                                  <a:pt x="358" y="0"/>
                                </a:lnTo>
                                <a:close/>
                                <a:moveTo>
                                  <a:pt x="454" y="0"/>
                                </a:moveTo>
                                <a:lnTo>
                                  <a:pt x="526" y="0"/>
                                </a:lnTo>
                                <a:lnTo>
                                  <a:pt x="526" y="24"/>
                                </a:lnTo>
                                <a:lnTo>
                                  <a:pt x="454" y="24"/>
                                </a:lnTo>
                                <a:lnTo>
                                  <a:pt x="454" y="0"/>
                                </a:lnTo>
                                <a:close/>
                                <a:moveTo>
                                  <a:pt x="550" y="0"/>
                                </a:moveTo>
                                <a:lnTo>
                                  <a:pt x="622" y="0"/>
                                </a:lnTo>
                                <a:lnTo>
                                  <a:pt x="622" y="24"/>
                                </a:lnTo>
                                <a:lnTo>
                                  <a:pt x="550" y="24"/>
                                </a:lnTo>
                                <a:lnTo>
                                  <a:pt x="550" y="0"/>
                                </a:lnTo>
                                <a:close/>
                                <a:moveTo>
                                  <a:pt x="646" y="0"/>
                                </a:moveTo>
                                <a:lnTo>
                                  <a:pt x="718" y="0"/>
                                </a:lnTo>
                                <a:lnTo>
                                  <a:pt x="718" y="24"/>
                                </a:lnTo>
                                <a:lnTo>
                                  <a:pt x="646" y="24"/>
                                </a:lnTo>
                                <a:lnTo>
                                  <a:pt x="646" y="0"/>
                                </a:lnTo>
                                <a:close/>
                                <a:moveTo>
                                  <a:pt x="742" y="0"/>
                                </a:moveTo>
                                <a:lnTo>
                                  <a:pt x="814" y="0"/>
                                </a:lnTo>
                                <a:lnTo>
                                  <a:pt x="814" y="24"/>
                                </a:lnTo>
                                <a:lnTo>
                                  <a:pt x="742" y="24"/>
                                </a:lnTo>
                                <a:lnTo>
                                  <a:pt x="742" y="0"/>
                                </a:lnTo>
                                <a:close/>
                                <a:moveTo>
                                  <a:pt x="838" y="0"/>
                                </a:moveTo>
                                <a:lnTo>
                                  <a:pt x="910" y="0"/>
                                </a:lnTo>
                                <a:lnTo>
                                  <a:pt x="910" y="24"/>
                                </a:lnTo>
                                <a:lnTo>
                                  <a:pt x="838" y="24"/>
                                </a:lnTo>
                                <a:lnTo>
                                  <a:pt x="838" y="0"/>
                                </a:lnTo>
                                <a:close/>
                                <a:moveTo>
                                  <a:pt x="934" y="0"/>
                                </a:moveTo>
                                <a:lnTo>
                                  <a:pt x="1006" y="0"/>
                                </a:lnTo>
                                <a:lnTo>
                                  <a:pt x="1006" y="24"/>
                                </a:lnTo>
                                <a:lnTo>
                                  <a:pt x="934" y="24"/>
                                </a:lnTo>
                                <a:lnTo>
                                  <a:pt x="934" y="0"/>
                                </a:lnTo>
                                <a:close/>
                                <a:moveTo>
                                  <a:pt x="1030" y="0"/>
                                </a:moveTo>
                                <a:lnTo>
                                  <a:pt x="1102" y="0"/>
                                </a:lnTo>
                                <a:lnTo>
                                  <a:pt x="1102" y="24"/>
                                </a:lnTo>
                                <a:lnTo>
                                  <a:pt x="1030" y="24"/>
                                </a:lnTo>
                                <a:lnTo>
                                  <a:pt x="1030" y="0"/>
                                </a:lnTo>
                                <a:close/>
                                <a:moveTo>
                                  <a:pt x="1126" y="0"/>
                                </a:moveTo>
                                <a:lnTo>
                                  <a:pt x="1198" y="0"/>
                                </a:lnTo>
                                <a:lnTo>
                                  <a:pt x="1198" y="24"/>
                                </a:lnTo>
                                <a:lnTo>
                                  <a:pt x="1126" y="24"/>
                                </a:lnTo>
                                <a:lnTo>
                                  <a:pt x="1126" y="0"/>
                                </a:lnTo>
                                <a:close/>
                                <a:moveTo>
                                  <a:pt x="1222" y="0"/>
                                </a:moveTo>
                                <a:lnTo>
                                  <a:pt x="1294" y="0"/>
                                </a:lnTo>
                                <a:lnTo>
                                  <a:pt x="1294" y="24"/>
                                </a:lnTo>
                                <a:lnTo>
                                  <a:pt x="1222" y="24"/>
                                </a:lnTo>
                                <a:lnTo>
                                  <a:pt x="1222" y="0"/>
                                </a:lnTo>
                                <a:close/>
                                <a:moveTo>
                                  <a:pt x="1318" y="0"/>
                                </a:moveTo>
                                <a:lnTo>
                                  <a:pt x="1390" y="0"/>
                                </a:lnTo>
                                <a:lnTo>
                                  <a:pt x="1390" y="24"/>
                                </a:lnTo>
                                <a:lnTo>
                                  <a:pt x="1318" y="24"/>
                                </a:lnTo>
                                <a:lnTo>
                                  <a:pt x="1318" y="0"/>
                                </a:lnTo>
                                <a:close/>
                                <a:moveTo>
                                  <a:pt x="1414" y="0"/>
                                </a:moveTo>
                                <a:lnTo>
                                  <a:pt x="1486" y="0"/>
                                </a:lnTo>
                                <a:lnTo>
                                  <a:pt x="1486" y="24"/>
                                </a:lnTo>
                                <a:lnTo>
                                  <a:pt x="1414" y="24"/>
                                </a:lnTo>
                                <a:lnTo>
                                  <a:pt x="1414" y="0"/>
                                </a:lnTo>
                                <a:close/>
                                <a:moveTo>
                                  <a:pt x="1510" y="0"/>
                                </a:moveTo>
                                <a:lnTo>
                                  <a:pt x="1582" y="0"/>
                                </a:lnTo>
                                <a:lnTo>
                                  <a:pt x="1582" y="24"/>
                                </a:lnTo>
                                <a:lnTo>
                                  <a:pt x="1510" y="24"/>
                                </a:lnTo>
                                <a:lnTo>
                                  <a:pt x="1510" y="0"/>
                                </a:lnTo>
                                <a:close/>
                                <a:moveTo>
                                  <a:pt x="1606" y="0"/>
                                </a:moveTo>
                                <a:lnTo>
                                  <a:pt x="1678" y="0"/>
                                </a:lnTo>
                                <a:lnTo>
                                  <a:pt x="1678" y="24"/>
                                </a:lnTo>
                                <a:lnTo>
                                  <a:pt x="1606" y="24"/>
                                </a:lnTo>
                                <a:lnTo>
                                  <a:pt x="1606" y="0"/>
                                </a:lnTo>
                                <a:close/>
                                <a:moveTo>
                                  <a:pt x="1702" y="0"/>
                                </a:moveTo>
                                <a:lnTo>
                                  <a:pt x="1774" y="0"/>
                                </a:lnTo>
                                <a:lnTo>
                                  <a:pt x="1774" y="24"/>
                                </a:lnTo>
                                <a:lnTo>
                                  <a:pt x="1702" y="24"/>
                                </a:lnTo>
                                <a:lnTo>
                                  <a:pt x="1702" y="0"/>
                                </a:lnTo>
                                <a:close/>
                                <a:moveTo>
                                  <a:pt x="1798" y="0"/>
                                </a:moveTo>
                                <a:lnTo>
                                  <a:pt x="1870" y="0"/>
                                </a:lnTo>
                                <a:lnTo>
                                  <a:pt x="1870" y="24"/>
                                </a:lnTo>
                                <a:lnTo>
                                  <a:pt x="1798" y="24"/>
                                </a:lnTo>
                                <a:lnTo>
                                  <a:pt x="1798" y="0"/>
                                </a:lnTo>
                                <a:close/>
                                <a:moveTo>
                                  <a:pt x="1894" y="0"/>
                                </a:moveTo>
                                <a:lnTo>
                                  <a:pt x="1930" y="0"/>
                                </a:lnTo>
                                <a:lnTo>
                                  <a:pt x="1930" y="60"/>
                                </a:lnTo>
                                <a:lnTo>
                                  <a:pt x="1906" y="60"/>
                                </a:lnTo>
                                <a:lnTo>
                                  <a:pt x="1906" y="12"/>
                                </a:lnTo>
                                <a:lnTo>
                                  <a:pt x="1918" y="24"/>
                                </a:lnTo>
                                <a:lnTo>
                                  <a:pt x="1894" y="24"/>
                                </a:lnTo>
                                <a:lnTo>
                                  <a:pt x="1894" y="0"/>
                                </a:lnTo>
                                <a:close/>
                                <a:moveTo>
                                  <a:pt x="1930" y="84"/>
                                </a:moveTo>
                                <a:lnTo>
                                  <a:pt x="1930" y="156"/>
                                </a:lnTo>
                                <a:lnTo>
                                  <a:pt x="1906" y="156"/>
                                </a:lnTo>
                                <a:lnTo>
                                  <a:pt x="1906" y="84"/>
                                </a:lnTo>
                                <a:lnTo>
                                  <a:pt x="1930" y="84"/>
                                </a:lnTo>
                                <a:close/>
                                <a:moveTo>
                                  <a:pt x="1930" y="180"/>
                                </a:moveTo>
                                <a:lnTo>
                                  <a:pt x="1930" y="252"/>
                                </a:lnTo>
                                <a:lnTo>
                                  <a:pt x="1906" y="252"/>
                                </a:lnTo>
                                <a:lnTo>
                                  <a:pt x="1906" y="180"/>
                                </a:lnTo>
                                <a:lnTo>
                                  <a:pt x="1930" y="180"/>
                                </a:lnTo>
                                <a:close/>
                                <a:moveTo>
                                  <a:pt x="1930" y="276"/>
                                </a:moveTo>
                                <a:lnTo>
                                  <a:pt x="1930" y="348"/>
                                </a:lnTo>
                                <a:lnTo>
                                  <a:pt x="1906" y="348"/>
                                </a:lnTo>
                                <a:lnTo>
                                  <a:pt x="1906" y="276"/>
                                </a:lnTo>
                                <a:lnTo>
                                  <a:pt x="1930" y="276"/>
                                </a:lnTo>
                                <a:close/>
                                <a:moveTo>
                                  <a:pt x="1930" y="372"/>
                                </a:moveTo>
                                <a:lnTo>
                                  <a:pt x="1930" y="444"/>
                                </a:lnTo>
                                <a:lnTo>
                                  <a:pt x="1906" y="444"/>
                                </a:lnTo>
                                <a:lnTo>
                                  <a:pt x="1906" y="372"/>
                                </a:lnTo>
                                <a:lnTo>
                                  <a:pt x="1930" y="372"/>
                                </a:lnTo>
                                <a:close/>
                                <a:moveTo>
                                  <a:pt x="1930" y="468"/>
                                </a:moveTo>
                                <a:lnTo>
                                  <a:pt x="1930" y="539"/>
                                </a:lnTo>
                                <a:lnTo>
                                  <a:pt x="1906" y="539"/>
                                </a:lnTo>
                                <a:lnTo>
                                  <a:pt x="1906" y="468"/>
                                </a:lnTo>
                                <a:lnTo>
                                  <a:pt x="1930" y="468"/>
                                </a:lnTo>
                                <a:close/>
                                <a:moveTo>
                                  <a:pt x="1930" y="563"/>
                                </a:moveTo>
                                <a:lnTo>
                                  <a:pt x="1930" y="635"/>
                                </a:lnTo>
                                <a:lnTo>
                                  <a:pt x="1906" y="635"/>
                                </a:lnTo>
                                <a:lnTo>
                                  <a:pt x="1906" y="563"/>
                                </a:lnTo>
                                <a:lnTo>
                                  <a:pt x="1930" y="563"/>
                                </a:lnTo>
                                <a:close/>
                                <a:moveTo>
                                  <a:pt x="1930" y="659"/>
                                </a:moveTo>
                                <a:lnTo>
                                  <a:pt x="1930" y="731"/>
                                </a:lnTo>
                                <a:lnTo>
                                  <a:pt x="1906" y="731"/>
                                </a:lnTo>
                                <a:lnTo>
                                  <a:pt x="1906" y="659"/>
                                </a:lnTo>
                                <a:lnTo>
                                  <a:pt x="1930" y="659"/>
                                </a:lnTo>
                                <a:close/>
                                <a:moveTo>
                                  <a:pt x="1930" y="755"/>
                                </a:moveTo>
                                <a:lnTo>
                                  <a:pt x="1930" y="827"/>
                                </a:lnTo>
                                <a:lnTo>
                                  <a:pt x="1906" y="827"/>
                                </a:lnTo>
                                <a:lnTo>
                                  <a:pt x="1906" y="755"/>
                                </a:lnTo>
                                <a:lnTo>
                                  <a:pt x="1930" y="755"/>
                                </a:lnTo>
                                <a:close/>
                                <a:moveTo>
                                  <a:pt x="1930" y="851"/>
                                </a:moveTo>
                                <a:lnTo>
                                  <a:pt x="1930" y="923"/>
                                </a:lnTo>
                                <a:lnTo>
                                  <a:pt x="1906" y="923"/>
                                </a:lnTo>
                                <a:lnTo>
                                  <a:pt x="1906" y="851"/>
                                </a:lnTo>
                                <a:lnTo>
                                  <a:pt x="1930" y="851"/>
                                </a:lnTo>
                                <a:close/>
                                <a:moveTo>
                                  <a:pt x="1930" y="947"/>
                                </a:moveTo>
                                <a:lnTo>
                                  <a:pt x="1930" y="1019"/>
                                </a:lnTo>
                                <a:lnTo>
                                  <a:pt x="1906" y="1019"/>
                                </a:lnTo>
                                <a:lnTo>
                                  <a:pt x="1906" y="947"/>
                                </a:lnTo>
                                <a:lnTo>
                                  <a:pt x="1930" y="947"/>
                                </a:lnTo>
                                <a:close/>
                                <a:moveTo>
                                  <a:pt x="1930" y="1043"/>
                                </a:moveTo>
                                <a:lnTo>
                                  <a:pt x="1930" y="1115"/>
                                </a:lnTo>
                                <a:lnTo>
                                  <a:pt x="1906" y="1115"/>
                                </a:lnTo>
                                <a:lnTo>
                                  <a:pt x="1906" y="1043"/>
                                </a:lnTo>
                                <a:lnTo>
                                  <a:pt x="1930" y="1043"/>
                                </a:lnTo>
                                <a:close/>
                                <a:moveTo>
                                  <a:pt x="1930" y="1139"/>
                                </a:moveTo>
                                <a:lnTo>
                                  <a:pt x="1930" y="1211"/>
                                </a:lnTo>
                                <a:lnTo>
                                  <a:pt x="1906" y="1211"/>
                                </a:lnTo>
                                <a:lnTo>
                                  <a:pt x="1906" y="1139"/>
                                </a:lnTo>
                                <a:lnTo>
                                  <a:pt x="1930" y="1139"/>
                                </a:lnTo>
                                <a:close/>
                                <a:moveTo>
                                  <a:pt x="1930" y="1235"/>
                                </a:moveTo>
                                <a:lnTo>
                                  <a:pt x="1930" y="1307"/>
                                </a:lnTo>
                                <a:lnTo>
                                  <a:pt x="1906" y="1307"/>
                                </a:lnTo>
                                <a:lnTo>
                                  <a:pt x="1906" y="1235"/>
                                </a:lnTo>
                                <a:lnTo>
                                  <a:pt x="1930" y="1235"/>
                                </a:lnTo>
                                <a:close/>
                                <a:moveTo>
                                  <a:pt x="1930" y="1331"/>
                                </a:moveTo>
                                <a:lnTo>
                                  <a:pt x="1930" y="1403"/>
                                </a:lnTo>
                                <a:lnTo>
                                  <a:pt x="1906" y="1403"/>
                                </a:lnTo>
                                <a:lnTo>
                                  <a:pt x="1906" y="1331"/>
                                </a:lnTo>
                                <a:lnTo>
                                  <a:pt x="1930" y="1331"/>
                                </a:lnTo>
                                <a:close/>
                                <a:moveTo>
                                  <a:pt x="1930" y="1427"/>
                                </a:moveTo>
                                <a:lnTo>
                                  <a:pt x="1930" y="1499"/>
                                </a:lnTo>
                                <a:lnTo>
                                  <a:pt x="1906" y="1499"/>
                                </a:lnTo>
                                <a:lnTo>
                                  <a:pt x="1906" y="1427"/>
                                </a:lnTo>
                                <a:lnTo>
                                  <a:pt x="1930" y="1427"/>
                                </a:lnTo>
                                <a:close/>
                                <a:moveTo>
                                  <a:pt x="1930" y="1523"/>
                                </a:moveTo>
                                <a:lnTo>
                                  <a:pt x="1930" y="1595"/>
                                </a:lnTo>
                                <a:lnTo>
                                  <a:pt x="1906" y="1595"/>
                                </a:lnTo>
                                <a:lnTo>
                                  <a:pt x="1906" y="1523"/>
                                </a:lnTo>
                                <a:lnTo>
                                  <a:pt x="1930" y="1523"/>
                                </a:lnTo>
                                <a:close/>
                                <a:moveTo>
                                  <a:pt x="1930" y="1619"/>
                                </a:moveTo>
                                <a:lnTo>
                                  <a:pt x="1930" y="1691"/>
                                </a:lnTo>
                                <a:lnTo>
                                  <a:pt x="1906" y="1691"/>
                                </a:lnTo>
                                <a:lnTo>
                                  <a:pt x="1906" y="1619"/>
                                </a:lnTo>
                                <a:lnTo>
                                  <a:pt x="1930" y="1619"/>
                                </a:lnTo>
                                <a:close/>
                                <a:moveTo>
                                  <a:pt x="1930" y="1715"/>
                                </a:moveTo>
                                <a:lnTo>
                                  <a:pt x="1930" y="1787"/>
                                </a:lnTo>
                                <a:lnTo>
                                  <a:pt x="1906" y="1787"/>
                                </a:lnTo>
                                <a:lnTo>
                                  <a:pt x="1906" y="1715"/>
                                </a:lnTo>
                                <a:lnTo>
                                  <a:pt x="1930" y="1715"/>
                                </a:lnTo>
                                <a:close/>
                                <a:moveTo>
                                  <a:pt x="1930" y="1811"/>
                                </a:moveTo>
                                <a:lnTo>
                                  <a:pt x="1930" y="1882"/>
                                </a:lnTo>
                                <a:lnTo>
                                  <a:pt x="1906" y="1882"/>
                                </a:lnTo>
                                <a:lnTo>
                                  <a:pt x="1906" y="1811"/>
                                </a:lnTo>
                                <a:lnTo>
                                  <a:pt x="1930" y="1811"/>
                                </a:lnTo>
                                <a:close/>
                                <a:moveTo>
                                  <a:pt x="1930" y="1906"/>
                                </a:moveTo>
                                <a:lnTo>
                                  <a:pt x="1930" y="1978"/>
                                </a:lnTo>
                                <a:lnTo>
                                  <a:pt x="1906" y="1978"/>
                                </a:lnTo>
                                <a:lnTo>
                                  <a:pt x="1906" y="1906"/>
                                </a:lnTo>
                                <a:lnTo>
                                  <a:pt x="1930" y="1906"/>
                                </a:lnTo>
                                <a:close/>
                                <a:moveTo>
                                  <a:pt x="1930" y="2002"/>
                                </a:moveTo>
                                <a:lnTo>
                                  <a:pt x="1930" y="2074"/>
                                </a:lnTo>
                                <a:lnTo>
                                  <a:pt x="1906" y="2074"/>
                                </a:lnTo>
                                <a:lnTo>
                                  <a:pt x="1906" y="2002"/>
                                </a:lnTo>
                                <a:lnTo>
                                  <a:pt x="1930" y="2002"/>
                                </a:lnTo>
                                <a:close/>
                                <a:moveTo>
                                  <a:pt x="1930" y="2098"/>
                                </a:moveTo>
                                <a:lnTo>
                                  <a:pt x="1930" y="2170"/>
                                </a:lnTo>
                                <a:lnTo>
                                  <a:pt x="1906" y="2170"/>
                                </a:lnTo>
                                <a:lnTo>
                                  <a:pt x="1906" y="2098"/>
                                </a:lnTo>
                                <a:lnTo>
                                  <a:pt x="1930" y="2098"/>
                                </a:lnTo>
                                <a:close/>
                                <a:moveTo>
                                  <a:pt x="1930" y="2194"/>
                                </a:moveTo>
                                <a:lnTo>
                                  <a:pt x="1930" y="2269"/>
                                </a:lnTo>
                                <a:lnTo>
                                  <a:pt x="1908" y="2269"/>
                                </a:lnTo>
                                <a:lnTo>
                                  <a:pt x="1908" y="2245"/>
                                </a:lnTo>
                                <a:lnTo>
                                  <a:pt x="1918" y="2245"/>
                                </a:lnTo>
                                <a:lnTo>
                                  <a:pt x="1906" y="2257"/>
                                </a:lnTo>
                                <a:lnTo>
                                  <a:pt x="1906" y="2194"/>
                                </a:lnTo>
                                <a:lnTo>
                                  <a:pt x="1930" y="2194"/>
                                </a:lnTo>
                                <a:close/>
                                <a:moveTo>
                                  <a:pt x="1884" y="2269"/>
                                </a:moveTo>
                                <a:lnTo>
                                  <a:pt x="1812" y="2269"/>
                                </a:lnTo>
                                <a:lnTo>
                                  <a:pt x="1812" y="2245"/>
                                </a:lnTo>
                                <a:lnTo>
                                  <a:pt x="1884" y="2245"/>
                                </a:lnTo>
                                <a:lnTo>
                                  <a:pt x="1884" y="2269"/>
                                </a:lnTo>
                                <a:close/>
                                <a:moveTo>
                                  <a:pt x="1788" y="2269"/>
                                </a:moveTo>
                                <a:lnTo>
                                  <a:pt x="1716" y="2269"/>
                                </a:lnTo>
                                <a:lnTo>
                                  <a:pt x="1716" y="2245"/>
                                </a:lnTo>
                                <a:lnTo>
                                  <a:pt x="1788" y="2245"/>
                                </a:lnTo>
                                <a:lnTo>
                                  <a:pt x="1788" y="2269"/>
                                </a:lnTo>
                                <a:close/>
                                <a:moveTo>
                                  <a:pt x="1692" y="2269"/>
                                </a:moveTo>
                                <a:lnTo>
                                  <a:pt x="1620" y="2269"/>
                                </a:lnTo>
                                <a:lnTo>
                                  <a:pt x="1620" y="2245"/>
                                </a:lnTo>
                                <a:lnTo>
                                  <a:pt x="1692" y="2245"/>
                                </a:lnTo>
                                <a:lnTo>
                                  <a:pt x="1692" y="2269"/>
                                </a:lnTo>
                                <a:close/>
                                <a:moveTo>
                                  <a:pt x="1596" y="2269"/>
                                </a:moveTo>
                                <a:lnTo>
                                  <a:pt x="1524" y="2269"/>
                                </a:lnTo>
                                <a:lnTo>
                                  <a:pt x="1524" y="2245"/>
                                </a:lnTo>
                                <a:lnTo>
                                  <a:pt x="1596" y="2245"/>
                                </a:lnTo>
                                <a:lnTo>
                                  <a:pt x="1596" y="2269"/>
                                </a:lnTo>
                                <a:close/>
                                <a:moveTo>
                                  <a:pt x="1500" y="2269"/>
                                </a:moveTo>
                                <a:lnTo>
                                  <a:pt x="1428" y="2269"/>
                                </a:lnTo>
                                <a:lnTo>
                                  <a:pt x="1428" y="2245"/>
                                </a:lnTo>
                                <a:lnTo>
                                  <a:pt x="1500" y="2245"/>
                                </a:lnTo>
                                <a:lnTo>
                                  <a:pt x="1500" y="2269"/>
                                </a:lnTo>
                                <a:close/>
                                <a:moveTo>
                                  <a:pt x="1404" y="2269"/>
                                </a:moveTo>
                                <a:lnTo>
                                  <a:pt x="1332" y="2269"/>
                                </a:lnTo>
                                <a:lnTo>
                                  <a:pt x="1332" y="2245"/>
                                </a:lnTo>
                                <a:lnTo>
                                  <a:pt x="1404" y="2245"/>
                                </a:lnTo>
                                <a:lnTo>
                                  <a:pt x="1404" y="2269"/>
                                </a:lnTo>
                                <a:close/>
                                <a:moveTo>
                                  <a:pt x="1308" y="2269"/>
                                </a:moveTo>
                                <a:lnTo>
                                  <a:pt x="1236" y="2269"/>
                                </a:lnTo>
                                <a:lnTo>
                                  <a:pt x="1236" y="2245"/>
                                </a:lnTo>
                                <a:lnTo>
                                  <a:pt x="1308" y="2245"/>
                                </a:lnTo>
                                <a:lnTo>
                                  <a:pt x="1308" y="2269"/>
                                </a:lnTo>
                                <a:close/>
                                <a:moveTo>
                                  <a:pt x="1212" y="2269"/>
                                </a:moveTo>
                                <a:lnTo>
                                  <a:pt x="1140" y="2269"/>
                                </a:lnTo>
                                <a:lnTo>
                                  <a:pt x="1140" y="2245"/>
                                </a:lnTo>
                                <a:lnTo>
                                  <a:pt x="1212" y="2245"/>
                                </a:lnTo>
                                <a:lnTo>
                                  <a:pt x="1212" y="2269"/>
                                </a:lnTo>
                                <a:close/>
                                <a:moveTo>
                                  <a:pt x="1116" y="2269"/>
                                </a:moveTo>
                                <a:lnTo>
                                  <a:pt x="1044" y="2269"/>
                                </a:lnTo>
                                <a:lnTo>
                                  <a:pt x="1044" y="2245"/>
                                </a:lnTo>
                                <a:lnTo>
                                  <a:pt x="1116" y="2245"/>
                                </a:lnTo>
                                <a:lnTo>
                                  <a:pt x="1116" y="2269"/>
                                </a:lnTo>
                                <a:close/>
                                <a:moveTo>
                                  <a:pt x="1020" y="2269"/>
                                </a:moveTo>
                                <a:lnTo>
                                  <a:pt x="948" y="2269"/>
                                </a:lnTo>
                                <a:lnTo>
                                  <a:pt x="948" y="2245"/>
                                </a:lnTo>
                                <a:lnTo>
                                  <a:pt x="1020" y="2245"/>
                                </a:lnTo>
                                <a:lnTo>
                                  <a:pt x="1020" y="2269"/>
                                </a:lnTo>
                                <a:close/>
                                <a:moveTo>
                                  <a:pt x="924" y="2269"/>
                                </a:moveTo>
                                <a:lnTo>
                                  <a:pt x="852" y="2269"/>
                                </a:lnTo>
                                <a:lnTo>
                                  <a:pt x="852" y="2245"/>
                                </a:lnTo>
                                <a:lnTo>
                                  <a:pt x="924" y="2245"/>
                                </a:lnTo>
                                <a:lnTo>
                                  <a:pt x="924" y="2269"/>
                                </a:lnTo>
                                <a:close/>
                                <a:moveTo>
                                  <a:pt x="828" y="2269"/>
                                </a:moveTo>
                                <a:lnTo>
                                  <a:pt x="756" y="2269"/>
                                </a:lnTo>
                                <a:lnTo>
                                  <a:pt x="756" y="2245"/>
                                </a:lnTo>
                                <a:lnTo>
                                  <a:pt x="828" y="2245"/>
                                </a:lnTo>
                                <a:lnTo>
                                  <a:pt x="828" y="2269"/>
                                </a:lnTo>
                                <a:close/>
                                <a:moveTo>
                                  <a:pt x="732" y="2269"/>
                                </a:moveTo>
                                <a:lnTo>
                                  <a:pt x="660" y="2269"/>
                                </a:lnTo>
                                <a:lnTo>
                                  <a:pt x="660" y="2245"/>
                                </a:lnTo>
                                <a:lnTo>
                                  <a:pt x="732" y="2245"/>
                                </a:lnTo>
                                <a:lnTo>
                                  <a:pt x="732" y="2269"/>
                                </a:lnTo>
                                <a:close/>
                                <a:moveTo>
                                  <a:pt x="636" y="2269"/>
                                </a:moveTo>
                                <a:lnTo>
                                  <a:pt x="564" y="2269"/>
                                </a:lnTo>
                                <a:lnTo>
                                  <a:pt x="564" y="2245"/>
                                </a:lnTo>
                                <a:lnTo>
                                  <a:pt x="636" y="2245"/>
                                </a:lnTo>
                                <a:lnTo>
                                  <a:pt x="636" y="2269"/>
                                </a:lnTo>
                                <a:close/>
                                <a:moveTo>
                                  <a:pt x="540" y="2269"/>
                                </a:moveTo>
                                <a:lnTo>
                                  <a:pt x="468" y="2269"/>
                                </a:lnTo>
                                <a:lnTo>
                                  <a:pt x="468" y="2245"/>
                                </a:lnTo>
                                <a:lnTo>
                                  <a:pt x="540" y="2245"/>
                                </a:lnTo>
                                <a:lnTo>
                                  <a:pt x="540" y="2269"/>
                                </a:lnTo>
                                <a:close/>
                                <a:moveTo>
                                  <a:pt x="444" y="2269"/>
                                </a:moveTo>
                                <a:lnTo>
                                  <a:pt x="372" y="2269"/>
                                </a:lnTo>
                                <a:lnTo>
                                  <a:pt x="372" y="2245"/>
                                </a:lnTo>
                                <a:lnTo>
                                  <a:pt x="444" y="2245"/>
                                </a:lnTo>
                                <a:lnTo>
                                  <a:pt x="444" y="2269"/>
                                </a:lnTo>
                                <a:close/>
                                <a:moveTo>
                                  <a:pt x="348" y="2269"/>
                                </a:moveTo>
                                <a:lnTo>
                                  <a:pt x="276" y="2269"/>
                                </a:lnTo>
                                <a:lnTo>
                                  <a:pt x="276" y="2245"/>
                                </a:lnTo>
                                <a:lnTo>
                                  <a:pt x="348" y="2245"/>
                                </a:lnTo>
                                <a:lnTo>
                                  <a:pt x="348" y="2269"/>
                                </a:lnTo>
                                <a:close/>
                                <a:moveTo>
                                  <a:pt x="252" y="2269"/>
                                </a:moveTo>
                                <a:lnTo>
                                  <a:pt x="180" y="2269"/>
                                </a:lnTo>
                                <a:lnTo>
                                  <a:pt x="180" y="2245"/>
                                </a:lnTo>
                                <a:lnTo>
                                  <a:pt x="252" y="2245"/>
                                </a:lnTo>
                                <a:lnTo>
                                  <a:pt x="252" y="2269"/>
                                </a:lnTo>
                                <a:close/>
                                <a:moveTo>
                                  <a:pt x="156" y="2269"/>
                                </a:moveTo>
                                <a:lnTo>
                                  <a:pt x="84" y="2269"/>
                                </a:lnTo>
                                <a:lnTo>
                                  <a:pt x="84" y="2245"/>
                                </a:lnTo>
                                <a:lnTo>
                                  <a:pt x="156" y="2245"/>
                                </a:lnTo>
                                <a:lnTo>
                                  <a:pt x="156" y="2269"/>
                                </a:lnTo>
                                <a:close/>
                                <a:moveTo>
                                  <a:pt x="60" y="2269"/>
                                </a:moveTo>
                                <a:lnTo>
                                  <a:pt x="12" y="2269"/>
                                </a:lnTo>
                                <a:lnTo>
                                  <a:pt x="12" y="2245"/>
                                </a:lnTo>
                                <a:lnTo>
                                  <a:pt x="60" y="2245"/>
                                </a:lnTo>
                                <a:lnTo>
                                  <a:pt x="60" y="226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912" name="Freeform 83"/>
                        <wps:cNvSpPr>
                          <a:spLocks noEditPoints="1"/>
                        </wps:cNvSpPr>
                        <wps:spPr bwMode="auto">
                          <a:xfrm>
                            <a:off x="2953385" y="297815"/>
                            <a:ext cx="1225550" cy="1440815"/>
                          </a:xfrm>
                          <a:custGeom>
                            <a:avLst/>
                            <a:gdLst>
                              <a:gd name="T0" fmla="*/ 0 w 1930"/>
                              <a:gd name="T1" fmla="*/ 2089 h 2269"/>
                              <a:gd name="T2" fmla="*/ 24 w 1930"/>
                              <a:gd name="T3" fmla="*/ 2065 h 2269"/>
                              <a:gd name="T4" fmla="*/ 0 w 1930"/>
                              <a:gd name="T5" fmla="*/ 1873 h 2269"/>
                              <a:gd name="T6" fmla="*/ 24 w 1930"/>
                              <a:gd name="T7" fmla="*/ 1705 h 2269"/>
                              <a:gd name="T8" fmla="*/ 0 w 1930"/>
                              <a:gd name="T9" fmla="*/ 1681 h 2269"/>
                              <a:gd name="T10" fmla="*/ 0 w 1930"/>
                              <a:gd name="T11" fmla="*/ 1417 h 2269"/>
                              <a:gd name="T12" fmla="*/ 24 w 1930"/>
                              <a:gd name="T13" fmla="*/ 1393 h 2269"/>
                              <a:gd name="T14" fmla="*/ 0 w 1930"/>
                              <a:gd name="T15" fmla="*/ 1201 h 2269"/>
                              <a:gd name="T16" fmla="*/ 24 w 1930"/>
                              <a:gd name="T17" fmla="*/ 1033 h 2269"/>
                              <a:gd name="T18" fmla="*/ 0 w 1930"/>
                              <a:gd name="T19" fmla="*/ 1010 h 2269"/>
                              <a:gd name="T20" fmla="*/ 0 w 1930"/>
                              <a:gd name="T21" fmla="*/ 746 h 2269"/>
                              <a:gd name="T22" fmla="*/ 24 w 1930"/>
                              <a:gd name="T23" fmla="*/ 722 h 2269"/>
                              <a:gd name="T24" fmla="*/ 0 w 1930"/>
                              <a:gd name="T25" fmla="*/ 530 h 2269"/>
                              <a:gd name="T26" fmla="*/ 24 w 1930"/>
                              <a:gd name="T27" fmla="*/ 362 h 2269"/>
                              <a:gd name="T28" fmla="*/ 0 w 1930"/>
                              <a:gd name="T29" fmla="*/ 338 h 2269"/>
                              <a:gd name="T30" fmla="*/ 0 w 1930"/>
                              <a:gd name="T31" fmla="*/ 74 h 2269"/>
                              <a:gd name="T32" fmla="*/ 46 w 1930"/>
                              <a:gd name="T33" fmla="*/ 24 h 2269"/>
                              <a:gd name="T34" fmla="*/ 142 w 1930"/>
                              <a:gd name="T35" fmla="*/ 24 h 2269"/>
                              <a:gd name="T36" fmla="*/ 166 w 1930"/>
                              <a:gd name="T37" fmla="*/ 0 h 2269"/>
                              <a:gd name="T38" fmla="*/ 430 w 1930"/>
                              <a:gd name="T39" fmla="*/ 0 h 2269"/>
                              <a:gd name="T40" fmla="*/ 454 w 1930"/>
                              <a:gd name="T41" fmla="*/ 24 h 2269"/>
                              <a:gd name="T42" fmla="*/ 646 w 1930"/>
                              <a:gd name="T43" fmla="*/ 0 h 2269"/>
                              <a:gd name="T44" fmla="*/ 814 w 1930"/>
                              <a:gd name="T45" fmla="*/ 24 h 2269"/>
                              <a:gd name="T46" fmla="*/ 838 w 1930"/>
                              <a:gd name="T47" fmla="*/ 0 h 2269"/>
                              <a:gd name="T48" fmla="*/ 1102 w 1930"/>
                              <a:gd name="T49" fmla="*/ 0 h 2269"/>
                              <a:gd name="T50" fmla="*/ 1126 w 1930"/>
                              <a:gd name="T51" fmla="*/ 24 h 2269"/>
                              <a:gd name="T52" fmla="*/ 1318 w 1930"/>
                              <a:gd name="T53" fmla="*/ 0 h 2269"/>
                              <a:gd name="T54" fmla="*/ 1486 w 1930"/>
                              <a:gd name="T55" fmla="*/ 24 h 2269"/>
                              <a:gd name="T56" fmla="*/ 1510 w 1930"/>
                              <a:gd name="T57" fmla="*/ 0 h 2269"/>
                              <a:gd name="T58" fmla="*/ 1774 w 1930"/>
                              <a:gd name="T59" fmla="*/ 0 h 2269"/>
                              <a:gd name="T60" fmla="*/ 1798 w 1930"/>
                              <a:gd name="T61" fmla="*/ 24 h 2269"/>
                              <a:gd name="T62" fmla="*/ 1918 w 1930"/>
                              <a:gd name="T63" fmla="*/ 24 h 2269"/>
                              <a:gd name="T64" fmla="*/ 1930 w 1930"/>
                              <a:gd name="T65" fmla="*/ 84 h 2269"/>
                              <a:gd name="T66" fmla="*/ 1930 w 1930"/>
                              <a:gd name="T67" fmla="*/ 348 h 2269"/>
                              <a:gd name="T68" fmla="*/ 1906 w 1930"/>
                              <a:gd name="T69" fmla="*/ 372 h 2269"/>
                              <a:gd name="T70" fmla="*/ 1930 w 1930"/>
                              <a:gd name="T71" fmla="*/ 563 h 2269"/>
                              <a:gd name="T72" fmla="*/ 1906 w 1930"/>
                              <a:gd name="T73" fmla="*/ 731 h 2269"/>
                              <a:gd name="T74" fmla="*/ 1930 w 1930"/>
                              <a:gd name="T75" fmla="*/ 755 h 2269"/>
                              <a:gd name="T76" fmla="*/ 1930 w 1930"/>
                              <a:gd name="T77" fmla="*/ 1019 h 2269"/>
                              <a:gd name="T78" fmla="*/ 1906 w 1930"/>
                              <a:gd name="T79" fmla="*/ 1043 h 2269"/>
                              <a:gd name="T80" fmla="*/ 1930 w 1930"/>
                              <a:gd name="T81" fmla="*/ 1235 h 2269"/>
                              <a:gd name="T82" fmla="*/ 1906 w 1930"/>
                              <a:gd name="T83" fmla="*/ 1403 h 2269"/>
                              <a:gd name="T84" fmla="*/ 1930 w 1930"/>
                              <a:gd name="T85" fmla="*/ 1427 h 2269"/>
                              <a:gd name="T86" fmla="*/ 1930 w 1930"/>
                              <a:gd name="T87" fmla="*/ 1691 h 2269"/>
                              <a:gd name="T88" fmla="*/ 1906 w 1930"/>
                              <a:gd name="T89" fmla="*/ 1715 h 2269"/>
                              <a:gd name="T90" fmla="*/ 1930 w 1930"/>
                              <a:gd name="T91" fmla="*/ 1906 h 2269"/>
                              <a:gd name="T92" fmla="*/ 1906 w 1930"/>
                              <a:gd name="T93" fmla="*/ 2074 h 2269"/>
                              <a:gd name="T94" fmla="*/ 1930 w 1930"/>
                              <a:gd name="T95" fmla="*/ 2098 h 2269"/>
                              <a:gd name="T96" fmla="*/ 1906 w 1930"/>
                              <a:gd name="T97" fmla="*/ 2194 h 2269"/>
                              <a:gd name="T98" fmla="*/ 1788 w 1930"/>
                              <a:gd name="T99" fmla="*/ 2269 h 2269"/>
                              <a:gd name="T100" fmla="*/ 1620 w 1930"/>
                              <a:gd name="T101" fmla="*/ 2245 h 2269"/>
                              <a:gd name="T102" fmla="*/ 1596 w 1930"/>
                              <a:gd name="T103" fmla="*/ 2269 h 2269"/>
                              <a:gd name="T104" fmla="*/ 1332 w 1930"/>
                              <a:gd name="T105" fmla="*/ 2269 h 2269"/>
                              <a:gd name="T106" fmla="*/ 1308 w 1930"/>
                              <a:gd name="T107" fmla="*/ 2245 h 2269"/>
                              <a:gd name="T108" fmla="*/ 1116 w 1930"/>
                              <a:gd name="T109" fmla="*/ 2269 h 2269"/>
                              <a:gd name="T110" fmla="*/ 948 w 1930"/>
                              <a:gd name="T111" fmla="*/ 2245 h 2269"/>
                              <a:gd name="T112" fmla="*/ 924 w 1930"/>
                              <a:gd name="T113" fmla="*/ 2269 h 2269"/>
                              <a:gd name="T114" fmla="*/ 660 w 1930"/>
                              <a:gd name="T115" fmla="*/ 2269 h 2269"/>
                              <a:gd name="T116" fmla="*/ 636 w 1930"/>
                              <a:gd name="T117" fmla="*/ 2245 h 2269"/>
                              <a:gd name="T118" fmla="*/ 444 w 1930"/>
                              <a:gd name="T119" fmla="*/ 2269 h 2269"/>
                              <a:gd name="T120" fmla="*/ 276 w 1930"/>
                              <a:gd name="T121" fmla="*/ 2245 h 2269"/>
                              <a:gd name="T122" fmla="*/ 252 w 1930"/>
                              <a:gd name="T123" fmla="*/ 2269 h 2269"/>
                              <a:gd name="T124" fmla="*/ 12 w 1930"/>
                              <a:gd name="T125" fmla="*/ 2269 h 2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930" h="2269">
                                <a:moveTo>
                                  <a:pt x="0" y="2257"/>
                                </a:moveTo>
                                <a:lnTo>
                                  <a:pt x="0" y="2185"/>
                                </a:lnTo>
                                <a:lnTo>
                                  <a:pt x="24" y="2185"/>
                                </a:lnTo>
                                <a:lnTo>
                                  <a:pt x="24" y="2257"/>
                                </a:lnTo>
                                <a:lnTo>
                                  <a:pt x="0" y="2257"/>
                                </a:lnTo>
                                <a:close/>
                                <a:moveTo>
                                  <a:pt x="0" y="2161"/>
                                </a:moveTo>
                                <a:lnTo>
                                  <a:pt x="0" y="2089"/>
                                </a:lnTo>
                                <a:lnTo>
                                  <a:pt x="24" y="2089"/>
                                </a:lnTo>
                                <a:lnTo>
                                  <a:pt x="24" y="2161"/>
                                </a:lnTo>
                                <a:lnTo>
                                  <a:pt x="0" y="2161"/>
                                </a:lnTo>
                                <a:close/>
                                <a:moveTo>
                                  <a:pt x="0" y="2065"/>
                                </a:moveTo>
                                <a:lnTo>
                                  <a:pt x="0" y="1993"/>
                                </a:lnTo>
                                <a:lnTo>
                                  <a:pt x="24" y="1993"/>
                                </a:lnTo>
                                <a:lnTo>
                                  <a:pt x="24" y="2065"/>
                                </a:lnTo>
                                <a:lnTo>
                                  <a:pt x="0" y="2065"/>
                                </a:lnTo>
                                <a:close/>
                                <a:moveTo>
                                  <a:pt x="0" y="1969"/>
                                </a:moveTo>
                                <a:lnTo>
                                  <a:pt x="0" y="1897"/>
                                </a:lnTo>
                                <a:lnTo>
                                  <a:pt x="24" y="1897"/>
                                </a:lnTo>
                                <a:lnTo>
                                  <a:pt x="24" y="1969"/>
                                </a:lnTo>
                                <a:lnTo>
                                  <a:pt x="0" y="1969"/>
                                </a:lnTo>
                                <a:close/>
                                <a:moveTo>
                                  <a:pt x="0" y="1873"/>
                                </a:moveTo>
                                <a:lnTo>
                                  <a:pt x="0" y="1801"/>
                                </a:lnTo>
                                <a:lnTo>
                                  <a:pt x="24" y="1801"/>
                                </a:lnTo>
                                <a:lnTo>
                                  <a:pt x="24" y="1873"/>
                                </a:lnTo>
                                <a:lnTo>
                                  <a:pt x="0" y="1873"/>
                                </a:lnTo>
                                <a:close/>
                                <a:moveTo>
                                  <a:pt x="0" y="1777"/>
                                </a:moveTo>
                                <a:lnTo>
                                  <a:pt x="0" y="1705"/>
                                </a:lnTo>
                                <a:lnTo>
                                  <a:pt x="24" y="1705"/>
                                </a:lnTo>
                                <a:lnTo>
                                  <a:pt x="24" y="1777"/>
                                </a:lnTo>
                                <a:lnTo>
                                  <a:pt x="0" y="1777"/>
                                </a:lnTo>
                                <a:close/>
                                <a:moveTo>
                                  <a:pt x="0" y="1681"/>
                                </a:moveTo>
                                <a:lnTo>
                                  <a:pt x="0" y="1609"/>
                                </a:lnTo>
                                <a:lnTo>
                                  <a:pt x="24" y="1609"/>
                                </a:lnTo>
                                <a:lnTo>
                                  <a:pt x="24" y="1681"/>
                                </a:lnTo>
                                <a:lnTo>
                                  <a:pt x="0" y="1681"/>
                                </a:lnTo>
                                <a:close/>
                                <a:moveTo>
                                  <a:pt x="0" y="1585"/>
                                </a:moveTo>
                                <a:lnTo>
                                  <a:pt x="0" y="1513"/>
                                </a:lnTo>
                                <a:lnTo>
                                  <a:pt x="24" y="1513"/>
                                </a:lnTo>
                                <a:lnTo>
                                  <a:pt x="24" y="1585"/>
                                </a:lnTo>
                                <a:lnTo>
                                  <a:pt x="0" y="1585"/>
                                </a:lnTo>
                                <a:close/>
                                <a:moveTo>
                                  <a:pt x="0" y="1489"/>
                                </a:moveTo>
                                <a:lnTo>
                                  <a:pt x="0" y="1417"/>
                                </a:lnTo>
                                <a:lnTo>
                                  <a:pt x="24" y="1417"/>
                                </a:lnTo>
                                <a:lnTo>
                                  <a:pt x="24" y="1489"/>
                                </a:lnTo>
                                <a:lnTo>
                                  <a:pt x="0" y="1489"/>
                                </a:lnTo>
                                <a:close/>
                                <a:moveTo>
                                  <a:pt x="0" y="1393"/>
                                </a:moveTo>
                                <a:lnTo>
                                  <a:pt x="0" y="1321"/>
                                </a:lnTo>
                                <a:lnTo>
                                  <a:pt x="24" y="1321"/>
                                </a:lnTo>
                                <a:lnTo>
                                  <a:pt x="24" y="1393"/>
                                </a:lnTo>
                                <a:lnTo>
                                  <a:pt x="0" y="1393"/>
                                </a:lnTo>
                                <a:close/>
                                <a:moveTo>
                                  <a:pt x="0" y="1297"/>
                                </a:moveTo>
                                <a:lnTo>
                                  <a:pt x="0" y="1225"/>
                                </a:lnTo>
                                <a:lnTo>
                                  <a:pt x="24" y="1225"/>
                                </a:lnTo>
                                <a:lnTo>
                                  <a:pt x="24" y="1297"/>
                                </a:lnTo>
                                <a:lnTo>
                                  <a:pt x="0" y="1297"/>
                                </a:lnTo>
                                <a:close/>
                                <a:moveTo>
                                  <a:pt x="0" y="1201"/>
                                </a:moveTo>
                                <a:lnTo>
                                  <a:pt x="0" y="1129"/>
                                </a:lnTo>
                                <a:lnTo>
                                  <a:pt x="24" y="1129"/>
                                </a:lnTo>
                                <a:lnTo>
                                  <a:pt x="24" y="1201"/>
                                </a:lnTo>
                                <a:lnTo>
                                  <a:pt x="0" y="1201"/>
                                </a:lnTo>
                                <a:close/>
                                <a:moveTo>
                                  <a:pt x="0" y="1105"/>
                                </a:moveTo>
                                <a:lnTo>
                                  <a:pt x="0" y="1033"/>
                                </a:lnTo>
                                <a:lnTo>
                                  <a:pt x="24" y="1033"/>
                                </a:lnTo>
                                <a:lnTo>
                                  <a:pt x="24" y="1105"/>
                                </a:lnTo>
                                <a:lnTo>
                                  <a:pt x="0" y="1105"/>
                                </a:lnTo>
                                <a:close/>
                                <a:moveTo>
                                  <a:pt x="0" y="1010"/>
                                </a:moveTo>
                                <a:lnTo>
                                  <a:pt x="0" y="938"/>
                                </a:lnTo>
                                <a:lnTo>
                                  <a:pt x="24" y="938"/>
                                </a:lnTo>
                                <a:lnTo>
                                  <a:pt x="24" y="1010"/>
                                </a:lnTo>
                                <a:lnTo>
                                  <a:pt x="0" y="1010"/>
                                </a:lnTo>
                                <a:close/>
                                <a:moveTo>
                                  <a:pt x="0" y="914"/>
                                </a:moveTo>
                                <a:lnTo>
                                  <a:pt x="0" y="842"/>
                                </a:lnTo>
                                <a:lnTo>
                                  <a:pt x="24" y="842"/>
                                </a:lnTo>
                                <a:lnTo>
                                  <a:pt x="24" y="914"/>
                                </a:lnTo>
                                <a:lnTo>
                                  <a:pt x="0" y="914"/>
                                </a:lnTo>
                                <a:close/>
                                <a:moveTo>
                                  <a:pt x="0" y="818"/>
                                </a:moveTo>
                                <a:lnTo>
                                  <a:pt x="0" y="746"/>
                                </a:lnTo>
                                <a:lnTo>
                                  <a:pt x="24" y="746"/>
                                </a:lnTo>
                                <a:lnTo>
                                  <a:pt x="24" y="818"/>
                                </a:lnTo>
                                <a:lnTo>
                                  <a:pt x="0" y="818"/>
                                </a:lnTo>
                                <a:close/>
                                <a:moveTo>
                                  <a:pt x="0" y="722"/>
                                </a:moveTo>
                                <a:lnTo>
                                  <a:pt x="0" y="650"/>
                                </a:lnTo>
                                <a:lnTo>
                                  <a:pt x="24" y="650"/>
                                </a:lnTo>
                                <a:lnTo>
                                  <a:pt x="24" y="722"/>
                                </a:lnTo>
                                <a:lnTo>
                                  <a:pt x="0" y="722"/>
                                </a:lnTo>
                                <a:close/>
                                <a:moveTo>
                                  <a:pt x="0" y="626"/>
                                </a:moveTo>
                                <a:lnTo>
                                  <a:pt x="0" y="554"/>
                                </a:lnTo>
                                <a:lnTo>
                                  <a:pt x="24" y="554"/>
                                </a:lnTo>
                                <a:lnTo>
                                  <a:pt x="24" y="626"/>
                                </a:lnTo>
                                <a:lnTo>
                                  <a:pt x="0" y="626"/>
                                </a:lnTo>
                                <a:close/>
                                <a:moveTo>
                                  <a:pt x="0" y="530"/>
                                </a:moveTo>
                                <a:lnTo>
                                  <a:pt x="0" y="458"/>
                                </a:lnTo>
                                <a:lnTo>
                                  <a:pt x="24" y="458"/>
                                </a:lnTo>
                                <a:lnTo>
                                  <a:pt x="24" y="530"/>
                                </a:lnTo>
                                <a:lnTo>
                                  <a:pt x="0" y="530"/>
                                </a:lnTo>
                                <a:close/>
                                <a:moveTo>
                                  <a:pt x="0" y="434"/>
                                </a:moveTo>
                                <a:lnTo>
                                  <a:pt x="0" y="362"/>
                                </a:lnTo>
                                <a:lnTo>
                                  <a:pt x="24" y="362"/>
                                </a:lnTo>
                                <a:lnTo>
                                  <a:pt x="24" y="434"/>
                                </a:lnTo>
                                <a:lnTo>
                                  <a:pt x="0" y="434"/>
                                </a:lnTo>
                                <a:close/>
                                <a:moveTo>
                                  <a:pt x="0" y="338"/>
                                </a:moveTo>
                                <a:lnTo>
                                  <a:pt x="0" y="266"/>
                                </a:lnTo>
                                <a:lnTo>
                                  <a:pt x="24" y="266"/>
                                </a:lnTo>
                                <a:lnTo>
                                  <a:pt x="24" y="338"/>
                                </a:lnTo>
                                <a:lnTo>
                                  <a:pt x="0" y="338"/>
                                </a:lnTo>
                                <a:close/>
                                <a:moveTo>
                                  <a:pt x="0" y="242"/>
                                </a:moveTo>
                                <a:lnTo>
                                  <a:pt x="0" y="170"/>
                                </a:lnTo>
                                <a:lnTo>
                                  <a:pt x="24" y="170"/>
                                </a:lnTo>
                                <a:lnTo>
                                  <a:pt x="24" y="242"/>
                                </a:lnTo>
                                <a:lnTo>
                                  <a:pt x="0" y="242"/>
                                </a:lnTo>
                                <a:close/>
                                <a:moveTo>
                                  <a:pt x="0" y="146"/>
                                </a:moveTo>
                                <a:lnTo>
                                  <a:pt x="0" y="74"/>
                                </a:lnTo>
                                <a:lnTo>
                                  <a:pt x="24" y="74"/>
                                </a:lnTo>
                                <a:lnTo>
                                  <a:pt x="24" y="146"/>
                                </a:lnTo>
                                <a:lnTo>
                                  <a:pt x="0" y="146"/>
                                </a:lnTo>
                                <a:close/>
                                <a:moveTo>
                                  <a:pt x="0" y="50"/>
                                </a:moveTo>
                                <a:lnTo>
                                  <a:pt x="0" y="0"/>
                                </a:lnTo>
                                <a:lnTo>
                                  <a:pt x="46" y="0"/>
                                </a:lnTo>
                                <a:lnTo>
                                  <a:pt x="46" y="24"/>
                                </a:lnTo>
                                <a:lnTo>
                                  <a:pt x="12" y="24"/>
                                </a:lnTo>
                                <a:lnTo>
                                  <a:pt x="24" y="12"/>
                                </a:lnTo>
                                <a:lnTo>
                                  <a:pt x="24" y="50"/>
                                </a:lnTo>
                                <a:lnTo>
                                  <a:pt x="0" y="50"/>
                                </a:lnTo>
                                <a:close/>
                                <a:moveTo>
                                  <a:pt x="70" y="0"/>
                                </a:moveTo>
                                <a:lnTo>
                                  <a:pt x="142" y="0"/>
                                </a:lnTo>
                                <a:lnTo>
                                  <a:pt x="142" y="24"/>
                                </a:lnTo>
                                <a:lnTo>
                                  <a:pt x="70" y="24"/>
                                </a:lnTo>
                                <a:lnTo>
                                  <a:pt x="70" y="0"/>
                                </a:lnTo>
                                <a:close/>
                                <a:moveTo>
                                  <a:pt x="166" y="0"/>
                                </a:moveTo>
                                <a:lnTo>
                                  <a:pt x="238" y="0"/>
                                </a:lnTo>
                                <a:lnTo>
                                  <a:pt x="238" y="24"/>
                                </a:lnTo>
                                <a:lnTo>
                                  <a:pt x="166" y="24"/>
                                </a:lnTo>
                                <a:lnTo>
                                  <a:pt x="166" y="0"/>
                                </a:lnTo>
                                <a:close/>
                                <a:moveTo>
                                  <a:pt x="262" y="0"/>
                                </a:moveTo>
                                <a:lnTo>
                                  <a:pt x="334" y="0"/>
                                </a:lnTo>
                                <a:lnTo>
                                  <a:pt x="334" y="24"/>
                                </a:lnTo>
                                <a:lnTo>
                                  <a:pt x="262" y="24"/>
                                </a:lnTo>
                                <a:lnTo>
                                  <a:pt x="262" y="0"/>
                                </a:lnTo>
                                <a:close/>
                                <a:moveTo>
                                  <a:pt x="358" y="0"/>
                                </a:moveTo>
                                <a:lnTo>
                                  <a:pt x="430" y="0"/>
                                </a:lnTo>
                                <a:lnTo>
                                  <a:pt x="430" y="24"/>
                                </a:lnTo>
                                <a:lnTo>
                                  <a:pt x="358" y="24"/>
                                </a:lnTo>
                                <a:lnTo>
                                  <a:pt x="358" y="0"/>
                                </a:lnTo>
                                <a:close/>
                                <a:moveTo>
                                  <a:pt x="454" y="0"/>
                                </a:moveTo>
                                <a:lnTo>
                                  <a:pt x="526" y="0"/>
                                </a:lnTo>
                                <a:lnTo>
                                  <a:pt x="526" y="24"/>
                                </a:lnTo>
                                <a:lnTo>
                                  <a:pt x="454" y="24"/>
                                </a:lnTo>
                                <a:lnTo>
                                  <a:pt x="454" y="0"/>
                                </a:lnTo>
                                <a:close/>
                                <a:moveTo>
                                  <a:pt x="550" y="0"/>
                                </a:moveTo>
                                <a:lnTo>
                                  <a:pt x="622" y="0"/>
                                </a:lnTo>
                                <a:lnTo>
                                  <a:pt x="622" y="24"/>
                                </a:lnTo>
                                <a:lnTo>
                                  <a:pt x="550" y="24"/>
                                </a:lnTo>
                                <a:lnTo>
                                  <a:pt x="550" y="0"/>
                                </a:lnTo>
                                <a:close/>
                                <a:moveTo>
                                  <a:pt x="646" y="0"/>
                                </a:moveTo>
                                <a:lnTo>
                                  <a:pt x="718" y="0"/>
                                </a:lnTo>
                                <a:lnTo>
                                  <a:pt x="718" y="24"/>
                                </a:lnTo>
                                <a:lnTo>
                                  <a:pt x="646" y="24"/>
                                </a:lnTo>
                                <a:lnTo>
                                  <a:pt x="646" y="0"/>
                                </a:lnTo>
                                <a:close/>
                                <a:moveTo>
                                  <a:pt x="742" y="0"/>
                                </a:moveTo>
                                <a:lnTo>
                                  <a:pt x="814" y="0"/>
                                </a:lnTo>
                                <a:lnTo>
                                  <a:pt x="814" y="24"/>
                                </a:lnTo>
                                <a:lnTo>
                                  <a:pt x="742" y="24"/>
                                </a:lnTo>
                                <a:lnTo>
                                  <a:pt x="742" y="0"/>
                                </a:lnTo>
                                <a:close/>
                                <a:moveTo>
                                  <a:pt x="838" y="0"/>
                                </a:moveTo>
                                <a:lnTo>
                                  <a:pt x="910" y="0"/>
                                </a:lnTo>
                                <a:lnTo>
                                  <a:pt x="910" y="24"/>
                                </a:lnTo>
                                <a:lnTo>
                                  <a:pt x="838" y="24"/>
                                </a:lnTo>
                                <a:lnTo>
                                  <a:pt x="838" y="0"/>
                                </a:lnTo>
                                <a:close/>
                                <a:moveTo>
                                  <a:pt x="934" y="0"/>
                                </a:moveTo>
                                <a:lnTo>
                                  <a:pt x="1006" y="0"/>
                                </a:lnTo>
                                <a:lnTo>
                                  <a:pt x="1006" y="24"/>
                                </a:lnTo>
                                <a:lnTo>
                                  <a:pt x="934" y="24"/>
                                </a:lnTo>
                                <a:lnTo>
                                  <a:pt x="934" y="0"/>
                                </a:lnTo>
                                <a:close/>
                                <a:moveTo>
                                  <a:pt x="1030" y="0"/>
                                </a:moveTo>
                                <a:lnTo>
                                  <a:pt x="1102" y="0"/>
                                </a:lnTo>
                                <a:lnTo>
                                  <a:pt x="1102" y="24"/>
                                </a:lnTo>
                                <a:lnTo>
                                  <a:pt x="1030" y="24"/>
                                </a:lnTo>
                                <a:lnTo>
                                  <a:pt x="1030" y="0"/>
                                </a:lnTo>
                                <a:close/>
                                <a:moveTo>
                                  <a:pt x="1126" y="0"/>
                                </a:moveTo>
                                <a:lnTo>
                                  <a:pt x="1198" y="0"/>
                                </a:lnTo>
                                <a:lnTo>
                                  <a:pt x="1198" y="24"/>
                                </a:lnTo>
                                <a:lnTo>
                                  <a:pt x="1126" y="24"/>
                                </a:lnTo>
                                <a:lnTo>
                                  <a:pt x="1126" y="0"/>
                                </a:lnTo>
                                <a:close/>
                                <a:moveTo>
                                  <a:pt x="1222" y="0"/>
                                </a:moveTo>
                                <a:lnTo>
                                  <a:pt x="1294" y="0"/>
                                </a:lnTo>
                                <a:lnTo>
                                  <a:pt x="1294" y="24"/>
                                </a:lnTo>
                                <a:lnTo>
                                  <a:pt x="1222" y="24"/>
                                </a:lnTo>
                                <a:lnTo>
                                  <a:pt x="1222" y="0"/>
                                </a:lnTo>
                                <a:close/>
                                <a:moveTo>
                                  <a:pt x="1318" y="0"/>
                                </a:moveTo>
                                <a:lnTo>
                                  <a:pt x="1390" y="0"/>
                                </a:lnTo>
                                <a:lnTo>
                                  <a:pt x="1390" y="24"/>
                                </a:lnTo>
                                <a:lnTo>
                                  <a:pt x="1318" y="24"/>
                                </a:lnTo>
                                <a:lnTo>
                                  <a:pt x="1318" y="0"/>
                                </a:lnTo>
                                <a:close/>
                                <a:moveTo>
                                  <a:pt x="1414" y="0"/>
                                </a:moveTo>
                                <a:lnTo>
                                  <a:pt x="1486" y="0"/>
                                </a:lnTo>
                                <a:lnTo>
                                  <a:pt x="1486" y="24"/>
                                </a:lnTo>
                                <a:lnTo>
                                  <a:pt x="1414" y="24"/>
                                </a:lnTo>
                                <a:lnTo>
                                  <a:pt x="1414" y="0"/>
                                </a:lnTo>
                                <a:close/>
                                <a:moveTo>
                                  <a:pt x="1510" y="0"/>
                                </a:moveTo>
                                <a:lnTo>
                                  <a:pt x="1582" y="0"/>
                                </a:lnTo>
                                <a:lnTo>
                                  <a:pt x="1582" y="24"/>
                                </a:lnTo>
                                <a:lnTo>
                                  <a:pt x="1510" y="24"/>
                                </a:lnTo>
                                <a:lnTo>
                                  <a:pt x="1510" y="0"/>
                                </a:lnTo>
                                <a:close/>
                                <a:moveTo>
                                  <a:pt x="1606" y="0"/>
                                </a:moveTo>
                                <a:lnTo>
                                  <a:pt x="1678" y="0"/>
                                </a:lnTo>
                                <a:lnTo>
                                  <a:pt x="1678" y="24"/>
                                </a:lnTo>
                                <a:lnTo>
                                  <a:pt x="1606" y="24"/>
                                </a:lnTo>
                                <a:lnTo>
                                  <a:pt x="1606" y="0"/>
                                </a:lnTo>
                                <a:close/>
                                <a:moveTo>
                                  <a:pt x="1702" y="0"/>
                                </a:moveTo>
                                <a:lnTo>
                                  <a:pt x="1774" y="0"/>
                                </a:lnTo>
                                <a:lnTo>
                                  <a:pt x="1774" y="24"/>
                                </a:lnTo>
                                <a:lnTo>
                                  <a:pt x="1702" y="24"/>
                                </a:lnTo>
                                <a:lnTo>
                                  <a:pt x="1702" y="0"/>
                                </a:lnTo>
                                <a:close/>
                                <a:moveTo>
                                  <a:pt x="1798" y="0"/>
                                </a:moveTo>
                                <a:lnTo>
                                  <a:pt x="1870" y="0"/>
                                </a:lnTo>
                                <a:lnTo>
                                  <a:pt x="1870" y="24"/>
                                </a:lnTo>
                                <a:lnTo>
                                  <a:pt x="1798" y="24"/>
                                </a:lnTo>
                                <a:lnTo>
                                  <a:pt x="1798" y="0"/>
                                </a:lnTo>
                                <a:close/>
                                <a:moveTo>
                                  <a:pt x="1894" y="0"/>
                                </a:moveTo>
                                <a:lnTo>
                                  <a:pt x="1930" y="0"/>
                                </a:lnTo>
                                <a:lnTo>
                                  <a:pt x="1930" y="60"/>
                                </a:lnTo>
                                <a:lnTo>
                                  <a:pt x="1906" y="60"/>
                                </a:lnTo>
                                <a:lnTo>
                                  <a:pt x="1906" y="12"/>
                                </a:lnTo>
                                <a:lnTo>
                                  <a:pt x="1918" y="24"/>
                                </a:lnTo>
                                <a:lnTo>
                                  <a:pt x="1894" y="24"/>
                                </a:lnTo>
                                <a:lnTo>
                                  <a:pt x="1894" y="0"/>
                                </a:lnTo>
                                <a:close/>
                                <a:moveTo>
                                  <a:pt x="1930" y="84"/>
                                </a:moveTo>
                                <a:lnTo>
                                  <a:pt x="1930" y="156"/>
                                </a:lnTo>
                                <a:lnTo>
                                  <a:pt x="1906" y="156"/>
                                </a:lnTo>
                                <a:lnTo>
                                  <a:pt x="1906" y="84"/>
                                </a:lnTo>
                                <a:lnTo>
                                  <a:pt x="1930" y="84"/>
                                </a:lnTo>
                                <a:close/>
                                <a:moveTo>
                                  <a:pt x="1930" y="180"/>
                                </a:moveTo>
                                <a:lnTo>
                                  <a:pt x="1930" y="252"/>
                                </a:lnTo>
                                <a:lnTo>
                                  <a:pt x="1906" y="252"/>
                                </a:lnTo>
                                <a:lnTo>
                                  <a:pt x="1906" y="180"/>
                                </a:lnTo>
                                <a:lnTo>
                                  <a:pt x="1930" y="180"/>
                                </a:lnTo>
                                <a:close/>
                                <a:moveTo>
                                  <a:pt x="1930" y="276"/>
                                </a:moveTo>
                                <a:lnTo>
                                  <a:pt x="1930" y="348"/>
                                </a:lnTo>
                                <a:lnTo>
                                  <a:pt x="1906" y="348"/>
                                </a:lnTo>
                                <a:lnTo>
                                  <a:pt x="1906" y="276"/>
                                </a:lnTo>
                                <a:lnTo>
                                  <a:pt x="1930" y="276"/>
                                </a:lnTo>
                                <a:close/>
                                <a:moveTo>
                                  <a:pt x="1930" y="372"/>
                                </a:moveTo>
                                <a:lnTo>
                                  <a:pt x="1930" y="444"/>
                                </a:lnTo>
                                <a:lnTo>
                                  <a:pt x="1906" y="444"/>
                                </a:lnTo>
                                <a:lnTo>
                                  <a:pt x="1906" y="372"/>
                                </a:lnTo>
                                <a:lnTo>
                                  <a:pt x="1930" y="372"/>
                                </a:lnTo>
                                <a:close/>
                                <a:moveTo>
                                  <a:pt x="1930" y="468"/>
                                </a:moveTo>
                                <a:lnTo>
                                  <a:pt x="1930" y="539"/>
                                </a:lnTo>
                                <a:lnTo>
                                  <a:pt x="1906" y="539"/>
                                </a:lnTo>
                                <a:lnTo>
                                  <a:pt x="1906" y="468"/>
                                </a:lnTo>
                                <a:lnTo>
                                  <a:pt x="1930" y="468"/>
                                </a:lnTo>
                                <a:close/>
                                <a:moveTo>
                                  <a:pt x="1930" y="563"/>
                                </a:moveTo>
                                <a:lnTo>
                                  <a:pt x="1930" y="635"/>
                                </a:lnTo>
                                <a:lnTo>
                                  <a:pt x="1906" y="635"/>
                                </a:lnTo>
                                <a:lnTo>
                                  <a:pt x="1906" y="563"/>
                                </a:lnTo>
                                <a:lnTo>
                                  <a:pt x="1930" y="563"/>
                                </a:lnTo>
                                <a:close/>
                                <a:moveTo>
                                  <a:pt x="1930" y="659"/>
                                </a:moveTo>
                                <a:lnTo>
                                  <a:pt x="1930" y="731"/>
                                </a:lnTo>
                                <a:lnTo>
                                  <a:pt x="1906" y="731"/>
                                </a:lnTo>
                                <a:lnTo>
                                  <a:pt x="1906" y="659"/>
                                </a:lnTo>
                                <a:lnTo>
                                  <a:pt x="1930" y="659"/>
                                </a:lnTo>
                                <a:close/>
                                <a:moveTo>
                                  <a:pt x="1930" y="755"/>
                                </a:moveTo>
                                <a:lnTo>
                                  <a:pt x="1930" y="827"/>
                                </a:lnTo>
                                <a:lnTo>
                                  <a:pt x="1906" y="827"/>
                                </a:lnTo>
                                <a:lnTo>
                                  <a:pt x="1906" y="755"/>
                                </a:lnTo>
                                <a:lnTo>
                                  <a:pt x="1930" y="755"/>
                                </a:lnTo>
                                <a:close/>
                                <a:moveTo>
                                  <a:pt x="1930" y="851"/>
                                </a:moveTo>
                                <a:lnTo>
                                  <a:pt x="1930" y="923"/>
                                </a:lnTo>
                                <a:lnTo>
                                  <a:pt x="1906" y="923"/>
                                </a:lnTo>
                                <a:lnTo>
                                  <a:pt x="1906" y="851"/>
                                </a:lnTo>
                                <a:lnTo>
                                  <a:pt x="1930" y="851"/>
                                </a:lnTo>
                                <a:close/>
                                <a:moveTo>
                                  <a:pt x="1930" y="947"/>
                                </a:moveTo>
                                <a:lnTo>
                                  <a:pt x="1930" y="1019"/>
                                </a:lnTo>
                                <a:lnTo>
                                  <a:pt x="1906" y="1019"/>
                                </a:lnTo>
                                <a:lnTo>
                                  <a:pt x="1906" y="947"/>
                                </a:lnTo>
                                <a:lnTo>
                                  <a:pt x="1930" y="947"/>
                                </a:lnTo>
                                <a:close/>
                                <a:moveTo>
                                  <a:pt x="1930" y="1043"/>
                                </a:moveTo>
                                <a:lnTo>
                                  <a:pt x="1930" y="1115"/>
                                </a:lnTo>
                                <a:lnTo>
                                  <a:pt x="1906" y="1115"/>
                                </a:lnTo>
                                <a:lnTo>
                                  <a:pt x="1906" y="1043"/>
                                </a:lnTo>
                                <a:lnTo>
                                  <a:pt x="1930" y="1043"/>
                                </a:lnTo>
                                <a:close/>
                                <a:moveTo>
                                  <a:pt x="1930" y="1139"/>
                                </a:moveTo>
                                <a:lnTo>
                                  <a:pt x="1930" y="1211"/>
                                </a:lnTo>
                                <a:lnTo>
                                  <a:pt x="1906" y="1211"/>
                                </a:lnTo>
                                <a:lnTo>
                                  <a:pt x="1906" y="1139"/>
                                </a:lnTo>
                                <a:lnTo>
                                  <a:pt x="1930" y="1139"/>
                                </a:lnTo>
                                <a:close/>
                                <a:moveTo>
                                  <a:pt x="1930" y="1235"/>
                                </a:moveTo>
                                <a:lnTo>
                                  <a:pt x="1930" y="1307"/>
                                </a:lnTo>
                                <a:lnTo>
                                  <a:pt x="1906" y="1307"/>
                                </a:lnTo>
                                <a:lnTo>
                                  <a:pt x="1906" y="1235"/>
                                </a:lnTo>
                                <a:lnTo>
                                  <a:pt x="1930" y="1235"/>
                                </a:lnTo>
                                <a:close/>
                                <a:moveTo>
                                  <a:pt x="1930" y="1331"/>
                                </a:moveTo>
                                <a:lnTo>
                                  <a:pt x="1930" y="1403"/>
                                </a:lnTo>
                                <a:lnTo>
                                  <a:pt x="1906" y="1403"/>
                                </a:lnTo>
                                <a:lnTo>
                                  <a:pt x="1906" y="1331"/>
                                </a:lnTo>
                                <a:lnTo>
                                  <a:pt x="1930" y="1331"/>
                                </a:lnTo>
                                <a:close/>
                                <a:moveTo>
                                  <a:pt x="1930" y="1427"/>
                                </a:moveTo>
                                <a:lnTo>
                                  <a:pt x="1930" y="1499"/>
                                </a:lnTo>
                                <a:lnTo>
                                  <a:pt x="1906" y="1499"/>
                                </a:lnTo>
                                <a:lnTo>
                                  <a:pt x="1906" y="1427"/>
                                </a:lnTo>
                                <a:lnTo>
                                  <a:pt x="1930" y="1427"/>
                                </a:lnTo>
                                <a:close/>
                                <a:moveTo>
                                  <a:pt x="1930" y="1523"/>
                                </a:moveTo>
                                <a:lnTo>
                                  <a:pt x="1930" y="1595"/>
                                </a:lnTo>
                                <a:lnTo>
                                  <a:pt x="1906" y="1595"/>
                                </a:lnTo>
                                <a:lnTo>
                                  <a:pt x="1906" y="1523"/>
                                </a:lnTo>
                                <a:lnTo>
                                  <a:pt x="1930" y="1523"/>
                                </a:lnTo>
                                <a:close/>
                                <a:moveTo>
                                  <a:pt x="1930" y="1619"/>
                                </a:moveTo>
                                <a:lnTo>
                                  <a:pt x="1930" y="1691"/>
                                </a:lnTo>
                                <a:lnTo>
                                  <a:pt x="1906" y="1691"/>
                                </a:lnTo>
                                <a:lnTo>
                                  <a:pt x="1906" y="1619"/>
                                </a:lnTo>
                                <a:lnTo>
                                  <a:pt x="1930" y="1619"/>
                                </a:lnTo>
                                <a:close/>
                                <a:moveTo>
                                  <a:pt x="1930" y="1715"/>
                                </a:moveTo>
                                <a:lnTo>
                                  <a:pt x="1930" y="1787"/>
                                </a:lnTo>
                                <a:lnTo>
                                  <a:pt x="1906" y="1787"/>
                                </a:lnTo>
                                <a:lnTo>
                                  <a:pt x="1906" y="1715"/>
                                </a:lnTo>
                                <a:lnTo>
                                  <a:pt x="1930" y="1715"/>
                                </a:lnTo>
                                <a:close/>
                                <a:moveTo>
                                  <a:pt x="1930" y="1811"/>
                                </a:moveTo>
                                <a:lnTo>
                                  <a:pt x="1930" y="1882"/>
                                </a:lnTo>
                                <a:lnTo>
                                  <a:pt x="1906" y="1882"/>
                                </a:lnTo>
                                <a:lnTo>
                                  <a:pt x="1906" y="1811"/>
                                </a:lnTo>
                                <a:lnTo>
                                  <a:pt x="1930" y="1811"/>
                                </a:lnTo>
                                <a:close/>
                                <a:moveTo>
                                  <a:pt x="1930" y="1906"/>
                                </a:moveTo>
                                <a:lnTo>
                                  <a:pt x="1930" y="1978"/>
                                </a:lnTo>
                                <a:lnTo>
                                  <a:pt x="1906" y="1978"/>
                                </a:lnTo>
                                <a:lnTo>
                                  <a:pt x="1906" y="1906"/>
                                </a:lnTo>
                                <a:lnTo>
                                  <a:pt x="1930" y="1906"/>
                                </a:lnTo>
                                <a:close/>
                                <a:moveTo>
                                  <a:pt x="1930" y="2002"/>
                                </a:moveTo>
                                <a:lnTo>
                                  <a:pt x="1930" y="2074"/>
                                </a:lnTo>
                                <a:lnTo>
                                  <a:pt x="1906" y="2074"/>
                                </a:lnTo>
                                <a:lnTo>
                                  <a:pt x="1906" y="2002"/>
                                </a:lnTo>
                                <a:lnTo>
                                  <a:pt x="1930" y="2002"/>
                                </a:lnTo>
                                <a:close/>
                                <a:moveTo>
                                  <a:pt x="1930" y="2098"/>
                                </a:moveTo>
                                <a:lnTo>
                                  <a:pt x="1930" y="2170"/>
                                </a:lnTo>
                                <a:lnTo>
                                  <a:pt x="1906" y="2170"/>
                                </a:lnTo>
                                <a:lnTo>
                                  <a:pt x="1906" y="2098"/>
                                </a:lnTo>
                                <a:lnTo>
                                  <a:pt x="1930" y="2098"/>
                                </a:lnTo>
                                <a:close/>
                                <a:moveTo>
                                  <a:pt x="1930" y="2194"/>
                                </a:moveTo>
                                <a:lnTo>
                                  <a:pt x="1930" y="2269"/>
                                </a:lnTo>
                                <a:lnTo>
                                  <a:pt x="1908" y="2269"/>
                                </a:lnTo>
                                <a:lnTo>
                                  <a:pt x="1908" y="2245"/>
                                </a:lnTo>
                                <a:lnTo>
                                  <a:pt x="1918" y="2245"/>
                                </a:lnTo>
                                <a:lnTo>
                                  <a:pt x="1906" y="2257"/>
                                </a:lnTo>
                                <a:lnTo>
                                  <a:pt x="1906" y="2194"/>
                                </a:lnTo>
                                <a:lnTo>
                                  <a:pt x="1930" y="2194"/>
                                </a:lnTo>
                                <a:close/>
                                <a:moveTo>
                                  <a:pt x="1884" y="2269"/>
                                </a:moveTo>
                                <a:lnTo>
                                  <a:pt x="1812" y="2269"/>
                                </a:lnTo>
                                <a:lnTo>
                                  <a:pt x="1812" y="2245"/>
                                </a:lnTo>
                                <a:lnTo>
                                  <a:pt x="1884" y="2245"/>
                                </a:lnTo>
                                <a:lnTo>
                                  <a:pt x="1884" y="2269"/>
                                </a:lnTo>
                                <a:close/>
                                <a:moveTo>
                                  <a:pt x="1788" y="2269"/>
                                </a:moveTo>
                                <a:lnTo>
                                  <a:pt x="1716" y="2269"/>
                                </a:lnTo>
                                <a:lnTo>
                                  <a:pt x="1716" y="2245"/>
                                </a:lnTo>
                                <a:lnTo>
                                  <a:pt x="1788" y="2245"/>
                                </a:lnTo>
                                <a:lnTo>
                                  <a:pt x="1788" y="2269"/>
                                </a:lnTo>
                                <a:close/>
                                <a:moveTo>
                                  <a:pt x="1692" y="2269"/>
                                </a:moveTo>
                                <a:lnTo>
                                  <a:pt x="1620" y="2269"/>
                                </a:lnTo>
                                <a:lnTo>
                                  <a:pt x="1620" y="2245"/>
                                </a:lnTo>
                                <a:lnTo>
                                  <a:pt x="1692" y="2245"/>
                                </a:lnTo>
                                <a:lnTo>
                                  <a:pt x="1692" y="2269"/>
                                </a:lnTo>
                                <a:close/>
                                <a:moveTo>
                                  <a:pt x="1596" y="2269"/>
                                </a:moveTo>
                                <a:lnTo>
                                  <a:pt x="1524" y="2269"/>
                                </a:lnTo>
                                <a:lnTo>
                                  <a:pt x="1524" y="2245"/>
                                </a:lnTo>
                                <a:lnTo>
                                  <a:pt x="1596" y="2245"/>
                                </a:lnTo>
                                <a:lnTo>
                                  <a:pt x="1596" y="2269"/>
                                </a:lnTo>
                                <a:close/>
                                <a:moveTo>
                                  <a:pt x="1500" y="2269"/>
                                </a:moveTo>
                                <a:lnTo>
                                  <a:pt x="1428" y="2269"/>
                                </a:lnTo>
                                <a:lnTo>
                                  <a:pt x="1428" y="2245"/>
                                </a:lnTo>
                                <a:lnTo>
                                  <a:pt x="1500" y="2245"/>
                                </a:lnTo>
                                <a:lnTo>
                                  <a:pt x="1500" y="2269"/>
                                </a:lnTo>
                                <a:close/>
                                <a:moveTo>
                                  <a:pt x="1404" y="2269"/>
                                </a:moveTo>
                                <a:lnTo>
                                  <a:pt x="1332" y="2269"/>
                                </a:lnTo>
                                <a:lnTo>
                                  <a:pt x="1332" y="2245"/>
                                </a:lnTo>
                                <a:lnTo>
                                  <a:pt x="1404" y="2245"/>
                                </a:lnTo>
                                <a:lnTo>
                                  <a:pt x="1404" y="2269"/>
                                </a:lnTo>
                                <a:close/>
                                <a:moveTo>
                                  <a:pt x="1308" y="2269"/>
                                </a:moveTo>
                                <a:lnTo>
                                  <a:pt x="1236" y="2269"/>
                                </a:lnTo>
                                <a:lnTo>
                                  <a:pt x="1236" y="2245"/>
                                </a:lnTo>
                                <a:lnTo>
                                  <a:pt x="1308" y="2245"/>
                                </a:lnTo>
                                <a:lnTo>
                                  <a:pt x="1308" y="2269"/>
                                </a:lnTo>
                                <a:close/>
                                <a:moveTo>
                                  <a:pt x="1212" y="2269"/>
                                </a:moveTo>
                                <a:lnTo>
                                  <a:pt x="1140" y="2269"/>
                                </a:lnTo>
                                <a:lnTo>
                                  <a:pt x="1140" y="2245"/>
                                </a:lnTo>
                                <a:lnTo>
                                  <a:pt x="1212" y="2245"/>
                                </a:lnTo>
                                <a:lnTo>
                                  <a:pt x="1212" y="2269"/>
                                </a:lnTo>
                                <a:close/>
                                <a:moveTo>
                                  <a:pt x="1116" y="2269"/>
                                </a:moveTo>
                                <a:lnTo>
                                  <a:pt x="1044" y="2269"/>
                                </a:lnTo>
                                <a:lnTo>
                                  <a:pt x="1044" y="2245"/>
                                </a:lnTo>
                                <a:lnTo>
                                  <a:pt x="1116" y="2245"/>
                                </a:lnTo>
                                <a:lnTo>
                                  <a:pt x="1116" y="2269"/>
                                </a:lnTo>
                                <a:close/>
                                <a:moveTo>
                                  <a:pt x="1020" y="2269"/>
                                </a:moveTo>
                                <a:lnTo>
                                  <a:pt x="948" y="2269"/>
                                </a:lnTo>
                                <a:lnTo>
                                  <a:pt x="948" y="2245"/>
                                </a:lnTo>
                                <a:lnTo>
                                  <a:pt x="1020" y="2245"/>
                                </a:lnTo>
                                <a:lnTo>
                                  <a:pt x="1020" y="2269"/>
                                </a:lnTo>
                                <a:close/>
                                <a:moveTo>
                                  <a:pt x="924" y="2269"/>
                                </a:moveTo>
                                <a:lnTo>
                                  <a:pt x="852" y="2269"/>
                                </a:lnTo>
                                <a:lnTo>
                                  <a:pt x="852" y="2245"/>
                                </a:lnTo>
                                <a:lnTo>
                                  <a:pt x="924" y="2245"/>
                                </a:lnTo>
                                <a:lnTo>
                                  <a:pt x="924" y="2269"/>
                                </a:lnTo>
                                <a:close/>
                                <a:moveTo>
                                  <a:pt x="828" y="2269"/>
                                </a:moveTo>
                                <a:lnTo>
                                  <a:pt x="756" y="2269"/>
                                </a:lnTo>
                                <a:lnTo>
                                  <a:pt x="756" y="2245"/>
                                </a:lnTo>
                                <a:lnTo>
                                  <a:pt x="828" y="2245"/>
                                </a:lnTo>
                                <a:lnTo>
                                  <a:pt x="828" y="2269"/>
                                </a:lnTo>
                                <a:close/>
                                <a:moveTo>
                                  <a:pt x="732" y="2269"/>
                                </a:moveTo>
                                <a:lnTo>
                                  <a:pt x="660" y="2269"/>
                                </a:lnTo>
                                <a:lnTo>
                                  <a:pt x="660" y="2245"/>
                                </a:lnTo>
                                <a:lnTo>
                                  <a:pt x="732" y="2245"/>
                                </a:lnTo>
                                <a:lnTo>
                                  <a:pt x="732" y="2269"/>
                                </a:lnTo>
                                <a:close/>
                                <a:moveTo>
                                  <a:pt x="636" y="2269"/>
                                </a:moveTo>
                                <a:lnTo>
                                  <a:pt x="564" y="2269"/>
                                </a:lnTo>
                                <a:lnTo>
                                  <a:pt x="564" y="2245"/>
                                </a:lnTo>
                                <a:lnTo>
                                  <a:pt x="636" y="2245"/>
                                </a:lnTo>
                                <a:lnTo>
                                  <a:pt x="636" y="2269"/>
                                </a:lnTo>
                                <a:close/>
                                <a:moveTo>
                                  <a:pt x="540" y="2269"/>
                                </a:moveTo>
                                <a:lnTo>
                                  <a:pt x="468" y="2269"/>
                                </a:lnTo>
                                <a:lnTo>
                                  <a:pt x="468" y="2245"/>
                                </a:lnTo>
                                <a:lnTo>
                                  <a:pt x="540" y="2245"/>
                                </a:lnTo>
                                <a:lnTo>
                                  <a:pt x="540" y="2269"/>
                                </a:lnTo>
                                <a:close/>
                                <a:moveTo>
                                  <a:pt x="444" y="2269"/>
                                </a:moveTo>
                                <a:lnTo>
                                  <a:pt x="372" y="2269"/>
                                </a:lnTo>
                                <a:lnTo>
                                  <a:pt x="372" y="2245"/>
                                </a:lnTo>
                                <a:lnTo>
                                  <a:pt x="444" y="2245"/>
                                </a:lnTo>
                                <a:lnTo>
                                  <a:pt x="444" y="2269"/>
                                </a:lnTo>
                                <a:close/>
                                <a:moveTo>
                                  <a:pt x="348" y="2269"/>
                                </a:moveTo>
                                <a:lnTo>
                                  <a:pt x="276" y="2269"/>
                                </a:lnTo>
                                <a:lnTo>
                                  <a:pt x="276" y="2245"/>
                                </a:lnTo>
                                <a:lnTo>
                                  <a:pt x="348" y="2245"/>
                                </a:lnTo>
                                <a:lnTo>
                                  <a:pt x="348" y="2269"/>
                                </a:lnTo>
                                <a:close/>
                                <a:moveTo>
                                  <a:pt x="252" y="2269"/>
                                </a:moveTo>
                                <a:lnTo>
                                  <a:pt x="180" y="2269"/>
                                </a:lnTo>
                                <a:lnTo>
                                  <a:pt x="180" y="2245"/>
                                </a:lnTo>
                                <a:lnTo>
                                  <a:pt x="252" y="2245"/>
                                </a:lnTo>
                                <a:lnTo>
                                  <a:pt x="252" y="2269"/>
                                </a:lnTo>
                                <a:close/>
                                <a:moveTo>
                                  <a:pt x="156" y="2269"/>
                                </a:moveTo>
                                <a:lnTo>
                                  <a:pt x="84" y="2269"/>
                                </a:lnTo>
                                <a:lnTo>
                                  <a:pt x="84" y="2245"/>
                                </a:lnTo>
                                <a:lnTo>
                                  <a:pt x="156" y="2245"/>
                                </a:lnTo>
                                <a:lnTo>
                                  <a:pt x="156" y="2269"/>
                                </a:lnTo>
                                <a:close/>
                                <a:moveTo>
                                  <a:pt x="60" y="2269"/>
                                </a:moveTo>
                                <a:lnTo>
                                  <a:pt x="12" y="2269"/>
                                </a:lnTo>
                                <a:lnTo>
                                  <a:pt x="12" y="2245"/>
                                </a:lnTo>
                                <a:lnTo>
                                  <a:pt x="60" y="2245"/>
                                </a:lnTo>
                                <a:lnTo>
                                  <a:pt x="60" y="226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913" name="Rectangle 84"/>
                        <wps:cNvSpPr>
                          <a:spLocks noChangeArrowheads="1"/>
                        </wps:cNvSpPr>
                        <wps:spPr bwMode="auto">
                          <a:xfrm>
                            <a:off x="2096770" y="792480"/>
                            <a:ext cx="518160" cy="2165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Rectangle 85"/>
                        <wps:cNvSpPr>
                          <a:spLocks noChangeArrowheads="1"/>
                        </wps:cNvSpPr>
                        <wps:spPr bwMode="auto">
                          <a:xfrm>
                            <a:off x="2096770" y="792480"/>
                            <a:ext cx="51816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5" name="Rectangle 86"/>
                        <wps:cNvSpPr>
                          <a:spLocks noChangeArrowheads="1"/>
                        </wps:cNvSpPr>
                        <wps:spPr bwMode="auto">
                          <a:xfrm>
                            <a:off x="2164715" y="842645"/>
                            <a:ext cx="12128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5DDBE" w14:textId="77777777" w:rsidR="00863B41" w:rsidRDefault="00863B41" w:rsidP="00863B41">
                              <w:r>
                                <w:rPr>
                                  <w:rFonts w:ascii="微软雅黑" w:eastAsia="微软雅黑" w:cs="微软雅黑"/>
                                  <w:color w:val="000000"/>
                                  <w:sz w:val="14"/>
                                  <w:szCs w:val="14"/>
                                </w:rPr>
                                <w:t>Uu</w:t>
                              </w:r>
                            </w:p>
                          </w:txbxContent>
                        </wps:txbx>
                        <wps:bodyPr rot="0" vert="horz" wrap="none" lIns="0" tIns="0" rIns="0" bIns="0" anchor="t" anchorCtr="0">
                          <a:spAutoFit/>
                        </wps:bodyPr>
                      </wps:wsp>
                      <wps:wsp>
                        <wps:cNvPr id="916" name="Rectangle 87"/>
                        <wps:cNvSpPr>
                          <a:spLocks noChangeArrowheads="1"/>
                        </wps:cNvSpPr>
                        <wps:spPr bwMode="auto">
                          <a:xfrm>
                            <a:off x="2285365" y="842645"/>
                            <a:ext cx="38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86FBC" w14:textId="77777777" w:rsidR="00863B41" w:rsidRDefault="00863B41" w:rsidP="00863B41">
                              <w:r>
                                <w:rPr>
                                  <w:rFonts w:ascii="微软雅黑" w:eastAsia="微软雅黑" w:cs="微软雅黑"/>
                                  <w:color w:val="000000"/>
                                  <w:sz w:val="14"/>
                                  <w:szCs w:val="14"/>
                                </w:rPr>
                                <w:t>-</w:t>
                              </w:r>
                            </w:p>
                          </w:txbxContent>
                        </wps:txbx>
                        <wps:bodyPr rot="0" vert="horz" wrap="none" lIns="0" tIns="0" rIns="0" bIns="0" anchor="t" anchorCtr="0">
                          <a:spAutoFit/>
                        </wps:bodyPr>
                      </wps:wsp>
                      <wps:wsp>
                        <wps:cNvPr id="917" name="Rectangle 88"/>
                        <wps:cNvSpPr>
                          <a:spLocks noChangeArrowheads="1"/>
                        </wps:cNvSpPr>
                        <wps:spPr bwMode="auto">
                          <a:xfrm>
                            <a:off x="2323465" y="842645"/>
                            <a:ext cx="2266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2B22" w14:textId="77777777" w:rsidR="00863B41" w:rsidRDefault="00863B41" w:rsidP="00863B41">
                              <w:r>
                                <w:rPr>
                                  <w:rFonts w:ascii="微软雅黑" w:eastAsia="微软雅黑" w:cs="微软雅黑"/>
                                  <w:color w:val="000000"/>
                                  <w:sz w:val="14"/>
                                  <w:szCs w:val="14"/>
                                </w:rPr>
                                <w:t>SRAP</w:t>
                              </w:r>
                            </w:p>
                          </w:txbxContent>
                        </wps:txbx>
                        <wps:bodyPr rot="0" vert="horz" wrap="none" lIns="0" tIns="0" rIns="0" bIns="0" anchor="t" anchorCtr="0">
                          <a:spAutoFit/>
                        </wps:bodyPr>
                      </wps:wsp>
                      <wps:wsp>
                        <wps:cNvPr id="918" name="Rectangle 89"/>
                        <wps:cNvSpPr>
                          <a:spLocks noChangeArrowheads="1"/>
                        </wps:cNvSpPr>
                        <wps:spPr bwMode="auto">
                          <a:xfrm>
                            <a:off x="615315" y="792480"/>
                            <a:ext cx="518160" cy="2165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9" name="Rectangle 90"/>
                        <wps:cNvSpPr>
                          <a:spLocks noChangeArrowheads="1"/>
                        </wps:cNvSpPr>
                        <wps:spPr bwMode="auto">
                          <a:xfrm>
                            <a:off x="615315" y="792480"/>
                            <a:ext cx="518160" cy="2165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0" name="Rectangle 91"/>
                        <wps:cNvSpPr>
                          <a:spLocks noChangeArrowheads="1"/>
                        </wps:cNvSpPr>
                        <wps:spPr bwMode="auto">
                          <a:xfrm>
                            <a:off x="662305" y="842645"/>
                            <a:ext cx="1663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A74CC" w14:textId="77777777" w:rsidR="00863B41" w:rsidRDefault="00863B41" w:rsidP="00863B41">
                              <w:r>
                                <w:rPr>
                                  <w:rFonts w:ascii="微软雅黑" w:eastAsia="微软雅黑" w:cs="微软雅黑"/>
                                  <w:color w:val="000000"/>
                                  <w:sz w:val="14"/>
                                  <w:szCs w:val="14"/>
                                </w:rPr>
                                <w:t>PC5</w:t>
                              </w:r>
                            </w:p>
                          </w:txbxContent>
                        </wps:txbx>
                        <wps:bodyPr rot="0" vert="horz" wrap="none" lIns="0" tIns="0" rIns="0" bIns="0" anchor="t" anchorCtr="0">
                          <a:spAutoFit/>
                        </wps:bodyPr>
                      </wps:wsp>
                      <wps:wsp>
                        <wps:cNvPr id="921" name="Rectangle 92"/>
                        <wps:cNvSpPr>
                          <a:spLocks noChangeArrowheads="1"/>
                        </wps:cNvSpPr>
                        <wps:spPr bwMode="auto">
                          <a:xfrm>
                            <a:off x="826770" y="842645"/>
                            <a:ext cx="38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F677E" w14:textId="77777777" w:rsidR="00863B41" w:rsidRDefault="00863B41" w:rsidP="00863B41">
                              <w:r>
                                <w:rPr>
                                  <w:rFonts w:ascii="微软雅黑" w:eastAsia="微软雅黑" w:cs="微软雅黑"/>
                                  <w:color w:val="000000"/>
                                  <w:sz w:val="14"/>
                                  <w:szCs w:val="14"/>
                                </w:rPr>
                                <w:t>-</w:t>
                              </w:r>
                            </w:p>
                          </w:txbxContent>
                        </wps:txbx>
                        <wps:bodyPr rot="0" vert="horz" wrap="none" lIns="0" tIns="0" rIns="0" bIns="0" anchor="t" anchorCtr="0">
                          <a:spAutoFit/>
                        </wps:bodyPr>
                      </wps:wsp>
                      <wps:wsp>
                        <wps:cNvPr id="922" name="Rectangle 93"/>
                        <wps:cNvSpPr>
                          <a:spLocks noChangeArrowheads="1"/>
                        </wps:cNvSpPr>
                        <wps:spPr bwMode="auto">
                          <a:xfrm>
                            <a:off x="864870" y="842645"/>
                            <a:ext cx="2266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1F4C9" w14:textId="77777777" w:rsidR="00863B41" w:rsidRDefault="00863B41" w:rsidP="00863B41">
                              <w:r>
                                <w:rPr>
                                  <w:rFonts w:ascii="微软雅黑" w:eastAsia="微软雅黑" w:cs="微软雅黑"/>
                                  <w:color w:val="000000"/>
                                  <w:sz w:val="14"/>
                                  <w:szCs w:val="14"/>
                                </w:rPr>
                                <w:t>SRAP</w:t>
                              </w:r>
                            </w:p>
                          </w:txbxContent>
                        </wps:txbx>
                        <wps:bodyPr rot="0" vert="horz" wrap="none" lIns="0" tIns="0" rIns="0" bIns="0" anchor="t" anchorCtr="0">
                          <a:spAutoFit/>
                        </wps:bodyPr>
                      </wps:wsp>
                      <wps:wsp>
                        <wps:cNvPr id="923" name="Rectangle 94"/>
                        <wps:cNvSpPr>
                          <a:spLocks noChangeArrowheads="1"/>
                        </wps:cNvSpPr>
                        <wps:spPr bwMode="auto">
                          <a:xfrm>
                            <a:off x="1581785" y="794385"/>
                            <a:ext cx="519430" cy="21463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95"/>
                        <wps:cNvSpPr>
                          <a:spLocks noChangeArrowheads="1"/>
                        </wps:cNvSpPr>
                        <wps:spPr bwMode="auto">
                          <a:xfrm>
                            <a:off x="1581785" y="794385"/>
                            <a:ext cx="519430" cy="21463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Rectangle 96"/>
                        <wps:cNvSpPr>
                          <a:spLocks noChangeArrowheads="1"/>
                        </wps:cNvSpPr>
                        <wps:spPr bwMode="auto">
                          <a:xfrm>
                            <a:off x="1628775" y="842645"/>
                            <a:ext cx="1663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89CB5" w14:textId="77777777" w:rsidR="00863B41" w:rsidRDefault="00863B41" w:rsidP="00863B41">
                              <w:r>
                                <w:rPr>
                                  <w:rFonts w:ascii="微软雅黑" w:eastAsia="微软雅黑" w:cs="微软雅黑"/>
                                  <w:color w:val="000000"/>
                                  <w:sz w:val="14"/>
                                  <w:szCs w:val="14"/>
                                </w:rPr>
                                <w:t>PC5</w:t>
                              </w:r>
                            </w:p>
                          </w:txbxContent>
                        </wps:txbx>
                        <wps:bodyPr rot="0" vert="horz" wrap="none" lIns="0" tIns="0" rIns="0" bIns="0" anchor="t" anchorCtr="0">
                          <a:spAutoFit/>
                        </wps:bodyPr>
                      </wps:wsp>
                      <wps:wsp>
                        <wps:cNvPr id="926" name="Rectangle 97"/>
                        <wps:cNvSpPr>
                          <a:spLocks noChangeArrowheads="1"/>
                        </wps:cNvSpPr>
                        <wps:spPr bwMode="auto">
                          <a:xfrm>
                            <a:off x="1793875" y="842645"/>
                            <a:ext cx="3873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0B5DA" w14:textId="77777777" w:rsidR="00863B41" w:rsidRDefault="00863B41" w:rsidP="00863B41">
                              <w:r>
                                <w:rPr>
                                  <w:rFonts w:ascii="微软雅黑" w:eastAsia="微软雅黑" w:cs="微软雅黑"/>
                                  <w:color w:val="000000"/>
                                  <w:sz w:val="14"/>
                                  <w:szCs w:val="14"/>
                                </w:rPr>
                                <w:t>-</w:t>
                              </w:r>
                            </w:p>
                          </w:txbxContent>
                        </wps:txbx>
                        <wps:bodyPr rot="0" vert="horz" wrap="none" lIns="0" tIns="0" rIns="0" bIns="0" anchor="t" anchorCtr="0">
                          <a:spAutoFit/>
                        </wps:bodyPr>
                      </wps:wsp>
                      <wps:wsp>
                        <wps:cNvPr id="927" name="Rectangle 98"/>
                        <wps:cNvSpPr>
                          <a:spLocks noChangeArrowheads="1"/>
                        </wps:cNvSpPr>
                        <wps:spPr bwMode="auto">
                          <a:xfrm>
                            <a:off x="1831975" y="842645"/>
                            <a:ext cx="2266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D4DD4" w14:textId="77777777" w:rsidR="00863B41" w:rsidRDefault="00863B41" w:rsidP="00863B41">
                              <w:r>
                                <w:rPr>
                                  <w:rFonts w:ascii="微软雅黑" w:eastAsia="微软雅黑" w:cs="微软雅黑"/>
                                  <w:color w:val="000000"/>
                                  <w:sz w:val="14"/>
                                  <w:szCs w:val="14"/>
                                </w:rPr>
                                <w:t>SRAP</w:t>
                              </w:r>
                            </w:p>
                          </w:txbxContent>
                        </wps:txbx>
                        <wps:bodyPr rot="0" vert="horz" wrap="none" lIns="0" tIns="0" rIns="0" bIns="0" anchor="t" anchorCtr="0">
                          <a:spAutoFit/>
                        </wps:bodyPr>
                      </wps:wsp>
                      <wps:wsp>
                        <wps:cNvPr id="928" name="Freeform 99"/>
                        <wps:cNvSpPr>
                          <a:spLocks noEditPoints="1"/>
                        </wps:cNvSpPr>
                        <wps:spPr bwMode="auto">
                          <a:xfrm>
                            <a:off x="3557905" y="641350"/>
                            <a:ext cx="290830" cy="367665"/>
                          </a:xfrm>
                          <a:custGeom>
                            <a:avLst/>
                            <a:gdLst>
                              <a:gd name="T0" fmla="*/ 49 w 458"/>
                              <a:gd name="T1" fmla="*/ 37 h 579"/>
                              <a:gd name="T2" fmla="*/ 433 w 458"/>
                              <a:gd name="T3" fmla="*/ 522 h 579"/>
                              <a:gd name="T4" fmla="*/ 408 w 458"/>
                              <a:gd name="T5" fmla="*/ 541 h 579"/>
                              <a:gd name="T6" fmla="*/ 25 w 458"/>
                              <a:gd name="T7" fmla="*/ 57 h 579"/>
                              <a:gd name="T8" fmla="*/ 49 w 458"/>
                              <a:gd name="T9" fmla="*/ 37 h 579"/>
                              <a:gd name="T10" fmla="*/ 18 w 458"/>
                              <a:gd name="T11" fmla="*/ 87 h 579"/>
                              <a:gd name="T12" fmla="*/ 0 w 458"/>
                              <a:gd name="T13" fmla="*/ 0 h 579"/>
                              <a:gd name="T14" fmla="*/ 81 w 458"/>
                              <a:gd name="T15" fmla="*/ 38 h 579"/>
                              <a:gd name="T16" fmla="*/ 18 w 458"/>
                              <a:gd name="T17" fmla="*/ 87 h 579"/>
                              <a:gd name="T18" fmla="*/ 439 w 458"/>
                              <a:gd name="T19" fmla="*/ 491 h 579"/>
                              <a:gd name="T20" fmla="*/ 458 w 458"/>
                              <a:gd name="T21" fmla="*/ 579 h 579"/>
                              <a:gd name="T22" fmla="*/ 377 w 458"/>
                              <a:gd name="T23" fmla="*/ 540 h 579"/>
                              <a:gd name="T24" fmla="*/ 439 w 458"/>
                              <a:gd name="T25" fmla="*/ 491 h 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8" h="579">
                                <a:moveTo>
                                  <a:pt x="49" y="37"/>
                                </a:moveTo>
                                <a:lnTo>
                                  <a:pt x="433" y="522"/>
                                </a:lnTo>
                                <a:lnTo>
                                  <a:pt x="408" y="541"/>
                                </a:lnTo>
                                <a:lnTo>
                                  <a:pt x="25" y="57"/>
                                </a:lnTo>
                                <a:lnTo>
                                  <a:pt x="49" y="37"/>
                                </a:lnTo>
                                <a:close/>
                                <a:moveTo>
                                  <a:pt x="18" y="87"/>
                                </a:moveTo>
                                <a:lnTo>
                                  <a:pt x="0" y="0"/>
                                </a:lnTo>
                                <a:lnTo>
                                  <a:pt x="81" y="38"/>
                                </a:lnTo>
                                <a:lnTo>
                                  <a:pt x="18" y="87"/>
                                </a:lnTo>
                                <a:close/>
                                <a:moveTo>
                                  <a:pt x="439" y="491"/>
                                </a:moveTo>
                                <a:lnTo>
                                  <a:pt x="458" y="579"/>
                                </a:lnTo>
                                <a:lnTo>
                                  <a:pt x="377" y="540"/>
                                </a:lnTo>
                                <a:lnTo>
                                  <a:pt x="439" y="491"/>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929" name="Freeform 100"/>
                        <wps:cNvSpPr>
                          <a:spLocks noEditPoints="1"/>
                        </wps:cNvSpPr>
                        <wps:spPr bwMode="auto">
                          <a:xfrm>
                            <a:off x="3324860" y="641350"/>
                            <a:ext cx="233045" cy="145415"/>
                          </a:xfrm>
                          <a:custGeom>
                            <a:avLst/>
                            <a:gdLst>
                              <a:gd name="T0" fmla="*/ 93 w 367"/>
                              <a:gd name="T1" fmla="*/ 189 h 229"/>
                              <a:gd name="T2" fmla="*/ 291 w 367"/>
                              <a:gd name="T3" fmla="*/ 66 h 229"/>
                              <a:gd name="T4" fmla="*/ 274 w 367"/>
                              <a:gd name="T5" fmla="*/ 40 h 229"/>
                              <a:gd name="T6" fmla="*/ 76 w 367"/>
                              <a:gd name="T7" fmla="*/ 163 h 229"/>
                              <a:gd name="T8" fmla="*/ 93 w 367"/>
                              <a:gd name="T9" fmla="*/ 189 h 229"/>
                              <a:gd name="T10" fmla="*/ 70 w 367"/>
                              <a:gd name="T11" fmla="*/ 115 h 229"/>
                              <a:gd name="T12" fmla="*/ 0 w 367"/>
                              <a:gd name="T13" fmla="*/ 229 h 229"/>
                              <a:gd name="T14" fmla="*/ 133 w 367"/>
                              <a:gd name="T15" fmla="*/ 216 h 229"/>
                              <a:gd name="T16" fmla="*/ 70 w 367"/>
                              <a:gd name="T17" fmla="*/ 115 h 229"/>
                              <a:gd name="T18" fmla="*/ 297 w 367"/>
                              <a:gd name="T19" fmla="*/ 114 h 229"/>
                              <a:gd name="T20" fmla="*/ 367 w 367"/>
                              <a:gd name="T21" fmla="*/ 0 h 229"/>
                              <a:gd name="T22" fmla="*/ 234 w 367"/>
                              <a:gd name="T23" fmla="*/ 13 h 229"/>
                              <a:gd name="T24" fmla="*/ 297 w 367"/>
                              <a:gd name="T25" fmla="*/ 114 h 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7" h="229">
                                <a:moveTo>
                                  <a:pt x="93" y="189"/>
                                </a:moveTo>
                                <a:lnTo>
                                  <a:pt x="291" y="66"/>
                                </a:lnTo>
                                <a:lnTo>
                                  <a:pt x="274" y="40"/>
                                </a:lnTo>
                                <a:lnTo>
                                  <a:pt x="76" y="163"/>
                                </a:lnTo>
                                <a:lnTo>
                                  <a:pt x="93" y="189"/>
                                </a:lnTo>
                                <a:close/>
                                <a:moveTo>
                                  <a:pt x="70" y="115"/>
                                </a:moveTo>
                                <a:lnTo>
                                  <a:pt x="0" y="229"/>
                                </a:lnTo>
                                <a:lnTo>
                                  <a:pt x="133" y="216"/>
                                </a:lnTo>
                                <a:lnTo>
                                  <a:pt x="70" y="115"/>
                                </a:lnTo>
                                <a:close/>
                                <a:moveTo>
                                  <a:pt x="297" y="114"/>
                                </a:moveTo>
                                <a:lnTo>
                                  <a:pt x="367" y="0"/>
                                </a:lnTo>
                                <a:lnTo>
                                  <a:pt x="234" y="13"/>
                                </a:lnTo>
                                <a:lnTo>
                                  <a:pt x="297" y="114"/>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930" name="Rectangle 101"/>
                        <wps:cNvSpPr>
                          <a:spLocks noChangeArrowheads="1"/>
                        </wps:cNvSpPr>
                        <wps:spPr bwMode="auto">
                          <a:xfrm>
                            <a:off x="3431540" y="36830"/>
                            <a:ext cx="2514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F8B7D" w14:textId="77777777" w:rsidR="00863B41" w:rsidRDefault="00863B41" w:rsidP="00863B41">
                              <w:r>
                                <w:rPr>
                                  <w:rFonts w:ascii="微软雅黑" w:eastAsia="微软雅黑" w:cs="微软雅黑"/>
                                  <w:b/>
                                  <w:bCs/>
                                  <w:color w:val="000000"/>
                                  <w:sz w:val="18"/>
                                  <w:szCs w:val="18"/>
                                </w:rPr>
                                <w:t>gNB</w:t>
                              </w:r>
                            </w:p>
                          </w:txbxContent>
                        </wps:txbx>
                        <wps:bodyPr rot="0" vert="horz" wrap="none" lIns="0" tIns="0" rIns="0" bIns="0" anchor="t" anchorCtr="0">
                          <a:spAutoFit/>
                        </wps:bodyPr>
                      </wps:wsp>
                    </wpc:wpc>
                  </a:graphicData>
                </a:graphic>
              </wp:inline>
            </w:drawing>
          </mc:Choice>
          <mc:Fallback>
            <w:pict>
              <v:group w14:anchorId="619EC9C2" id="画布 931" o:spid="_x0000_s1026" editas="canvas" style="width:329pt;height:181.05pt;mso-position-horizontal-relative:char;mso-position-vertical-relative:line" coordsize="41783,22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783;height:22993;visibility:visible;mso-wrap-style:square">
                  <v:fill o:detectmouseclick="t"/>
                  <v:path o:connecttype="none"/>
                </v:shape>
                <v:rect id="Rectangle 5" o:spid="_x0000_s1028" style="position:absolute;left:952;top:14351;width:5182;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7zksQA&#10;AADcAAAADwAAAGRycy9kb3ducmV2LnhtbESPQWvCQBSE7wX/w/KE3ppNbagSXUUUS68xGq+P7DMJ&#10;zb4N2TVJ/323UOhxmJlvmM1uMq0YqHeNZQWvUQyCuLS64UrBJT+9rEA4j6yxtUwKvsnBbjt72mCq&#10;7cgZDWdfiQBhl6KC2vsuldKVNRl0ke2Ig3e3vUEfZF9J3eMY4KaVizh+lwYbDgs1dnSoqfw6P4yC&#10;4qS7PDu0j2K//Bjv1/KYDLdcqef5tF+D8DT5//Bf+1MrWL0l8HsmHA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e85LEAAAA3AAAAA8AAAAAAAAAAAAAAAAAmAIAAGRycy9k&#10;b3ducmV2LnhtbFBLBQYAAAAABAAEAPUAAACJAwAAAAA=&#10;" fillcolor="#92d050" stroked="f"/>
                <v:rect id="Rectangle 6" o:spid="_x0000_s1029" style="position:absolute;left:952;top:14351;width:5182;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vsUA&#10;AADcAAAADwAAAGRycy9kb3ducmV2LnhtbESPT2vCQBTE70K/w/IKvYhuWrGEmFW0UPVY03p/Zl/+&#10;YPZtml1j7KfvFoQeh5n5DZOuBtOInjpXW1bwPI1AEOdW11wq+Pp8n8QgnEfW2FgmBTdysFo+jFJM&#10;tL3ygfrMlyJA2CWooPK+TaR0eUUG3dS2xMErbGfQB9mVUnd4DXDTyJcoepUGaw4LFbb0VlF+zi5G&#10;wYd2fXRqforxnnen3Xe2OdrtoNTT47BegPA0+P/wvb3XCuLZH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3Nm+xQAAANwAAAAPAAAAAAAAAAAAAAAAAJgCAABkcnMv&#10;ZG93bnJldi54bWxQSwUGAAAAAAQABAD1AAAAigMAAAAA&#10;" filled="f" strokecolor="#1d1d1a" strokeweight=".7pt">
                  <v:stroke joinstyle="round"/>
                </v:rect>
                <v:rect id="Rectangle 7" o:spid="_x0000_s1030" style="position:absolute;left:2406;top:14668;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14:paraId="29977DC1" w14:textId="77777777" w:rsidR="00863B41" w:rsidRDefault="00863B41" w:rsidP="00863B41">
                        <w:r>
                          <w:rPr>
                            <w:rFonts w:ascii="微软雅黑" w:eastAsia="微软雅黑" w:cs="微软雅黑"/>
                            <w:color w:val="000000"/>
                            <w:sz w:val="18"/>
                            <w:szCs w:val="18"/>
                          </w:rPr>
                          <w:t>PHY</w:t>
                        </w:r>
                      </w:p>
                    </w:txbxContent>
                  </v:textbox>
                </v:rect>
                <v:rect id="Rectangle 8" o:spid="_x0000_s1031" style="position:absolute;left:18294;top:406;width:280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14:paraId="33C01B9F" w14:textId="77777777" w:rsidR="00863B41" w:rsidRDefault="00863B41" w:rsidP="00863B41">
                        <w:r>
                          <w:rPr>
                            <w:rFonts w:ascii="微软雅黑" w:eastAsia="微软雅黑" w:cs="微软雅黑"/>
                            <w:b/>
                            <w:bCs/>
                            <w:color w:val="000000"/>
                            <w:sz w:val="18"/>
                            <w:szCs w:val="18"/>
                          </w:rPr>
                          <w:t>relay</w:t>
                        </w:r>
                      </w:p>
                    </w:txbxContent>
                  </v:textbox>
                </v:rect>
                <v:rect id="Rectangle 9" o:spid="_x0000_s1032" style="position:absolute;left:21437;top:406;width:154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14:paraId="6BF079AD" w14:textId="77777777" w:rsidR="00863B41" w:rsidRDefault="00863B41" w:rsidP="00863B41">
                        <w:r>
                          <w:rPr>
                            <w:rFonts w:ascii="微软雅黑" w:eastAsia="微软雅黑" w:cs="微软雅黑"/>
                            <w:b/>
                            <w:bCs/>
                            <w:color w:val="000000"/>
                            <w:sz w:val="18"/>
                            <w:szCs w:val="18"/>
                          </w:rPr>
                          <w:t>UE</w:t>
                        </w:r>
                      </w:p>
                    </w:txbxContent>
                  </v:textbox>
                </v:rect>
                <v:rect id="Rectangle 10" o:spid="_x0000_s1033" style="position:absolute;left:3365;top:361;width:489;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14:paraId="0378D6AA" w14:textId="77777777" w:rsidR="00863B41" w:rsidRDefault="00863B41" w:rsidP="00863B41">
                        <w:r>
                          <w:rPr>
                            <w:rFonts w:ascii="微软雅黑" w:eastAsia="微软雅黑" w:cs="微软雅黑"/>
                            <w:b/>
                            <w:bCs/>
                            <w:color w:val="000000"/>
                            <w:sz w:val="18"/>
                            <w:szCs w:val="18"/>
                          </w:rPr>
                          <w:t>r</w:t>
                        </w:r>
                      </w:p>
                    </w:txbxContent>
                  </v:textbox>
                </v:rect>
                <v:rect id="Rectangle 11" o:spid="_x0000_s1034" style="position:absolute;left:3854;top:361;width:368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14:paraId="4DCFF220" w14:textId="77777777" w:rsidR="00863B41" w:rsidRDefault="00863B41" w:rsidP="00863B41">
                        <w:r>
                          <w:rPr>
                            <w:rFonts w:ascii="微软雅黑" w:eastAsia="微软雅黑" w:cs="微软雅黑"/>
                            <w:b/>
                            <w:bCs/>
                            <w:color w:val="000000"/>
                            <w:sz w:val="18"/>
                            <w:szCs w:val="18"/>
                          </w:rPr>
                          <w:t xml:space="preserve">emote </w:t>
                        </w:r>
                      </w:p>
                    </w:txbxContent>
                  </v:textbox>
                </v:rect>
                <v:rect id="Rectangle 12" o:spid="_x0000_s1035" style="position:absolute;left:7880;top:361;width:1543;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14:paraId="3D88A292" w14:textId="77777777" w:rsidR="00863B41" w:rsidRDefault="00863B41" w:rsidP="00863B41">
                        <w:r>
                          <w:rPr>
                            <w:rFonts w:ascii="微软雅黑" w:eastAsia="微软雅黑" w:cs="微软雅黑"/>
                            <w:b/>
                            <w:bCs/>
                            <w:color w:val="000000"/>
                            <w:sz w:val="18"/>
                            <w:szCs w:val="18"/>
                          </w:rPr>
                          <w:t>UE</w:t>
                        </w:r>
                      </w:p>
                    </w:txbxContent>
                  </v:textbox>
                </v:rect>
                <v:shape id="Freeform 13" o:spid="_x0000_s1036" style="position:absolute;left:3168;top:16478;width:35700;height:3981;visibility:visible;mso-wrap-style:square;v-text-anchor:top" coordsize="5622,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blMIA&#10;AADcAAAADwAAAGRycy9kb3ducmV2LnhtbESPQYvCMBSE78L+h/AWvGm6skjpGkUEYWVBaNX72+bZ&#10;FJuX2kSt/94IgsdhZr5hZoveNuJKna8dK/gaJyCIS6drrhTsd+tRCsIHZI2NY1JwJw+L+cdghpl2&#10;N87pWoRKRAj7DBWYENpMSl8asujHriWO3tF1FkOUXSV1h7cIt42cJMlUWqw5LhhsaWWoPBUXq+B/&#10;Hfbetds/601xSHabc57mZ6WGn/3yB0SgPrzDr/avVpB+T+B5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BuUwgAAANwAAAAPAAAAAAAAAAAAAAAAAJgCAABkcnMvZG93&#10;bnJldi54bWxQSwUGAAAAAAQABAD1AAAAhwMAAAAA&#10;" path="m76,107r,504l60,596r5502,l5547,611r,-511l5578,100r,527l45,627r,-520l76,107xm,126l60,6r60,120l,126xm5502,120l5562,r60,120l5502,120xe" fillcolor="#548235" strokecolor="#548235" strokeweight="0">
                  <v:path arrowok="t" o:connecttype="custom" o:connectlocs="48260,67945;48260,387985;38100,378460;3531870,378460;3522345,387985;3522345,63500;3542030,63500;3542030,398145;28575,398145;28575,67945;48260,67945;0,80010;38100,3810;76200,80010;0,80010;3493770,76200;3531870,0;3569970,76200;3493770,76200" o:connectangles="0,0,0,0,0,0,0,0,0,0,0,0,0,0,0,0,0,0,0"/>
                  <o:lock v:ext="edit" verticies="t"/>
                </v:shape>
                <v:rect id="Rectangle 14" o:spid="_x0000_s1037" style="position:absolute;left:20967;top:12204;width:5182;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7jz8UA&#10;AADcAAAADwAAAGRycy9kb3ducmV2LnhtbESPQWvCQBSE7wX/w/KE3urGtpSQuoYSsRQKglHp9Zl9&#10;Jmmyb0N2jem/d4WCx2FmvmEW6WhaMVDvassK5rMIBHFhdc2lgv1u/RSDcB5ZY2uZFPyRg3Q5eVhg&#10;ou2FtzTkvhQBwi5BBZX3XSKlKyoy6Ga2Iw7eyfYGfZB9KXWPlwA3rXyOojdpsOawUGFHWUVFk5+N&#10;gvFw/NHrs6HPYbWn799NnjVDptTjdPx4B+Fp9Pfwf/tLK4hfX+B2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zuPPxQAAANwAAAAPAAAAAAAAAAAAAAAAAJgCAABkcnMv&#10;ZG93bnJldi54bWxQSwUGAAAAAAQABAD1AAAAigMAAAAA&#10;" fillcolor="#bdd7ee" stroked="f"/>
                <v:rect id="Rectangle 15" o:spid="_x0000_s1038" style="position:absolute;left:20967;top:12204;width:5182;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PWMMA&#10;AADcAAAADwAAAGRycy9kb3ducmV2LnhtbESPT4vCMBTE74LfITxhL6Kpi4hUo+iCf45r1fuzebbF&#10;5qXbxNrdT78RBI/DzPyGmS9bU4qGaldYVjAaRiCIU6sLzhScjpvBFITzyBpLy6TglxwsF93OHGNt&#10;H3ygJvGZCBB2MSrIva9iKV2ak0E3tBVx8K62NuiDrDOpa3wEuCnlZxRNpMGCw0KOFX3llN6Su1Hw&#10;rV0TXcq/a3/Pu8vuJ1mf7bZV6qPXrmYgPLX+HX6191rBdDyG5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YPWMMAAADcAAAADwAAAAAAAAAAAAAAAACYAgAAZHJzL2Rv&#10;d25yZXYueG1sUEsFBgAAAAAEAAQA9QAAAIgDAAAAAA==&#10;" filled="f" strokecolor="#1d1d1a" strokeweight=".7pt">
                  <v:stroke joinstyle="round"/>
                </v:rect>
                <v:rect id="Rectangle 16" o:spid="_x0000_s1039" style="position:absolute;left:22225;top:12509;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14:paraId="3DD198ED" w14:textId="77777777" w:rsidR="00863B41" w:rsidRDefault="00863B41" w:rsidP="00863B41">
                        <w:r>
                          <w:rPr>
                            <w:rFonts w:ascii="微软雅黑" w:eastAsia="微软雅黑" w:cs="微软雅黑"/>
                            <w:color w:val="000000"/>
                            <w:sz w:val="18"/>
                            <w:szCs w:val="18"/>
                          </w:rPr>
                          <w:t>MAC</w:t>
                        </w:r>
                      </w:p>
                    </w:txbxContent>
                  </v:textbox>
                </v:rect>
                <v:rect id="Rectangle 17" o:spid="_x0000_s1040" style="position:absolute;left:20967;top:14325;width:518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lAV8MA&#10;AADcAAAADwAAAGRycy9kb3ducmV2LnhtbESPQYvCMBSE7wv+h/AEb2uqLCLVKFJRFoSFrYrXZ/Ns&#10;q81LaWLt/vuNIHgcZuYbZr7sTCVaalxpWcFoGIEgzqwuOVdw2G8+pyCcR9ZYWSYFf+Rgueh9zDHW&#10;9sG/1KY+FwHCLkYFhfd1LKXLCjLohrYmDt7FNgZ9kE0udYOPADeVHEfRRBosOSwUWFNSUHZL70ZB&#10;dzyf9OZuaNuuD7S7/qTJrU2UGvS71QyEp86/w6/2t1Yw/ZrA80w4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lAV8MAAADcAAAADwAAAAAAAAAAAAAAAACYAgAAZHJzL2Rv&#10;d25yZXYueG1sUEsFBgAAAAAEAAQA9QAAAIgDAAAAAA==&#10;" fillcolor="#bdd7ee" stroked="f"/>
                <v:rect id="Rectangle 18" o:spid="_x0000_s1041" style="position:absolute;left:20967;top:14325;width:518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RL8UA&#10;AADcAAAADwAAAGRycy9kb3ducmV2LnhtbESPT2vCQBTE70K/w/IKvYhuWsSGmFW0UPVY03p/Zl/+&#10;YPZtml1j7KfvFoQeh5n5DZOuBtOInjpXW1bwPI1AEOdW11wq+Pp8n8QgnEfW2FgmBTdysFo+jFJM&#10;tL3ygfrMlyJA2CWooPK+TaR0eUUG3dS2xMErbGfQB9mVUnd4DXDTyJcomkuDNYeFClt6qyg/Zxej&#10;4EO7Pjo1P8V4z7vT7jvbHO12UOrpcVgvQHga/H/43t5rBfHsFf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JEvxQAAANwAAAAPAAAAAAAAAAAAAAAAAJgCAABkcnMv&#10;ZG93bnJldi54bWxQSwUGAAAAAAQABAD1AAAAigMAAAAA&#10;" filled="f" strokecolor="#1d1d1a" strokeweight=".7pt">
                  <v:stroke joinstyle="round"/>
                </v:rect>
                <v:rect id="Rectangle 19" o:spid="_x0000_s1042" style="position:absolute;left:22421;top:14636;width:2274;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14:paraId="2CE4866E" w14:textId="77777777" w:rsidR="00863B41" w:rsidRDefault="00863B41" w:rsidP="00863B41">
                        <w:r>
                          <w:rPr>
                            <w:rFonts w:ascii="微软雅黑" w:eastAsia="微软雅黑" w:cs="微软雅黑"/>
                            <w:color w:val="000000"/>
                            <w:sz w:val="18"/>
                            <w:szCs w:val="18"/>
                          </w:rPr>
                          <w:t>PHY</w:t>
                        </w:r>
                      </w:p>
                    </w:txbxContent>
                  </v:textbox>
                </v:rect>
                <v:rect id="Rectangle 20" o:spid="_x0000_s1043" style="position:absolute;left:20967;top:10090;width:518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bUJcQA&#10;AADcAAAADwAAAGRycy9kb3ducmV2LnhtbESPQWvCQBSE70L/w/IK3nTTImKjq5QURRCEporXZ/aZ&#10;RLNvQ3aN8d+7QsHjMDPfMLNFZyrRUuNKywo+hhEI4szqknMFu7/lYALCeWSNlWVScCcHi/lbb4ax&#10;tjf+pTb1uQgQdjEqKLyvYyldVpBBN7Q1cfBOtjHog2xyqRu8Bbip5GcUjaXBksNCgTUlBWWX9GoU&#10;dPvjQS+vhlbtz442522aXNpEqf579z0F4anzr/B/e60VTEZf8Dw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m1CXEAAAA3AAAAA8AAAAAAAAAAAAAAAAAmAIAAGRycy9k&#10;b3ducmV2LnhtbFBLBQYAAAAABAAEAPUAAACJAwAAAAA=&#10;" fillcolor="#bdd7ee" stroked="f"/>
                <v:rect id="Rectangle 21" o:spid="_x0000_s1044" style="position:absolute;left:20967;top:10090;width:518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SfhsIA&#10;AADcAAAADwAAAGRycy9kb3ducmV2LnhtbERPTWvCQBC9F/wPyxS8lGajYJHoKlWw8dhGe59kxySY&#10;nY3ZbRL767uHgsfH+15vR9OInjpXW1Ywi2IQxIXVNZcKzqfD6xKE88gaG8uk4E4OtpvJ0xoTbQf+&#10;oj7zpQgh7BJUUHnfJlK6oiKDLrItceAutjPoA+xKqTscQrhp5DyO36TBmkNDhS3tKyqu2Y9R8Kld&#10;H+fN7+XlyGme3rLdt/0YlZo+j+8rEJ5G/xD/u49awXIR5ocz4Qj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dJ+GwgAAANwAAAAPAAAAAAAAAAAAAAAAAJgCAABkcnMvZG93&#10;bnJldi54bWxQSwUGAAAAAAQABAD1AAAAhwMAAAAA&#10;" filled="f" strokecolor="#1d1d1a" strokeweight=".7pt">
                  <v:stroke joinstyle="round"/>
                </v:rect>
                <v:rect id="Rectangle 22" o:spid="_x0000_s1045" style="position:absolute;left:22517;top:10401;width:2101;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14:paraId="5605E4A1" w14:textId="77777777" w:rsidR="00863B41" w:rsidRDefault="00863B41" w:rsidP="00863B41">
                        <w:r>
                          <w:rPr>
                            <w:rFonts w:ascii="微软雅黑" w:eastAsia="微软雅黑" w:cs="微软雅黑"/>
                            <w:color w:val="000000"/>
                            <w:sz w:val="18"/>
                            <w:szCs w:val="18"/>
                          </w:rPr>
                          <w:t>RLC</w:t>
                        </w:r>
                      </w:p>
                    </w:txbxContent>
                  </v:textbox>
                </v:rect>
                <v:rect id="Rectangle 23" o:spid="_x0000_s1046" style="position:absolute;left:30645;top:4102;width:9848;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sMA&#10;AADcAAAADwAAAGRycy9kb3ducmV2LnhtbESPT4vCMBTE74LfITxhL6KpwopUo+iCf45r1fuzebbF&#10;5qXbxNrdT78RBI/DzPyGmS9bU4qGaldYVjAaRiCIU6sLzhScjpvBFITzyBpLy6TglxwsF93OHGNt&#10;H3ygJvGZCBB2MSrIva9iKV2ak0E3tBVx8K62NuiDrDOpa3wEuCnlOIom0mDBYSHHir5ySm/J3Sj4&#10;1q6JLuXftb/n3WX3k6zPdtsq9dFrVzMQnlr/Dr/ae61g+jmG5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asMAAADcAAAADwAAAAAAAAAAAAAAAACYAgAAZHJzL2Rv&#10;d25yZXYueG1sUEsFBgAAAAAEAAQA9QAAAIgDAAAAAA==&#10;" filled="f" strokecolor="#1d1d1a" strokeweight=".7pt">
                  <v:stroke joinstyle="round"/>
                </v:rect>
                <v:rect id="Rectangle 24" o:spid="_x0000_s1047" style="position:absolute;left:34048;top:4483;width:30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14:paraId="3B20D6F2" w14:textId="77777777" w:rsidR="00863B41" w:rsidRDefault="00863B41" w:rsidP="00863B41">
                        <w:r>
                          <w:rPr>
                            <w:rFonts w:ascii="微软雅黑" w:eastAsia="微软雅黑" w:cs="微软雅黑"/>
                            <w:color w:val="000000"/>
                            <w:sz w:val="18"/>
                            <w:szCs w:val="18"/>
                          </w:rPr>
                          <w:t>PDCP</w:t>
                        </w:r>
                      </w:p>
                    </w:txbxContent>
                  </v:textbox>
                </v:rect>
                <v:rect id="Rectangle 25" o:spid="_x0000_s1048" style="position:absolute;left:30645;top:12204;width:5181;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7tZsUA&#10;AADcAAAADwAAAGRycy9kb3ducmV2LnhtbESPQWvCQBSE7wX/w/KE3urG0paQuoYSsRQKglHp9Zl9&#10;Jmmyb0N2jem/d4WCx2FmvmEW6WhaMVDvassK5rMIBHFhdc2lgv1u/RSDcB5ZY2uZFPyRg3Q5eVhg&#10;ou2FtzTkvhQBwi5BBZX3XSKlKyoy6Ga2Iw7eyfYGfZB9KXWPlwA3rXyOojdpsOawUGFHWUVFk5+N&#10;gvFw/NHrs6HPYbWn799NnjVDptTjdPx4B+Fp9Pfwf/tLK4hfX+B2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1mxQAAANwAAAAPAAAAAAAAAAAAAAAAAJgCAABkcnMv&#10;ZG93bnJldi54bWxQSwUGAAAAAAQABAD1AAAAigMAAAAA&#10;" fillcolor="#bdd7ee" stroked="f"/>
                <v:rect id="Rectangle 26" o:spid="_x0000_s1049" style="position:absolute;left:30645;top:12204;width:5181;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8HsMA&#10;AADcAAAADwAAAGRycy9kb3ducmV2LnhtbESPT4vCMBTE74LfITxhL6KpC4pUo+iCf45r1fuzebbF&#10;5qXbxNrdT78RBI/DzPyGmS9bU4qGaldYVjAaRiCIU6sLzhScjpvBFITzyBpLy6TglxwsF93OHGNt&#10;H3ygJvGZCBB2MSrIva9iKV2ak0E3tBVx8K62NuiDrDOpa3wEuCnlZxRNpMGCw0KOFX3llN6Su1Hw&#10;rV0TXcq/a3/Pu8vuJ1mf7bZV6qPXrmYgPLX+HX6191rBdDyG5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M8HsMAAADcAAAADwAAAAAAAAAAAAAAAACYAgAAZHJzL2Rv&#10;d25yZXYueG1sUEsFBgAAAAAEAAQA9QAAAIgDAAAAAA==&#10;" filled="f" strokecolor="#1d1d1a" strokeweight=".7pt">
                  <v:stroke joinstyle="round"/>
                </v:rect>
                <v:rect id="Rectangle 27" o:spid="_x0000_s1050" style="position:absolute;left:31902;top:12509;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14:paraId="75E2CF50" w14:textId="77777777" w:rsidR="00863B41" w:rsidRDefault="00863B41" w:rsidP="00863B41">
                        <w:r>
                          <w:rPr>
                            <w:rFonts w:ascii="微软雅黑" w:eastAsia="微软雅黑" w:cs="微软雅黑"/>
                            <w:color w:val="000000"/>
                            <w:sz w:val="18"/>
                            <w:szCs w:val="18"/>
                          </w:rPr>
                          <w:t>MAC</w:t>
                        </w:r>
                      </w:p>
                    </w:txbxContent>
                  </v:textbox>
                </v:rect>
                <v:rect id="Rectangle 28" o:spid="_x0000_s1051" style="position:absolute;left:30645;top:14325;width:51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xzEcUA&#10;AADcAAAADwAAAGRycy9kb3ducmV2LnhtbESPQWvCQBSE7wX/w/KE3urGQtuQuoYSsRQKglHp9Zl9&#10;Jmmyb0N2jem/d4WCx2FmvmEW6WhaMVDvassK5rMIBHFhdc2lgv1u/RSDcB5ZY2uZFPyRg3Q5eVhg&#10;ou2FtzTkvhQBwi5BBZX3XSKlKyoy6Ga2Iw7eyfYGfZB9KXWPlwA3rXyOoldpsOawUGFHWUVFk5+N&#10;gvFw/NHrs6HPYbWn799NnjVDptTjdPx4B+Fp9Pfwf/tLK4hf3uB2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HMRxQAAANwAAAAPAAAAAAAAAAAAAAAAAJgCAABkcnMv&#10;ZG93bnJldi54bWxQSwUGAAAAAAQABAD1AAAAigMAAAAA&#10;" fillcolor="#bdd7ee" stroked="f"/>
                <v:rect id="Rectangle 29" o:spid="_x0000_s1052" style="position:absolute;left:30645;top:14325;width:51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KTgMIA&#10;AADcAAAADwAAAGRycy9kb3ducmV2LnhtbERPTWvCQBC9F/wPyxS8lGajYJHoKlWw8dhGe59kxySY&#10;nY3ZbRL767uHgsfH+15vR9OInjpXW1Ywi2IQxIXVNZcKzqfD6xKE88gaG8uk4E4OtpvJ0xoTbQf+&#10;oj7zpQgh7BJUUHnfJlK6oiKDLrItceAutjPoA+xKqTscQrhp5DyO36TBmkNDhS3tKyqu2Y9R8Kld&#10;H+fN7+XlyGme3rLdt/0YlZo+j+8rEJ5G/xD/u49awXIR1oYz4Qj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ApOAwgAAANwAAAAPAAAAAAAAAAAAAAAAAJgCAABkcnMvZG93&#10;bnJldi54bWxQSwUGAAAAAAQABAD1AAAAhwMAAAAA&#10;" filled="f" strokecolor="#1d1d1a" strokeweight=".7pt">
                  <v:stroke joinstyle="round"/>
                </v:rect>
                <v:rect id="Rectangle 30" o:spid="_x0000_s1053" style="position:absolute;left:32099;top:14636;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14:paraId="19382242" w14:textId="77777777" w:rsidR="00863B41" w:rsidRDefault="00863B41" w:rsidP="00863B41">
                        <w:r>
                          <w:rPr>
                            <w:rFonts w:ascii="微软雅黑" w:eastAsia="微软雅黑" w:cs="微软雅黑"/>
                            <w:color w:val="000000"/>
                            <w:sz w:val="18"/>
                            <w:szCs w:val="18"/>
                          </w:rPr>
                          <w:t>PHY</w:t>
                        </w:r>
                      </w:p>
                    </w:txbxContent>
                  </v:textbox>
                </v:rect>
                <v:rect id="Rectangle 31" o:spid="_x0000_s1054" style="position:absolute;left:30645;top:10058;width:5181;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kh2MIA&#10;AADcAAAADwAAAGRycy9kb3ducmV2LnhtbERPTWuDQBC9F/oflin0Vtf0IMFklWBIKRQKtQm5TtyJ&#10;Gt1ZcTdq/333UOjx8b63+WJ6MdHoWssKVlEMgriyuuVawfH78LIG4Tyyxt4yKfghB3n2+LDFVNuZ&#10;v2gqfS1CCLsUFTTeD6mUrmrIoIvsQBy4qx0N+gDHWuoR5xBuevkax4k02HJoaHCgoqGqK+9GwXK6&#10;nPXhbuht2h/p4/ZZFt1UKPX8tOw2IDwt/l/8537XCtZJmB/OhCM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SHYwgAAANwAAAAPAAAAAAAAAAAAAAAAAJgCAABkcnMvZG93&#10;bnJldi54bWxQSwUGAAAAAAQABAD1AAAAhwMAAAAA&#10;" fillcolor="#bdd7ee" stroked="f"/>
                <v:rect id="Rectangle 32" o:spid="_x0000_s1055" style="position:absolute;left:30645;top:10058;width:5181;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woMMA&#10;AADcAAAADwAAAGRycy9kb3ducmV2LnhtbESPT4vCMBTE7wt+h/AEL7KmehDpGmUV/HN0q95fm2db&#10;tnmpTazVT28WhD0OM/MbZr7sTCVaalxpWcF4FIEgzqwuOVdwOm4+ZyCcR9ZYWSYFD3KwXPQ+5hhr&#10;e+cfahOfiwBhF6OCwvs6ltJlBRl0I1sTB+9iG4M+yCaXusF7gJtKTqJoKg2WHBYKrGldUPab3IyC&#10;g3ZtlFbPy3DPu3R3TVZnu+2UGvS77y8Qnjr/H36391rBbDqGvzPhCM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TwoMMAAADcAAAADwAAAAAAAAAAAAAAAACYAgAAZHJzL2Rv&#10;d25yZXYueG1sUEsFBgAAAAAEAAQA9QAAAIgDAAAAAA==&#10;" filled="f" strokecolor="#1d1d1a" strokeweight=".7pt">
                  <v:stroke joinstyle="round"/>
                </v:rect>
                <v:rect id="Rectangle 33" o:spid="_x0000_s1056" style="position:absolute;left:32188;top:10363;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14:paraId="1986EA90" w14:textId="77777777" w:rsidR="00863B41" w:rsidRDefault="00863B41" w:rsidP="00863B41">
                        <w:r>
                          <w:rPr>
                            <w:rFonts w:ascii="微软雅黑" w:eastAsia="微软雅黑" w:cs="微软雅黑"/>
                            <w:color w:val="000000"/>
                            <w:sz w:val="18"/>
                            <w:szCs w:val="18"/>
                          </w:rPr>
                          <w:t>RLC</w:t>
                        </w:r>
                      </w:p>
                    </w:txbxContent>
                  </v:textbox>
                </v:rect>
                <v:rect id="Rectangle 34" o:spid="_x0000_s1057" style="position:absolute;left:35877;top:12204;width:5194;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RE+8MA&#10;AADcAAAADwAAAGRycy9kb3ducmV2LnhtbESPT4vCMBTE74LfITzBm6arolKNIorLXrX+uT6aZ1u2&#10;eSlNbLvffiMIHoeZ+Q2z3namFA3VrrCs4GscgSBOrS44U3BJjqMlCOeRNZaWScEfOdhu+r01xtq2&#10;fKLm7DMRIOxiVJB7X8VSujQng25sK+LgPWxt0AdZZ1LX2Aa4KeUkiubSYMFhIceK9jmlv+enUXA7&#10;6io57cvnbbf4bh/X9DBr7olSw0G3W4Hw1PlP+N3+0QqW8ym8zo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RE+8MAAADcAAAADwAAAAAAAAAAAAAAAACYAgAAZHJzL2Rv&#10;d25yZXYueG1sUEsFBgAAAAAEAAQA9QAAAIgDAAAAAA==&#10;" fillcolor="#92d050" stroked="f"/>
                <v:rect id="Rectangle 35" o:spid="_x0000_s1058" style="position:absolute;left:35877;top:12204;width:5194;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NTOMMA&#10;AADcAAAADwAAAGRycy9kb3ducmV2LnhtbESPT4vCMBTE74LfITxhL6KpyyJSjaIL/jmuVe/P5tkW&#10;m5duE2vXT28WBI/DzPyGmS1aU4qGaldYVjAaRiCIU6sLzhQcD+vBBITzyBpLy6Tgjxws5t3ODGNt&#10;77ynJvGZCBB2MSrIva9iKV2ak0E3tBVx8C62NuiDrDOpa7wHuCnlZxSNpcGCw0KOFX3nlF6Tm1Hw&#10;o10TncvHpb/j7Xn7m6xOdtMq9dFrl1MQnlr/Dr/aO61gMv6C/zPhCM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NTOMMAAADcAAAADwAAAAAAAAAAAAAAAACYAgAAZHJzL2Rv&#10;d25yZXYueG1sUEsFBgAAAAAEAAQA9QAAAIgDAAAAAA==&#10;" filled="f" strokecolor="#1d1d1a" strokeweight=".7pt">
                  <v:stroke joinstyle="round"/>
                </v:rect>
                <v:rect id="Rectangle 36" o:spid="_x0000_s1059" style="position:absolute;left:37141;top:12509;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14:paraId="67E14CB5" w14:textId="77777777" w:rsidR="00863B41" w:rsidRDefault="00863B41" w:rsidP="00863B41">
                        <w:r>
                          <w:rPr>
                            <w:rFonts w:ascii="微软雅黑" w:eastAsia="微软雅黑" w:cs="微软雅黑"/>
                            <w:color w:val="000000"/>
                            <w:sz w:val="18"/>
                            <w:szCs w:val="18"/>
                          </w:rPr>
                          <w:t>MAC</w:t>
                        </w:r>
                      </w:p>
                    </w:txbxContent>
                  </v:textbox>
                </v:rect>
                <v:rect id="Rectangle 37" o:spid="_x0000_s1060" style="position:absolute;left:35877;top:14325;width:5194;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PnY8IA&#10;AADcAAAADwAAAGRycy9kb3ducmV2LnhtbESPQYvCMBSE74L/ITzBm6YrUqVrFFEUr9pd9/ponm3Z&#10;5qU0sa3/3giCx2FmvmFWm95UoqXGlZYVfE0jEMSZ1SXnCn7Sw2QJwnlkjZVlUvAgB5v1cLDCRNuO&#10;z9RefC4ChF2CCgrv60RKlxVk0E1tTRy8m20M+iCbXOoGuwA3lZxFUSwNlhwWCqxpV1D2f7kbBdeD&#10;rtPzrrpft4tjd/vN9vP2L1VqPOq33yA89f4TfrdPWsEyjuF1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djwgAAANwAAAAPAAAAAAAAAAAAAAAAAJgCAABkcnMvZG93&#10;bnJldi54bWxQSwUGAAAAAAQABAD1AAAAhwMAAAAA&#10;" fillcolor="#92d050" stroked="f"/>
                <v:rect id="Rectangle 38" o:spid="_x0000_s1061" style="position:absolute;left:35877;top:14325;width:5194;height:2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NT8QA&#10;AADcAAAADwAAAGRycy9kb3ducmV2LnhtbESPT4vCMBTE74LfITxhL6Kpe1CpRtEF/xzXqvdn82yL&#10;zUu3ibW7n34jCB6HmfkNM1+2phQN1a6wrGA0jEAQp1YXnCk4HTeDKQjnkTWWlknBLzlYLrqdOcba&#10;PvhATeIzESDsYlSQe1/FUro0J4NuaCvi4F1tbdAHWWdS1/gIcFPKzygaS4MFh4UcK/rKKb0ld6Pg&#10;W7smupR/1/6ed5fdT7I+222r1EevXc1AeGr9O/xq77WC6XgCzzPh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xzU/EAAAA3AAAAA8AAAAAAAAAAAAAAAAAmAIAAGRycy9k&#10;b3ducmV2LnhtbFBLBQYAAAAABAAEAPUAAACJAwAAAAA=&#10;" filled="f" strokecolor="#1d1d1a" strokeweight=".7pt">
                  <v:stroke joinstyle="round"/>
                </v:rect>
                <v:rect id="Rectangle 39" o:spid="_x0000_s1062" style="position:absolute;left:37338;top:14630;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14:paraId="4948B703" w14:textId="77777777" w:rsidR="00863B41" w:rsidRDefault="00863B41" w:rsidP="00863B41">
                        <w:r>
                          <w:rPr>
                            <w:rFonts w:ascii="微软雅黑" w:eastAsia="微软雅黑" w:cs="微软雅黑"/>
                            <w:color w:val="000000"/>
                            <w:sz w:val="18"/>
                            <w:szCs w:val="18"/>
                          </w:rPr>
                          <w:t>PHY</w:t>
                        </w:r>
                      </w:p>
                    </w:txbxContent>
                  </v:textbox>
                </v:rect>
                <v:rect id="Rectangle 40" o:spid="_x0000_s1063" style="position:absolute;left:35877;top:10071;width:51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xzEcMA&#10;AADcAAAADwAAAGRycy9kb3ducmV2LnhtbESPQYvCMBSE78L+h/AWvGm6i2i3GkVcFK9aV6+P5tmW&#10;bV5KE9v6740geBxm5htmsepNJVpqXGlZwdc4AkGcWV1yruCUbkcxCOeRNVaWScGdHKyWH4MFJtp2&#10;fKD26HMRIOwSVFB4XydSuqwgg25sa+LgXW1j0AfZ5FI32AW4qeR3FE2lwZLDQoE1bQrK/o83o+C8&#10;1XV62FS383q2665/2e+kvaRKDT/79RyEp96/w6/2XiuIpz/wPB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xzEcMAAADcAAAADwAAAAAAAAAAAAAAAACYAgAAZHJzL2Rv&#10;d25yZXYueG1sUEsFBgAAAAAEAAQA9QAAAIgDAAAAAA==&#10;" fillcolor="#92d050" stroked="f"/>
                <v:rect id="Rectangle 41" o:spid="_x0000_s1064" style="position:absolute;left:35877;top:10071;width:51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HD5sEA&#10;AADcAAAADwAAAGRycy9kb3ducmV2LnhtbERPPW/CMBDdK/EfrKvEUjUODBQFDCpINIxtoPslPpKI&#10;+BxiNwn99fVQifHpfa+3o2lET52rLSuYRTEI4sLqmksF59PhdQnCeWSNjWVScCcH283kaY2JtgN/&#10;UZ/5UoQQdgkqqLxvEyldUZFBF9mWOHAX2xn0AXal1B0OIdw0ch7HC2mw5tBQYUv7iopr9mMUfGrX&#10;x3nze3k5cpqnt2z3bT9GpabP4/sKhKfRP8T/7qNWsHwL88OZcAT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Bw+bBAAAA3AAAAA8AAAAAAAAAAAAAAAAAmAIAAGRycy9kb3du&#10;cmV2LnhtbFBLBQYAAAAABAAEAPUAAACGAwAAAAA=&#10;" filled="f" strokecolor="#1d1d1a" strokeweight=".7pt">
                  <v:stroke joinstyle="round"/>
                </v:rect>
                <v:rect id="Rectangle 42" o:spid="_x0000_s1065" style="position:absolute;left:37433;top:10382;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14:paraId="05A1C037" w14:textId="77777777" w:rsidR="00863B41" w:rsidRDefault="00863B41" w:rsidP="00863B41">
                        <w:r>
                          <w:rPr>
                            <w:rFonts w:ascii="微软雅黑" w:eastAsia="微软雅黑" w:cs="微软雅黑"/>
                            <w:color w:val="000000"/>
                            <w:sz w:val="18"/>
                            <w:szCs w:val="18"/>
                          </w:rPr>
                          <w:t>RLC</w:t>
                        </w:r>
                      </w:p>
                    </w:txbxContent>
                  </v:textbox>
                </v:rect>
                <v:shape id="Freeform 43" o:spid="_x0000_s1066" style="position:absolute;left:23247;top:16433;width:10439;height:2382;visibility:visible;mso-wrap-style:square;v-text-anchor:top" coordsize="1644,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2xcYA&#10;AADcAAAADwAAAGRycy9kb3ducmV2LnhtbESPS2vDMBCE74X+B7GF3ho5ObTBtWxCQ0IehNA0gRwX&#10;a/2g1spISuL++6hQ6HGYmW+YrBhMJ67kfGtZwXiUgCAurW65VnD8WrxMQfiArLGzTAp+yEORPz5k&#10;mGp740+6HkItIoR9igqaEPpUSl82ZNCPbE8cvco6gyFKV0vt8BbhppOTJHmVBluOCw329NFQ+X24&#10;GAWnveXdbjvvL+sanVueq8047JV6fhpm7yACDeE//NdeaQXTtwn8nolH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Ex2xcYAAADcAAAADwAAAAAAAAAAAAAAAACYAgAAZHJz&#10;L2Rvd25yZXYueG1sUEsFBgAAAAAEAAQA9QAAAIsDAAAAAA==&#10;" path="m44,100r,275l1599,375r,-255l1568,120r,239l1584,344,60,344r15,15l75,100r-31,xm120,120l60,,,120r120,xm1644,140l1584,20r-60,120l1644,140xe" fillcolor="#0070c0" strokecolor="#0070c0" strokeweight="0">
                  <v:path arrowok="t" o:connecttype="custom" o:connectlocs="27940,63500;27940,238125;1015365,238125;1015365,76200;995680,76200;995680,227965;1005840,218440;38100,218440;47625,227965;47625,63500;27940,63500;76200,76200;38100,0;0,76200;76200,76200;1043940,88900;1005840,12700;967740,88900;1043940,88900" o:connectangles="0,0,0,0,0,0,0,0,0,0,0,0,0,0,0,0,0,0,0"/>
                  <o:lock v:ext="edit" verticies="t"/>
                </v:shape>
                <v:rect id="Rectangle 44" o:spid="_x0000_s1067" style="position:absolute;left:889;top:4089;width:10153;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NdkcUA&#10;AADcAAAADwAAAGRycy9kb3ducmV2LnhtbESPT2vCQBTE70K/w/IKvYhuWsGGmFW0UPVY03p/Zl/+&#10;YPZtml1j7KfvFoQeh5n5DZOuBtOInjpXW1bwPI1AEOdW11wq+Pp8n8QgnEfW2FgmBTdysFo+jFJM&#10;tL3ygfrMlyJA2CWooPK+TaR0eUUG3dS2xMErbGfQB9mVUnd4DXDTyJcomkuDNYeFClt6qyg/Zxej&#10;4EO7Pjo1P8V4z7vT7jvbHO12UOrpcVgvQHga/H/43t5rBfHr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E12RxQAAANwAAAAPAAAAAAAAAAAAAAAAAJgCAABkcnMv&#10;ZG93bnJldi54bWxQSwUGAAAAAAQABAD1AAAAigMAAAAA&#10;" filled="f" strokecolor="#1d1d1a" strokeweight=".7pt">
                  <v:stroke joinstyle="round"/>
                </v:rect>
                <v:rect id="Rectangle 45" o:spid="_x0000_s1068" style="position:absolute;left:4451;top:4464;width:303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mcPsIA&#10;AADcAAAADwAAAGRycy9kb3ducmV2LnhtbESP3WoCMRSE74W+QzgF7zRbE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2Zw+wgAAANwAAAAPAAAAAAAAAAAAAAAAAJgCAABkcnMvZG93&#10;bnJldi54bWxQSwUGAAAAAAQABAD1AAAAhwMAAAAA&#10;" filled="f" stroked="f">
                  <v:textbox style="mso-fit-shape-to-text:t" inset="0,0,0,0">
                    <w:txbxContent>
                      <w:p w14:paraId="2957B474" w14:textId="77777777" w:rsidR="00863B41" w:rsidRDefault="00863B41" w:rsidP="00863B41">
                        <w:r>
                          <w:rPr>
                            <w:rFonts w:ascii="微软雅黑" w:eastAsia="微软雅黑" w:cs="微软雅黑"/>
                            <w:color w:val="000000"/>
                            <w:sz w:val="18"/>
                            <w:szCs w:val="18"/>
                          </w:rPr>
                          <w:t>PDCP</w:t>
                        </w:r>
                      </w:p>
                    </w:txbxContent>
                  </v:textbox>
                </v:rect>
                <v:rect id="Rectangle 46" o:spid="_x0000_s1069" style="position:absolute;left:952;top:12236;width:5182;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vycMA&#10;AADcAAAADwAAAGRycy9kb3ducmV2LnhtbESPQYvCMBSE78L+h/CEvWnqolaqUURx8ap13eujebbF&#10;5qU0se3++40geBxm5htmtelNJVpqXGlZwWQcgSDOrC45V3BJD6MFCOeRNVaWScEfOdisPwYrTLTt&#10;+ETt2eciQNglqKDwvk6kdFlBBt3Y1sTBu9nGoA+yyaVusAtwU8mvKJpLgyWHhQJr2hWU3c8Po+B6&#10;0HV62lWP6zb+7m4/2X7a/qZKfQ777RKEp96/w6/2UStYxDN4ng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rjvycMAAADcAAAADwAAAAAAAAAAAAAAAACYAgAAZHJzL2Rv&#10;d25yZXYueG1sUEsFBgAAAAAEAAQA9QAAAIgDAAAAAA==&#10;" fillcolor="#92d050" stroked="f"/>
                <v:rect id="Rectangle 47" o:spid="_x0000_s1070" style="position:absolute;left:952;top:12236;width:5182;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T+CcQA&#10;AADcAAAADwAAAGRycy9kb3ducmV2LnhtbESPT4vCMBTE74LfITxhL6Kpe1CpRtEF/xzXqvdn82yL&#10;zUu3ibW7n34jCB6HmfkNM1+2phQN1a6wrGA0jEAQp1YXnCk4HTeDKQjnkTWWlknBLzlYLrqdOcba&#10;PvhATeIzESDsYlSQe1/FUro0J4NuaCvi4F1tbdAHWWdS1/gIcFPKzygaS4MFh4UcK/rKKb0ld6Pg&#10;W7smupR/1/6ed5fdT7I+222r1EevXc1AeGr9O/xq77WC6WQMzzPh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k/gnEAAAA3AAAAA8AAAAAAAAAAAAAAAAAmAIAAGRycy9k&#10;b3ducmV2LnhtbFBLBQYAAAAABAAEAPUAAACJAwAAAAA=&#10;" filled="f" strokecolor="#1d1d1a" strokeweight=".7pt">
                  <v:stroke joinstyle="round"/>
                </v:rect>
                <v:rect id="Rectangle 48" o:spid="_x0000_s1071" style="position:absolute;left:2203;top:12547;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CScIA&#10;AADcAAAADwAAAGRycy9kb3ducmV2LnhtbESPzYoCMRCE7wu+Q2jB25rRgw6jUZYFQZe9OPoAzaTn&#10;B5POkERnfPvNguCxqKqvqO1+tEY8yIfOsYLFPANBXDndcaPgejl85iBCRNZoHJOCJwXY7yYfWyy0&#10;G/hMjzI2IkE4FKigjbEvpAxVSxbD3PXEyaudtxiT9I3UHocEt0Yus2wlLXacFlrs6bul6lberQJ5&#10;KQ9DXhqfuZ9l/WtOx3NNTqnZdPzagIg0xnf41T5qBfl6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JJwgAAANwAAAAPAAAAAAAAAAAAAAAAAJgCAABkcnMvZG93&#10;bnJldi54bWxQSwUGAAAAAAQABAD1AAAAhwMAAAAA&#10;" filled="f" stroked="f">
                  <v:textbox style="mso-fit-shape-to-text:t" inset="0,0,0,0">
                    <w:txbxContent>
                      <w:p w14:paraId="24B2A201" w14:textId="77777777" w:rsidR="00863B41" w:rsidRDefault="00863B41" w:rsidP="00863B41">
                        <w:r>
                          <w:rPr>
                            <w:rFonts w:ascii="微软雅黑" w:eastAsia="微软雅黑" w:cs="微软雅黑"/>
                            <w:color w:val="000000"/>
                            <w:sz w:val="18"/>
                            <w:szCs w:val="18"/>
                          </w:rPr>
                          <w:t>MAC</w:t>
                        </w:r>
                      </w:p>
                    </w:txbxContent>
                  </v:textbox>
                </v:rect>
                <v:rect id="Rectangle 49" o:spid="_x0000_s1072" style="position:absolute;left:952;top:10090;width:518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lAV8AA&#10;AADcAAAADwAAAGRycy9kb3ducmV2LnhtbERPy4rCMBTdD/gP4QruxtRBRqmmRRQHt1of20tzbYvN&#10;TWliW/9+shBcHs57nQ6mFh21rrKsYDaNQBDnVldcKDhn++8lCOeRNdaWScGLHKTJ6GuNsbY9H6k7&#10;+UKEEHYxKii9b2IpXV6SQTe1DXHg7rY16ANsC6lb7EO4qeVPFP1KgxWHhhIb2paUP05Po+C61012&#10;3NbP62bx198v+W7e3TKlJuNhswLhafAf8dt90AqWi7A2nAlHQC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lAV8AAAADcAAAADwAAAAAAAAAAAAAAAACYAgAAZHJzL2Rvd25y&#10;ZXYueG1sUEsFBgAAAAAEAAQA9QAAAIUDAAAAAA==&#10;" fillcolor="#92d050" stroked="f"/>
                <v:rect id="Rectangle 50" o:spid="_x0000_s1073" style="position:absolute;left:952;top:10090;width:5182;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tqe8UA&#10;AADcAAAADwAAAGRycy9kb3ducmV2LnhtbESPzW7CMBCE70h9B2sr9YLAaQ8Q0hgElQocSwr3Jd78&#10;qPE6jU0Iffq6ElKPo5n5RpOuBtOInjpXW1bwPI1AEOdW11wqOH6+T2IQziNrbCyTghs5WC0fRikm&#10;2l75QH3mSxEg7BJUUHnfJlK6vCKDbmpb4uAVtjPog+xKqTu8Brhp5EsUzaTBmsNChS29VZR/ZRej&#10;4EO7Pjo3P8V4z7vz7jvbnOx2UOrpcVi/gvA0+P/wvb3XCuL5Av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2p7xQAAANwAAAAPAAAAAAAAAAAAAAAAAJgCAABkcnMv&#10;ZG93bnJldi54bWxQSwUGAAAAAAQABAD1AAAAigMAAAAA&#10;" filled="f" strokecolor="#1d1d1a" strokeweight=".7pt">
                  <v:stroke joinstyle="round"/>
                </v:rect>
                <v:rect id="Rectangle 51" o:spid="_x0000_s1074" style="position:absolute;left:2495;top:10407;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fqGr8A&#10;AADcAAAADwAAAGRycy9kb3ducmV2LnhtbERPS2rDMBDdF3oHMYHuGjlZFONENiEQSEo3tnuAwRp/&#10;iDQykho7t68WhS4f73+sVmvEg3yYHCvYbTMQxJ3TEw8KvtvLew4iRGSNxjEpeFKAqnx9OWKh3cI1&#10;PZo4iBTCoUAFY4xzIWXoRrIYtm4mTlzvvMWYoB+k9rikcGvkPss+pMWJU8OIM51H6u7Nj1Ug2+ay&#10;5I3xmfvc91/mdq17ckq9bdbTAUSkNf6L/9xX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N+oavwAAANwAAAAPAAAAAAAAAAAAAAAAAJgCAABkcnMvZG93bnJl&#10;di54bWxQSwUGAAAAAAQABAD1AAAAhAMAAAAA&#10;" filled="f" stroked="f">
                  <v:textbox style="mso-fit-shape-to-text:t" inset="0,0,0,0">
                    <w:txbxContent>
                      <w:p w14:paraId="73FDCE5C" w14:textId="77777777" w:rsidR="00863B41" w:rsidRDefault="00863B41" w:rsidP="00863B41">
                        <w:r>
                          <w:rPr>
                            <w:rFonts w:ascii="微软雅黑" w:eastAsia="微软雅黑" w:cs="微软雅黑"/>
                            <w:color w:val="000000"/>
                            <w:sz w:val="18"/>
                            <w:szCs w:val="18"/>
                          </w:rPr>
                          <w:t>RLC</w:t>
                        </w:r>
                      </w:p>
                    </w:txbxContent>
                  </v:textbox>
                </v:rect>
                <v:rect id="Rectangle 52" o:spid="_x0000_s1075" style="position:absolute;left:6153;top:12204;width:518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iucUA&#10;AADcAAAADwAAAGRycy9kb3ducmV2LnhtbESPQWuDQBSE74H+h+UVektWeyhi3YRgsQQCgVhLr6/u&#10;i9q4b8XdGPPvs4VCj8PMfMNkm9n0YqLRdZYVxKsIBHFtdceNguqjWCYgnEfW2FsmBTdysFk/LDJM&#10;tb3ykabSNyJA2KWooPV+SKV0dUsG3coOxME72dGgD3JspB7xGuCml89R9CINdhwWWhwob6k+lxej&#10;YP78/tLFxdD79FbR/udQ5ucpV+rpcd6+gvA0+//wX3unFSRJDL9nw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WK5xQAAANwAAAAPAAAAAAAAAAAAAAAAAJgCAABkcnMv&#10;ZG93bnJldi54bWxQSwUGAAAAAAQABAD1AAAAigMAAAAA&#10;" fillcolor="#bdd7ee" stroked="f"/>
                <v:rect id="Rectangle 53" o:spid="_x0000_s1076" style="position:absolute;left:6153;top:12204;width:518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ILcQA&#10;AADcAAAADwAAAGRycy9kb3ducmV2LnhtbESPQWvCQBSE74L/YXlCL1I3zaGE1FXaQk2ONdr7M/tM&#10;QrNv0+yapP31XUHwOMzMN8x6O5lWDNS7xrKCp1UEgri0uuFKwfHw8ZiAcB5ZY2uZFPySg+1mPltj&#10;qu3IexoKX4kAYZeigtr7LpXSlTUZdCvbEQfvbHuDPsi+krrHMcBNK+MoepYGGw4LNXb0XlP5XVyM&#10;gk/thujU/p2XOWen7Kd4+7K7SamHxfT6AsLT5O/hWzvXCpIkhuuZc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KiC3EAAAA3AAAAA8AAAAAAAAAAAAAAAAAmAIAAGRycy9k&#10;b3ducmV2LnhtbFBLBQYAAAAABAAEAPUAAACJAwAAAAA=&#10;" filled="f" strokecolor="#1d1d1a" strokeweight=".7pt">
                  <v:stroke joinstyle="round"/>
                </v:rect>
                <v:rect id="Rectangle 54" o:spid="_x0000_s1077" style="position:absolute;left:7410;top:12515;width:268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0bcEA&#10;AADcAAAADwAAAGRycy9kb3ducmV2LnhtbESP3YrCMBSE7wXfIRxh7zRdBSnVKMuCoLI3Vh/g0Jz+&#10;sMlJSaKtb28WFrwcZuYbZrsfrREP8qFzrOBzkYEgrpzuuFFwux7mOYgQkTUax6TgSQH2u+lki4V2&#10;A1/oUcZGJAiHAhW0MfaFlKFqyWJYuJ44ebXzFmOSvpHa45Dg1shllq2lxY7TQos9fbdU/ZZ3q0Be&#10;y8OQl8Zn7rysf8zpeKnJKfUxG782ICKN8R3+bx+1gjxfwd+ZdATk7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ldG3BAAAA3AAAAA8AAAAAAAAAAAAAAAAAmAIAAGRycy9kb3du&#10;cmV2LnhtbFBLBQYAAAAABAAEAPUAAACGAwAAAAA=&#10;" filled="f" stroked="f">
                  <v:textbox style="mso-fit-shape-to-text:t" inset="0,0,0,0">
                    <w:txbxContent>
                      <w:p w14:paraId="6AE2A2FE" w14:textId="77777777" w:rsidR="00863B41" w:rsidRDefault="00863B41" w:rsidP="00863B41">
                        <w:r>
                          <w:rPr>
                            <w:rFonts w:ascii="微软雅黑" w:eastAsia="微软雅黑" w:cs="微软雅黑"/>
                            <w:color w:val="000000"/>
                            <w:sz w:val="18"/>
                            <w:szCs w:val="18"/>
                          </w:rPr>
                          <w:t>MAC</w:t>
                        </w:r>
                      </w:p>
                    </w:txbxContent>
                  </v:textbox>
                </v:rect>
                <v:rect id="Rectangle 55" o:spid="_x0000_s1078" style="position:absolute;left:6153;top:14325;width:51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7BIcQA&#10;AADcAAAADwAAAGRycy9kb3ducmV2LnhtbESPQWvCQBSE7wX/w/IEb3WjSAnRVSSiCIWCqeL1mX0m&#10;0ezbkF1j+u/dQqHHYWa+YRar3tSio9ZVlhVMxhEI4tzqigsFx+/tewzCeWSNtWVS8EMOVsvB2wIT&#10;bZ98oC7zhQgQdgkqKL1vEildXpJBN7YNcfCutjXog2wLqVt8Brip5TSKPqTBisNCiQ2lJeX37GEU&#10;9KfLWW8fhnbd5kift68svXepUqNhv56D8NT7//Bfe68VxPEM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ewSHEAAAA3AAAAA8AAAAAAAAAAAAAAAAAmAIAAGRycy9k&#10;b3ducmV2LnhtbFBLBQYAAAAABAAEAPUAAACJAwAAAAA=&#10;" fillcolor="#bdd7ee" stroked="f"/>
                <v:rect id="Rectangle 56" o:spid="_x0000_s1079" style="position:absolute;left:6153;top:14325;width:51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QWcQA&#10;AADcAAAADwAAAGRycy9kb3ducmV2LnhtbESPT2vCQBTE7wW/w/IEL6VuKighdZVa8M+xpnp/yT6T&#10;0OzbmF1j9NN3BaHHYWZ+w8yXvalFR62rLCt4H0cgiHOrKy4UHH7WbzEI55E11pZJwY0cLBeDlzkm&#10;2l55T13qCxEg7BJUUHrfJFK6vCSDbmwb4uCdbGvQB9kWUrd4DXBTy0kUzaTBisNCiQ19lZT/phej&#10;4Fu7Lsrq++l1x9tse05XR7vplRoN+88PEJ56/x9+tndaQRxP4XE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jEFnEAAAA3AAAAA8AAAAAAAAAAAAAAAAAmAIAAGRycy9k&#10;b3ducmV2LnhtbFBLBQYAAAAABAAEAPUAAACJAwAAAAA=&#10;" filled="f" strokecolor="#1d1d1a" strokeweight=".7pt">
                  <v:stroke joinstyle="round"/>
                </v:rect>
                <v:rect id="Rectangle 57" o:spid="_x0000_s1080" style="position:absolute;left:7613;top:14636;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LX9cEA&#10;AADcAAAADwAAAGRycy9kb3ducmV2LnhtbESPzYoCMRCE7wu+Q2hhb2tGDzLMGkUEQWUvjj5AM+n5&#10;YZPOkERnfHsjCB6LqvqKWm1Ga8SdfOgcK5jPMhDEldMdNwqul/1PDiJEZI3GMSl4UIDNevK1wkK7&#10;gc90L2MjEoRDgQraGPtCylC1ZDHMXE+cvNp5izFJ30jtcUhwa+Qiy5bSYsdpocWedi1V/+XNKpCX&#10;cj/kpfGZOy3qP3M8nGtySn1Px+0viEhj/ITf7YNWkOdLeJ1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S1/XBAAAA3AAAAA8AAAAAAAAAAAAAAAAAmAIAAGRycy9kb3du&#10;cmV2LnhtbFBLBQYAAAAABAAEAPUAAACGAwAAAAA=&#10;" filled="f" stroked="f">
                  <v:textbox style="mso-fit-shape-to-text:t" inset="0,0,0,0">
                    <w:txbxContent>
                      <w:p w14:paraId="1393E8FB" w14:textId="77777777" w:rsidR="00863B41" w:rsidRDefault="00863B41" w:rsidP="00863B41">
                        <w:r>
                          <w:rPr>
                            <w:rFonts w:ascii="微软雅黑" w:eastAsia="微软雅黑" w:cs="微软雅黑"/>
                            <w:color w:val="000000"/>
                            <w:sz w:val="18"/>
                            <w:szCs w:val="18"/>
                          </w:rPr>
                          <w:t>PHY</w:t>
                        </w:r>
                      </w:p>
                    </w:txbxContent>
                  </v:textbox>
                </v:rect>
                <v:rect id="Rectangle 58" o:spid="_x0000_s1081" style="position:absolute;left:6153;top:10058;width:518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xfVsQA&#10;AADcAAAADwAAAGRycy9kb3ducmV2LnhtbESPQWvCQBSE7wX/w/IEb3WjBxuiq0hEEQoFU8XrM/tM&#10;otm3IbvG9N+7hUKPw8x8wyxWvalFR62rLCuYjCMQxLnVFRcKjt/b9xiE88gaa8uk4IccrJaDtwUm&#10;2j75QF3mCxEg7BJUUHrfJFK6vCSDbmwb4uBdbWvQB9kWUrf4DHBTy2kUzaTBisNCiQ2lJeX37GEU&#10;9KfLWW8fhnbd5kift68svXepUqNhv56D8NT7//Bfe68VxPEH/J4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MX1bEAAAA3AAAAA8AAAAAAAAAAAAAAAAAmAIAAGRycy9k&#10;b3ducmV2LnhtbFBLBQYAAAAABAAEAPUAAACJAwAAAAA=&#10;" fillcolor="#bdd7ee" stroked="f"/>
                <v:rect id="Rectangle 59" o:spid="_x0000_s1082" style="position:absolute;left:6153;top:10058;width:518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K/x8AA&#10;AADcAAAADwAAAGRycy9kb3ducmV2LnhtbERPPW/CMBDdkfgP1iF1QeDQAUUpBrVIFEYIdL/ERxIR&#10;n0PshsCvxwMS49P7Xqx6U4uOWldZVjCbRiCIc6srLhScjptJDMJ5ZI21ZVJwJwer5XCwwETbGx+o&#10;S30hQgi7BBWU3jeJlC4vyaCb2oY4cGfbGvQBtoXULd5CuKnlZxTNpcGKQ0OJDa1Lyi/pv1Gw166L&#10;svpxHu94m22v6c+f/e2V+hj1318gPPX+LX65d1pBHIe14Uw4An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GK/x8AAAADcAAAADwAAAAAAAAAAAAAAAACYAgAAZHJzL2Rvd25y&#10;ZXYueG1sUEsFBgAAAAAEAAQA9QAAAIUDAAAAAA==&#10;" filled="f" strokecolor="#1d1d1a" strokeweight=".7pt">
                  <v:stroke joinstyle="round"/>
                </v:rect>
                <v:rect id="Rectangle 60" o:spid="_x0000_s1083" style="position:absolute;left:7702;top:10375;width:2102;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1Dh8IA&#10;AADcAAAADwAAAGRycy9kb3ducmV2LnhtbESPzYoCMRCE74LvEFrYm2bWg4yjUZYFQWUvjj5AM+n5&#10;YZPOkERnfHuzsOCxqKqvqO1+tEY8yIfOsYLPRQaCuHK640bB7XqY5yBCRNZoHJOCJwXY76aTLRba&#10;DXyhRxkbkSAcClTQxtgXUoaqJYth4Xri5NXOW4xJ+kZqj0OCWyOXWbaSFjtOCy329N1S9VverQJ5&#10;LQ9DXhqfufOy/jGn46Ump9THbPzagIg0xnf4v33UCvJ8DX9n0hGQu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DUOHwgAAANwAAAAPAAAAAAAAAAAAAAAAAJgCAABkcnMvZG93&#10;bnJldi54bWxQSwUGAAAAAAQABAD1AAAAhwMAAAAA&#10;" filled="f" stroked="f">
                  <v:textbox style="mso-fit-shape-to-text:t" inset="0,0,0,0">
                    <w:txbxContent>
                      <w:p w14:paraId="2C5D9EA8" w14:textId="77777777" w:rsidR="00863B41" w:rsidRDefault="00863B41" w:rsidP="00863B41">
                        <w:r>
                          <w:rPr>
                            <w:rFonts w:ascii="微软雅黑" w:eastAsia="微软雅黑" w:cs="微软雅黑"/>
                            <w:color w:val="000000"/>
                            <w:sz w:val="18"/>
                            <w:szCs w:val="18"/>
                          </w:rPr>
                          <w:t>RLC</w:t>
                        </w:r>
                      </w:p>
                    </w:txbxContent>
                  </v:textbox>
                </v:rect>
                <v:rect id="Rectangle 61" o:spid="_x0000_s1084" style="position:absolute;left:15817;top:14325;width:5195;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xR/8AA&#10;AADcAAAADwAAAGRycy9kb3ducmV2LnhtbERPTYvCMBC9C/6HMII3TfUgbtcoUlEEQbAqXmeb2bZr&#10;MylNrPXfm4Owx8f7Xqw6U4mWGldaVjAZRyCIM6tLzhVcztvRHITzyBory6TgRQ5Wy35vgbG2Tz5R&#10;m/pchBB2MSoovK9jKV1WkEE3tjVx4H5tY9AH2ORSN/gM4aaS0yiaSYMlh4YCa0oKyu7pwyjorj83&#10;vX0Y2rWbCx3+jmlybxOlhoNu/Q3CU+f/xR/3XiuYf4X54Uw4An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xR/8AAAADcAAAADwAAAAAAAAAAAAAAAACYAgAAZHJzL2Rvd25y&#10;ZXYueG1sUEsFBgAAAAAEAAQA9QAAAIUDAAAAAA==&#10;" fillcolor="#bdd7ee" stroked="f"/>
                <v:rect id="Rectangle 62" o:spid="_x0000_s1085" style="position:absolute;left:15817;top:14325;width:5195;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Ah8UA&#10;AADcAAAADwAAAGRycy9kb3ducmV2LnhtbESPQWvCQBSE7wX/w/KEXkrdpIcSU1epgibHNur9mX0m&#10;odm3MbvGtL++Wyh4HGbmG2axGk0rBupdY1lBPItAEJdWN1wpOOy3zwkI55E1tpZJwTc5WC0nDwtM&#10;tb3xJw2Fr0SAsEtRQe19l0rpypoMupntiIN3tr1BH2RfSd3jLcBNK1+i6FUabDgs1NjRpqbyq7ga&#10;BR/aDdGp/Tk/5ZydskuxPtrdqNTjdHx/A+Fp9PfwfzvXCpJ5DH9nw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gYCHxQAAANwAAAAPAAAAAAAAAAAAAAAAAJgCAABkcnMv&#10;ZG93bnJldi54bWxQSwUGAAAAAAQABAD1AAAAigMAAAAA&#10;" filled="f" strokecolor="#1d1d1a" strokeweight=".7pt">
                  <v:stroke joinstyle="round"/>
                </v:rect>
                <v:rect id="Rectangle 63" o:spid="_x0000_s1086" style="position:absolute;left:17278;top:14636;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BHK8IA&#10;AADcAAAADwAAAGRycy9kb3ducmV2LnhtbESP3WoCMRSE7wu+QziCdzXbvZDt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EcrwgAAANwAAAAPAAAAAAAAAAAAAAAAAJgCAABkcnMvZG93&#10;bnJldi54bWxQSwUGAAAAAAQABAD1AAAAhwMAAAAA&#10;" filled="f" stroked="f">
                  <v:textbox style="mso-fit-shape-to-text:t" inset="0,0,0,0">
                    <w:txbxContent>
                      <w:p w14:paraId="1E9C52B9" w14:textId="77777777" w:rsidR="00863B41" w:rsidRDefault="00863B41" w:rsidP="00863B41">
                        <w:r>
                          <w:rPr>
                            <w:rFonts w:ascii="微软雅黑" w:eastAsia="微软雅黑" w:cs="微软雅黑"/>
                            <w:color w:val="000000"/>
                            <w:sz w:val="18"/>
                            <w:szCs w:val="18"/>
                          </w:rPr>
                          <w:t>PHY</w:t>
                        </w:r>
                      </w:p>
                    </w:txbxContent>
                  </v:textbox>
                </v:rect>
                <v:rect id="Rectangle 64" o:spid="_x0000_s1087" style="position:absolute;left:15817;top:12204;width:5195;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7PiMQA&#10;AADcAAAADwAAAGRycy9kb3ducmV2LnhtbESPQWvCQBSE70L/w/IK3nTTCmKjq5QURRCEporXZ/aZ&#10;RLNvQ3aN8d+7QsHjMDPfMLNFZyrRUuNKywo+hhEI4szqknMFu7/lYALCeWSNlWVScCcHi/lbb4ax&#10;tjf+pTb1uQgQdjEqKLyvYyldVpBBN7Q1cfBOtjHog2xyqRu8Bbip5GcUjaXBksNCgTUlBWWX9GoU&#10;dPvjQS+vhlbtz442522aXNpEqf579z0F4anzr/B/e60VTL5G8DwTj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uz4jEAAAA3AAAAA8AAAAAAAAAAAAAAAAAmAIAAGRycy9k&#10;b3ducmV2LnhtbFBLBQYAAAAABAAEAPUAAACJAwAAAAA=&#10;" fillcolor="#bdd7ee" stroked="f"/>
                <v:rect id="Rectangle 65" o:spid="_x0000_s1088" style="position:absolute;left:15817;top:12204;width:5195;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jH8UA&#10;AADcAAAADwAAAGRycy9kb3ducmV2LnhtbESPT2vCQBTE70K/w/IKvYhuWkRimlW0UPVYU70/sy9/&#10;aPZtml1j7KfvFoQeh5n5DZOuBtOInjpXW1bwPI1AEOdW11wqOH6+T2IQziNrbCyTghs5WC0fRikm&#10;2l75QH3mSxEg7BJUUHnfJlK6vCKDbmpb4uAVtjPog+xKqTu8Brhp5EsUzaXBmsNChS29VZR/ZRej&#10;4EO7Pjo3P8V4z7vz7jvbnOx2UOrpcVi/gvA0+P/wvb3XCuLF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9iMfxQAAANwAAAAPAAAAAAAAAAAAAAAAAJgCAABkcnMv&#10;ZG93bnJldi54bWxQSwUGAAAAAAQABAD1AAAAigMAAAAA&#10;" filled="f" strokecolor="#1d1d1a" strokeweight=".7pt">
                  <v:stroke joinstyle="round"/>
                </v:rect>
                <v:rect id="Rectangle 66" o:spid="_x0000_s1089" style="position:absolute;left:17081;top:12509;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nfX8IA&#10;AADcAAAADwAAAGRycy9kb3ducmV2LnhtbESP3WoCMRSE7wXfIRzBO80qtKyrUYog2OKNqw9w2Jz9&#10;ocnJkqTu9u1NQejlMDPfMLvDaI14kA+dYwWrZQaCuHK640bB/XZa5CBCRNZoHJOCXwpw2E8nOyy0&#10;G/hKjzI2IkE4FKigjbEvpAxVSxbD0vXEyaudtxiT9I3UHocEt0aus+xdWuw4LbTY07Gl6rv8sQrk&#10;rTwNeWl85r7W9cV8nq81OaXms/FjCyLSGP/Dr/ZZK8g3b/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md9fwgAAANwAAAAPAAAAAAAAAAAAAAAAAJgCAABkcnMvZG93&#10;bnJldi54bWxQSwUGAAAAAAQABAD1AAAAhwMAAAAA&#10;" filled="f" stroked="f">
                  <v:textbox style="mso-fit-shape-to-text:t" inset="0,0,0,0">
                    <w:txbxContent>
                      <w:p w14:paraId="6E1E45D1" w14:textId="77777777" w:rsidR="00863B41" w:rsidRDefault="00863B41" w:rsidP="00863B41">
                        <w:r>
                          <w:rPr>
                            <w:rFonts w:ascii="微软雅黑" w:eastAsia="微软雅黑" w:cs="微软雅黑"/>
                            <w:color w:val="000000"/>
                            <w:sz w:val="18"/>
                            <w:szCs w:val="18"/>
                          </w:rPr>
                          <w:t>MAC</w:t>
                        </w:r>
                      </w:p>
                    </w:txbxContent>
                  </v:textbox>
                </v:rect>
                <v:rect id="Rectangle 67" o:spid="_x0000_s1090" style="position:absolute;left:15817;top:10090;width:5195;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EMMA&#10;AADcAAAADwAAAGRycy9kb3ducmV2LnhtbESPQYvCMBSE74L/IbyFvWm6HkSrUaSiLCwIdl28Pptn&#10;W21eShNr998bQfA4zMw3zHzZmUq01LjSsoKvYQSCOLO65FzB4XczmIBwHlljZZkU/JOD5aLfm2Os&#10;7Z331KY+FwHCLkYFhfd1LKXLCjLohrYmDt7ZNgZ9kE0udYP3ADeVHEXRWBosOSwUWFNSUHZNb0ZB&#10;93c66s3N0LZdH+jnskuTa5so9fnRrWYgPHX+HX61v7WCyX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sEMMAAADcAAAADwAAAAAAAAAAAAAAAACYAgAAZHJzL2Rv&#10;d25yZXYueG1sUEsFBgAAAAAEAAQA9QAAAIgDAAAAAA==&#10;" fillcolor="#bdd7ee" stroked="f"/>
                <v:rect id="Rectangle 68" o:spid="_x0000_s1091" style="position:absolute;left:15817;top:10090;width:5195;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S9aMUA&#10;AADcAAAADwAAAGRycy9kb3ducmV2LnhtbESPzW7CMBCE70h9B2sr9YLAaQ8Q0hgElQocSwr3Jd78&#10;qPE6jU0Iffq6ElKPo5n5RpOuBtOInjpXW1bwPI1AEOdW11wqOH6+T2IQziNrbCyTghs5WC0fRikm&#10;2l75QH3mSxEg7BJUUHnfJlK6vCKDbmpb4uAVtjPog+xKqTu8Brhp5EsUzaTBmsNChS29VZR/ZRej&#10;4EO7Pjo3P8V4z7vz7jvbnOx2UOrpcVi/gvA0+P/wvb3XCuLFH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JL1oxQAAANwAAAAPAAAAAAAAAAAAAAAAAJgCAABkcnMv&#10;ZG93bnJldi54bWxQSwUGAAAAAAQABAD1AAAAigMAAAAA&#10;" filled="f" strokecolor="#1d1d1a" strokeweight=".7pt">
                  <v:stroke joinstyle="round"/>
                </v:rect>
                <v:rect id="Rectangle 69" o:spid="_x0000_s1092" style="position:absolute;left:17373;top:10401;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wwb4A&#10;AADcAAAADwAAAGRycy9kb3ducmV2LnhtbERPy4rCMBTdD/gP4QruxlQX0qlGEUFwxI3VD7g0tw9M&#10;bkoSbefvzUKY5eG8N7vRGvEiHzrHChbzDARx5XTHjYL77fidgwgRWaNxTAr+KMBuO/naYKHdwFd6&#10;lbERKYRDgQraGPtCylC1ZDHMXU+cuNp5izFB30jtcUjh1shllq2kxY5TQ4s9HVqqHuXTKpC38jjk&#10;pfGZOy/ri/k9XWtySs2m434NItIY/8Uf90kryH/S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6YcMG+AAAA3AAAAA8AAAAAAAAAAAAAAAAAmAIAAGRycy9kb3ducmV2&#10;LnhtbFBLBQYAAAAABAAEAPUAAACDAwAAAAA=&#10;" filled="f" stroked="f">
                  <v:textbox style="mso-fit-shape-to-text:t" inset="0,0,0,0">
                    <w:txbxContent>
                      <w:p w14:paraId="1A694F20" w14:textId="77777777" w:rsidR="00863B41" w:rsidRDefault="00863B41" w:rsidP="00863B41">
                        <w:r>
                          <w:rPr>
                            <w:rFonts w:ascii="微软雅黑" w:eastAsia="微软雅黑" w:cs="微软雅黑"/>
                            <w:color w:val="000000"/>
                            <w:sz w:val="18"/>
                            <w:szCs w:val="18"/>
                          </w:rPr>
                          <w:t>RLC</w:t>
                        </w:r>
                      </w:p>
                    </w:txbxContent>
                  </v:textbox>
                </v:rect>
                <v:shape id="Freeform 70" o:spid="_x0000_s1093" style="position:absolute;left:8432;top:16433;width:10427;height:2382;visibility:visible;mso-wrap-style:square;v-text-anchor:top" coordsize="1642,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RssYA&#10;AADcAAAADwAAAGRycy9kb3ducmV2LnhtbESPQWvCQBSE7wX/w/KEXkQ3WmqT1FWKEEgvBWMPHh/Z&#10;Z5KafRuy25j8+26h0OMwM98wu8NoWjFQ7xrLCtarCARxaXXDlYLPc7aMQTiPrLG1TAomcnDYzx52&#10;mGp75xMNha9EgLBLUUHtfZdK6cqaDLqV7YiDd7W9QR9kX0nd4z3ATSs3UbSVBhsOCzV2dKypvBXf&#10;RkGeVZfFx1Niv94Xz10WvQzlhFelHufj2ysIT6P/D/+1c60gThL4PROO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9ORssYAAADcAAAADwAAAAAAAAAAAAAAAACYAgAAZHJz&#10;L2Rvd25yZXYueG1sUEsFBgAAAAAEAAQA9QAAAIsDAAAAAA==&#10;" path="m44,100r,275l1598,375r,-255l1567,120r,239l1582,344,60,344r15,15l75,100r-31,xm120,120l60,,,120r120,xm1642,140l1582,20r-60,120l1642,140xe" fillcolor="#0070c0" strokecolor="#0070c0" strokeweight="0">
                  <v:path arrowok="t" o:connecttype="custom" o:connectlocs="27940,63500;27940,238125;1014730,238125;1014730,76200;995045,76200;995045,227965;1004570,218440;38100,218440;47625,227965;47625,63500;27940,63500;76200,76200;38100,0;0,76200;76200,76200;1042670,88900;1004570,12700;966470,88900;1042670,88900" o:connectangles="0,0,0,0,0,0,0,0,0,0,0,0,0,0,0,0,0,0,0"/>
                  <o:lock v:ext="edit" verticies="t"/>
                </v:shape>
                <v:shape id="Freeform 71" o:spid="_x0000_s1094" style="position:absolute;left:3549;top:6394;width:2432;height:3702;visibility:visible;mso-wrap-style:square;v-text-anchor:top" coordsize="383,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UKx8IA&#10;AADcAAAADwAAAGRycy9kb3ducmV2LnhtbERPy4rCMBTdC/5DuII7TVVGtBrFRwdcDaiFbi/NnbZM&#10;c1OaWKtfP1kMzPJw3tt9b2rRUesqywpm0wgEcW51xYWC9P45WYFwHlljbZkUvMjBfjccbDHW9slX&#10;6m6+ECGEXYwKSu+bWEqXl2TQTW1DHLhv2xr0AbaF1C0+Q7ip5TyKltJgxaGhxIZOJeU/t4dRsFom&#10;aXLtjvkl+Wre5jzL/MciU2o86g8bEJ56/y/+c1+0gnUU5ocz4Qj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QrHwgAAANwAAAAPAAAAAAAAAAAAAAAAAJgCAABkcnMvZG93&#10;bnJldi54bWxQSwUGAAAAAAQABAD1AAAAhwMAAAAA&#10;" path="m315,75l42,491r26,17l341,92,315,75xm368,134l383,,267,68r101,66xm16,450l,583,116,516,16,450xe" fillcolor="#548235" strokecolor="#548235" strokeweight="0">
                  <v:path arrowok="t" o:connecttype="custom" o:connectlocs="200025,47625;26670,311785;43180,322580;216535,58420;200025,47625;233680,85090;243205,0;169545,43180;233680,85090;10160,285750;0,370205;73660,327660;10160,285750" o:connectangles="0,0,0,0,0,0,0,0,0,0,0,0,0"/>
                  <o:lock v:ext="edit" verticies="t"/>
                </v:shape>
                <v:shape id="Freeform 72" o:spid="_x0000_s1095" style="position:absolute;left:5975;top:6394;width:2775;height:1537;visibility:visible;mso-wrap-style:square;v-text-anchor:top" coordsize="43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rV8UA&#10;AADcAAAADwAAAGRycy9kb3ducmV2LnhtbESPQWvCQBSE70L/w/IK3nRXD1VTVynWglIQjAWvj+wz&#10;SZt9G7Krif76riB4HGa+GWa+7GwlLtT40rGG0VCBIM6cKTnX8HP4GkxB+IBssHJMGq7kYbl46c0x&#10;Ma7lPV3SkItYwj5BDUUIdSKlzwqy6IeuJo7eyTUWQ5RNLk2DbSy3lRwr9SYtlhwXCqxpVVD2l56t&#10;hll7W32e1u57N5nWm9thfNz+qqPW/dfu4x1EoC48ww96YyKnRnA/E4+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9CtXxQAAANwAAAAPAAAAAAAAAAAAAAAAAJgCAABkcnMv&#10;ZG93bnJldi54bWxQSwUGAAAAAAQABAD1AAAAigMAAAAA&#10;" path="m95,35l357,180r-15,28l80,62,95,35xm76,111l,,134,6,76,111xm361,132r76,110l303,237,361,132xe" fillcolor="#0070c0" strokecolor="#0070c0" strokeweight="0">
                  <v:path arrowok="t" o:connecttype="custom" o:connectlocs="60325,22225;226695,114300;217170,132080;50800,39370;60325,22225;48260,70485;0,0;85090,3810;48260,70485;229235,83820;277495,153670;192405,150495;229235,83820" o:connectangles="0,0,0,0,0,0,0,0,0,0,0,0,0"/>
                  <o:lock v:ext="edit" verticies="t"/>
                </v:shape>
                <v:rect id="Rectangle 73" o:spid="_x0000_s1096" style="position:absolute;left:30645;top:7867;width:51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nwCcUA&#10;AADcAAAADwAAAGRycy9kb3ducmV2LnhtbESPT2vCQBTE74LfYXmCN900B6mpq5RIRBAKTS29vmZf&#10;k9Ts25Dd/Om37xaEHoeZ+Q2zO0ymEQN1rras4GEdgSAurK65VHB9y1aPIJxH1thYJgU/5OCwn892&#10;mGg78isNuS9FgLBLUEHlfZtI6YqKDLq1bYmD92U7gz7IrpS6wzHATSPjKNpIgzWHhQpbSisqbnlv&#10;FEzvnx866w2dhuOVLt8veXobUqWWi+n5CYSnyf+H7+2zVrCNYvg7E46A3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CfAJxQAAANwAAAAPAAAAAAAAAAAAAAAAAJgCAABkcnMv&#10;ZG93bnJldi54bWxQSwUGAAAAAAQABAD1AAAAigMAAAAA&#10;" fillcolor="#bdd7ee" stroked="f"/>
                <v:rect id="Rectangle 74" o:spid="_x0000_s1097" style="position:absolute;left:30645;top:7867;width:518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hccQA&#10;AADcAAAADwAAAGRycy9kb3ducmV2LnhtbESPQWvCQBSE7wX/w/KEXoruWqHY1FW0UPXYxnp/yT6T&#10;0OzbmF1j9Ne7hUKPw8x8w8yXva1FR62vHGuYjBUI4tyZigsN3/uP0QyED8gGa8ek4UoelovBwxwT&#10;4y78RV0aChEh7BPUUIbQJFL6vCSLfuwa4ugdXWsxRNkW0rR4iXBby2elXqTFiuNCiQ29l5T/pGer&#10;4dP4TmX17fi04222PaXrg9v0Wj8O+9UbiEB9+A//tXdGw6uawu+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0IXHEAAAA3AAAAA8AAAAAAAAAAAAAAAAAmAIAAGRycy9k&#10;b3ducmV2LnhtbFBLBQYAAAAABAAEAPUAAACJAwAAAAA=&#10;" filled="f" strokecolor="#1d1d1a" strokeweight=".7pt">
                  <v:stroke joinstyle="round"/>
                </v:rect>
                <v:rect id="Rectangle 75" o:spid="_x0000_s1098" style="position:absolute;left:31324;top:8356;width:1213;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g3sIA&#10;AADcAAAADwAAAGRycy9kb3ducmV2LnhtbESP3WoCMRSE74W+QzgF7zSpFL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PuDewgAAANwAAAAPAAAAAAAAAAAAAAAAAJgCAABkcnMvZG93&#10;bnJldi54bWxQSwUGAAAAAAQABAD1AAAAhwMAAAAA&#10;" filled="f" stroked="f">
                  <v:textbox style="mso-fit-shape-to-text:t" inset="0,0,0,0">
                    <w:txbxContent>
                      <w:p w14:paraId="550D3D30" w14:textId="77777777" w:rsidR="00863B41" w:rsidRDefault="00863B41" w:rsidP="00863B41">
                        <w:r>
                          <w:rPr>
                            <w:rFonts w:ascii="微软雅黑" w:eastAsia="微软雅黑" w:cs="微软雅黑"/>
                            <w:color w:val="000000"/>
                            <w:sz w:val="14"/>
                            <w:szCs w:val="14"/>
                          </w:rPr>
                          <w:t>Uu</w:t>
                        </w:r>
                      </w:p>
                    </w:txbxContent>
                  </v:textbox>
                </v:rect>
                <v:rect id="Rectangle 76" o:spid="_x0000_s1099" style="position:absolute;left:32524;top:8356;width:388;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FRcIA&#10;AADcAAAADwAAAGRycy9kb3ducmV2LnhtbESP3WoCMRSE74W+QzgF7zSpULFbo0hBsNIbVx/gsDn7&#10;g8nJkqTu9u2NUPBymJlvmPV2dFbcKMTOs4a3uQJBXHnTcaPhct7PViBiQjZoPZOGP4qw3bxM1lgY&#10;P/CJbmVqRIZwLFBDm1JfSBmrlhzGue+Js1f74DBlGRppAg4Z7qxcKLWUDjvOCy329NVSdS1/nQZ5&#10;LvfDqrRB+eOi/rHfh1NNXuvp67j7BJFoTM/wf/tgNHyo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kVFwgAAANwAAAAPAAAAAAAAAAAAAAAAAJgCAABkcnMvZG93&#10;bnJldi54bWxQSwUGAAAAAAQABAD1AAAAhwMAAAAA&#10;" filled="f" stroked="f">
                  <v:textbox style="mso-fit-shape-to-text:t" inset="0,0,0,0">
                    <w:txbxContent>
                      <w:p w14:paraId="77F14DF9" w14:textId="77777777" w:rsidR="00863B41" w:rsidRDefault="00863B41" w:rsidP="00863B41">
                        <w:r>
                          <w:rPr>
                            <w:rFonts w:ascii="微软雅黑" w:eastAsia="微软雅黑" w:cs="微软雅黑"/>
                            <w:color w:val="000000"/>
                            <w:sz w:val="14"/>
                            <w:szCs w:val="14"/>
                          </w:rPr>
                          <w:t>-</w:t>
                        </w:r>
                      </w:p>
                    </w:txbxContent>
                  </v:textbox>
                </v:rect>
                <v:rect id="Rectangle 77" o:spid="_x0000_s1100" style="position:absolute;left:32905;top:8356;width:226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DbMsIA&#10;AADcAAAADwAAAGRycy9kb3ducmV2LnhtbESP3WoCMRSE7wt9h3CE3tVEL0S3RhFBUOmNqw9w2Jz9&#10;ocnJkqTu+vamUPBymJlvmPV2dFbcKcTOs4bZVIEgrrzpuNFwux4+lyBiQjZoPZOGB0XYbt7f1lgY&#10;P/CF7mVqRIZwLFBDm1JfSBmrlhzGqe+Js1f74DBlGRppAg4Z7qycK7WQDjvOCy32tG+p+il/nQZ5&#10;LQ/DsrRB+fO8/ran46Umr/XHZNx9gUg0plf4v300GlZqAX9n8hG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sywgAAANwAAAAPAAAAAAAAAAAAAAAAAJgCAABkcnMvZG93&#10;bnJldi54bWxQSwUGAAAAAAQABAD1AAAAhwMAAAAA&#10;" filled="f" stroked="f">
                  <v:textbox style="mso-fit-shape-to-text:t" inset="0,0,0,0">
                    <w:txbxContent>
                      <w:p w14:paraId="7F494D1A" w14:textId="77777777" w:rsidR="00863B41" w:rsidRDefault="00863B41" w:rsidP="00863B41">
                        <w:r>
                          <w:rPr>
                            <w:rFonts w:ascii="微软雅黑" w:eastAsia="微软雅黑" w:cs="微软雅黑"/>
                            <w:color w:val="000000"/>
                            <w:sz w:val="14"/>
                            <w:szCs w:val="14"/>
                          </w:rPr>
                          <w:t>SRAP</w:t>
                        </w:r>
                      </w:p>
                    </w:txbxContent>
                  </v:textbox>
                </v:rect>
                <v:rect id="Rectangle 78" o:spid="_x0000_s1101" style="position:absolute;left:12331;top:17125;width:2140;height:18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jxicQA&#10;AADcAAAADwAAAGRycy9kb3ducmV2LnhtbESP0WoCMRRE3wv+Q7hC32p2S7Hu1ihWKIrgg9oPuGxu&#10;N1s3N2sSdfv3Rij4OMzMGWY6720rLuRD41hBPspAEFdON1wr+D58vUxAhIissXVMCv4owHw2eJpi&#10;qd2Vd3TZx1okCIcSFZgYu1LKUBmyGEauI07ej/MWY5K+ltrjNcFtK1+zbCwtNpwWDHa0NFQd92er&#10;gD5Xu+J3EcxW+jzk2824eFudlHoe9osPEJH6+Aj/t9daQZG9w/1MOgJ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I8YnEAAAA3AAAAA8AAAAAAAAAAAAAAAAAmAIAAGRycy9k&#10;b3ducmV2LnhtbFBLBQYAAAAABAAEAPUAAACJAwAAAAA=&#10;" filled="f" stroked="f">
                  <v:textbox inset="0,0,0,0">
                    <w:txbxContent>
                      <w:p w14:paraId="3A1FE431" w14:textId="77777777" w:rsidR="00863B41" w:rsidRDefault="00863B41" w:rsidP="00863B41">
                        <w:r>
                          <w:rPr>
                            <w:rFonts w:ascii="微软雅黑" w:eastAsia="微软雅黑" w:cs="微软雅黑"/>
                            <w:color w:val="000000"/>
                            <w:sz w:val="18"/>
                            <w:szCs w:val="18"/>
                          </w:rPr>
                          <w:t>PC5</w:t>
                        </w:r>
                      </w:p>
                    </w:txbxContent>
                  </v:textbox>
                </v:rect>
                <v:rect id="Rectangle 79" o:spid="_x0000_s1102" style="position:absolute;left:27616;top:17062;width:15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q274A&#10;AADcAAAADwAAAGRycy9kb3ducmV2LnhtbERPy2oCMRTdC/5DuAV3mtSF6GiUUhCsdOPoB1wmdx6Y&#10;3AxJdKZ/bxYFl4fz3h1GZ8WTQuw8a/hcKBDElTcdNxpu1+N8DSImZIPWM2n4owiH/XSyw8L4gS/0&#10;LFMjcgjHAjW0KfWFlLFqyWFc+J44c7UPDlOGoZEm4JDDnZVLpVbSYce5ocWevluq7uXDaZDX8jis&#10;SxuUPy/rX/tzutTktZ59jF9bEInG9Bb/u09Gw0bltflMP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z6tu+AAAA3AAAAA8AAAAAAAAAAAAAAAAAmAIAAGRycy9kb3ducmV2&#10;LnhtbFBLBQYAAAAABAAEAPUAAACDAwAAAAA=&#10;" filled="f" stroked="f">
                  <v:textbox style="mso-fit-shape-to-text:t" inset="0,0,0,0">
                    <w:txbxContent>
                      <w:p w14:paraId="74820E7A" w14:textId="77777777" w:rsidR="00863B41" w:rsidRDefault="00863B41" w:rsidP="00863B41">
                        <w:r>
                          <w:rPr>
                            <w:rFonts w:ascii="微软雅黑" w:eastAsia="微软雅黑" w:cs="微软雅黑"/>
                            <w:color w:val="000000"/>
                            <w:sz w:val="18"/>
                            <w:szCs w:val="18"/>
                          </w:rPr>
                          <w:t>Uu</w:t>
                        </w:r>
                      </w:p>
                    </w:txbxContent>
                  </v:textbox>
                </v:rect>
                <v:rect id="Rectangle 80" o:spid="_x0000_s1103" style="position:absolute;left:20199;top:20269;width:15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PQMIA&#10;AADcAAAADwAAAGRycy9kb3ducmV2LnhtbESP3WoCMRSE74W+QzhC7zTRi6Jbo4ggWOmNqw9w2Jz9&#10;ocnJkqTu9u1NQfBymJlvmM1udFbcKcTOs4bFXIEgrrzpuNFwux5nKxAxIRu0nknDH0XYbd8mGyyM&#10;H/hC9zI1IkM4FqihTakvpIxVSw7j3PfE2at9cJiyDI00AYcMd1YulfqQDjvOCy32dGip+il/nQZ5&#10;LY/DqrRB+fOy/rZfp0tNXuv36bj/BJFoTK/ws30yGtZqDf9n8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09AwgAAANwAAAAPAAAAAAAAAAAAAAAAAJgCAABkcnMvZG93&#10;bnJldi54bWxQSwUGAAAAAAQABAD1AAAAhwMAAAAA&#10;" filled="f" stroked="f">
                  <v:textbox style="mso-fit-shape-to-text:t" inset="0,0,0,0">
                    <w:txbxContent>
                      <w:p w14:paraId="3C7266FD" w14:textId="77777777" w:rsidR="00863B41" w:rsidRDefault="00863B41" w:rsidP="00863B41">
                        <w:r>
                          <w:rPr>
                            <w:rFonts w:ascii="微软雅黑" w:eastAsia="微软雅黑" w:cs="微软雅黑"/>
                            <w:color w:val="000000"/>
                            <w:sz w:val="18"/>
                            <w:szCs w:val="18"/>
                          </w:rPr>
                          <w:t>Uu</w:t>
                        </w:r>
                      </w:p>
                    </w:txbxContent>
                  </v:textbox>
                </v:rect>
                <v:shape id="Freeform 81" o:spid="_x0000_s1104" style="position:absolute;left:14535;top:2978;width:12712;height:14408;visibility:visible;mso-wrap-style:square;v-text-anchor:top" coordsize="2002,2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8Cv8AA&#10;AADcAAAADwAAAGRycy9kb3ducmV2LnhtbERPz2vCMBS+D/wfwhO8zdRRhtZGkY3BrtMhens0r02x&#10;ealNltb/fjkMdvz4fpf7yXYi0uBbxwpWywwEceV0y42C79PH8xqED8gaO8ek4EEe9rvZU4mFdiN/&#10;UTyGRqQQ9gUqMCH0hZS+MmTRL11PnLjaDRZDgkMj9YBjCredfMmyV2mx5dRgsKc3Q9Xt+GMVXNF0&#10;9H7I3b1361Ns8/p8iVGpxXw6bEEEmsK/+M/9qRVsVml+OpOO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8Cv8AAAADcAAAADwAAAAAAAAAAAAAAAACYAgAAZHJzL2Rvd25y&#10;ZXYueG1sUEsFBgAAAAAEAAQA9QAAAIUDAAAAAA==&#10;" path="m,2257r,-72l24,2185r,72l,2257xm,2161r,-72l24,2089r,72l,2161xm,2065r,-72l24,1993r,72l,2065xm,1969r,-72l24,1897r,72l,1969xm,1873r,-72l24,1801r,72l,1873xm,1777r,-72l24,1705r,72l,1777xm,1681r,-72l24,1609r,72l,1681xm,1585r,-72l24,1513r,72l,1585xm,1489r,-72l24,1417r,72l,1489xm,1393r,-72l24,1321r,72l,1393xm,1297r,-72l24,1225r,72l,1297xm,1201r,-72l24,1129r,72l,1201xm,1105r,-72l24,1033r,72l,1105xm,1010l,938r24,l24,1010r-24,xm,914l,842r24,l24,914,,914xm,818l,746r24,l24,818,,818xm,722l,650r24,l24,722,,722xm,626l,554r24,l24,626,,626xm,530l,458r24,l24,530,,530xm,434l,362r24,l24,434,,434xm,338l,266r24,l24,338,,338xm,242l,170r24,l24,242,,242xm,146l,74r24,l24,146,,146xm,50l,,46,r,24l12,24,24,12r,38l,50xm70,r72,l142,24r-72,l70,xm166,r72,l238,24r-72,l166,xm262,r72,l334,24r-72,l262,xm358,r72,l430,24r-72,l358,xm454,r72,l526,24r-72,l454,xm550,r72,l622,24r-72,l550,xm646,r72,l718,24r-72,l646,xm742,r72,l814,24r-72,l742,xm838,r72,l910,24r-72,l838,xm934,r72,l1006,24r-72,l934,xm1030,r72,l1102,24r-72,l1030,xm1126,r72,l1198,24r-72,l1126,xm1222,r72,l1294,24r-72,l1222,xm1318,r72,l1390,24r-72,l1318,xm1414,r72,l1486,24r-72,l1414,xm1510,r72,l1582,24r-72,l1510,xm1606,r72,l1678,24r-72,l1606,xm1702,r72,l1774,24r-72,l1702,xm1798,r72,l1870,24r-72,l1798,xm1894,r72,l1966,24r-72,l1894,xm2002,12r,72l1978,84r,-72l2002,12xm2002,108r,72l1978,180r,-72l2002,108xm2002,204r,72l1978,276r,-72l2002,204xm2002,300r,72l1978,372r,-72l2002,300xm2002,396r,72l1978,468r,-72l2002,396xm2002,492r,71l1978,563r,-71l2002,492xm2002,587r,72l1978,659r,-72l2002,587xm2002,683r,72l1978,755r,-72l2002,683xm2002,779r,72l1978,851r,-72l2002,779xm2002,875r,72l1978,947r,-72l2002,875xm2002,971r,72l1978,1043r,-72l2002,971xm2002,1067r,72l1978,1139r,-72l2002,1067xm2002,1163r,72l1978,1235r,-72l2002,1163xm2002,1259r,72l1978,1331r,-72l2002,1259xm2002,1355r,72l1978,1427r,-72l2002,1355xm2002,1451r,72l1978,1523r,-72l2002,1451xm2002,1547r,72l1978,1619r,-72l2002,1547xm2002,1643r,72l1978,1715r,-72l2002,1643xm2002,1739r,72l1978,1811r,-72l2002,1739xm2002,1834r,72l1978,1906r,-72l2002,1834xm2002,1930r,72l1978,2002r,-72l2002,1930xm2002,2026r,72l1978,2098r,-72l2002,2026xm2002,2122r,72l1978,2194r,-72l2002,2122xm2002,2218r,51l1956,2269r,-24l1990,2245r-12,12l1978,2218r24,xm1932,2269r-72,l1860,2245r72,l1932,2269xm1836,2269r-72,l1764,2245r72,l1836,2269xm1740,2269r-72,l1668,2245r72,l1740,2269xm1644,2269r-72,l1572,2245r72,l1644,2269xm1548,2269r-72,l1476,2245r72,l1548,2269xm1452,2269r-72,l1380,2245r72,l1452,2269xm1356,2269r-72,l1284,2245r72,l1356,2269xm1260,2269r-72,l1188,2245r72,l1260,2269xm1164,2269r-72,l1092,2245r72,l1164,2269xm1068,2269r-72,l996,2245r72,l1068,2269xm972,2269r-72,l900,2245r72,l972,2269xm876,2269r-72,l804,2245r72,l876,2269xm780,2269r-72,l708,2245r72,l780,2269xm684,2269r-72,l612,2245r72,l684,2269xm588,2269r-72,l516,2245r72,l588,2269xm492,2269r-72,l420,2245r72,l492,2269xm396,2269r-72,l324,2245r72,l396,2269xm300,2269r-72,l228,2245r72,l300,2269xm204,2269r-72,l132,2245r72,l204,2269xm108,2269r-72,l36,2245r72,l108,2269xe" fillcolor="#7f7f7f" strokecolor="#7f7f7f" strokeweight="0">
                  <v:path arrowok="t" o:connecttype="custom" o:connectlocs="0,1326515;15240,1311275;0,1189355;15240,1082675;0,1067435;0,899795;15240,884555;0,762635;15240,655955;0,641350;0,473710;15240,458470;0,336550;15240,229870;0,214630;0,46990;29210,15240;90170,15240;105410,0;273050,0;288290,15240;410210,0;516890,15240;532130,0;699770,0;715010,15240;836930,0;943610,15240;958850,0;1126490,0;1141730,15240;1271270,7620;1256030,114300;1271270,129540;1271270,297180;1256030,312420;1271270,433705;1256030,540385;1271270,555625;1271270,723265;1256030,738505;1271270,860425;1256030,967105;1271270,982345;1271270,1149985;1256030,1164590;1271270,1286510;1256030,1393190;1263650,1425575;1226820,1425575;1104900,1440815;998220,1425575;982980,1440815;815340,1440815;800100,1425575;678180,1440815;571500,1425575;556260,1440815;388620,1440815;373380,1425575;251460,1440815;144780,1425575;129540,1440815" o:connectangles="0,0,0,0,0,0,0,0,0,0,0,0,0,0,0,0,0,0,0,0,0,0,0,0,0,0,0,0,0,0,0,0,0,0,0,0,0,0,0,0,0,0,0,0,0,0,0,0,0,0,0,0,0,0,0,0,0,0,0,0,0,0,0"/>
                  <o:lock v:ext="edit" verticies="t"/>
                </v:shape>
                <v:shape id="Freeform 82" o:spid="_x0000_s1105" style="position:absolute;left:-6;top:2978;width:12255;height:14408;visibility:visible;mso-wrap-style:square;v-text-anchor:top" coordsize="1930,2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cUMUA&#10;AADcAAAADwAAAGRycy9kb3ducmV2LnhtbESPQWvCQBSE7wX/w/KE3uomFYuJrkEKxV4K7RoEb4/s&#10;Mwlm34bsNsZ/3y0Uehxm5htmW0y2EyMNvnWsIF0kIIgrZ1quFZTHt6c1CB+QDXaOScGdPBS72cMW&#10;c+Nu/EWjDrWIEPY5KmhC6HMpfdWQRb9wPXH0Lm6wGKIcamkGvEW47eRzkrxIiy3HhQZ7em2ouupv&#10;q6C+HD5W2YlW5/bTlr3XWvvlXanH+bTfgAg0hf/wX/vdKMjSFH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75xQxQAAANwAAAAPAAAAAAAAAAAAAAAAAJgCAABkcnMv&#10;ZG93bnJldi54bWxQSwUGAAAAAAQABAD1AAAAigMAAAAA&#10;" path="m,2257r,-72l24,2185r,72l,2257xm,2161r,-72l24,2089r,72l,2161xm,2065r,-72l24,1993r,72l,2065xm,1969r,-72l24,1897r,72l,1969xm,1873r,-72l24,1801r,72l,1873xm,1777r,-72l24,1705r,72l,1777xm,1681r,-72l24,1609r,72l,1681xm,1585r,-72l24,1513r,72l,1585xm,1489r,-72l24,1417r,72l,1489xm,1393r,-72l24,1321r,72l,1393xm,1297r,-72l24,1225r,72l,1297xm,1201r,-72l24,1129r,72l,1201xm,1105r,-72l24,1033r,72l,1105xm,1010l,938r24,l24,1010r-24,xm,914l,842r24,l24,914,,914xm,818l,746r24,l24,818,,818xm,722l,650r24,l24,722,,722xm,626l,554r24,l24,626,,626xm,530l,458r24,l24,530,,530xm,434l,362r24,l24,434,,434xm,338l,266r24,l24,338,,338xm,242l,170r24,l24,242,,242xm,146l,74r24,l24,146,,146xm,50l,,45,r,24l12,24,24,12r,38l,50xm69,r72,l141,24r-72,l69,xm165,r72,l237,24r-72,l165,xm261,r73,l334,24r-73,l261,xm358,r72,l430,24r-72,l358,xm454,r72,l526,24r-72,l454,xm550,r72,l622,24r-72,l550,xm646,r72,l718,24r-72,l646,xm742,r72,l814,24r-72,l742,xm838,r72,l910,24r-72,l838,xm934,r72,l1006,24r-72,l934,xm1030,r72,l1102,24r-72,l1030,xm1126,r72,l1198,24r-72,l1126,xm1222,r72,l1294,24r-72,l1222,xm1318,r72,l1390,24r-72,l1318,xm1414,r72,l1486,24r-72,l1414,xm1510,r72,l1582,24r-72,l1510,xm1606,r72,l1678,24r-72,l1606,xm1702,r72,l1774,24r-72,l1702,xm1798,r72,l1870,24r-72,l1798,xm1894,r36,l1930,60r-24,l1906,12r12,12l1894,24r,-24xm1930,84r,72l1906,156r,-72l1930,84xm1930,180r,72l1906,252r,-72l1930,180xm1930,276r,72l1906,348r,-72l1930,276xm1930,372r,72l1906,444r,-72l1930,372xm1930,468r,71l1906,539r,-71l1930,468xm1930,563r,72l1906,635r,-72l1930,563xm1930,659r,72l1906,731r,-72l1930,659xm1930,755r,72l1906,827r,-72l1930,755xm1930,851r,72l1906,923r,-72l1930,851xm1930,947r,72l1906,1019r,-72l1930,947xm1930,1043r,72l1906,1115r,-72l1930,1043xm1930,1139r,72l1906,1211r,-72l1930,1139xm1930,1235r,72l1906,1307r,-72l1930,1235xm1930,1331r,72l1906,1403r,-72l1930,1331xm1930,1427r,72l1906,1499r,-72l1930,1427xm1930,1523r,72l1906,1595r,-72l1930,1523xm1930,1619r,72l1906,1691r,-72l1930,1619xm1930,1715r,72l1906,1787r,-72l1930,1715xm1930,1811r,71l1906,1882r,-71l1930,1811xm1930,1906r,72l1906,1978r,-72l1930,1906xm1930,2002r,72l1906,2074r,-72l1930,2002xm1930,2098r,72l1906,2170r,-72l1930,2098xm1930,2194r,75l1908,2269r,-24l1918,2245r-12,12l1906,2194r24,xm1884,2269r-72,l1812,2245r72,l1884,2269xm1788,2269r-72,l1716,2245r72,l1788,2269xm1692,2269r-72,l1620,2245r72,l1692,2269xm1596,2269r-72,l1524,2245r72,l1596,2269xm1500,2269r-72,l1428,2245r72,l1500,2269xm1404,2269r-72,l1332,2245r72,l1404,2269xm1308,2269r-72,l1236,2245r72,l1308,2269xm1212,2269r-72,l1140,2245r72,l1212,2269xm1116,2269r-72,l1044,2245r72,l1116,2269xm1020,2269r-72,l948,2245r72,l1020,2269xm924,2269r-72,l852,2245r72,l924,2269xm828,2269r-72,l756,2245r72,l828,2269xm732,2269r-72,l660,2245r72,l732,2269xm636,2269r-72,l564,2245r72,l636,2269xm540,2269r-72,l468,2245r72,l540,2269xm444,2269r-72,l372,2245r72,l444,2269xm348,2269r-72,l276,2245r72,l348,2269xm252,2269r-72,l180,2245r72,l252,2269xm156,2269r-72,l84,2245r72,l156,2269xm60,2269r-48,l12,2245r48,l60,2269xe" fillcolor="#7f7f7f" strokecolor="#7f7f7f" strokeweight="0">
                  <v:path arrowok="t" o:connecttype="custom" o:connectlocs="0,1326515;15240,1311275;0,1189355;15240,1082675;0,1067435;0,899795;15240,884555;0,762635;15240,655955;0,641350;0,473710;15240,458470;0,336550;15240,229870;0,214630;0,46990;28575,15240;89535,15240;104775,0;273050,0;288290,15240;410210,0;516890,15240;532130,0;699770,0;715010,15240;836930,0;943610,15240;958850,0;1126490,0;1141730,15240;1217930,15240;1225550,53340;1225550,220980;1210310,236220;1225550,357505;1210310,464185;1225550,479425;1225550,647065;1210310,662305;1225550,784225;1210310,890905;1225550,906145;1225550,1073785;1210310,1089025;1225550,1210310;1210310,1316990;1225550,1332230;1210310,1393190;1135380,1440815;1028700,1425575;1013460,1440815;845820,1440815;830580,1425575;708660,1440815;601980,1425575;586740,1440815;419100,1440815;403860,1425575;281940,1440815;175260,1425575;160020,1440815;7620,1440815" o:connectangles="0,0,0,0,0,0,0,0,0,0,0,0,0,0,0,0,0,0,0,0,0,0,0,0,0,0,0,0,0,0,0,0,0,0,0,0,0,0,0,0,0,0,0,0,0,0,0,0,0,0,0,0,0,0,0,0,0,0,0,0,0,0,0"/>
                  <o:lock v:ext="edit" verticies="t"/>
                </v:shape>
                <v:shape id="Freeform 83" o:spid="_x0000_s1106" style="position:absolute;left:29533;top:2978;width:12256;height:14408;visibility:visible;mso-wrap-style:square;v-text-anchor:top" coordsize="1930,2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0CJ8UA&#10;AADcAAAADwAAAGRycy9kb3ducmV2LnhtbESPQWvCQBSE70L/w/IKvZmNSsSkriJCsZdCXUOht0f2&#10;mYRm34bsVpN/3y0Uehxm5htmux9tJ240+NaxgkWSgiCunGm5VlBeXuYbED4gG+wck4KJPOx3D7Mt&#10;Fsbd+Uw3HWoRIewLVNCE0BdS+qohiz5xPXH0rm6wGKIcamkGvEe47eQyTdfSYstxocGejg1VX/rb&#10;Kqivp7cs/6Dss323Ze+11n41KfX0OB6eQQQaw3/4r/1qFOSLJfyeiUd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QInxQAAANwAAAAPAAAAAAAAAAAAAAAAAJgCAABkcnMv&#10;ZG93bnJldi54bWxQSwUGAAAAAAQABAD1AAAAigMAAAAA&#10;" path="m,2257r,-72l24,2185r,72l,2257xm,2161r,-72l24,2089r,72l,2161xm,2065r,-72l24,1993r,72l,2065xm,1969r,-72l24,1897r,72l,1969xm,1873r,-72l24,1801r,72l,1873xm,1777r,-72l24,1705r,72l,1777xm,1681r,-72l24,1609r,72l,1681xm,1585r,-72l24,1513r,72l,1585xm,1489r,-72l24,1417r,72l,1489xm,1393r,-72l24,1321r,72l,1393xm,1297r,-72l24,1225r,72l,1297xm,1201r,-72l24,1129r,72l,1201xm,1105r,-72l24,1033r,72l,1105xm,1010l,938r24,l24,1010r-24,xm,914l,842r24,l24,914,,914xm,818l,746r24,l24,818,,818xm,722l,650r24,l24,722,,722xm,626l,554r24,l24,626,,626xm,530l,458r24,l24,530,,530xm,434l,362r24,l24,434,,434xm,338l,266r24,l24,338,,338xm,242l,170r24,l24,242,,242xm,146l,74r24,l24,146,,146xm,50l,,46,r,24l12,24,24,12r,38l,50xm70,r72,l142,24r-72,l70,xm166,r72,l238,24r-72,l166,xm262,r72,l334,24r-72,l262,xm358,r72,l430,24r-72,l358,xm454,r72,l526,24r-72,l454,xm550,r72,l622,24r-72,l550,xm646,r72,l718,24r-72,l646,xm742,r72,l814,24r-72,l742,xm838,r72,l910,24r-72,l838,xm934,r72,l1006,24r-72,l934,xm1030,r72,l1102,24r-72,l1030,xm1126,r72,l1198,24r-72,l1126,xm1222,r72,l1294,24r-72,l1222,xm1318,r72,l1390,24r-72,l1318,xm1414,r72,l1486,24r-72,l1414,xm1510,r72,l1582,24r-72,l1510,xm1606,r72,l1678,24r-72,l1606,xm1702,r72,l1774,24r-72,l1702,xm1798,r72,l1870,24r-72,l1798,xm1894,r36,l1930,60r-24,l1906,12r12,12l1894,24r,-24xm1930,84r,72l1906,156r,-72l1930,84xm1930,180r,72l1906,252r,-72l1930,180xm1930,276r,72l1906,348r,-72l1930,276xm1930,372r,72l1906,444r,-72l1930,372xm1930,468r,71l1906,539r,-71l1930,468xm1930,563r,72l1906,635r,-72l1930,563xm1930,659r,72l1906,731r,-72l1930,659xm1930,755r,72l1906,827r,-72l1930,755xm1930,851r,72l1906,923r,-72l1930,851xm1930,947r,72l1906,1019r,-72l1930,947xm1930,1043r,72l1906,1115r,-72l1930,1043xm1930,1139r,72l1906,1211r,-72l1930,1139xm1930,1235r,72l1906,1307r,-72l1930,1235xm1930,1331r,72l1906,1403r,-72l1930,1331xm1930,1427r,72l1906,1499r,-72l1930,1427xm1930,1523r,72l1906,1595r,-72l1930,1523xm1930,1619r,72l1906,1691r,-72l1930,1619xm1930,1715r,72l1906,1787r,-72l1930,1715xm1930,1811r,71l1906,1882r,-71l1930,1811xm1930,1906r,72l1906,1978r,-72l1930,1906xm1930,2002r,72l1906,2074r,-72l1930,2002xm1930,2098r,72l1906,2170r,-72l1930,2098xm1930,2194r,75l1908,2269r,-24l1918,2245r-12,12l1906,2194r24,xm1884,2269r-72,l1812,2245r72,l1884,2269xm1788,2269r-72,l1716,2245r72,l1788,2269xm1692,2269r-72,l1620,2245r72,l1692,2269xm1596,2269r-72,l1524,2245r72,l1596,2269xm1500,2269r-72,l1428,2245r72,l1500,2269xm1404,2269r-72,l1332,2245r72,l1404,2269xm1308,2269r-72,l1236,2245r72,l1308,2269xm1212,2269r-72,l1140,2245r72,l1212,2269xm1116,2269r-72,l1044,2245r72,l1116,2269xm1020,2269r-72,l948,2245r72,l1020,2269xm924,2269r-72,l852,2245r72,l924,2269xm828,2269r-72,l756,2245r72,l828,2269xm732,2269r-72,l660,2245r72,l732,2269xm636,2269r-72,l564,2245r72,l636,2269xm540,2269r-72,l468,2245r72,l540,2269xm444,2269r-72,l372,2245r72,l444,2269xm348,2269r-72,l276,2245r72,l348,2269xm252,2269r-72,l180,2245r72,l252,2269xm156,2269r-72,l84,2245r72,l156,2269xm60,2269r-48,l12,2245r48,l60,2269xe" fillcolor="#7f7f7f" strokecolor="#7f7f7f" strokeweight="0">
                  <v:path arrowok="t" o:connecttype="custom" o:connectlocs="0,1326515;15240,1311275;0,1189355;15240,1082675;0,1067435;0,899795;15240,884555;0,762635;15240,655955;0,641350;0,473710;15240,458470;0,336550;15240,229870;0,214630;0,46990;29210,15240;90170,15240;105410,0;273050,0;288290,15240;410210,0;516890,15240;532130,0;699770,0;715010,15240;836930,0;943610,15240;958850,0;1126490,0;1141730,15240;1217930,15240;1225550,53340;1225550,220980;1210310,236220;1225550,357505;1210310,464185;1225550,479425;1225550,647065;1210310,662305;1225550,784225;1210310,890905;1225550,906145;1225550,1073785;1210310,1089025;1225550,1210310;1210310,1316990;1225550,1332230;1210310,1393190;1135380,1440815;1028700,1425575;1013460,1440815;845820,1440815;830580,1425575;708660,1440815;601980,1425575;586740,1440815;419100,1440815;403860,1425575;281940,1440815;175260,1425575;160020,1440815;7620,1440815" o:connectangles="0,0,0,0,0,0,0,0,0,0,0,0,0,0,0,0,0,0,0,0,0,0,0,0,0,0,0,0,0,0,0,0,0,0,0,0,0,0,0,0,0,0,0,0,0,0,0,0,0,0,0,0,0,0,0,0,0,0,0,0,0,0,0"/>
                  <o:lock v:ext="edit" verticies="t"/>
                </v:shape>
                <v:rect id="Rectangle 84" o:spid="_x0000_s1107" style="position:absolute;left:20967;top:7924;width:5182;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DT8UA&#10;AADcAAAADwAAAGRycy9kb3ducmV2LnhtbESPQWvCQBSE7wX/w/IEb3VjhdJGN0EiFkEomKb0+sy+&#10;JqnZtyG7xvTfd4WCx2FmvmHW6WhaMVDvGssKFvMIBHFpdcOVguJj9/gCwnlkja1lUvBLDtJk8rDG&#10;WNsrH2nIfSUChF2MCmrvu1hKV9Zk0M1tRxy8b9sb9EH2ldQ9XgPctPIpip6lwYbDQo0dZTWV5/xi&#10;FIyfpy+9uxh6G7YFHX7e8+w8ZErNpuNmBcLT6O/h//ZeK3hdLOF2JhwBm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nMNPxQAAANwAAAAPAAAAAAAAAAAAAAAAAJgCAABkcnMv&#10;ZG93bnJldi54bWxQSwUGAAAAAAQABAD1AAAAigMAAAAA&#10;" fillcolor="#bdd7ee" stroked="f"/>
                <v:rect id="Rectangle 85" o:spid="_x0000_s1108" style="position:absolute;left:20967;top:7924;width:5182;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v2MQA&#10;AADcAAAADwAAAGRycy9kb3ducmV2LnhtbESPT2vCQBTE7wW/w/IKXkrdKKXY6Coq+OeoUe/P7DMJ&#10;zb6N2TWmfnpXKHgcZuY3zHjamlI0VLvCsoJ+LwJBnFpdcKbgsF9+DkE4j6yxtEwK/sjBdNJ5G2Os&#10;7Y131CQ+EwHCLkYFufdVLKVLczLoerYiDt7Z1gZ9kHUmdY23ADelHETRtzRYcFjIsaJFTulvcjUK&#10;tto10am8nz82vD6tL8n8aFetUt33djYC4an1r/B/e6MV/PS/4HkmHAE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L9jEAAAA3AAAAA8AAAAAAAAAAAAAAAAAmAIAAGRycy9k&#10;b3ducmV2LnhtbFBLBQYAAAAABAAEAPUAAACJAwAAAAA=&#10;" filled="f" strokecolor="#1d1d1a" strokeweight=".7pt">
                  <v:stroke joinstyle="round"/>
                </v:rect>
                <v:rect id="Rectangle 86" o:spid="_x0000_s1109" style="position:absolute;left:21647;top:8426;width:1213;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vTmMIA&#10;AADcAAAADwAAAGRycy9kb3ducmV2LnhtbESPzYoCMRCE74LvEFrwphkFF3c0igiCLl4c9wGaSc8P&#10;Jp0hyTqzb28WhD0WVfUVtd0P1ogn+dA6VrCYZyCIS6dbrhV830+zNYgQkTUax6TglwLsd+PRFnPt&#10;er7Rs4i1SBAOOSpoYuxyKUPZkMUwdx1x8irnLcYkfS21xz7BrZHLLPuQFltOCw12dGyofBQ/VoG8&#10;F6d+XRifua9ldTWX860ip9R0Mhw2ICIN8T/8bp+1gs/F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q9OYwgAAANwAAAAPAAAAAAAAAAAAAAAAAJgCAABkcnMvZG93&#10;bnJldi54bWxQSwUGAAAAAAQABAD1AAAAhwMAAAAA&#10;" filled="f" stroked="f">
                  <v:textbox style="mso-fit-shape-to-text:t" inset="0,0,0,0">
                    <w:txbxContent>
                      <w:p w14:paraId="0BE5DDBE" w14:textId="77777777" w:rsidR="00863B41" w:rsidRDefault="00863B41" w:rsidP="00863B41">
                        <w:r>
                          <w:rPr>
                            <w:rFonts w:ascii="微软雅黑" w:eastAsia="微软雅黑" w:cs="微软雅黑"/>
                            <w:color w:val="000000"/>
                            <w:sz w:val="14"/>
                            <w:szCs w:val="14"/>
                          </w:rPr>
                          <w:t>Uu</w:t>
                        </w:r>
                      </w:p>
                    </w:txbxContent>
                  </v:textbox>
                </v:rect>
                <v:rect id="Rectangle 87" o:spid="_x0000_s1110" style="position:absolute;left:22853;top:8426;width:388;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lN78IA&#10;AADcAAAADwAAAGRycy9kb3ducmV2LnhtbESPzYoCMRCE78K+Q2jBm5PRg7izRlkEQcWL4z5AM+n5&#10;YZPOkGSd8e2NIOyxqKqvqM1utEbcyYfOsYJFloMgrpzuuFHwczvM1yBCRNZoHJOCBwXYbT8mGyy0&#10;G/hK9zI2IkE4FKigjbEvpAxVSxZD5nri5NXOW4xJ+kZqj0OCWyOXeb6SFjtOCy32tG+p+i3/rAJ5&#10;Kw/DujQ+d+dlfTGn47Ump9RsOn5/gYg0xv/wu33UCj4XK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eU3vwgAAANwAAAAPAAAAAAAAAAAAAAAAAJgCAABkcnMvZG93&#10;bnJldi54bWxQSwUGAAAAAAQABAD1AAAAhwMAAAAA&#10;" filled="f" stroked="f">
                  <v:textbox style="mso-fit-shape-to-text:t" inset="0,0,0,0">
                    <w:txbxContent>
                      <w:p w14:paraId="0C786FBC" w14:textId="77777777" w:rsidR="00863B41" w:rsidRDefault="00863B41" w:rsidP="00863B41">
                        <w:r>
                          <w:rPr>
                            <w:rFonts w:ascii="微软雅黑" w:eastAsia="微软雅黑" w:cs="微软雅黑"/>
                            <w:color w:val="000000"/>
                            <w:sz w:val="14"/>
                            <w:szCs w:val="14"/>
                          </w:rPr>
                          <w:t>-</w:t>
                        </w:r>
                      </w:p>
                    </w:txbxContent>
                  </v:textbox>
                </v:rect>
                <v:rect id="Rectangle 88" o:spid="_x0000_s1111" style="position:absolute;left:23234;top:8426;width:226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XodMIA&#10;AADcAAAADwAAAGRycy9kb3ducmV2LnhtbESPzYoCMRCE74LvEFrwphk9uO5oFBEEXbw47gM0k54f&#10;TDpDknVm394sCHssquorarsfrBFP8qF1rGAxz0AQl063XCv4vp9maxAhIms0jknBLwXY78ajLeba&#10;9XyjZxFrkSAcclTQxNjlUoayIYth7jri5FXOW4xJ+lpqj32CWyOXWbaSFltOCw12dGyofBQ/VoG8&#10;F6d+XRifua9ldTWX860ip9R0Mhw2ICIN8T/8bp+1gs/FB/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eh0wgAAANwAAAAPAAAAAAAAAAAAAAAAAJgCAABkcnMvZG93&#10;bnJldi54bWxQSwUGAAAAAAQABAD1AAAAhwMAAAAA&#10;" filled="f" stroked="f">
                  <v:textbox style="mso-fit-shape-to-text:t" inset="0,0,0,0">
                    <w:txbxContent>
                      <w:p w14:paraId="03632B22" w14:textId="77777777" w:rsidR="00863B41" w:rsidRDefault="00863B41" w:rsidP="00863B41">
                        <w:r>
                          <w:rPr>
                            <w:rFonts w:ascii="微软雅黑" w:eastAsia="微软雅黑" w:cs="微软雅黑"/>
                            <w:color w:val="000000"/>
                            <w:sz w:val="14"/>
                            <w:szCs w:val="14"/>
                          </w:rPr>
                          <w:t>SRAP</w:t>
                        </w:r>
                      </w:p>
                    </w:txbxContent>
                  </v:textbox>
                </v:rect>
                <v:rect id="Rectangle 89" o:spid="_x0000_s1112" style="position:absolute;left:6153;top:7924;width:518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PsEA&#10;AADcAAAADwAAAGRycy9kb3ducmV2LnhtbERPTYvCMBC9C/6HMII3TfWwrNUoUlEWBGFrl72OzdhW&#10;m0lpYq3/fnNY8Ph436tNb2rRUesqywpm0wgEcW51xYWC7LyffIJwHlljbZkUvMjBZj0crDDW9snf&#10;1KW+ECGEXYwKSu+bWEqXl2TQTW1DHLirbQ36ANtC6hafIdzUch5FH9JgxaGhxIaSkvJ7+jAK+p/L&#10;r94/DB26XUbH2ylN7l2i1HjUb5cgPPX+Lf53f2kFi1lYG86EIy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4UT7BAAAA3AAAAA8AAAAAAAAAAAAAAAAAmAIAAGRycy9kb3du&#10;cmV2LnhtbFBLBQYAAAAABAAEAPUAAACGAwAAAAA=&#10;" fillcolor="#bdd7ee" stroked="f"/>
                <v:rect id="Rectangle 90" o:spid="_x0000_s1113" style="position:absolute;left:6153;top:7924;width:518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WARsQA&#10;AADcAAAADwAAAGRycy9kb3ducmV2LnhtbESPT4vCMBTE74LfITzBi2iqh2WtRtEF/xzXqvdn82yL&#10;zUu3ibXup98ICx6HmfkNM1+2phQN1a6wrGA8ikAQp1YXnCk4HTfDTxDOI2ssLZOCJzlYLrqdOcba&#10;PvhATeIzESDsYlSQe1/FUro0J4NuZCvi4F1tbdAHWWdS1/gIcFPKSRR9SIMFh4UcK/rKKb0ld6Pg&#10;W7smupS/18Ged5fdT7I+222rVL/XrmYgPLX+Hf5v77WC6XgKrzPh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FgEbEAAAA3AAAAA8AAAAAAAAAAAAAAAAAmAIAAGRycy9k&#10;b3ducmV2LnhtbFBLBQYAAAAABAAEAPUAAACJAwAAAAA=&#10;" filled="f" strokecolor="#1d1d1a" strokeweight=".7pt">
                  <v:stroke joinstyle="round"/>
                </v:rect>
                <v:rect id="Rectangle 91" o:spid="_x0000_s1114" style="position:absolute;left:6623;top:8426;width:1663;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C6vb4A&#10;AADcAAAADwAAAGRycy9kb3ducmV2LnhtbERPy4rCMBTdC/5DuMLsNLWLwalGEUFQmY3VD7g0tw9M&#10;bkoSbf17sxiY5eG8N7vRGvEiHzrHCpaLDARx5XTHjYL77ThfgQgRWaNxTAreFGC3nU42WGg38JVe&#10;ZWxECuFQoII2xr6QMlQtWQwL1xMnrnbeYkzQN1J7HFK4NTLPsm9psePU0GJPh5aqR/m0CuStPA6r&#10;0vjMXfL615xP15qcUl+zcb8GEWmM/+I/90kr+MnT/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Wwur2+AAAA3AAAAA8AAAAAAAAAAAAAAAAAmAIAAGRycy9kb3ducmV2&#10;LnhtbFBLBQYAAAAABAAEAPUAAACDAwAAAAA=&#10;" filled="f" stroked="f">
                  <v:textbox style="mso-fit-shape-to-text:t" inset="0,0,0,0">
                    <w:txbxContent>
                      <w:p w14:paraId="0E7A74CC" w14:textId="77777777" w:rsidR="00863B41" w:rsidRDefault="00863B41" w:rsidP="00863B41">
                        <w:r>
                          <w:rPr>
                            <w:rFonts w:ascii="微软雅黑" w:eastAsia="微软雅黑" w:cs="微软雅黑"/>
                            <w:color w:val="000000"/>
                            <w:sz w:val="14"/>
                            <w:szCs w:val="14"/>
                          </w:rPr>
                          <w:t>PC5</w:t>
                        </w:r>
                      </w:p>
                    </w:txbxContent>
                  </v:textbox>
                </v:rect>
                <v:rect id="Rectangle 92" o:spid="_x0000_s1115" style="position:absolute;left:8267;top:8426;width:388;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fJsIA&#10;AADcAAAADwAAAGRycy9kb3ducmV2LnhtbESPzYoCMRCE7wu+Q2jB25pxDuLO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B8mwgAAANwAAAAPAAAAAAAAAAAAAAAAAJgCAABkcnMvZG93&#10;bnJldi54bWxQSwUGAAAAAAQABAD1AAAAhwMAAAAA&#10;" filled="f" stroked="f">
                  <v:textbox style="mso-fit-shape-to-text:t" inset="0,0,0,0">
                    <w:txbxContent>
                      <w:p w14:paraId="0ADF677E" w14:textId="77777777" w:rsidR="00863B41" w:rsidRDefault="00863B41" w:rsidP="00863B41">
                        <w:r>
                          <w:rPr>
                            <w:rFonts w:ascii="微软雅黑" w:eastAsia="微软雅黑" w:cs="微软雅黑"/>
                            <w:color w:val="000000"/>
                            <w:sz w:val="14"/>
                            <w:szCs w:val="14"/>
                          </w:rPr>
                          <w:t>-</w:t>
                        </w:r>
                      </w:p>
                    </w:txbxContent>
                  </v:textbox>
                </v:rect>
                <v:rect id="Rectangle 93" o:spid="_x0000_s1116" style="position:absolute;left:8648;top:8426;width:226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6BUcIA&#10;AADcAAAADwAAAGRycy9kb3ducmV2LnhtbESPzYoCMRCE7wu+Q2hhb2vGOYjOGkUEQWUvjvsAzaTn&#10;B5POkERnfHuzsOCxqKqvqPV2tEY8yIfOsYL5LANBXDndcaPg93r4WoIIEVmjcUwKnhRgu5l8rLHQ&#10;buALPcrYiAThUKCCNsa+kDJULVkMM9cTJ6923mJM0jdSexwS3BqZZ9lCWuw4LbTY076l6lberQJ5&#10;LQ/DsjQ+c+e8/jGn46Ump9TndNx9g4g0xnf4v33UClZ5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LoFRwgAAANwAAAAPAAAAAAAAAAAAAAAAAJgCAABkcnMvZG93&#10;bnJldi54bWxQSwUGAAAAAAQABAD1AAAAhwMAAAAA&#10;" filled="f" stroked="f">
                  <v:textbox style="mso-fit-shape-to-text:t" inset="0,0,0,0">
                    <w:txbxContent>
                      <w:p w14:paraId="3791F4C9" w14:textId="77777777" w:rsidR="00863B41" w:rsidRDefault="00863B41" w:rsidP="00863B41">
                        <w:r>
                          <w:rPr>
                            <w:rFonts w:ascii="微软雅黑" w:eastAsia="微软雅黑" w:cs="微软雅黑"/>
                            <w:color w:val="000000"/>
                            <w:sz w:val="14"/>
                            <w:szCs w:val="14"/>
                          </w:rPr>
                          <w:t>SRAP</w:t>
                        </w:r>
                      </w:p>
                    </w:txbxContent>
                  </v:textbox>
                </v:rect>
                <v:rect id="Rectangle 94" o:spid="_x0000_s1117" style="position:absolute;left:15817;top:7943;width:5195;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J8sUA&#10;AADcAAAADwAAAGRycy9kb3ducmV2LnhtbESPQWvCQBSE74X+h+UVequbWig2ugklxSIIBdOI12f2&#10;mUSzb0N2jem/7wqCx2FmvmEW6WhaMVDvGssKXicRCOLS6oYrBcXv8mUGwnlkja1lUvBHDtLk8WGB&#10;sbYX3tCQ+0oECLsYFdTed7GUrqzJoJvYjjh4B9sb9EH2ldQ9XgLctHIaRe/SYMNhocaOsprKU342&#10;CsbtfqeXZ0Pfw1dB6+NPnp2GTKnnp/FzDsLT6O/hW3ulFXxM3+B6JhwBm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8AnyxQAAANwAAAAPAAAAAAAAAAAAAAAAAJgCAABkcnMv&#10;ZG93bnJldi54bWxQSwUGAAAAAAQABAD1AAAAigMAAAAA&#10;" fillcolor="#bdd7ee" stroked="f"/>
                <v:rect id="Rectangle 95" o:spid="_x0000_s1118" style="position:absolute;left:15817;top:7943;width:5195;height:2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lZcQA&#10;AADcAAAADwAAAGRycy9kb3ducmV2LnhtbESPQWvCQBSE7wX/w/IEL0U3DUU0ugZbsHqsUe/P7DMJ&#10;Zt+m2W1M++u7BcHjMDPfMMu0N7XoqHWVZQUvkwgEcW51xYWC42EznoFwHlljbZkU/JCDdDV4WmKi&#10;7Y331GW+EAHCLkEFpfdNIqXLSzLoJrYhDt7FtgZ9kG0hdYu3ADe1jKNoKg1WHBZKbOi9pPyafRsF&#10;n9p10bn+vTzveHvefmVvJ/vRKzUa9usFCE+9f4Tv7Z1WMI9f4f9MO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o5WXEAAAA3AAAAA8AAAAAAAAAAAAAAAAAmAIAAGRycy9k&#10;b3ducmV2LnhtbFBLBQYAAAAABAAEAPUAAACJAwAAAAA=&#10;" filled="f" strokecolor="#1d1d1a" strokeweight=".7pt">
                  <v:stroke joinstyle="round"/>
                </v:rect>
                <v:rect id="Rectangle 96" o:spid="_x0000_s1119" style="position:absolute;left:16287;top:8426;width:1664;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ZJcIA&#10;AADcAAAADwAAAGRycy9kb3ducmV2LnhtbESP3WoCMRSE7wu+QziCdzXrgkVXo4ggaOmNqw9w2Jz9&#10;weRkSVJ3+/amUOjlMDPfMNv9aI14kg+dYwWLeQaCuHK640bB/XZ6X4EIEVmjcUwKfijAfjd522Kh&#10;3cBXepaxEQnCoUAFbYx9IWWoWrIY5q4nTl7tvMWYpG+k9jgkuDUyz7IPabHjtNBiT8eWqkf5bRXI&#10;W3kaVqXxmfvM6y9zOV9rckrNpuNhAyLSGP/Df+2zVrDO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xklwgAAANwAAAAPAAAAAAAAAAAAAAAAAJgCAABkcnMvZG93&#10;bnJldi54bWxQSwUGAAAAAAQABAD1AAAAhwMAAAAA&#10;" filled="f" stroked="f">
                  <v:textbox style="mso-fit-shape-to-text:t" inset="0,0,0,0">
                    <w:txbxContent>
                      <w:p w14:paraId="75689CB5" w14:textId="77777777" w:rsidR="00863B41" w:rsidRDefault="00863B41" w:rsidP="00863B41">
                        <w:r>
                          <w:rPr>
                            <w:rFonts w:ascii="微软雅黑" w:eastAsia="微软雅黑" w:cs="微软雅黑"/>
                            <w:color w:val="000000"/>
                            <w:sz w:val="14"/>
                            <w:szCs w:val="14"/>
                          </w:rPr>
                          <w:t>PC5</w:t>
                        </w:r>
                      </w:p>
                    </w:txbxContent>
                  </v:textbox>
                </v:rect>
                <v:rect id="Rectangle 97" o:spid="_x0000_s1120" style="position:absolute;left:17938;top:8426;width:388;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HUsIA&#10;AADcAAAADwAAAGRycy9kb3ducmV2LnhtbESPzYoCMRCE7wv7DqGFva0Z5yDuaBQRBBUvjj5AM+n5&#10;waQzJFlnfHuzIOyxqKqvqNVmtEY8yIfOsYLZNANBXDndcaPgdt1/L0CEiKzROCYFTwqwWX9+rLDQ&#10;buALPcrYiAThUKCCNsa+kDJULVkMU9cTJ6923mJM0jdSexwS3BqZZ9lcWuw4LbTY066l6l7+WgXy&#10;Wu6HRWl85k55fTbHw6Ump9TXZNwuQUQa43/43T5oBT/5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FYdSwgAAANwAAAAPAAAAAAAAAAAAAAAAAJgCAABkcnMvZG93&#10;bnJldi54bWxQSwUGAAAAAAQABAD1AAAAhwMAAAAA&#10;" filled="f" stroked="f">
                  <v:textbox style="mso-fit-shape-to-text:t" inset="0,0,0,0">
                    <w:txbxContent>
                      <w:p w14:paraId="4950B5DA" w14:textId="77777777" w:rsidR="00863B41" w:rsidRDefault="00863B41" w:rsidP="00863B41">
                        <w:r>
                          <w:rPr>
                            <w:rFonts w:ascii="微软雅黑" w:eastAsia="微软雅黑" w:cs="微软雅黑"/>
                            <w:color w:val="000000"/>
                            <w:sz w:val="14"/>
                            <w:szCs w:val="14"/>
                          </w:rPr>
                          <w:t>-</w:t>
                        </w:r>
                      </w:p>
                    </w:txbxContent>
                  </v:textbox>
                </v:rect>
                <v:rect id="Rectangle 98" o:spid="_x0000_s1121" style="position:absolute;left:18319;top:8426;width:2267;height:22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iycIA&#10;AADcAAAADwAAAGRycy9kb3ducmV2LnhtbESP3WoCMRSE7wu+QziCdzXrXlhdjSKCoKU3rj7AYXP2&#10;B5OTJUnd7dubQqGXw8x8w2z3ozXiST50jhUs5hkI4srpjhsF99vpfQUiRGSNxjEp+KEA+93kbYuF&#10;dgNf6VnGRiQIhwIVtDH2hZShaslimLueOHm18xZjkr6R2uOQ4NbIPMuW0mLHaaHFno4tVY/y2yqQ&#10;t/I0rErjM/eZ11/mcr7W5JSaTcfDBkSkMf6H/9pnrWCd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SLJwgAAANwAAAAPAAAAAAAAAAAAAAAAAJgCAABkcnMvZG93&#10;bnJldi54bWxQSwUGAAAAAAQABAD1AAAAhwMAAAAA&#10;" filled="f" stroked="f">
                  <v:textbox style="mso-fit-shape-to-text:t" inset="0,0,0,0">
                    <w:txbxContent>
                      <w:p w14:paraId="385D4DD4" w14:textId="77777777" w:rsidR="00863B41" w:rsidRDefault="00863B41" w:rsidP="00863B41">
                        <w:r>
                          <w:rPr>
                            <w:rFonts w:ascii="微软雅黑" w:eastAsia="微软雅黑" w:cs="微软雅黑"/>
                            <w:color w:val="000000"/>
                            <w:sz w:val="14"/>
                            <w:szCs w:val="14"/>
                          </w:rPr>
                          <w:t>SRAP</w:t>
                        </w:r>
                      </w:p>
                    </w:txbxContent>
                  </v:textbox>
                </v:rect>
                <v:shape id="Freeform 99" o:spid="_x0000_s1122" style="position:absolute;left:35579;top:6413;width:2908;height:3677;visibility:visible;mso-wrap-style:square;v-text-anchor:top" coordsize="458,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nTb8A&#10;AADcAAAADwAAAGRycy9kb3ducmV2LnhtbERPy4rCMBTdD/gP4QruxtQuZKxGEUFxo4yt4PbS3D6w&#10;uSlNtPXvzUJweTjv1WYwjXhS52rLCmbTCARxbnXNpYJrtv/9A+E8ssbGMil4kYPNevSzwkTbni/0&#10;TH0pQgi7BBVU3reJlC6vyKCb2pY4cIXtDPoAu1LqDvsQbhoZR9FcGqw5NFTY0q6i/J4+jIL09jj/&#10;R4e+oLve9VYW2TY+ZUpNxsN2CcLT4L/ij/uoFSzisDacCUdA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L6dNvwAAANwAAAAPAAAAAAAAAAAAAAAAAJgCAABkcnMvZG93bnJl&#10;di54bWxQSwUGAAAAAAQABAD1AAAAhAMAAAAA&#10;" path="m49,37l433,522r-25,19l25,57,49,37xm18,87l,,81,38,18,87xm439,491r19,88l377,540r62,-49xe" fillcolor="#548235" strokecolor="#548235" strokeweight="0">
                  <v:path arrowok="t" o:connecttype="custom" o:connectlocs="31115,23495;274955,331470;259080,343535;15875,36195;31115,23495;11430,55245;0,0;51435,24130;11430,55245;278765,311785;290830,367665;239395,342900;278765,311785" o:connectangles="0,0,0,0,0,0,0,0,0,0,0,0,0"/>
                  <o:lock v:ext="edit" verticies="t"/>
                </v:shape>
                <v:shape id="Freeform 100" o:spid="_x0000_s1123" style="position:absolute;left:33248;top:6413;width:2331;height:1454;visibility:visible;mso-wrap-style:square;v-text-anchor:top" coordsize="367,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YV8UA&#10;AADcAAAADwAAAGRycy9kb3ducmV2LnhtbESPT2sCMRTE7wW/Q3iCt5pUYdGtUUrBKu3JPwePj81r&#10;dnXzsmyirv30jSB4HGbmN8xs0blaXKgNlWcNb0MFgrjwpmKrYb9bvk5AhIhssPZMGm4UYDHvvcww&#10;N/7KG7psoxUJwiFHDWWMTS5lKEpyGIa+IU7er28dxiRbK02L1wR3tRwplUmHFaeFEhv6LKk4bc9O&#10;w9/qXKyP2UEts+/9j/qyY3vDldaDfvfxDiJSF5/hR3ttNExHU7ifS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RhXxQAAANwAAAAPAAAAAAAAAAAAAAAAAJgCAABkcnMv&#10;ZG93bnJldi54bWxQSwUGAAAAAAQABAD1AAAAigMAAAAA&#10;" path="m93,189l291,66,274,40,76,163r17,26xm70,115l,229,133,216,70,115xm297,114l367,,234,13r63,101xe" fillcolor="#0070c0" strokecolor="#0070c0" strokeweight="0">
                  <v:path arrowok="t" o:connecttype="custom" o:connectlocs="59055,120015;184785,41910;173990,25400;48260,103505;59055,120015;44450,73025;0,145415;84455,137160;44450,73025;188595,72390;233045,0;148590,8255;188595,72390" o:connectangles="0,0,0,0,0,0,0,0,0,0,0,0,0"/>
                  <o:lock v:ext="edit" verticies="t"/>
                </v:shape>
                <v:rect id="Rectangle 101" o:spid="_x0000_s1124" style="position:absolute;left:34315;top:368;width:251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sYL4A&#10;AADcAAAADwAAAGRycy9kb3ducmV2LnhtbERPy4rCMBTdC/5DuII7TUdBnI5RBkFQcWOdD7g0tw8m&#10;uSlJtPXvzUJweTjvzW6wRjzIh9axgq95BoK4dLrlWsHf7TBbgwgRWaNxTAqeFGC3HY82mGvX85Ue&#10;RaxFCuGQo4Imxi6XMpQNWQxz1xEnrnLeYkzQ11J77FO4NXKRZStpseXU0GBH+4bK/+JuFchbcejX&#10;hfGZOy+qizkdrxU5paaT4fcHRKQhfsRv91Er+F6m+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pLGC+AAAA3AAAAA8AAAAAAAAAAAAAAAAAmAIAAGRycy9kb3ducmV2&#10;LnhtbFBLBQYAAAAABAAEAPUAAACDAwAAAAA=&#10;" filled="f" stroked="f">
                  <v:textbox style="mso-fit-shape-to-text:t" inset="0,0,0,0">
                    <w:txbxContent>
                      <w:p w14:paraId="6E7F8B7D" w14:textId="77777777" w:rsidR="00863B41" w:rsidRDefault="00863B41" w:rsidP="00863B41">
                        <w:r>
                          <w:rPr>
                            <w:rFonts w:ascii="微软雅黑" w:eastAsia="微软雅黑" w:cs="微软雅黑"/>
                            <w:b/>
                            <w:bCs/>
                            <w:color w:val="000000"/>
                            <w:sz w:val="18"/>
                            <w:szCs w:val="18"/>
                          </w:rPr>
                          <w:t>gNB</w:t>
                        </w:r>
                      </w:p>
                    </w:txbxContent>
                  </v:textbox>
                </v:rect>
                <w10:anchorlock/>
              </v:group>
            </w:pict>
          </mc:Fallback>
        </mc:AlternateContent>
      </w:r>
      <w:r w:rsidRPr="008F00C2">
        <w:rPr>
          <w:lang w:eastAsia="zh-CN"/>
        </w:rPr>
        <w:t xml:space="preserve"> </w:t>
      </w:r>
    </w:p>
    <w:p w14:paraId="0374D2F6" w14:textId="77777777" w:rsidR="00863B41" w:rsidRDefault="00863B41" w:rsidP="00863B41">
      <w:pPr>
        <w:jc w:val="center"/>
        <w:rPr>
          <w:lang w:eastAsia="zh-CN"/>
        </w:rPr>
      </w:pPr>
      <w:r w:rsidRPr="008F00C2">
        <w:t xml:space="preserve"> </w:t>
      </w:r>
      <w:r>
        <w:rPr>
          <w:lang w:eastAsia="zh-CN"/>
        </w:rPr>
        <w:t>Figure 1. P</w:t>
      </w:r>
      <w:r w:rsidRPr="0046160E">
        <w:rPr>
          <w:lang w:eastAsia="zh-CN"/>
        </w:rPr>
        <w:t xml:space="preserve">rotocol stack for </w:t>
      </w:r>
      <w:r>
        <w:rPr>
          <w:lang w:eastAsia="zh-CN"/>
        </w:rPr>
        <w:t>scenario 1 (</w:t>
      </w:r>
      <w:r>
        <w:rPr>
          <w:rFonts w:hint="eastAsia"/>
          <w:lang w:eastAsia="zh-CN"/>
        </w:rPr>
        <w:t xml:space="preserve">multi-path </w:t>
      </w:r>
      <w:r>
        <w:rPr>
          <w:lang w:eastAsia="zh-CN"/>
        </w:rPr>
        <w:t>via</w:t>
      </w:r>
      <w:r>
        <w:rPr>
          <w:rFonts w:hint="eastAsia"/>
          <w:lang w:eastAsia="zh-CN"/>
        </w:rPr>
        <w:t xml:space="preserve"> relay</w:t>
      </w:r>
      <w:r>
        <w:rPr>
          <w:lang w:eastAsia="zh-CN"/>
        </w:rPr>
        <w:t>)</w:t>
      </w:r>
    </w:p>
    <w:p w14:paraId="33CDD261" w14:textId="3491C0BC" w:rsidR="00863B41" w:rsidRDefault="00863B41" w:rsidP="00863B41">
      <w:pPr>
        <w:rPr>
          <w:lang w:eastAsia="zh-CN"/>
        </w:rPr>
      </w:pPr>
      <w:r>
        <w:rPr>
          <w:lang w:eastAsia="zh-CN"/>
        </w:rPr>
        <w:lastRenderedPageBreak/>
        <w:t>Based on the above agreements, we can deduce the protocol stack for scenario 1 is as shown in Figure 1. During the post email discussion, somehow companies bring the discussion on one MAC entity or two MAC entities for Uu path and sidelink path. In Rel-16 sidelink communication, the simultaneous transmission/reception on Uu interface and PC5 interface is supported already, and the Uu link even can dynamically schedule sidelink communication in mode 1. But the specifications do not spell out whether it should be one MAC entity or two MAC entities to handle Uu communication and sidelink communication. In our understanding, the multi-path via relay is the same situation with Rel-16 sidelink communication and Rel-17 L</w:t>
      </w:r>
      <w:r w:rsidR="007D0323">
        <w:rPr>
          <w:lang w:eastAsia="zh-CN"/>
        </w:rPr>
        <w:t>2/L</w:t>
      </w:r>
      <w:r>
        <w:rPr>
          <w:lang w:eastAsia="zh-CN"/>
        </w:rPr>
        <w:t xml:space="preserve">3 U2N </w:t>
      </w:r>
      <w:r w:rsidR="007D0323">
        <w:rPr>
          <w:lang w:eastAsia="zh-CN"/>
        </w:rPr>
        <w:t>R</w:t>
      </w:r>
      <w:r>
        <w:rPr>
          <w:lang w:eastAsia="zh-CN"/>
        </w:rPr>
        <w:t>elay</w:t>
      </w:r>
      <w:r w:rsidR="007D0323">
        <w:rPr>
          <w:lang w:eastAsia="zh-CN"/>
        </w:rPr>
        <w:t xml:space="preserve"> or L3 U2N Remote UE</w:t>
      </w:r>
      <w:r>
        <w:rPr>
          <w:lang w:eastAsia="zh-CN"/>
        </w:rPr>
        <w:t>, so there is no need to have restriction on UE implementation of MAC especially for multi-path.</w:t>
      </w:r>
    </w:p>
    <w:p w14:paraId="7A0C90C0" w14:textId="537A71C9" w:rsidR="00863B41" w:rsidRPr="00891F7E" w:rsidRDefault="00863B41" w:rsidP="00863B41">
      <w:pPr>
        <w:rPr>
          <w:b/>
          <w:lang w:eastAsia="zh-CN"/>
        </w:rPr>
      </w:pPr>
      <w:r w:rsidRPr="00891F7E">
        <w:rPr>
          <w:b/>
          <w:lang w:eastAsia="zh-CN"/>
        </w:rPr>
        <w:t xml:space="preserve">Proposal 1. Whether to use one MAC entity or two MAC entities to handle Uu communication and sidelink communication is left to UE implementation, no restriction from specification point of view. (Same as in Rel-16 sidelink communication and </w:t>
      </w:r>
      <w:r w:rsidR="007D0323" w:rsidRPr="007D0323">
        <w:rPr>
          <w:b/>
          <w:lang w:eastAsia="zh-CN"/>
        </w:rPr>
        <w:t>Rel-17 L2/L3 U2N Relay or L3 U2N Remote UE</w:t>
      </w:r>
      <w:r w:rsidRPr="00891F7E">
        <w:rPr>
          <w:b/>
          <w:lang w:eastAsia="zh-CN"/>
        </w:rPr>
        <w:t>.)</w:t>
      </w:r>
    </w:p>
    <w:p w14:paraId="4F1A1AD2" w14:textId="77777777" w:rsidR="00863B41" w:rsidRDefault="00863B41" w:rsidP="00863B41">
      <w:pPr>
        <w:pStyle w:val="30"/>
        <w:ind w:right="200"/>
      </w:pPr>
      <w:r>
        <w:t>2.1</w:t>
      </w:r>
      <w:r w:rsidRPr="009F33D9">
        <w:t>.</w:t>
      </w:r>
      <w:r>
        <w:t>2 Scenario 2 (UE aggregation)</w:t>
      </w:r>
    </w:p>
    <w:p w14:paraId="3783DAE8" w14:textId="77777777" w:rsidR="00863B41" w:rsidRDefault="00863B41" w:rsidP="00863B41">
      <w:pPr>
        <w:rPr>
          <w:lang w:eastAsia="zh-CN"/>
        </w:rPr>
      </w:pPr>
      <w:r>
        <w:rPr>
          <w:lang w:eastAsia="zh-CN"/>
        </w:rPr>
        <w:t xml:space="preserve">The protocol stack of scenario 2 has been discussed in post email discussion, and the main point is to decide whether the adaptation layer like SRAP is needed on the non-3GPP UE-UE connection and also the Uu link of the relay UE. We observed there were different understanding on the assumption of the target use cases in scenario 2 and also on the term of “non-3GPP connection” which could be the main reason leading to the </w:t>
      </w:r>
      <w:r w:rsidRPr="000400A6">
        <w:rPr>
          <w:lang w:eastAsia="zh-CN"/>
        </w:rPr>
        <w:t>divergence</w:t>
      </w:r>
      <w:r>
        <w:rPr>
          <w:lang w:eastAsia="zh-CN"/>
        </w:rPr>
        <w:t>, so here we would like to discuss and clarify the use case and basic requirement of the non-3GPP interface.</w:t>
      </w:r>
    </w:p>
    <w:p w14:paraId="5871D058" w14:textId="77777777" w:rsidR="00863B41" w:rsidRDefault="00863B41" w:rsidP="00863B41">
      <w:pPr>
        <w:rPr>
          <w:lang w:eastAsia="zh-CN"/>
        </w:rPr>
      </w:pPr>
      <w:r>
        <w:rPr>
          <w:lang w:eastAsia="zh-CN"/>
        </w:rPr>
        <w:t>1. Use case in scenario 2</w:t>
      </w:r>
    </w:p>
    <w:p w14:paraId="2152A68C" w14:textId="77777777" w:rsidR="00863B41" w:rsidRDefault="00863B41" w:rsidP="00863B41">
      <w:pPr>
        <w:rPr>
          <w:lang w:eastAsia="zh-CN"/>
        </w:rPr>
      </w:pPr>
      <w:r>
        <w:rPr>
          <w:lang w:eastAsia="zh-CN"/>
        </w:rPr>
        <w:t xml:space="preserve">In the post email discussion, some companies have clarified that when the relay UE only services one remote UE and one E2E bearer of the remote UE is mapped to one Uu RLC channel of the relay UE, the functions of remote UE identification and bearer mapping of the SRAP layer are not needed, thus remote UE and relay UE can work without adaptation layer in scenario 2 and reduce the overhead of adaptation layer header. This use case is confirmed by the operator too. As scenario 2 was initially proposed by operators, we could take operator’s typical use case as starting point to launch the solutions in the study phase. This can effectively simplify the discussion in the limited time. And if there are more useful use cases coming out, they can be studied and supported in normative phase. </w:t>
      </w:r>
    </w:p>
    <w:p w14:paraId="7ACC15E2" w14:textId="77777777" w:rsidR="00863B41" w:rsidRPr="004560EB" w:rsidRDefault="00863B41" w:rsidP="00863B41">
      <w:pPr>
        <w:rPr>
          <w:b/>
          <w:lang w:eastAsia="zh-CN"/>
        </w:rPr>
      </w:pPr>
      <w:r w:rsidRPr="004560EB">
        <w:rPr>
          <w:b/>
          <w:lang w:eastAsia="zh-CN"/>
        </w:rPr>
        <w:t>Proposal 2. Taking operator’s use case that a relay UE only service one remote UE and one E2E bearer of the remote UE is mapped to one Uu RLC channel of the relay UE as starting point for the discussion on solutions for scenario 2.</w:t>
      </w:r>
    </w:p>
    <w:p w14:paraId="027074D1" w14:textId="25DDAD70" w:rsidR="00863B41" w:rsidRDefault="00863B41" w:rsidP="00863B41">
      <w:pPr>
        <w:rPr>
          <w:lang w:eastAsia="zh-CN"/>
        </w:rPr>
      </w:pPr>
      <w:r>
        <w:rPr>
          <w:lang w:eastAsia="zh-CN"/>
        </w:rPr>
        <w:t>2. Requirement on non-3GPP UE-UE connection</w:t>
      </w:r>
    </w:p>
    <w:p w14:paraId="2F3E3731" w14:textId="77777777" w:rsidR="00863B41" w:rsidRDefault="00863B41" w:rsidP="00863B41">
      <w:pPr>
        <w:rPr>
          <w:lang w:eastAsia="zh-CN"/>
        </w:rPr>
      </w:pPr>
      <w:r>
        <w:rPr>
          <w:lang w:eastAsia="zh-CN"/>
        </w:rPr>
        <w:t xml:space="preserve">We understand the point to say “non-3GPP” is to accommodate different types of interface, e.g., wired or wireless. As long as the interface can provide ideal connection (i.e. no need to consider maximum data rate, congestion or other restriction for QoS guarantee.), it can be used in scenario 2, and how to coordinate between the 3GPP protocol layer (i.e. adaptation layer if any, or PDCP layer if no adaptation layer) and the non-3GPP interface is up to UE implementation. In this sense, there is no cross-vendor interoperability between remote UE and relay UE required on the interface, which should be left to operators/UE vendors’ implementation. Regarding the issue raised in the post email discussion </w:t>
      </w:r>
      <w:r w:rsidRPr="006374A8">
        <w:rPr>
          <w:lang w:eastAsia="zh-CN"/>
        </w:rPr>
        <w:t>how to determine the E2E DRB to which a packet received from non-3GPP interface belonging by relay UE and remote UE</w:t>
      </w:r>
      <w:r>
        <w:rPr>
          <w:lang w:eastAsia="zh-CN"/>
        </w:rPr>
        <w:t xml:space="preserve">, we see </w:t>
      </w:r>
      <w:r w:rsidRPr="006374A8">
        <w:rPr>
          <w:lang w:eastAsia="zh-CN"/>
        </w:rPr>
        <w:t xml:space="preserve">two </w:t>
      </w:r>
      <w:r>
        <w:rPr>
          <w:lang w:eastAsia="zh-CN"/>
        </w:rPr>
        <w:t>alternatives can</w:t>
      </w:r>
      <w:r w:rsidRPr="006374A8">
        <w:rPr>
          <w:lang w:eastAsia="zh-CN"/>
        </w:rPr>
        <w:t xml:space="preserve"> work</w:t>
      </w:r>
      <w:r>
        <w:rPr>
          <w:lang w:eastAsia="zh-CN"/>
        </w:rPr>
        <w:t xml:space="preserve">: </w:t>
      </w:r>
    </w:p>
    <w:p w14:paraId="00D80E4D" w14:textId="77777777" w:rsidR="00863B41" w:rsidRPr="006374A8" w:rsidRDefault="00863B41" w:rsidP="00863B41">
      <w:pPr>
        <w:pStyle w:val="afff"/>
        <w:numPr>
          <w:ilvl w:val="0"/>
          <w:numId w:val="38"/>
        </w:numPr>
        <w:ind w:firstLineChars="0"/>
        <w:rPr>
          <w:lang w:eastAsia="zh-CN"/>
        </w:rPr>
      </w:pPr>
      <w:r w:rsidRPr="006374A8">
        <w:rPr>
          <w:lang w:eastAsia="zh-CN"/>
        </w:rPr>
        <w:t>Alt1: via adaptation layer, i.e. E2E DRB ID is carried by adaptation layer</w:t>
      </w:r>
      <w:r>
        <w:rPr>
          <w:lang w:eastAsia="zh-CN"/>
        </w:rPr>
        <w:t xml:space="preserve"> header</w:t>
      </w:r>
      <w:r w:rsidRPr="006374A8">
        <w:rPr>
          <w:lang w:eastAsia="zh-CN"/>
        </w:rPr>
        <w:t xml:space="preserve">. </w:t>
      </w:r>
    </w:p>
    <w:p w14:paraId="7BA94CA0" w14:textId="77777777" w:rsidR="00863B41" w:rsidRPr="006374A8" w:rsidRDefault="00863B41" w:rsidP="00863B41">
      <w:pPr>
        <w:pStyle w:val="afff"/>
        <w:numPr>
          <w:ilvl w:val="0"/>
          <w:numId w:val="38"/>
        </w:numPr>
        <w:ind w:firstLineChars="0"/>
        <w:rPr>
          <w:lang w:eastAsia="zh-CN"/>
        </w:rPr>
      </w:pPr>
      <w:r w:rsidRPr="006374A8">
        <w:rPr>
          <w:lang w:eastAsia="zh-CN"/>
        </w:rPr>
        <w:t xml:space="preserve">Alt2: via UE implementation. For instance, the UE can map the DRB </w:t>
      </w:r>
      <w:r>
        <w:rPr>
          <w:lang w:eastAsia="zh-CN"/>
        </w:rPr>
        <w:t>ID</w:t>
      </w:r>
      <w:r w:rsidRPr="006374A8">
        <w:rPr>
          <w:lang w:eastAsia="zh-CN"/>
        </w:rPr>
        <w:t xml:space="preserve"> to the field in IP header (e.g. DSCP) if the non-3GPP connection is via IP, or even via LWAAP if the non-3GPP connection is via WLAN.</w:t>
      </w:r>
    </w:p>
    <w:p w14:paraId="28EDA039" w14:textId="77777777" w:rsidR="00863B41" w:rsidRDefault="00863B41" w:rsidP="00863B41">
      <w:pPr>
        <w:rPr>
          <w:lang w:eastAsia="zh-CN"/>
        </w:rPr>
      </w:pPr>
      <w:r>
        <w:rPr>
          <w:lang w:eastAsia="zh-CN"/>
        </w:rPr>
        <w:t xml:space="preserve">In general, alternative 2 has no restriction on UE implementation and </w:t>
      </w:r>
      <w:r w:rsidRPr="006374A8">
        <w:rPr>
          <w:lang w:eastAsia="zh-CN"/>
        </w:rPr>
        <w:t>if companies want to have flexibility when using different types of non-3GPP connection, Alt2 would be a better way to go.</w:t>
      </w:r>
    </w:p>
    <w:p w14:paraId="3F2860BB" w14:textId="528113C6" w:rsidR="00863B41" w:rsidRPr="004560EB" w:rsidRDefault="00863B41" w:rsidP="00863B41">
      <w:pPr>
        <w:rPr>
          <w:b/>
          <w:lang w:eastAsia="zh-CN"/>
        </w:rPr>
      </w:pPr>
      <w:r w:rsidRPr="004560EB">
        <w:rPr>
          <w:b/>
          <w:lang w:eastAsia="zh-CN"/>
        </w:rPr>
        <w:t xml:space="preserve">Proposal 3. It is left to remote/relay UE implementation to </w:t>
      </w:r>
      <w:r w:rsidR="007D0323">
        <w:rPr>
          <w:b/>
          <w:lang w:eastAsia="zh-CN"/>
        </w:rPr>
        <w:t>mark</w:t>
      </w:r>
      <w:r w:rsidRPr="004560EB">
        <w:rPr>
          <w:b/>
          <w:lang w:eastAsia="zh-CN"/>
        </w:rPr>
        <w:t xml:space="preserve">/determine the E2E DRB information for a packet on the non-3GPP UE-UE connection, i.e. </w:t>
      </w:r>
      <w:r w:rsidR="007D0323">
        <w:rPr>
          <w:b/>
          <w:lang w:eastAsia="zh-CN"/>
        </w:rPr>
        <w:t xml:space="preserve">PC5 </w:t>
      </w:r>
      <w:r w:rsidRPr="004560EB">
        <w:rPr>
          <w:b/>
          <w:lang w:eastAsia="zh-CN"/>
        </w:rPr>
        <w:t>adaptation layer is not needed.</w:t>
      </w:r>
    </w:p>
    <w:p w14:paraId="0B13BE5A" w14:textId="77777777" w:rsidR="00863B41" w:rsidRDefault="00863B41" w:rsidP="00863B41">
      <w:pPr>
        <w:rPr>
          <w:lang w:eastAsia="zh-CN"/>
        </w:rPr>
      </w:pPr>
      <w:r>
        <w:rPr>
          <w:lang w:eastAsia="zh-CN"/>
        </w:rPr>
        <w:t>3. Uu adaptation layer</w:t>
      </w:r>
    </w:p>
    <w:p w14:paraId="0F7A4310" w14:textId="77777777" w:rsidR="00863B41" w:rsidRDefault="00863B41" w:rsidP="00863B41">
      <w:pPr>
        <w:rPr>
          <w:lang w:eastAsia="zh-CN"/>
        </w:rPr>
      </w:pPr>
      <w:r>
        <w:rPr>
          <w:lang w:eastAsia="zh-CN"/>
        </w:rPr>
        <w:t>Regardless whether adaptation layer is required on PC5 hop, the Uu adaptation layer is for remote UE identification and bearer mapping on Uu hop, which is highly related to the target use case. If the proposal 2 can be agreed, then the functions of Uu adaptation layer are not needed, which means the Uu adaptation layer is not needed in scenario 2.</w:t>
      </w:r>
    </w:p>
    <w:p w14:paraId="14EAB69E" w14:textId="77777777" w:rsidR="00863B41" w:rsidRDefault="00863B41" w:rsidP="00863B41">
      <w:pPr>
        <w:jc w:val="center"/>
        <w:rPr>
          <w:rStyle w:val="ac"/>
        </w:rPr>
      </w:pPr>
      <w:r w:rsidRPr="00AC640F">
        <w:rPr>
          <w:rFonts w:ascii="inherit" w:eastAsia="Arial" w:hAnsi="inherit" w:cs="inherit"/>
          <w:color w:val="0000FF"/>
          <w:kern w:val="2"/>
          <w:sz w:val="16"/>
          <w:lang w:eastAsia="zh-CN"/>
        </w:rPr>
        <w:lastRenderedPageBreak/>
        <w:t xml:space="preserve"> </w:t>
      </w:r>
      <w:r>
        <w:rPr>
          <w:noProof/>
          <w:lang w:val="en-US" w:eastAsia="zh-CN"/>
        </w:rPr>
        <mc:AlternateContent>
          <mc:Choice Requires="wpc">
            <w:drawing>
              <wp:inline distT="0" distB="0" distL="0" distR="0" wp14:anchorId="0A344927" wp14:editId="12E701D0">
                <wp:extent cx="4312920" cy="2231390"/>
                <wp:effectExtent l="0" t="0" r="11430" b="16510"/>
                <wp:docPr id="1288" name="画布 12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18" name="Rectangle 324"/>
                        <wps:cNvSpPr>
                          <a:spLocks noChangeArrowheads="1"/>
                        </wps:cNvSpPr>
                        <wps:spPr bwMode="auto">
                          <a:xfrm>
                            <a:off x="630555" y="906780"/>
                            <a:ext cx="516890" cy="64833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325"/>
                        <wps:cNvSpPr>
                          <a:spLocks noChangeArrowheads="1"/>
                        </wps:cNvSpPr>
                        <wps:spPr bwMode="auto">
                          <a:xfrm>
                            <a:off x="630555" y="906780"/>
                            <a:ext cx="516890" cy="64833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0" name="Rectangle 326"/>
                        <wps:cNvSpPr>
                          <a:spLocks noChangeArrowheads="1"/>
                        </wps:cNvSpPr>
                        <wps:spPr bwMode="auto">
                          <a:xfrm>
                            <a:off x="748030" y="1104900"/>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73392" w14:textId="77777777" w:rsidR="00863B41" w:rsidRDefault="00863B41" w:rsidP="00863B41">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21" name="Rectangle 327"/>
                        <wps:cNvSpPr>
                          <a:spLocks noChangeArrowheads="1"/>
                        </wps:cNvSpPr>
                        <wps:spPr bwMode="auto">
                          <a:xfrm>
                            <a:off x="984250" y="1104900"/>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236F0" w14:textId="77777777" w:rsidR="00863B41" w:rsidRDefault="00863B41" w:rsidP="00863B41">
                              <w:r>
                                <w:rPr>
                                  <w:rFonts w:ascii="微软雅黑" w:eastAsia="微软雅黑" w:cs="微软雅黑"/>
                                  <w:color w:val="000000"/>
                                  <w:sz w:val="18"/>
                                  <w:szCs w:val="18"/>
                                </w:rPr>
                                <w:t>-</w:t>
                              </w:r>
                            </w:p>
                          </w:txbxContent>
                        </wps:txbx>
                        <wps:bodyPr rot="0" vert="horz" wrap="none" lIns="0" tIns="0" rIns="0" bIns="0" anchor="t" anchorCtr="0">
                          <a:spAutoFit/>
                        </wps:bodyPr>
                      </wps:wsp>
                      <wps:wsp>
                        <wps:cNvPr id="1222" name="Rectangle 328"/>
                        <wps:cNvSpPr>
                          <a:spLocks noChangeArrowheads="1"/>
                        </wps:cNvSpPr>
                        <wps:spPr bwMode="auto">
                          <a:xfrm>
                            <a:off x="648970" y="1242060"/>
                            <a:ext cx="4826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2794A" w14:textId="77777777" w:rsidR="00863B41" w:rsidRDefault="00863B41" w:rsidP="00863B41">
                              <w:r>
                                <w:rPr>
                                  <w:rFonts w:ascii="微软雅黑" w:eastAsia="微软雅黑" w:cs="微软雅黑"/>
                                  <w:color w:val="000000"/>
                                  <w:sz w:val="18"/>
                                  <w:szCs w:val="18"/>
                                </w:rPr>
                                <w:t>standard</w:t>
                              </w:r>
                            </w:p>
                          </w:txbxContent>
                        </wps:txbx>
                        <wps:bodyPr rot="0" vert="horz" wrap="none" lIns="0" tIns="0" rIns="0" bIns="0" anchor="t" anchorCtr="0">
                          <a:spAutoFit/>
                        </wps:bodyPr>
                      </wps:wsp>
                      <wps:wsp>
                        <wps:cNvPr id="1223" name="Rectangle 329"/>
                        <wps:cNvSpPr>
                          <a:spLocks noChangeArrowheads="1"/>
                        </wps:cNvSpPr>
                        <wps:spPr bwMode="auto">
                          <a:xfrm>
                            <a:off x="104775" y="1332230"/>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Rectangle 330"/>
                        <wps:cNvSpPr>
                          <a:spLocks noChangeArrowheads="1"/>
                        </wps:cNvSpPr>
                        <wps:spPr bwMode="auto">
                          <a:xfrm>
                            <a:off x="104775" y="1332230"/>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Rectangle 331"/>
                        <wps:cNvSpPr>
                          <a:spLocks noChangeArrowheads="1"/>
                        </wps:cNvSpPr>
                        <wps:spPr bwMode="auto">
                          <a:xfrm>
                            <a:off x="251460" y="137223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3FF7F"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26" name="Rectangle 332"/>
                        <wps:cNvSpPr>
                          <a:spLocks noChangeArrowheads="1"/>
                        </wps:cNvSpPr>
                        <wps:spPr bwMode="auto">
                          <a:xfrm>
                            <a:off x="1901825" y="39370"/>
                            <a:ext cx="28067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D8F78" w14:textId="77777777" w:rsidR="00863B41" w:rsidRDefault="00863B41" w:rsidP="00863B41">
                              <w:r>
                                <w:rPr>
                                  <w:rFonts w:ascii="微软雅黑" w:eastAsia="微软雅黑" w:cs="微软雅黑"/>
                                  <w:b/>
                                  <w:bCs/>
                                  <w:color w:val="000000"/>
                                  <w:sz w:val="18"/>
                                  <w:szCs w:val="18"/>
                                </w:rPr>
                                <w:t xml:space="preserve">relay </w:t>
                              </w:r>
                            </w:p>
                          </w:txbxContent>
                        </wps:txbx>
                        <wps:bodyPr rot="0" vert="horz" wrap="none" lIns="0" tIns="0" rIns="0" bIns="0" anchor="t" anchorCtr="0">
                          <a:spAutoFit/>
                        </wps:bodyPr>
                      </wps:wsp>
                      <wps:wsp>
                        <wps:cNvPr id="1227" name="Rectangle 333"/>
                        <wps:cNvSpPr>
                          <a:spLocks noChangeArrowheads="1"/>
                        </wps:cNvSpPr>
                        <wps:spPr bwMode="auto">
                          <a:xfrm>
                            <a:off x="2215515" y="39370"/>
                            <a:ext cx="1543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5AA63" w14:textId="77777777" w:rsidR="00863B41" w:rsidRDefault="00863B41" w:rsidP="00863B41">
                              <w:r>
                                <w:rPr>
                                  <w:rFonts w:ascii="微软雅黑" w:eastAsia="微软雅黑" w:cs="微软雅黑"/>
                                  <w:b/>
                                  <w:bCs/>
                                  <w:color w:val="000000"/>
                                  <w:sz w:val="18"/>
                                  <w:szCs w:val="18"/>
                                </w:rPr>
                                <w:t>UE</w:t>
                              </w:r>
                            </w:p>
                          </w:txbxContent>
                        </wps:txbx>
                        <wps:bodyPr rot="0" vert="horz" wrap="none" lIns="0" tIns="0" rIns="0" bIns="0" anchor="t" anchorCtr="0">
                          <a:spAutoFit/>
                        </wps:bodyPr>
                      </wps:wsp>
                      <wps:wsp>
                        <wps:cNvPr id="1228" name="Rectangle 334"/>
                        <wps:cNvSpPr>
                          <a:spLocks noChangeArrowheads="1"/>
                        </wps:cNvSpPr>
                        <wps:spPr bwMode="auto">
                          <a:xfrm>
                            <a:off x="328295" y="35560"/>
                            <a:ext cx="4889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66FDC" w14:textId="77777777" w:rsidR="00863B41" w:rsidRDefault="00863B41" w:rsidP="00863B41">
                              <w:r>
                                <w:rPr>
                                  <w:rFonts w:ascii="微软雅黑" w:eastAsia="微软雅黑" w:cs="微软雅黑"/>
                                  <w:b/>
                                  <w:bCs/>
                                  <w:color w:val="000000"/>
                                  <w:sz w:val="18"/>
                                  <w:szCs w:val="18"/>
                                </w:rPr>
                                <w:t>r</w:t>
                              </w:r>
                            </w:p>
                          </w:txbxContent>
                        </wps:txbx>
                        <wps:bodyPr rot="0" vert="horz" wrap="none" lIns="0" tIns="0" rIns="0" bIns="0" anchor="t" anchorCtr="0">
                          <a:spAutoFit/>
                        </wps:bodyPr>
                      </wps:wsp>
                      <wps:wsp>
                        <wps:cNvPr id="1229" name="Rectangle 335"/>
                        <wps:cNvSpPr>
                          <a:spLocks noChangeArrowheads="1"/>
                        </wps:cNvSpPr>
                        <wps:spPr bwMode="auto">
                          <a:xfrm>
                            <a:off x="377190" y="35560"/>
                            <a:ext cx="5562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E00DF" w14:textId="77777777" w:rsidR="00863B41" w:rsidRDefault="00863B41" w:rsidP="00863B41">
                              <w:r>
                                <w:rPr>
                                  <w:rFonts w:ascii="微软雅黑" w:eastAsia="微软雅黑" w:cs="微软雅黑"/>
                                  <w:b/>
                                  <w:bCs/>
                                  <w:color w:val="000000"/>
                                  <w:sz w:val="18"/>
                                  <w:szCs w:val="18"/>
                                </w:rPr>
                                <w:t>emote UE</w:t>
                              </w:r>
                            </w:p>
                          </w:txbxContent>
                        </wps:txbx>
                        <wps:bodyPr rot="0" vert="horz" wrap="none" lIns="0" tIns="0" rIns="0" bIns="0" anchor="t" anchorCtr="0">
                          <a:spAutoFit/>
                        </wps:bodyPr>
                      </wps:wsp>
                      <wps:wsp>
                        <wps:cNvPr id="1230" name="Freeform 336"/>
                        <wps:cNvSpPr>
                          <a:spLocks noEditPoints="1"/>
                        </wps:cNvSpPr>
                        <wps:spPr bwMode="auto">
                          <a:xfrm>
                            <a:off x="326390" y="1561465"/>
                            <a:ext cx="3658870" cy="398780"/>
                          </a:xfrm>
                          <a:custGeom>
                            <a:avLst/>
                            <a:gdLst>
                              <a:gd name="T0" fmla="*/ 76 w 5762"/>
                              <a:gd name="T1" fmla="*/ 105 h 628"/>
                              <a:gd name="T2" fmla="*/ 76 w 5762"/>
                              <a:gd name="T3" fmla="*/ 613 h 628"/>
                              <a:gd name="T4" fmla="*/ 60 w 5762"/>
                              <a:gd name="T5" fmla="*/ 597 h 628"/>
                              <a:gd name="T6" fmla="*/ 5702 w 5762"/>
                              <a:gd name="T7" fmla="*/ 597 h 628"/>
                              <a:gd name="T8" fmla="*/ 5686 w 5762"/>
                              <a:gd name="T9" fmla="*/ 613 h 628"/>
                              <a:gd name="T10" fmla="*/ 5686 w 5762"/>
                              <a:gd name="T11" fmla="*/ 101 h 628"/>
                              <a:gd name="T12" fmla="*/ 5718 w 5762"/>
                              <a:gd name="T13" fmla="*/ 101 h 628"/>
                              <a:gd name="T14" fmla="*/ 5718 w 5762"/>
                              <a:gd name="T15" fmla="*/ 628 h 628"/>
                              <a:gd name="T16" fmla="*/ 45 w 5762"/>
                              <a:gd name="T17" fmla="*/ 628 h 628"/>
                              <a:gd name="T18" fmla="*/ 45 w 5762"/>
                              <a:gd name="T19" fmla="*/ 105 h 628"/>
                              <a:gd name="T20" fmla="*/ 76 w 5762"/>
                              <a:gd name="T21" fmla="*/ 105 h 628"/>
                              <a:gd name="T22" fmla="*/ 0 w 5762"/>
                              <a:gd name="T23" fmla="*/ 125 h 628"/>
                              <a:gd name="T24" fmla="*/ 60 w 5762"/>
                              <a:gd name="T25" fmla="*/ 5 h 628"/>
                              <a:gd name="T26" fmla="*/ 120 w 5762"/>
                              <a:gd name="T27" fmla="*/ 125 h 628"/>
                              <a:gd name="T28" fmla="*/ 0 w 5762"/>
                              <a:gd name="T29" fmla="*/ 125 h 628"/>
                              <a:gd name="T30" fmla="*/ 5642 w 5762"/>
                              <a:gd name="T31" fmla="*/ 120 h 628"/>
                              <a:gd name="T32" fmla="*/ 5702 w 5762"/>
                              <a:gd name="T33" fmla="*/ 0 h 628"/>
                              <a:gd name="T34" fmla="*/ 5762 w 5762"/>
                              <a:gd name="T35" fmla="*/ 120 h 628"/>
                              <a:gd name="T36" fmla="*/ 5642 w 5762"/>
                              <a:gd name="T37" fmla="*/ 120 h 6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762" h="628">
                                <a:moveTo>
                                  <a:pt x="76" y="105"/>
                                </a:moveTo>
                                <a:lnTo>
                                  <a:pt x="76" y="613"/>
                                </a:lnTo>
                                <a:lnTo>
                                  <a:pt x="60" y="597"/>
                                </a:lnTo>
                                <a:lnTo>
                                  <a:pt x="5702" y="597"/>
                                </a:lnTo>
                                <a:lnTo>
                                  <a:pt x="5686" y="613"/>
                                </a:lnTo>
                                <a:lnTo>
                                  <a:pt x="5686" y="101"/>
                                </a:lnTo>
                                <a:lnTo>
                                  <a:pt x="5718" y="101"/>
                                </a:lnTo>
                                <a:lnTo>
                                  <a:pt x="5718" y="628"/>
                                </a:lnTo>
                                <a:lnTo>
                                  <a:pt x="45" y="628"/>
                                </a:lnTo>
                                <a:lnTo>
                                  <a:pt x="45" y="105"/>
                                </a:lnTo>
                                <a:lnTo>
                                  <a:pt x="76" y="105"/>
                                </a:lnTo>
                                <a:close/>
                                <a:moveTo>
                                  <a:pt x="0" y="125"/>
                                </a:moveTo>
                                <a:lnTo>
                                  <a:pt x="60" y="5"/>
                                </a:lnTo>
                                <a:lnTo>
                                  <a:pt x="120" y="125"/>
                                </a:lnTo>
                                <a:lnTo>
                                  <a:pt x="0" y="125"/>
                                </a:lnTo>
                                <a:close/>
                                <a:moveTo>
                                  <a:pt x="5642" y="120"/>
                                </a:moveTo>
                                <a:lnTo>
                                  <a:pt x="5702" y="0"/>
                                </a:lnTo>
                                <a:lnTo>
                                  <a:pt x="5762" y="120"/>
                                </a:lnTo>
                                <a:lnTo>
                                  <a:pt x="5642" y="120"/>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31" name="Rectangle 337"/>
                        <wps:cNvSpPr>
                          <a:spLocks noChangeArrowheads="1"/>
                        </wps:cNvSpPr>
                        <wps:spPr bwMode="auto">
                          <a:xfrm>
                            <a:off x="2164715" y="1113790"/>
                            <a:ext cx="516890"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2" name="Rectangle 338"/>
                        <wps:cNvSpPr>
                          <a:spLocks noChangeArrowheads="1"/>
                        </wps:cNvSpPr>
                        <wps:spPr bwMode="auto">
                          <a:xfrm>
                            <a:off x="2164715" y="1113790"/>
                            <a:ext cx="516890"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3" name="Rectangle 339"/>
                        <wps:cNvSpPr>
                          <a:spLocks noChangeArrowheads="1"/>
                        </wps:cNvSpPr>
                        <wps:spPr bwMode="auto">
                          <a:xfrm>
                            <a:off x="2289175" y="115443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43C75"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34" name="Rectangle 340"/>
                        <wps:cNvSpPr>
                          <a:spLocks noChangeArrowheads="1"/>
                        </wps:cNvSpPr>
                        <wps:spPr bwMode="auto">
                          <a:xfrm>
                            <a:off x="2164715" y="1332230"/>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341"/>
                        <wps:cNvSpPr>
                          <a:spLocks noChangeArrowheads="1"/>
                        </wps:cNvSpPr>
                        <wps:spPr bwMode="auto">
                          <a:xfrm>
                            <a:off x="2164715" y="1332230"/>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6" name="Rectangle 342"/>
                        <wps:cNvSpPr>
                          <a:spLocks noChangeArrowheads="1"/>
                        </wps:cNvSpPr>
                        <wps:spPr bwMode="auto">
                          <a:xfrm>
                            <a:off x="2310130" y="137223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03F5B"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37" name="Rectangle 343"/>
                        <wps:cNvSpPr>
                          <a:spLocks noChangeArrowheads="1"/>
                        </wps:cNvSpPr>
                        <wps:spPr bwMode="auto">
                          <a:xfrm>
                            <a:off x="2164715" y="904875"/>
                            <a:ext cx="516890"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344"/>
                        <wps:cNvSpPr>
                          <a:spLocks noChangeArrowheads="1"/>
                        </wps:cNvSpPr>
                        <wps:spPr bwMode="auto">
                          <a:xfrm>
                            <a:off x="2164715" y="904875"/>
                            <a:ext cx="51689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9" name="Rectangle 345"/>
                        <wps:cNvSpPr>
                          <a:spLocks noChangeArrowheads="1"/>
                        </wps:cNvSpPr>
                        <wps:spPr bwMode="auto">
                          <a:xfrm>
                            <a:off x="2319655" y="944880"/>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3A49"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40" name="Rectangle 346"/>
                        <wps:cNvSpPr>
                          <a:spLocks noChangeArrowheads="1"/>
                        </wps:cNvSpPr>
                        <wps:spPr bwMode="auto">
                          <a:xfrm>
                            <a:off x="3162935" y="427990"/>
                            <a:ext cx="101600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Rectangle 347"/>
                        <wps:cNvSpPr>
                          <a:spLocks noChangeArrowheads="1"/>
                        </wps:cNvSpPr>
                        <wps:spPr bwMode="auto">
                          <a:xfrm>
                            <a:off x="3519805" y="467995"/>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7CD27" w14:textId="77777777" w:rsidR="00863B41" w:rsidRDefault="00863B41" w:rsidP="00863B41">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42" name="Rectangle 348"/>
                        <wps:cNvSpPr>
                          <a:spLocks noChangeArrowheads="1"/>
                        </wps:cNvSpPr>
                        <wps:spPr bwMode="auto">
                          <a:xfrm>
                            <a:off x="3162935" y="1113790"/>
                            <a:ext cx="516255" cy="232410"/>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349"/>
                        <wps:cNvSpPr>
                          <a:spLocks noChangeArrowheads="1"/>
                        </wps:cNvSpPr>
                        <wps:spPr bwMode="auto">
                          <a:xfrm>
                            <a:off x="3162935" y="1113790"/>
                            <a:ext cx="516255" cy="23241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4" name="Rectangle 350"/>
                        <wps:cNvSpPr>
                          <a:spLocks noChangeArrowheads="1"/>
                        </wps:cNvSpPr>
                        <wps:spPr bwMode="auto">
                          <a:xfrm>
                            <a:off x="3287395" y="115443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60158"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45" name="Rectangle 351"/>
                        <wps:cNvSpPr>
                          <a:spLocks noChangeArrowheads="1"/>
                        </wps:cNvSpPr>
                        <wps:spPr bwMode="auto">
                          <a:xfrm>
                            <a:off x="3162935" y="1332230"/>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352"/>
                        <wps:cNvSpPr>
                          <a:spLocks noChangeArrowheads="1"/>
                        </wps:cNvSpPr>
                        <wps:spPr bwMode="auto">
                          <a:xfrm>
                            <a:off x="3162935" y="1332230"/>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 name="Rectangle 353"/>
                        <wps:cNvSpPr>
                          <a:spLocks noChangeArrowheads="1"/>
                        </wps:cNvSpPr>
                        <wps:spPr bwMode="auto">
                          <a:xfrm>
                            <a:off x="3308350" y="1372235"/>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E854D"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48" name="Rectangle 354"/>
                        <wps:cNvSpPr>
                          <a:spLocks noChangeArrowheads="1"/>
                        </wps:cNvSpPr>
                        <wps:spPr bwMode="auto">
                          <a:xfrm>
                            <a:off x="3162935" y="900430"/>
                            <a:ext cx="516255" cy="2305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355"/>
                        <wps:cNvSpPr>
                          <a:spLocks noChangeArrowheads="1"/>
                        </wps:cNvSpPr>
                        <wps:spPr bwMode="auto">
                          <a:xfrm>
                            <a:off x="3162935" y="900430"/>
                            <a:ext cx="516255"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0" name="Rectangle 356"/>
                        <wps:cNvSpPr>
                          <a:spLocks noChangeArrowheads="1"/>
                        </wps:cNvSpPr>
                        <wps:spPr bwMode="auto">
                          <a:xfrm>
                            <a:off x="3317875" y="94043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CD03C"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51" name="Rectangle 357"/>
                        <wps:cNvSpPr>
                          <a:spLocks noChangeArrowheads="1"/>
                        </wps:cNvSpPr>
                        <wps:spPr bwMode="auto">
                          <a:xfrm>
                            <a:off x="3688715" y="1112520"/>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358"/>
                        <wps:cNvSpPr>
                          <a:spLocks noChangeArrowheads="1"/>
                        </wps:cNvSpPr>
                        <wps:spPr bwMode="auto">
                          <a:xfrm>
                            <a:off x="3688715" y="1112520"/>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3" name="Rectangle 359"/>
                        <wps:cNvSpPr>
                          <a:spLocks noChangeArrowheads="1"/>
                        </wps:cNvSpPr>
                        <wps:spPr bwMode="auto">
                          <a:xfrm>
                            <a:off x="3812540" y="115316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D71FA"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54" name="Rectangle 360"/>
                        <wps:cNvSpPr>
                          <a:spLocks noChangeArrowheads="1"/>
                        </wps:cNvSpPr>
                        <wps:spPr bwMode="auto">
                          <a:xfrm>
                            <a:off x="3688715" y="1329055"/>
                            <a:ext cx="516255" cy="23177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361"/>
                        <wps:cNvSpPr>
                          <a:spLocks noChangeArrowheads="1"/>
                        </wps:cNvSpPr>
                        <wps:spPr bwMode="auto">
                          <a:xfrm>
                            <a:off x="3688715" y="1329055"/>
                            <a:ext cx="516255" cy="23177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6" name="Rectangle 362"/>
                        <wps:cNvSpPr>
                          <a:spLocks noChangeArrowheads="1"/>
                        </wps:cNvSpPr>
                        <wps:spPr bwMode="auto">
                          <a:xfrm>
                            <a:off x="3834130" y="1369060"/>
                            <a:ext cx="2273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A580B" w14:textId="77777777" w:rsidR="00863B41" w:rsidRDefault="00863B41" w:rsidP="00863B41">
                              <w:r>
                                <w:rPr>
                                  <w:rFonts w:ascii="微软雅黑" w:eastAsia="微软雅黑" w:cs="微软雅黑"/>
                                  <w:color w:val="000000"/>
                                  <w:sz w:val="18"/>
                                  <w:szCs w:val="18"/>
                                </w:rPr>
                                <w:t>PHY</w:t>
                              </w:r>
                            </w:p>
                          </w:txbxContent>
                        </wps:txbx>
                        <wps:bodyPr rot="0" vert="horz" wrap="none" lIns="0" tIns="0" rIns="0" bIns="0" anchor="t" anchorCtr="0">
                          <a:spAutoFit/>
                        </wps:bodyPr>
                      </wps:wsp>
                      <wps:wsp>
                        <wps:cNvPr id="1257" name="Rectangle 363"/>
                        <wps:cNvSpPr>
                          <a:spLocks noChangeArrowheads="1"/>
                        </wps:cNvSpPr>
                        <wps:spPr bwMode="auto">
                          <a:xfrm>
                            <a:off x="3688715" y="902335"/>
                            <a:ext cx="516255"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364"/>
                        <wps:cNvSpPr>
                          <a:spLocks noChangeArrowheads="1"/>
                        </wps:cNvSpPr>
                        <wps:spPr bwMode="auto">
                          <a:xfrm>
                            <a:off x="3688715" y="902335"/>
                            <a:ext cx="51625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Rectangle 365"/>
                        <wps:cNvSpPr>
                          <a:spLocks noChangeArrowheads="1"/>
                        </wps:cNvSpPr>
                        <wps:spPr bwMode="auto">
                          <a:xfrm>
                            <a:off x="3843020" y="94170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057C4"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0" name="Rectangle 366"/>
                        <wps:cNvSpPr>
                          <a:spLocks noChangeArrowheads="1"/>
                        </wps:cNvSpPr>
                        <wps:spPr bwMode="auto">
                          <a:xfrm>
                            <a:off x="99060" y="427990"/>
                            <a:ext cx="1048385"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1" name="Rectangle 367"/>
                        <wps:cNvSpPr>
                          <a:spLocks noChangeArrowheads="1"/>
                        </wps:cNvSpPr>
                        <wps:spPr bwMode="auto">
                          <a:xfrm>
                            <a:off x="471170" y="467995"/>
                            <a:ext cx="303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3D5C3" w14:textId="77777777" w:rsidR="00863B41" w:rsidRDefault="00863B41" w:rsidP="00863B41">
                              <w:r>
                                <w:rPr>
                                  <w:rFonts w:ascii="微软雅黑" w:eastAsia="微软雅黑" w:cs="微软雅黑"/>
                                  <w:color w:val="000000"/>
                                  <w:sz w:val="18"/>
                                  <w:szCs w:val="18"/>
                                </w:rPr>
                                <w:t>PDCP</w:t>
                              </w:r>
                            </w:p>
                          </w:txbxContent>
                        </wps:txbx>
                        <wps:bodyPr rot="0" vert="horz" wrap="none" lIns="0" tIns="0" rIns="0" bIns="0" anchor="t" anchorCtr="0">
                          <a:spAutoFit/>
                        </wps:bodyPr>
                      </wps:wsp>
                      <wps:wsp>
                        <wps:cNvPr id="1262" name="Rectangle 368"/>
                        <wps:cNvSpPr>
                          <a:spLocks noChangeArrowheads="1"/>
                        </wps:cNvSpPr>
                        <wps:spPr bwMode="auto">
                          <a:xfrm>
                            <a:off x="104775" y="1115695"/>
                            <a:ext cx="518160" cy="2305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369"/>
                        <wps:cNvSpPr>
                          <a:spLocks noChangeArrowheads="1"/>
                        </wps:cNvSpPr>
                        <wps:spPr bwMode="auto">
                          <a:xfrm>
                            <a:off x="104775" y="1115695"/>
                            <a:ext cx="518160" cy="2305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4" name="Rectangle 370"/>
                        <wps:cNvSpPr>
                          <a:spLocks noChangeArrowheads="1"/>
                        </wps:cNvSpPr>
                        <wps:spPr bwMode="auto">
                          <a:xfrm>
                            <a:off x="229870" y="1155700"/>
                            <a:ext cx="26860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C98B2" w14:textId="77777777" w:rsidR="00863B41" w:rsidRDefault="00863B41" w:rsidP="00863B41">
                              <w:r>
                                <w:rPr>
                                  <w:rFonts w:ascii="微软雅黑" w:eastAsia="微软雅黑" w:cs="微软雅黑"/>
                                  <w:color w:val="000000"/>
                                  <w:sz w:val="18"/>
                                  <w:szCs w:val="18"/>
                                </w:rPr>
                                <w:t>MAC</w:t>
                              </w:r>
                            </w:p>
                          </w:txbxContent>
                        </wps:txbx>
                        <wps:bodyPr rot="0" vert="horz" wrap="none" lIns="0" tIns="0" rIns="0" bIns="0" anchor="t" anchorCtr="0">
                          <a:spAutoFit/>
                        </wps:bodyPr>
                      </wps:wsp>
                      <wps:wsp>
                        <wps:cNvPr id="1265" name="Rectangle 371"/>
                        <wps:cNvSpPr>
                          <a:spLocks noChangeArrowheads="1"/>
                        </wps:cNvSpPr>
                        <wps:spPr bwMode="auto">
                          <a:xfrm>
                            <a:off x="104775" y="902335"/>
                            <a:ext cx="518160" cy="229870"/>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372"/>
                        <wps:cNvSpPr>
                          <a:spLocks noChangeArrowheads="1"/>
                        </wps:cNvSpPr>
                        <wps:spPr bwMode="auto">
                          <a:xfrm>
                            <a:off x="104775" y="902335"/>
                            <a:ext cx="518160" cy="229870"/>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Rectangle 373"/>
                        <wps:cNvSpPr>
                          <a:spLocks noChangeArrowheads="1"/>
                        </wps:cNvSpPr>
                        <wps:spPr bwMode="auto">
                          <a:xfrm>
                            <a:off x="260350" y="941705"/>
                            <a:ext cx="210185"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AAC11" w14:textId="77777777" w:rsidR="00863B41" w:rsidRDefault="00863B41" w:rsidP="00863B41">
                              <w:r>
                                <w:rPr>
                                  <w:rFonts w:ascii="微软雅黑" w:eastAsia="微软雅黑" w:cs="微软雅黑"/>
                                  <w:color w:val="000000"/>
                                  <w:sz w:val="18"/>
                                  <w:szCs w:val="18"/>
                                </w:rPr>
                                <w:t>RLC</w:t>
                              </w:r>
                            </w:p>
                          </w:txbxContent>
                        </wps:txbx>
                        <wps:bodyPr rot="0" vert="horz" wrap="none" lIns="0" tIns="0" rIns="0" bIns="0" anchor="t" anchorCtr="0">
                          <a:spAutoFit/>
                        </wps:bodyPr>
                      </wps:wsp>
                      <wps:wsp>
                        <wps:cNvPr id="1268" name="Freeform 374"/>
                        <wps:cNvSpPr>
                          <a:spLocks noEditPoints="1"/>
                        </wps:cNvSpPr>
                        <wps:spPr bwMode="auto">
                          <a:xfrm>
                            <a:off x="364490" y="659130"/>
                            <a:ext cx="259080" cy="242570"/>
                          </a:xfrm>
                          <a:custGeom>
                            <a:avLst/>
                            <a:gdLst>
                              <a:gd name="T0" fmla="*/ 324 w 408"/>
                              <a:gd name="T1" fmla="*/ 57 h 382"/>
                              <a:gd name="T2" fmla="*/ 63 w 408"/>
                              <a:gd name="T3" fmla="*/ 302 h 382"/>
                              <a:gd name="T4" fmla="*/ 84 w 408"/>
                              <a:gd name="T5" fmla="*/ 325 h 382"/>
                              <a:gd name="T6" fmla="*/ 345 w 408"/>
                              <a:gd name="T7" fmla="*/ 79 h 382"/>
                              <a:gd name="T8" fmla="*/ 324 w 408"/>
                              <a:gd name="T9" fmla="*/ 57 h 382"/>
                              <a:gd name="T10" fmla="*/ 361 w 408"/>
                              <a:gd name="T11" fmla="*/ 126 h 382"/>
                              <a:gd name="T12" fmla="*/ 408 w 408"/>
                              <a:gd name="T13" fmla="*/ 0 h 382"/>
                              <a:gd name="T14" fmla="*/ 279 w 408"/>
                              <a:gd name="T15" fmla="*/ 38 h 382"/>
                              <a:gd name="T16" fmla="*/ 361 w 408"/>
                              <a:gd name="T17" fmla="*/ 126 h 382"/>
                              <a:gd name="T18" fmla="*/ 47 w 408"/>
                              <a:gd name="T19" fmla="*/ 256 h 382"/>
                              <a:gd name="T20" fmla="*/ 0 w 408"/>
                              <a:gd name="T21" fmla="*/ 382 h 382"/>
                              <a:gd name="T22" fmla="*/ 129 w 408"/>
                              <a:gd name="T23" fmla="*/ 343 h 382"/>
                              <a:gd name="T24" fmla="*/ 47 w 408"/>
                              <a:gd name="T25" fmla="*/ 256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8" h="382">
                                <a:moveTo>
                                  <a:pt x="324" y="57"/>
                                </a:moveTo>
                                <a:lnTo>
                                  <a:pt x="63" y="302"/>
                                </a:lnTo>
                                <a:lnTo>
                                  <a:pt x="84" y="325"/>
                                </a:lnTo>
                                <a:lnTo>
                                  <a:pt x="345" y="79"/>
                                </a:lnTo>
                                <a:lnTo>
                                  <a:pt x="324" y="57"/>
                                </a:lnTo>
                                <a:close/>
                                <a:moveTo>
                                  <a:pt x="361" y="126"/>
                                </a:moveTo>
                                <a:lnTo>
                                  <a:pt x="408" y="0"/>
                                </a:lnTo>
                                <a:lnTo>
                                  <a:pt x="279" y="38"/>
                                </a:lnTo>
                                <a:lnTo>
                                  <a:pt x="361" y="126"/>
                                </a:lnTo>
                                <a:close/>
                                <a:moveTo>
                                  <a:pt x="47" y="256"/>
                                </a:moveTo>
                                <a:lnTo>
                                  <a:pt x="0" y="382"/>
                                </a:lnTo>
                                <a:lnTo>
                                  <a:pt x="129" y="343"/>
                                </a:lnTo>
                                <a:lnTo>
                                  <a:pt x="47" y="256"/>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69" name="Freeform 375"/>
                        <wps:cNvSpPr>
                          <a:spLocks noEditPoints="1"/>
                        </wps:cNvSpPr>
                        <wps:spPr bwMode="auto">
                          <a:xfrm>
                            <a:off x="623570" y="659130"/>
                            <a:ext cx="267335" cy="247650"/>
                          </a:xfrm>
                          <a:custGeom>
                            <a:avLst/>
                            <a:gdLst>
                              <a:gd name="T0" fmla="*/ 84 w 421"/>
                              <a:gd name="T1" fmla="*/ 56 h 390"/>
                              <a:gd name="T2" fmla="*/ 358 w 421"/>
                              <a:gd name="T3" fmla="*/ 310 h 390"/>
                              <a:gd name="T4" fmla="*/ 337 w 421"/>
                              <a:gd name="T5" fmla="*/ 333 h 390"/>
                              <a:gd name="T6" fmla="*/ 63 w 421"/>
                              <a:gd name="T7" fmla="*/ 79 h 390"/>
                              <a:gd name="T8" fmla="*/ 84 w 421"/>
                              <a:gd name="T9" fmla="*/ 56 h 390"/>
                              <a:gd name="T10" fmla="*/ 48 w 421"/>
                              <a:gd name="T11" fmla="*/ 125 h 390"/>
                              <a:gd name="T12" fmla="*/ 0 w 421"/>
                              <a:gd name="T13" fmla="*/ 0 h 390"/>
                              <a:gd name="T14" fmla="*/ 129 w 421"/>
                              <a:gd name="T15" fmla="*/ 37 h 390"/>
                              <a:gd name="T16" fmla="*/ 48 w 421"/>
                              <a:gd name="T17" fmla="*/ 125 h 390"/>
                              <a:gd name="T18" fmla="*/ 374 w 421"/>
                              <a:gd name="T19" fmla="*/ 264 h 390"/>
                              <a:gd name="T20" fmla="*/ 421 w 421"/>
                              <a:gd name="T21" fmla="*/ 390 h 390"/>
                              <a:gd name="T22" fmla="*/ 292 w 421"/>
                              <a:gd name="T23" fmla="*/ 352 h 390"/>
                              <a:gd name="T24" fmla="*/ 374 w 421"/>
                              <a:gd name="T25" fmla="*/ 264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1" h="390">
                                <a:moveTo>
                                  <a:pt x="84" y="56"/>
                                </a:moveTo>
                                <a:lnTo>
                                  <a:pt x="358" y="310"/>
                                </a:lnTo>
                                <a:lnTo>
                                  <a:pt x="337" y="333"/>
                                </a:lnTo>
                                <a:lnTo>
                                  <a:pt x="63" y="79"/>
                                </a:lnTo>
                                <a:lnTo>
                                  <a:pt x="84" y="56"/>
                                </a:lnTo>
                                <a:close/>
                                <a:moveTo>
                                  <a:pt x="48" y="125"/>
                                </a:moveTo>
                                <a:lnTo>
                                  <a:pt x="0" y="0"/>
                                </a:lnTo>
                                <a:lnTo>
                                  <a:pt x="129" y="37"/>
                                </a:lnTo>
                                <a:lnTo>
                                  <a:pt x="48" y="125"/>
                                </a:lnTo>
                                <a:close/>
                                <a:moveTo>
                                  <a:pt x="374" y="264"/>
                                </a:moveTo>
                                <a:lnTo>
                                  <a:pt x="421" y="390"/>
                                </a:lnTo>
                                <a:lnTo>
                                  <a:pt x="292" y="352"/>
                                </a:lnTo>
                                <a:lnTo>
                                  <a:pt x="374" y="264"/>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0" name="Rectangle 376"/>
                        <wps:cNvSpPr>
                          <a:spLocks noChangeArrowheads="1"/>
                        </wps:cNvSpPr>
                        <wps:spPr bwMode="auto">
                          <a:xfrm>
                            <a:off x="2842895" y="1666240"/>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80C59" w14:textId="77777777" w:rsidR="00863B41" w:rsidRDefault="00863B41" w:rsidP="00863B41">
                              <w:r>
                                <w:rPr>
                                  <w:rFonts w:ascii="微软雅黑" w:eastAsia="微软雅黑" w:cs="微软雅黑"/>
                                  <w:color w:val="000000"/>
                                  <w:sz w:val="18"/>
                                  <w:szCs w:val="18"/>
                                </w:rPr>
                                <w:t>Uu</w:t>
                              </w:r>
                            </w:p>
                          </w:txbxContent>
                        </wps:txbx>
                        <wps:bodyPr rot="0" vert="horz" wrap="none" lIns="0" tIns="0" rIns="0" bIns="0" anchor="t" anchorCtr="0">
                          <a:spAutoFit/>
                        </wps:bodyPr>
                      </wps:wsp>
                      <wps:wsp>
                        <wps:cNvPr id="1271" name="Rectangle 377"/>
                        <wps:cNvSpPr>
                          <a:spLocks noChangeArrowheads="1"/>
                        </wps:cNvSpPr>
                        <wps:spPr bwMode="auto">
                          <a:xfrm>
                            <a:off x="2078355" y="1958975"/>
                            <a:ext cx="15621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5AA3D" w14:textId="77777777" w:rsidR="00863B41" w:rsidRDefault="00863B41" w:rsidP="00863B41">
                              <w:r>
                                <w:rPr>
                                  <w:rFonts w:ascii="微软雅黑" w:eastAsia="微软雅黑" w:cs="微软雅黑"/>
                                  <w:color w:val="000000"/>
                                  <w:sz w:val="18"/>
                                  <w:szCs w:val="18"/>
                                </w:rPr>
                                <w:t>Uu</w:t>
                              </w:r>
                            </w:p>
                          </w:txbxContent>
                        </wps:txbx>
                        <wps:bodyPr rot="0" vert="horz" wrap="none" lIns="0" tIns="0" rIns="0" bIns="0" anchor="t" anchorCtr="0">
                          <a:spAutoFit/>
                        </wps:bodyPr>
                      </wps:wsp>
                      <wps:wsp>
                        <wps:cNvPr id="1272" name="Freeform 378"/>
                        <wps:cNvSpPr>
                          <a:spLocks noEditPoints="1"/>
                        </wps:cNvSpPr>
                        <wps:spPr bwMode="auto">
                          <a:xfrm>
                            <a:off x="1502410" y="322580"/>
                            <a:ext cx="1310005" cy="1339215"/>
                          </a:xfrm>
                          <a:custGeom>
                            <a:avLst/>
                            <a:gdLst>
                              <a:gd name="T0" fmla="*/ 0 w 2063"/>
                              <a:gd name="T1" fmla="*/ 1929 h 2109"/>
                              <a:gd name="T2" fmla="*/ 24 w 2063"/>
                              <a:gd name="T3" fmla="*/ 1905 h 2109"/>
                              <a:gd name="T4" fmla="*/ 0 w 2063"/>
                              <a:gd name="T5" fmla="*/ 1712 h 2109"/>
                              <a:gd name="T6" fmla="*/ 24 w 2063"/>
                              <a:gd name="T7" fmla="*/ 1544 h 2109"/>
                              <a:gd name="T8" fmla="*/ 0 w 2063"/>
                              <a:gd name="T9" fmla="*/ 1520 h 2109"/>
                              <a:gd name="T10" fmla="*/ 0 w 2063"/>
                              <a:gd name="T11" fmla="*/ 1256 h 2109"/>
                              <a:gd name="T12" fmla="*/ 24 w 2063"/>
                              <a:gd name="T13" fmla="*/ 1232 h 2109"/>
                              <a:gd name="T14" fmla="*/ 0 w 2063"/>
                              <a:gd name="T15" fmla="*/ 1040 h 2109"/>
                              <a:gd name="T16" fmla="*/ 24 w 2063"/>
                              <a:gd name="T17" fmla="*/ 872 h 2109"/>
                              <a:gd name="T18" fmla="*/ 0 w 2063"/>
                              <a:gd name="T19" fmla="*/ 848 h 2109"/>
                              <a:gd name="T20" fmla="*/ 0 w 2063"/>
                              <a:gd name="T21" fmla="*/ 584 h 2109"/>
                              <a:gd name="T22" fmla="*/ 24 w 2063"/>
                              <a:gd name="T23" fmla="*/ 560 h 2109"/>
                              <a:gd name="T24" fmla="*/ 0 w 2063"/>
                              <a:gd name="T25" fmla="*/ 367 h 2109"/>
                              <a:gd name="T26" fmla="*/ 24 w 2063"/>
                              <a:gd name="T27" fmla="*/ 199 h 2109"/>
                              <a:gd name="T28" fmla="*/ 0 w 2063"/>
                              <a:gd name="T29" fmla="*/ 175 h 2109"/>
                              <a:gd name="T30" fmla="*/ 24 w 2063"/>
                              <a:gd name="T31" fmla="*/ 79 h 2109"/>
                              <a:gd name="T32" fmla="*/ 136 w 2063"/>
                              <a:gd name="T33" fmla="*/ 0 h 2109"/>
                              <a:gd name="T34" fmla="*/ 304 w 2063"/>
                              <a:gd name="T35" fmla="*/ 24 h 2109"/>
                              <a:gd name="T36" fmla="*/ 328 w 2063"/>
                              <a:gd name="T37" fmla="*/ 0 h 2109"/>
                              <a:gd name="T38" fmla="*/ 592 w 2063"/>
                              <a:gd name="T39" fmla="*/ 0 h 2109"/>
                              <a:gd name="T40" fmla="*/ 616 w 2063"/>
                              <a:gd name="T41" fmla="*/ 24 h 2109"/>
                              <a:gd name="T42" fmla="*/ 808 w 2063"/>
                              <a:gd name="T43" fmla="*/ 0 h 2109"/>
                              <a:gd name="T44" fmla="*/ 976 w 2063"/>
                              <a:gd name="T45" fmla="*/ 24 h 2109"/>
                              <a:gd name="T46" fmla="*/ 1000 w 2063"/>
                              <a:gd name="T47" fmla="*/ 0 h 2109"/>
                              <a:gd name="T48" fmla="*/ 1264 w 2063"/>
                              <a:gd name="T49" fmla="*/ 0 h 2109"/>
                              <a:gd name="T50" fmla="*/ 1288 w 2063"/>
                              <a:gd name="T51" fmla="*/ 24 h 2109"/>
                              <a:gd name="T52" fmla="*/ 1480 w 2063"/>
                              <a:gd name="T53" fmla="*/ 0 h 2109"/>
                              <a:gd name="T54" fmla="*/ 1648 w 2063"/>
                              <a:gd name="T55" fmla="*/ 24 h 2109"/>
                              <a:gd name="T56" fmla="*/ 1672 w 2063"/>
                              <a:gd name="T57" fmla="*/ 0 h 2109"/>
                              <a:gd name="T58" fmla="*/ 1936 w 2063"/>
                              <a:gd name="T59" fmla="*/ 0 h 2109"/>
                              <a:gd name="T60" fmla="*/ 1960 w 2063"/>
                              <a:gd name="T61" fmla="*/ 24 h 2109"/>
                              <a:gd name="T62" fmla="*/ 2063 w 2063"/>
                              <a:gd name="T63" fmla="*/ 113 h 2109"/>
                              <a:gd name="T64" fmla="*/ 2039 w 2063"/>
                              <a:gd name="T65" fmla="*/ 281 h 2109"/>
                              <a:gd name="T66" fmla="*/ 2063 w 2063"/>
                              <a:gd name="T67" fmla="*/ 305 h 2109"/>
                              <a:gd name="T68" fmla="*/ 2063 w 2063"/>
                              <a:gd name="T69" fmla="*/ 569 h 2109"/>
                              <a:gd name="T70" fmla="*/ 2039 w 2063"/>
                              <a:gd name="T71" fmla="*/ 593 h 2109"/>
                              <a:gd name="T72" fmla="*/ 2063 w 2063"/>
                              <a:gd name="T73" fmla="*/ 785 h 2109"/>
                              <a:gd name="T74" fmla="*/ 2039 w 2063"/>
                              <a:gd name="T75" fmla="*/ 953 h 2109"/>
                              <a:gd name="T76" fmla="*/ 2063 w 2063"/>
                              <a:gd name="T77" fmla="*/ 977 h 2109"/>
                              <a:gd name="T78" fmla="*/ 2063 w 2063"/>
                              <a:gd name="T79" fmla="*/ 1242 h 2109"/>
                              <a:gd name="T80" fmla="*/ 2039 w 2063"/>
                              <a:gd name="T81" fmla="*/ 1266 h 2109"/>
                              <a:gd name="T82" fmla="*/ 2063 w 2063"/>
                              <a:gd name="T83" fmla="*/ 1458 h 2109"/>
                              <a:gd name="T84" fmla="*/ 2039 w 2063"/>
                              <a:gd name="T85" fmla="*/ 1626 h 2109"/>
                              <a:gd name="T86" fmla="*/ 2063 w 2063"/>
                              <a:gd name="T87" fmla="*/ 1650 h 2109"/>
                              <a:gd name="T88" fmla="*/ 2063 w 2063"/>
                              <a:gd name="T89" fmla="*/ 1914 h 2109"/>
                              <a:gd name="T90" fmla="*/ 2039 w 2063"/>
                              <a:gd name="T91" fmla="*/ 1938 h 2109"/>
                              <a:gd name="T92" fmla="*/ 2039 w 2063"/>
                              <a:gd name="T93" fmla="*/ 2097 h 2109"/>
                              <a:gd name="T94" fmla="*/ 2018 w 2063"/>
                              <a:gd name="T95" fmla="*/ 2109 h 2109"/>
                              <a:gd name="T96" fmla="*/ 1754 w 2063"/>
                              <a:gd name="T97" fmla="*/ 2109 h 2109"/>
                              <a:gd name="T98" fmla="*/ 1730 w 2063"/>
                              <a:gd name="T99" fmla="*/ 2085 h 2109"/>
                              <a:gd name="T100" fmla="*/ 1538 w 2063"/>
                              <a:gd name="T101" fmla="*/ 2109 h 2109"/>
                              <a:gd name="T102" fmla="*/ 1370 w 2063"/>
                              <a:gd name="T103" fmla="*/ 2085 h 2109"/>
                              <a:gd name="T104" fmla="*/ 1346 w 2063"/>
                              <a:gd name="T105" fmla="*/ 2109 h 2109"/>
                              <a:gd name="T106" fmla="*/ 1082 w 2063"/>
                              <a:gd name="T107" fmla="*/ 2109 h 2109"/>
                              <a:gd name="T108" fmla="*/ 1058 w 2063"/>
                              <a:gd name="T109" fmla="*/ 2085 h 2109"/>
                              <a:gd name="T110" fmla="*/ 866 w 2063"/>
                              <a:gd name="T111" fmla="*/ 2109 h 2109"/>
                              <a:gd name="T112" fmla="*/ 698 w 2063"/>
                              <a:gd name="T113" fmla="*/ 2085 h 2109"/>
                              <a:gd name="T114" fmla="*/ 674 w 2063"/>
                              <a:gd name="T115" fmla="*/ 2109 h 2109"/>
                              <a:gd name="T116" fmla="*/ 410 w 2063"/>
                              <a:gd name="T117" fmla="*/ 2109 h 2109"/>
                              <a:gd name="T118" fmla="*/ 386 w 2063"/>
                              <a:gd name="T119" fmla="*/ 2085 h 2109"/>
                              <a:gd name="T120" fmla="*/ 194 w 2063"/>
                              <a:gd name="T121" fmla="*/ 2109 h 2109"/>
                              <a:gd name="T122" fmla="*/ 26 w 2063"/>
                              <a:gd name="T123" fmla="*/ 2085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063"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6" y="0"/>
                                </a:lnTo>
                                <a:lnTo>
                                  <a:pt x="16" y="24"/>
                                </a:lnTo>
                                <a:lnTo>
                                  <a:pt x="12" y="24"/>
                                </a:lnTo>
                                <a:lnTo>
                                  <a:pt x="24" y="12"/>
                                </a:lnTo>
                                <a:lnTo>
                                  <a:pt x="24" y="79"/>
                                </a:lnTo>
                                <a:lnTo>
                                  <a:pt x="0" y="79"/>
                                </a:lnTo>
                                <a:close/>
                                <a:moveTo>
                                  <a:pt x="40" y="0"/>
                                </a:moveTo>
                                <a:lnTo>
                                  <a:pt x="112" y="0"/>
                                </a:lnTo>
                                <a:lnTo>
                                  <a:pt x="112" y="24"/>
                                </a:lnTo>
                                <a:lnTo>
                                  <a:pt x="40" y="24"/>
                                </a:lnTo>
                                <a:lnTo>
                                  <a:pt x="40" y="0"/>
                                </a:lnTo>
                                <a:close/>
                                <a:moveTo>
                                  <a:pt x="136" y="0"/>
                                </a:moveTo>
                                <a:lnTo>
                                  <a:pt x="208" y="0"/>
                                </a:lnTo>
                                <a:lnTo>
                                  <a:pt x="208" y="24"/>
                                </a:lnTo>
                                <a:lnTo>
                                  <a:pt x="136" y="24"/>
                                </a:lnTo>
                                <a:lnTo>
                                  <a:pt x="136" y="0"/>
                                </a:lnTo>
                                <a:close/>
                                <a:moveTo>
                                  <a:pt x="232" y="0"/>
                                </a:moveTo>
                                <a:lnTo>
                                  <a:pt x="304" y="0"/>
                                </a:lnTo>
                                <a:lnTo>
                                  <a:pt x="304" y="24"/>
                                </a:lnTo>
                                <a:lnTo>
                                  <a:pt x="232" y="24"/>
                                </a:lnTo>
                                <a:lnTo>
                                  <a:pt x="232" y="0"/>
                                </a:lnTo>
                                <a:close/>
                                <a:moveTo>
                                  <a:pt x="328" y="0"/>
                                </a:moveTo>
                                <a:lnTo>
                                  <a:pt x="400" y="0"/>
                                </a:lnTo>
                                <a:lnTo>
                                  <a:pt x="400" y="24"/>
                                </a:lnTo>
                                <a:lnTo>
                                  <a:pt x="328" y="24"/>
                                </a:lnTo>
                                <a:lnTo>
                                  <a:pt x="328" y="0"/>
                                </a:lnTo>
                                <a:close/>
                                <a:moveTo>
                                  <a:pt x="424" y="0"/>
                                </a:moveTo>
                                <a:lnTo>
                                  <a:pt x="496" y="0"/>
                                </a:lnTo>
                                <a:lnTo>
                                  <a:pt x="496" y="24"/>
                                </a:lnTo>
                                <a:lnTo>
                                  <a:pt x="424" y="24"/>
                                </a:lnTo>
                                <a:lnTo>
                                  <a:pt x="424"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2032" y="0"/>
                                </a:lnTo>
                                <a:lnTo>
                                  <a:pt x="2032" y="24"/>
                                </a:lnTo>
                                <a:lnTo>
                                  <a:pt x="1960" y="24"/>
                                </a:lnTo>
                                <a:lnTo>
                                  <a:pt x="1960" y="0"/>
                                </a:lnTo>
                                <a:close/>
                                <a:moveTo>
                                  <a:pt x="2063" y="17"/>
                                </a:moveTo>
                                <a:lnTo>
                                  <a:pt x="2063" y="89"/>
                                </a:lnTo>
                                <a:lnTo>
                                  <a:pt x="2039" y="89"/>
                                </a:lnTo>
                                <a:lnTo>
                                  <a:pt x="2039" y="17"/>
                                </a:lnTo>
                                <a:lnTo>
                                  <a:pt x="2063" y="17"/>
                                </a:lnTo>
                                <a:close/>
                                <a:moveTo>
                                  <a:pt x="2063" y="113"/>
                                </a:moveTo>
                                <a:lnTo>
                                  <a:pt x="2063" y="185"/>
                                </a:lnTo>
                                <a:lnTo>
                                  <a:pt x="2039" y="185"/>
                                </a:lnTo>
                                <a:lnTo>
                                  <a:pt x="2039" y="113"/>
                                </a:lnTo>
                                <a:lnTo>
                                  <a:pt x="2063" y="113"/>
                                </a:lnTo>
                                <a:close/>
                                <a:moveTo>
                                  <a:pt x="2063" y="209"/>
                                </a:moveTo>
                                <a:lnTo>
                                  <a:pt x="2063" y="281"/>
                                </a:lnTo>
                                <a:lnTo>
                                  <a:pt x="2039" y="281"/>
                                </a:lnTo>
                                <a:lnTo>
                                  <a:pt x="2039" y="209"/>
                                </a:lnTo>
                                <a:lnTo>
                                  <a:pt x="2063" y="209"/>
                                </a:lnTo>
                                <a:close/>
                                <a:moveTo>
                                  <a:pt x="2063" y="305"/>
                                </a:moveTo>
                                <a:lnTo>
                                  <a:pt x="2063" y="377"/>
                                </a:lnTo>
                                <a:lnTo>
                                  <a:pt x="2039" y="377"/>
                                </a:lnTo>
                                <a:lnTo>
                                  <a:pt x="2039" y="305"/>
                                </a:lnTo>
                                <a:lnTo>
                                  <a:pt x="2063" y="305"/>
                                </a:lnTo>
                                <a:close/>
                                <a:moveTo>
                                  <a:pt x="2063" y="401"/>
                                </a:moveTo>
                                <a:lnTo>
                                  <a:pt x="2063" y="473"/>
                                </a:lnTo>
                                <a:lnTo>
                                  <a:pt x="2039" y="473"/>
                                </a:lnTo>
                                <a:lnTo>
                                  <a:pt x="2039" y="401"/>
                                </a:lnTo>
                                <a:lnTo>
                                  <a:pt x="2063" y="401"/>
                                </a:lnTo>
                                <a:close/>
                                <a:moveTo>
                                  <a:pt x="2063" y="497"/>
                                </a:moveTo>
                                <a:lnTo>
                                  <a:pt x="2063" y="569"/>
                                </a:lnTo>
                                <a:lnTo>
                                  <a:pt x="2039" y="569"/>
                                </a:lnTo>
                                <a:lnTo>
                                  <a:pt x="2039" y="497"/>
                                </a:lnTo>
                                <a:lnTo>
                                  <a:pt x="2063" y="497"/>
                                </a:lnTo>
                                <a:close/>
                                <a:moveTo>
                                  <a:pt x="2063" y="593"/>
                                </a:moveTo>
                                <a:lnTo>
                                  <a:pt x="2063" y="665"/>
                                </a:lnTo>
                                <a:lnTo>
                                  <a:pt x="2039" y="665"/>
                                </a:lnTo>
                                <a:lnTo>
                                  <a:pt x="2039" y="593"/>
                                </a:lnTo>
                                <a:lnTo>
                                  <a:pt x="2063" y="593"/>
                                </a:lnTo>
                                <a:close/>
                                <a:moveTo>
                                  <a:pt x="2063" y="689"/>
                                </a:moveTo>
                                <a:lnTo>
                                  <a:pt x="2063" y="761"/>
                                </a:lnTo>
                                <a:lnTo>
                                  <a:pt x="2039" y="761"/>
                                </a:lnTo>
                                <a:lnTo>
                                  <a:pt x="2039" y="689"/>
                                </a:lnTo>
                                <a:lnTo>
                                  <a:pt x="2063" y="689"/>
                                </a:lnTo>
                                <a:close/>
                                <a:moveTo>
                                  <a:pt x="2063" y="785"/>
                                </a:moveTo>
                                <a:lnTo>
                                  <a:pt x="2063" y="857"/>
                                </a:lnTo>
                                <a:lnTo>
                                  <a:pt x="2039" y="857"/>
                                </a:lnTo>
                                <a:lnTo>
                                  <a:pt x="2039" y="785"/>
                                </a:lnTo>
                                <a:lnTo>
                                  <a:pt x="2063" y="785"/>
                                </a:lnTo>
                                <a:close/>
                                <a:moveTo>
                                  <a:pt x="2063" y="881"/>
                                </a:moveTo>
                                <a:lnTo>
                                  <a:pt x="2063" y="953"/>
                                </a:lnTo>
                                <a:lnTo>
                                  <a:pt x="2039" y="953"/>
                                </a:lnTo>
                                <a:lnTo>
                                  <a:pt x="2039" y="881"/>
                                </a:lnTo>
                                <a:lnTo>
                                  <a:pt x="2063" y="881"/>
                                </a:lnTo>
                                <a:close/>
                                <a:moveTo>
                                  <a:pt x="2063" y="977"/>
                                </a:moveTo>
                                <a:lnTo>
                                  <a:pt x="2063" y="1050"/>
                                </a:lnTo>
                                <a:lnTo>
                                  <a:pt x="2039" y="1050"/>
                                </a:lnTo>
                                <a:lnTo>
                                  <a:pt x="2039" y="977"/>
                                </a:lnTo>
                                <a:lnTo>
                                  <a:pt x="2063" y="977"/>
                                </a:lnTo>
                                <a:close/>
                                <a:moveTo>
                                  <a:pt x="2063" y="1074"/>
                                </a:moveTo>
                                <a:lnTo>
                                  <a:pt x="2063" y="1146"/>
                                </a:lnTo>
                                <a:lnTo>
                                  <a:pt x="2039" y="1146"/>
                                </a:lnTo>
                                <a:lnTo>
                                  <a:pt x="2039" y="1074"/>
                                </a:lnTo>
                                <a:lnTo>
                                  <a:pt x="2063" y="1074"/>
                                </a:lnTo>
                                <a:close/>
                                <a:moveTo>
                                  <a:pt x="2063" y="1170"/>
                                </a:moveTo>
                                <a:lnTo>
                                  <a:pt x="2063" y="1242"/>
                                </a:lnTo>
                                <a:lnTo>
                                  <a:pt x="2039" y="1242"/>
                                </a:lnTo>
                                <a:lnTo>
                                  <a:pt x="2039" y="1170"/>
                                </a:lnTo>
                                <a:lnTo>
                                  <a:pt x="2063" y="1170"/>
                                </a:lnTo>
                                <a:close/>
                                <a:moveTo>
                                  <a:pt x="2063" y="1266"/>
                                </a:moveTo>
                                <a:lnTo>
                                  <a:pt x="2063" y="1338"/>
                                </a:lnTo>
                                <a:lnTo>
                                  <a:pt x="2039" y="1338"/>
                                </a:lnTo>
                                <a:lnTo>
                                  <a:pt x="2039" y="1266"/>
                                </a:lnTo>
                                <a:lnTo>
                                  <a:pt x="2063" y="1266"/>
                                </a:lnTo>
                                <a:close/>
                                <a:moveTo>
                                  <a:pt x="2063" y="1362"/>
                                </a:moveTo>
                                <a:lnTo>
                                  <a:pt x="2063" y="1434"/>
                                </a:lnTo>
                                <a:lnTo>
                                  <a:pt x="2039" y="1434"/>
                                </a:lnTo>
                                <a:lnTo>
                                  <a:pt x="2039" y="1362"/>
                                </a:lnTo>
                                <a:lnTo>
                                  <a:pt x="2063" y="1362"/>
                                </a:lnTo>
                                <a:close/>
                                <a:moveTo>
                                  <a:pt x="2063" y="1458"/>
                                </a:moveTo>
                                <a:lnTo>
                                  <a:pt x="2063" y="1530"/>
                                </a:lnTo>
                                <a:lnTo>
                                  <a:pt x="2039" y="1530"/>
                                </a:lnTo>
                                <a:lnTo>
                                  <a:pt x="2039" y="1458"/>
                                </a:lnTo>
                                <a:lnTo>
                                  <a:pt x="2063" y="1458"/>
                                </a:lnTo>
                                <a:close/>
                                <a:moveTo>
                                  <a:pt x="2063" y="1554"/>
                                </a:moveTo>
                                <a:lnTo>
                                  <a:pt x="2063" y="1626"/>
                                </a:lnTo>
                                <a:lnTo>
                                  <a:pt x="2039" y="1626"/>
                                </a:lnTo>
                                <a:lnTo>
                                  <a:pt x="2039" y="1554"/>
                                </a:lnTo>
                                <a:lnTo>
                                  <a:pt x="2063" y="1554"/>
                                </a:lnTo>
                                <a:close/>
                                <a:moveTo>
                                  <a:pt x="2063" y="1650"/>
                                </a:moveTo>
                                <a:lnTo>
                                  <a:pt x="2063" y="1722"/>
                                </a:lnTo>
                                <a:lnTo>
                                  <a:pt x="2039" y="1722"/>
                                </a:lnTo>
                                <a:lnTo>
                                  <a:pt x="2039" y="1650"/>
                                </a:lnTo>
                                <a:lnTo>
                                  <a:pt x="2063" y="1650"/>
                                </a:lnTo>
                                <a:close/>
                                <a:moveTo>
                                  <a:pt x="2063" y="1746"/>
                                </a:moveTo>
                                <a:lnTo>
                                  <a:pt x="2063" y="1818"/>
                                </a:lnTo>
                                <a:lnTo>
                                  <a:pt x="2039" y="1818"/>
                                </a:lnTo>
                                <a:lnTo>
                                  <a:pt x="2039" y="1746"/>
                                </a:lnTo>
                                <a:lnTo>
                                  <a:pt x="2063" y="1746"/>
                                </a:lnTo>
                                <a:close/>
                                <a:moveTo>
                                  <a:pt x="2063" y="1842"/>
                                </a:moveTo>
                                <a:lnTo>
                                  <a:pt x="2063" y="1914"/>
                                </a:lnTo>
                                <a:lnTo>
                                  <a:pt x="2039" y="1914"/>
                                </a:lnTo>
                                <a:lnTo>
                                  <a:pt x="2039" y="1842"/>
                                </a:lnTo>
                                <a:lnTo>
                                  <a:pt x="2063" y="1842"/>
                                </a:lnTo>
                                <a:close/>
                                <a:moveTo>
                                  <a:pt x="2063" y="1938"/>
                                </a:moveTo>
                                <a:lnTo>
                                  <a:pt x="2063" y="2010"/>
                                </a:lnTo>
                                <a:lnTo>
                                  <a:pt x="2039" y="2010"/>
                                </a:lnTo>
                                <a:lnTo>
                                  <a:pt x="2039" y="1938"/>
                                </a:lnTo>
                                <a:lnTo>
                                  <a:pt x="2063" y="1938"/>
                                </a:lnTo>
                                <a:close/>
                                <a:moveTo>
                                  <a:pt x="2063" y="2034"/>
                                </a:moveTo>
                                <a:lnTo>
                                  <a:pt x="2063" y="2109"/>
                                </a:lnTo>
                                <a:lnTo>
                                  <a:pt x="2041" y="2109"/>
                                </a:lnTo>
                                <a:lnTo>
                                  <a:pt x="2041" y="2085"/>
                                </a:lnTo>
                                <a:lnTo>
                                  <a:pt x="2051" y="2085"/>
                                </a:lnTo>
                                <a:lnTo>
                                  <a:pt x="2039" y="2097"/>
                                </a:lnTo>
                                <a:lnTo>
                                  <a:pt x="2039" y="2034"/>
                                </a:lnTo>
                                <a:lnTo>
                                  <a:pt x="2063" y="2034"/>
                                </a:lnTo>
                                <a:close/>
                                <a:moveTo>
                                  <a:pt x="2018" y="2109"/>
                                </a:moveTo>
                                <a:lnTo>
                                  <a:pt x="1946" y="2109"/>
                                </a:lnTo>
                                <a:lnTo>
                                  <a:pt x="1946" y="2085"/>
                                </a:lnTo>
                                <a:lnTo>
                                  <a:pt x="2018" y="2085"/>
                                </a:lnTo>
                                <a:lnTo>
                                  <a:pt x="2018" y="2109"/>
                                </a:lnTo>
                                <a:close/>
                                <a:moveTo>
                                  <a:pt x="1922" y="2109"/>
                                </a:moveTo>
                                <a:lnTo>
                                  <a:pt x="1850" y="2109"/>
                                </a:lnTo>
                                <a:lnTo>
                                  <a:pt x="1850" y="2085"/>
                                </a:lnTo>
                                <a:lnTo>
                                  <a:pt x="1922" y="2085"/>
                                </a:lnTo>
                                <a:lnTo>
                                  <a:pt x="1922" y="2109"/>
                                </a:lnTo>
                                <a:close/>
                                <a:moveTo>
                                  <a:pt x="1826" y="2109"/>
                                </a:moveTo>
                                <a:lnTo>
                                  <a:pt x="1754" y="2109"/>
                                </a:lnTo>
                                <a:lnTo>
                                  <a:pt x="1754" y="2085"/>
                                </a:lnTo>
                                <a:lnTo>
                                  <a:pt x="1826" y="2085"/>
                                </a:lnTo>
                                <a:lnTo>
                                  <a:pt x="1826" y="2109"/>
                                </a:lnTo>
                                <a:close/>
                                <a:moveTo>
                                  <a:pt x="1730" y="2109"/>
                                </a:moveTo>
                                <a:lnTo>
                                  <a:pt x="1658" y="2109"/>
                                </a:lnTo>
                                <a:lnTo>
                                  <a:pt x="1658" y="2085"/>
                                </a:lnTo>
                                <a:lnTo>
                                  <a:pt x="1730" y="2085"/>
                                </a:lnTo>
                                <a:lnTo>
                                  <a:pt x="1730" y="2109"/>
                                </a:lnTo>
                                <a:close/>
                                <a:moveTo>
                                  <a:pt x="1634" y="2109"/>
                                </a:moveTo>
                                <a:lnTo>
                                  <a:pt x="1562" y="2109"/>
                                </a:lnTo>
                                <a:lnTo>
                                  <a:pt x="1562" y="2085"/>
                                </a:lnTo>
                                <a:lnTo>
                                  <a:pt x="1634" y="2085"/>
                                </a:lnTo>
                                <a:lnTo>
                                  <a:pt x="1634" y="2109"/>
                                </a:lnTo>
                                <a:close/>
                                <a:moveTo>
                                  <a:pt x="1538" y="2109"/>
                                </a:moveTo>
                                <a:lnTo>
                                  <a:pt x="1466" y="2109"/>
                                </a:lnTo>
                                <a:lnTo>
                                  <a:pt x="1466" y="2085"/>
                                </a:lnTo>
                                <a:lnTo>
                                  <a:pt x="1538" y="2085"/>
                                </a:lnTo>
                                <a:lnTo>
                                  <a:pt x="1538" y="2109"/>
                                </a:lnTo>
                                <a:close/>
                                <a:moveTo>
                                  <a:pt x="1442" y="2109"/>
                                </a:moveTo>
                                <a:lnTo>
                                  <a:pt x="1370" y="2109"/>
                                </a:lnTo>
                                <a:lnTo>
                                  <a:pt x="1370" y="2085"/>
                                </a:lnTo>
                                <a:lnTo>
                                  <a:pt x="1442" y="2085"/>
                                </a:lnTo>
                                <a:lnTo>
                                  <a:pt x="1442" y="2109"/>
                                </a:lnTo>
                                <a:close/>
                                <a:moveTo>
                                  <a:pt x="1346" y="2109"/>
                                </a:moveTo>
                                <a:lnTo>
                                  <a:pt x="1274" y="2109"/>
                                </a:lnTo>
                                <a:lnTo>
                                  <a:pt x="1274" y="2085"/>
                                </a:lnTo>
                                <a:lnTo>
                                  <a:pt x="1346" y="2085"/>
                                </a:lnTo>
                                <a:lnTo>
                                  <a:pt x="1346" y="2109"/>
                                </a:lnTo>
                                <a:close/>
                                <a:moveTo>
                                  <a:pt x="1250" y="2109"/>
                                </a:moveTo>
                                <a:lnTo>
                                  <a:pt x="1178" y="2109"/>
                                </a:lnTo>
                                <a:lnTo>
                                  <a:pt x="1178" y="2085"/>
                                </a:lnTo>
                                <a:lnTo>
                                  <a:pt x="1250" y="2085"/>
                                </a:lnTo>
                                <a:lnTo>
                                  <a:pt x="1250" y="2109"/>
                                </a:lnTo>
                                <a:close/>
                                <a:moveTo>
                                  <a:pt x="1154" y="2109"/>
                                </a:moveTo>
                                <a:lnTo>
                                  <a:pt x="1082" y="2109"/>
                                </a:lnTo>
                                <a:lnTo>
                                  <a:pt x="1082" y="2085"/>
                                </a:lnTo>
                                <a:lnTo>
                                  <a:pt x="1154" y="2085"/>
                                </a:lnTo>
                                <a:lnTo>
                                  <a:pt x="1154" y="2109"/>
                                </a:lnTo>
                                <a:close/>
                                <a:moveTo>
                                  <a:pt x="1058" y="2109"/>
                                </a:moveTo>
                                <a:lnTo>
                                  <a:pt x="986" y="2109"/>
                                </a:lnTo>
                                <a:lnTo>
                                  <a:pt x="986" y="2085"/>
                                </a:lnTo>
                                <a:lnTo>
                                  <a:pt x="1058" y="2085"/>
                                </a:lnTo>
                                <a:lnTo>
                                  <a:pt x="1058" y="2109"/>
                                </a:lnTo>
                                <a:close/>
                                <a:moveTo>
                                  <a:pt x="962" y="2109"/>
                                </a:moveTo>
                                <a:lnTo>
                                  <a:pt x="890" y="2109"/>
                                </a:lnTo>
                                <a:lnTo>
                                  <a:pt x="890" y="2085"/>
                                </a:lnTo>
                                <a:lnTo>
                                  <a:pt x="962" y="2085"/>
                                </a:lnTo>
                                <a:lnTo>
                                  <a:pt x="962" y="2109"/>
                                </a:lnTo>
                                <a:close/>
                                <a:moveTo>
                                  <a:pt x="866" y="2109"/>
                                </a:moveTo>
                                <a:lnTo>
                                  <a:pt x="794" y="2109"/>
                                </a:lnTo>
                                <a:lnTo>
                                  <a:pt x="794" y="2085"/>
                                </a:lnTo>
                                <a:lnTo>
                                  <a:pt x="866" y="2085"/>
                                </a:lnTo>
                                <a:lnTo>
                                  <a:pt x="866" y="2109"/>
                                </a:lnTo>
                                <a:close/>
                                <a:moveTo>
                                  <a:pt x="770" y="2109"/>
                                </a:moveTo>
                                <a:lnTo>
                                  <a:pt x="698" y="2109"/>
                                </a:lnTo>
                                <a:lnTo>
                                  <a:pt x="698" y="2085"/>
                                </a:lnTo>
                                <a:lnTo>
                                  <a:pt x="770" y="2085"/>
                                </a:lnTo>
                                <a:lnTo>
                                  <a:pt x="770" y="2109"/>
                                </a:lnTo>
                                <a:close/>
                                <a:moveTo>
                                  <a:pt x="674" y="2109"/>
                                </a:moveTo>
                                <a:lnTo>
                                  <a:pt x="602" y="2109"/>
                                </a:lnTo>
                                <a:lnTo>
                                  <a:pt x="602" y="2085"/>
                                </a:lnTo>
                                <a:lnTo>
                                  <a:pt x="674" y="2085"/>
                                </a:lnTo>
                                <a:lnTo>
                                  <a:pt x="674" y="2109"/>
                                </a:lnTo>
                                <a:close/>
                                <a:moveTo>
                                  <a:pt x="578" y="2109"/>
                                </a:moveTo>
                                <a:lnTo>
                                  <a:pt x="506" y="2109"/>
                                </a:lnTo>
                                <a:lnTo>
                                  <a:pt x="506" y="2085"/>
                                </a:lnTo>
                                <a:lnTo>
                                  <a:pt x="578" y="2085"/>
                                </a:lnTo>
                                <a:lnTo>
                                  <a:pt x="578" y="2109"/>
                                </a:lnTo>
                                <a:close/>
                                <a:moveTo>
                                  <a:pt x="482" y="2109"/>
                                </a:moveTo>
                                <a:lnTo>
                                  <a:pt x="410" y="2109"/>
                                </a:lnTo>
                                <a:lnTo>
                                  <a:pt x="410" y="2085"/>
                                </a:lnTo>
                                <a:lnTo>
                                  <a:pt x="482" y="2085"/>
                                </a:lnTo>
                                <a:lnTo>
                                  <a:pt x="482" y="2109"/>
                                </a:lnTo>
                                <a:close/>
                                <a:moveTo>
                                  <a:pt x="386" y="2109"/>
                                </a:moveTo>
                                <a:lnTo>
                                  <a:pt x="314" y="2109"/>
                                </a:lnTo>
                                <a:lnTo>
                                  <a:pt x="314" y="2085"/>
                                </a:lnTo>
                                <a:lnTo>
                                  <a:pt x="386" y="2085"/>
                                </a:lnTo>
                                <a:lnTo>
                                  <a:pt x="386" y="2109"/>
                                </a:lnTo>
                                <a:close/>
                                <a:moveTo>
                                  <a:pt x="290" y="2109"/>
                                </a:moveTo>
                                <a:lnTo>
                                  <a:pt x="218" y="2109"/>
                                </a:lnTo>
                                <a:lnTo>
                                  <a:pt x="218" y="2085"/>
                                </a:lnTo>
                                <a:lnTo>
                                  <a:pt x="290" y="2085"/>
                                </a:lnTo>
                                <a:lnTo>
                                  <a:pt x="290" y="2109"/>
                                </a:lnTo>
                                <a:close/>
                                <a:moveTo>
                                  <a:pt x="194" y="2109"/>
                                </a:moveTo>
                                <a:lnTo>
                                  <a:pt x="122" y="2109"/>
                                </a:lnTo>
                                <a:lnTo>
                                  <a:pt x="122" y="2085"/>
                                </a:lnTo>
                                <a:lnTo>
                                  <a:pt x="194" y="2085"/>
                                </a:lnTo>
                                <a:lnTo>
                                  <a:pt x="194" y="2109"/>
                                </a:lnTo>
                                <a:close/>
                                <a:moveTo>
                                  <a:pt x="98" y="2109"/>
                                </a:moveTo>
                                <a:lnTo>
                                  <a:pt x="26" y="2109"/>
                                </a:lnTo>
                                <a:lnTo>
                                  <a:pt x="26" y="2085"/>
                                </a:lnTo>
                                <a:lnTo>
                                  <a:pt x="98" y="2085"/>
                                </a:lnTo>
                                <a:lnTo>
                                  <a:pt x="98"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3" name="Freeform 379"/>
                        <wps:cNvSpPr>
                          <a:spLocks noEditPoints="1"/>
                        </wps:cNvSpPr>
                        <wps:spPr bwMode="auto">
                          <a:xfrm>
                            <a:off x="0" y="322580"/>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2 w 1991"/>
                              <a:gd name="T39" fmla="*/ 0 h 2109"/>
                              <a:gd name="T40" fmla="*/ 616 w 1991"/>
                              <a:gd name="T41" fmla="*/ 24 h 2109"/>
                              <a:gd name="T42" fmla="*/ 808 w 1991"/>
                              <a:gd name="T43" fmla="*/ 0 h 2109"/>
                              <a:gd name="T44" fmla="*/ 976 w 1991"/>
                              <a:gd name="T45" fmla="*/ 24 h 2109"/>
                              <a:gd name="T46" fmla="*/ 1000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0" y="0"/>
                                </a:moveTo>
                                <a:lnTo>
                                  <a:pt x="592" y="0"/>
                                </a:lnTo>
                                <a:lnTo>
                                  <a:pt x="592" y="24"/>
                                </a:lnTo>
                                <a:lnTo>
                                  <a:pt x="520" y="24"/>
                                </a:lnTo>
                                <a:lnTo>
                                  <a:pt x="520" y="0"/>
                                </a:lnTo>
                                <a:close/>
                                <a:moveTo>
                                  <a:pt x="616" y="0"/>
                                </a:moveTo>
                                <a:lnTo>
                                  <a:pt x="688" y="0"/>
                                </a:lnTo>
                                <a:lnTo>
                                  <a:pt x="688" y="24"/>
                                </a:lnTo>
                                <a:lnTo>
                                  <a:pt x="616" y="24"/>
                                </a:lnTo>
                                <a:lnTo>
                                  <a:pt x="616" y="0"/>
                                </a:lnTo>
                                <a:close/>
                                <a:moveTo>
                                  <a:pt x="712" y="0"/>
                                </a:moveTo>
                                <a:lnTo>
                                  <a:pt x="784" y="0"/>
                                </a:lnTo>
                                <a:lnTo>
                                  <a:pt x="784" y="24"/>
                                </a:lnTo>
                                <a:lnTo>
                                  <a:pt x="712" y="24"/>
                                </a:lnTo>
                                <a:lnTo>
                                  <a:pt x="712" y="0"/>
                                </a:lnTo>
                                <a:close/>
                                <a:moveTo>
                                  <a:pt x="808" y="0"/>
                                </a:moveTo>
                                <a:lnTo>
                                  <a:pt x="880" y="0"/>
                                </a:lnTo>
                                <a:lnTo>
                                  <a:pt x="880" y="24"/>
                                </a:lnTo>
                                <a:lnTo>
                                  <a:pt x="808" y="24"/>
                                </a:lnTo>
                                <a:lnTo>
                                  <a:pt x="808" y="0"/>
                                </a:lnTo>
                                <a:close/>
                                <a:moveTo>
                                  <a:pt x="904" y="0"/>
                                </a:moveTo>
                                <a:lnTo>
                                  <a:pt x="976" y="0"/>
                                </a:lnTo>
                                <a:lnTo>
                                  <a:pt x="976" y="24"/>
                                </a:lnTo>
                                <a:lnTo>
                                  <a:pt x="904" y="24"/>
                                </a:lnTo>
                                <a:lnTo>
                                  <a:pt x="904" y="0"/>
                                </a:lnTo>
                                <a:close/>
                                <a:moveTo>
                                  <a:pt x="1000" y="0"/>
                                </a:moveTo>
                                <a:lnTo>
                                  <a:pt x="1072" y="0"/>
                                </a:lnTo>
                                <a:lnTo>
                                  <a:pt x="1072" y="24"/>
                                </a:lnTo>
                                <a:lnTo>
                                  <a:pt x="1000" y="24"/>
                                </a:lnTo>
                                <a:lnTo>
                                  <a:pt x="1000" y="0"/>
                                </a:lnTo>
                                <a:close/>
                                <a:moveTo>
                                  <a:pt x="1096" y="0"/>
                                </a:moveTo>
                                <a:lnTo>
                                  <a:pt x="1168" y="0"/>
                                </a:lnTo>
                                <a:lnTo>
                                  <a:pt x="1168" y="24"/>
                                </a:lnTo>
                                <a:lnTo>
                                  <a:pt x="1096" y="24"/>
                                </a:lnTo>
                                <a:lnTo>
                                  <a:pt x="1096"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4" name="Freeform 380"/>
                        <wps:cNvSpPr>
                          <a:spLocks noEditPoints="1"/>
                        </wps:cNvSpPr>
                        <wps:spPr bwMode="auto">
                          <a:xfrm>
                            <a:off x="3048635" y="322580"/>
                            <a:ext cx="1264285" cy="1339215"/>
                          </a:xfrm>
                          <a:custGeom>
                            <a:avLst/>
                            <a:gdLst>
                              <a:gd name="T0" fmla="*/ 0 w 1991"/>
                              <a:gd name="T1" fmla="*/ 1929 h 2109"/>
                              <a:gd name="T2" fmla="*/ 24 w 1991"/>
                              <a:gd name="T3" fmla="*/ 1905 h 2109"/>
                              <a:gd name="T4" fmla="*/ 0 w 1991"/>
                              <a:gd name="T5" fmla="*/ 1712 h 2109"/>
                              <a:gd name="T6" fmla="*/ 24 w 1991"/>
                              <a:gd name="T7" fmla="*/ 1544 h 2109"/>
                              <a:gd name="T8" fmla="*/ 0 w 1991"/>
                              <a:gd name="T9" fmla="*/ 1520 h 2109"/>
                              <a:gd name="T10" fmla="*/ 0 w 1991"/>
                              <a:gd name="T11" fmla="*/ 1256 h 2109"/>
                              <a:gd name="T12" fmla="*/ 24 w 1991"/>
                              <a:gd name="T13" fmla="*/ 1232 h 2109"/>
                              <a:gd name="T14" fmla="*/ 0 w 1991"/>
                              <a:gd name="T15" fmla="*/ 1040 h 2109"/>
                              <a:gd name="T16" fmla="*/ 24 w 1991"/>
                              <a:gd name="T17" fmla="*/ 872 h 2109"/>
                              <a:gd name="T18" fmla="*/ 0 w 1991"/>
                              <a:gd name="T19" fmla="*/ 848 h 2109"/>
                              <a:gd name="T20" fmla="*/ 0 w 1991"/>
                              <a:gd name="T21" fmla="*/ 584 h 2109"/>
                              <a:gd name="T22" fmla="*/ 24 w 1991"/>
                              <a:gd name="T23" fmla="*/ 560 h 2109"/>
                              <a:gd name="T24" fmla="*/ 0 w 1991"/>
                              <a:gd name="T25" fmla="*/ 367 h 2109"/>
                              <a:gd name="T26" fmla="*/ 24 w 1991"/>
                              <a:gd name="T27" fmla="*/ 199 h 2109"/>
                              <a:gd name="T28" fmla="*/ 0 w 1991"/>
                              <a:gd name="T29" fmla="*/ 175 h 2109"/>
                              <a:gd name="T30" fmla="*/ 24 w 1991"/>
                              <a:gd name="T31" fmla="*/ 79 h 2109"/>
                              <a:gd name="T32" fmla="*/ 137 w 1991"/>
                              <a:gd name="T33" fmla="*/ 0 h 2109"/>
                              <a:gd name="T34" fmla="*/ 305 w 1991"/>
                              <a:gd name="T35" fmla="*/ 24 h 2109"/>
                              <a:gd name="T36" fmla="*/ 329 w 1991"/>
                              <a:gd name="T37" fmla="*/ 0 h 2109"/>
                              <a:gd name="T38" fmla="*/ 593 w 1991"/>
                              <a:gd name="T39" fmla="*/ 0 h 2109"/>
                              <a:gd name="T40" fmla="*/ 617 w 1991"/>
                              <a:gd name="T41" fmla="*/ 24 h 2109"/>
                              <a:gd name="T42" fmla="*/ 809 w 1991"/>
                              <a:gd name="T43" fmla="*/ 0 h 2109"/>
                              <a:gd name="T44" fmla="*/ 977 w 1991"/>
                              <a:gd name="T45" fmla="*/ 24 h 2109"/>
                              <a:gd name="T46" fmla="*/ 1001 w 1991"/>
                              <a:gd name="T47" fmla="*/ 0 h 2109"/>
                              <a:gd name="T48" fmla="*/ 1264 w 1991"/>
                              <a:gd name="T49" fmla="*/ 0 h 2109"/>
                              <a:gd name="T50" fmla="*/ 1288 w 1991"/>
                              <a:gd name="T51" fmla="*/ 24 h 2109"/>
                              <a:gd name="T52" fmla="*/ 1480 w 1991"/>
                              <a:gd name="T53" fmla="*/ 0 h 2109"/>
                              <a:gd name="T54" fmla="*/ 1648 w 1991"/>
                              <a:gd name="T55" fmla="*/ 24 h 2109"/>
                              <a:gd name="T56" fmla="*/ 1672 w 1991"/>
                              <a:gd name="T57" fmla="*/ 0 h 2109"/>
                              <a:gd name="T58" fmla="*/ 1936 w 1991"/>
                              <a:gd name="T59" fmla="*/ 0 h 2109"/>
                              <a:gd name="T60" fmla="*/ 1967 w 1991"/>
                              <a:gd name="T61" fmla="*/ 65 h 2109"/>
                              <a:gd name="T62" fmla="*/ 1967 w 1991"/>
                              <a:gd name="T63" fmla="*/ 161 h 2109"/>
                              <a:gd name="T64" fmla="*/ 1991 w 1991"/>
                              <a:gd name="T65" fmla="*/ 185 h 2109"/>
                              <a:gd name="T66" fmla="*/ 1991 w 1991"/>
                              <a:gd name="T67" fmla="*/ 449 h 2109"/>
                              <a:gd name="T68" fmla="*/ 1967 w 1991"/>
                              <a:gd name="T69" fmla="*/ 473 h 2109"/>
                              <a:gd name="T70" fmla="*/ 1991 w 1991"/>
                              <a:gd name="T71" fmla="*/ 665 h 2109"/>
                              <a:gd name="T72" fmla="*/ 1967 w 1991"/>
                              <a:gd name="T73" fmla="*/ 833 h 2109"/>
                              <a:gd name="T74" fmla="*/ 1991 w 1991"/>
                              <a:gd name="T75" fmla="*/ 857 h 2109"/>
                              <a:gd name="T76" fmla="*/ 1991 w 1991"/>
                              <a:gd name="T77" fmla="*/ 1122 h 2109"/>
                              <a:gd name="T78" fmla="*/ 1967 w 1991"/>
                              <a:gd name="T79" fmla="*/ 1146 h 2109"/>
                              <a:gd name="T80" fmla="*/ 1991 w 1991"/>
                              <a:gd name="T81" fmla="*/ 1338 h 2109"/>
                              <a:gd name="T82" fmla="*/ 1967 w 1991"/>
                              <a:gd name="T83" fmla="*/ 1506 h 2109"/>
                              <a:gd name="T84" fmla="*/ 1991 w 1991"/>
                              <a:gd name="T85" fmla="*/ 1530 h 2109"/>
                              <a:gd name="T86" fmla="*/ 1991 w 1991"/>
                              <a:gd name="T87" fmla="*/ 1794 h 2109"/>
                              <a:gd name="T88" fmla="*/ 1967 w 1991"/>
                              <a:gd name="T89" fmla="*/ 1818 h 2109"/>
                              <a:gd name="T90" fmla="*/ 1991 w 1991"/>
                              <a:gd name="T91" fmla="*/ 2010 h 2109"/>
                              <a:gd name="T92" fmla="*/ 1898 w 1991"/>
                              <a:gd name="T93" fmla="*/ 2085 h 2109"/>
                              <a:gd name="T94" fmla="*/ 1874 w 1991"/>
                              <a:gd name="T95" fmla="*/ 2109 h 2109"/>
                              <a:gd name="T96" fmla="*/ 1610 w 1991"/>
                              <a:gd name="T97" fmla="*/ 2109 h 2109"/>
                              <a:gd name="T98" fmla="*/ 1586 w 1991"/>
                              <a:gd name="T99" fmla="*/ 2085 h 2109"/>
                              <a:gd name="T100" fmla="*/ 1394 w 1991"/>
                              <a:gd name="T101" fmla="*/ 2109 h 2109"/>
                              <a:gd name="T102" fmla="*/ 1226 w 1991"/>
                              <a:gd name="T103" fmla="*/ 2085 h 2109"/>
                              <a:gd name="T104" fmla="*/ 1202 w 1991"/>
                              <a:gd name="T105" fmla="*/ 2109 h 2109"/>
                              <a:gd name="T106" fmla="*/ 938 w 1991"/>
                              <a:gd name="T107" fmla="*/ 2109 h 2109"/>
                              <a:gd name="T108" fmla="*/ 914 w 1991"/>
                              <a:gd name="T109" fmla="*/ 2085 h 2109"/>
                              <a:gd name="T110" fmla="*/ 722 w 1991"/>
                              <a:gd name="T111" fmla="*/ 2109 h 2109"/>
                              <a:gd name="T112" fmla="*/ 554 w 1991"/>
                              <a:gd name="T113" fmla="*/ 2085 h 2109"/>
                              <a:gd name="T114" fmla="*/ 530 w 1991"/>
                              <a:gd name="T115" fmla="*/ 2109 h 2109"/>
                              <a:gd name="T116" fmla="*/ 266 w 1991"/>
                              <a:gd name="T117" fmla="*/ 2109 h 2109"/>
                              <a:gd name="T118" fmla="*/ 242 w 1991"/>
                              <a:gd name="T119" fmla="*/ 2085 h 2109"/>
                              <a:gd name="T120" fmla="*/ 50 w 1991"/>
                              <a:gd name="T121" fmla="*/ 2109 h 2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991" h="2109">
                                <a:moveTo>
                                  <a:pt x="0" y="2097"/>
                                </a:moveTo>
                                <a:lnTo>
                                  <a:pt x="0" y="2025"/>
                                </a:lnTo>
                                <a:lnTo>
                                  <a:pt x="24" y="2025"/>
                                </a:lnTo>
                                <a:lnTo>
                                  <a:pt x="24" y="2097"/>
                                </a:lnTo>
                                <a:lnTo>
                                  <a:pt x="0" y="2097"/>
                                </a:lnTo>
                                <a:close/>
                                <a:moveTo>
                                  <a:pt x="0" y="2001"/>
                                </a:moveTo>
                                <a:lnTo>
                                  <a:pt x="0" y="1929"/>
                                </a:lnTo>
                                <a:lnTo>
                                  <a:pt x="24" y="1929"/>
                                </a:lnTo>
                                <a:lnTo>
                                  <a:pt x="24" y="2001"/>
                                </a:lnTo>
                                <a:lnTo>
                                  <a:pt x="0" y="2001"/>
                                </a:lnTo>
                                <a:close/>
                                <a:moveTo>
                                  <a:pt x="0" y="1905"/>
                                </a:moveTo>
                                <a:lnTo>
                                  <a:pt x="0" y="1832"/>
                                </a:lnTo>
                                <a:lnTo>
                                  <a:pt x="24" y="1832"/>
                                </a:lnTo>
                                <a:lnTo>
                                  <a:pt x="24" y="1905"/>
                                </a:lnTo>
                                <a:lnTo>
                                  <a:pt x="0" y="1905"/>
                                </a:lnTo>
                                <a:close/>
                                <a:moveTo>
                                  <a:pt x="0" y="1808"/>
                                </a:moveTo>
                                <a:lnTo>
                                  <a:pt x="0" y="1736"/>
                                </a:lnTo>
                                <a:lnTo>
                                  <a:pt x="24" y="1736"/>
                                </a:lnTo>
                                <a:lnTo>
                                  <a:pt x="24" y="1808"/>
                                </a:lnTo>
                                <a:lnTo>
                                  <a:pt x="0" y="1808"/>
                                </a:lnTo>
                                <a:close/>
                                <a:moveTo>
                                  <a:pt x="0" y="1712"/>
                                </a:moveTo>
                                <a:lnTo>
                                  <a:pt x="0" y="1640"/>
                                </a:lnTo>
                                <a:lnTo>
                                  <a:pt x="24" y="1640"/>
                                </a:lnTo>
                                <a:lnTo>
                                  <a:pt x="24" y="1712"/>
                                </a:lnTo>
                                <a:lnTo>
                                  <a:pt x="0" y="1712"/>
                                </a:lnTo>
                                <a:close/>
                                <a:moveTo>
                                  <a:pt x="0" y="1616"/>
                                </a:moveTo>
                                <a:lnTo>
                                  <a:pt x="0" y="1544"/>
                                </a:lnTo>
                                <a:lnTo>
                                  <a:pt x="24" y="1544"/>
                                </a:lnTo>
                                <a:lnTo>
                                  <a:pt x="24" y="1616"/>
                                </a:lnTo>
                                <a:lnTo>
                                  <a:pt x="0" y="1616"/>
                                </a:lnTo>
                                <a:close/>
                                <a:moveTo>
                                  <a:pt x="0" y="1520"/>
                                </a:moveTo>
                                <a:lnTo>
                                  <a:pt x="0" y="1448"/>
                                </a:lnTo>
                                <a:lnTo>
                                  <a:pt x="24" y="1448"/>
                                </a:lnTo>
                                <a:lnTo>
                                  <a:pt x="24" y="1520"/>
                                </a:lnTo>
                                <a:lnTo>
                                  <a:pt x="0" y="1520"/>
                                </a:lnTo>
                                <a:close/>
                                <a:moveTo>
                                  <a:pt x="0" y="1424"/>
                                </a:moveTo>
                                <a:lnTo>
                                  <a:pt x="0" y="1352"/>
                                </a:lnTo>
                                <a:lnTo>
                                  <a:pt x="24" y="1352"/>
                                </a:lnTo>
                                <a:lnTo>
                                  <a:pt x="24" y="1424"/>
                                </a:lnTo>
                                <a:lnTo>
                                  <a:pt x="0" y="1424"/>
                                </a:lnTo>
                                <a:close/>
                                <a:moveTo>
                                  <a:pt x="0" y="1328"/>
                                </a:moveTo>
                                <a:lnTo>
                                  <a:pt x="0" y="1256"/>
                                </a:lnTo>
                                <a:lnTo>
                                  <a:pt x="24" y="1256"/>
                                </a:lnTo>
                                <a:lnTo>
                                  <a:pt x="24" y="1328"/>
                                </a:lnTo>
                                <a:lnTo>
                                  <a:pt x="0" y="1328"/>
                                </a:lnTo>
                                <a:close/>
                                <a:moveTo>
                                  <a:pt x="0" y="1232"/>
                                </a:moveTo>
                                <a:lnTo>
                                  <a:pt x="0" y="1160"/>
                                </a:lnTo>
                                <a:lnTo>
                                  <a:pt x="24" y="1160"/>
                                </a:lnTo>
                                <a:lnTo>
                                  <a:pt x="24" y="1232"/>
                                </a:lnTo>
                                <a:lnTo>
                                  <a:pt x="0" y="1232"/>
                                </a:lnTo>
                                <a:close/>
                                <a:moveTo>
                                  <a:pt x="0" y="1136"/>
                                </a:moveTo>
                                <a:lnTo>
                                  <a:pt x="0" y="1064"/>
                                </a:lnTo>
                                <a:lnTo>
                                  <a:pt x="24" y="1064"/>
                                </a:lnTo>
                                <a:lnTo>
                                  <a:pt x="24" y="1136"/>
                                </a:lnTo>
                                <a:lnTo>
                                  <a:pt x="0" y="1136"/>
                                </a:lnTo>
                                <a:close/>
                                <a:moveTo>
                                  <a:pt x="0" y="1040"/>
                                </a:moveTo>
                                <a:lnTo>
                                  <a:pt x="0" y="968"/>
                                </a:lnTo>
                                <a:lnTo>
                                  <a:pt x="24" y="968"/>
                                </a:lnTo>
                                <a:lnTo>
                                  <a:pt x="24" y="1040"/>
                                </a:lnTo>
                                <a:lnTo>
                                  <a:pt x="0" y="1040"/>
                                </a:lnTo>
                                <a:close/>
                                <a:moveTo>
                                  <a:pt x="0" y="944"/>
                                </a:moveTo>
                                <a:lnTo>
                                  <a:pt x="0" y="872"/>
                                </a:lnTo>
                                <a:lnTo>
                                  <a:pt x="24" y="872"/>
                                </a:lnTo>
                                <a:lnTo>
                                  <a:pt x="24" y="944"/>
                                </a:lnTo>
                                <a:lnTo>
                                  <a:pt x="0" y="944"/>
                                </a:lnTo>
                                <a:close/>
                                <a:moveTo>
                                  <a:pt x="0" y="848"/>
                                </a:moveTo>
                                <a:lnTo>
                                  <a:pt x="0" y="776"/>
                                </a:lnTo>
                                <a:lnTo>
                                  <a:pt x="24" y="776"/>
                                </a:lnTo>
                                <a:lnTo>
                                  <a:pt x="24" y="848"/>
                                </a:lnTo>
                                <a:lnTo>
                                  <a:pt x="0" y="848"/>
                                </a:lnTo>
                                <a:close/>
                                <a:moveTo>
                                  <a:pt x="0" y="752"/>
                                </a:moveTo>
                                <a:lnTo>
                                  <a:pt x="0" y="680"/>
                                </a:lnTo>
                                <a:lnTo>
                                  <a:pt x="24" y="680"/>
                                </a:lnTo>
                                <a:lnTo>
                                  <a:pt x="24" y="752"/>
                                </a:lnTo>
                                <a:lnTo>
                                  <a:pt x="0" y="752"/>
                                </a:lnTo>
                                <a:close/>
                                <a:moveTo>
                                  <a:pt x="0" y="656"/>
                                </a:moveTo>
                                <a:lnTo>
                                  <a:pt x="0" y="584"/>
                                </a:lnTo>
                                <a:lnTo>
                                  <a:pt x="24" y="584"/>
                                </a:lnTo>
                                <a:lnTo>
                                  <a:pt x="24" y="656"/>
                                </a:lnTo>
                                <a:lnTo>
                                  <a:pt x="0" y="656"/>
                                </a:lnTo>
                                <a:close/>
                                <a:moveTo>
                                  <a:pt x="0" y="560"/>
                                </a:moveTo>
                                <a:lnTo>
                                  <a:pt x="0" y="488"/>
                                </a:lnTo>
                                <a:lnTo>
                                  <a:pt x="24" y="488"/>
                                </a:lnTo>
                                <a:lnTo>
                                  <a:pt x="24" y="560"/>
                                </a:lnTo>
                                <a:lnTo>
                                  <a:pt x="0" y="560"/>
                                </a:lnTo>
                                <a:close/>
                                <a:moveTo>
                                  <a:pt x="0" y="464"/>
                                </a:moveTo>
                                <a:lnTo>
                                  <a:pt x="0" y="391"/>
                                </a:lnTo>
                                <a:lnTo>
                                  <a:pt x="24" y="391"/>
                                </a:lnTo>
                                <a:lnTo>
                                  <a:pt x="24" y="464"/>
                                </a:lnTo>
                                <a:lnTo>
                                  <a:pt x="0" y="464"/>
                                </a:lnTo>
                                <a:close/>
                                <a:moveTo>
                                  <a:pt x="0" y="367"/>
                                </a:moveTo>
                                <a:lnTo>
                                  <a:pt x="0" y="295"/>
                                </a:lnTo>
                                <a:lnTo>
                                  <a:pt x="24" y="295"/>
                                </a:lnTo>
                                <a:lnTo>
                                  <a:pt x="24" y="367"/>
                                </a:lnTo>
                                <a:lnTo>
                                  <a:pt x="0" y="367"/>
                                </a:lnTo>
                                <a:close/>
                                <a:moveTo>
                                  <a:pt x="0" y="271"/>
                                </a:moveTo>
                                <a:lnTo>
                                  <a:pt x="0" y="199"/>
                                </a:lnTo>
                                <a:lnTo>
                                  <a:pt x="24" y="199"/>
                                </a:lnTo>
                                <a:lnTo>
                                  <a:pt x="24" y="271"/>
                                </a:lnTo>
                                <a:lnTo>
                                  <a:pt x="0" y="271"/>
                                </a:lnTo>
                                <a:close/>
                                <a:moveTo>
                                  <a:pt x="0" y="175"/>
                                </a:moveTo>
                                <a:lnTo>
                                  <a:pt x="0" y="103"/>
                                </a:lnTo>
                                <a:lnTo>
                                  <a:pt x="24" y="103"/>
                                </a:lnTo>
                                <a:lnTo>
                                  <a:pt x="24" y="175"/>
                                </a:lnTo>
                                <a:lnTo>
                                  <a:pt x="0" y="175"/>
                                </a:lnTo>
                                <a:close/>
                                <a:moveTo>
                                  <a:pt x="0" y="79"/>
                                </a:moveTo>
                                <a:lnTo>
                                  <a:pt x="0" y="0"/>
                                </a:lnTo>
                                <a:lnTo>
                                  <a:pt x="17" y="0"/>
                                </a:lnTo>
                                <a:lnTo>
                                  <a:pt x="17" y="24"/>
                                </a:lnTo>
                                <a:lnTo>
                                  <a:pt x="12" y="24"/>
                                </a:lnTo>
                                <a:lnTo>
                                  <a:pt x="24" y="12"/>
                                </a:lnTo>
                                <a:lnTo>
                                  <a:pt x="24" y="79"/>
                                </a:lnTo>
                                <a:lnTo>
                                  <a:pt x="0" y="79"/>
                                </a:lnTo>
                                <a:close/>
                                <a:moveTo>
                                  <a:pt x="41" y="0"/>
                                </a:moveTo>
                                <a:lnTo>
                                  <a:pt x="113" y="0"/>
                                </a:lnTo>
                                <a:lnTo>
                                  <a:pt x="113" y="24"/>
                                </a:lnTo>
                                <a:lnTo>
                                  <a:pt x="41" y="24"/>
                                </a:lnTo>
                                <a:lnTo>
                                  <a:pt x="41" y="0"/>
                                </a:lnTo>
                                <a:close/>
                                <a:moveTo>
                                  <a:pt x="137" y="0"/>
                                </a:moveTo>
                                <a:lnTo>
                                  <a:pt x="209" y="0"/>
                                </a:lnTo>
                                <a:lnTo>
                                  <a:pt x="209" y="24"/>
                                </a:lnTo>
                                <a:lnTo>
                                  <a:pt x="137" y="24"/>
                                </a:lnTo>
                                <a:lnTo>
                                  <a:pt x="137" y="0"/>
                                </a:lnTo>
                                <a:close/>
                                <a:moveTo>
                                  <a:pt x="233" y="0"/>
                                </a:moveTo>
                                <a:lnTo>
                                  <a:pt x="305" y="0"/>
                                </a:lnTo>
                                <a:lnTo>
                                  <a:pt x="305" y="24"/>
                                </a:lnTo>
                                <a:lnTo>
                                  <a:pt x="233" y="24"/>
                                </a:lnTo>
                                <a:lnTo>
                                  <a:pt x="233" y="0"/>
                                </a:lnTo>
                                <a:close/>
                                <a:moveTo>
                                  <a:pt x="329" y="0"/>
                                </a:moveTo>
                                <a:lnTo>
                                  <a:pt x="401" y="0"/>
                                </a:lnTo>
                                <a:lnTo>
                                  <a:pt x="401" y="24"/>
                                </a:lnTo>
                                <a:lnTo>
                                  <a:pt x="329" y="24"/>
                                </a:lnTo>
                                <a:lnTo>
                                  <a:pt x="329" y="0"/>
                                </a:lnTo>
                                <a:close/>
                                <a:moveTo>
                                  <a:pt x="425" y="0"/>
                                </a:moveTo>
                                <a:lnTo>
                                  <a:pt x="497" y="0"/>
                                </a:lnTo>
                                <a:lnTo>
                                  <a:pt x="497" y="24"/>
                                </a:lnTo>
                                <a:lnTo>
                                  <a:pt x="425" y="24"/>
                                </a:lnTo>
                                <a:lnTo>
                                  <a:pt x="425" y="0"/>
                                </a:lnTo>
                                <a:close/>
                                <a:moveTo>
                                  <a:pt x="521" y="0"/>
                                </a:moveTo>
                                <a:lnTo>
                                  <a:pt x="593" y="0"/>
                                </a:lnTo>
                                <a:lnTo>
                                  <a:pt x="593" y="24"/>
                                </a:lnTo>
                                <a:lnTo>
                                  <a:pt x="521" y="24"/>
                                </a:lnTo>
                                <a:lnTo>
                                  <a:pt x="521" y="0"/>
                                </a:lnTo>
                                <a:close/>
                                <a:moveTo>
                                  <a:pt x="617" y="0"/>
                                </a:moveTo>
                                <a:lnTo>
                                  <a:pt x="689" y="0"/>
                                </a:lnTo>
                                <a:lnTo>
                                  <a:pt x="689" y="24"/>
                                </a:lnTo>
                                <a:lnTo>
                                  <a:pt x="617" y="24"/>
                                </a:lnTo>
                                <a:lnTo>
                                  <a:pt x="617" y="0"/>
                                </a:lnTo>
                                <a:close/>
                                <a:moveTo>
                                  <a:pt x="713" y="0"/>
                                </a:moveTo>
                                <a:lnTo>
                                  <a:pt x="785" y="0"/>
                                </a:lnTo>
                                <a:lnTo>
                                  <a:pt x="785" y="24"/>
                                </a:lnTo>
                                <a:lnTo>
                                  <a:pt x="713" y="24"/>
                                </a:lnTo>
                                <a:lnTo>
                                  <a:pt x="713" y="0"/>
                                </a:lnTo>
                                <a:close/>
                                <a:moveTo>
                                  <a:pt x="809" y="0"/>
                                </a:moveTo>
                                <a:lnTo>
                                  <a:pt x="881" y="0"/>
                                </a:lnTo>
                                <a:lnTo>
                                  <a:pt x="881" y="24"/>
                                </a:lnTo>
                                <a:lnTo>
                                  <a:pt x="809" y="24"/>
                                </a:lnTo>
                                <a:lnTo>
                                  <a:pt x="809" y="0"/>
                                </a:lnTo>
                                <a:close/>
                                <a:moveTo>
                                  <a:pt x="905" y="0"/>
                                </a:moveTo>
                                <a:lnTo>
                                  <a:pt x="977" y="0"/>
                                </a:lnTo>
                                <a:lnTo>
                                  <a:pt x="977" y="24"/>
                                </a:lnTo>
                                <a:lnTo>
                                  <a:pt x="905" y="24"/>
                                </a:lnTo>
                                <a:lnTo>
                                  <a:pt x="905" y="0"/>
                                </a:lnTo>
                                <a:close/>
                                <a:moveTo>
                                  <a:pt x="1001" y="0"/>
                                </a:moveTo>
                                <a:lnTo>
                                  <a:pt x="1073" y="0"/>
                                </a:lnTo>
                                <a:lnTo>
                                  <a:pt x="1073" y="24"/>
                                </a:lnTo>
                                <a:lnTo>
                                  <a:pt x="1001" y="24"/>
                                </a:lnTo>
                                <a:lnTo>
                                  <a:pt x="1001" y="0"/>
                                </a:lnTo>
                                <a:close/>
                                <a:moveTo>
                                  <a:pt x="1097" y="0"/>
                                </a:moveTo>
                                <a:lnTo>
                                  <a:pt x="1168" y="0"/>
                                </a:lnTo>
                                <a:lnTo>
                                  <a:pt x="1168" y="24"/>
                                </a:lnTo>
                                <a:lnTo>
                                  <a:pt x="1097" y="24"/>
                                </a:lnTo>
                                <a:lnTo>
                                  <a:pt x="1097" y="0"/>
                                </a:lnTo>
                                <a:close/>
                                <a:moveTo>
                                  <a:pt x="1192" y="0"/>
                                </a:moveTo>
                                <a:lnTo>
                                  <a:pt x="1264" y="0"/>
                                </a:lnTo>
                                <a:lnTo>
                                  <a:pt x="1264" y="24"/>
                                </a:lnTo>
                                <a:lnTo>
                                  <a:pt x="1192" y="24"/>
                                </a:lnTo>
                                <a:lnTo>
                                  <a:pt x="1192" y="0"/>
                                </a:lnTo>
                                <a:close/>
                                <a:moveTo>
                                  <a:pt x="1288" y="0"/>
                                </a:moveTo>
                                <a:lnTo>
                                  <a:pt x="1360" y="0"/>
                                </a:lnTo>
                                <a:lnTo>
                                  <a:pt x="1360" y="24"/>
                                </a:lnTo>
                                <a:lnTo>
                                  <a:pt x="1288" y="24"/>
                                </a:lnTo>
                                <a:lnTo>
                                  <a:pt x="1288" y="0"/>
                                </a:lnTo>
                                <a:close/>
                                <a:moveTo>
                                  <a:pt x="1384" y="0"/>
                                </a:moveTo>
                                <a:lnTo>
                                  <a:pt x="1456" y="0"/>
                                </a:lnTo>
                                <a:lnTo>
                                  <a:pt x="1456" y="24"/>
                                </a:lnTo>
                                <a:lnTo>
                                  <a:pt x="1384" y="24"/>
                                </a:lnTo>
                                <a:lnTo>
                                  <a:pt x="1384" y="0"/>
                                </a:lnTo>
                                <a:close/>
                                <a:moveTo>
                                  <a:pt x="1480" y="0"/>
                                </a:moveTo>
                                <a:lnTo>
                                  <a:pt x="1552" y="0"/>
                                </a:lnTo>
                                <a:lnTo>
                                  <a:pt x="1552" y="24"/>
                                </a:lnTo>
                                <a:lnTo>
                                  <a:pt x="1480" y="24"/>
                                </a:lnTo>
                                <a:lnTo>
                                  <a:pt x="1480" y="0"/>
                                </a:lnTo>
                                <a:close/>
                                <a:moveTo>
                                  <a:pt x="1576" y="0"/>
                                </a:moveTo>
                                <a:lnTo>
                                  <a:pt x="1648" y="0"/>
                                </a:lnTo>
                                <a:lnTo>
                                  <a:pt x="1648" y="24"/>
                                </a:lnTo>
                                <a:lnTo>
                                  <a:pt x="1576" y="24"/>
                                </a:lnTo>
                                <a:lnTo>
                                  <a:pt x="1576" y="0"/>
                                </a:lnTo>
                                <a:close/>
                                <a:moveTo>
                                  <a:pt x="1672" y="0"/>
                                </a:moveTo>
                                <a:lnTo>
                                  <a:pt x="1744" y="0"/>
                                </a:lnTo>
                                <a:lnTo>
                                  <a:pt x="1744" y="24"/>
                                </a:lnTo>
                                <a:lnTo>
                                  <a:pt x="1672" y="24"/>
                                </a:lnTo>
                                <a:lnTo>
                                  <a:pt x="1672" y="0"/>
                                </a:lnTo>
                                <a:close/>
                                <a:moveTo>
                                  <a:pt x="1768" y="0"/>
                                </a:moveTo>
                                <a:lnTo>
                                  <a:pt x="1840" y="0"/>
                                </a:lnTo>
                                <a:lnTo>
                                  <a:pt x="1840" y="24"/>
                                </a:lnTo>
                                <a:lnTo>
                                  <a:pt x="1768" y="24"/>
                                </a:lnTo>
                                <a:lnTo>
                                  <a:pt x="1768" y="0"/>
                                </a:lnTo>
                                <a:close/>
                                <a:moveTo>
                                  <a:pt x="1864" y="0"/>
                                </a:moveTo>
                                <a:lnTo>
                                  <a:pt x="1936" y="0"/>
                                </a:lnTo>
                                <a:lnTo>
                                  <a:pt x="1936" y="24"/>
                                </a:lnTo>
                                <a:lnTo>
                                  <a:pt x="1864" y="24"/>
                                </a:lnTo>
                                <a:lnTo>
                                  <a:pt x="1864" y="0"/>
                                </a:lnTo>
                                <a:close/>
                                <a:moveTo>
                                  <a:pt x="1960" y="0"/>
                                </a:moveTo>
                                <a:lnTo>
                                  <a:pt x="1991" y="0"/>
                                </a:lnTo>
                                <a:lnTo>
                                  <a:pt x="1991" y="65"/>
                                </a:lnTo>
                                <a:lnTo>
                                  <a:pt x="1967" y="65"/>
                                </a:lnTo>
                                <a:lnTo>
                                  <a:pt x="1967" y="12"/>
                                </a:lnTo>
                                <a:lnTo>
                                  <a:pt x="1979" y="24"/>
                                </a:lnTo>
                                <a:lnTo>
                                  <a:pt x="1960" y="24"/>
                                </a:lnTo>
                                <a:lnTo>
                                  <a:pt x="1960" y="0"/>
                                </a:lnTo>
                                <a:close/>
                                <a:moveTo>
                                  <a:pt x="1991" y="89"/>
                                </a:moveTo>
                                <a:lnTo>
                                  <a:pt x="1991" y="161"/>
                                </a:lnTo>
                                <a:lnTo>
                                  <a:pt x="1967" y="161"/>
                                </a:lnTo>
                                <a:lnTo>
                                  <a:pt x="1967" y="89"/>
                                </a:lnTo>
                                <a:lnTo>
                                  <a:pt x="1991" y="89"/>
                                </a:lnTo>
                                <a:close/>
                                <a:moveTo>
                                  <a:pt x="1991" y="185"/>
                                </a:moveTo>
                                <a:lnTo>
                                  <a:pt x="1991" y="257"/>
                                </a:lnTo>
                                <a:lnTo>
                                  <a:pt x="1967" y="257"/>
                                </a:lnTo>
                                <a:lnTo>
                                  <a:pt x="1967" y="185"/>
                                </a:lnTo>
                                <a:lnTo>
                                  <a:pt x="1991" y="185"/>
                                </a:lnTo>
                                <a:close/>
                                <a:moveTo>
                                  <a:pt x="1991" y="281"/>
                                </a:moveTo>
                                <a:lnTo>
                                  <a:pt x="1991" y="353"/>
                                </a:lnTo>
                                <a:lnTo>
                                  <a:pt x="1967" y="353"/>
                                </a:lnTo>
                                <a:lnTo>
                                  <a:pt x="1967" y="281"/>
                                </a:lnTo>
                                <a:lnTo>
                                  <a:pt x="1991" y="281"/>
                                </a:lnTo>
                                <a:close/>
                                <a:moveTo>
                                  <a:pt x="1991" y="377"/>
                                </a:moveTo>
                                <a:lnTo>
                                  <a:pt x="1991" y="449"/>
                                </a:lnTo>
                                <a:lnTo>
                                  <a:pt x="1967" y="449"/>
                                </a:lnTo>
                                <a:lnTo>
                                  <a:pt x="1967" y="377"/>
                                </a:lnTo>
                                <a:lnTo>
                                  <a:pt x="1991" y="377"/>
                                </a:lnTo>
                                <a:close/>
                                <a:moveTo>
                                  <a:pt x="1991" y="473"/>
                                </a:moveTo>
                                <a:lnTo>
                                  <a:pt x="1991" y="545"/>
                                </a:lnTo>
                                <a:lnTo>
                                  <a:pt x="1967" y="545"/>
                                </a:lnTo>
                                <a:lnTo>
                                  <a:pt x="1967" y="473"/>
                                </a:lnTo>
                                <a:lnTo>
                                  <a:pt x="1991" y="473"/>
                                </a:lnTo>
                                <a:close/>
                                <a:moveTo>
                                  <a:pt x="1991" y="569"/>
                                </a:moveTo>
                                <a:lnTo>
                                  <a:pt x="1991" y="641"/>
                                </a:lnTo>
                                <a:lnTo>
                                  <a:pt x="1967" y="641"/>
                                </a:lnTo>
                                <a:lnTo>
                                  <a:pt x="1967" y="569"/>
                                </a:lnTo>
                                <a:lnTo>
                                  <a:pt x="1991" y="569"/>
                                </a:lnTo>
                                <a:close/>
                                <a:moveTo>
                                  <a:pt x="1991" y="665"/>
                                </a:moveTo>
                                <a:lnTo>
                                  <a:pt x="1991" y="737"/>
                                </a:lnTo>
                                <a:lnTo>
                                  <a:pt x="1967" y="737"/>
                                </a:lnTo>
                                <a:lnTo>
                                  <a:pt x="1967" y="665"/>
                                </a:lnTo>
                                <a:lnTo>
                                  <a:pt x="1991" y="665"/>
                                </a:lnTo>
                                <a:close/>
                                <a:moveTo>
                                  <a:pt x="1991" y="761"/>
                                </a:moveTo>
                                <a:lnTo>
                                  <a:pt x="1991" y="833"/>
                                </a:lnTo>
                                <a:lnTo>
                                  <a:pt x="1967" y="833"/>
                                </a:lnTo>
                                <a:lnTo>
                                  <a:pt x="1967" y="761"/>
                                </a:lnTo>
                                <a:lnTo>
                                  <a:pt x="1991" y="761"/>
                                </a:lnTo>
                                <a:close/>
                                <a:moveTo>
                                  <a:pt x="1991" y="857"/>
                                </a:moveTo>
                                <a:lnTo>
                                  <a:pt x="1991" y="929"/>
                                </a:lnTo>
                                <a:lnTo>
                                  <a:pt x="1967" y="929"/>
                                </a:lnTo>
                                <a:lnTo>
                                  <a:pt x="1967" y="857"/>
                                </a:lnTo>
                                <a:lnTo>
                                  <a:pt x="1991" y="857"/>
                                </a:lnTo>
                                <a:close/>
                                <a:moveTo>
                                  <a:pt x="1991" y="953"/>
                                </a:moveTo>
                                <a:lnTo>
                                  <a:pt x="1991" y="1026"/>
                                </a:lnTo>
                                <a:lnTo>
                                  <a:pt x="1967" y="1026"/>
                                </a:lnTo>
                                <a:lnTo>
                                  <a:pt x="1967" y="953"/>
                                </a:lnTo>
                                <a:lnTo>
                                  <a:pt x="1991" y="953"/>
                                </a:lnTo>
                                <a:close/>
                                <a:moveTo>
                                  <a:pt x="1991" y="1050"/>
                                </a:moveTo>
                                <a:lnTo>
                                  <a:pt x="1991" y="1122"/>
                                </a:lnTo>
                                <a:lnTo>
                                  <a:pt x="1967" y="1122"/>
                                </a:lnTo>
                                <a:lnTo>
                                  <a:pt x="1967" y="1050"/>
                                </a:lnTo>
                                <a:lnTo>
                                  <a:pt x="1991" y="1050"/>
                                </a:lnTo>
                                <a:close/>
                                <a:moveTo>
                                  <a:pt x="1991" y="1146"/>
                                </a:moveTo>
                                <a:lnTo>
                                  <a:pt x="1991" y="1218"/>
                                </a:lnTo>
                                <a:lnTo>
                                  <a:pt x="1967" y="1218"/>
                                </a:lnTo>
                                <a:lnTo>
                                  <a:pt x="1967" y="1146"/>
                                </a:lnTo>
                                <a:lnTo>
                                  <a:pt x="1991" y="1146"/>
                                </a:lnTo>
                                <a:close/>
                                <a:moveTo>
                                  <a:pt x="1991" y="1242"/>
                                </a:moveTo>
                                <a:lnTo>
                                  <a:pt x="1991" y="1314"/>
                                </a:lnTo>
                                <a:lnTo>
                                  <a:pt x="1967" y="1314"/>
                                </a:lnTo>
                                <a:lnTo>
                                  <a:pt x="1967" y="1242"/>
                                </a:lnTo>
                                <a:lnTo>
                                  <a:pt x="1991" y="1242"/>
                                </a:lnTo>
                                <a:close/>
                                <a:moveTo>
                                  <a:pt x="1991" y="1338"/>
                                </a:moveTo>
                                <a:lnTo>
                                  <a:pt x="1991" y="1410"/>
                                </a:lnTo>
                                <a:lnTo>
                                  <a:pt x="1967" y="1410"/>
                                </a:lnTo>
                                <a:lnTo>
                                  <a:pt x="1967" y="1338"/>
                                </a:lnTo>
                                <a:lnTo>
                                  <a:pt x="1991" y="1338"/>
                                </a:lnTo>
                                <a:close/>
                                <a:moveTo>
                                  <a:pt x="1991" y="1434"/>
                                </a:moveTo>
                                <a:lnTo>
                                  <a:pt x="1991" y="1506"/>
                                </a:lnTo>
                                <a:lnTo>
                                  <a:pt x="1967" y="1506"/>
                                </a:lnTo>
                                <a:lnTo>
                                  <a:pt x="1967" y="1434"/>
                                </a:lnTo>
                                <a:lnTo>
                                  <a:pt x="1991" y="1434"/>
                                </a:lnTo>
                                <a:close/>
                                <a:moveTo>
                                  <a:pt x="1991" y="1530"/>
                                </a:moveTo>
                                <a:lnTo>
                                  <a:pt x="1991" y="1602"/>
                                </a:lnTo>
                                <a:lnTo>
                                  <a:pt x="1967" y="1602"/>
                                </a:lnTo>
                                <a:lnTo>
                                  <a:pt x="1967" y="1530"/>
                                </a:lnTo>
                                <a:lnTo>
                                  <a:pt x="1991" y="1530"/>
                                </a:lnTo>
                                <a:close/>
                                <a:moveTo>
                                  <a:pt x="1991" y="1626"/>
                                </a:moveTo>
                                <a:lnTo>
                                  <a:pt x="1991" y="1698"/>
                                </a:lnTo>
                                <a:lnTo>
                                  <a:pt x="1967" y="1698"/>
                                </a:lnTo>
                                <a:lnTo>
                                  <a:pt x="1967" y="1626"/>
                                </a:lnTo>
                                <a:lnTo>
                                  <a:pt x="1991" y="1626"/>
                                </a:lnTo>
                                <a:close/>
                                <a:moveTo>
                                  <a:pt x="1991" y="1722"/>
                                </a:moveTo>
                                <a:lnTo>
                                  <a:pt x="1991" y="1794"/>
                                </a:lnTo>
                                <a:lnTo>
                                  <a:pt x="1967" y="1794"/>
                                </a:lnTo>
                                <a:lnTo>
                                  <a:pt x="1967" y="1722"/>
                                </a:lnTo>
                                <a:lnTo>
                                  <a:pt x="1991" y="1722"/>
                                </a:lnTo>
                                <a:close/>
                                <a:moveTo>
                                  <a:pt x="1991" y="1818"/>
                                </a:moveTo>
                                <a:lnTo>
                                  <a:pt x="1991" y="1890"/>
                                </a:lnTo>
                                <a:lnTo>
                                  <a:pt x="1967" y="1890"/>
                                </a:lnTo>
                                <a:lnTo>
                                  <a:pt x="1967" y="1818"/>
                                </a:lnTo>
                                <a:lnTo>
                                  <a:pt x="1991" y="1818"/>
                                </a:lnTo>
                                <a:close/>
                                <a:moveTo>
                                  <a:pt x="1991" y="1914"/>
                                </a:moveTo>
                                <a:lnTo>
                                  <a:pt x="1991" y="1986"/>
                                </a:lnTo>
                                <a:lnTo>
                                  <a:pt x="1967" y="1986"/>
                                </a:lnTo>
                                <a:lnTo>
                                  <a:pt x="1967" y="1914"/>
                                </a:lnTo>
                                <a:lnTo>
                                  <a:pt x="1991" y="1914"/>
                                </a:lnTo>
                                <a:close/>
                                <a:moveTo>
                                  <a:pt x="1991" y="2010"/>
                                </a:moveTo>
                                <a:lnTo>
                                  <a:pt x="1991" y="2082"/>
                                </a:lnTo>
                                <a:lnTo>
                                  <a:pt x="1967" y="2082"/>
                                </a:lnTo>
                                <a:lnTo>
                                  <a:pt x="1967" y="2010"/>
                                </a:lnTo>
                                <a:lnTo>
                                  <a:pt x="1991" y="2010"/>
                                </a:lnTo>
                                <a:close/>
                                <a:moveTo>
                                  <a:pt x="1970" y="2109"/>
                                </a:moveTo>
                                <a:lnTo>
                                  <a:pt x="1898" y="2109"/>
                                </a:lnTo>
                                <a:lnTo>
                                  <a:pt x="1898" y="2085"/>
                                </a:lnTo>
                                <a:lnTo>
                                  <a:pt x="1970" y="2085"/>
                                </a:lnTo>
                                <a:lnTo>
                                  <a:pt x="1970" y="2109"/>
                                </a:lnTo>
                                <a:close/>
                                <a:moveTo>
                                  <a:pt x="1874" y="2109"/>
                                </a:moveTo>
                                <a:lnTo>
                                  <a:pt x="1802" y="2109"/>
                                </a:lnTo>
                                <a:lnTo>
                                  <a:pt x="1802" y="2085"/>
                                </a:lnTo>
                                <a:lnTo>
                                  <a:pt x="1874" y="2085"/>
                                </a:lnTo>
                                <a:lnTo>
                                  <a:pt x="1874" y="2109"/>
                                </a:lnTo>
                                <a:close/>
                                <a:moveTo>
                                  <a:pt x="1778" y="2109"/>
                                </a:moveTo>
                                <a:lnTo>
                                  <a:pt x="1706" y="2109"/>
                                </a:lnTo>
                                <a:lnTo>
                                  <a:pt x="1706" y="2085"/>
                                </a:lnTo>
                                <a:lnTo>
                                  <a:pt x="1778" y="2085"/>
                                </a:lnTo>
                                <a:lnTo>
                                  <a:pt x="1778" y="2109"/>
                                </a:lnTo>
                                <a:close/>
                                <a:moveTo>
                                  <a:pt x="1682" y="2109"/>
                                </a:moveTo>
                                <a:lnTo>
                                  <a:pt x="1610" y="2109"/>
                                </a:lnTo>
                                <a:lnTo>
                                  <a:pt x="1610" y="2085"/>
                                </a:lnTo>
                                <a:lnTo>
                                  <a:pt x="1682" y="2085"/>
                                </a:lnTo>
                                <a:lnTo>
                                  <a:pt x="1682" y="2109"/>
                                </a:lnTo>
                                <a:close/>
                                <a:moveTo>
                                  <a:pt x="1586" y="2109"/>
                                </a:moveTo>
                                <a:lnTo>
                                  <a:pt x="1514" y="2109"/>
                                </a:lnTo>
                                <a:lnTo>
                                  <a:pt x="1514" y="2085"/>
                                </a:lnTo>
                                <a:lnTo>
                                  <a:pt x="1586" y="2085"/>
                                </a:lnTo>
                                <a:lnTo>
                                  <a:pt x="1586" y="2109"/>
                                </a:lnTo>
                                <a:close/>
                                <a:moveTo>
                                  <a:pt x="1490" y="2109"/>
                                </a:moveTo>
                                <a:lnTo>
                                  <a:pt x="1418" y="2109"/>
                                </a:lnTo>
                                <a:lnTo>
                                  <a:pt x="1418" y="2085"/>
                                </a:lnTo>
                                <a:lnTo>
                                  <a:pt x="1490" y="2085"/>
                                </a:lnTo>
                                <a:lnTo>
                                  <a:pt x="1490" y="2109"/>
                                </a:lnTo>
                                <a:close/>
                                <a:moveTo>
                                  <a:pt x="1394" y="2109"/>
                                </a:moveTo>
                                <a:lnTo>
                                  <a:pt x="1322" y="2109"/>
                                </a:lnTo>
                                <a:lnTo>
                                  <a:pt x="1322" y="2085"/>
                                </a:lnTo>
                                <a:lnTo>
                                  <a:pt x="1394" y="2085"/>
                                </a:lnTo>
                                <a:lnTo>
                                  <a:pt x="1394" y="2109"/>
                                </a:lnTo>
                                <a:close/>
                                <a:moveTo>
                                  <a:pt x="1298" y="2109"/>
                                </a:moveTo>
                                <a:lnTo>
                                  <a:pt x="1226" y="2109"/>
                                </a:lnTo>
                                <a:lnTo>
                                  <a:pt x="1226" y="2085"/>
                                </a:lnTo>
                                <a:lnTo>
                                  <a:pt x="1298" y="2085"/>
                                </a:lnTo>
                                <a:lnTo>
                                  <a:pt x="1298" y="2109"/>
                                </a:lnTo>
                                <a:close/>
                                <a:moveTo>
                                  <a:pt x="1202" y="2109"/>
                                </a:moveTo>
                                <a:lnTo>
                                  <a:pt x="1130" y="2109"/>
                                </a:lnTo>
                                <a:lnTo>
                                  <a:pt x="1130" y="2085"/>
                                </a:lnTo>
                                <a:lnTo>
                                  <a:pt x="1202" y="2085"/>
                                </a:lnTo>
                                <a:lnTo>
                                  <a:pt x="1202" y="2109"/>
                                </a:lnTo>
                                <a:close/>
                                <a:moveTo>
                                  <a:pt x="1106" y="2109"/>
                                </a:moveTo>
                                <a:lnTo>
                                  <a:pt x="1034" y="2109"/>
                                </a:lnTo>
                                <a:lnTo>
                                  <a:pt x="1034" y="2085"/>
                                </a:lnTo>
                                <a:lnTo>
                                  <a:pt x="1106" y="2085"/>
                                </a:lnTo>
                                <a:lnTo>
                                  <a:pt x="1106" y="2109"/>
                                </a:lnTo>
                                <a:close/>
                                <a:moveTo>
                                  <a:pt x="1010" y="2109"/>
                                </a:moveTo>
                                <a:lnTo>
                                  <a:pt x="938" y="2109"/>
                                </a:lnTo>
                                <a:lnTo>
                                  <a:pt x="938" y="2085"/>
                                </a:lnTo>
                                <a:lnTo>
                                  <a:pt x="1010" y="2085"/>
                                </a:lnTo>
                                <a:lnTo>
                                  <a:pt x="1010" y="2109"/>
                                </a:lnTo>
                                <a:close/>
                                <a:moveTo>
                                  <a:pt x="914" y="2109"/>
                                </a:moveTo>
                                <a:lnTo>
                                  <a:pt x="842" y="2109"/>
                                </a:lnTo>
                                <a:lnTo>
                                  <a:pt x="842" y="2085"/>
                                </a:lnTo>
                                <a:lnTo>
                                  <a:pt x="914" y="2085"/>
                                </a:lnTo>
                                <a:lnTo>
                                  <a:pt x="914" y="2109"/>
                                </a:lnTo>
                                <a:close/>
                                <a:moveTo>
                                  <a:pt x="818" y="2109"/>
                                </a:moveTo>
                                <a:lnTo>
                                  <a:pt x="746" y="2109"/>
                                </a:lnTo>
                                <a:lnTo>
                                  <a:pt x="746" y="2085"/>
                                </a:lnTo>
                                <a:lnTo>
                                  <a:pt x="818" y="2085"/>
                                </a:lnTo>
                                <a:lnTo>
                                  <a:pt x="818" y="2109"/>
                                </a:lnTo>
                                <a:close/>
                                <a:moveTo>
                                  <a:pt x="722" y="2109"/>
                                </a:moveTo>
                                <a:lnTo>
                                  <a:pt x="650" y="2109"/>
                                </a:lnTo>
                                <a:lnTo>
                                  <a:pt x="650" y="2085"/>
                                </a:lnTo>
                                <a:lnTo>
                                  <a:pt x="722" y="2085"/>
                                </a:lnTo>
                                <a:lnTo>
                                  <a:pt x="722" y="2109"/>
                                </a:lnTo>
                                <a:close/>
                                <a:moveTo>
                                  <a:pt x="626" y="2109"/>
                                </a:moveTo>
                                <a:lnTo>
                                  <a:pt x="554" y="2109"/>
                                </a:lnTo>
                                <a:lnTo>
                                  <a:pt x="554" y="2085"/>
                                </a:lnTo>
                                <a:lnTo>
                                  <a:pt x="626" y="2085"/>
                                </a:lnTo>
                                <a:lnTo>
                                  <a:pt x="626" y="2109"/>
                                </a:lnTo>
                                <a:close/>
                                <a:moveTo>
                                  <a:pt x="530" y="2109"/>
                                </a:moveTo>
                                <a:lnTo>
                                  <a:pt x="458" y="2109"/>
                                </a:lnTo>
                                <a:lnTo>
                                  <a:pt x="458" y="2085"/>
                                </a:lnTo>
                                <a:lnTo>
                                  <a:pt x="530" y="2085"/>
                                </a:lnTo>
                                <a:lnTo>
                                  <a:pt x="530" y="2109"/>
                                </a:lnTo>
                                <a:close/>
                                <a:moveTo>
                                  <a:pt x="434" y="2109"/>
                                </a:moveTo>
                                <a:lnTo>
                                  <a:pt x="362" y="2109"/>
                                </a:lnTo>
                                <a:lnTo>
                                  <a:pt x="362" y="2085"/>
                                </a:lnTo>
                                <a:lnTo>
                                  <a:pt x="434" y="2085"/>
                                </a:lnTo>
                                <a:lnTo>
                                  <a:pt x="434" y="2109"/>
                                </a:lnTo>
                                <a:close/>
                                <a:moveTo>
                                  <a:pt x="338" y="2109"/>
                                </a:moveTo>
                                <a:lnTo>
                                  <a:pt x="266" y="2109"/>
                                </a:lnTo>
                                <a:lnTo>
                                  <a:pt x="266" y="2085"/>
                                </a:lnTo>
                                <a:lnTo>
                                  <a:pt x="338" y="2085"/>
                                </a:lnTo>
                                <a:lnTo>
                                  <a:pt x="338" y="2109"/>
                                </a:lnTo>
                                <a:close/>
                                <a:moveTo>
                                  <a:pt x="242" y="2109"/>
                                </a:moveTo>
                                <a:lnTo>
                                  <a:pt x="170" y="2109"/>
                                </a:lnTo>
                                <a:lnTo>
                                  <a:pt x="170" y="2085"/>
                                </a:lnTo>
                                <a:lnTo>
                                  <a:pt x="242" y="2085"/>
                                </a:lnTo>
                                <a:lnTo>
                                  <a:pt x="242" y="2109"/>
                                </a:lnTo>
                                <a:close/>
                                <a:moveTo>
                                  <a:pt x="146" y="2109"/>
                                </a:moveTo>
                                <a:lnTo>
                                  <a:pt x="74" y="2109"/>
                                </a:lnTo>
                                <a:lnTo>
                                  <a:pt x="74" y="2085"/>
                                </a:lnTo>
                                <a:lnTo>
                                  <a:pt x="146" y="2085"/>
                                </a:lnTo>
                                <a:lnTo>
                                  <a:pt x="146" y="2109"/>
                                </a:lnTo>
                                <a:close/>
                                <a:moveTo>
                                  <a:pt x="50" y="2109"/>
                                </a:moveTo>
                                <a:lnTo>
                                  <a:pt x="12" y="2109"/>
                                </a:lnTo>
                                <a:lnTo>
                                  <a:pt x="12" y="2085"/>
                                </a:lnTo>
                                <a:lnTo>
                                  <a:pt x="50" y="2085"/>
                                </a:lnTo>
                                <a:lnTo>
                                  <a:pt x="50" y="2109"/>
                                </a:lnTo>
                                <a:close/>
                              </a:path>
                            </a:pathLst>
                          </a:custGeom>
                          <a:solidFill>
                            <a:srgbClr val="7F7F7F"/>
                          </a:solidFill>
                          <a:ln w="0" cap="flat">
                            <a:solidFill>
                              <a:srgbClr val="7F7F7F"/>
                            </a:solidFill>
                            <a:prstDash val="solid"/>
                            <a:round/>
                            <a:headEnd/>
                            <a:tailEnd/>
                          </a:ln>
                        </wps:spPr>
                        <wps:bodyPr rot="0" vert="horz" wrap="square" lIns="91440" tIns="45720" rIns="91440" bIns="45720" anchor="t" anchorCtr="0" upright="1">
                          <a:noAutofit/>
                        </wps:bodyPr>
                      </wps:wsp>
                      <wps:wsp>
                        <wps:cNvPr id="1275" name="Freeform 381"/>
                        <wps:cNvSpPr>
                          <a:spLocks noEditPoints="1"/>
                        </wps:cNvSpPr>
                        <wps:spPr bwMode="auto">
                          <a:xfrm>
                            <a:off x="3670935" y="659130"/>
                            <a:ext cx="275590" cy="242570"/>
                          </a:xfrm>
                          <a:custGeom>
                            <a:avLst/>
                            <a:gdLst>
                              <a:gd name="T0" fmla="*/ 56 w 434"/>
                              <a:gd name="T1" fmla="*/ 28 h 382"/>
                              <a:gd name="T2" fmla="*/ 400 w 434"/>
                              <a:gd name="T3" fmla="*/ 331 h 382"/>
                              <a:gd name="T4" fmla="*/ 379 w 434"/>
                              <a:gd name="T5" fmla="*/ 354 h 382"/>
                              <a:gd name="T6" fmla="*/ 35 w 434"/>
                              <a:gd name="T7" fmla="*/ 51 h 382"/>
                              <a:gd name="T8" fmla="*/ 56 w 434"/>
                              <a:gd name="T9" fmla="*/ 28 h 382"/>
                              <a:gd name="T10" fmla="*/ 34 w 434"/>
                              <a:gd name="T11" fmla="*/ 83 h 382"/>
                              <a:gd name="T12" fmla="*/ 0 w 434"/>
                              <a:gd name="T13" fmla="*/ 0 h 382"/>
                              <a:gd name="T14" fmla="*/ 87 w 434"/>
                              <a:gd name="T15" fmla="*/ 23 h 382"/>
                              <a:gd name="T16" fmla="*/ 34 w 434"/>
                              <a:gd name="T17" fmla="*/ 83 h 382"/>
                              <a:gd name="T18" fmla="*/ 401 w 434"/>
                              <a:gd name="T19" fmla="*/ 299 h 382"/>
                              <a:gd name="T20" fmla="*/ 434 w 434"/>
                              <a:gd name="T21" fmla="*/ 382 h 382"/>
                              <a:gd name="T22" fmla="*/ 348 w 434"/>
                              <a:gd name="T23" fmla="*/ 360 h 382"/>
                              <a:gd name="T24" fmla="*/ 401 w 434"/>
                              <a:gd name="T25" fmla="*/ 299 h 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34" h="382">
                                <a:moveTo>
                                  <a:pt x="56" y="28"/>
                                </a:moveTo>
                                <a:lnTo>
                                  <a:pt x="400" y="331"/>
                                </a:lnTo>
                                <a:lnTo>
                                  <a:pt x="379" y="354"/>
                                </a:lnTo>
                                <a:lnTo>
                                  <a:pt x="35" y="51"/>
                                </a:lnTo>
                                <a:lnTo>
                                  <a:pt x="56" y="28"/>
                                </a:lnTo>
                                <a:close/>
                                <a:moveTo>
                                  <a:pt x="34" y="83"/>
                                </a:moveTo>
                                <a:lnTo>
                                  <a:pt x="0" y="0"/>
                                </a:lnTo>
                                <a:lnTo>
                                  <a:pt x="87" y="23"/>
                                </a:lnTo>
                                <a:lnTo>
                                  <a:pt x="34" y="83"/>
                                </a:lnTo>
                                <a:close/>
                                <a:moveTo>
                                  <a:pt x="401" y="299"/>
                                </a:moveTo>
                                <a:lnTo>
                                  <a:pt x="434" y="382"/>
                                </a:lnTo>
                                <a:lnTo>
                                  <a:pt x="348" y="360"/>
                                </a:lnTo>
                                <a:lnTo>
                                  <a:pt x="401" y="299"/>
                                </a:lnTo>
                                <a:close/>
                              </a:path>
                            </a:pathLst>
                          </a:custGeom>
                          <a:solidFill>
                            <a:srgbClr val="548235"/>
                          </a:solidFill>
                          <a:ln w="0" cap="flat">
                            <a:solidFill>
                              <a:srgbClr val="548235"/>
                            </a:solidFill>
                            <a:prstDash val="solid"/>
                            <a:round/>
                            <a:headEnd/>
                            <a:tailEnd/>
                          </a:ln>
                        </wps:spPr>
                        <wps:bodyPr rot="0" vert="horz" wrap="square" lIns="91440" tIns="45720" rIns="91440" bIns="45720" anchor="t" anchorCtr="0" upright="1">
                          <a:noAutofit/>
                        </wps:bodyPr>
                      </wps:wsp>
                      <wps:wsp>
                        <wps:cNvPr id="1276" name="Freeform 382"/>
                        <wps:cNvSpPr>
                          <a:spLocks noEditPoints="1"/>
                        </wps:cNvSpPr>
                        <wps:spPr bwMode="auto">
                          <a:xfrm>
                            <a:off x="3421380" y="659130"/>
                            <a:ext cx="249555" cy="241300"/>
                          </a:xfrm>
                          <a:custGeom>
                            <a:avLst/>
                            <a:gdLst>
                              <a:gd name="T0" fmla="*/ 82 w 393"/>
                              <a:gd name="T1" fmla="*/ 322 h 380"/>
                              <a:gd name="T2" fmla="*/ 332 w 393"/>
                              <a:gd name="T3" fmla="*/ 80 h 380"/>
                              <a:gd name="T4" fmla="*/ 310 w 393"/>
                              <a:gd name="T5" fmla="*/ 58 h 380"/>
                              <a:gd name="T6" fmla="*/ 61 w 393"/>
                              <a:gd name="T7" fmla="*/ 299 h 380"/>
                              <a:gd name="T8" fmla="*/ 82 w 393"/>
                              <a:gd name="T9" fmla="*/ 322 h 380"/>
                              <a:gd name="T10" fmla="*/ 44 w 393"/>
                              <a:gd name="T11" fmla="*/ 253 h 380"/>
                              <a:gd name="T12" fmla="*/ 0 w 393"/>
                              <a:gd name="T13" fmla="*/ 380 h 380"/>
                              <a:gd name="T14" fmla="*/ 128 w 393"/>
                              <a:gd name="T15" fmla="*/ 340 h 380"/>
                              <a:gd name="T16" fmla="*/ 44 w 393"/>
                              <a:gd name="T17" fmla="*/ 253 h 380"/>
                              <a:gd name="T18" fmla="*/ 348 w 393"/>
                              <a:gd name="T19" fmla="*/ 126 h 380"/>
                              <a:gd name="T20" fmla="*/ 393 w 393"/>
                              <a:gd name="T21" fmla="*/ 0 h 380"/>
                              <a:gd name="T22" fmla="*/ 265 w 393"/>
                              <a:gd name="T23" fmla="*/ 40 h 380"/>
                              <a:gd name="T24" fmla="*/ 348 w 393"/>
                              <a:gd name="T25" fmla="*/ 126 h 3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93" h="380">
                                <a:moveTo>
                                  <a:pt x="82" y="322"/>
                                </a:moveTo>
                                <a:lnTo>
                                  <a:pt x="332" y="80"/>
                                </a:lnTo>
                                <a:lnTo>
                                  <a:pt x="310" y="58"/>
                                </a:lnTo>
                                <a:lnTo>
                                  <a:pt x="61" y="299"/>
                                </a:lnTo>
                                <a:lnTo>
                                  <a:pt x="82" y="322"/>
                                </a:lnTo>
                                <a:close/>
                                <a:moveTo>
                                  <a:pt x="44" y="253"/>
                                </a:moveTo>
                                <a:lnTo>
                                  <a:pt x="0" y="380"/>
                                </a:lnTo>
                                <a:lnTo>
                                  <a:pt x="128" y="340"/>
                                </a:lnTo>
                                <a:lnTo>
                                  <a:pt x="44" y="253"/>
                                </a:lnTo>
                                <a:close/>
                                <a:moveTo>
                                  <a:pt x="348" y="126"/>
                                </a:moveTo>
                                <a:lnTo>
                                  <a:pt x="393" y="0"/>
                                </a:lnTo>
                                <a:lnTo>
                                  <a:pt x="265" y="40"/>
                                </a:lnTo>
                                <a:lnTo>
                                  <a:pt x="348" y="126"/>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77" name="Rectangle 383"/>
                        <wps:cNvSpPr>
                          <a:spLocks noChangeArrowheads="1"/>
                        </wps:cNvSpPr>
                        <wps:spPr bwMode="auto">
                          <a:xfrm>
                            <a:off x="3516630" y="39370"/>
                            <a:ext cx="25146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ECEEA" w14:textId="77777777" w:rsidR="00863B41" w:rsidRDefault="00863B41" w:rsidP="00863B41">
                              <w:r>
                                <w:rPr>
                                  <w:rFonts w:ascii="微软雅黑" w:eastAsia="微软雅黑" w:cs="微软雅黑"/>
                                  <w:b/>
                                  <w:bCs/>
                                  <w:color w:val="000000"/>
                                  <w:sz w:val="18"/>
                                  <w:szCs w:val="18"/>
                                </w:rPr>
                                <w:t>gNB</w:t>
                              </w:r>
                            </w:p>
                          </w:txbxContent>
                        </wps:txbx>
                        <wps:bodyPr rot="0" vert="horz" wrap="none" lIns="0" tIns="0" rIns="0" bIns="0" anchor="t" anchorCtr="0">
                          <a:spAutoFit/>
                        </wps:bodyPr>
                      </wps:wsp>
                      <wps:wsp>
                        <wps:cNvPr id="1278" name="Rectangle 384"/>
                        <wps:cNvSpPr>
                          <a:spLocks noChangeArrowheads="1"/>
                        </wps:cNvSpPr>
                        <wps:spPr bwMode="auto">
                          <a:xfrm>
                            <a:off x="1639570" y="911225"/>
                            <a:ext cx="516255" cy="649605"/>
                          </a:xfrm>
                          <a:prstGeom prst="rect">
                            <a:avLst/>
                          </a:prstGeom>
                          <a:solidFill>
                            <a:srgbClr val="BDD7E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9" name="Rectangle 385"/>
                        <wps:cNvSpPr>
                          <a:spLocks noChangeArrowheads="1"/>
                        </wps:cNvSpPr>
                        <wps:spPr bwMode="auto">
                          <a:xfrm>
                            <a:off x="1639570" y="911225"/>
                            <a:ext cx="516255" cy="649605"/>
                          </a:xfrm>
                          <a:prstGeom prst="rect">
                            <a:avLst/>
                          </a:prstGeom>
                          <a:noFill/>
                          <a:ln w="8890" cap="flat">
                            <a:solidFill>
                              <a:srgbClr val="1D1D1A"/>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0" name="Rectangle 386"/>
                        <wps:cNvSpPr>
                          <a:spLocks noChangeArrowheads="1"/>
                        </wps:cNvSpPr>
                        <wps:spPr bwMode="auto">
                          <a:xfrm>
                            <a:off x="1755775" y="1109980"/>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0BB2D" w14:textId="77777777" w:rsidR="00863B41" w:rsidRDefault="00863B41" w:rsidP="00863B41">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81" name="Rectangle 387"/>
                        <wps:cNvSpPr>
                          <a:spLocks noChangeArrowheads="1"/>
                        </wps:cNvSpPr>
                        <wps:spPr bwMode="auto">
                          <a:xfrm>
                            <a:off x="1991995" y="1109980"/>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F2C2C" w14:textId="77777777" w:rsidR="00863B41" w:rsidRDefault="00863B41" w:rsidP="00863B41">
                              <w:r>
                                <w:rPr>
                                  <w:rFonts w:ascii="微软雅黑" w:eastAsia="微软雅黑" w:cs="微软雅黑"/>
                                  <w:color w:val="000000"/>
                                  <w:sz w:val="18"/>
                                  <w:szCs w:val="18"/>
                                </w:rPr>
                                <w:t>-</w:t>
                              </w:r>
                            </w:p>
                          </w:txbxContent>
                        </wps:txbx>
                        <wps:bodyPr rot="0" vert="horz" wrap="none" lIns="0" tIns="0" rIns="0" bIns="0" anchor="t" anchorCtr="0">
                          <a:spAutoFit/>
                        </wps:bodyPr>
                      </wps:wsp>
                      <wps:wsp>
                        <wps:cNvPr id="1282" name="Rectangle 388"/>
                        <wps:cNvSpPr>
                          <a:spLocks noChangeArrowheads="1"/>
                        </wps:cNvSpPr>
                        <wps:spPr bwMode="auto">
                          <a:xfrm>
                            <a:off x="1657350" y="1247140"/>
                            <a:ext cx="4826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31294" w14:textId="77777777" w:rsidR="00863B41" w:rsidRDefault="00863B41" w:rsidP="00863B41">
                              <w:r>
                                <w:rPr>
                                  <w:rFonts w:ascii="微软雅黑" w:eastAsia="微软雅黑" w:cs="微软雅黑"/>
                                  <w:color w:val="000000"/>
                                  <w:sz w:val="18"/>
                                  <w:szCs w:val="18"/>
                                </w:rPr>
                                <w:t>standard</w:t>
                              </w:r>
                            </w:p>
                          </w:txbxContent>
                        </wps:txbx>
                        <wps:bodyPr rot="0" vert="horz" wrap="none" lIns="0" tIns="0" rIns="0" bIns="0" anchor="t" anchorCtr="0">
                          <a:spAutoFit/>
                        </wps:bodyPr>
                      </wps:wsp>
                      <wps:wsp>
                        <wps:cNvPr id="1283" name="Freeform 389"/>
                        <wps:cNvSpPr>
                          <a:spLocks noEditPoints="1"/>
                        </wps:cNvSpPr>
                        <wps:spPr bwMode="auto">
                          <a:xfrm>
                            <a:off x="855345" y="1563370"/>
                            <a:ext cx="1074420" cy="271780"/>
                          </a:xfrm>
                          <a:custGeom>
                            <a:avLst/>
                            <a:gdLst>
                              <a:gd name="T0" fmla="*/ 44 w 1692"/>
                              <a:gd name="T1" fmla="*/ 100 h 428"/>
                              <a:gd name="T2" fmla="*/ 44 w 1692"/>
                              <a:gd name="T3" fmla="*/ 428 h 428"/>
                              <a:gd name="T4" fmla="*/ 1647 w 1692"/>
                              <a:gd name="T5" fmla="*/ 428 h 428"/>
                              <a:gd name="T6" fmla="*/ 1647 w 1692"/>
                              <a:gd name="T7" fmla="*/ 120 h 428"/>
                              <a:gd name="T8" fmla="*/ 1616 w 1692"/>
                              <a:gd name="T9" fmla="*/ 120 h 428"/>
                              <a:gd name="T10" fmla="*/ 1616 w 1692"/>
                              <a:gd name="T11" fmla="*/ 413 h 428"/>
                              <a:gd name="T12" fmla="*/ 1632 w 1692"/>
                              <a:gd name="T13" fmla="*/ 397 h 428"/>
                              <a:gd name="T14" fmla="*/ 60 w 1692"/>
                              <a:gd name="T15" fmla="*/ 397 h 428"/>
                              <a:gd name="T16" fmla="*/ 76 w 1692"/>
                              <a:gd name="T17" fmla="*/ 413 h 428"/>
                              <a:gd name="T18" fmla="*/ 76 w 1692"/>
                              <a:gd name="T19" fmla="*/ 100 h 428"/>
                              <a:gd name="T20" fmla="*/ 44 w 1692"/>
                              <a:gd name="T21" fmla="*/ 100 h 428"/>
                              <a:gd name="T22" fmla="*/ 120 w 1692"/>
                              <a:gd name="T23" fmla="*/ 120 h 428"/>
                              <a:gd name="T24" fmla="*/ 60 w 1692"/>
                              <a:gd name="T25" fmla="*/ 0 h 428"/>
                              <a:gd name="T26" fmla="*/ 0 w 1692"/>
                              <a:gd name="T27" fmla="*/ 120 h 428"/>
                              <a:gd name="T28" fmla="*/ 120 w 1692"/>
                              <a:gd name="T29" fmla="*/ 120 h 428"/>
                              <a:gd name="T30" fmla="*/ 1692 w 1692"/>
                              <a:gd name="T31" fmla="*/ 140 h 428"/>
                              <a:gd name="T32" fmla="*/ 1632 w 1692"/>
                              <a:gd name="T33" fmla="*/ 20 h 428"/>
                              <a:gd name="T34" fmla="*/ 1572 w 1692"/>
                              <a:gd name="T35" fmla="*/ 140 h 428"/>
                              <a:gd name="T36" fmla="*/ 1692 w 1692"/>
                              <a:gd name="T37" fmla="*/ 140 h 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28">
                                <a:moveTo>
                                  <a:pt x="44" y="100"/>
                                </a:moveTo>
                                <a:lnTo>
                                  <a:pt x="44" y="428"/>
                                </a:lnTo>
                                <a:lnTo>
                                  <a:pt x="1647" y="428"/>
                                </a:lnTo>
                                <a:lnTo>
                                  <a:pt x="1647" y="120"/>
                                </a:lnTo>
                                <a:lnTo>
                                  <a:pt x="1616" y="120"/>
                                </a:lnTo>
                                <a:lnTo>
                                  <a:pt x="1616" y="413"/>
                                </a:lnTo>
                                <a:lnTo>
                                  <a:pt x="1632" y="397"/>
                                </a:lnTo>
                                <a:lnTo>
                                  <a:pt x="60" y="397"/>
                                </a:lnTo>
                                <a:lnTo>
                                  <a:pt x="76" y="413"/>
                                </a:lnTo>
                                <a:lnTo>
                                  <a:pt x="76" y="100"/>
                                </a:lnTo>
                                <a:lnTo>
                                  <a:pt x="44"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4" name="Freeform 390"/>
                        <wps:cNvSpPr>
                          <a:spLocks noEditPoints="1"/>
                        </wps:cNvSpPr>
                        <wps:spPr bwMode="auto">
                          <a:xfrm>
                            <a:off x="2393950" y="1572260"/>
                            <a:ext cx="1074420" cy="257810"/>
                          </a:xfrm>
                          <a:custGeom>
                            <a:avLst/>
                            <a:gdLst>
                              <a:gd name="T0" fmla="*/ 45 w 1692"/>
                              <a:gd name="T1" fmla="*/ 100 h 406"/>
                              <a:gd name="T2" fmla="*/ 45 w 1692"/>
                              <a:gd name="T3" fmla="*/ 406 h 406"/>
                              <a:gd name="T4" fmla="*/ 1648 w 1692"/>
                              <a:gd name="T5" fmla="*/ 406 h 406"/>
                              <a:gd name="T6" fmla="*/ 1648 w 1692"/>
                              <a:gd name="T7" fmla="*/ 120 h 406"/>
                              <a:gd name="T8" fmla="*/ 1617 w 1692"/>
                              <a:gd name="T9" fmla="*/ 120 h 406"/>
                              <a:gd name="T10" fmla="*/ 1617 w 1692"/>
                              <a:gd name="T11" fmla="*/ 390 h 406"/>
                              <a:gd name="T12" fmla="*/ 1632 w 1692"/>
                              <a:gd name="T13" fmla="*/ 375 h 406"/>
                              <a:gd name="T14" fmla="*/ 60 w 1692"/>
                              <a:gd name="T15" fmla="*/ 375 h 406"/>
                              <a:gd name="T16" fmla="*/ 76 w 1692"/>
                              <a:gd name="T17" fmla="*/ 390 h 406"/>
                              <a:gd name="T18" fmla="*/ 76 w 1692"/>
                              <a:gd name="T19" fmla="*/ 100 h 406"/>
                              <a:gd name="T20" fmla="*/ 45 w 1692"/>
                              <a:gd name="T21" fmla="*/ 100 h 406"/>
                              <a:gd name="T22" fmla="*/ 120 w 1692"/>
                              <a:gd name="T23" fmla="*/ 120 h 406"/>
                              <a:gd name="T24" fmla="*/ 60 w 1692"/>
                              <a:gd name="T25" fmla="*/ 0 h 406"/>
                              <a:gd name="T26" fmla="*/ 0 w 1692"/>
                              <a:gd name="T27" fmla="*/ 120 h 406"/>
                              <a:gd name="T28" fmla="*/ 120 w 1692"/>
                              <a:gd name="T29" fmla="*/ 120 h 406"/>
                              <a:gd name="T30" fmla="*/ 1692 w 1692"/>
                              <a:gd name="T31" fmla="*/ 140 h 406"/>
                              <a:gd name="T32" fmla="*/ 1632 w 1692"/>
                              <a:gd name="T33" fmla="*/ 20 h 406"/>
                              <a:gd name="T34" fmla="*/ 1572 w 1692"/>
                              <a:gd name="T35" fmla="*/ 140 h 406"/>
                              <a:gd name="T36" fmla="*/ 1692 w 1692"/>
                              <a:gd name="T37" fmla="*/ 140 h 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692" h="406">
                                <a:moveTo>
                                  <a:pt x="45" y="100"/>
                                </a:moveTo>
                                <a:lnTo>
                                  <a:pt x="45" y="406"/>
                                </a:lnTo>
                                <a:lnTo>
                                  <a:pt x="1648" y="406"/>
                                </a:lnTo>
                                <a:lnTo>
                                  <a:pt x="1648" y="120"/>
                                </a:lnTo>
                                <a:lnTo>
                                  <a:pt x="1617" y="120"/>
                                </a:lnTo>
                                <a:lnTo>
                                  <a:pt x="1617" y="390"/>
                                </a:lnTo>
                                <a:lnTo>
                                  <a:pt x="1632" y="375"/>
                                </a:lnTo>
                                <a:lnTo>
                                  <a:pt x="60" y="375"/>
                                </a:lnTo>
                                <a:lnTo>
                                  <a:pt x="76" y="390"/>
                                </a:lnTo>
                                <a:lnTo>
                                  <a:pt x="76" y="100"/>
                                </a:lnTo>
                                <a:lnTo>
                                  <a:pt x="45" y="100"/>
                                </a:lnTo>
                                <a:close/>
                                <a:moveTo>
                                  <a:pt x="120" y="120"/>
                                </a:moveTo>
                                <a:lnTo>
                                  <a:pt x="60" y="0"/>
                                </a:lnTo>
                                <a:lnTo>
                                  <a:pt x="0" y="120"/>
                                </a:lnTo>
                                <a:lnTo>
                                  <a:pt x="120" y="120"/>
                                </a:lnTo>
                                <a:close/>
                                <a:moveTo>
                                  <a:pt x="1692" y="140"/>
                                </a:moveTo>
                                <a:lnTo>
                                  <a:pt x="1632" y="20"/>
                                </a:lnTo>
                                <a:lnTo>
                                  <a:pt x="1572" y="140"/>
                                </a:lnTo>
                                <a:lnTo>
                                  <a:pt x="1692" y="140"/>
                                </a:lnTo>
                                <a:close/>
                              </a:path>
                            </a:pathLst>
                          </a:custGeom>
                          <a:solidFill>
                            <a:srgbClr val="0070C0"/>
                          </a:solidFill>
                          <a:ln w="0" cap="flat">
                            <a:solidFill>
                              <a:srgbClr val="0070C0"/>
                            </a:solidFill>
                            <a:prstDash val="solid"/>
                            <a:round/>
                            <a:headEnd/>
                            <a:tailEnd/>
                          </a:ln>
                        </wps:spPr>
                        <wps:bodyPr rot="0" vert="horz" wrap="square" lIns="91440" tIns="45720" rIns="91440" bIns="45720" anchor="t" anchorCtr="0" upright="1">
                          <a:noAutofit/>
                        </wps:bodyPr>
                      </wps:wsp>
                      <wps:wsp>
                        <wps:cNvPr id="1285" name="Rectangle 391"/>
                        <wps:cNvSpPr>
                          <a:spLocks noChangeArrowheads="1"/>
                        </wps:cNvSpPr>
                        <wps:spPr bwMode="auto">
                          <a:xfrm>
                            <a:off x="1085215" y="1666240"/>
                            <a:ext cx="23622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34809" w14:textId="77777777" w:rsidR="00863B41" w:rsidRDefault="00863B41" w:rsidP="00863B41">
                              <w:r>
                                <w:rPr>
                                  <w:rFonts w:ascii="微软雅黑" w:eastAsia="微软雅黑" w:cs="微软雅黑"/>
                                  <w:color w:val="000000"/>
                                  <w:sz w:val="18"/>
                                  <w:szCs w:val="18"/>
                                </w:rPr>
                                <w:t>Non</w:t>
                              </w:r>
                            </w:p>
                          </w:txbxContent>
                        </wps:txbx>
                        <wps:bodyPr rot="0" vert="horz" wrap="none" lIns="0" tIns="0" rIns="0" bIns="0" anchor="t" anchorCtr="0">
                          <a:spAutoFit/>
                        </wps:bodyPr>
                      </wps:wsp>
                      <wps:wsp>
                        <wps:cNvPr id="1286" name="Rectangle 392"/>
                        <wps:cNvSpPr>
                          <a:spLocks noChangeArrowheads="1"/>
                        </wps:cNvSpPr>
                        <wps:spPr bwMode="auto">
                          <a:xfrm>
                            <a:off x="1321435" y="1666240"/>
                            <a:ext cx="4953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B3631" w14:textId="77777777" w:rsidR="00863B41" w:rsidRDefault="00863B41" w:rsidP="00863B41">
                              <w:r>
                                <w:rPr>
                                  <w:rFonts w:ascii="微软雅黑" w:eastAsia="微软雅黑" w:cs="微软雅黑"/>
                                  <w:color w:val="000000"/>
                                  <w:sz w:val="18"/>
                                  <w:szCs w:val="18"/>
                                </w:rPr>
                                <w:t>-</w:t>
                              </w:r>
                            </w:p>
                          </w:txbxContent>
                        </wps:txbx>
                        <wps:bodyPr rot="0" vert="horz" wrap="none" lIns="0" tIns="0" rIns="0" bIns="0" anchor="t" anchorCtr="0">
                          <a:spAutoFit/>
                        </wps:bodyPr>
                      </wps:wsp>
                      <wps:wsp>
                        <wps:cNvPr id="1287" name="Rectangle 393"/>
                        <wps:cNvSpPr>
                          <a:spLocks noChangeArrowheads="1"/>
                        </wps:cNvSpPr>
                        <wps:spPr bwMode="auto">
                          <a:xfrm>
                            <a:off x="1370330" y="1666240"/>
                            <a:ext cx="292100" cy="272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DB21E" w14:textId="77777777" w:rsidR="00863B41" w:rsidRDefault="00863B41" w:rsidP="00863B41">
                              <w:r>
                                <w:rPr>
                                  <w:rFonts w:ascii="微软雅黑" w:eastAsia="微软雅黑" w:cs="微软雅黑"/>
                                  <w:color w:val="000000"/>
                                  <w:sz w:val="18"/>
                                  <w:szCs w:val="18"/>
                                </w:rPr>
                                <w:t>3GPP</w:t>
                              </w:r>
                            </w:p>
                          </w:txbxContent>
                        </wps:txbx>
                        <wps:bodyPr rot="0" vert="horz" wrap="none" lIns="0" tIns="0" rIns="0" bIns="0" anchor="t" anchorCtr="0">
                          <a:spAutoFit/>
                        </wps:bodyPr>
                      </wps:wsp>
                    </wpc:wpc>
                  </a:graphicData>
                </a:graphic>
              </wp:inline>
            </w:drawing>
          </mc:Choice>
          <mc:Fallback>
            <w:pict>
              <v:group w14:anchorId="0A344927" id="画布 1288" o:spid="_x0000_s1125" editas="canvas" style="width:339.6pt;height:175.7pt;mso-position-horizontal-relative:char;mso-position-vertical-relative:line" coordsize="43129,2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">
                <v:shape id="_x0000_s1126" type="#_x0000_t75" style="position:absolute;width:43129;height:22313;visibility:visible;mso-wrap-style:square">
                  <v:fill o:detectmouseclick="t"/>
                  <v:path o:connecttype="none"/>
                </v:shape>
                <v:rect id="Rectangle 324" o:spid="_x0000_s1127" style="position:absolute;left:6305;top:9067;width:5169;height:6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J/BMUA&#10;AADdAAAADwAAAGRycy9kb3ducmV2LnhtbESPQWvCQBCF7wX/wzKCt7rRg5ToKiWiFAoFo+J1mp0m&#10;qdnZkF1j+u+dQ8HbDO/Ne9+sNoNrVE9dqD0bmE0TUMSFtzWXBk7H3esbqBCRLTaeycAfBdisRy8r&#10;TK2/84H6PJZKQjikaKCKsU21DkVFDsPUt8Si/fjOYZS1K7Xt8C7hrtHzJFlohzVLQ4UtZRUV1/zm&#10;DAzn74vd3Rzt++2JPn+/8uzaZ8ZMxsP7ElSkIT7N/9cfVvDnM8GVb2QEv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n8ExQAAAN0AAAAPAAAAAAAAAAAAAAAAAJgCAABkcnMv&#10;ZG93bnJldi54bWxQSwUGAAAAAAQABAD1AAAAigMAAAAA&#10;" fillcolor="#bdd7ee" stroked="f"/>
                <v:rect id="Rectangle 325" o:spid="_x0000_s1128" style="position:absolute;left:6305;top:9067;width:5169;height:6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PnMMA&#10;AADdAAAADwAAAGRycy9kb3ducmV2LnhtbERPTU/CQBC9m/gfNmPCxcC2PRAoLERMtBy16H3oDm1j&#10;d7Z017bw610TEm7z8j5nvR1NI3rqXG1ZQTyLQBAXVtdcKvg6vE0XIJxH1thYJgUXcrDdPD6sMdV2&#10;4E/qc1+KEMIuRQWV920qpSsqMuhmtiUO3Ml2Bn2AXSl1h0MIN41MomguDdYcGips6bWi4if/NQo+&#10;tOujY3M9Pe85O2bnfPdt30elJk/jywqEp9HfxTf3Xof5SbyE/2/C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iPnMMAAADdAAAADwAAAAAAAAAAAAAAAACYAgAAZHJzL2Rv&#10;d25yZXYueG1sUEsFBgAAAAAEAAQA9QAAAIgDAAAAAA==&#10;" filled="f" strokecolor="#1d1d1a" strokeweight=".7pt">
                  <v:stroke joinstyle="round"/>
                </v:rect>
                <v:rect id="Rectangle 326" o:spid="_x0000_s1129" style="position:absolute;left:7480;top:11049;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QMMA&#10;AADdAAAADwAAAGRycy9kb3ducmV2LnhtbESPzWrDMBCE74W+g9hCbo1cH0pwo4RSMLillzh5gMVa&#10;/1BpZSQ1dt++ewjktsvMzny7P67eqSvFNAU28LItQBF3wU48GLic6+cdqJSRLbrAZOCPEhwPjw97&#10;rGxY+ETXNg9KQjhVaGDMea60Tt1IHtM2zMSi9SF6zLLGQduIi4R7p8uieNUeJ5aGEWf6GKn7aX+9&#10;AX1u62XXuliEr7L/dp/NqadgzOZpfX8DlWnNd/PturGCX5bCL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OQMMAAADdAAAADwAAAAAAAAAAAAAAAACYAgAAZHJzL2Rv&#10;d25yZXYueG1sUEsFBgAAAAAEAAQA9QAAAIgDAAAAAA==&#10;" filled="f" stroked="f">
                  <v:textbox style="mso-fit-shape-to-text:t" inset="0,0,0,0">
                    <w:txbxContent>
                      <w:p w14:paraId="2E173392" w14:textId="77777777" w:rsidR="00863B41" w:rsidRDefault="00863B41" w:rsidP="00863B41">
                        <w:r>
                          <w:rPr>
                            <w:rFonts w:ascii="微软雅黑" w:eastAsia="微软雅黑" w:cs="微软雅黑"/>
                            <w:color w:val="000000"/>
                            <w:sz w:val="18"/>
                            <w:szCs w:val="18"/>
                          </w:rPr>
                          <w:t>Non</w:t>
                        </w:r>
                      </w:p>
                    </w:txbxContent>
                  </v:textbox>
                </v:rect>
                <v:rect id="Rectangle 327" o:spid="_x0000_s1130" style="position:absolute;left:9842;top:11049;width:49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28AA&#10;AADdAAAADwAAAGRycy9kb3ducmV2LnhtbERPzYrCMBC+L/gOYQRv29QeRLpGEUHQZS9WH2Bopj9s&#10;MilJtN233wiCt/n4fmezm6wRD/Khd6xgmeUgiGune24V3K7HzzWIEJE1Gsek4I8C7Lazjw2W2o18&#10;oUcVW5FCOJSooItxKKUMdUcWQ+YG4sQ1zluMCfpWao9jCrdGFnm+khZ7Tg0dDnToqP6t7laBvFbH&#10;cV0Zn7vvovkx59OlIafUYj7tv0BEmuJb/HKfdJpfFEt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r28AAAADdAAAADwAAAAAAAAAAAAAAAACYAgAAZHJzL2Rvd25y&#10;ZXYueG1sUEsFBgAAAAAEAAQA9QAAAIUDAAAAAA==&#10;" filled="f" stroked="f">
                  <v:textbox style="mso-fit-shape-to-text:t" inset="0,0,0,0">
                    <w:txbxContent>
                      <w:p w14:paraId="4B2236F0" w14:textId="77777777" w:rsidR="00863B41" w:rsidRDefault="00863B41" w:rsidP="00863B41">
                        <w:r>
                          <w:rPr>
                            <w:rFonts w:ascii="微软雅黑" w:eastAsia="微软雅黑" w:cs="微软雅黑"/>
                            <w:color w:val="000000"/>
                            <w:sz w:val="18"/>
                            <w:szCs w:val="18"/>
                          </w:rPr>
                          <w:t>-</w:t>
                        </w:r>
                      </w:p>
                    </w:txbxContent>
                  </v:textbox>
                </v:rect>
                <v:rect id="Rectangle 328" o:spid="_x0000_s1131" style="position:absolute;left:6489;top:12420;width:482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1rMAA&#10;AADdAAAADwAAAGRycy9kb3ducmV2LnhtbERPzWoCMRC+C32HMIXeNGsORVajFEHQ4sW1DzBsZn9o&#10;MlmS6G7f3ghCb/Px/c5mNzkr7hRi71nDclGAIK696bnV8HM9zFcgYkI2aD2Thj+KsNu+zTZYGj/y&#10;he5VakUO4Viihi6loZQy1h05jAs/EGeu8cFhyjC00gQcc7izUhXFp3TYc27ocKB9R/VvdXMa5LU6&#10;jKvKhsJ/q+ZsT8dLQ17rj/fpaw0i0ZT+xS/30eT5Sil4fpN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1rMAAAADdAAAADwAAAAAAAAAAAAAAAACYAgAAZHJzL2Rvd25y&#10;ZXYueG1sUEsFBgAAAAAEAAQA9QAAAIUDAAAAAA==&#10;" filled="f" stroked="f">
                  <v:textbox style="mso-fit-shape-to-text:t" inset="0,0,0,0">
                    <w:txbxContent>
                      <w:p w14:paraId="7AA2794A" w14:textId="77777777" w:rsidR="00863B41" w:rsidRDefault="00863B41" w:rsidP="00863B41">
                        <w:r>
                          <w:rPr>
                            <w:rFonts w:ascii="微软雅黑" w:eastAsia="微软雅黑" w:cs="微软雅黑"/>
                            <w:color w:val="000000"/>
                            <w:sz w:val="18"/>
                            <w:szCs w:val="18"/>
                          </w:rPr>
                          <w:t>standard</w:t>
                        </w:r>
                      </w:p>
                    </w:txbxContent>
                  </v:textbox>
                </v:rect>
                <v:rect id="Rectangle 329" o:spid="_x0000_s1132" style="position:absolute;left:1047;top:13322;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CvMEA&#10;AADdAAAADwAAAGRycy9kb3ducmV2LnhtbERPTYvCMBC9L/gfwgje1tQqu9I1iiiKV+3qXodmbIvN&#10;pDSxrf/eCMLe5vE+Z7HqTSVaalxpWcFkHIEgzqwuOVfwm+4+5yCcR9ZYWSYFD3KwWg4+Fpho2/GR&#10;2pPPRQhhl6CCwvs6kdJlBRl0Y1sTB+5qG4M+wCaXusEuhJtKxlH0JQ2WHBoKrGlTUHY73Y2Cy07X&#10;6XFT3S/r7313PWfbWfuXKjUa9usfEJ56/y9+uw86zI/jKby+CS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DwrzBAAAA3QAAAA8AAAAAAAAAAAAAAAAAmAIAAGRycy9kb3du&#10;cmV2LnhtbFBLBQYAAAAABAAEAPUAAACGAwAAAAA=&#10;" fillcolor="#92d050" stroked="f"/>
                <v:rect id="Rectangle 330" o:spid="_x0000_s1133" style="position:absolute;left:1047;top:13322;width:5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qv8MA&#10;AADdAAAADwAAAGRycy9kb3ducmV2LnhtbERPS2vCQBC+F/wPyxR6KXVjKFJSN1IFH0dN2/skO3nQ&#10;7GzMrjHtr3cFobf5+J6zWI6mFQP1rrGsYDaNQBAXVjdcKfj63Ly8gXAeWWNrmRT8koNlOnlYYKLt&#10;hY80ZL4SIYRdggpq77tESlfUZNBNbUccuNL2Bn2AfSV1j5cQbloZR9FcGmw4NNTY0bqm4ic7GwUH&#10;7YYob//K5z3v8t0pW33b7ajU0+P48Q7C0+j/xXf3Xof5cfwK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qv8MAAADdAAAADwAAAAAAAAAAAAAAAACYAgAAZHJzL2Rv&#10;d25yZXYueG1sUEsFBgAAAAAEAAQA9QAAAIgDAAAAAA==&#10;" filled="f" strokecolor="#1d1d1a" strokeweight=".7pt">
                  <v:stroke joinstyle="round"/>
                </v:rect>
                <v:rect id="Rectangle 331" o:spid="_x0000_s1134" style="position:absolute;left:2514;top:13722;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t2MAA&#10;AADdAAAADwAAAGRycy9kb3ducmV2LnhtbERP24rCMBB9F/yHMMK+aWrBRbpGEUFQ2RfrfsDQTC+Y&#10;TEoSbf17s7Cwb3M419nsRmvEk3zoHCtYLjIQxJXTHTcKfm7H+RpEiMgajWNS8KIAu+10ssFCu4Gv&#10;9CxjI1IIhwIVtDH2hZShasliWLieOHG18xZjgr6R2uOQwq2ReZZ9Sosdp4YWezq0VN3Lh1Ugb+Vx&#10;WJfGZ+6S19/mfLrW5JT6mI37LxCRxvgv/nOfdJqf5yv4/SadIL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t2MAAAADdAAAADwAAAAAAAAAAAAAAAACYAgAAZHJzL2Rvd25y&#10;ZXYueG1sUEsFBgAAAAAEAAQA9QAAAIUDAAAAAA==&#10;" filled="f" stroked="f">
                  <v:textbox style="mso-fit-shape-to-text:t" inset="0,0,0,0">
                    <w:txbxContent>
                      <w:p w14:paraId="4613FF7F" w14:textId="77777777" w:rsidR="00863B41" w:rsidRDefault="00863B41" w:rsidP="00863B41">
                        <w:r>
                          <w:rPr>
                            <w:rFonts w:ascii="微软雅黑" w:eastAsia="微软雅黑" w:cs="微软雅黑"/>
                            <w:color w:val="000000"/>
                            <w:sz w:val="18"/>
                            <w:szCs w:val="18"/>
                          </w:rPr>
                          <w:t>PHY</w:t>
                        </w:r>
                      </w:p>
                    </w:txbxContent>
                  </v:textbox>
                </v:rect>
                <v:rect id="Rectangle 332" o:spid="_x0000_s1135" style="position:absolute;left:19018;top:393;width:280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zr78A&#10;AADdAAAADwAAAGRycy9kb3ducmV2LnhtbERPzYrCMBC+C75DGGFvmtqDSDWKCIIre7HuAwzN9AeT&#10;SUmi7b69EYS9zcf3O9v9aI14kg+dYwXLRQaCuHK640bB7+00X4MIEVmjcUwK/ijAfjedbLHQbuAr&#10;PcvYiBTCoUAFbYx9IWWoWrIYFq4nTlztvMWYoG+k9jikcGtknmUrabHj1NBiT8eWqnv5sArkrTwN&#10;69L4zF3y+sd8n681OaW+ZuNhAyLSGP/FH/dZp/l5voL3N+kEuX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GrOvvwAAAN0AAAAPAAAAAAAAAAAAAAAAAJgCAABkcnMvZG93bnJl&#10;di54bWxQSwUGAAAAAAQABAD1AAAAhAMAAAAA&#10;" filled="f" stroked="f">
                  <v:textbox style="mso-fit-shape-to-text:t" inset="0,0,0,0">
                    <w:txbxContent>
                      <w:p w14:paraId="083D8F78" w14:textId="77777777" w:rsidR="00863B41" w:rsidRDefault="00863B41" w:rsidP="00863B41">
                        <w:r>
                          <w:rPr>
                            <w:rFonts w:ascii="微软雅黑" w:eastAsia="微软雅黑" w:cs="微软雅黑"/>
                            <w:b/>
                            <w:bCs/>
                            <w:color w:val="000000"/>
                            <w:sz w:val="18"/>
                            <w:szCs w:val="18"/>
                          </w:rPr>
                          <w:t xml:space="preserve">relay </w:t>
                        </w:r>
                      </w:p>
                    </w:txbxContent>
                  </v:textbox>
                </v:rect>
                <v:rect id="Rectangle 333" o:spid="_x0000_s1136" style="position:absolute;left:22155;top:393;width:154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YWNMAA&#10;AADdAAAADwAAAGRycy9kb3ducmV2LnhtbERPzYrCMBC+C75DGGFvmtqDK12jiCCo7MW6DzA00x9M&#10;JiWJtr69WVjY23x8v7PZjdaIJ/nQOVawXGQgiCunO24U/NyO8zWIEJE1Gsek4EUBdtvpZIOFdgNf&#10;6VnGRqQQDgUqaGPsCylD1ZLFsHA9ceJq5y3GBH0jtcchhVsj8yxbSYsdp4YWezq0VN3Lh1Ugb+Vx&#10;WJfGZ+6S19/mfLrW5JT6mI37LxCRxvgv/nOfdJqf55/w+006QW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YWNMAAAADdAAAADwAAAAAAAAAAAAAAAACYAgAAZHJzL2Rvd25y&#10;ZXYueG1sUEsFBgAAAAAEAAQA9QAAAIUDAAAAAA==&#10;" filled="f" stroked="f">
                  <v:textbox style="mso-fit-shape-to-text:t" inset="0,0,0,0">
                    <w:txbxContent>
                      <w:p w14:paraId="3CB5AA63" w14:textId="77777777" w:rsidR="00863B41" w:rsidRDefault="00863B41" w:rsidP="00863B41">
                        <w:r>
                          <w:rPr>
                            <w:rFonts w:ascii="微软雅黑" w:eastAsia="微软雅黑" w:cs="微软雅黑"/>
                            <w:b/>
                            <w:bCs/>
                            <w:color w:val="000000"/>
                            <w:sz w:val="18"/>
                            <w:szCs w:val="18"/>
                          </w:rPr>
                          <w:t>UE</w:t>
                        </w:r>
                      </w:p>
                    </w:txbxContent>
                  </v:textbox>
                </v:rect>
                <v:rect id="Rectangle 334" o:spid="_x0000_s1137" style="position:absolute;left:3282;top:355;width:48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CRsMA&#10;AADdAAAADwAAAGRycy9kb3ducmV2LnhtbESPzWrDMBCE74W+g9hCbo1cH0pwo4RSMLillzh5gMVa&#10;/1BpZSQ1dt++ewjktsvMzny7P67eqSvFNAU28LItQBF3wU48GLic6+cdqJSRLbrAZOCPEhwPjw97&#10;rGxY+ETXNg9KQjhVaGDMea60Tt1IHtM2zMSi9SF6zLLGQduIi4R7p8uieNUeJ5aGEWf6GKn7aX+9&#10;AX1u62XXuliEr7L/dp/NqadgzOZpfX8DlWnNd/PturGCX5aCK9/ICPrw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mCRsMAAADdAAAADwAAAAAAAAAAAAAAAACYAgAAZHJzL2Rv&#10;d25yZXYueG1sUEsFBgAAAAAEAAQA9QAAAIgDAAAAAA==&#10;" filled="f" stroked="f">
                  <v:textbox style="mso-fit-shape-to-text:t" inset="0,0,0,0">
                    <w:txbxContent>
                      <w:p w14:paraId="20566FDC" w14:textId="77777777" w:rsidR="00863B41" w:rsidRDefault="00863B41" w:rsidP="00863B41">
                        <w:r>
                          <w:rPr>
                            <w:rFonts w:ascii="微软雅黑" w:eastAsia="微软雅黑" w:cs="微软雅黑"/>
                            <w:b/>
                            <w:bCs/>
                            <w:color w:val="000000"/>
                            <w:sz w:val="18"/>
                            <w:szCs w:val="18"/>
                          </w:rPr>
                          <w:t>r</w:t>
                        </w:r>
                      </w:p>
                    </w:txbxContent>
                  </v:textbox>
                </v:rect>
                <v:rect id="Rectangle 335" o:spid="_x0000_s1138" style="position:absolute;left:3771;top:355;width:556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n3cAA&#10;AADdAAAADwAAAGRycy9kb3ducmV2LnhtbERPzYrCMBC+L/gOYYS9rak9iHaNIoKgshfrPsDQTH8w&#10;mZQk2vr2ZmHB23x8v7PejtaIB/nQOVYwn2UgiCunO24U/F4PX0sQISJrNI5JwZMCbDeTjzUW2g18&#10;oUcZG5FCOBSooI2xL6QMVUsWw8z1xImrnbcYE/SN1B6HFG6NzLNsIS12nBpa7GnfUnUr71aBvJaH&#10;YVkan7lzXv+Y0/FSk1PqczruvkFEGuNb/O8+6jQ/z1fw9006QW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n3cAAAADdAAAADwAAAAAAAAAAAAAAAACYAgAAZHJzL2Rvd25y&#10;ZXYueG1sUEsFBgAAAAAEAAQA9QAAAIUDAAAAAA==&#10;" filled="f" stroked="f">
                  <v:textbox style="mso-fit-shape-to-text:t" inset="0,0,0,0">
                    <w:txbxContent>
                      <w:p w14:paraId="2F0E00DF" w14:textId="77777777" w:rsidR="00863B41" w:rsidRDefault="00863B41" w:rsidP="00863B41">
                        <w:r>
                          <w:rPr>
                            <w:rFonts w:ascii="微软雅黑" w:eastAsia="微软雅黑" w:cs="微软雅黑"/>
                            <w:b/>
                            <w:bCs/>
                            <w:color w:val="000000"/>
                            <w:sz w:val="18"/>
                            <w:szCs w:val="18"/>
                          </w:rPr>
                          <w:t>emote UE</w:t>
                        </w:r>
                      </w:p>
                    </w:txbxContent>
                  </v:textbox>
                </v:rect>
                <v:shape id="Freeform 336" o:spid="_x0000_s1139" style="position:absolute;left:3263;top:15614;width:36589;height:3988;visibility:visible;mso-wrap-style:square;v-text-anchor:top" coordsize="5762,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D08cA&#10;AADdAAAADwAAAGRycy9kb3ducmV2LnhtbESP0U4CMRBF3034h2ZIfJOuaMAsFKJGozEkIvABw3bc&#10;XWinm7bC8vfOg4lvM7l37j0zX/beqRPF1AY2cDsqQBFXwbZcG9htX28eQKWMbNEFJgMXSrBcDK7m&#10;WNpw5i86bXKtJIRTiQaanLtS61Q15DGNQkcs2neIHrOssdY24lnCvdPjophojy1LQ4MdPTdUHTc/&#10;3sB6/7auXj7c6mlXTz/dfhIP95epMdfD/nEGKlOf/81/1+9W8Md3wi/fyAh6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jw9PHAAAA3QAAAA8AAAAAAAAAAAAAAAAAmAIAAGRy&#10;cy9kb3ducmV2LnhtbFBLBQYAAAAABAAEAPUAAACMAwAAAAA=&#10;" path="m76,105r,508l60,597r5642,l5686,613r,-512l5718,101r,527l45,628r,-523l76,105xm,125l60,5r60,120l,125xm5642,120l5702,r60,120l5642,120xe" fillcolor="#548235" strokecolor="#548235" strokeweight="0">
                  <v:path arrowok="t" o:connecttype="custom" o:connectlocs="48260,66675;48260,389255;38100,379095;3620770,379095;3610610,389255;3610610,64135;3630930,64135;3630930,398780;28575,398780;28575,66675;48260,66675;0,79375;38100,3175;76200,79375;0,79375;3582670,76200;3620770,0;3658870,76200;3582670,76200" o:connectangles="0,0,0,0,0,0,0,0,0,0,0,0,0,0,0,0,0,0,0"/>
                  <o:lock v:ext="edit" verticies="t"/>
                </v:shape>
                <v:rect id="Rectangle 337" o:spid="_x0000_s1140" style="position:absolute;left:21647;top:11137;width:5169;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2K+cIA&#10;AADdAAAADwAAAGRycy9kb3ducmV2LnhtbERPTYvCMBC9L/gfwgje1lSFZalGkYoiCMJWxevYjG21&#10;mZQm1vrvNwsL3ubxPme26EwlWmpcaVnBaBiBIM6sLjlXcDysP79BOI+ssbJMCl7kYDHvfcww1vbJ&#10;P9SmPhchhF2MCgrv61hKlxVk0A1tTRy4q20M+gCbXOoGnyHcVHIcRV/SYMmhocCakoKye/owCrrT&#10;5azXD0ObdnWk3W2fJvc2UWrQ75ZTEJ46/xb/u7c6zB9PRvD3TThB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Yr5wgAAAN0AAAAPAAAAAAAAAAAAAAAAAJgCAABkcnMvZG93&#10;bnJldi54bWxQSwUGAAAAAAQABAD1AAAAhwMAAAAA&#10;" fillcolor="#bdd7ee" stroked="f"/>
                <v:rect id="Rectangle 338" o:spid="_x0000_s1141" style="position:absolute;left:21647;top:11137;width:5169;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BjcMA&#10;AADdAAAADwAAAGRycy9kb3ducmV2LnhtbERPS2vCQBC+F/wPyxR6KXVjCl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lBjcMAAADdAAAADwAAAAAAAAAAAAAAAACYAgAAZHJzL2Rv&#10;d25yZXYueG1sUEsFBgAAAAAEAAQA9QAAAIgDAAAAAA==&#10;" filled="f" strokecolor="#1d1d1a" strokeweight=".7pt">
                  <v:stroke joinstyle="round"/>
                </v:rect>
                <v:rect id="Rectangle 339" o:spid="_x0000_s1142" style="position:absolute;left:22891;top:11544;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SG6sAA&#10;AADdAAAADwAAAGRycy9kb3ducmV2LnhtbERP24rCMBB9F/Yfwgj7pqkV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SG6sAAAADdAAAADwAAAAAAAAAAAAAAAACYAgAAZHJzL2Rvd25y&#10;ZXYueG1sUEsFBgAAAAAEAAQA9QAAAIUDAAAAAA==&#10;" filled="f" stroked="f">
                  <v:textbox style="mso-fit-shape-to-text:t" inset="0,0,0,0">
                    <w:txbxContent>
                      <w:p w14:paraId="47443C75" w14:textId="77777777" w:rsidR="00863B41" w:rsidRDefault="00863B41" w:rsidP="00863B41">
                        <w:r>
                          <w:rPr>
                            <w:rFonts w:ascii="微软雅黑" w:eastAsia="微软雅黑" w:cs="微软雅黑"/>
                            <w:color w:val="000000"/>
                            <w:sz w:val="18"/>
                            <w:szCs w:val="18"/>
                          </w:rPr>
                          <w:t>MAC</w:t>
                        </w:r>
                      </w:p>
                    </w:txbxContent>
                  </v:textbox>
                </v:rect>
                <v:rect id="Rectangle 340" o:spid="_x0000_s1143" style="position:absolute;left:21647;top:13322;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opYcMA&#10;AADdAAAADwAAAGRycy9kb3ducmV2LnhtbERP22rCQBB9F/yHZQTfdOOFItFVJKIUCkKjpa9jdpqk&#10;ZmdDdo3x791Cwbc5nOusNp2pREuNKy0rmIwjEMSZ1SXnCs6n/WgBwnlkjZVlUvAgB5t1v7fCWNs7&#10;f1Kb+lyEEHYxKii8r2MpXVaQQTe2NXHgfmxj0AfY5FI3eA/hppLTKHqTBksODQXWlBSUXdObUdB9&#10;Xb71/mbo0O7O9PF7TJNrmyg1HHTbJQhPnX+J/93vOsyfzubw9004Qa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opYcMAAADdAAAADwAAAAAAAAAAAAAAAACYAgAAZHJzL2Rv&#10;d25yZXYueG1sUEsFBgAAAAAEAAQA9QAAAIgDAAAAAA==&#10;" fillcolor="#bdd7ee" stroked="f"/>
                <v:rect id="Rectangle 341" o:spid="_x0000_s1144" style="position:absolute;left:21647;top:13322;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DZ+cMA&#10;AADdAAAADwAAAGRycy9kb3ducmV2LnhtbERPTWvCQBC9C/6HZQq9SN2oWErqKipUPWra3ifZMQnN&#10;zsbsGqO/3hWE3ubxPme26EwlWmpcaVnBaBiBIM6sLjlX8PP99fYBwnlkjZVlUnAlB4t5vzfDWNsL&#10;H6hNfC5CCLsYFRTe17GULivIoBvamjhwR9sY9AE2udQNXkK4qeQ4it6lwZJDQ4E1rQvK/pKzUbDX&#10;ro3S6nYc7Hibbk/J6tduOqVeX7rlJwhPnf8XP907HeaPJ1N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DZ+cMAAADdAAAADwAAAAAAAAAAAAAAAACYAgAAZHJzL2Rv&#10;d25yZXYueG1sUEsFBgAAAAAEAAQA9QAAAIgDAAAAAA==&#10;" filled="f" strokecolor="#1d1d1a" strokeweight=".7pt">
                  <v:stroke joinstyle="round"/>
                </v:rect>
                <v:rect id="Rectangle 342" o:spid="_x0000_s1145" style="position:absolute;left:23101;top:13722;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MlcsAA&#10;AADdAAAADwAAAGRycy9kb3ducmV2LnhtbERP24rCMBB9X/Afwiz4tqZbQa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MlcsAAAADdAAAADwAAAAAAAAAAAAAAAACYAgAAZHJzL2Rvd25y&#10;ZXYueG1sUEsFBgAAAAAEAAQA9QAAAIUDAAAAAA==&#10;" filled="f" stroked="f">
                  <v:textbox style="mso-fit-shape-to-text:t" inset="0,0,0,0">
                    <w:txbxContent>
                      <w:p w14:paraId="1FD03F5B" w14:textId="77777777" w:rsidR="00863B41" w:rsidRDefault="00863B41" w:rsidP="00863B41">
                        <w:r>
                          <w:rPr>
                            <w:rFonts w:ascii="微软雅黑" w:eastAsia="微软雅黑" w:cs="微软雅黑"/>
                            <w:color w:val="000000"/>
                            <w:sz w:val="18"/>
                            <w:szCs w:val="18"/>
                          </w:rPr>
                          <w:t>PHY</w:t>
                        </w:r>
                      </w:p>
                    </w:txbxContent>
                  </v:textbox>
                </v:rect>
                <v:rect id="Rectangle 343" o:spid="_x0000_s1146" style="position:absolute;left:21647;top:904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i3FsMA&#10;AADdAAAADwAAAGRycy9kb3ducmV2LnhtbERPTWvCQBC9C/6HZQRvulHBSnQViSiFgtBo6XXMTpPU&#10;7GzIrjH+e7dQ8DaP9zmrTWcq0VLjSssKJuMIBHFmdcm5gvNpP1qAcB5ZY2WZFDzIwWbd760w1vbO&#10;n9SmPhchhF2MCgrv61hKlxVk0I1tTRy4H9sY9AE2udQN3kO4qeQ0iubSYMmhocCakoKya3ozCrqv&#10;y7fe3wwd2t2ZPn6PaXJtE6WGg267BOGp8y/xv/tdh/nT2Rv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i3FsMAAADdAAAADwAAAAAAAAAAAAAAAACYAgAAZHJzL2Rv&#10;d25yZXYueG1sUEsFBgAAAAAEAAQA9QAAAIgDAAAAAA==&#10;" fillcolor="#bdd7ee" stroked="f"/>
                <v:rect id="Rectangle 344" o:spid="_x0000_s1147" style="position:absolute;left:21647;top:9048;width:516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2Z8UA&#10;AADdAAAADwAAAGRycy9kb3ducmV2LnhtbESPQW/CMAyF75P2HyJP4jJBOiY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XZnxQAAAN0AAAAPAAAAAAAAAAAAAAAAAJgCAABkcnMv&#10;ZG93bnJldi54bWxQSwUGAAAAAAQABAD1AAAAigMAAAAA&#10;" filled="f" strokecolor="#1d1d1a" strokeweight=".7pt">
                  <v:stroke joinstyle="round"/>
                </v:rect>
                <v:rect id="Rectangle 345" o:spid="_x0000_s1148" style="position:absolute;left:23196;top:9448;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xAMAA&#10;AADdAAAADwAAAGRycy9kb3ducmV2LnhtbERP22oCMRB9L/gPYQTfatYViq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yxAMAAAADdAAAADwAAAAAAAAAAAAAAAACYAgAAZHJzL2Rvd25y&#10;ZXYueG1sUEsFBgAAAAAEAAQA9QAAAIUDAAAAAA==&#10;" filled="f" stroked="f">
                  <v:textbox style="mso-fit-shape-to-text:t" inset="0,0,0,0">
                    <w:txbxContent>
                      <w:p w14:paraId="131B3A49" w14:textId="77777777" w:rsidR="00863B41" w:rsidRDefault="00863B41" w:rsidP="00863B41">
                        <w:r>
                          <w:rPr>
                            <w:rFonts w:ascii="微软雅黑" w:eastAsia="微软雅黑" w:cs="微软雅黑"/>
                            <w:color w:val="000000"/>
                            <w:sz w:val="18"/>
                            <w:szCs w:val="18"/>
                          </w:rPr>
                          <w:t>RLC</w:t>
                        </w:r>
                      </w:p>
                    </w:txbxContent>
                  </v:textbox>
                </v:rect>
                <v:rect id="Rectangle 346" o:spid="_x0000_s1149" style="position:absolute;left:31629;top:4279;width:10160;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JHMUA&#10;AADdAAAADwAAAGRycy9kb3ducmV2LnhtbESPQW/CMAyF75P2HyJP4jJBOjQhVAhoTBpwHGW7u41p&#10;qzVOabLS8evxYRI3W+/5vc/L9eAa1VMXas8GXiYJKOLC25pLA1/Hj/EcVIjIFhvPZOCPAqxXjw9L&#10;TK2/8IH6LJZKQjikaKCKsU21DkVFDsPEt8SinXznMMraldp2eJFw1+hpksy0w5qlocKW3isqfrJf&#10;Z+DThj7Jm+vpec+7fHfONt9+OxgzehreFqAiDfFu/r/eW8Gfvgq/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sQkcxQAAAN0AAAAPAAAAAAAAAAAAAAAAAJgCAABkcnMv&#10;ZG93bnJldi54bWxQSwUGAAAAAAQABAD1AAAAigMAAAAA&#10;" filled="f" strokecolor="#1d1d1a" strokeweight=".7pt">
                  <v:stroke joinstyle="round"/>
                </v:rect>
                <v:rect id="Rectangle 347" o:spid="_x0000_s1150" style="position:absolute;left:35198;top:4679;width:3035;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Oe8AA&#10;AADdAAAADwAAAGRycy9kb3ducmV2LnhtbERP24rCMBB9X/Afwgi+ralFFukaZVkQVHyx+gFDM72w&#10;yaQk0da/N4Kwb3M411lvR2vEnXzoHCtYzDMQxJXTHTcKrpfd5wpEiMgajWNS8KAA283kY42FdgOf&#10;6V7GRqQQDgUqaGPsCylD1ZLFMHc9ceJq5y3GBH0jtcchhVsj8yz7khY7Tg0t9vTbUvVX3qwCeSl3&#10;w6o0PnPHvD6Zw/5ck1NqNh1/vkFEGuO/+O3e6zQ/Xy7g9U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zOe8AAAADdAAAADwAAAAAAAAAAAAAAAACYAgAAZHJzL2Rvd25y&#10;ZXYueG1sUEsFBgAAAAAEAAQA9QAAAIUDAAAAAA==&#10;" filled="f" stroked="f">
                  <v:textbox style="mso-fit-shape-to-text:t" inset="0,0,0,0">
                    <w:txbxContent>
                      <w:p w14:paraId="1697CD27" w14:textId="77777777" w:rsidR="00863B41" w:rsidRDefault="00863B41" w:rsidP="00863B41">
                        <w:r>
                          <w:rPr>
                            <w:rFonts w:ascii="微软雅黑" w:eastAsia="微软雅黑" w:cs="微软雅黑"/>
                            <w:color w:val="000000"/>
                            <w:sz w:val="18"/>
                            <w:szCs w:val="18"/>
                          </w:rPr>
                          <w:t>PDCP</w:t>
                        </w:r>
                      </w:p>
                    </w:txbxContent>
                  </v:textbox>
                </v:rect>
                <v:rect id="Rectangle 348" o:spid="_x0000_s1151" style="position:absolute;left:31629;top:11137;width:516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ln88MA&#10;AADdAAAADwAAAGRycy9kb3ducmV2LnhtbERPTWvCQBC9C/0PyxR6002DiEQ3oaRYhELBNKXXMTtN&#10;UrOzIbvG9N+7gtDbPN7nbLPJdGKkwbWWFTwvIhDEldUt1wrKz918DcJ5ZI2dZVLwRw6y9GG2xUTb&#10;Cx9oLHwtQgi7BBU03veJlK5qyKBb2J44cD92MOgDHGqpB7yEcNPJOIpW0mDLoaHBnvKGqlNxNgqm&#10;r+O33p0NvY2vJb3/fhT5acyVenqcXjYgPE3+X3x373WYHy9juH0TT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ln88MAAADdAAAADwAAAAAAAAAAAAAAAACYAgAAZHJzL2Rv&#10;d25yZXYueG1sUEsFBgAAAAAEAAQA9QAAAIgDAAAAAA==&#10;" fillcolor="#bdd7ee" stroked="f"/>
                <v:rect id="Rectangle 349" o:spid="_x0000_s1152" style="position:absolute;left:31629;top:11137;width:5162;height:2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Xa8MA&#10;AADdAAAADwAAAGRycy9kb3ducmV2LnhtbERPS2vCQBC+C/6HZQq9SN34oJTUVVSoetS0vU+yYxKa&#10;nY3ZNUZ/vSsIvc3H95zZojOVaKlxpWUFo2EEgjizuuRcwc/319sHCOeRNVaWScGVHCzm/d4MY20v&#10;fKA28bkIIexiVFB4X8dSuqwgg25oa+LAHW1j0AfY5FI3eAnhppLjKHqXBksODQXWtC4o+0vORsFe&#10;uzZKq9txsONtuj0lq1+76ZR6femWnyA8df5f/HTvdJg/nk7g8U04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Xa8MAAADdAAAADwAAAAAAAAAAAAAAAACYAgAAZHJzL2Rv&#10;d25yZXYueG1sUEsFBgAAAAAEAAQA9QAAAIgDAAAAAA==&#10;" filled="f" strokecolor="#1d1d1a" strokeweight=".7pt">
                  <v:stroke joinstyle="round"/>
                </v:rect>
                <v:rect id="Rectangle 350" o:spid="_x0000_s1153" style="position:absolute;left:32873;top:11544;width:268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t48AA&#10;AADdAAAADwAAAGRycy9kb3ducmV2LnhtbERP24rCMBB9F/Yfwgj7pqlFFqlGEUFwxRerHzA00wsm&#10;k5JkbffvzYKwb3M419nsRmvEk3zoHCtYzDMQxJXTHTcK7rfjbAUiRGSNxjEp+KUAu+3HZIOFdgNf&#10;6VnGRqQQDgUqaGPsCylD1ZLFMHc9ceJq5y3GBH0jtcchhVsj8yz7khY7Tg0t9nRoqXqUP1aBvJXH&#10;YVUan7lzXl/M9+lak1Pqczru1yAijfFf/HafdJqfL5fw9006QW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tt48AAAADdAAAADwAAAAAAAAAAAAAAAACYAgAAZHJzL2Rvd25y&#10;ZXYueG1sUEsFBgAAAAAEAAQA9QAAAIUDAAAAAA==&#10;" filled="f" stroked="f">
                  <v:textbox style="mso-fit-shape-to-text:t" inset="0,0,0,0">
                    <w:txbxContent>
                      <w:p w14:paraId="58A60158" w14:textId="77777777" w:rsidR="00863B41" w:rsidRDefault="00863B41" w:rsidP="00863B41">
                        <w:r>
                          <w:rPr>
                            <w:rFonts w:ascii="微软雅黑" w:eastAsia="微软雅黑" w:cs="微软雅黑"/>
                            <w:color w:val="000000"/>
                            <w:sz w:val="18"/>
                            <w:szCs w:val="18"/>
                          </w:rPr>
                          <w:t>MAC</w:t>
                        </w:r>
                      </w:p>
                    </w:txbxContent>
                  </v:textbox>
                </v:rect>
                <v:rect id="Rectangle 351" o:spid="_x0000_s1154" style="position:absolute;left:31629;top:13322;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h8MA&#10;AADdAAAADwAAAGRycy9kb3ducmV2LnhtbERPTWvCQBC9C/6HZQRvulG0SHQViSiFgtBo6XXMTpPU&#10;7GzIrjH+e7dQ8DaP9zmrTWcq0VLjSssKJuMIBHFmdcm5gvNpP1qAcB5ZY2WZFDzIwWbd760w1vbO&#10;n9SmPhchhF2MCgrv61hKlxVk0I1tTRy4H9sY9AE2udQN3kO4qeQ0it6kwZJDQ4E1JQVl1/RmFHRf&#10;l2+9vxk6tLszffwe0+TaJkoNB912CcJT51/if/e7DvOnszn8fRNOk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D/h8MAAADdAAAADwAAAAAAAAAAAAAAAACYAgAAZHJzL2Rv&#10;d25yZXYueG1sUEsFBgAAAAAEAAQA9QAAAIgDAAAAAA==&#10;" fillcolor="#bdd7ee" stroked="f"/>
                <v:rect id="Rectangle 352" o:spid="_x0000_s1155" style="position:absolute;left:31629;top:13322;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088MA&#10;AADdAAAADwAAAGRycy9kb3ducmV2LnhtbERPTWvCQBC9F/wPywheSt00lCCpq9SCJsc26n3Mjklo&#10;djZm15j213cLBW/zeJ+zXI+mFQP1rrGs4HkegSAurW64UnDYb58WIJxH1thaJgXf5GC9mjwsMdX2&#10;xp80FL4SIYRdigpq77tUSlfWZNDNbUccuLPtDfoA+0rqHm8h3LQyjqJEGmw4NNTY0XtN5VdxNQo+&#10;tBuiU/tzfsw5O2WXYnO0u1Gp2XR8ewXhafR38b8712F+/JL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Q088MAAADdAAAADwAAAAAAAAAAAAAAAACYAgAAZHJzL2Rv&#10;d25yZXYueG1sUEsFBgAAAAAEAAQA9QAAAIgDAAAAAA==&#10;" filled="f" strokecolor="#1d1d1a" strokeweight=".7pt">
                  <v:stroke joinstyle="round"/>
                </v:rect>
                <v:rect id="Rectangle 353" o:spid="_x0000_s1156" style="position:absolute;left:33083;top:13722;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nzlMAA&#10;AADdAAAADwAAAGRycy9kb3ducmV2LnhtbERP22oCMRB9F/yHMIJvmnWRVlajiCDY0hdXP2DYzF4w&#10;mSxJdLd/3xQKfZvDuc7uMFojXuRD51jBapmBIK6c7rhRcL+dFxsQISJrNI5JwTcFOOynkx0W2g18&#10;pVcZG5FCOBSooI2xL6QMVUsWw9L1xImrnbcYE/SN1B6HFG6NzLPsTVrsODW02NOppepRPq0CeSvP&#10;w6Y0PnOfef1lPi7XmpxS89l43IKINMZ/8Z/7otP8fP0O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onzlMAAAADdAAAADwAAAAAAAAAAAAAAAACYAgAAZHJzL2Rvd25y&#10;ZXYueG1sUEsFBgAAAAAEAAQA9QAAAIUDAAAAAA==&#10;" filled="f" stroked="f">
                  <v:textbox style="mso-fit-shape-to-text:t" inset="0,0,0,0">
                    <w:txbxContent>
                      <w:p w14:paraId="738E854D" w14:textId="77777777" w:rsidR="00863B41" w:rsidRDefault="00863B41" w:rsidP="00863B41">
                        <w:r>
                          <w:rPr>
                            <w:rFonts w:ascii="微软雅黑" w:eastAsia="微软雅黑" w:cs="微软雅黑"/>
                            <w:color w:val="000000"/>
                            <w:sz w:val="18"/>
                            <w:szCs w:val="18"/>
                          </w:rPr>
                          <w:t>PHY</w:t>
                        </w:r>
                      </w:p>
                    </w:txbxContent>
                  </v:textbox>
                </v:rect>
                <v:rect id="Rectangle 354" o:spid="_x0000_s1157" style="position:absolute;left:31629;top:9004;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FQGcUA&#10;AADdAAAADwAAAGRycy9kb3ducmV2LnhtbESPQWvCQBCF74X+h2UKvdVNRaREVykRRSgUGhWvY3ZM&#10;otnZkF1j+u+dQ6G3Gd6b976ZLwfXqJ66UHs28D5KQBEX3tZcGtjv1m8foEJEtth4JgO/FGC5eH6a&#10;Y2r9nX+oz2OpJIRDigaqGNtU61BU5DCMfEss2tl3DqOsXalth3cJd40eJ8lUO6xZGipsKauouOY3&#10;Z2A4nI52fXO06Vd7+rp859m1z4x5fRk+Z6AiDfHf/He9tYI/ngiu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VAZxQAAAN0AAAAPAAAAAAAAAAAAAAAAAJgCAABkcnMv&#10;ZG93bnJldi54bWxQSwUGAAAAAAQABAD1AAAAigMAAAAA&#10;" fillcolor="#bdd7ee" stroked="f"/>
                <v:rect id="Rectangle 355" o:spid="_x0000_s1158" style="position:absolute;left:31629;top:9004;width:516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uggcMA&#10;AADdAAAADwAAAGRycy9kb3ducmV2LnhtbERPTWvCQBC9C/6HZQq9SN0oIm3qKipUPWra3ifZMQnN&#10;zsbsGqO/3hWE3ubxPme26EwlWmpcaVnBaBiBIM6sLjlX8PP99fYOwnlkjZVlUnAlB4t5vzfDWNsL&#10;H6hNfC5CCLsYFRTe17GULivIoBvamjhwR9sY9AE2udQNXkK4qeQ4iqbSYMmhocCa1gVlf8nZKNhr&#10;10ZpdTsOdrxNt6dk9Ws3nVKvL93yE4Snzv+Ln+6dDvPHkw94fBNO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uggcMAAADdAAAADwAAAAAAAAAAAAAAAACYAgAAZHJzL2Rv&#10;d25yZXYueG1sUEsFBgAAAAAEAAQA9QAAAIgDAAAAAA==&#10;" filled="f" strokecolor="#1d1d1a" strokeweight=".7pt">
                  <v:stroke joinstyle="round"/>
                </v:rect>
                <v:rect id="Rectangle 356" o:spid="_x0000_s1159" style="position:absolute;left:33178;top:9404;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n9PcQA&#10;AADdAAAADwAAAGRycy9kb3ducmV2LnhtbESPzWoDMQyE74W8g1Ght8bbhZawjRNCIJCGXrLJA4i1&#10;9ofa8mI72e3bR4dCbxIzmvm03s7eqTvFNAQ28LYsQBE3wQ7cGbheDq8rUCkjW3SBycAvJdhuFk9r&#10;rGyY+Ez3OndKQjhVaKDPeay0Tk1PHtMyjMSitSF6zLLGTtuIk4R7p8ui+NAeB5aGHkfa99T81Ddv&#10;QF/qw7SqXSzCqWy/3dfx3FIw5uV53n2CyjTnf/Pf9dEKfvku/PKNjK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5/T3EAAAA3QAAAA8AAAAAAAAAAAAAAAAAmAIAAGRycy9k&#10;b3ducmV2LnhtbFBLBQYAAAAABAAEAPUAAACJAwAAAAA=&#10;" filled="f" stroked="f">
                  <v:textbox style="mso-fit-shape-to-text:t" inset="0,0,0,0">
                    <w:txbxContent>
                      <w:p w14:paraId="3D9CD03C" w14:textId="77777777" w:rsidR="00863B41" w:rsidRDefault="00863B41" w:rsidP="00863B41">
                        <w:r>
                          <w:rPr>
                            <w:rFonts w:ascii="微软雅黑" w:eastAsia="微软雅黑" w:cs="微软雅黑"/>
                            <w:color w:val="000000"/>
                            <w:sz w:val="18"/>
                            <w:szCs w:val="18"/>
                          </w:rPr>
                          <w:t>RLC</w:t>
                        </w:r>
                      </w:p>
                    </w:txbxContent>
                  </v:textbox>
                </v:rect>
                <v:rect id="Rectangle 357" o:spid="_x0000_s1160" style="position:absolute;left:36887;top:11125;width:5162;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uKLcMA&#10;AADdAAAADwAAAGRycy9kb3ducmV2LnhtbERPS2vCQBC+F/oflin01mwM1ZbUVcSS4jXG2uuQHZPQ&#10;7GzIbh79911B8DYf33PW29m0YqTeNZYVLKIYBHFpdcOVglORvbyDcB5ZY2uZFPyRg+3m8WGNqbYT&#10;5zQefSVCCLsUFdTed6mUrqzJoItsRxy4i+0N+gD7SuoepxBuWpnE8UoabDg01NjRvqby9zgYBedM&#10;d0W+b4fz7u1runyXn6/jT6HU89O8+wDhafZ38c190GF+slzA9Ztwgt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uKLcMAAADdAAAADwAAAAAAAAAAAAAAAACYAgAAZHJzL2Rv&#10;d25yZXYueG1sUEsFBgAAAAAEAAQA9QAAAIgDAAAAAA==&#10;" fillcolor="#92d050" stroked="f"/>
                <v:rect id="Rectangle 358" o:spid="_x0000_s1161" style="position:absolute;left:36887;top:11125;width:5162;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akLcMA&#10;AADdAAAADwAAAGRycy9kb3ducmV2LnhtbERPS2vCQBC+F/wPyxR6KXVjoFJSN1IFH0dN2/skO3nQ&#10;7GzMrjHtr3cFobf5+J6zWI6mFQP1rrGsYDaNQBAXVjdcKfj63Ly8gXAeWWNrmRT8koNlOnlYYKLt&#10;hY80ZL4SIYRdggpq77tESlfUZNBNbUccuNL2Bn2AfSV1j5cQbloZR9FcGmw4NNTY0bqm4ic7GwUH&#10;7YYob//K5z3v8t0pW33b7ajU0+P48Q7C0+j/xXf3Xof58WsMt2/CC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akLcMAAADdAAAADwAAAAAAAAAAAAAAAACYAgAAZHJzL2Rv&#10;d25yZXYueG1sUEsFBgAAAAAEAAQA9QAAAIgDAAAAAA==&#10;" filled="f" strokecolor="#1d1d1a" strokeweight=".7pt">
                  <v:stroke joinstyle="round"/>
                </v:rect>
                <v:rect id="Rectangle 359" o:spid="_x0000_s1162" style="position:absolute;left:38125;top:11531;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jSsAA&#10;AADdAAAADwAAAGRycy9kb3ducmV2LnhtbERP22oCMRB9F/yHMIJvmnWlRVajiCDY0hdXP2DYzF4w&#10;mSxJdLd/3xQKfZvDuc7uMFojXuRD51jBapmBIK6c7rhRcL+dFxsQISJrNI5JwTcFOOynkx0W2g18&#10;pVcZG5FCOBSooI2xL6QMVUsWw9L1xImrnbcYE/SN1B6HFG6NzLPsXVrsODW02NOppepRPq0CeSvP&#10;w6Y0PnOfef1lPi7XmpxS89l43IKINMZ/8Z/7otP8/G0Nv9+kE+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tjSsAAAADdAAAADwAAAAAAAAAAAAAAAACYAgAAZHJzL2Rvd25y&#10;ZXYueG1sUEsFBgAAAAAEAAQA9QAAAIUDAAAAAA==&#10;" filled="f" stroked="f">
                  <v:textbox style="mso-fit-shape-to-text:t" inset="0,0,0,0">
                    <w:txbxContent>
                      <w:p w14:paraId="43ED71FA" w14:textId="77777777" w:rsidR="00863B41" w:rsidRDefault="00863B41" w:rsidP="00863B41">
                        <w:r>
                          <w:rPr>
                            <w:rFonts w:ascii="微软雅黑" w:eastAsia="微软雅黑" w:cs="微软雅黑"/>
                            <w:color w:val="000000"/>
                            <w:sz w:val="18"/>
                            <w:szCs w:val="18"/>
                          </w:rPr>
                          <w:t>MAC</w:t>
                        </w:r>
                      </w:p>
                    </w:txbxContent>
                  </v:textbox>
                </v:rect>
                <v:rect id="Rectangle 360" o:spid="_x0000_s1163" style="position:absolute;left:36887;top:13290;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ptcMA&#10;AADdAAAADwAAAGRycy9kb3ducmV2LnhtbERPS2uDQBC+F/oflinkVtdK+sBkI2JJ6DUxTa+DO1GJ&#10;OyvuRs2/zxYKvc3H95x1NptOjDS41rKClygGQVxZ3XKt4Fhunz9AOI+ssbNMCm7kINs8Pqwx1Xbi&#10;PY0HX4sQwi5FBY33fSqlqxoy6CLbEwfubAeDPsChlnrAKYSbTiZx/CYNthwaGuypaKi6HK5GwWmr&#10;+3JfdNdT/r6bzt/V53L8KZVaPM35CoSn2f+L/9xfOsxPXpfw+004QW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wptcMAAADdAAAADwAAAAAAAAAAAAAAAACYAgAAZHJzL2Rv&#10;d25yZXYueG1sUEsFBgAAAAAEAAQA9QAAAIgDAAAAAA==&#10;" fillcolor="#92d050" stroked="f"/>
                <v:rect id="Rectangle 361" o:spid="_x0000_s1164" style="position:absolute;left:36887;top:13290;width:5162;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88WcIA&#10;AADdAAAADwAAAGRycy9kb3ducmV2LnhtbERPS4vCMBC+C/6HMIIX0XQFF6lG0QUfx7XqfWzGtthM&#10;ahNrd3/9RljwNh/fc+bL1pSiodoVlhV8jCIQxKnVBWcKTsfNcArCeWSNpWVS8EMOlotuZ46xtk8+&#10;UJP4TIQQdjEqyL2vYildmpNBN7IVceCutjboA6wzqWt8hnBTynEUfUqDBYeGHCv6yim9JQ+j4Fu7&#10;JrqUv9fBnneX3T1Zn+22Varfa1czEJ5a/xb/u/c6zB9PJvD6Jp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HzxZwgAAAN0AAAAPAAAAAAAAAAAAAAAAAJgCAABkcnMvZG93&#10;bnJldi54bWxQSwUGAAAAAAQABAD1AAAAhwMAAAAA&#10;" filled="f" strokecolor="#1d1d1a" strokeweight=".7pt">
                  <v:stroke joinstyle="round"/>
                </v:rect>
                <v:rect id="Rectangle 362" o:spid="_x0000_s1165" style="position:absolute;left:38341;top:13690;width:227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zA0sAA&#10;AADdAAAADwAAAGRycy9kb3ducmV2LnhtbERP24rCMBB9X/Afwiz4tqZbUKQaZVkQVPbF6gcMzfSC&#10;yaQk0da/NwuCb3M411lvR2vEnXzoHCv4nmUgiCunO24UXM67ryWIEJE1Gsek4EEBtpvJxxoL7QY+&#10;0b2MjUghHApU0MbYF1KGqiWLYeZ64sTVzluMCfpGao9DCrdG5lm2kBY7Tg0t9vTbUnUtb1aBPJe7&#10;YVkan7ljXv+Zw/5Uk1Nq+jn+rEBEGuNb/HLvdZqfzx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zA0sAAAADdAAAADwAAAAAAAAAAAAAAAACYAgAAZHJzL2Rvd25y&#10;ZXYueG1sUEsFBgAAAAAEAAQA9QAAAIUDAAAAAA==&#10;" filled="f" stroked="f">
                  <v:textbox style="mso-fit-shape-to-text:t" inset="0,0,0,0">
                    <w:txbxContent>
                      <w:p w14:paraId="073A580B" w14:textId="77777777" w:rsidR="00863B41" w:rsidRDefault="00863B41" w:rsidP="00863B41">
                        <w:r>
                          <w:rPr>
                            <w:rFonts w:ascii="微软雅黑" w:eastAsia="微软雅黑" w:cs="微软雅黑"/>
                            <w:color w:val="000000"/>
                            <w:sz w:val="18"/>
                            <w:szCs w:val="18"/>
                          </w:rPr>
                          <w:t>PHY</w:t>
                        </w:r>
                      </w:p>
                    </w:txbxContent>
                  </v:textbox>
                </v:rect>
                <v:rect id="Rectangle 363" o:spid="_x0000_s1166" style="position:absolute;left:36887;top:9023;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3wsEA&#10;AADdAAAADwAAAGRycy9kb3ducmV2LnhtbERPS4vCMBC+C/6HMII3TRV3lWoUUZS9an1ch2Zsi82k&#10;NLGt/94sLOxtPr7nrDadKUVDtSssK5iMIxDEqdUFZwouyWG0AOE8ssbSMil4k4PNut9bYaxtyydq&#10;zj4TIYRdjApy76tYSpfmZNCNbUUcuIetDfoA60zqGtsQbko5jaJvabDg0JBjRbuc0uf5ZRTcDrpK&#10;TrvyddvOj+3jmu5nzT1RajjotksQnjr/L/5z/+gwf/o1h99vwgly/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8LBAAAA3QAAAA8AAAAAAAAAAAAAAAAAmAIAAGRycy9kb3du&#10;cmV2LnhtbFBLBQYAAAAABAAEAPUAAACGAwAAAAA=&#10;" fillcolor="#92d050" stroked="f"/>
                <v:rect id="Rectangle 364" o:spid="_x0000_s1167" style="position:absolute;left:36887;top:9023;width:516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6Tx8UA&#10;AADdAAAADwAAAGRycy9kb3ducmV2LnhtbESPQW/CMAyF75P2HyJP4jJBOqQhVAhoTBpwHGW7u41p&#10;qzVOabLS8evxYRI3W+/5vc/L9eAa1VMXas8GXiYJKOLC25pLA1/Hj/EcVIjIFhvPZOCPAqxXjw9L&#10;TK2/8IH6LJZKQjikaKCKsU21DkVFDsPEt8SinXznMMraldp2eJFw1+hpksy0w5qlocKW3isqfrJf&#10;Z+DThj7Jm+vpec+7fHfONt9+OxgzehreFqAiDfFu/r/eW8GfvgqufCMj6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HpPHxQAAAN0AAAAPAAAAAAAAAAAAAAAAAJgCAABkcnMv&#10;ZG93bnJldi54bWxQSwUGAAAAAAQABAD1AAAAigMAAAAA&#10;" filled="f" strokecolor="#1d1d1a" strokeweight=".7pt">
                  <v:stroke joinstyle="round"/>
                </v:rect>
                <v:rect id="Rectangle 365" o:spid="_x0000_s1168" style="position:absolute;left:38430;top:9417;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NUoMAA&#10;AADdAAAADwAAAGRycy9kb3ducmV2LnhtbERP22oCMRB9L/gPYQTfatYFi65GEUHQ0hdXP2DYzF4w&#10;mSxJ6m7/3hQKfZvDuc52P1ojnuRD51jBYp6BIK6c7rhRcL+d3lcgQkTWaByTgh8KsN9N3rZYaDfw&#10;lZ5lbEQK4VCggjbGvpAyVC1ZDHPXEyeudt5iTNA3UnscUrg1Ms+yD2mx49TQYk/HlqpH+W0VyFt5&#10;Glal8Zn7zOsvczlfa3JKzabjYQMi0hj/xX/us07z8+Uafr9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NUoMAAAADdAAAADwAAAAAAAAAAAAAAAACYAgAAZHJzL2Rvd25y&#10;ZXYueG1sUEsFBgAAAAAEAAQA9QAAAIUDAAAAAA==&#10;" filled="f" stroked="f">
                  <v:textbox style="mso-fit-shape-to-text:t" inset="0,0,0,0">
                    <w:txbxContent>
                      <w:p w14:paraId="645057C4" w14:textId="77777777" w:rsidR="00863B41" w:rsidRDefault="00863B41" w:rsidP="00863B41">
                        <w:r>
                          <w:rPr>
                            <w:rFonts w:ascii="微软雅黑" w:eastAsia="微软雅黑" w:cs="微软雅黑"/>
                            <w:color w:val="000000"/>
                            <w:sz w:val="18"/>
                            <w:szCs w:val="18"/>
                          </w:rPr>
                          <w:t>RLC</w:t>
                        </w:r>
                      </w:p>
                    </w:txbxContent>
                  </v:textbox>
                </v:rect>
                <v:rect id="Rectangle 366" o:spid="_x0000_s1169" style="position:absolute;left:990;top:4279;width:10484;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VfMUA&#10;AADdAAAADwAAAGRycy9kb3ducmV2LnhtbESPzW7CQAyE75V4h5Ur9VI1GzigKmVBFKnAkQa4m6zz&#10;I7LeNLsNaZ8eHyr1ZmvGM58Xq9G1aqA+NJ4NTJMUFHHhbcOVgdPx4+UVVIjIFlvPZOCHAqyWk4cF&#10;Ztbf+JOGPFZKQjhkaKCOscu0DkVNDkPiO2LRSt87jLL2lbY93iTctXqWpnPtsGFpqLGjTU3FNf92&#10;Bg42DOml/S2f97y77L7y97PfjsY8PY7rN1CRxvhv/rveW8GfzYVfvpER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BFV8xQAAAN0AAAAPAAAAAAAAAAAAAAAAAJgCAABkcnMv&#10;ZG93bnJldi54bWxQSwUGAAAAAAQABAD1AAAAigMAAAAA&#10;" filled="f" strokecolor="#1d1d1a" strokeweight=".7pt">
                  <v:stroke joinstyle="round"/>
                </v:rect>
                <v:rect id="Rectangle 367" o:spid="_x0000_s1170" style="position:absolute;left:4711;top:4679;width:3036;height:2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mSG78A&#10;AADdAAAADwAAAGRycy9kb3ducmV2LnhtbERPzYrCMBC+C75DGGFvmtqDSDWKCILKXqz7AEMz/cFk&#10;UpJo69ubhYW9zcf3O9v9aI14kQ+dYwXLRQaCuHK640bBz/00X4MIEVmjcUwK3hRgv5tOtlhoN/CN&#10;XmVsRArhUKCCNsa+kDJULVkMC9cTJ6523mJM0DdSexxSuDUyz7KVtNhxamixp2NL1aN8WgXyXp6G&#10;dWl85q55/W0u51tNTqmv2XjYgIg0xn/xn/us0/x8tYTfb9IJcvc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mZIbvwAAAN0AAAAPAAAAAAAAAAAAAAAAAJgCAABkcnMvZG93bnJl&#10;di54bWxQSwUGAAAAAAQABAD1AAAAhAMAAAAA&#10;" filled="f" stroked="f">
                  <v:textbox style="mso-fit-shape-to-text:t" inset="0,0,0,0">
                    <w:txbxContent>
                      <w:p w14:paraId="7943D5C3" w14:textId="77777777" w:rsidR="00863B41" w:rsidRDefault="00863B41" w:rsidP="00863B41">
                        <w:r>
                          <w:rPr>
                            <w:rFonts w:ascii="微软雅黑" w:eastAsia="微软雅黑" w:cs="微软雅黑"/>
                            <w:color w:val="000000"/>
                            <w:sz w:val="18"/>
                            <w:szCs w:val="18"/>
                          </w:rPr>
                          <w:t>PDCP</w:t>
                        </w:r>
                      </w:p>
                    </w:txbxContent>
                  </v:textbox>
                </v:rect>
                <v:rect id="Rectangle 368" o:spid="_x0000_s1171" style="position:absolute;left:1047;top:11156;width:5182;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Xe58EA&#10;AADdAAAADwAAAGRycy9kb3ducmV2LnhtbERPTYvCMBC9C/sfwgh709QiulSjiIviVavd69CMbbGZ&#10;lCa23X9vFha8zeN9zno7mFp01LrKsoLZNAJBnFtdcaHgmh4mXyCcR9ZYWyYFv+Rgu/kYrTHRtucz&#10;dRdfiBDCLkEFpfdNIqXLSzLoprYhDtzdtgZ9gG0hdYt9CDe1jKNoIQ1WHBpKbGhfUv64PI2C7KCb&#10;9Lyvn9lueezvt/x73v2kSn2Oh90KhKfBv8X/7pMO8+NFDH/fhBP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l3ufBAAAA3QAAAA8AAAAAAAAAAAAAAAAAmAIAAGRycy9kb3du&#10;cmV2LnhtbFBLBQYAAAAABAAEAPUAAACGAwAAAAA=&#10;" fillcolor="#92d050" stroked="f"/>
                <v:rect id="Rectangle 369" o:spid="_x0000_s1172" style="position:absolute;left:1047;top:11156;width:5182;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LC8MA&#10;AADdAAAADwAAAGRycy9kb3ducmV2LnhtbERPTWvCQBC9F/wPywheSt00hSCpq9SCJsc26n3Mjklo&#10;djZm15j213cLBW/zeJ+zXI+mFQP1rrGs4HkegSAurW64UnDYb58WIJxH1thaJgXf5GC9mjwsMdX2&#10;xp80FL4SIYRdigpq77tUSlfWZNDNbUccuLPtDfoA+0rqHm8h3LQyjqJEGmw4NNTY0XtN5VdxNQo+&#10;tBuiU/tzfsw5O2WXYnO0u1Gp2XR8ewXhafR38b8712F+nLzA3zfh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bLC8MAAADdAAAADwAAAAAAAAAAAAAAAACYAgAAZHJzL2Rv&#10;d25yZXYueG1sUEsFBgAAAAAEAAQA9QAAAIgDAAAAAA==&#10;" filled="f" strokecolor="#1d1d1a" strokeweight=".7pt">
                  <v:stroke joinstyle="round"/>
                </v:rect>
                <v:rect id="Rectangle 370" o:spid="_x0000_s1173" style="position:absolute;left:2298;top:11557;width:268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4xg8AA&#10;AADdAAAADwAAAGRycy9kb3ducmV2LnhtbERP24rCMBB9X/Afwiz4tqZbRKQaZVkQVPbF6gcMzfSC&#10;yaQk0da/NwuCb3M411lvR2vEnXzoHCv4nmUgiCunO24UXM67ryWIEJE1Gsek4EEBtpvJxxoL7QY+&#10;0b2MjUghHApU0MbYF1KGqiWLYeZ64sTVzluMCfpGao9DCrdG5lm2kBY7Tg0t9vTbUnUtb1aBPJe7&#10;YVkan7ljXv+Zw/5Uk1Nq+jn+rEBEGuNb/HLvdZqfL+b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4xg8AAAADdAAAADwAAAAAAAAAAAAAAAACYAgAAZHJzL2Rvd25y&#10;ZXYueG1sUEsFBgAAAAAEAAQA9QAAAIUDAAAAAA==&#10;" filled="f" stroked="f">
                  <v:textbox style="mso-fit-shape-to-text:t" inset="0,0,0,0">
                    <w:txbxContent>
                      <w:p w14:paraId="3A6C98B2" w14:textId="77777777" w:rsidR="00863B41" w:rsidRDefault="00863B41" w:rsidP="00863B41">
                        <w:r>
                          <w:rPr>
                            <w:rFonts w:ascii="微软雅黑" w:eastAsia="微软雅黑" w:cs="微软雅黑"/>
                            <w:color w:val="000000"/>
                            <w:sz w:val="18"/>
                            <w:szCs w:val="18"/>
                          </w:rPr>
                          <w:t>MAC</w:t>
                        </w:r>
                      </w:p>
                    </w:txbxContent>
                  </v:textbox>
                </v:rect>
                <v:rect id="Rectangle 371" o:spid="_x0000_s1174" style="position:absolute;left:1047;top:9023;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Gk8MA&#10;AADdAAAADwAAAGRycy9kb3ducmV2LnhtbERPS2vCQBC+F/wPywi91Y3SakldQ1AivWrUXofsmIRm&#10;Z0N28/DfdwuF3ubje842mUwjBupcbVnBchGBIC6srrlUcMmzl3cQziNrbCyTggc5SHazpy3G2o58&#10;ouHsSxFC2MWooPK+jaV0RUUG3cK2xIG7286gD7Arpe5wDOGmkasoWkuDNYeGClvaV1R8n3uj4Jbp&#10;Nj/tm/6Wbo7j/VocXoevXKnn+ZR+gPA0+X/xn/tTh/mr9Rv8fhNO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xGk8MAAADdAAAADwAAAAAAAAAAAAAAAACYAgAAZHJzL2Rv&#10;d25yZXYueG1sUEsFBgAAAAAEAAQA9QAAAIgDAAAAAA==&#10;" fillcolor="#92d050" stroked="f"/>
                <v:rect id="Rectangle 372" o:spid="_x0000_s1175" style="position:absolute;left:1047;top:9023;width:518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ok8MA&#10;AADdAAAADwAAAGRycy9kb3ducmV2LnhtbERPTW+CQBC9N/E/bMbES6NLOZCGuhptUuFoaXsf2RGI&#10;7CxlV0B/fbdJk97m5X3OejuZVgzUu8aygqdVBIK4tLrhSsHnx9vyGYTzyBpby6TgRg62m9nDGlNt&#10;R36nofCVCCHsUlRQe9+lUrqyJoNuZTviwJ1tb9AH2FdS9ziGcNPKOIoSabDh0FBjR681lZfiahQc&#10;tRuiU3s/P+acnbLvYv9lD5NSi/m0ewHhafL/4j93rsP8OEng95tw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Fok8MAAADdAAAADwAAAAAAAAAAAAAAAACYAgAAZHJzL2Rv&#10;d25yZXYueG1sUEsFBgAAAAAEAAQA9QAAAIgDAAAAAA==&#10;" filled="f" strokecolor="#1d1d1a" strokeweight=".7pt">
                  <v:stroke joinstyle="round"/>
                </v:rect>
                <v:rect id="Rectangle 373" o:spid="_x0000_s1176" style="position:absolute;left:2603;top:9417;width:210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yv9MAA&#10;AADdAAAADwAAAGRycy9kb3ducmV2LnhtbERPzYrCMBC+C/sOYYS9aWoPrlSjiCC44sXqAwzN9AeT&#10;SUmytvv2ZkHY23x8v7PZjdaIJ/nQOVawmGcgiCunO24U3G/H2QpEiMgajWNS8EsBdtuPyQYL7Qa+&#10;0rOMjUghHApU0MbYF1KGqiWLYe564sTVzluMCfpGao9DCrdG5lm2lBY7Tg0t9nRoqXqUP1aBvJXH&#10;YVUan7lzXl/M9+lak1Pqczru1yAijfFf/HafdJqfL7/g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yv9MAAAADdAAAADwAAAAAAAAAAAAAAAACYAgAAZHJzL2Rvd25y&#10;ZXYueG1sUEsFBgAAAAAEAAQA9QAAAIUDAAAAAA==&#10;" filled="f" stroked="f">
                  <v:textbox style="mso-fit-shape-to-text:t" inset="0,0,0,0">
                    <w:txbxContent>
                      <w:p w14:paraId="732AAC11" w14:textId="77777777" w:rsidR="00863B41" w:rsidRDefault="00863B41" w:rsidP="00863B41">
                        <w:r>
                          <w:rPr>
                            <w:rFonts w:ascii="微软雅黑" w:eastAsia="微软雅黑" w:cs="微软雅黑"/>
                            <w:color w:val="000000"/>
                            <w:sz w:val="18"/>
                            <w:szCs w:val="18"/>
                          </w:rPr>
                          <w:t>RLC</w:t>
                        </w:r>
                      </w:p>
                    </w:txbxContent>
                  </v:textbox>
                </v:rect>
                <v:shape id="Freeform 374" o:spid="_x0000_s1177" style="position:absolute;left:3644;top:6591;width:2591;height:2426;visibility:visible;mso-wrap-style:square;v-text-anchor:top" coordsize="408,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TJMUA&#10;AADdAAAADwAAAGRycy9kb3ducmV2LnhtbESPT2vCQBDF7wW/wzJCb3VjECnRVUSReir1X85DdkyC&#10;2dmY3Zr023cOhd5meG/e+81yPbhGPakLtWcD00kCirjwtubSwOW8f3sHFSKyxcYzGfihAOvV6GWJ&#10;mfU9H+l5iqWSEA4ZGqhibDOtQ1GRwzDxLbFoN985jLJ2pbYd9hLuGp0myVw7rFkaKmxpW1FxP307&#10;A0d9feybe17T12c+7NKPvpzlG2Nex8NmASrSEP/Nf9cHK/jpXHDlGxlB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7VMkxQAAAN0AAAAPAAAAAAAAAAAAAAAAAJgCAABkcnMv&#10;ZG93bnJldi54bWxQSwUGAAAAAAQABAD1AAAAigMAAAAA&#10;" path="m324,57l63,302r21,23l345,79,324,57xm361,126l408,,279,38r82,88xm47,256l,382,129,343,47,256xe" fillcolor="#548235" strokecolor="#548235" strokeweight="0">
                  <v:path arrowok="t" o:connecttype="custom" o:connectlocs="205740,36195;40005,191770;53340,206375;219075,50165;205740,36195;229235,80010;259080,0;177165,24130;229235,80010;29845,162560;0,242570;81915,217805;29845,162560" o:connectangles="0,0,0,0,0,0,0,0,0,0,0,0,0"/>
                  <o:lock v:ext="edit" verticies="t"/>
                </v:shape>
                <v:shape id="Freeform 375" o:spid="_x0000_s1178" style="position:absolute;left:6235;top:6591;width:2674;height:2476;visibility:visible;mso-wrap-style:square;v-text-anchor:top" coordsize="42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pYcQA&#10;AADdAAAADwAAAGRycy9kb3ducmV2LnhtbERPTWvCQBC9C/0PyxR6qxuXYGvqJqRCpYd6UIvnITtN&#10;gtnZNLtq/PfdguBtHu9zlsVoO3GmwbeONcymCQjiypmWaw3f+4/nVxA+IBvsHJOGK3ko8ofJEjPj&#10;Lryl8y7UIoawz1BDE0KfSemrhiz6qeuJI/fjBoshwqGWZsBLDLedVEkylxZbjg0N9rRqqDruTlZD&#10;+rLxpVqPh0O6/1q821rJ36C0fnocyzcQgcZwF9/cnybOV/MF/H8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OKWHEAAAA3QAAAA8AAAAAAAAAAAAAAAAAmAIAAGRycy9k&#10;b3ducmV2LnhtbFBLBQYAAAAABAAEAPUAAACJAwAAAAA=&#10;" path="m84,56l358,310r-21,23l63,79,84,56xm48,125l,,129,37,48,125xm374,264r47,126l292,352r82,-88xe" fillcolor="#0070c0" strokecolor="#0070c0" strokeweight="0">
                  <v:path arrowok="t" o:connecttype="custom" o:connectlocs="53340,35560;227330,196850;213995,211455;40005,50165;53340,35560;30480,79375;0,0;81915,23495;30480,79375;237490,167640;267335,247650;185420,223520;237490,167640" o:connectangles="0,0,0,0,0,0,0,0,0,0,0,0,0"/>
                  <o:lock v:ext="edit" verticies="t"/>
                </v:shape>
                <v:rect id="Rectangle 376" o:spid="_x0000_s1179" style="position:absolute;left:28428;top:16662;width:1563;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yhXcQA&#10;AADdAAAADwAAAGRycy9kb3ducmV2LnhtbESPzWoDMQyE74W8g1Ght8bbPbRhGyeEQCANvWSTBxBr&#10;7Q+15cV2stu3jw6F3iRmNPNpvZ29U3eKaQhs4G1ZgCJugh24M3C9HF5XoFJGtugCk4FfSrDdLJ7W&#10;WNkw8Znude6UhHCq0ECf81hpnZqePKZlGIlFa0P0mGWNnbYRJwn3TpdF8a49DiwNPY6076n5qW/e&#10;gL7Uh2lVu1iEU9l+u6/juaVgzMvzvPsElWnO/+a/66MV/PJD+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MoV3EAAAA3QAAAA8AAAAAAAAAAAAAAAAAmAIAAGRycy9k&#10;b3ducmV2LnhtbFBLBQYAAAAABAAEAPUAAACJAwAAAAA=&#10;" filled="f" stroked="f">
                  <v:textbox style="mso-fit-shape-to-text:t" inset="0,0,0,0">
                    <w:txbxContent>
                      <w:p w14:paraId="47180C59" w14:textId="77777777" w:rsidR="00863B41" w:rsidRDefault="00863B41" w:rsidP="00863B41">
                        <w:r>
                          <w:rPr>
                            <w:rFonts w:ascii="微软雅黑" w:eastAsia="微软雅黑" w:cs="微软雅黑"/>
                            <w:color w:val="000000"/>
                            <w:sz w:val="18"/>
                            <w:szCs w:val="18"/>
                          </w:rPr>
                          <w:t>Uu</w:t>
                        </w:r>
                      </w:p>
                    </w:txbxContent>
                  </v:textbox>
                </v:rect>
                <v:rect id="Rectangle 377" o:spid="_x0000_s1180" style="position:absolute;left:20783;top:19589;width:15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ExsAA&#10;AADdAAAADwAAAGRycy9kb3ducmV2LnhtbERPzYrCMBC+L/gOYQRva2oPrnSNsiwIKl6sPsDQTH/Y&#10;ZFKSaOvbG0HY23x8v7PejtaIO/nQOVawmGcgiCunO24UXC+7zxWIEJE1Gsek4EEBtpvJxxoL7QY+&#10;072MjUghHApU0MbYF1KGqiWLYe564sTVzluMCfpGao9DCrdG5lm2lBY7Tg0t9vTbUvVX3qwCeSl3&#10;w6o0PnPHvD6Zw/5ck1NqNh1/vkFEGuO/+O3e6zQ//1rA6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AExsAAAADdAAAADwAAAAAAAAAAAAAAAACYAgAAZHJzL2Rvd25y&#10;ZXYueG1sUEsFBgAAAAAEAAQA9QAAAIUDAAAAAA==&#10;" filled="f" stroked="f">
                  <v:textbox style="mso-fit-shape-to-text:t" inset="0,0,0,0">
                    <w:txbxContent>
                      <w:p w14:paraId="5FD5AA3D" w14:textId="77777777" w:rsidR="00863B41" w:rsidRDefault="00863B41" w:rsidP="00863B41">
                        <w:r>
                          <w:rPr>
                            <w:rFonts w:ascii="微软雅黑" w:eastAsia="微软雅黑" w:cs="微软雅黑"/>
                            <w:color w:val="000000"/>
                            <w:sz w:val="18"/>
                            <w:szCs w:val="18"/>
                          </w:rPr>
                          <w:t>Uu</w:t>
                        </w:r>
                      </w:p>
                    </w:txbxContent>
                  </v:textbox>
                </v:rect>
                <v:shape id="Freeform 378" o:spid="_x0000_s1181" style="position:absolute;left:15024;top:3225;width:13100;height:13392;visibility:visible;mso-wrap-style:square;v-text-anchor:top" coordsize="2063,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jgcIA&#10;AADdAAAADwAAAGRycy9kb3ducmV2LnhtbERPS4vCMBC+L/gfwgjeNLUHla5RfLIeRLEu7HVoZtti&#10;MylNqt1/bwRhb/PxPWe+7Ewl7tS40rKC8SgCQZxZXXKu4Pu6H85AOI+ssbJMCv7IwXLR+5hjou2D&#10;L3RPfS5CCLsEFRTe14mULivIoBvZmjhwv7Yx6ANscqkbfIRwU8k4iibSYMmhocCaNgVlt7Q1Cn7W&#10;1tCXW7fHrdsdp7PJSUbnVqlBv1t9gvDU+X/x233QYX48jeH1TTh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hGOBwgAAAN0AAAAPAAAAAAAAAAAAAAAAAJgCAABkcnMvZG93&#10;bnJldi54bWxQSwUGAAAAAAQABAD1AAAAhwM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6,r,24l12,24,24,12r,67l,79xm40,r72,l112,24r-72,l40,xm136,r72,l208,24r-72,l136,xm232,r72,l304,24r-72,l232,xm328,r72,l400,24r-72,l328,xm424,r72,l496,24r-72,l424,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72,l2032,24r-72,l1960,xm2063,17r,72l2039,89r,-72l2063,17xm2063,113r,72l2039,185r,-72l2063,113xm2063,209r,72l2039,281r,-72l2063,209xm2063,305r,72l2039,377r,-72l2063,305xm2063,401r,72l2039,473r,-72l2063,401xm2063,497r,72l2039,569r,-72l2063,497xm2063,593r,72l2039,665r,-72l2063,593xm2063,689r,72l2039,761r,-72l2063,689xm2063,785r,72l2039,857r,-72l2063,785xm2063,881r,72l2039,953r,-72l2063,881xm2063,977r,73l2039,1050r,-73l2063,977xm2063,1074r,72l2039,1146r,-72l2063,1074xm2063,1170r,72l2039,1242r,-72l2063,1170xm2063,1266r,72l2039,1338r,-72l2063,1266xm2063,1362r,72l2039,1434r,-72l2063,1362xm2063,1458r,72l2039,1530r,-72l2063,1458xm2063,1554r,72l2039,1626r,-72l2063,1554xm2063,1650r,72l2039,1722r,-72l2063,1650xm2063,1746r,72l2039,1818r,-72l2063,1746xm2063,1842r,72l2039,1914r,-72l2063,1842xm2063,1938r,72l2039,2010r,-72l2063,1938xm2063,2034r,75l2041,2109r,-24l2051,2085r-12,12l2039,2034r24,xm2018,2109r-72,l1946,2085r72,l2018,2109xm1922,2109r-72,l1850,2085r72,l1922,2109xm1826,2109r-72,l1754,2085r72,l1826,2109xm1730,2109r-72,l1658,2085r72,l1730,2109xm1634,2109r-72,l1562,2085r72,l1634,2109xm1538,2109r-72,l1466,2085r72,l1538,2109xm1442,2109r-72,l1370,2085r72,l1442,2109xm1346,2109r-72,l1274,2085r72,l1346,2109xm1250,2109r-72,l1178,2085r72,l1250,2109xm1154,2109r-72,l1082,2085r72,l1154,2109xm1058,2109r-72,l986,2085r72,l1058,2109xm962,2109r-72,l890,2085r72,l962,2109xm866,2109r-72,l794,2085r72,l866,2109xm770,2109r-72,l698,2085r72,l770,2109xm674,2109r-72,l602,2085r72,l674,2109xm578,2109r-72,l506,2085r72,l578,2109xm482,2109r-72,l410,2085r72,l482,2109xm386,2109r-72,l314,2085r72,l386,2109xm290,2109r-72,l218,2085r72,l290,2109xm194,2109r-72,l122,2085r72,l194,2109xm98,2109r-72,l26,2085r72,l98,2109xe" fillcolor="#7f7f7f" strokecolor="#7f7f7f" strokeweight="0">
                  <v:path arrowok="t" o:connecttype="custom" o:connectlocs="0,1224915;15240,1209675;0,1087120;15240,980440;0,965200;0,797560;15240,782320;0,660400;15240,553720;0,538480;0,370840;15240,355600;0,233045;15240,126365;0,111125;15240,50165;86360,0;193040,15240;208280,0;375920,0;391160,15240;513080,0;619760,15240;635000,0;802640,0;817880,15240;939800,0;1046480,15240;1061720,0;1229360,0;1244600,15240;1310005,71755;1294765,178435;1310005,193675;1310005,361315;1294765,376555;1310005,498475;1294765,605155;1310005,620395;1310005,788670;1294765,803910;1310005,925830;1294765,1032510;1310005,1047750;1310005,1215390;1294765,1230630;1294765,1331595;1281430,1339215;1113790,1339215;1098550,1323975;976630,1339215;869950,1323975;854710,1339215;687070,1339215;671830,1323975;549910,1339215;443230,1323975;427990,1339215;260350,1339215;245110,1323975;123190,1339215;16510,1323975" o:connectangles="0,0,0,0,0,0,0,0,0,0,0,0,0,0,0,0,0,0,0,0,0,0,0,0,0,0,0,0,0,0,0,0,0,0,0,0,0,0,0,0,0,0,0,0,0,0,0,0,0,0,0,0,0,0,0,0,0,0,0,0,0,0"/>
                  <o:lock v:ext="edit" verticies="t"/>
                </v:shape>
                <v:shape id="Freeform 379" o:spid="_x0000_s1182" style="position:absolute;top:3225;width:12642;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PEMMA&#10;AADdAAAADwAAAGRycy9kb3ducmV2LnhtbERPTWvCQBC9C/6HZQre6qYR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nPE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0,r72,l592,24r-72,l520,xm616,r72,l688,24r-72,l616,xm712,r72,l784,24r-72,l712,xm808,r72,l880,24r-72,l808,xm904,r72,l976,24r-72,l904,xm1000,r72,l1072,24r-72,l1000,xm1096,r72,l1168,24r-72,l1096,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5920,0;391160,15240;513080,0;619760,15240;635000,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0" o:spid="_x0000_s1183" style="position:absolute;left:30486;top:3225;width:12643;height:13392;visibility:visible;mso-wrap-style:square;v-text-anchor:top" coordsize="1991,2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BXZMMA&#10;AADdAAAADwAAAGRycy9kb3ducmV2LnhtbERPTWvCQBC9C/6HZQre6qZBqsRspAhWqye1h3obstNs&#10;MDubZldN/31XKHibx/ucfNHbRlyp87VjBS/jBARx6XTNlYLP4+p5BsIHZI2NY1LwSx4WxXCQY6bd&#10;jfd0PYRKxBD2GSowIbSZlL40ZNGPXUscuW/XWQwRdpXUHd5iuG1kmiSv0mLNscFgS0tD5flwsQqO&#10;6109XZqvjzPT9md3kum6x3elRk/92xxEoD48xP/ujY7z0+kE7t/EE2T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BXZMMAAADdAAAADwAAAAAAAAAAAAAAAACYAgAAZHJzL2Rv&#10;d25yZXYueG1sUEsFBgAAAAAEAAQA9QAAAIgDAAAAAA==&#10;" path="m,2097r,-72l24,2025r,72l,2097xm,2001r,-72l24,1929r,72l,2001xm,1905r,-73l24,1832r,73l,1905xm,1808r,-72l24,1736r,72l,1808xm,1712r,-72l24,1640r,72l,1712xm,1616r,-72l24,1544r,72l,1616xm,1520r,-72l24,1448r,72l,1520xm,1424r,-72l24,1352r,72l,1424xm,1328r,-72l24,1256r,72l,1328xm,1232r,-72l24,1160r,72l,1232xm,1136r,-72l24,1064r,72l,1136xm,1040l,968r24,l24,1040r-24,xm,944l,872r24,l24,944,,944xm,848l,776r24,l24,848,,848xm,752l,680r24,l24,752,,752xm,656l,584r24,l24,656,,656xm,560l,488r24,l24,560,,560xm,464l,391r24,l24,464,,464xm,367l,295r24,l24,367,,367xm,271l,199r24,l24,271,,271xm,175l,103r24,l24,175,,175xm,79l,,17,r,24l12,24,24,12r,67l,79xm41,r72,l113,24r-72,l41,xm137,r72,l209,24r-72,l137,xm233,r72,l305,24r-72,l233,xm329,r72,l401,24r-72,l329,xm425,r72,l497,24r-72,l425,xm521,r72,l593,24r-72,l521,xm617,r72,l689,24r-72,l617,xm713,r72,l785,24r-72,l713,xm809,r72,l881,24r-72,l809,xm905,r72,l977,24r-72,l905,xm1001,r72,l1073,24r-72,l1001,xm1097,r71,l1168,24r-71,l1097,xm1192,r72,l1264,24r-72,l1192,xm1288,r72,l1360,24r-72,l1288,xm1384,r72,l1456,24r-72,l1384,xm1480,r72,l1552,24r-72,l1480,xm1576,r72,l1648,24r-72,l1576,xm1672,r72,l1744,24r-72,l1672,xm1768,r72,l1840,24r-72,l1768,xm1864,r72,l1936,24r-72,l1864,xm1960,r31,l1991,65r-24,l1967,12r12,12l1960,24r,-24xm1991,89r,72l1967,161r,-72l1991,89xm1991,185r,72l1967,257r,-72l1991,185xm1991,281r,72l1967,353r,-72l1991,281xm1991,377r,72l1967,449r,-72l1991,377xm1991,473r,72l1967,545r,-72l1991,473xm1991,569r,72l1967,641r,-72l1991,569xm1991,665r,72l1967,737r,-72l1991,665xm1991,761r,72l1967,833r,-72l1991,761xm1991,857r,72l1967,929r,-72l1991,857xm1991,953r,73l1967,1026r,-73l1991,953xm1991,1050r,72l1967,1122r,-72l1991,1050xm1991,1146r,72l1967,1218r,-72l1991,1146xm1991,1242r,72l1967,1314r,-72l1991,1242xm1991,1338r,72l1967,1410r,-72l1991,1338xm1991,1434r,72l1967,1506r,-72l1991,1434xm1991,1530r,72l1967,1602r,-72l1991,1530xm1991,1626r,72l1967,1698r,-72l1991,1626xm1991,1722r,72l1967,1794r,-72l1991,1722xm1991,1818r,72l1967,1890r,-72l1991,1818xm1991,1914r,72l1967,1986r,-72l1991,1914xm1991,2010r,72l1967,2082r,-72l1991,2010xm1970,2109r-72,l1898,2085r72,l1970,2109xm1874,2109r-72,l1802,2085r72,l1874,2109xm1778,2109r-72,l1706,2085r72,l1778,2109xm1682,2109r-72,l1610,2085r72,l1682,2109xm1586,2109r-72,l1514,2085r72,l1586,2109xm1490,2109r-72,l1418,2085r72,l1490,2109xm1394,2109r-72,l1322,2085r72,l1394,2109xm1298,2109r-72,l1226,2085r72,l1298,2109xm1202,2109r-72,l1130,2085r72,l1202,2109xm1106,2109r-72,l1034,2085r72,l1106,2109xm1010,2109r-72,l938,2085r72,l1010,2109xm914,2109r-72,l842,2085r72,l914,2109xm818,2109r-72,l746,2085r72,l818,2109xm722,2109r-72,l650,2085r72,l722,2109xm626,2109r-72,l554,2085r72,l626,2109xm530,2109r-72,l458,2085r72,l530,2109xm434,2109r-72,l362,2085r72,l434,2109xm338,2109r-72,l266,2085r72,l338,2109xm242,2109r-72,l170,2085r72,l242,2109xm146,2109r-72,l74,2085r72,l146,2109xm50,2109r-38,l12,2085r38,l50,2109xe" fillcolor="#7f7f7f" strokecolor="#7f7f7f" strokeweight="0">
                  <v:path arrowok="t" o:connecttype="custom" o:connectlocs="0,1224915;15240,1209675;0,1087120;15240,980440;0,965200;0,797560;15240,782320;0,660400;15240,553720;0,538480;0,370840;15240,355600;0,233045;15240,126365;0,111125;15240,50165;86995,0;193675,15240;208915,0;376555,0;391795,15240;513715,0;620395,15240;635635,0;802640,0;817880,15240;939800,0;1046480,15240;1061720,0;1229360,0;1249045,41275;1249045,102235;1264285,117475;1264285,285115;1249045,300355;1264285,422275;1249045,528955;1264285,544195;1264285,712470;1249045,727710;1264285,849630;1249045,956310;1264285,971550;1264285,1139190;1249045,1154430;1264285,1276350;1205230,1323975;1189990,1339215;1022350,1339215;1007110,1323975;885190,1339215;778510,1323975;763270,1339215;595630,1339215;580390,1323975;458470,1339215;351790,1323975;336550,1339215;168910,1339215;153670,1323975;31750,1339215" o:connectangles="0,0,0,0,0,0,0,0,0,0,0,0,0,0,0,0,0,0,0,0,0,0,0,0,0,0,0,0,0,0,0,0,0,0,0,0,0,0,0,0,0,0,0,0,0,0,0,0,0,0,0,0,0,0,0,0,0,0,0,0,0"/>
                  <o:lock v:ext="edit" verticies="t"/>
                </v:shape>
                <v:shape id="Freeform 381" o:spid="_x0000_s1184" style="position:absolute;left:36709;top:6591;width:2756;height:2426;visibility:visible;mso-wrap-style:square;v-text-anchor:top" coordsize="434,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2hL8UA&#10;AADdAAAADwAAAGRycy9kb3ducmV2LnhtbERPTWvCQBC9C/6HZYReRDdKqxJdpYjSHkoh6kFvw+6Y&#10;xGZnQ3aN6b/vFgq9zeN9zmrT2Uq01PjSsYLJOAFBrJ0pOVdwOu5HCxA+IBusHJOCb/KwWfd7K0yN&#10;e3BG7SHkIoawT1FBEUKdSul1QRb92NXEkbu6xmKIsMmlafARw20lp0kykxZLjg0F1rQtSH8d7lbB&#10;x05Tfs5Yd2/Z83l/aYefu9tdqadB97oEEagL/+I/97uJ86fzF/j9Jp4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aEvxQAAAN0AAAAPAAAAAAAAAAAAAAAAAJgCAABkcnMv&#10;ZG93bnJldi54bWxQSwUGAAAAAAQABAD1AAAAigMAAAAA&#10;" path="m56,28l400,331r-21,23l35,51,56,28xm34,83l,,87,23,34,83xm401,299r33,83l348,360r53,-61xe" fillcolor="#548235" strokecolor="#548235" strokeweight="0">
                  <v:path arrowok="t" o:connecttype="custom" o:connectlocs="35560,17780;254000,210185;240665,224790;22225,32385;35560,17780;21590,52705;0,0;55245,14605;21590,52705;254635,189865;275590,242570;220980,228600;254635,189865" o:connectangles="0,0,0,0,0,0,0,0,0,0,0,0,0"/>
                  <o:lock v:ext="edit" verticies="t"/>
                </v:shape>
                <v:shape id="Freeform 382" o:spid="_x0000_s1185" style="position:absolute;left:34213;top:6591;width:2496;height:2413;visibility:visible;mso-wrap-style:square;v-text-anchor:top" coordsize="393,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ra6MMA&#10;AADdAAAADwAAAGRycy9kb3ducmV2LnhtbERPzYrCMBC+L/gOYQQvi6YWtko1igiCwl5WfYChGdva&#10;ZlKbaKtPbxYW9jYf3+8s172pxYNaV1pWMJ1EIIgzq0vOFZxPu/EchPPIGmvLpOBJDtarwccSU207&#10;/qHH0ecihLBLUUHhfZNK6bKCDLqJbYgDd7GtQR9gm0vdYhfCTS3jKEqkwZJDQ4ENbQvKquPdKPgy&#10;n33mX3lcxd3hcn19J8mtuik1GvabBQhPvf8X/7n3OsyPZwn8fhNOkK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ra6MMAAADdAAAADwAAAAAAAAAAAAAAAACYAgAAZHJzL2Rv&#10;d25yZXYueG1sUEsFBgAAAAAEAAQA9QAAAIgDAAAAAA==&#10;" path="m82,322l332,80,310,58,61,299r21,23xm44,253l,380,128,340,44,253xm348,126l393,,265,40r83,86xe" fillcolor="#0070c0" strokecolor="#0070c0" strokeweight="0">
                  <v:path arrowok="t" o:connecttype="custom" o:connectlocs="52070,204470;210820,50800;196850,36830;38735,189865;52070,204470;27940,160655;0,241300;81280,215900;27940,160655;220980,80010;249555,0;168275,25400;220980,80010" o:connectangles="0,0,0,0,0,0,0,0,0,0,0,0,0"/>
                  <o:lock v:ext="edit" verticies="t"/>
                </v:shape>
                <v:rect id="Rectangle 383" o:spid="_x0000_s1186" style="position:absolute;left:35166;top:393;width:2514;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5KcAA&#10;AADdAAAADwAAAGRycy9kb3ducmV2LnhtbERPzYrCMBC+L/gOYRa8ren2oFKNsiwIKnux+gBDM/3B&#10;ZFKSaOvbmwXB23x8v7PejtaIO/nQOVbwPctAEFdOd9wouJx3X0sQISJrNI5JwYMCbDeTjzUW2g18&#10;onsZG5FCOBSooI2xL6QMVUsWw8z1xImrnbcYE/SN1B6HFG6NzLNsLi12nBpa7Om3pepa3qwCeS53&#10;w7I0PnPHvP4zh/2pJqfU9HP8WYGINMa3+OXe6zQ/Xyzg/5t0gt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U5KcAAAADdAAAADwAAAAAAAAAAAAAAAACYAgAAZHJzL2Rvd25y&#10;ZXYueG1sUEsFBgAAAAAEAAQA9QAAAIUDAAAAAA==&#10;" filled="f" stroked="f">
                  <v:textbox style="mso-fit-shape-to-text:t" inset="0,0,0,0">
                    <w:txbxContent>
                      <w:p w14:paraId="0A3ECEEA" w14:textId="77777777" w:rsidR="00863B41" w:rsidRDefault="00863B41" w:rsidP="00863B41">
                        <w:r>
                          <w:rPr>
                            <w:rFonts w:ascii="微软雅黑" w:eastAsia="微软雅黑" w:cs="微软雅黑"/>
                            <w:b/>
                            <w:bCs/>
                            <w:color w:val="000000"/>
                            <w:sz w:val="18"/>
                            <w:szCs w:val="18"/>
                          </w:rPr>
                          <w:t>gNB</w:t>
                        </w:r>
                      </w:p>
                    </w:txbxContent>
                  </v:textbox>
                </v:rect>
                <v:rect id="Rectangle 384" o:spid="_x0000_s1187" style="position:absolute;left:16395;top:9112;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2apMYA&#10;AADdAAAADwAAAGRycy9kb3ducmV2LnhtbESPQWvCQBCF74X+h2UKvdVNPWiJrlIiilAoNCpex+yY&#10;RLOzIbvG9N87h0JvM7w3730zXw6uUT11ofZs4H2UgCIuvK25NLDfrd8+QIWIbLHxTAZ+KcBy8fw0&#10;x9T6O/9Qn8dSSQiHFA1UMbap1qGoyGEY+ZZYtLPvHEZZu1LbDu8S7ho9TpKJdlizNFTYUlZRcc1v&#10;zsBwOB3t+uZo06/29HX5zrNrnxnz+jJ8zkBFGuK/+e96awV/PBVc+UZG0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2apMYAAADdAAAADwAAAAAAAAAAAAAAAACYAgAAZHJz&#10;L2Rvd25yZXYueG1sUEsFBgAAAAAEAAQA9QAAAIsDAAAAAA==&#10;" fillcolor="#bdd7ee" stroked="f"/>
                <v:rect id="Rectangle 385" o:spid="_x0000_s1188" style="position:absolute;left:16395;top:9112;width:5163;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PMMA&#10;AADdAAAADwAAAGRycy9kb3ducmV2LnhtbERPPW/CMBDdkfgP1lXqgooDA7QpBgFSgRHSdr/ERxI1&#10;PofYhMCvx0hI3e7pfd5s0ZlKtNS40rKC0TACQZxZXXKu4Of76+0dhPPIGivLpOBKDhbzfm+GsbYX&#10;PlCb+FyEEHYxKii8r2MpXVaQQTe0NXHgjrYx6ANscqkbvIRwU8lxFE2kwZJDQ4E1rQvK/pKzUbDX&#10;ro3S6nYc7Hibbk/J6tduOqVeX7rlJwhPnf8XP907HeaPpx/w+Ca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qPMMAAADdAAAADwAAAAAAAAAAAAAAAACYAgAAZHJzL2Rv&#10;d25yZXYueG1sUEsFBgAAAAAEAAQA9QAAAIgDAAAAAA==&#10;" filled="f" strokecolor="#1d1d1a" strokeweight=".7pt">
                  <v:stroke joinstyle="round"/>
                </v:rect>
                <v:rect id="Rectangle 386" o:spid="_x0000_s1189" style="position:absolute;left:17557;top:11099;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ResMA&#10;AADdAAAADwAAAGRycy9kb3ducmV2LnhtbESPzWrDMBCE74W+g9hCbo1cH4pxo4QQCKShlzh9gMVa&#10;/1BpZSQ1dt8+ewj0tsvMzny72S3eqRvFNAY28LYuQBG3wY7cG/i+Hl8rUCkjW3SBycAfJdhtn582&#10;WNsw84VuTe6VhHCq0cCQ81RrndqBPKZ1mIhF60L0mGWNvbYRZwn3TpdF8a49jiwNA050GKj9aX69&#10;AX1tjnPVuFiEc9l9uc/TpaNgzOpl2X+AyrTkf/Pj+mQFv6yEX76REf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nResMAAADdAAAADwAAAAAAAAAAAAAAAACYAgAAZHJzL2Rv&#10;d25yZXYueG1sUEsFBgAAAAAEAAQA9QAAAIgDAAAAAA==&#10;" filled="f" stroked="f">
                  <v:textbox style="mso-fit-shape-to-text:t" inset="0,0,0,0">
                    <w:txbxContent>
                      <w:p w14:paraId="2DC0BB2D" w14:textId="77777777" w:rsidR="00863B41" w:rsidRDefault="00863B41" w:rsidP="00863B41">
                        <w:r>
                          <w:rPr>
                            <w:rFonts w:ascii="微软雅黑" w:eastAsia="微软雅黑" w:cs="微软雅黑"/>
                            <w:color w:val="000000"/>
                            <w:sz w:val="18"/>
                            <w:szCs w:val="18"/>
                          </w:rPr>
                          <w:t>Non</w:t>
                        </w:r>
                      </w:p>
                    </w:txbxContent>
                  </v:textbox>
                </v:rect>
                <v:rect id="Rectangle 387" o:spid="_x0000_s1190" style="position:absolute;left:19919;top:11099;width:49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04cAA&#10;AADdAAAADwAAAGRycy9kb3ducmV2LnhtbERPzYrCMBC+C/sOYRa8aWoPUrpGWRYEFS/WfYChmf6w&#10;yaQk0da3N4Kwt/n4fmezm6wRd/Khd6xgtcxAENdO99wq+L3uFwWIEJE1Gsek4EEBdtuP2QZL7Ua+&#10;0L2KrUghHEpU0MU4lFKGuiOLYekG4sQ1zluMCfpWao9jCrdG5lm2lhZ7Tg0dDvTTUf1X3awCea32&#10;Y1EZn7lT3pzN8XBpyCk1/5y+v0BEmuK/+O0+6DQ/L1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V04cAAAADdAAAADwAAAAAAAAAAAAAAAACYAgAAZHJzL2Rvd25y&#10;ZXYueG1sUEsFBgAAAAAEAAQA9QAAAIUDAAAAAA==&#10;" filled="f" stroked="f">
                  <v:textbox style="mso-fit-shape-to-text:t" inset="0,0,0,0">
                    <w:txbxContent>
                      <w:p w14:paraId="154F2C2C" w14:textId="77777777" w:rsidR="00863B41" w:rsidRDefault="00863B41" w:rsidP="00863B41">
                        <w:r>
                          <w:rPr>
                            <w:rFonts w:ascii="微软雅黑" w:eastAsia="微软雅黑" w:cs="微软雅黑"/>
                            <w:color w:val="000000"/>
                            <w:sz w:val="18"/>
                            <w:szCs w:val="18"/>
                          </w:rPr>
                          <w:t>-</w:t>
                        </w:r>
                      </w:p>
                    </w:txbxContent>
                  </v:textbox>
                </v:rect>
                <v:rect id="Rectangle 388" o:spid="_x0000_s1191" style="position:absolute;left:16573;top:12471;width:482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lsAA&#10;AADdAAAADwAAAGRycy9kb3ducmV2LnhtbERPzYrCMBC+L/gOYQRva7o9SKlGkQVBFy/WfYChmf5g&#10;MilJtN23N4Kwt/n4fmezm6wRD/Khd6zga5mBIK6d7rlV8Hs9fBYgQkTWaByTgj8KsNvOPjZYajfy&#10;hR5VbEUK4VCigi7GoZQy1B1ZDEs3ECeucd5iTNC3UnscU7g1Ms+ylbTYc2rocKDvjupbdbcK5LU6&#10;jEVlfOZ+8uZsTsdLQ06pxXzar0FEmuK/+O0+6jQ/L3J4fZNOkN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fqlsAAAADdAAAADwAAAAAAAAAAAAAAAACYAgAAZHJzL2Rvd25y&#10;ZXYueG1sUEsFBgAAAAAEAAQA9QAAAIUDAAAAAA==&#10;" filled="f" stroked="f">
                  <v:textbox style="mso-fit-shape-to-text:t" inset="0,0,0,0">
                    <w:txbxContent>
                      <w:p w14:paraId="53131294" w14:textId="77777777" w:rsidR="00863B41" w:rsidRDefault="00863B41" w:rsidP="00863B41">
                        <w:r>
                          <w:rPr>
                            <w:rFonts w:ascii="微软雅黑" w:eastAsia="微软雅黑" w:cs="微软雅黑"/>
                            <w:color w:val="000000"/>
                            <w:sz w:val="18"/>
                            <w:szCs w:val="18"/>
                          </w:rPr>
                          <w:t>standard</w:t>
                        </w:r>
                      </w:p>
                    </w:txbxContent>
                  </v:textbox>
                </v:rect>
                <v:shape id="Freeform 389" o:spid="_x0000_s1192" style="position:absolute;left:8553;top:15633;width:10744;height:2718;visibility:visible;mso-wrap-style:square;v-text-anchor:top" coordsize="1692,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JoF8QA&#10;AADdAAAADwAAAGRycy9kb3ducmV2LnhtbERPS2vCQBC+F/wPywi91Y3WaoiuUgShoBRfB70N2TEJ&#10;ZmfD7mrSf98VCr3Nx/ec+bIztXiQ85VlBcNBAoI4t7riQsHpuH5LQfiArLG2TAp+yMNy0XuZY6Zt&#10;y3t6HEIhYgj7DBWUITSZlD4vyaAf2IY4clfrDIYIXSG1wzaGm1qOkmQiDVYcG0psaFVSfjvcjYL0&#10;PNm1vLluxtu1+fheobtfxlOlXvvd5wxEoC78i//cXzrOH6Xv8Pwmn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iaBfEAAAA3QAAAA8AAAAAAAAAAAAAAAAAmAIAAGRycy9k&#10;b3ducmV2LnhtbFBLBQYAAAAABAAEAPUAAACJAwAAAAA=&#10;" path="m44,100r,328l1647,428r,-308l1616,120r,293l1632,397,60,397r16,16l76,100r-32,xm120,120l60,,,120r120,xm1692,140l1632,20r-60,120l1692,140xe" fillcolor="#0070c0" strokecolor="#0070c0" strokeweight="0">
                  <v:path arrowok="t" o:connecttype="custom" o:connectlocs="27940,63500;27940,271780;1045845,271780;1045845,76200;1026160,76200;1026160,262255;1036320,252095;38100,252095;48260,262255;48260,63500;27940,63500;76200,76200;38100,0;0,76200;76200,76200;1074420,88900;1036320,12700;998220,88900;1074420,88900" o:connectangles="0,0,0,0,0,0,0,0,0,0,0,0,0,0,0,0,0,0,0"/>
                  <o:lock v:ext="edit" verticies="t"/>
                </v:shape>
                <v:shape id="Freeform 390" o:spid="_x0000_s1193" style="position:absolute;left:23939;top:15722;width:10744;height:2578;visibility:visible;mso-wrap-style:square;v-text-anchor:top" coordsize="169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sA+sMA&#10;AADdAAAADwAAAGRycy9kb3ducmV2LnhtbERPS2vCQBC+F/wPywjedOMTG11FAoonoamWHqfZMQlm&#10;Z0N21eivdwuF3ubje85y3ZpK3KhxpWUFw0EEgjizuuRcwfFz25+DcB5ZY2WZFDzIwXrVeVtirO2d&#10;P+iW+lyEEHYxKii8r2MpXVaQQTewNXHgzrYx6ANscqkbvIdwU8lRFM2kwZJDQ4E1JQVll/RqFJzG&#10;P890dyin7xLtV3Q8J/y9T5TqddvNAoSn1v+L/9x7HeaP5hP4/Sac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sA+sMAAADdAAAADwAAAAAAAAAAAAAAAACYAgAAZHJzL2Rv&#10;d25yZXYueG1sUEsFBgAAAAAEAAQA9QAAAIgDAAAAAA==&#10;" path="m45,100r,306l1648,406r,-286l1617,120r,270l1632,375,60,375r16,15l76,100r-31,xm120,120l60,,,120r120,xm1692,140l1632,20r-60,120l1692,140xe" fillcolor="#0070c0" strokecolor="#0070c0" strokeweight="0">
                  <v:path arrowok="t" o:connecttype="custom" o:connectlocs="28575,63500;28575,257810;1046480,257810;1046480,76200;1026795,76200;1026795,247650;1036320,238125;38100,238125;48260,247650;48260,63500;28575,63500;76200,76200;38100,0;0,76200;76200,76200;1074420,88900;1036320,12700;998220,88900;1074420,88900" o:connectangles="0,0,0,0,0,0,0,0,0,0,0,0,0,0,0,0,0,0,0"/>
                  <o:lock v:ext="edit" verticies="t"/>
                </v:shape>
                <v:rect id="Rectangle 391" o:spid="_x0000_s1194" style="position:absolute;left:10852;top:16662;width:2362;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y4sEA&#10;AADdAAAADwAAAGRycy9kb3ducmV2LnhtbERP3WrCMBS+F3yHcITd2XSFSalGGQNBx26sPsChOf1h&#10;yUlJou3efhkMvDsf3+/ZHWZrxIN8GBwreM1yEMSN0wN3Cm7X47oEESKyRuOYFPxQgMN+udhhpd3E&#10;F3rUsRMphEOFCvoYx0rK0PRkMWRuJE5c67zFmKDvpPY4pXBrZJHnG2lx4NTQ40gfPTXf9d0qkNf6&#10;OJW18bn7LNovcz5dWnJKvazm9y2ISHN8iv/dJ53mF+Ub/H2TT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ucuLBAAAA3QAAAA8AAAAAAAAAAAAAAAAAmAIAAGRycy9kb3du&#10;cmV2LnhtbFBLBQYAAAAABAAEAPUAAACGAwAAAAA=&#10;" filled="f" stroked="f">
                  <v:textbox style="mso-fit-shape-to-text:t" inset="0,0,0,0">
                    <w:txbxContent>
                      <w:p w14:paraId="67A34809" w14:textId="77777777" w:rsidR="00863B41" w:rsidRDefault="00863B41" w:rsidP="00863B41">
                        <w:r>
                          <w:rPr>
                            <w:rFonts w:ascii="微软雅黑" w:eastAsia="微软雅黑" w:cs="微软雅黑"/>
                            <w:color w:val="000000"/>
                            <w:sz w:val="18"/>
                            <w:szCs w:val="18"/>
                          </w:rPr>
                          <w:t>Non</w:t>
                        </w:r>
                      </w:p>
                    </w:txbxContent>
                  </v:textbox>
                </v:rect>
                <v:rect id="Rectangle 392" o:spid="_x0000_s1195" style="position:absolute;left:13214;top:16662;width:495;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zslcAA&#10;AADdAAAADwAAAGRycy9kb3ducmV2LnhtbERPzYrCMBC+C75DmAVvmm4PUrpGWRYEFS/WfYChmf6w&#10;yaQk0da3N4Kwt/n4fmezm6wRd/Khd6zgc5WBIK6d7rlV8HvdLwsQISJrNI5JwYMC7Lbz2QZL7Ua+&#10;0L2KrUghHEpU0MU4lFKGuiOLYeUG4sQ1zluMCfpWao9jCrdG5lm2lhZ7Tg0dDvTTUf1X3awCea32&#10;Y1EZn7lT3pzN8XBpyCm1+Ji+v0BEmuK/+O0+6DQ/L9b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zslcAAAADdAAAADwAAAAAAAAAAAAAAAACYAgAAZHJzL2Rvd25y&#10;ZXYueG1sUEsFBgAAAAAEAAQA9QAAAIUDAAAAAA==&#10;" filled="f" stroked="f">
                  <v:textbox style="mso-fit-shape-to-text:t" inset="0,0,0,0">
                    <w:txbxContent>
                      <w:p w14:paraId="336B3631" w14:textId="77777777" w:rsidR="00863B41" w:rsidRDefault="00863B41" w:rsidP="00863B41">
                        <w:r>
                          <w:rPr>
                            <w:rFonts w:ascii="微软雅黑" w:eastAsia="微软雅黑" w:cs="微软雅黑"/>
                            <w:color w:val="000000"/>
                            <w:sz w:val="18"/>
                            <w:szCs w:val="18"/>
                          </w:rPr>
                          <w:t>-</w:t>
                        </w:r>
                      </w:p>
                    </w:txbxContent>
                  </v:textbox>
                </v:rect>
                <v:rect id="Rectangle 393" o:spid="_x0000_s1196" style="position:absolute;left:13703;top:16662;width:2921;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BJDsEA&#10;AADdAAAADwAAAGRycy9kb3ducmV2LnhtbERPS2rDMBDdB3IHMYHuYrleNMaJEkohkJRu4uQAgzX+&#10;UGlkJCV2b18VCtnN431nd5itEQ/yYXCs4DXLQRA3Tg/cKbhdj+sSRIjIGo1jUvBDAQ775WKHlXYT&#10;X+hRx06kEA4VKuhjHCspQ9OTxZC5kThxrfMWY4K+k9rjlMKtkUWev0mLA6eGHkf66Kn5ru9WgbzW&#10;x6msjc/dZ9F+mfPp0pJT6mU1v29BRJrjU/zvPuk0vyg38PdNOkH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wSQ7BAAAA3QAAAA8AAAAAAAAAAAAAAAAAmAIAAGRycy9kb3du&#10;cmV2LnhtbFBLBQYAAAAABAAEAPUAAACGAwAAAAA=&#10;" filled="f" stroked="f">
                  <v:textbox style="mso-fit-shape-to-text:t" inset="0,0,0,0">
                    <w:txbxContent>
                      <w:p w14:paraId="3E8DB21E" w14:textId="77777777" w:rsidR="00863B41" w:rsidRDefault="00863B41" w:rsidP="00863B41">
                        <w:r>
                          <w:rPr>
                            <w:rFonts w:ascii="微软雅黑" w:eastAsia="微软雅黑" w:cs="微软雅黑"/>
                            <w:color w:val="000000"/>
                            <w:sz w:val="18"/>
                            <w:szCs w:val="18"/>
                          </w:rPr>
                          <w:t>3GPP</w:t>
                        </w:r>
                      </w:p>
                    </w:txbxContent>
                  </v:textbox>
                </v:rect>
                <w10:anchorlock/>
              </v:group>
            </w:pict>
          </mc:Fallback>
        </mc:AlternateContent>
      </w:r>
    </w:p>
    <w:p w14:paraId="0B6C8D57" w14:textId="77777777" w:rsidR="00863B41" w:rsidRDefault="00863B41" w:rsidP="00863B41">
      <w:pPr>
        <w:jc w:val="center"/>
        <w:rPr>
          <w:lang w:eastAsia="zh-CN"/>
        </w:rPr>
      </w:pPr>
      <w:r>
        <w:rPr>
          <w:lang w:eastAsia="zh-CN"/>
        </w:rPr>
        <w:t>Figure 2. P</w:t>
      </w:r>
      <w:r w:rsidRPr="0046160E">
        <w:rPr>
          <w:lang w:eastAsia="zh-CN"/>
        </w:rPr>
        <w:t xml:space="preserve">rotocol stack for </w:t>
      </w:r>
      <w:r>
        <w:rPr>
          <w:lang w:eastAsia="zh-CN"/>
        </w:rPr>
        <w:t>scenario 2 (UE aggregation)</w:t>
      </w:r>
    </w:p>
    <w:p w14:paraId="5E76F016" w14:textId="77777777" w:rsidR="00863B41" w:rsidRDefault="00863B41" w:rsidP="00863B41">
      <w:pPr>
        <w:rPr>
          <w:lang w:eastAsia="zh-CN"/>
        </w:rPr>
      </w:pPr>
    </w:p>
    <w:p w14:paraId="13E55FA6" w14:textId="77777777" w:rsidR="00863B41" w:rsidRPr="004560EB" w:rsidRDefault="00863B41" w:rsidP="00863B41">
      <w:pPr>
        <w:rPr>
          <w:b/>
          <w:lang w:eastAsia="zh-CN"/>
        </w:rPr>
      </w:pPr>
      <w:r w:rsidRPr="004560EB">
        <w:rPr>
          <w:b/>
          <w:lang w:eastAsia="zh-CN"/>
        </w:rPr>
        <w:t>Proposal 4. With assuming in scenario 2 one relay UE only service one remote UE and one E2E bearer of the remote UE is mapped to one Uu RLC channel, Uu adaptation layer is not needed.</w:t>
      </w:r>
    </w:p>
    <w:p w14:paraId="61932D1B" w14:textId="77777777" w:rsidR="00863B41" w:rsidRPr="002551EC" w:rsidRDefault="00863B41" w:rsidP="00863B41">
      <w:pPr>
        <w:pStyle w:val="2"/>
        <w:rPr>
          <w:rFonts w:hint="eastAsia"/>
          <w:lang w:eastAsia="zh-CN"/>
        </w:rPr>
      </w:pPr>
      <w:r w:rsidRPr="002551EC">
        <w:rPr>
          <w:lang w:eastAsia="zh-CN"/>
        </w:rPr>
        <w:t xml:space="preserve">2.2 </w:t>
      </w:r>
      <w:r>
        <w:rPr>
          <w:lang w:eastAsia="zh-CN"/>
        </w:rPr>
        <w:t>Support of data split and data duplication</w:t>
      </w:r>
    </w:p>
    <w:p w14:paraId="663661C9" w14:textId="66E63B02" w:rsidR="00863B41" w:rsidRPr="00D83E58" w:rsidRDefault="00863B41" w:rsidP="00863B41">
      <w:pPr>
        <w:rPr>
          <w:rFonts w:eastAsiaTheme="minorEastAsia"/>
          <w:lang w:eastAsia="zh-CN"/>
        </w:rPr>
      </w:pPr>
      <w:r>
        <w:rPr>
          <w:lang w:eastAsia="zh-CN"/>
        </w:rPr>
        <w:t xml:space="preserve">Based on the last meeting discussion, data split is supported for split bearer. But there is no clear conclusion on whehter duplication is supported as well. Thus we would like to confirm on the support of duplication. Accordingly, we think the PDCP split and duplication (as used in Dual Connectivity (DC)) can be applied in the multi-path via relay scenario. Compared with </w:t>
      </w:r>
      <w:r w:rsidRPr="002C1BEE">
        <w:rPr>
          <w:rFonts w:hint="eastAsia"/>
          <w:lang w:eastAsia="zh-CN"/>
        </w:rPr>
        <w:t>DC</w:t>
      </w:r>
      <w:r>
        <w:rPr>
          <w:lang w:eastAsia="zh-CN"/>
        </w:rPr>
        <w:t xml:space="preserve"> scenario, the difference is the radio bearer of </w:t>
      </w:r>
      <w:r w:rsidRPr="002C1BEE">
        <w:rPr>
          <w:rFonts w:hint="eastAsia"/>
          <w:lang w:eastAsia="zh-CN"/>
        </w:rPr>
        <w:t>a</w:t>
      </w:r>
      <w:r>
        <w:rPr>
          <w:lang w:eastAsia="zh-CN"/>
        </w:rPr>
        <w:t xml:space="preserve"> remote UE configured with PDCP split/duplication is mapped to a Uu RLC channel and a PC5 RLC </w:t>
      </w:r>
      <w:r w:rsidRPr="002C1BEE">
        <w:rPr>
          <w:rFonts w:hint="eastAsia"/>
          <w:lang w:eastAsia="zh-CN"/>
        </w:rPr>
        <w:t>channel</w:t>
      </w:r>
      <w:r w:rsidR="0014738F">
        <w:rPr>
          <w:lang w:eastAsia="zh-CN"/>
        </w:rPr>
        <w:t xml:space="preserve">. Similarly for </w:t>
      </w:r>
      <w:r>
        <w:rPr>
          <w:lang w:eastAsia="zh-CN"/>
        </w:rPr>
        <w:t>UE aggregation, PDCP split</w:t>
      </w:r>
      <w:r w:rsidR="0014738F">
        <w:rPr>
          <w:lang w:eastAsia="zh-CN"/>
        </w:rPr>
        <w:t xml:space="preserve"> and duplication is beneficial </w:t>
      </w:r>
      <w:r>
        <w:rPr>
          <w:lang w:eastAsia="zh-CN"/>
        </w:rPr>
        <w:t xml:space="preserve">to </w:t>
      </w:r>
      <w:r w:rsidRPr="00D83E58">
        <w:rPr>
          <w:lang w:eastAsia="zh-CN"/>
        </w:rPr>
        <w:t>improve the throughput and reliability</w:t>
      </w:r>
      <w:r>
        <w:rPr>
          <w:lang w:eastAsia="zh-CN"/>
        </w:rPr>
        <w:t>.</w:t>
      </w:r>
    </w:p>
    <w:p w14:paraId="4F525B52" w14:textId="236FD9BF" w:rsidR="00863B41" w:rsidRPr="00034BEC" w:rsidRDefault="00863B41" w:rsidP="00863B41">
      <w:pPr>
        <w:rPr>
          <w:b/>
          <w:lang w:eastAsia="zh-CN"/>
        </w:rPr>
      </w:pPr>
      <w:r>
        <w:rPr>
          <w:b/>
          <w:lang w:eastAsia="zh-CN"/>
        </w:rPr>
        <w:t>Proposal 5: Data</w:t>
      </w:r>
      <w:r w:rsidRPr="00034BEC">
        <w:rPr>
          <w:b/>
          <w:lang w:eastAsia="zh-CN"/>
        </w:rPr>
        <w:t xml:space="preserve"> duplicat</w:t>
      </w:r>
      <w:r>
        <w:rPr>
          <w:b/>
          <w:lang w:eastAsia="zh-CN"/>
        </w:rPr>
        <w:t xml:space="preserve">ion can be configured to split bearer in the same way as legacy DCCA </w:t>
      </w:r>
      <w:r w:rsidR="007D0323">
        <w:rPr>
          <w:b/>
          <w:lang w:eastAsia="zh-CN"/>
        </w:rPr>
        <w:t xml:space="preserve">for multi-path </w:t>
      </w:r>
      <w:r>
        <w:rPr>
          <w:b/>
          <w:lang w:eastAsia="zh-CN"/>
        </w:rPr>
        <w:t>in scenario 1 and scenario 2.</w:t>
      </w:r>
    </w:p>
    <w:p w14:paraId="258649EF" w14:textId="77777777" w:rsidR="00863B41" w:rsidRPr="001D3318" w:rsidRDefault="00863B41" w:rsidP="00863B41">
      <w:pPr>
        <w:rPr>
          <w:rFonts w:eastAsiaTheme="minorEastAsia"/>
          <w:lang w:eastAsia="zh-CN"/>
        </w:rPr>
      </w:pPr>
      <w:r>
        <w:t>Besides, as agreed the SRAP layer is used in the indirect path for scenario 1multi-path via relay. In Rel-17 L2 U2N relay, the SRAP layer is introduced for two purposes including remote UE identification and bearer mapping. In Rel-18 multi-path, these two functionalities are still needed for data routing in indirect link, and no new functionalities is foreseen. For scenario 2, as discussed in 2.1.2, for one split bearer with 1:1 mapping, the remote UE will be configured with one leg in indirect link and one leg in the Uu link (i.e. legacy Uu RLC bearer), the UE should be aware which leg to transmit the UL data based on configuration. And in relay UE side, it can pass the data from one hop to other hop based on configuration as well without the present of SRAP.</w:t>
      </w:r>
    </w:p>
    <w:p w14:paraId="2BCF13F1" w14:textId="2C36E978" w:rsidR="00863B41" w:rsidRDefault="00863B41" w:rsidP="00863B41">
      <w:pPr>
        <w:rPr>
          <w:b/>
          <w:lang w:eastAsia="zh-CN"/>
        </w:rPr>
      </w:pPr>
      <w:r>
        <w:rPr>
          <w:b/>
          <w:lang w:eastAsia="zh-CN"/>
        </w:rPr>
        <w:t>Proposal 6: In scenario 1, for split bearer (with/without data duplication configured/activated)</w:t>
      </w:r>
      <w:r w:rsidR="0014738F">
        <w:rPr>
          <w:b/>
          <w:lang w:eastAsia="zh-CN"/>
        </w:rPr>
        <w:t xml:space="preserve"> </w:t>
      </w:r>
      <w:r w:rsidRPr="00DC5016">
        <w:rPr>
          <w:b/>
          <w:lang w:eastAsia="zh-CN"/>
        </w:rPr>
        <w:t>SRAP</w:t>
      </w:r>
      <w:r>
        <w:rPr>
          <w:b/>
          <w:lang w:eastAsia="zh-CN"/>
        </w:rPr>
        <w:t xml:space="preserve"> layer is used for </w:t>
      </w:r>
      <w:r w:rsidRPr="00867000">
        <w:rPr>
          <w:b/>
          <w:lang w:eastAsia="zh-CN"/>
        </w:rPr>
        <w:t>remote UE identification and bearer mapping</w:t>
      </w:r>
      <w:r>
        <w:rPr>
          <w:b/>
          <w:lang w:eastAsia="zh-CN"/>
        </w:rPr>
        <w:t xml:space="preserve"> in indirect path in the same way in Rel-17 L2 U2N relay operation</w:t>
      </w:r>
      <w:r w:rsidR="0014738F">
        <w:rPr>
          <w:b/>
          <w:lang w:eastAsia="zh-CN"/>
        </w:rPr>
        <w:t xml:space="preserve"> </w:t>
      </w:r>
      <w:r>
        <w:rPr>
          <w:b/>
          <w:lang w:eastAsia="zh-CN"/>
        </w:rPr>
        <w:t xml:space="preserve">multi-path via relay. </w:t>
      </w:r>
      <w:r w:rsidRPr="00DC5016">
        <w:rPr>
          <w:b/>
          <w:lang w:eastAsia="zh-CN"/>
        </w:rPr>
        <w:t xml:space="preserve"> </w:t>
      </w:r>
    </w:p>
    <w:p w14:paraId="423CCE48" w14:textId="77777777" w:rsidR="00863B41" w:rsidRDefault="00863B41" w:rsidP="00863B41">
      <w:pPr>
        <w:rPr>
          <w:b/>
          <w:lang w:eastAsia="zh-CN"/>
        </w:rPr>
      </w:pPr>
      <w:r>
        <w:rPr>
          <w:b/>
          <w:lang w:eastAsia="zh-CN"/>
        </w:rPr>
        <w:t>Proposal 7: In scenario 2, without adaptation layer in indirect link, split bearer (with 1:1 bearer mapping) can be supported as below:</w:t>
      </w:r>
    </w:p>
    <w:p w14:paraId="31C26FCE" w14:textId="77777777" w:rsidR="00863B41" w:rsidRPr="0013082A" w:rsidRDefault="00863B41" w:rsidP="00863B41">
      <w:pPr>
        <w:pStyle w:val="afff"/>
        <w:numPr>
          <w:ilvl w:val="0"/>
          <w:numId w:val="38"/>
        </w:numPr>
        <w:ind w:firstLineChars="0"/>
        <w:rPr>
          <w:b/>
          <w:lang w:eastAsia="zh-CN"/>
        </w:rPr>
      </w:pPr>
      <w:r w:rsidRPr="00733D69">
        <w:rPr>
          <w:b/>
          <w:lang w:eastAsia="zh-CN"/>
        </w:rPr>
        <w:t>For UL, remote UE’s PDCP entity delivers a packet to Uu RLC entity or to non-3GPP connection based on network configuration; and relay UE passes a packet received from the non-3GPP connection to corresponding Uu RLC chann</w:t>
      </w:r>
      <w:r w:rsidRPr="002551EC">
        <w:rPr>
          <w:b/>
          <w:lang w:eastAsia="zh-CN"/>
        </w:rPr>
        <w:t>el based on the configured mapping between E2E bearer and Uu RLC channel for the rem</w:t>
      </w:r>
      <w:r w:rsidRPr="0013082A">
        <w:rPr>
          <w:b/>
          <w:lang w:eastAsia="zh-CN"/>
        </w:rPr>
        <w:t xml:space="preserve">ote UE. </w:t>
      </w:r>
    </w:p>
    <w:p w14:paraId="0B480EE7" w14:textId="77777777" w:rsidR="00863B41" w:rsidRPr="00733D69" w:rsidRDefault="00863B41" w:rsidP="00863B41">
      <w:pPr>
        <w:pStyle w:val="afff"/>
        <w:numPr>
          <w:ilvl w:val="0"/>
          <w:numId w:val="38"/>
        </w:numPr>
        <w:ind w:firstLineChars="0"/>
        <w:rPr>
          <w:b/>
          <w:lang w:eastAsia="zh-CN"/>
        </w:rPr>
      </w:pPr>
      <w:r w:rsidRPr="007D5A58">
        <w:rPr>
          <w:b/>
          <w:lang w:eastAsia="zh-CN"/>
        </w:rPr>
        <w:t xml:space="preserve">For DL, relay UE passes a packet received from a Uu RLC entity to the non-3GPP connection based on </w:t>
      </w:r>
      <w:r w:rsidRPr="008F00C2">
        <w:rPr>
          <w:b/>
          <w:lang w:eastAsia="zh-CN"/>
        </w:rPr>
        <w:t xml:space="preserve">the configured mapping between E2E bearer and Uu RLC channel for the remote UE; and the remote UE delivers the packet received on the non-3GPP connection to the PDCP </w:t>
      </w:r>
      <w:r>
        <w:rPr>
          <w:b/>
          <w:lang w:eastAsia="zh-CN"/>
        </w:rPr>
        <w:t>associated with</w:t>
      </w:r>
      <w:r w:rsidRPr="00733D69">
        <w:rPr>
          <w:b/>
          <w:lang w:eastAsia="zh-CN"/>
        </w:rPr>
        <w:t xml:space="preserve"> the E2E bearer. </w:t>
      </w:r>
    </w:p>
    <w:p w14:paraId="667057F5" w14:textId="77777777" w:rsidR="00863B41" w:rsidRPr="004560EB" w:rsidRDefault="00863B41" w:rsidP="00863B41">
      <w:pPr>
        <w:pStyle w:val="afff"/>
        <w:numPr>
          <w:ilvl w:val="0"/>
          <w:numId w:val="38"/>
        </w:numPr>
        <w:ind w:firstLineChars="0"/>
        <w:rPr>
          <w:lang w:eastAsia="zh-CN"/>
        </w:rPr>
      </w:pPr>
      <w:r w:rsidRPr="004560EB">
        <w:rPr>
          <w:b/>
          <w:lang w:eastAsia="zh-CN"/>
        </w:rPr>
        <w:t>How to indicate E2E bearer ID in the non-3GPP connection is left to UE implementation.</w:t>
      </w:r>
    </w:p>
    <w:p w14:paraId="7EEB3A00" w14:textId="77777777" w:rsidR="00863B41" w:rsidRDefault="00863B41" w:rsidP="00863B41">
      <w:pPr>
        <w:pStyle w:val="2"/>
        <w:rPr>
          <w:rFonts w:hint="eastAsia"/>
          <w:lang w:eastAsia="zh-CN"/>
        </w:rPr>
      </w:pPr>
      <w:r>
        <w:rPr>
          <w:lang w:eastAsia="zh-CN"/>
        </w:rPr>
        <w:t>2.3 Concept of p</w:t>
      </w:r>
      <w:r w:rsidRPr="00957FAA">
        <w:rPr>
          <w:lang w:eastAsia="zh-CN"/>
        </w:rPr>
        <w:t>rimary path</w:t>
      </w:r>
      <w:r>
        <w:rPr>
          <w:lang w:eastAsia="zh-CN"/>
        </w:rPr>
        <w:t xml:space="preserve"> </w:t>
      </w:r>
    </w:p>
    <w:p w14:paraId="211D16B3" w14:textId="77777777" w:rsidR="00863B41" w:rsidRDefault="00863B41" w:rsidP="00863B41">
      <w:pPr>
        <w:rPr>
          <w:lang w:eastAsia="zh-CN"/>
        </w:rPr>
      </w:pPr>
      <w:r>
        <w:rPr>
          <w:lang w:eastAsia="zh-CN"/>
        </w:rPr>
        <w:t xml:space="preserve">In last meeting, some </w:t>
      </w:r>
      <w:r w:rsidRPr="001D3318">
        <w:rPr>
          <w:lang w:eastAsia="zh-CN"/>
        </w:rPr>
        <w:t>companies</w:t>
      </w:r>
      <w:r>
        <w:rPr>
          <w:lang w:eastAsia="zh-CN"/>
        </w:rPr>
        <w:t xml:space="preserve"> wanted to</w:t>
      </w:r>
      <w:r w:rsidRPr="001D3318">
        <w:rPr>
          <w:lang w:eastAsia="zh-CN"/>
        </w:rPr>
        <w:t xml:space="preserve"> </w:t>
      </w:r>
      <w:r>
        <w:rPr>
          <w:lang w:eastAsia="zh-CN"/>
        </w:rPr>
        <w:t xml:space="preserve">introduce the concept of </w:t>
      </w:r>
      <w:r w:rsidRPr="001D3318">
        <w:rPr>
          <w:lang w:eastAsia="zh-CN"/>
        </w:rPr>
        <w:t>primary path</w:t>
      </w:r>
      <w:r>
        <w:rPr>
          <w:lang w:eastAsia="zh-CN"/>
        </w:rPr>
        <w:t xml:space="preserve"> (and the other path is called the secondary path)</w:t>
      </w:r>
      <w:r w:rsidRPr="001D3318">
        <w:rPr>
          <w:lang w:eastAsia="zh-CN"/>
        </w:rPr>
        <w:t xml:space="preserve"> </w:t>
      </w:r>
      <w:r>
        <w:rPr>
          <w:lang w:eastAsia="zh-CN"/>
        </w:rPr>
        <w:t xml:space="preserve">for multi-path but had diversified understanding and definition. </w:t>
      </w:r>
    </w:p>
    <w:p w14:paraId="73FC9EE0" w14:textId="77777777" w:rsidR="00863B41" w:rsidRDefault="00863B41" w:rsidP="00863B41">
      <w:pPr>
        <w:rPr>
          <w:lang w:eastAsia="zh-CN"/>
        </w:rPr>
      </w:pPr>
      <w:r>
        <w:rPr>
          <w:lang w:eastAsia="zh-CN"/>
        </w:rPr>
        <w:lastRenderedPageBreak/>
        <w:t xml:space="preserve">In general, primary path is not a new terminology, which is </w:t>
      </w:r>
      <w:r w:rsidRPr="00BD4694">
        <w:rPr>
          <w:lang w:eastAsia="zh-CN"/>
        </w:rPr>
        <w:t>used for the data split/ duplication operation in DC</w:t>
      </w:r>
      <w:r>
        <w:rPr>
          <w:lang w:eastAsia="zh-CN"/>
        </w:rPr>
        <w:t xml:space="preserve"> to indicate a primary RLC entity</w:t>
      </w:r>
      <w:r w:rsidRPr="0068695C">
        <w:rPr>
          <w:lang w:eastAsia="zh-CN"/>
        </w:rPr>
        <w:t xml:space="preserve"> </w:t>
      </w:r>
      <w:r>
        <w:rPr>
          <w:lang w:eastAsia="zh-CN"/>
        </w:rPr>
        <w:t xml:space="preserve">before. From the discussion in [2], we can see that all the companies have different understanding of the primary path for multi-path, which is also different with the definition in DC. Besides, as the rapporteur commented, the motivation for introducing </w:t>
      </w:r>
      <w:r w:rsidRPr="00993133">
        <w:rPr>
          <w:rFonts w:hint="eastAsia"/>
          <w:lang w:eastAsia="zh-CN"/>
        </w:rPr>
        <w:t>primary</w:t>
      </w:r>
      <w:r>
        <w:rPr>
          <w:lang w:eastAsia="zh-CN"/>
        </w:rPr>
        <w:t xml:space="preserve"> path is not very clear. Therefore, we think that this definition is not beneficial for spec design or understanding, but on the opposite, may cause confusion. </w:t>
      </w:r>
    </w:p>
    <w:p w14:paraId="3D67ED03" w14:textId="77777777" w:rsidR="00863B41" w:rsidRDefault="00863B41" w:rsidP="00863B41">
      <w:pPr>
        <w:rPr>
          <w:lang w:eastAsia="zh-CN"/>
        </w:rPr>
      </w:pPr>
      <w:r>
        <w:rPr>
          <w:lang w:eastAsia="zh-CN"/>
        </w:rPr>
        <w:t>We understand that these companies that try to define the primary path intended to characterize the role of the two path. But it can waste a lot of time since the options are d</w:t>
      </w:r>
      <w:r w:rsidRPr="00897DFA">
        <w:rPr>
          <w:rFonts w:hint="eastAsia"/>
          <w:lang w:eastAsia="zh-CN"/>
        </w:rPr>
        <w:t>ivergent</w:t>
      </w:r>
      <w:r>
        <w:rPr>
          <w:lang w:eastAsia="zh-CN"/>
        </w:rPr>
        <w:t xml:space="preserve">. As </w:t>
      </w:r>
      <w:r>
        <w:rPr>
          <w:rFonts w:eastAsiaTheme="minorEastAsia" w:hint="eastAsia"/>
          <w:lang w:eastAsia="zh-CN"/>
        </w:rPr>
        <w:t>a</w:t>
      </w:r>
      <w:r>
        <w:rPr>
          <w:rFonts w:eastAsiaTheme="minorEastAsia"/>
          <w:lang w:eastAsia="zh-CN"/>
        </w:rPr>
        <w:t xml:space="preserve"> recommendation, we think RAN2 can f</w:t>
      </w:r>
      <w:r>
        <w:rPr>
          <w:lang w:eastAsia="zh-CN"/>
        </w:rPr>
        <w:t xml:space="preserve">ocus on the functionality and procedure design based on what we have currently, i.e., the </w:t>
      </w:r>
      <w:r w:rsidRPr="00897DFA">
        <w:rPr>
          <w:i/>
          <w:lang w:eastAsia="zh-CN"/>
        </w:rPr>
        <w:t>direct path</w:t>
      </w:r>
      <w:r>
        <w:rPr>
          <w:lang w:eastAsia="zh-CN"/>
        </w:rPr>
        <w:t xml:space="preserve"> and </w:t>
      </w:r>
      <w:r w:rsidRPr="00897DFA">
        <w:rPr>
          <w:i/>
          <w:lang w:eastAsia="zh-CN"/>
        </w:rPr>
        <w:t>indirect path</w:t>
      </w:r>
      <w:r>
        <w:rPr>
          <w:lang w:eastAsia="zh-CN"/>
        </w:rPr>
        <w:t xml:space="preserve">. And if we need to differentiate the path established first or added later, we can use first path and second path for discussion in study phase. And if the need to have a particular terminology is justified, RAN2 can further discuss and decide what it is called.  </w:t>
      </w:r>
    </w:p>
    <w:p w14:paraId="56FC6CD2" w14:textId="77777777" w:rsidR="00863B41" w:rsidRPr="00897DFA" w:rsidRDefault="00863B41" w:rsidP="00863B41">
      <w:pPr>
        <w:rPr>
          <w:b/>
          <w:lang w:eastAsia="zh-CN"/>
        </w:rPr>
      </w:pPr>
      <w:r w:rsidRPr="00897DFA">
        <w:rPr>
          <w:b/>
          <w:lang w:eastAsia="zh-CN"/>
        </w:rPr>
        <w:t xml:space="preserve">Proposal </w:t>
      </w:r>
      <w:r>
        <w:rPr>
          <w:b/>
          <w:lang w:eastAsia="zh-CN"/>
        </w:rPr>
        <w:t>8</w:t>
      </w:r>
      <w:r w:rsidRPr="00897DFA">
        <w:rPr>
          <w:b/>
          <w:lang w:eastAsia="zh-CN"/>
        </w:rPr>
        <w:t xml:space="preserve">: RAN2 </w:t>
      </w:r>
      <w:r>
        <w:rPr>
          <w:b/>
          <w:lang w:eastAsia="zh-CN"/>
        </w:rPr>
        <w:t xml:space="preserve">to focus on </w:t>
      </w:r>
      <w:r w:rsidRPr="00897DFA">
        <w:rPr>
          <w:b/>
          <w:lang w:eastAsia="zh-CN"/>
        </w:rPr>
        <w:t>the basic functionality and procedures</w:t>
      </w:r>
      <w:r>
        <w:rPr>
          <w:b/>
          <w:lang w:eastAsia="zh-CN"/>
        </w:rPr>
        <w:t xml:space="preserve"> by using first path and second path if needed</w:t>
      </w:r>
      <w:r w:rsidRPr="00897DFA">
        <w:rPr>
          <w:b/>
          <w:lang w:eastAsia="zh-CN"/>
        </w:rPr>
        <w:t>.</w:t>
      </w:r>
      <w:r>
        <w:rPr>
          <w:b/>
          <w:lang w:eastAsia="zh-CN"/>
        </w:rPr>
        <w:t xml:space="preserve"> Whether to introduce the concept of “primary path” can be decided after the need is justified.</w:t>
      </w:r>
    </w:p>
    <w:p w14:paraId="2CE7A13C" w14:textId="77777777" w:rsidR="00863B41" w:rsidRPr="002757DF" w:rsidRDefault="00863B41" w:rsidP="00863B41">
      <w:pPr>
        <w:pStyle w:val="2"/>
        <w:rPr>
          <w:rFonts w:ascii="Times New Roman" w:eastAsia="Calibri Light" w:hAnsi="Times New Roman"/>
          <w:sz w:val="20"/>
          <w:szCs w:val="20"/>
          <w:lang w:eastAsia="zh-CN"/>
        </w:rPr>
      </w:pPr>
      <w:r w:rsidRPr="00E863D5">
        <w:rPr>
          <w:lang w:eastAsia="zh-CN"/>
        </w:rPr>
        <w:t>2.</w:t>
      </w:r>
      <w:r>
        <w:rPr>
          <w:lang w:eastAsia="zh-CN"/>
        </w:rPr>
        <w:t>4</w:t>
      </w:r>
      <w:r w:rsidRPr="00CF385E">
        <w:rPr>
          <w:lang w:eastAsia="zh-CN"/>
        </w:rPr>
        <w:t xml:space="preserve"> </w:t>
      </w:r>
      <w:r>
        <w:rPr>
          <w:lang w:eastAsia="zh-CN"/>
        </w:rPr>
        <w:t>Basic CP procedures</w:t>
      </w:r>
    </w:p>
    <w:p w14:paraId="4D2158AE" w14:textId="77777777" w:rsidR="00863B41" w:rsidRPr="00E863D5" w:rsidRDefault="00863B41" w:rsidP="00863B41">
      <w:pPr>
        <w:pStyle w:val="30"/>
        <w:ind w:right="200"/>
        <w:rPr>
          <w:rFonts w:eastAsia="宋体" w:hint="eastAsia"/>
          <w:lang w:eastAsia="zh-CN"/>
        </w:rPr>
      </w:pPr>
      <w:r w:rsidRPr="00570168">
        <w:rPr>
          <w:rFonts w:eastAsia="宋体" w:hint="eastAsia"/>
          <w:lang w:eastAsia="zh-CN"/>
        </w:rPr>
        <w:t>2.</w:t>
      </w:r>
      <w:r>
        <w:rPr>
          <w:rFonts w:eastAsia="宋体"/>
          <w:lang w:eastAsia="zh-CN"/>
        </w:rPr>
        <w:t>4</w:t>
      </w:r>
      <w:r w:rsidRPr="00570168">
        <w:rPr>
          <w:rFonts w:eastAsia="宋体" w:hint="eastAsia"/>
          <w:lang w:eastAsia="zh-CN"/>
        </w:rPr>
        <w:t>.</w:t>
      </w:r>
      <w:r>
        <w:rPr>
          <w:rFonts w:eastAsia="宋体"/>
          <w:lang w:eastAsia="zh-CN"/>
        </w:rPr>
        <w:t>1</w:t>
      </w:r>
      <w:r w:rsidRPr="00570168">
        <w:rPr>
          <w:rFonts w:eastAsia="宋体" w:hint="eastAsia"/>
          <w:lang w:eastAsia="zh-CN"/>
        </w:rPr>
        <w:t xml:space="preserve"> Multi-path establishment</w:t>
      </w:r>
      <w:r>
        <w:rPr>
          <w:rFonts w:eastAsia="宋体"/>
          <w:lang w:eastAsia="zh-CN"/>
        </w:rPr>
        <w:t xml:space="preserve"> procedure</w:t>
      </w:r>
      <w:r w:rsidRPr="00570168">
        <w:rPr>
          <w:rFonts w:eastAsia="宋体" w:hint="eastAsia"/>
          <w:lang w:eastAsia="zh-CN"/>
        </w:rPr>
        <w:t xml:space="preserve"> </w:t>
      </w:r>
    </w:p>
    <w:p w14:paraId="1353FBE8" w14:textId="77777777" w:rsidR="00863B41" w:rsidRDefault="00863B41" w:rsidP="00863B41">
      <w:pPr>
        <w:rPr>
          <w:lang w:eastAsia="zh-CN"/>
        </w:rPr>
      </w:pPr>
      <w:r>
        <w:rPr>
          <w:lang w:eastAsia="zh-CN"/>
        </w:rPr>
        <w:t xml:space="preserve">In the following section, we will discuss the baseline procedures for multi-path via relay. We understand there are two possible scenarios to establish multi-path. </w:t>
      </w:r>
    </w:p>
    <w:p w14:paraId="17F3ADF4" w14:textId="77777777" w:rsidR="00863B41" w:rsidRDefault="00863B41" w:rsidP="00863B41">
      <w:pPr>
        <w:pStyle w:val="afff"/>
        <w:numPr>
          <w:ilvl w:val="0"/>
          <w:numId w:val="25"/>
        </w:numPr>
        <w:ind w:firstLineChars="0"/>
        <w:rPr>
          <w:lang w:eastAsia="zh-CN"/>
        </w:rPr>
      </w:pPr>
      <w:r>
        <w:rPr>
          <w:lang w:eastAsia="zh-CN"/>
        </w:rPr>
        <w:t>Direct path only-&gt;multi-path: in this case, the UE first accesses to network via Uu direct link, and later on network configures multi-path to the UE by adding an indirect relay link.</w:t>
      </w:r>
    </w:p>
    <w:p w14:paraId="7A6525BB" w14:textId="77777777" w:rsidR="00863B41" w:rsidRPr="00993133" w:rsidRDefault="00863B41" w:rsidP="00863B41">
      <w:pPr>
        <w:pStyle w:val="afff"/>
        <w:numPr>
          <w:ilvl w:val="0"/>
          <w:numId w:val="25"/>
        </w:numPr>
        <w:ind w:firstLineChars="0"/>
        <w:rPr>
          <w:lang w:eastAsia="zh-CN"/>
        </w:rPr>
      </w:pPr>
      <w:r>
        <w:rPr>
          <w:lang w:eastAsia="zh-CN"/>
        </w:rPr>
        <w:t xml:space="preserve">Indirect path only-&gt;multi-path: in this case, the UE first accesses to network via </w:t>
      </w:r>
      <w:r w:rsidRPr="00E863D5">
        <w:rPr>
          <w:rFonts w:eastAsiaTheme="minorEastAsia"/>
          <w:lang w:eastAsia="zh-CN"/>
        </w:rPr>
        <w:t xml:space="preserve">a L2 U2N Relay UE, and later on </w:t>
      </w:r>
      <w:r w:rsidRPr="00CF385E">
        <w:rPr>
          <w:rFonts w:eastAsiaTheme="minorEastAsia"/>
          <w:lang w:eastAsia="zh-CN"/>
        </w:rPr>
        <w:t xml:space="preserve">network configures </w:t>
      </w:r>
      <w:r>
        <w:rPr>
          <w:lang w:eastAsia="zh-CN"/>
        </w:rPr>
        <w:t xml:space="preserve">multi-path to the UE by adding a direct Uu link. </w:t>
      </w:r>
    </w:p>
    <w:p w14:paraId="15656AB3" w14:textId="77777777" w:rsidR="00863B41" w:rsidRDefault="00863B41" w:rsidP="00863B41">
      <w:pPr>
        <w:rPr>
          <w:rFonts w:eastAsia="宋体" w:cs="Times New Roman"/>
          <w:b/>
          <w:kern w:val="2"/>
          <w:sz w:val="21"/>
          <w:szCs w:val="22"/>
          <w:lang w:eastAsia="zh-CN"/>
        </w:rPr>
      </w:pPr>
      <w:r>
        <w:rPr>
          <w:rFonts w:eastAsia="宋体" w:cs="Times New Roman"/>
          <w:b/>
          <w:kern w:val="2"/>
          <w:sz w:val="21"/>
          <w:szCs w:val="22"/>
          <w:lang w:eastAsia="zh-CN"/>
        </w:rPr>
        <w:t xml:space="preserve">1. </w:t>
      </w:r>
      <w:r w:rsidRPr="00C52A65">
        <w:rPr>
          <w:rFonts w:eastAsia="宋体" w:cs="Times New Roman"/>
          <w:b/>
          <w:kern w:val="2"/>
          <w:sz w:val="21"/>
          <w:szCs w:val="22"/>
          <w:lang w:eastAsia="zh-CN"/>
        </w:rPr>
        <w:t>Direct path only-&gt;multi-path</w:t>
      </w:r>
    </w:p>
    <w:p w14:paraId="6EBB20ED" w14:textId="77777777" w:rsidR="00863B41" w:rsidRDefault="00863B41" w:rsidP="00863B41">
      <w:pPr>
        <w:rPr>
          <w:lang w:eastAsia="zh-CN"/>
        </w:rPr>
      </w:pPr>
      <w:r>
        <w:rPr>
          <w:lang w:eastAsia="zh-CN"/>
        </w:rPr>
        <w:t xml:space="preserve">Figure 3 shows the baseline procedure for multi-path establishment wherein the relay UE is in RRC_CONNECTED state. </w:t>
      </w:r>
    </w:p>
    <w:p w14:paraId="1BEB2461" w14:textId="77777777" w:rsidR="00863B41" w:rsidRDefault="00863B41" w:rsidP="00863B41">
      <w:pPr>
        <w:rPr>
          <w:lang w:eastAsia="zh-CN"/>
        </w:rPr>
      </w:pPr>
    </w:p>
    <w:p w14:paraId="26DF4F84" w14:textId="77777777" w:rsidR="00863B41" w:rsidRDefault="00863B41" w:rsidP="00863B41">
      <w:pPr>
        <w:jc w:val="center"/>
        <w:rPr>
          <w:lang w:eastAsia="zh-CN"/>
        </w:rPr>
      </w:pPr>
      <w:r w:rsidRPr="00570168">
        <w:rPr>
          <w:noProof/>
          <w:lang w:val="en-US" w:eastAsia="zh-CN"/>
        </w:rPr>
        <mc:AlternateContent>
          <mc:Choice Requires="wpg">
            <w:drawing>
              <wp:inline distT="0" distB="0" distL="0" distR="0" wp14:anchorId="433D3538" wp14:editId="1E2F8913">
                <wp:extent cx="4423410" cy="2800538"/>
                <wp:effectExtent l="0" t="0" r="15240" b="19050"/>
                <wp:docPr id="673" name="组合 5"/>
                <wp:cNvGraphicFramePr/>
                <a:graphic xmlns:a="http://schemas.openxmlformats.org/drawingml/2006/main">
                  <a:graphicData uri="http://schemas.microsoft.com/office/word/2010/wordprocessingGroup">
                    <wpg:wgp>
                      <wpg:cNvGrpSpPr/>
                      <wpg:grpSpPr>
                        <a:xfrm>
                          <a:off x="0" y="0"/>
                          <a:ext cx="4423410" cy="2800538"/>
                          <a:chOff x="0" y="0"/>
                          <a:chExt cx="4423410" cy="2800538"/>
                        </a:xfrm>
                      </wpg:grpSpPr>
                      <wps:wsp>
                        <wps:cNvPr id="674" name="文本框 195"/>
                        <wps:cNvSpPr txBox="1">
                          <a:spLocks noChangeArrowheads="1"/>
                        </wps:cNvSpPr>
                        <wps:spPr bwMode="auto">
                          <a:xfrm>
                            <a:off x="1964731" y="1209565"/>
                            <a:ext cx="18745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8C141"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4. RRC Reconfiguration</w:t>
                              </w:r>
                            </w:p>
                          </w:txbxContent>
                        </wps:txbx>
                        <wps:bodyPr wrap="square" lIns="0" tIns="0" rIns="0" bIns="0" anchor="ctr" anchorCtr="0">
                          <a:spAutoFit/>
                        </wps:bodyPr>
                      </wps:wsp>
                      <wps:wsp>
                        <wps:cNvPr id="675" name="直接连接符 675"/>
                        <wps:cNvCnPr/>
                        <wps:spPr bwMode="auto">
                          <a:xfrm flipH="1">
                            <a:off x="417957" y="100538"/>
                            <a:ext cx="2178" cy="2700000"/>
                          </a:xfrm>
                          <a:prstGeom prst="line">
                            <a:avLst/>
                          </a:prstGeom>
                          <a:noFill/>
                          <a:ln w="12700" cap="flat" cmpd="sng" algn="ctr">
                            <a:solidFill>
                              <a:sysClr val="windowText" lastClr="000000"/>
                            </a:solidFill>
                            <a:prstDash val="solid"/>
                            <a:miter lim="800000"/>
                          </a:ln>
                          <a:effectLst/>
                        </wps:spPr>
                        <wps:bodyPr/>
                      </wps:wsp>
                      <wps:wsp>
                        <wps:cNvPr id="676" name="直接连接符 676"/>
                        <wps:cNvCnPr/>
                        <wps:spPr bwMode="auto">
                          <a:xfrm>
                            <a:off x="2015212" y="100538"/>
                            <a:ext cx="0" cy="2700000"/>
                          </a:xfrm>
                          <a:prstGeom prst="line">
                            <a:avLst/>
                          </a:prstGeom>
                          <a:noFill/>
                          <a:ln w="12700" cap="flat" cmpd="sng" algn="ctr">
                            <a:solidFill>
                              <a:sysClr val="windowText" lastClr="000000"/>
                            </a:solidFill>
                            <a:prstDash val="solid"/>
                            <a:miter lim="800000"/>
                          </a:ln>
                          <a:effectLst/>
                        </wps:spPr>
                        <wps:bodyPr/>
                      </wps:wsp>
                      <wps:wsp>
                        <wps:cNvPr id="677" name="直接连接符 677"/>
                        <wps:cNvCnPr/>
                        <wps:spPr bwMode="auto">
                          <a:xfrm>
                            <a:off x="3797546" y="100538"/>
                            <a:ext cx="0" cy="2700000"/>
                          </a:xfrm>
                          <a:prstGeom prst="line">
                            <a:avLst/>
                          </a:prstGeom>
                          <a:noFill/>
                          <a:ln w="12700" cap="flat" cmpd="sng" algn="ctr">
                            <a:solidFill>
                              <a:sysClr val="windowText" lastClr="000000"/>
                            </a:solidFill>
                            <a:prstDash val="solid"/>
                            <a:miter lim="800000"/>
                          </a:ln>
                          <a:effectLst/>
                        </wps:spPr>
                        <wps:bodyPr/>
                      </wps:wsp>
                      <wps:wsp>
                        <wps:cNvPr id="678" name="直接箭头连接符 678"/>
                        <wps:cNvCnPr/>
                        <wps:spPr bwMode="auto">
                          <a:xfrm flipV="1">
                            <a:off x="2017762" y="1385394"/>
                            <a:ext cx="1784186" cy="1786"/>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679" name="文本框 197"/>
                        <wps:cNvSpPr txBox="1">
                          <a:spLocks noChangeArrowheads="1"/>
                        </wps:cNvSpPr>
                        <wps:spPr bwMode="auto">
                          <a:xfrm>
                            <a:off x="3053716" y="965282"/>
                            <a:ext cx="1369694" cy="164464"/>
                          </a:xfrm>
                          <a:prstGeom prst="rect">
                            <a:avLst/>
                          </a:prstGeom>
                          <a:solidFill>
                            <a:sysClr val="window" lastClr="FFFFFF"/>
                          </a:solidFill>
                          <a:ln w="9525">
                            <a:solidFill>
                              <a:srgbClr val="000000"/>
                            </a:solidFill>
                            <a:miter lim="800000"/>
                            <a:headEnd/>
                            <a:tailEnd/>
                          </a:ln>
                        </wps:spPr>
                        <wps:txbx>
                          <w:txbxContent>
                            <w:p w14:paraId="446E5A8B"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3. multi-path decision</w:t>
                              </w:r>
                            </w:p>
                          </w:txbxContent>
                        </wps:txbx>
                        <wps:bodyPr wrap="square" lIns="0" tIns="0" rIns="0" bIns="0" anchor="ctr" anchorCtr="0">
                          <a:spAutoFit/>
                        </wps:bodyPr>
                      </wps:wsp>
                      <wps:wsp>
                        <wps:cNvPr id="680" name="直接箭头连接符 680"/>
                        <wps:cNvCnPr/>
                        <wps:spPr bwMode="auto">
                          <a:xfrm>
                            <a:off x="406852" y="1617394"/>
                            <a:ext cx="337958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681" name="文本框 195"/>
                        <wps:cNvSpPr txBox="1">
                          <a:spLocks noChangeArrowheads="1"/>
                        </wps:cNvSpPr>
                        <wps:spPr bwMode="auto">
                          <a:xfrm>
                            <a:off x="505501" y="1439274"/>
                            <a:ext cx="1459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7B93D"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 xml:space="preserve">5. </w:t>
                              </w:r>
                              <w:r w:rsidRPr="00752E49">
                                <w:rPr>
                                  <w:rFonts w:asciiTheme="minorHAnsi" w:hAnsi="Calibri" w:cstheme="minorBidi"/>
                                  <w:i/>
                                  <w:iCs/>
                                  <w:color w:val="000000" w:themeColor="text1"/>
                                  <w:kern w:val="24"/>
                                  <w:sz w:val="20"/>
                                  <w:szCs w:val="20"/>
                                </w:rPr>
                                <w:t>RRCReconfiguration</w:t>
                              </w:r>
                            </w:p>
                          </w:txbxContent>
                        </wps:txbx>
                        <wps:bodyPr wrap="square" lIns="0" tIns="0" rIns="0" bIns="0" anchor="ctr" anchorCtr="0">
                          <a:spAutoFit/>
                        </wps:bodyPr>
                      </wps:wsp>
                      <wps:wsp>
                        <wps:cNvPr id="682" name="直接箭头连接符 682"/>
                        <wps:cNvCnPr/>
                        <wps:spPr bwMode="auto">
                          <a:xfrm flipV="1">
                            <a:off x="408704" y="1905577"/>
                            <a:ext cx="1626866" cy="1785"/>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683" name="文本框 195"/>
                        <wps:cNvSpPr txBox="1">
                          <a:spLocks noChangeArrowheads="1"/>
                        </wps:cNvSpPr>
                        <wps:spPr bwMode="auto">
                          <a:xfrm>
                            <a:off x="289146" y="1715832"/>
                            <a:ext cx="27133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358AC"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6. PC5 connection establishment if not exist</w:t>
                              </w:r>
                            </w:p>
                          </w:txbxContent>
                        </wps:txbx>
                        <wps:bodyPr wrap="square" lIns="0" tIns="0" rIns="0" bIns="0" anchor="ctr" anchorCtr="0">
                          <a:spAutoFit/>
                        </wps:bodyPr>
                      </wps:wsp>
                      <wps:wsp>
                        <wps:cNvPr id="684" name="直接箭头连接符 684"/>
                        <wps:cNvCnPr/>
                        <wps:spPr bwMode="auto">
                          <a:xfrm flipH="1">
                            <a:off x="409629" y="365401"/>
                            <a:ext cx="3394395" cy="0"/>
                          </a:xfrm>
                          <a:prstGeom prst="straightConnector1">
                            <a:avLst/>
                          </a:prstGeom>
                          <a:noFill/>
                          <a:ln w="12700" cap="flat" cmpd="sng" algn="ctr">
                            <a:solidFill>
                              <a:srgbClr val="00B0F0"/>
                            </a:solidFill>
                            <a:prstDash val="sysDash"/>
                            <a:miter lim="800000"/>
                            <a:headEnd type="triangle"/>
                            <a:tailEnd type="triangle"/>
                          </a:ln>
                          <a:effectLst/>
                        </wps:spPr>
                        <wps:bodyPr/>
                      </wps:wsp>
                      <wps:wsp>
                        <wps:cNvPr id="685" name="矩形 685"/>
                        <wps:cNvSpPr>
                          <a:spLocks noChangeArrowheads="1"/>
                        </wps:cNvSpPr>
                        <wps:spPr bwMode="auto">
                          <a:xfrm>
                            <a:off x="1424979" y="225652"/>
                            <a:ext cx="13455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83A9A"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B0F0"/>
                                  <w:kern w:val="24"/>
                                  <w:sz w:val="20"/>
                                  <w:szCs w:val="20"/>
                                </w:rPr>
                                <w:t>UL/DL data via direct path</w:t>
                              </w:r>
                            </w:p>
                          </w:txbxContent>
                        </wps:txbx>
                        <wps:bodyPr wrap="none" lIns="0" tIns="0" rIns="0" bIns="0" anchor="ctr" anchorCtr="0">
                          <a:spAutoFit/>
                        </wps:bodyPr>
                      </wps:wsp>
                      <wps:wsp>
                        <wps:cNvPr id="686" name="矩形 686"/>
                        <wps:cNvSpPr>
                          <a:spLocks noChangeArrowheads="1"/>
                        </wps:cNvSpPr>
                        <wps:spPr bwMode="auto">
                          <a:xfrm>
                            <a:off x="525671" y="700708"/>
                            <a:ext cx="15443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12C02"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2. Measurement report</w:t>
                              </w:r>
                            </w:p>
                          </w:txbxContent>
                        </wps:txbx>
                        <wps:bodyPr wrap="square" lIns="0" tIns="0" rIns="0" bIns="0" anchor="ctr" anchorCtr="0">
                          <a:spAutoFit/>
                        </wps:bodyPr>
                      </wps:wsp>
                      <wps:wsp>
                        <wps:cNvPr id="687" name="直接箭头连接符 687"/>
                        <wps:cNvCnPr/>
                        <wps:spPr bwMode="auto">
                          <a:xfrm flipV="1">
                            <a:off x="414256" y="867278"/>
                            <a:ext cx="3385142" cy="0"/>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688" name="直接箭头连接符 688"/>
                        <wps:cNvCnPr/>
                        <wps:spPr bwMode="auto">
                          <a:xfrm flipH="1">
                            <a:off x="405002" y="2521278"/>
                            <a:ext cx="3394395" cy="0"/>
                          </a:xfrm>
                          <a:prstGeom prst="straightConnector1">
                            <a:avLst/>
                          </a:prstGeom>
                          <a:noFill/>
                          <a:ln w="12700" cap="flat" cmpd="sng" algn="ctr">
                            <a:solidFill>
                              <a:srgbClr val="00B0F0"/>
                            </a:solidFill>
                            <a:prstDash val="sysDash"/>
                            <a:miter lim="800000"/>
                            <a:headEnd type="triangle"/>
                            <a:tailEnd type="triangle"/>
                          </a:ln>
                          <a:effectLst/>
                        </wps:spPr>
                        <wps:bodyPr/>
                      </wps:wsp>
                      <wps:wsp>
                        <wps:cNvPr id="689" name="矩形 689"/>
                        <wps:cNvSpPr>
                          <a:spLocks noChangeArrowheads="1"/>
                        </wps:cNvSpPr>
                        <wps:spPr bwMode="auto">
                          <a:xfrm>
                            <a:off x="1039196" y="2310975"/>
                            <a:ext cx="199263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35C69"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B0F0"/>
                                  <w:kern w:val="24"/>
                                  <w:sz w:val="20"/>
                                  <w:szCs w:val="20"/>
                                </w:rPr>
                                <w:t>UL/DL data via direct and indirect path</w:t>
                              </w:r>
                            </w:p>
                          </w:txbxContent>
                        </wps:txbx>
                        <wps:bodyPr wrap="none" lIns="0" tIns="0" rIns="0" bIns="0" anchor="ctr" anchorCtr="0">
                          <a:spAutoFit/>
                        </wps:bodyPr>
                      </wps:wsp>
                      <wps:wsp>
                        <wps:cNvPr id="690" name="椭圆 690"/>
                        <wps:cNvSpPr/>
                        <wps:spPr bwMode="auto">
                          <a:xfrm>
                            <a:off x="1952284" y="2465917"/>
                            <a:ext cx="125855" cy="117869"/>
                          </a:xfrm>
                          <a:prstGeom prst="ellipse">
                            <a:avLst/>
                          </a:prstGeom>
                          <a:noFill/>
                          <a:ln w="12700" cap="flat" cmpd="sng" algn="ctr">
                            <a:solidFill>
                              <a:srgbClr val="00B0F0"/>
                            </a:solidFill>
                            <a:prstDash val="solid"/>
                            <a:miter lim="800000"/>
                          </a:ln>
                          <a:effectLst/>
                        </wps:spPr>
                        <wps:bodyPr lIns="0" tIns="0" rIns="0" bIns="0" anchor="ctr" anchorCtr="0"/>
                      </wps:wsp>
                      <wps:wsp>
                        <wps:cNvPr id="691" name="文本框 195"/>
                        <wps:cNvSpPr txBox="1">
                          <a:spLocks noChangeArrowheads="1"/>
                        </wps:cNvSpPr>
                        <wps:spPr bwMode="auto">
                          <a:xfrm>
                            <a:off x="268536" y="2047049"/>
                            <a:ext cx="3709786" cy="164464"/>
                          </a:xfrm>
                          <a:prstGeom prst="rect">
                            <a:avLst/>
                          </a:prstGeom>
                          <a:solidFill>
                            <a:srgbClr val="FFFFFF"/>
                          </a:solidFill>
                          <a:ln w="9525">
                            <a:solidFill>
                              <a:srgbClr val="000000"/>
                            </a:solidFill>
                            <a:miter lim="800000"/>
                            <a:headEnd/>
                            <a:tailEnd/>
                          </a:ln>
                          <a:extLst/>
                        </wps:spPr>
                        <wps:txbx>
                          <w:txbxContent>
                            <w:p w14:paraId="6B113BAC"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 xml:space="preserve">7. </w:t>
                              </w:r>
                              <w:r w:rsidRPr="00752E49">
                                <w:rPr>
                                  <w:rFonts w:asciiTheme="minorHAnsi" w:hAnsi="Calibri" w:cstheme="minorBidi"/>
                                  <w:i/>
                                  <w:iCs/>
                                  <w:color w:val="000000" w:themeColor="text1"/>
                                  <w:kern w:val="24"/>
                                  <w:sz w:val="20"/>
                                  <w:szCs w:val="20"/>
                                </w:rPr>
                                <w:t>RRCReconfigurationComplete</w:t>
                              </w:r>
                            </w:p>
                          </w:txbxContent>
                        </wps:txbx>
                        <wps:bodyPr wrap="square" lIns="0" tIns="0" rIns="0" bIns="0" anchor="ctr" anchorCtr="0">
                          <a:spAutoFit/>
                        </wps:bodyPr>
                      </wps:wsp>
                      <wps:wsp>
                        <wps:cNvPr id="693" name="文本框 197"/>
                        <wps:cNvSpPr txBox="1">
                          <a:spLocks noChangeArrowheads="1"/>
                        </wps:cNvSpPr>
                        <wps:spPr bwMode="auto">
                          <a:xfrm>
                            <a:off x="309479" y="466115"/>
                            <a:ext cx="1896744" cy="164464"/>
                          </a:xfrm>
                          <a:prstGeom prst="rect">
                            <a:avLst/>
                          </a:prstGeom>
                          <a:solidFill>
                            <a:sysClr val="window" lastClr="FFFFFF"/>
                          </a:solidFill>
                          <a:ln w="9525">
                            <a:solidFill>
                              <a:srgbClr val="000000"/>
                            </a:solidFill>
                            <a:miter lim="800000"/>
                            <a:headEnd/>
                            <a:tailEnd/>
                          </a:ln>
                        </wps:spPr>
                        <wps:txbx>
                          <w:txbxContent>
                            <w:p w14:paraId="07C2F22C"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1. Relay discovery</w:t>
                              </w:r>
                            </w:p>
                          </w:txbxContent>
                        </wps:txbx>
                        <wps:bodyPr lIns="0" tIns="0" rIns="0" bIns="0" anchor="ctr" anchorCtr="0">
                          <a:spAutoFit/>
                        </wps:bodyPr>
                      </wps:wsp>
                      <wps:wsp>
                        <wps:cNvPr id="694" name="直接箭头连接符 694"/>
                        <wps:cNvCnPr/>
                        <wps:spPr bwMode="auto">
                          <a:xfrm flipH="1">
                            <a:off x="403151" y="2614958"/>
                            <a:ext cx="3394395" cy="0"/>
                          </a:xfrm>
                          <a:prstGeom prst="straightConnector1">
                            <a:avLst/>
                          </a:prstGeom>
                          <a:noFill/>
                          <a:ln w="12700" cap="flat" cmpd="sng" algn="ctr">
                            <a:solidFill>
                              <a:srgbClr val="00B0F0"/>
                            </a:solidFill>
                            <a:prstDash val="sysDash"/>
                            <a:miter lim="800000"/>
                            <a:headEnd type="triangle"/>
                            <a:tailEnd type="triangle"/>
                          </a:ln>
                          <a:effectLst/>
                        </wps:spPr>
                        <wps:bodyPr/>
                      </wps:wsp>
                      <wps:wsp>
                        <wps:cNvPr id="695" name="矩形 695"/>
                        <wps:cNvSpPr/>
                        <wps:spPr bwMode="auto">
                          <a:xfrm>
                            <a:off x="0" y="5005"/>
                            <a:ext cx="840270" cy="1942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7E72BD" w14:textId="77777777" w:rsidR="00863B41" w:rsidRPr="00752E49"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remote UE</w:t>
                              </w:r>
                            </w:p>
                          </w:txbxContent>
                        </wps:txbx>
                        <wps:bodyPr lIns="0" tIns="0" rIns="0" bIns="0" anchor="ctr" anchorCtr="0"/>
                      </wps:wsp>
                      <wps:wsp>
                        <wps:cNvPr id="696" name="矩形 696"/>
                        <wps:cNvSpPr/>
                        <wps:spPr bwMode="auto">
                          <a:xfrm>
                            <a:off x="1509405" y="0"/>
                            <a:ext cx="1011613" cy="17178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9A3CBEF" w14:textId="77777777" w:rsidR="00863B41" w:rsidRPr="00752E49"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w:t>
                              </w:r>
                              <w:r w:rsidRPr="00752E49">
                                <w:rPr>
                                  <w:rFonts w:asciiTheme="minorHAnsi" w:hAnsi="Calibri" w:cstheme="minorBidi"/>
                                  <w:color w:val="000000" w:themeColor="text1"/>
                                  <w:kern w:val="24"/>
                                  <w:sz w:val="20"/>
                                  <w:szCs w:val="20"/>
                                </w:rPr>
                                <w:t xml:space="preserve"> UE</w:t>
                              </w:r>
                            </w:p>
                          </w:txbxContent>
                        </wps:txbx>
                        <wps:bodyPr lIns="0" tIns="0" rIns="0" bIns="0" anchor="ctr" anchorCtr="0"/>
                      </wps:wsp>
                      <wps:wsp>
                        <wps:cNvPr id="697" name="矩形 697"/>
                        <wps:cNvSpPr/>
                        <wps:spPr bwMode="auto">
                          <a:xfrm>
                            <a:off x="3379262" y="5005"/>
                            <a:ext cx="840270" cy="1942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6058D8"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gNB</w:t>
                              </w:r>
                            </w:p>
                          </w:txbxContent>
                        </wps:txbx>
                        <wps:bodyPr lIns="0" tIns="0" rIns="0" bIns="0" anchor="ctr" anchorCtr="0"/>
                      </wps:wsp>
                    </wpg:wgp>
                  </a:graphicData>
                </a:graphic>
              </wp:inline>
            </w:drawing>
          </mc:Choice>
          <mc:Fallback>
            <w:pict>
              <v:group w14:anchorId="433D3538" id="组合 5" o:spid="_x0000_s1197" style="width:348.3pt;height:220.5pt;mso-position-horizontal-relative:char;mso-position-vertical-relative:line" coordsize="44234,28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">
                <v:shapetype id="_x0000_t202" coordsize="21600,21600" o:spt="202" path="m,l,21600r21600,l21600,xe">
                  <v:stroke joinstyle="miter"/>
                  <v:path gradientshapeok="t" o:connecttype="rect"/>
                </v:shapetype>
                <v:shape id="文本框 195" o:spid="_x0000_s1198" type="#_x0000_t202" style="position:absolute;left:19647;top:12095;width:18745;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vG4cUA&#10;AADcAAAADwAAAGRycy9kb3ducmV2LnhtbESPS2vDMBCE74X+B7GFXkoipzQP3CghLRRyTJwH5LZY&#10;W9vUWglLVZx/HwUCOQ4z8w0zX/amFZE631hWMBpmIIhLqxuuFOx3P4MZCB+QNbaWScGFPCwXz09z&#10;zLU985ZiESqRIOxzVFCH4HIpfVmTQT+0jjh5v7YzGJLsKqk7PCe4aeV7lk2kwYbTQo2Ovmsq/4p/&#10;o+Bt9XW6xKDHUm/W7I5FPLhRVOr1pV99ggjUh0f43l5rBZPpB9zOp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y8bhxQAAANwAAAAPAAAAAAAAAAAAAAAAAJgCAABkcnMv&#10;ZG93bnJldi54bWxQSwUGAAAAAAQABAD1AAAAigMAAAAA&#10;" filled="f" stroked="f">
                  <v:textbox style="mso-fit-shape-to-text:t" inset="0,0,0,0">
                    <w:txbxContent>
                      <w:p w14:paraId="0828C141"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4. RRC Reconfiguration</w:t>
                        </w:r>
                      </w:p>
                    </w:txbxContent>
                  </v:textbox>
                </v:shape>
                <v:line id="直接连接符 675" o:spid="_x0000_s1199" style="position:absolute;flip:x;visibility:visible;mso-wrap-style:square" from="4179,1005" to="4201,2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qAH8QAAADcAAAADwAAAGRycy9kb3ducmV2LnhtbESPQWsCMRSE74X+h/AKvdWshWpdjVKE&#10;gvRWteDxsXluVjcv2+TVXf+9KRR6HGbmG2axGnyrLhRTE9jAeFSAIq6Cbbg2sN+9P72CSoJssQ1M&#10;Bq6UYLW8v1tgaUPPn3TZSq0yhFOJBpxIV2qdKkce0yh0xNk7huhRsoy1thH7DPetfi6KifbYcF5w&#10;2NHaUXXe/ngDrf7+EvfRd+vTIcr4vD/YWbUx5vFheJuDEhrkP/zX3lgDk+kL/J7JR0Av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aoAfxAAAANwAAAAPAAAAAAAAAAAA&#10;AAAAAKECAABkcnMvZG93bnJldi54bWxQSwUGAAAAAAQABAD5AAAAkgMAAAAA&#10;" strokecolor="windowText" strokeweight="1pt">
                  <v:stroke joinstyle="miter"/>
                </v:line>
                <v:line id="直接连接符 676" o:spid="_x0000_s1200" style="position:absolute;visibility:visible;mso-wrap-style:square" from="20152,1005" to="20152,2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IBSsQAAADcAAAADwAAAGRycy9kb3ducmV2LnhtbESPzW7CMBCE75V4B2uRuBWHHgKkGIRQ&#10;K3HpoeHnvIq3Sdp4bdlukr59jYTEcTQz32g2u9F0oicfWssKFvMMBHFldcu1gvPp/XkFIkRkjZ1l&#10;UvBHAXbbydMGC20H/qS+jLVIEA4FKmhidIWUoWrIYJhbR5y8L+sNxiR9LbXHIcFNJ1+yLJcGW04L&#10;DTo6NFT9lL9GQcnyY71w9erqqR/C6E6X69u3UrPpuH8FEWmMj/C9fdQK8mUOtzPpCMj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kgFKxAAAANwAAAAPAAAAAAAAAAAA&#10;AAAAAKECAABkcnMvZG93bnJldi54bWxQSwUGAAAAAAQABAD5AAAAkgMAAAAA&#10;" strokecolor="windowText" strokeweight="1pt">
                  <v:stroke joinstyle="miter"/>
                </v:line>
                <v:line id="直接连接符 677" o:spid="_x0000_s1201" style="position:absolute;visibility:visible;mso-wrap-style:square" from="37975,1005" to="37975,28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6k0cMAAADcAAAADwAAAGRycy9kb3ducmV2LnhtbESPzW7CMBCE75V4B2uReisOPfATMAgh&#10;kLhwaGg5r+IlCcRry3aT9O1xpUo9jmbmG816O5hWdORDY1nBdJKBIC6tbrhS8Hk5vi1AhIissbVM&#10;Cn4owHYzelljrm3PH9QVsRIJwiFHBXWMLpcylDUZDBPriJN3s95gTNJXUnvsE9y08j3LZtJgw2mh&#10;Rkf7mspH8W0UFCzPy6mrFldPXR8Gd/m6Hu5KvY6H3QpEpCH+h//aJ61gNp/D75l0BOTm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epNHDAAAA3AAAAA8AAAAAAAAAAAAA&#10;AAAAoQIAAGRycy9kb3ducmV2LnhtbFBLBQYAAAAABAAEAPkAAACRAwAAAAA=&#10;" strokecolor="windowText" strokeweight="1pt">
                  <v:stroke joinstyle="miter"/>
                </v:line>
                <v:shapetype id="_x0000_t32" coordsize="21600,21600" o:spt="32" o:oned="t" path="m,l21600,21600e" filled="f">
                  <v:path arrowok="t" fillok="f" o:connecttype="none"/>
                  <o:lock v:ext="edit" shapetype="t"/>
                </v:shapetype>
                <v:shape id="直接箭头连接符 678" o:spid="_x0000_s1202" type="#_x0000_t32" style="position:absolute;left:20177;top:13853;width:17842;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hMcMAAADcAAAADwAAAGRycy9kb3ducmV2LnhtbESPwWrCQBCG7wXfYZlCL0U3FrUSXUUL&#10;hXo0BnodsuMmNDsbsqvGt+8cBI/DP/838623g2/VlfrYBDYwnWSgiKtgG3YGytP3eAkqJmSLbWAy&#10;cKcI283oZY25DTc+0rVITgmEY44G6pS6XOtY1eQxTkJHLNk59B6TjL3TtsebwH2rP7JsoT02LBdq&#10;7OirpuqvuHihHC477cr9ryt8eQ/72eE9zufGvL0OuxWoREN6Lj/aP9bA4lO+FRkRAb3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foTHDAAAA3AAAAA8AAAAAAAAAAAAA&#10;AAAAoQIAAGRycy9kb3ducmV2LnhtbFBLBQYAAAAABAAEAPkAAACRAwAAAAA=&#10;" strokecolor="windowText" strokeweight="1pt">
                  <v:stroke startarrow="block" endarrow="block" joinstyle="miter"/>
                </v:shape>
                <v:shape id="文本框 197" o:spid="_x0000_s1203" type="#_x0000_t202" style="position:absolute;left:30537;top:9652;width:13697;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K3MYA&#10;AADcAAAADwAAAGRycy9kb3ducmV2LnhtbESPUUvDMBSF3wX/Q7jC3lw6B3Wry4YossFAXLe93zXX&#10;Ntrc1CRb6783guDj4ZzzHc5iNdhWXMgH41jBZJyBIK6cNlwrOOxfbmcgQkTW2DomBd8UYLW8vlpg&#10;oV3PO7qUsRYJwqFABU2MXSFlqBqyGMauI07eu/MWY5K+ltpjn+C2lXdZlkuLhtNCgx09NVR9lmer&#10;4GOmTZ+fnl/XpVlv/df5OJVvE6VGN8PjA4hIQ/wP/7U3WkF+P4f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8K3MYAAADcAAAADwAAAAAAAAAAAAAAAACYAgAAZHJz&#10;L2Rvd25yZXYueG1sUEsFBgAAAAAEAAQA9QAAAIsDAAAAAA==&#10;" fillcolor="window">
                  <v:textbox style="mso-fit-shape-to-text:t" inset="0,0,0,0">
                    <w:txbxContent>
                      <w:p w14:paraId="446E5A8B"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3. multi-path decision</w:t>
                        </w:r>
                      </w:p>
                    </w:txbxContent>
                  </v:textbox>
                </v:shape>
                <v:shape id="直接箭头连接符 680" o:spid="_x0000_s1204" type="#_x0000_t32" style="position:absolute;left:4068;top:16173;width:337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lAdMIAAADcAAAADwAAAGRycy9kb3ducmV2LnhtbERPz2vCMBS+D/wfwhO8DE31UFw1igiC&#10;oDCmHfT4aJ5NsXmpTbTdf78cBjt+fL/X28E24kWdrx0rmM8SEMSl0zVXCvLrYboE4QOyxsYxKfgh&#10;D9vN6G2NmXY9f9HrEioRQ9hnqMCE0GZS+tKQRT9zLXHkbq6zGCLsKqk77GO4beQiSVJpsebYYLCl&#10;vaHyfnlaBbK4FXn9/f5hFqfq89HSeX8dSqUm42G3AhFoCP/iP/dRK0iXcX48E4+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tlAdMIAAADcAAAADwAAAAAAAAAAAAAA&#10;AAChAgAAZHJzL2Rvd25yZXYueG1sUEsFBgAAAAAEAAQA+QAAAJADAAAAAA==&#10;" strokecolor="windowText" strokeweight="1pt">
                  <v:stroke startarrow="block" joinstyle="miter"/>
                </v:shape>
                <v:shape id="文本框 195" o:spid="_x0000_s1205" type="#_x0000_t202" style="position:absolute;left:5055;top:14392;width:14592;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kVXsMA&#10;AADcAAAADwAAAGRycy9kb3ducmV2LnhtbESPQWsCMRSE7wX/Q3iCl6LZFSqyGkWFgke7bQVvj81z&#10;d3HzEjZpXP+9KRR6HGbmG2a9HUwnIvW+tawgn2UgiCurW64VfH2+T5cgfEDW2FkmBQ/ysN2MXtZY&#10;aHvnD4plqEWCsC9QQROCK6T0VUMG/cw64uRdbW8wJNnXUvd4T3DTyXmWLaTBltNCg44ODVW38sco&#10;eN3tL48Y9JvUpyO7cxm/XR6VmoyH3QpEoCH8h//aR61gsczh90w6An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kVXsMAAADcAAAADwAAAAAAAAAAAAAAAACYAgAAZHJzL2Rv&#10;d25yZXYueG1sUEsFBgAAAAAEAAQA9QAAAIgDAAAAAA==&#10;" filled="f" stroked="f">
                  <v:textbox style="mso-fit-shape-to-text:t" inset="0,0,0,0">
                    <w:txbxContent>
                      <w:p w14:paraId="51A7B93D"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 xml:space="preserve">5. </w:t>
                        </w:r>
                        <w:r w:rsidRPr="00752E49">
                          <w:rPr>
                            <w:rFonts w:asciiTheme="minorHAnsi" w:hAnsi="Calibri" w:cstheme="minorBidi"/>
                            <w:i/>
                            <w:iCs/>
                            <w:color w:val="000000" w:themeColor="text1"/>
                            <w:kern w:val="24"/>
                            <w:sz w:val="20"/>
                            <w:szCs w:val="20"/>
                          </w:rPr>
                          <w:t>RRCReconfiguration</w:t>
                        </w:r>
                      </w:p>
                    </w:txbxContent>
                  </v:textbox>
                </v:shape>
                <v:shape id="直接箭头连接符 682" o:spid="_x0000_s1206" type="#_x0000_t32" style="position:absolute;left:4087;top:19055;width:16268;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Lm/MIAAADcAAAADwAAAGRycy9kb3ducmV2LnhtbESPQYvCMBSE78L+h/CEvciarqhIt6mo&#10;IOjRWtjro3mbFpuX0kSt/34jCB6HmfmGydaDbcWNet84VvA9TUAQV043bBSU5/3XCoQPyBpbx6Tg&#10;QR7W+ccow1S7O5/oVgQjIoR9igrqELpUSl/VZNFPXUccvT/XWwxR9kbqHu8Rbls5S5KltNhwXKix&#10;o11N1aW42kg5XjfSlNtfU9jy4bbz48QvFkp9jofND4hAQ3iHX+2DVrBczeB5Jh4B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mLm/MIAAADcAAAADwAAAAAAAAAAAAAA&#10;AAChAgAAZHJzL2Rvd25yZXYueG1sUEsFBgAAAAAEAAQA+QAAAJADAAAAAA==&#10;" strokecolor="windowText" strokeweight="1pt">
                  <v:stroke startarrow="block" endarrow="block" joinstyle="miter"/>
                </v:shape>
                <v:shape id="文本框 195" o:spid="_x0000_s1207" type="#_x0000_t202" style="position:absolute;left:2891;top:17158;width:27134;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ssQA&#10;AADcAAAADwAAAGRycy9kb3ducmV2LnhtbESPT2sCMRTE7wW/Q3hCL0WztlRkNYoKgsd2/QPeHpvn&#10;7uLmJWxiXL99Uyj0OMzMb5jFqjetiNT5xrKCyTgDQVxa3XCl4HjYjWYgfEDW2FomBU/ysFoOXhaY&#10;a/vgb4pFqESCsM9RQR2Cy6X0ZU0G/dg64uRdbWcwJNlVUnf4SHDTyvcsm0qDDaeFGh1taypvxd0o&#10;eFtvLs8Y9KfUX3t25yKe3CQq9Trs13MQgfrwH/5r77WC6ewDfs+k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3LrLEAAAA3AAAAA8AAAAAAAAAAAAAAAAAmAIAAGRycy9k&#10;b3ducmV2LnhtbFBLBQYAAAAABAAEAPUAAACJAwAAAAA=&#10;" filled="f" stroked="f">
                  <v:textbox style="mso-fit-shape-to-text:t" inset="0,0,0,0">
                    <w:txbxContent>
                      <w:p w14:paraId="2D0358AC"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6. PC5 connection establishment if not exist</w:t>
                        </w:r>
                      </w:p>
                    </w:txbxContent>
                  </v:textbox>
                </v:shape>
                <v:shape id="直接箭头连接符 684" o:spid="_x0000_s1208" type="#_x0000_t32" style="position:absolute;left:4096;top:3654;width:339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cF8MUAAADcAAAADwAAAGRycy9kb3ducmV2LnhtbESPQWvCQBSE74L/YXlCL1I3rRIkdRVR&#10;pD0VTTy0t0f2mQSzb0N2m8R/7xYEj8PMfMOsNoOpRUetqywreJtFIIhzqysuFJyzw+sShPPIGmvL&#10;pOBGDjbr8WiFibY9n6hLfSEChF2CCkrvm0RKl5dk0M1sQxy8i20N+iDbQuoW+wA3tXyPolgarDgs&#10;lNjQrqT8mv4ZBf72/TuVmB37w7Sb/6Sf+7hze6VeJsP2A4SnwT/Dj/aXVhAvF/B/Jhw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cF8MUAAADcAAAADwAAAAAAAAAA&#10;AAAAAAChAgAAZHJzL2Rvd25yZXYueG1sUEsFBgAAAAAEAAQA+QAAAJMDAAAAAA==&#10;" strokecolor="#00b0f0" strokeweight="1pt">
                  <v:stroke dashstyle="3 1" startarrow="block" endarrow="block" joinstyle="miter"/>
                </v:shape>
                <v:rect id="矩形 685" o:spid="_x0000_s1209" style="position:absolute;left:14249;top:2256;width:13456;height:154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MwE8UA&#10;AADcAAAADwAAAGRycy9kb3ducmV2LnhtbESPQWsCMRSE7wX/Q3gFL6LZCpVlaxQRpIL0oC14fU1e&#10;N4ubl2WTdVd/fVMQehxm5htmuR5cLa7UhsqzgpdZBoJYe1NxqeDrczfNQYSIbLD2TApuFGC9Gj0t&#10;sTC+5yNdT7EUCcKhQAU2xqaQMmhLDsPMN8TJ+/Gtw5hkW0rTYp/grpbzLFtIhxWnBYsNbS3py6lz&#10;Crr7t8GPjZ3k/URf6oM+dzv5rtT4edi8gYg0xP/wo703Chb5K/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szATxQAAANwAAAAPAAAAAAAAAAAAAAAAAJgCAABkcnMv&#10;ZG93bnJldi54bWxQSwUGAAAAAAQABAD1AAAAigMAAAAA&#10;" filled="f" stroked="f">
                  <v:textbox style="mso-fit-shape-to-text:t" inset="0,0,0,0">
                    <w:txbxContent>
                      <w:p w14:paraId="2B683A9A"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B0F0"/>
                            <w:kern w:val="24"/>
                            <w:sz w:val="20"/>
                            <w:szCs w:val="20"/>
                          </w:rPr>
                          <w:t>UL/DL data via direct path</w:t>
                        </w:r>
                      </w:p>
                    </w:txbxContent>
                  </v:textbox>
                </v:rect>
                <v:rect id="矩形 686" o:spid="_x0000_s1210" style="position:absolute;left:5256;top:7007;width:15443;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kDo8UA&#10;AADcAAAADwAAAGRycy9kb3ducmV2LnhtbESP0WqDQBRE3wv5h+UG+taslSDBZCNSkqZQ+mDiB1zc&#10;G5W4d8XdRuPXdwuFPg4zc4bZZZPpxJ0G11pW8LqKQBBXVrdcKygvx5cNCOeRNXaWScGDHGT7xdMO&#10;U21HLuh+9rUIEHYpKmi871MpXdWQQbeyPXHwrnYw6IMcaqkHHAPcdDKOokQabDksNNjTW0PV7fxt&#10;FMyP4r3skvkT41yXX+txvJ0OuVLPyynfgvA0+f/wX/tDK0g2CfyeCUd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OjxQAAANwAAAAPAAAAAAAAAAAAAAAAAJgCAABkcnMv&#10;ZG93bnJldi54bWxQSwUGAAAAAAQABAD1AAAAigMAAAAA&#10;" filled="f" stroked="f">
                  <v:textbox style="mso-fit-shape-to-text:t" inset="0,0,0,0">
                    <w:txbxContent>
                      <w:p w14:paraId="17F12C02"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2. Measurement report</w:t>
                        </w:r>
                      </w:p>
                    </w:txbxContent>
                  </v:textbox>
                </v:rect>
                <v:shape id="直接箭头连接符 687" o:spid="_x0000_s1211" type="#_x0000_t32" style="position:absolute;left:4142;top:8672;width:33851;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X78AAADcAAAADwAAAGRycy9kb3ducmV2LnhtbESPywrCMBBF94L/EEZwp6mCD6pRRBDE&#10;rnyg26EZ22ozKU3U+vdGEFxe7uNw58vGlOJJtSssKxj0IxDEqdUFZwpOx01vCsJ5ZI2lZVLwJgfL&#10;Rbs1x1jbF+/pefCZCCPsYlSQe1/FUro0J4Oubyvi4F1tbdAHWWdS1/gK46aUwygaS4MFB0KOFa1z&#10;Su+HhwmQZHQ7P4o02+8umixdk917kCjV7TSrGQhPjf+Hf+2tVjCeTuB7JhwBufg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qX78AAADcAAAADwAAAAAAAAAAAAAAAACh&#10;AgAAZHJzL2Rvd25yZXYueG1sUEsFBgAAAAAEAAQA+QAAAI0DAAAAAA==&#10;" strokecolor="windowText" strokeweight="1pt">
                  <v:stroke endarrow="block" joinstyle="miter"/>
                </v:shape>
                <v:shape id="直接箭头连接符 688" o:spid="_x0000_s1212" type="#_x0000_t32" style="position:absolute;left:4050;top:25212;width:3394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P9cMAAADcAAAADwAAAGRycy9kb3ducmV2LnhtbERPu2rDMBTdA/0HcQtdQi2nAWOcKKE0&#10;mHYqjZ2h2S7WrW1qXRlL8ePvqyHQ8XDe++NsOjHS4FrLCjZRDIK4srrlWsGlzJ9TEM4ja+wsk4KF&#10;HBwPD6s9ZtpOfKax8LUIIewyVNB432dSuqohgy6yPXHgfuxg0Ac41FIPOIVw08mXOE6kwZZDQ4M9&#10;vTVU/RY3o8Avn9e1xPJrytfj9rt4PyWjOyn19Di/7kB4mv2/+O7+0AqSNKwNZ8IRkI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6D/XDAAAA3AAAAA8AAAAAAAAAAAAA&#10;AAAAoQIAAGRycy9kb3ducmV2LnhtbFBLBQYAAAAABAAEAPkAAACRAwAAAAA=&#10;" strokecolor="#00b0f0" strokeweight="1pt">
                  <v:stroke dashstyle="3 1" startarrow="block" endarrow="block" joinstyle="miter"/>
                </v:shape>
                <v:rect id="矩形 689" o:spid="_x0000_s1213" style="position:absolute;left:10391;top:23109;width:19927;height:155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SfCcUA&#10;AADcAAAADwAAAGRycy9kb3ducmV2LnhtbESPQWvCQBSE74X+h+UJvdWNOViNrmIFq9BLTUT09sg+&#10;s8Hs25BdNf333UKhx2FmvmHmy9424k6drx0rGA0TEMSl0zVXCg7F5nUCwgdkjY1jUvBNHpaL56c5&#10;Zto9eE/3PFQiQthnqMCE0GZS+tKQRT90LXH0Lq6zGKLsKqk7fES4bWSaJGNpsea4YLCltaHymt+s&#10;gveTPL+ZEwa5K4qv/DP92KbJUamXQb+agQjUh//wX3unFYwnU/g9E4+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J8JxQAAANwAAAAPAAAAAAAAAAAAAAAAAJgCAABkcnMv&#10;ZG93bnJldi54bWxQSwUGAAAAAAQABAD1AAAAigMAAAAA&#10;" stroked="f">
                  <v:textbox style="mso-fit-shape-to-text:t" inset="0,0,0,0">
                    <w:txbxContent>
                      <w:p w14:paraId="0BB35C69"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B0F0"/>
                            <w:kern w:val="24"/>
                            <w:sz w:val="20"/>
                            <w:szCs w:val="20"/>
                          </w:rPr>
                          <w:t>UL/DL data via direct and indirect path</w:t>
                        </w:r>
                      </w:p>
                    </w:txbxContent>
                  </v:textbox>
                </v:rect>
                <v:oval id="椭圆 690" o:spid="_x0000_s1214" style="position:absolute;left:19522;top:24659;width:1259;height:1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rL3LsA&#10;AADcAAAADwAAAGRycy9kb3ducmV2LnhtbERPSwrCMBDdC94hjOBO04qIVqOIKOjO735IxrbYTEoT&#10;td7eLASXj/dfrFpbiRc1vnSsIB0mIIi1MyXnCq6X3WAKwgdkg5VjUvAhD6tlt7PAzLg3n+h1DrmI&#10;IewzVFCEUGdSel2QRT90NXHk7q6xGCJscmkafMdwW8lRkkykxZJjQ4E1bQrSj/PTKtA8vRzkB2mb&#10;3iodju6Qnsa1Uv1eu56DCNSGv/jn3hsFk1mcH8/EIyC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W6y9y7AAAA3AAAAA8AAAAAAAAAAAAAAAAAmAIAAGRycy9kb3ducmV2Lnht&#10;bFBLBQYAAAAABAAEAPUAAACAAwAAAAA=&#10;" filled="f" strokecolor="#00b0f0" strokeweight="1pt">
                  <v:stroke joinstyle="miter"/>
                  <v:textbox inset="0,0,0,0"/>
                </v:oval>
                <v:shape id="文本框 195" o:spid="_x0000_s1215" type="#_x0000_t202" style="position:absolute;left:2685;top:20470;width:37098;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wOXcUA&#10;AADcAAAADwAAAGRycy9kb3ducmV2LnhtbESPQWvCQBSE70L/w/IK3nSjB6mpawiFFkEsqJHS2yP7&#10;mg3Nvg3ZNcb++q4geBxmvhlmlQ22ET11vnasYDZNQBCXTtdcKSiO75MXED4ga2wck4IrecjWT6MV&#10;ptpdeE/9IVQilrBPUYEJoU2l9KUhi37qWuLo/bjOYoiyq6Tu8BLLbSPnSbKQFmuOCwZbejNU/h7O&#10;VsHi7+tafBTGL/PW7E/NZ9j23zulxs9D/goi0BAe4Tu90ZFbzuB2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A5dxQAAANwAAAAPAAAAAAAAAAAAAAAAAJgCAABkcnMv&#10;ZG93bnJldi54bWxQSwUGAAAAAAQABAD1AAAAigMAAAAA&#10;">
                  <v:textbox style="mso-fit-shape-to-text:t" inset="0,0,0,0">
                    <w:txbxContent>
                      <w:p w14:paraId="6B113BAC"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 xml:space="preserve">7. </w:t>
                        </w:r>
                        <w:r w:rsidRPr="00752E49">
                          <w:rPr>
                            <w:rFonts w:asciiTheme="minorHAnsi" w:hAnsi="Calibri" w:cstheme="minorBidi"/>
                            <w:i/>
                            <w:iCs/>
                            <w:color w:val="000000" w:themeColor="text1"/>
                            <w:kern w:val="24"/>
                            <w:sz w:val="20"/>
                            <w:szCs w:val="20"/>
                          </w:rPr>
                          <w:t>RRCReconfigurationComplete</w:t>
                        </w:r>
                      </w:p>
                    </w:txbxContent>
                  </v:textbox>
                </v:shape>
                <v:shape id="文本框 197" o:spid="_x0000_s1216" type="#_x0000_t202" style="position:absolute;left:3094;top:4661;width:18968;height:1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vbzMUA&#10;AADcAAAADwAAAGRycy9kb3ducmV2LnhtbESPUUvDMBSF3wX/Q7jC3ly6Dcrslg1RxgRBtG7vd81d&#10;m9ncdEm21n9vBMHHwznnO5zlerCtuJIPxrGCyTgDQVw5bbhWsPvc3M9BhIissXVMCr4pwHp1e7PE&#10;QrueP+haxlokCIcCFTQxdoWUoWrIYhi7jjh5R+ctxiR9LbXHPsFtK6dZlkuLhtNCgx09NVR9lRer&#10;4DTXps8Pz2/b0mxf/fmyn8n3iVKju+FxASLSEP/Df+0XrSB/mMHvmXQ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9vMxQAAANwAAAAPAAAAAAAAAAAAAAAAAJgCAABkcnMv&#10;ZG93bnJldi54bWxQSwUGAAAAAAQABAD1AAAAigMAAAAA&#10;" fillcolor="window">
                  <v:textbox style="mso-fit-shape-to-text:t" inset="0,0,0,0">
                    <w:txbxContent>
                      <w:p w14:paraId="07C2F22C"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1. Relay discovery</w:t>
                        </w:r>
                      </w:p>
                    </w:txbxContent>
                  </v:textbox>
                </v:shape>
                <v:shape id="直接箭头连接符 694" o:spid="_x0000_s1217" type="#_x0000_t32" style="position:absolute;left:4031;top:26149;width:339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6TLcYAAADcAAAADwAAAGRycy9kb3ducmV2LnhtbESPQWvCQBSE7wX/w/KEXqRuWiXYmI2U&#10;ithT0dhDvT2yzySYfRuy2yT++25B6HGYmW+YdDOaRvTUudqygud5BIK4sLrmUsHXafe0AuE8ssbG&#10;Mim4kYNNNnlIMdF24CP1uS9FgLBLUEHlfZtI6YqKDLq5bYmDd7GdQR9kV0rd4RDgppEvURRLgzWH&#10;hQpbeq+ouOY/RoG/fZ5nEk+HYTfrF9/5fhv3bqvU43R8W4PwNPr/8L39oRXEr0v4OxOO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uky3GAAAA3AAAAA8AAAAAAAAA&#10;AAAAAAAAoQIAAGRycy9kb3ducmV2LnhtbFBLBQYAAAAABAAEAPkAAACUAwAAAAA=&#10;" strokecolor="#00b0f0" strokeweight="1pt">
                  <v:stroke dashstyle="3 1" startarrow="block" endarrow="block" joinstyle="miter"/>
                </v:shape>
                <v:rect id="矩形 695" o:spid="_x0000_s1218" style="position:absolute;top:50;width:8402;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LpoMUA&#10;AADcAAAADwAAAGRycy9kb3ducmV2LnhtbESP0WrCQBRE34X+w3ILfdNNBFObuopYhL5UMfoB1+xt&#10;NjR7N2ZXTfv1rlDwcZiZM8xs0dtGXKjztWMF6SgBQVw6XXOl4LBfD6cgfEDW2DgmBb/kYTF/Gsww&#10;1+7KO7oUoRIRwj5HBSaENpfSl4Ys+pFriaP37TqLIcqukrrDa4TbRo6TJJMWa44LBltaGSp/irNV&#10;cHzdnNKvvtDT9Lxdh+Pk489ke6VenvvlO4hAfXiE/9ufWkH2NoH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QumgxQAAANwAAAAPAAAAAAAAAAAAAAAAAJgCAABkcnMv&#10;ZG93bnJldi54bWxQSwUGAAAAAAQABAD1AAAAigMAAAAA&#10;" fillcolor="window" strokecolor="windowText" strokeweight="1pt">
                  <v:textbox inset="0,0,0,0">
                    <w:txbxContent>
                      <w:p w14:paraId="5F7E72BD" w14:textId="77777777" w:rsidR="00863B41" w:rsidRPr="00752E49"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remote UE</w:t>
                        </w:r>
                      </w:p>
                    </w:txbxContent>
                  </v:textbox>
                </v:rect>
                <v:rect id="矩形 696" o:spid="_x0000_s1219" style="position:absolute;left:15094;width:10116;height: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318YA&#10;AADcAAAADwAAAGRycy9kb3ducmV2LnhtbESP0WrCQBRE3wX/YbmFvukmhaY2uoq0CL5YadIPuGav&#10;2dDs3TS7avTru0Khj8PMnGEWq8G24ky9bxwrSKcJCOLK6YZrBV/lZjID4QOyxtYxKbiSh9VyPFpg&#10;rt2FP+lchFpECPscFZgQulxKXxmy6KeuI47e0fUWQ5R9LXWPlwi3rXxKkkxabDguGOzozVD1XZys&#10;gsPLx0+6Gwo9S0/7TTg8v99MVir1+DCs5yACDeE//NfeagXZawb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318YAAADcAAAADwAAAAAAAAAAAAAAAACYAgAAZHJz&#10;L2Rvd25yZXYueG1sUEsFBgAAAAAEAAQA9QAAAIsDAAAAAA==&#10;" fillcolor="window" strokecolor="windowText" strokeweight="1pt">
                  <v:textbox inset="0,0,0,0">
                    <w:txbxContent>
                      <w:p w14:paraId="79A3CBEF" w14:textId="77777777" w:rsidR="00863B41" w:rsidRPr="00752E49"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w:t>
                        </w:r>
                        <w:r w:rsidRPr="00752E49">
                          <w:rPr>
                            <w:rFonts w:asciiTheme="minorHAnsi" w:hAnsi="Calibri" w:cstheme="minorBidi"/>
                            <w:color w:val="000000" w:themeColor="text1"/>
                            <w:kern w:val="24"/>
                            <w:sz w:val="20"/>
                            <w:szCs w:val="20"/>
                          </w:rPr>
                          <w:t xml:space="preserve"> UE</w:t>
                        </w:r>
                      </w:p>
                    </w:txbxContent>
                  </v:textbox>
                </v:rect>
                <v:rect id="矩形 697" o:spid="_x0000_s1220" style="position:absolute;left:33792;top:50;width:8403;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STMYA&#10;AADcAAAADwAAAGRycy9kb3ducmV2LnhtbESP0WrCQBRE3wv+w3IF3+omhUabuoq0CL5YadIPuGZv&#10;s6HZuzG7auzXdwuCj8PMnGEWq8G24ky9bxwrSKcJCOLK6YZrBV/l5nEOwgdkja1jUnAlD6vl6GGB&#10;uXYX/qRzEWoRIexzVGBC6HIpfWXIop+6jjh63663GKLsa6l7vES4beVTkmTSYsNxwWBHb4aqn+Jk&#10;FRxmH8d0NxR6np72m3B4fv81WanUZDysX0EEGsI9fGtvtYLsZQb/Z+IR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dzSTMYAAADcAAAADwAAAAAAAAAAAAAAAACYAgAAZHJz&#10;L2Rvd25yZXYueG1sUEsFBgAAAAAEAAQA9QAAAIsDAAAAAA==&#10;" fillcolor="window" strokecolor="windowText" strokeweight="1pt">
                  <v:textbox inset="0,0,0,0">
                    <w:txbxContent>
                      <w:p w14:paraId="1D6058D8" w14:textId="77777777" w:rsidR="00863B41" w:rsidRPr="00752E49" w:rsidRDefault="00863B41" w:rsidP="00863B41">
                        <w:pPr>
                          <w:pStyle w:val="aff2"/>
                          <w:spacing w:after="0"/>
                          <w:jc w:val="center"/>
                          <w:rPr>
                            <w:sz w:val="20"/>
                            <w:szCs w:val="20"/>
                          </w:rPr>
                        </w:pPr>
                        <w:r w:rsidRPr="00752E49">
                          <w:rPr>
                            <w:rFonts w:asciiTheme="minorHAnsi" w:hAnsi="Calibri" w:cstheme="minorBidi"/>
                            <w:color w:val="000000" w:themeColor="text1"/>
                            <w:kern w:val="24"/>
                            <w:sz w:val="20"/>
                            <w:szCs w:val="20"/>
                          </w:rPr>
                          <w:t>gNB</w:t>
                        </w:r>
                      </w:p>
                    </w:txbxContent>
                  </v:textbox>
                </v:rect>
                <w10:anchorlock/>
              </v:group>
            </w:pict>
          </mc:Fallback>
        </mc:AlternateContent>
      </w:r>
    </w:p>
    <w:p w14:paraId="5FFA5038" w14:textId="77777777" w:rsidR="00863B41" w:rsidRDefault="00863B41" w:rsidP="00863B41">
      <w:pPr>
        <w:jc w:val="center"/>
        <w:rPr>
          <w:lang w:eastAsia="zh-CN"/>
        </w:rPr>
      </w:pPr>
      <w:r>
        <w:rPr>
          <w:lang w:eastAsia="zh-CN"/>
        </w:rPr>
        <w:t xml:space="preserve">Figure 3. Multi-path establishment from direct path only to </w:t>
      </w:r>
      <w:r w:rsidRPr="00194F6C">
        <w:rPr>
          <w:rFonts w:hint="eastAsia"/>
          <w:lang w:eastAsia="zh-CN"/>
        </w:rPr>
        <w:t>multi-path</w:t>
      </w:r>
      <w:r w:rsidDel="002142A3">
        <w:rPr>
          <w:lang w:eastAsia="zh-CN"/>
        </w:rPr>
        <w:t xml:space="preserve"> </w:t>
      </w:r>
    </w:p>
    <w:p w14:paraId="20E4694F" w14:textId="77777777" w:rsidR="00863B41" w:rsidRPr="00D00305" w:rsidRDefault="00863B41" w:rsidP="00863B41">
      <w:pPr>
        <w:rPr>
          <w:rFonts w:eastAsia="宋体" w:cs="Times New Roman"/>
          <w:b/>
          <w:kern w:val="2"/>
          <w:sz w:val="21"/>
          <w:szCs w:val="22"/>
          <w:lang w:eastAsia="zh-CN"/>
        </w:rPr>
      </w:pPr>
    </w:p>
    <w:p w14:paraId="75A8C3ED" w14:textId="77777777" w:rsidR="00863B41" w:rsidRDefault="00863B41" w:rsidP="00863B41">
      <w:pPr>
        <w:rPr>
          <w:rFonts w:ascii="Calibri" w:eastAsia="宋体" w:hAnsi="Calibri" w:cs="Calibri"/>
          <w:sz w:val="21"/>
          <w:szCs w:val="21"/>
          <w:lang w:val="en-US" w:eastAsia="zh-CN"/>
        </w:rPr>
      </w:pPr>
      <w:r w:rsidRPr="00D00305">
        <w:rPr>
          <w:lang w:eastAsia="zh-CN"/>
        </w:rPr>
        <w:t>Step</w:t>
      </w:r>
      <w:r>
        <w:rPr>
          <w:lang w:eastAsia="zh-CN"/>
        </w:rPr>
        <w:t>s</w:t>
      </w:r>
      <w:r w:rsidRPr="00D00305">
        <w:rPr>
          <w:lang w:eastAsia="zh-CN"/>
        </w:rPr>
        <w:t xml:space="preserve"> 1</w:t>
      </w:r>
      <w:r>
        <w:rPr>
          <w:lang w:eastAsia="zh-CN"/>
        </w:rPr>
        <w:t xml:space="preserve"> and 2</w:t>
      </w:r>
      <w:r w:rsidRPr="00D00305">
        <w:rPr>
          <w:lang w:eastAsia="zh-CN"/>
        </w:rPr>
        <w:t xml:space="preserve">: </w:t>
      </w:r>
      <w:r>
        <w:rPr>
          <w:lang w:eastAsia="zh-CN"/>
        </w:rPr>
        <w:t>remote UE performs relay discovery procedure and triggers measurement report based on gNB’s measurement configuration. Similar to R17 L2 U2N relay, the measurement results can include the candidate relay UE’s source L2 ID, serving cell ID</w:t>
      </w:r>
      <w:r>
        <w:rPr>
          <w:rFonts w:eastAsiaTheme="minorEastAsia" w:hint="eastAsia"/>
          <w:lang w:eastAsia="zh-CN"/>
        </w:rPr>
        <w:t>,</w:t>
      </w:r>
      <w:r>
        <w:rPr>
          <w:rFonts w:eastAsiaTheme="minorEastAsia"/>
          <w:lang w:eastAsia="zh-CN"/>
        </w:rPr>
        <w:t xml:space="preserve"> and SD-RSRP</w:t>
      </w:r>
      <w:r>
        <w:rPr>
          <w:rFonts w:eastAsiaTheme="minorEastAsia" w:hint="eastAsia"/>
          <w:lang w:eastAsia="zh-CN"/>
        </w:rPr>
        <w:t>.</w:t>
      </w:r>
      <w:r>
        <w:rPr>
          <w:rFonts w:eastAsiaTheme="minorEastAsia"/>
          <w:lang w:eastAsia="zh-CN"/>
        </w:rPr>
        <w:t xml:space="preserve"> </w:t>
      </w:r>
      <w:r>
        <w:rPr>
          <w:lang w:eastAsia="zh-CN"/>
        </w:rPr>
        <w:t xml:space="preserve"> The reporting can be configured as periodical or event-triggered</w:t>
      </w:r>
      <w:r>
        <w:rPr>
          <w:rFonts w:eastAsiaTheme="minorEastAsia"/>
          <w:lang w:eastAsia="zh-CN"/>
        </w:rPr>
        <w:t>. For event trigger scenario, the legacy Event Y2 can be used (</w:t>
      </w:r>
      <w:r w:rsidRPr="0006127A">
        <w:rPr>
          <w:lang w:val="en-US" w:eastAsia="zh-CN"/>
        </w:rPr>
        <w:t xml:space="preserve">candidate </w:t>
      </w:r>
      <w:r>
        <w:rPr>
          <w:lang w:val="en-US" w:eastAsia="zh-CN"/>
        </w:rPr>
        <w:t>relay UE’s</w:t>
      </w:r>
      <w:r w:rsidRPr="0006127A">
        <w:rPr>
          <w:lang w:val="en-US" w:eastAsia="zh-CN"/>
        </w:rPr>
        <w:t xml:space="preserve"> SD-RSRP </w:t>
      </w:r>
      <w:r>
        <w:rPr>
          <w:lang w:val="en-US" w:eastAsia="zh-CN"/>
        </w:rPr>
        <w:t xml:space="preserve">becomes </w:t>
      </w:r>
      <w:r w:rsidRPr="0006127A">
        <w:rPr>
          <w:lang w:val="en-US" w:eastAsia="zh-CN"/>
        </w:rPr>
        <w:t xml:space="preserve">higher than </w:t>
      </w:r>
      <w:r>
        <w:rPr>
          <w:lang w:val="en-US" w:eastAsia="zh-CN"/>
        </w:rPr>
        <w:t xml:space="preserve">a </w:t>
      </w:r>
      <w:r w:rsidRPr="0006127A">
        <w:rPr>
          <w:lang w:val="en-US" w:eastAsia="zh-CN"/>
        </w:rPr>
        <w:t>threshold</w:t>
      </w:r>
      <w:r>
        <w:rPr>
          <w:lang w:val="en-US" w:eastAsia="zh-CN"/>
        </w:rPr>
        <w:t>).</w:t>
      </w:r>
    </w:p>
    <w:p w14:paraId="66715F32" w14:textId="77777777" w:rsidR="00863B41" w:rsidRDefault="00863B41" w:rsidP="00863B41">
      <w:pPr>
        <w:rPr>
          <w:rFonts w:eastAsiaTheme="minorEastAsia"/>
          <w:lang w:eastAsia="zh-CN"/>
        </w:rPr>
      </w:pPr>
      <w:r>
        <w:rPr>
          <w:lang w:eastAsia="zh-CN"/>
        </w:rPr>
        <w:lastRenderedPageBreak/>
        <w:t>Step 3</w:t>
      </w:r>
      <w:r>
        <w:rPr>
          <w:rFonts w:eastAsiaTheme="minorEastAsia" w:hint="eastAsia"/>
          <w:lang w:eastAsia="zh-CN"/>
        </w:rPr>
        <w:t>:</w:t>
      </w:r>
      <w:r>
        <w:rPr>
          <w:rFonts w:eastAsiaTheme="minorEastAsia"/>
          <w:lang w:eastAsia="zh-CN"/>
        </w:rPr>
        <w:t xml:space="preserve"> gNB decides to configure multi-path </w:t>
      </w:r>
      <w:r>
        <w:rPr>
          <w:rFonts w:eastAsiaTheme="minorEastAsia" w:hint="eastAsia"/>
          <w:lang w:eastAsia="zh-CN"/>
        </w:rPr>
        <w:t>f</w:t>
      </w:r>
      <w:r>
        <w:rPr>
          <w:rFonts w:eastAsiaTheme="minorEastAsia"/>
          <w:lang w:eastAsia="zh-CN"/>
        </w:rPr>
        <w:t>or remote UE</w:t>
      </w:r>
      <w:r>
        <w:rPr>
          <w:rFonts w:eastAsiaTheme="minorEastAsia" w:hint="eastAsia"/>
          <w:lang w:eastAsia="zh-CN"/>
        </w:rPr>
        <w:t>.</w:t>
      </w:r>
      <w:r>
        <w:rPr>
          <w:rFonts w:eastAsiaTheme="minorEastAsia"/>
          <w:lang w:eastAsia="zh-CN"/>
        </w:rPr>
        <w:t xml:space="preserve"> The relay UE selection for indirect path is left to gNB implementation</w:t>
      </w:r>
      <w:r>
        <w:rPr>
          <w:rFonts w:eastAsiaTheme="minorEastAsia" w:hint="eastAsia"/>
          <w:lang w:eastAsia="zh-CN"/>
        </w:rPr>
        <w:t>.</w:t>
      </w:r>
    </w:p>
    <w:p w14:paraId="265DE3FF" w14:textId="77777777" w:rsidR="00863B41" w:rsidRDefault="00863B41" w:rsidP="00863B41">
      <w:pPr>
        <w:rPr>
          <w:lang w:eastAsia="zh-CN"/>
        </w:rPr>
      </w:pPr>
      <w:r w:rsidRPr="00734F4C">
        <w:rPr>
          <w:rFonts w:eastAsiaTheme="minorEastAsia"/>
          <w:lang w:eastAsia="zh-CN"/>
        </w:rPr>
        <w:t xml:space="preserve">Step 4: gNB </w:t>
      </w:r>
      <w:r w:rsidRPr="00734F4C">
        <w:rPr>
          <w:rFonts w:eastAsiaTheme="minorEastAsia" w:hint="eastAsia"/>
          <w:lang w:eastAsia="zh-CN"/>
        </w:rPr>
        <w:t>s</w:t>
      </w:r>
      <w:r w:rsidRPr="00734F4C">
        <w:rPr>
          <w:rFonts w:eastAsiaTheme="minorEastAsia"/>
          <w:lang w:eastAsia="zh-CN"/>
        </w:rPr>
        <w:t>end</w:t>
      </w:r>
      <w:r>
        <w:rPr>
          <w:rFonts w:eastAsiaTheme="minorEastAsia"/>
          <w:lang w:eastAsia="zh-CN"/>
        </w:rPr>
        <w:t>s</w:t>
      </w:r>
      <w:r w:rsidRPr="00734F4C">
        <w:rPr>
          <w:rFonts w:eastAsiaTheme="minorEastAsia"/>
          <w:lang w:eastAsia="zh-CN"/>
        </w:rPr>
        <w:t xml:space="preserve"> the</w:t>
      </w:r>
      <w:r>
        <w:rPr>
          <w:lang w:eastAsia="zh-CN"/>
        </w:rPr>
        <w:t xml:space="preserve"> RRC Reconfiguration message to relay UE </w:t>
      </w:r>
      <w:r>
        <w:rPr>
          <w:rFonts w:eastAsiaTheme="minorEastAsia"/>
          <w:lang w:eastAsia="zh-CN"/>
        </w:rPr>
        <w:t>in indirect path</w:t>
      </w:r>
      <w:r>
        <w:rPr>
          <w:lang w:eastAsia="zh-CN"/>
        </w:rPr>
        <w:t xml:space="preserve">, </w:t>
      </w:r>
      <w:r>
        <w:rPr>
          <w:rFonts w:hint="eastAsia"/>
          <w:lang w:eastAsia="zh-CN"/>
        </w:rPr>
        <w:t>w</w:t>
      </w:r>
      <w:r>
        <w:rPr>
          <w:lang w:eastAsia="zh-CN"/>
        </w:rPr>
        <w:t xml:space="preserve">hich contains remote UE’s local ID and L2 ID, the bearer mapping from E2E RB(s) to PC5 Relay RLC channel(s) and to Uu Relay RLC channel(s), as well as the Uu and PC5 Relay RLC channel configurations for relaying, similar as in Rel-17. </w:t>
      </w:r>
    </w:p>
    <w:p w14:paraId="7B007783" w14:textId="77777777" w:rsidR="00863B41" w:rsidRDefault="00863B41" w:rsidP="00863B41">
      <w:r>
        <w:rPr>
          <w:lang w:eastAsia="zh-CN"/>
        </w:rPr>
        <w:t>Step 5</w:t>
      </w:r>
      <w:r>
        <w:rPr>
          <w:rFonts w:hint="eastAsia"/>
          <w:lang w:eastAsia="zh-CN"/>
        </w:rPr>
        <w:t>:</w:t>
      </w:r>
      <w:r>
        <w:rPr>
          <w:lang w:eastAsia="zh-CN"/>
        </w:rPr>
        <w:t xml:space="preserve"> gNB </w:t>
      </w:r>
      <w:r>
        <w:rPr>
          <w:rFonts w:hint="eastAsia"/>
          <w:lang w:eastAsia="zh-CN"/>
        </w:rPr>
        <w:t>s</w:t>
      </w:r>
      <w:r>
        <w:rPr>
          <w:lang w:eastAsia="zh-CN"/>
        </w:rPr>
        <w:t xml:space="preserve">ends the RRC Reconfiguration message to remote UE, which indicates the relay UE </w:t>
      </w:r>
      <w:r>
        <w:rPr>
          <w:rFonts w:eastAsiaTheme="minorEastAsia"/>
          <w:lang w:eastAsia="zh-CN"/>
        </w:rPr>
        <w:t>in indirect path</w:t>
      </w:r>
      <w:r>
        <w:rPr>
          <w:lang w:eastAsia="zh-CN"/>
        </w:rPr>
        <w:t>, remote UE’s local ID, the association between E2E PDCP and Uu RLC bearer/PC5 Relay RLC channel/both</w:t>
      </w:r>
      <w:r>
        <w:rPr>
          <w:rFonts w:eastAsia="宋体"/>
        </w:rPr>
        <w:t>, data duplication or split related configuration</w:t>
      </w:r>
      <w:r>
        <w:rPr>
          <w:rFonts w:eastAsiaTheme="minorEastAsia" w:hint="eastAsia"/>
          <w:lang w:eastAsia="zh-CN"/>
        </w:rPr>
        <w:t>.</w:t>
      </w:r>
      <w:r>
        <w:rPr>
          <w:rFonts w:eastAsiaTheme="minorEastAsia"/>
          <w:lang w:eastAsia="zh-CN"/>
        </w:rPr>
        <w:t xml:space="preserve"> </w:t>
      </w:r>
    </w:p>
    <w:p w14:paraId="5BF5E08A" w14:textId="77777777" w:rsidR="00863B41" w:rsidRDefault="00863B41" w:rsidP="00863B41">
      <w:r>
        <w:t>Step 6: remote UE</w:t>
      </w:r>
      <w:r w:rsidRPr="0094785D">
        <w:t xml:space="preserve"> establishes PC5 RRC connection with</w:t>
      </w:r>
      <w:r>
        <w:t xml:space="preserve"> the selected</w:t>
      </w:r>
      <w:r w:rsidRPr="0094785D">
        <w:t xml:space="preserve"> </w:t>
      </w:r>
      <w:r>
        <w:t>relay UE</w:t>
      </w:r>
      <w:r w:rsidRPr="0094785D">
        <w:t>.</w:t>
      </w:r>
    </w:p>
    <w:p w14:paraId="02B3E308" w14:textId="77777777" w:rsidR="00863B41" w:rsidRDefault="00863B41" w:rsidP="00863B41">
      <w:pPr>
        <w:rPr>
          <w:rFonts w:eastAsiaTheme="minorEastAsia"/>
          <w:lang w:eastAsia="zh-CN"/>
        </w:rPr>
      </w:pPr>
      <w:r>
        <w:rPr>
          <w:rFonts w:eastAsiaTheme="minorEastAsia"/>
          <w:lang w:eastAsia="zh-CN"/>
        </w:rPr>
        <w:t>Step 7</w:t>
      </w:r>
      <w:r>
        <w:rPr>
          <w:rFonts w:eastAsiaTheme="minorEastAsia" w:hint="eastAsia"/>
          <w:lang w:eastAsia="zh-CN"/>
        </w:rPr>
        <w:t>:</w:t>
      </w:r>
      <w:r>
        <w:rPr>
          <w:rFonts w:eastAsiaTheme="minorEastAsia"/>
          <w:lang w:eastAsia="zh-CN"/>
        </w:rPr>
        <w:t xml:space="preserve"> remote UE </w:t>
      </w:r>
      <w:r w:rsidRPr="00FE2E1D">
        <w:rPr>
          <w:rFonts w:eastAsiaTheme="minorEastAsia"/>
          <w:lang w:eastAsia="zh-CN"/>
        </w:rPr>
        <w:t>sends the RRC</w:t>
      </w:r>
      <w:r>
        <w:rPr>
          <w:rFonts w:eastAsiaTheme="minorEastAsia"/>
          <w:lang w:eastAsia="zh-CN"/>
        </w:rPr>
        <w:t xml:space="preserve"> </w:t>
      </w:r>
      <w:r w:rsidRPr="00FE2E1D">
        <w:rPr>
          <w:rFonts w:eastAsiaTheme="minorEastAsia"/>
          <w:lang w:eastAsia="zh-CN"/>
        </w:rPr>
        <w:t>Reconfiguration</w:t>
      </w:r>
      <w:r>
        <w:rPr>
          <w:rFonts w:eastAsiaTheme="minorEastAsia"/>
          <w:lang w:eastAsia="zh-CN"/>
        </w:rPr>
        <w:t xml:space="preserve"> C</w:t>
      </w:r>
      <w:r w:rsidRPr="00FE2E1D">
        <w:rPr>
          <w:rFonts w:eastAsiaTheme="minorEastAsia"/>
          <w:lang w:eastAsia="zh-CN"/>
        </w:rPr>
        <w:t>omplete message to the gNB</w:t>
      </w:r>
      <w:r>
        <w:rPr>
          <w:rFonts w:eastAsiaTheme="minorEastAsia" w:hint="eastAsia"/>
          <w:lang w:eastAsia="zh-CN"/>
        </w:rPr>
        <w:t>.</w:t>
      </w:r>
      <w:r>
        <w:rPr>
          <w:rFonts w:eastAsiaTheme="minorEastAsia"/>
          <w:lang w:eastAsia="zh-CN"/>
        </w:rPr>
        <w:t xml:space="preserve"> </w:t>
      </w:r>
    </w:p>
    <w:p w14:paraId="4A1955AA" w14:textId="77777777" w:rsidR="00863B41" w:rsidRPr="00A72481" w:rsidRDefault="00863B41" w:rsidP="00863B41">
      <w:pPr>
        <w:rPr>
          <w:rFonts w:eastAsiaTheme="minorEastAsia"/>
          <w:b/>
          <w:lang w:eastAsia="zh-CN"/>
        </w:rPr>
      </w:pPr>
      <w:r w:rsidRPr="00A72481">
        <w:rPr>
          <w:rFonts w:eastAsiaTheme="minorEastAsia"/>
          <w:b/>
          <w:lang w:eastAsia="zh-CN"/>
        </w:rPr>
        <w:t xml:space="preserve">Proposal </w:t>
      </w:r>
      <w:r>
        <w:rPr>
          <w:rFonts w:eastAsiaTheme="minorEastAsia"/>
          <w:b/>
          <w:lang w:eastAsia="zh-CN"/>
        </w:rPr>
        <w:t>9</w:t>
      </w:r>
      <w:r w:rsidRPr="00A72481">
        <w:rPr>
          <w:rFonts w:eastAsiaTheme="minorEastAsia"/>
          <w:b/>
          <w:lang w:eastAsia="zh-CN"/>
        </w:rPr>
        <w:t xml:space="preserve">: Agree the </w:t>
      </w:r>
      <w:r>
        <w:rPr>
          <w:rFonts w:eastAsiaTheme="minorEastAsia"/>
          <w:b/>
          <w:lang w:eastAsia="zh-CN"/>
        </w:rPr>
        <w:t xml:space="preserve">procedure in Figure 3 as </w:t>
      </w:r>
      <w:r w:rsidRPr="00A72481">
        <w:rPr>
          <w:rFonts w:eastAsiaTheme="minorEastAsia"/>
          <w:b/>
          <w:lang w:eastAsia="zh-CN"/>
        </w:rPr>
        <w:t>baseline</w:t>
      </w:r>
      <w:r>
        <w:rPr>
          <w:rFonts w:eastAsiaTheme="minorEastAsia"/>
          <w:b/>
          <w:lang w:eastAsia="zh-CN"/>
        </w:rPr>
        <w:t xml:space="preserve"> for</w:t>
      </w:r>
      <w:r w:rsidRPr="00A72481">
        <w:rPr>
          <w:rFonts w:eastAsiaTheme="minorEastAsia"/>
          <w:b/>
          <w:lang w:eastAsia="zh-CN"/>
        </w:rPr>
        <w:t xml:space="preserve"> multi-path establishment fr</w:t>
      </w:r>
      <w:r>
        <w:rPr>
          <w:rFonts w:eastAsiaTheme="minorEastAsia"/>
          <w:b/>
          <w:lang w:eastAsia="zh-CN"/>
        </w:rPr>
        <w:t>om</w:t>
      </w:r>
      <w:r w:rsidRPr="00A72481">
        <w:rPr>
          <w:rFonts w:eastAsiaTheme="minorEastAsia"/>
          <w:b/>
          <w:lang w:eastAsia="zh-CN"/>
        </w:rPr>
        <w:t xml:space="preserve"> </w:t>
      </w:r>
      <w:r w:rsidRPr="00A72481">
        <w:rPr>
          <w:b/>
          <w:lang w:eastAsia="zh-CN"/>
        </w:rPr>
        <w:t>direct path only to multi-path</w:t>
      </w:r>
      <w:r>
        <w:rPr>
          <w:b/>
          <w:lang w:eastAsia="zh-CN"/>
        </w:rPr>
        <w:t xml:space="preserve"> in scenario 1</w:t>
      </w:r>
      <w:r w:rsidRPr="00A72481">
        <w:rPr>
          <w:b/>
          <w:lang w:eastAsia="zh-CN"/>
        </w:rPr>
        <w:t>.</w:t>
      </w:r>
    </w:p>
    <w:p w14:paraId="48F83799" w14:textId="77777777" w:rsidR="00863B41" w:rsidRDefault="00863B41" w:rsidP="00863B41">
      <w:pPr>
        <w:rPr>
          <w:lang w:eastAsia="zh-CN"/>
        </w:rPr>
      </w:pPr>
      <w:r>
        <w:rPr>
          <w:lang w:eastAsia="zh-CN"/>
        </w:rPr>
        <w:t>In Rel-17 path switch, the L2 U2N Relay UEs in RRC_IDLE/INACITVE can be configured as relay UE which can be triggered to initiate RRC connection setup/resume procedure by remote UE’s first UL RRC message. The similar method should be reused in multi-path establishment when the relay UE is in RRC_IDLE/INACTIVE. The procedure is shown in Figure 4. We can see the only difference from Rel-17 path switch procedure is whether a UL RRC message can be transmitted via relay link after the multi-path configuration to trigger IDLE/INACTIVE relay UE to enter CONNECTED state, which can be discussed further for the details.</w:t>
      </w:r>
    </w:p>
    <w:p w14:paraId="7579B515" w14:textId="77777777" w:rsidR="00863B41" w:rsidRDefault="00863B41" w:rsidP="00863B41">
      <w:pPr>
        <w:rPr>
          <w:rFonts w:eastAsiaTheme="minorEastAsia"/>
          <w:lang w:eastAsia="zh-CN"/>
        </w:rPr>
      </w:pPr>
    </w:p>
    <w:p w14:paraId="5924D1ED" w14:textId="77777777" w:rsidR="00863B41" w:rsidRDefault="00863B41" w:rsidP="00863B41">
      <w:pPr>
        <w:jc w:val="center"/>
        <w:rPr>
          <w:rFonts w:eastAsia="宋体" w:cs="Times New Roman"/>
          <w:b/>
          <w:kern w:val="2"/>
          <w:sz w:val="21"/>
          <w:szCs w:val="22"/>
          <w:lang w:eastAsia="zh-CN"/>
        </w:rPr>
      </w:pPr>
      <w:r w:rsidRPr="00A72481">
        <w:rPr>
          <w:rFonts w:eastAsia="宋体" w:cs="Times New Roman"/>
          <w:b/>
          <w:noProof/>
          <w:kern w:val="2"/>
          <w:sz w:val="21"/>
          <w:szCs w:val="22"/>
          <w:lang w:val="en-US" w:eastAsia="zh-CN"/>
        </w:rPr>
        <mc:AlternateContent>
          <mc:Choice Requires="wpg">
            <w:drawing>
              <wp:inline distT="0" distB="0" distL="0" distR="0" wp14:anchorId="20AA6EAD" wp14:editId="4564B558">
                <wp:extent cx="5339117" cy="3943268"/>
                <wp:effectExtent l="0" t="0" r="13970" b="19685"/>
                <wp:docPr id="698" name="组合 44"/>
                <wp:cNvGraphicFramePr/>
                <a:graphic xmlns:a="http://schemas.openxmlformats.org/drawingml/2006/main">
                  <a:graphicData uri="http://schemas.microsoft.com/office/word/2010/wordprocessingGroup">
                    <wpg:wgp>
                      <wpg:cNvGrpSpPr/>
                      <wpg:grpSpPr>
                        <a:xfrm>
                          <a:off x="0" y="0"/>
                          <a:ext cx="5339117" cy="3943268"/>
                          <a:chOff x="0" y="0"/>
                          <a:chExt cx="5339117" cy="3943268"/>
                        </a:xfrm>
                      </wpg:grpSpPr>
                      <wps:wsp>
                        <wps:cNvPr id="699" name="文本框 699"/>
                        <wps:cNvSpPr txBox="1">
                          <a:spLocks noChangeArrowheads="1"/>
                        </wps:cNvSpPr>
                        <wps:spPr bwMode="auto">
                          <a:xfrm>
                            <a:off x="4756187" y="2688151"/>
                            <a:ext cx="582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0F719" w14:textId="77777777" w:rsidR="00863B41" w:rsidRPr="002771FE" w:rsidRDefault="00863B41" w:rsidP="00863B41">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2</w:t>
                              </w:r>
                            </w:p>
                          </w:txbxContent>
                        </wps:txbx>
                        <wps:bodyPr wrap="square" lIns="0" tIns="0" rIns="0" bIns="0" anchor="ctr" anchorCtr="0">
                          <a:spAutoFit/>
                        </wps:bodyPr>
                      </wps:wsp>
                      <wps:wsp>
                        <wps:cNvPr id="700" name="文本框 195"/>
                        <wps:cNvSpPr txBox="1">
                          <a:spLocks noChangeArrowheads="1"/>
                        </wps:cNvSpPr>
                        <wps:spPr bwMode="auto">
                          <a:xfrm>
                            <a:off x="1563988" y="3315286"/>
                            <a:ext cx="323024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5F2CD"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9. RRC Reconfiguration</w:t>
                              </w:r>
                            </w:p>
                          </w:txbxContent>
                        </wps:txbx>
                        <wps:bodyPr lIns="0" tIns="0" rIns="0" bIns="0" anchor="ctr" anchorCtr="0">
                          <a:spAutoFit/>
                        </wps:bodyPr>
                      </wps:wsp>
                      <wps:wsp>
                        <wps:cNvPr id="701" name="直接连接符 701"/>
                        <wps:cNvCnPr/>
                        <wps:spPr bwMode="auto">
                          <a:xfrm flipH="1">
                            <a:off x="691089" y="199268"/>
                            <a:ext cx="2178" cy="3744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2" name="直接连接符 702"/>
                        <wps:cNvCnPr/>
                        <wps:spPr bwMode="auto">
                          <a:xfrm>
                            <a:off x="2288344" y="199268"/>
                            <a:ext cx="0" cy="3744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3" name="直接连接符 703"/>
                        <wps:cNvCnPr/>
                        <wps:spPr bwMode="auto">
                          <a:xfrm>
                            <a:off x="4070678" y="199268"/>
                            <a:ext cx="0" cy="3744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4" name="直接箭头连接符 704"/>
                        <wps:cNvCnPr/>
                        <wps:spPr bwMode="auto">
                          <a:xfrm flipV="1">
                            <a:off x="2274954" y="3493399"/>
                            <a:ext cx="1784186" cy="1786"/>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5" name="文本框 197"/>
                        <wps:cNvSpPr txBox="1">
                          <a:spLocks noChangeArrowheads="1"/>
                        </wps:cNvSpPr>
                        <wps:spPr bwMode="auto">
                          <a:xfrm>
                            <a:off x="3303873" y="919695"/>
                            <a:ext cx="1490344" cy="164464"/>
                          </a:xfrm>
                          <a:prstGeom prst="rect">
                            <a:avLst/>
                          </a:prstGeom>
                          <a:solidFill>
                            <a:schemeClr val="bg1"/>
                          </a:solidFill>
                          <a:ln w="9525">
                            <a:solidFill>
                              <a:srgbClr val="000000"/>
                            </a:solidFill>
                            <a:miter lim="800000"/>
                            <a:headEnd/>
                            <a:tailEnd/>
                          </a:ln>
                        </wps:spPr>
                        <wps:txbx>
                          <w:txbxContent>
                            <w:p w14:paraId="4470F085"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3. multi-path decision</w:t>
                              </w:r>
                            </w:p>
                          </w:txbxContent>
                        </wps:txbx>
                        <wps:bodyPr lIns="0" tIns="0" rIns="0" bIns="0" anchor="ctr" anchorCtr="0">
                          <a:spAutoFit/>
                        </wps:bodyPr>
                      </wps:wsp>
                      <wps:wsp>
                        <wps:cNvPr id="706" name="直接箭头连接符 706"/>
                        <wps:cNvCnPr/>
                        <wps:spPr bwMode="auto">
                          <a:xfrm flipV="1">
                            <a:off x="675849" y="1212639"/>
                            <a:ext cx="3394395" cy="1785"/>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07" name="文本框 195"/>
                        <wps:cNvSpPr txBox="1">
                          <a:spLocks noChangeArrowheads="1"/>
                        </wps:cNvSpPr>
                        <wps:spPr bwMode="auto">
                          <a:xfrm>
                            <a:off x="798325" y="1030778"/>
                            <a:ext cx="1459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AE92D"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4. </w:t>
                              </w:r>
                              <w:r w:rsidRPr="002771FE">
                                <w:rPr>
                                  <w:rFonts w:asciiTheme="minorHAnsi" w:hAnsiTheme="minorHAnsi" w:cstheme="minorHAnsi"/>
                                  <w:i/>
                                  <w:iCs/>
                                  <w:color w:val="000000" w:themeColor="text1"/>
                                  <w:kern w:val="24"/>
                                  <w:sz w:val="20"/>
                                  <w:szCs w:val="20"/>
                                </w:rPr>
                                <w:t>RRCReconfiguration</w:t>
                              </w:r>
                            </w:p>
                          </w:txbxContent>
                        </wps:txbx>
                        <wps:bodyPr wrap="square" lIns="0" tIns="0" rIns="0" bIns="0" anchor="ctr" anchorCtr="0">
                          <a:spAutoFit/>
                        </wps:bodyPr>
                      </wps:wsp>
                      <wps:wsp>
                        <wps:cNvPr id="708" name="直接箭头连接符 708"/>
                        <wps:cNvCnPr/>
                        <wps:spPr bwMode="auto">
                          <a:xfrm flipV="1">
                            <a:off x="666596" y="1448377"/>
                            <a:ext cx="1626866" cy="1785"/>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09" name="文本框 195"/>
                        <wps:cNvSpPr txBox="1">
                          <a:spLocks noChangeArrowheads="1"/>
                        </wps:cNvSpPr>
                        <wps:spPr bwMode="auto">
                          <a:xfrm>
                            <a:off x="517280" y="1275645"/>
                            <a:ext cx="271208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870D3"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5. PC5 connection establishment if not exist</w:t>
                              </w:r>
                            </w:p>
                          </w:txbxContent>
                        </wps:txbx>
                        <wps:bodyPr wrap="square" lIns="0" tIns="0" rIns="0" bIns="0" anchor="ctr" anchorCtr="0">
                          <a:spAutoFit/>
                        </wps:bodyPr>
                      </wps:wsp>
                      <wps:wsp>
                        <wps:cNvPr id="710" name="直接箭头连接符 710"/>
                        <wps:cNvCnPr/>
                        <wps:spPr bwMode="auto">
                          <a:xfrm flipH="1">
                            <a:off x="678027" y="398351"/>
                            <a:ext cx="3394395" cy="1785"/>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11" name="矩形 711"/>
                        <wps:cNvSpPr>
                          <a:spLocks noChangeArrowheads="1"/>
                        </wps:cNvSpPr>
                        <wps:spPr bwMode="auto">
                          <a:xfrm>
                            <a:off x="1597926" y="246950"/>
                            <a:ext cx="13455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D208C"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path</w:t>
                              </w:r>
                            </w:p>
                          </w:txbxContent>
                        </wps:txbx>
                        <wps:bodyPr wrap="none" lIns="0" tIns="0" rIns="0" bIns="0" anchor="ctr" anchorCtr="0">
                          <a:spAutoFit/>
                        </wps:bodyPr>
                      </wps:wsp>
                      <wps:wsp>
                        <wps:cNvPr id="712" name="矩形 712"/>
                        <wps:cNvSpPr>
                          <a:spLocks noChangeArrowheads="1"/>
                        </wps:cNvSpPr>
                        <wps:spPr bwMode="auto">
                          <a:xfrm>
                            <a:off x="0" y="675253"/>
                            <a:ext cx="30892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CA03D"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2. Measurement report</w:t>
                              </w:r>
                            </w:p>
                          </w:txbxContent>
                        </wps:txbx>
                        <wps:bodyPr lIns="0" tIns="0" rIns="0" bIns="0" anchor="ctr" anchorCtr="0">
                          <a:spAutoFit/>
                        </wps:bodyPr>
                      </wps:wsp>
                      <wps:wsp>
                        <wps:cNvPr id="713" name="直接箭头连接符 713"/>
                        <wps:cNvCnPr/>
                        <wps:spPr bwMode="auto">
                          <a:xfrm flipV="1">
                            <a:off x="672148" y="832600"/>
                            <a:ext cx="3385142" cy="12501"/>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4" name="文本框 197"/>
                        <wps:cNvSpPr txBox="1">
                          <a:spLocks noChangeArrowheads="1"/>
                        </wps:cNvSpPr>
                        <wps:spPr bwMode="auto">
                          <a:xfrm>
                            <a:off x="2204814" y="2770405"/>
                            <a:ext cx="1950719" cy="164464"/>
                          </a:xfrm>
                          <a:prstGeom prst="rect">
                            <a:avLst/>
                          </a:prstGeom>
                          <a:solidFill>
                            <a:schemeClr val="bg1"/>
                          </a:solidFill>
                          <a:ln w="9525">
                            <a:solidFill>
                              <a:srgbClr val="000000"/>
                            </a:solidFill>
                            <a:miter lim="800000"/>
                            <a:headEnd/>
                            <a:tailEnd/>
                          </a:ln>
                        </wps:spPr>
                        <wps:txbx>
                          <w:txbxContent>
                            <w:p w14:paraId="50715631"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7b. Transits to CONNECTED state</w:t>
                              </w:r>
                            </w:p>
                          </w:txbxContent>
                        </wps:txbx>
                        <wps:bodyPr wrap="square" lIns="0" tIns="0" rIns="0" bIns="0" anchor="ctr" anchorCtr="0">
                          <a:spAutoFit/>
                        </wps:bodyPr>
                      </wps:wsp>
                      <wps:wsp>
                        <wps:cNvPr id="715" name="直接箭头连接符 715"/>
                        <wps:cNvCnPr/>
                        <wps:spPr bwMode="auto">
                          <a:xfrm flipH="1">
                            <a:off x="662894" y="3720158"/>
                            <a:ext cx="3394395" cy="1786"/>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16" name="矩形 716"/>
                        <wps:cNvSpPr>
                          <a:spLocks noChangeArrowheads="1"/>
                        </wps:cNvSpPr>
                        <wps:spPr bwMode="auto">
                          <a:xfrm>
                            <a:off x="1436103" y="3524598"/>
                            <a:ext cx="1992630" cy="154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FE1BF"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and indirect path</w:t>
                              </w:r>
                            </w:p>
                          </w:txbxContent>
                        </wps:txbx>
                        <wps:bodyPr wrap="none" lIns="0" tIns="0" rIns="0" bIns="0" anchor="ctr" anchorCtr="0">
                          <a:spAutoFit/>
                        </wps:bodyPr>
                      </wps:wsp>
                      <wps:wsp>
                        <wps:cNvPr id="717" name="椭圆 717"/>
                        <wps:cNvSpPr/>
                        <wps:spPr bwMode="auto">
                          <a:xfrm>
                            <a:off x="2210176" y="3664797"/>
                            <a:ext cx="125855" cy="117869"/>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718" name="直接箭头连接符 718"/>
                        <wps:cNvCnPr/>
                        <wps:spPr bwMode="auto">
                          <a:xfrm>
                            <a:off x="683081" y="2629445"/>
                            <a:ext cx="1590022" cy="1361"/>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9" name="文本框 195"/>
                        <wps:cNvSpPr txBox="1">
                          <a:spLocks noChangeArrowheads="1"/>
                        </wps:cNvSpPr>
                        <wps:spPr bwMode="auto">
                          <a:xfrm>
                            <a:off x="140416" y="2441423"/>
                            <a:ext cx="27571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60D2A"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6b. </w:t>
                              </w:r>
                              <w:r w:rsidRPr="002771FE">
                                <w:rPr>
                                  <w:rFonts w:asciiTheme="minorHAnsi" w:hAnsiTheme="minorHAnsi" w:cstheme="minorHAnsi"/>
                                  <w:i/>
                                  <w:iCs/>
                                  <w:color w:val="000000" w:themeColor="text1"/>
                                  <w:kern w:val="24"/>
                                  <w:sz w:val="20"/>
                                  <w:szCs w:val="20"/>
                                </w:rPr>
                                <w:t>RRCReconfigurationComplete</w:t>
                              </w:r>
                            </w:p>
                          </w:txbxContent>
                        </wps:txbx>
                        <wps:bodyPr wrap="square" lIns="0" tIns="0" rIns="0" bIns="0" anchor="ctr" anchorCtr="0">
                          <a:spAutoFit/>
                        </wps:bodyPr>
                      </wps:wsp>
                      <wps:wsp>
                        <wps:cNvPr id="720" name="文本框 195"/>
                        <wps:cNvSpPr txBox="1">
                          <a:spLocks noChangeArrowheads="1"/>
                        </wps:cNvSpPr>
                        <wps:spPr bwMode="auto">
                          <a:xfrm>
                            <a:off x="1550829" y="2985790"/>
                            <a:ext cx="323151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3A372"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8b. </w:t>
                              </w:r>
                              <w:r w:rsidRPr="002771FE">
                                <w:rPr>
                                  <w:rFonts w:asciiTheme="minorHAnsi" w:hAnsiTheme="minorHAnsi" w:cstheme="minorHAnsi"/>
                                  <w:i/>
                                  <w:iCs/>
                                  <w:color w:val="000000" w:themeColor="text1"/>
                                  <w:kern w:val="24"/>
                                  <w:sz w:val="20"/>
                                  <w:szCs w:val="20"/>
                                </w:rPr>
                                <w:t>RRCReconfigurationComplete</w:t>
                              </w:r>
                            </w:p>
                          </w:txbxContent>
                        </wps:txbx>
                        <wps:bodyPr lIns="0" tIns="0" rIns="0" bIns="0" anchor="ctr" anchorCtr="0">
                          <a:spAutoFit/>
                        </wps:bodyPr>
                      </wps:wsp>
                      <wps:wsp>
                        <wps:cNvPr id="721" name="直接箭头连接符 721"/>
                        <wps:cNvCnPr/>
                        <wps:spPr bwMode="auto">
                          <a:xfrm>
                            <a:off x="2293286" y="3161440"/>
                            <a:ext cx="1764000"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2" name="矩形 722"/>
                        <wps:cNvSpPr/>
                        <wps:spPr bwMode="auto">
                          <a:xfrm>
                            <a:off x="244610" y="2427305"/>
                            <a:ext cx="4391984" cy="820365"/>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g:grpSp>
                        <wpg:cNvPr id="723" name="组合 723"/>
                        <wpg:cNvGrpSpPr/>
                        <wpg:grpSpPr>
                          <a:xfrm>
                            <a:off x="245535" y="1571128"/>
                            <a:ext cx="4920340" cy="743041"/>
                            <a:chOff x="245535" y="1570905"/>
                            <a:chExt cx="4920340" cy="760398"/>
                          </a:xfrm>
                        </wpg:grpSpPr>
                        <wps:wsp>
                          <wps:cNvPr id="724" name="直接箭头连接符 724"/>
                          <wps:cNvCnPr/>
                          <wps:spPr bwMode="auto">
                            <a:xfrm flipV="1">
                              <a:off x="684006" y="1995230"/>
                              <a:ext cx="1606679" cy="1139"/>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5" name="直接箭头连接符 725"/>
                          <wps:cNvCnPr/>
                          <wps:spPr bwMode="auto">
                            <a:xfrm>
                              <a:off x="673073" y="1791156"/>
                              <a:ext cx="3372186" cy="4577"/>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6" name="文本框 197"/>
                          <wps:cNvSpPr txBox="1">
                            <a:spLocks noChangeArrowheads="1"/>
                          </wps:cNvSpPr>
                          <wps:spPr bwMode="auto">
                            <a:xfrm>
                              <a:off x="2102644" y="2075224"/>
                              <a:ext cx="2150109" cy="168306"/>
                            </a:xfrm>
                            <a:prstGeom prst="rect">
                              <a:avLst/>
                            </a:prstGeom>
                            <a:solidFill>
                              <a:schemeClr val="bg1"/>
                            </a:solidFill>
                            <a:ln w="9525">
                              <a:solidFill>
                                <a:srgbClr val="000000"/>
                              </a:solidFill>
                              <a:miter lim="800000"/>
                              <a:headEnd/>
                              <a:tailEnd/>
                            </a:ln>
                          </wps:spPr>
                          <wps:txbx>
                            <w:txbxContent>
                              <w:p w14:paraId="107BCA26"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8a. Transits to RRC CONNECTED state</w:t>
                                </w:r>
                              </w:p>
                            </w:txbxContent>
                          </wps:txbx>
                          <wps:bodyPr wrap="square" lIns="0" tIns="0" rIns="0" bIns="0" anchor="ctr" anchorCtr="0">
                            <a:spAutoFit/>
                          </wps:bodyPr>
                        </wps:wsp>
                        <wps:wsp>
                          <wps:cNvPr id="727" name="文本框 195"/>
                          <wps:cNvSpPr txBox="1">
                            <a:spLocks noChangeArrowheads="1"/>
                          </wps:cNvSpPr>
                          <wps:spPr bwMode="auto">
                            <a:xfrm>
                              <a:off x="734418" y="1605620"/>
                              <a:ext cx="3231515" cy="158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1E09F"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6a. </w:t>
                                </w:r>
                                <w:r w:rsidRPr="002771FE">
                                  <w:rPr>
                                    <w:rFonts w:asciiTheme="minorHAnsi" w:hAnsiTheme="minorHAnsi" w:cstheme="minorHAnsi"/>
                                    <w:i/>
                                    <w:iCs/>
                                    <w:color w:val="000000" w:themeColor="text1"/>
                                    <w:kern w:val="24"/>
                                    <w:sz w:val="20"/>
                                    <w:szCs w:val="20"/>
                                  </w:rPr>
                                  <w:t>RRCReconfigurationComplete</w:t>
                                </w:r>
                              </w:p>
                            </w:txbxContent>
                          </wps:txbx>
                          <wps:bodyPr lIns="0" tIns="0" rIns="0" bIns="0" anchor="ctr" anchorCtr="0">
                            <a:spAutoFit/>
                          </wps:bodyPr>
                        </wps:wsp>
                        <wps:wsp>
                          <wps:cNvPr id="728" name="文本框 195"/>
                          <wps:cNvSpPr txBox="1">
                            <a:spLocks noChangeArrowheads="1"/>
                          </wps:cNvSpPr>
                          <wps:spPr bwMode="auto">
                            <a:xfrm>
                              <a:off x="810733" y="1838622"/>
                              <a:ext cx="1257300" cy="158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C297B"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7a. trigger</w:t>
                                </w:r>
                              </w:p>
                            </w:txbxContent>
                          </wps:txbx>
                          <wps:bodyPr lIns="0" tIns="0" rIns="0" bIns="0" anchor="ctr" anchorCtr="0">
                            <a:spAutoFit/>
                          </wps:bodyPr>
                        </wps:wsp>
                        <wps:wsp>
                          <wps:cNvPr id="729" name="矩形 729"/>
                          <wps:cNvSpPr/>
                          <wps:spPr bwMode="auto">
                            <a:xfrm>
                              <a:off x="245535" y="1570905"/>
                              <a:ext cx="4391984" cy="760398"/>
                            </a:xfrm>
                            <a:prstGeom prst="rect">
                              <a:avLst/>
                            </a:prstGeom>
                            <a:noFill/>
                            <a:ln w="1270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730" name="文本框 86"/>
                          <wps:cNvSpPr txBox="1">
                            <a:spLocks noChangeArrowheads="1"/>
                          </wps:cNvSpPr>
                          <wps:spPr bwMode="auto">
                            <a:xfrm>
                              <a:off x="4716295" y="1838627"/>
                              <a:ext cx="449580" cy="158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07E93" w14:textId="77777777" w:rsidR="00863B41" w:rsidRPr="002771FE" w:rsidRDefault="00863B41" w:rsidP="00863B41">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1</w:t>
                                </w:r>
                              </w:p>
                            </w:txbxContent>
                          </wps:txbx>
                          <wps:bodyPr wrap="none" lIns="0" tIns="0" rIns="0" bIns="0" anchor="ctr" anchorCtr="0">
                            <a:spAutoFit/>
                          </wps:bodyPr>
                        </wps:wsp>
                      </wpg:grpSp>
                      <wps:wsp>
                        <wps:cNvPr id="731" name="文本框 197"/>
                        <wps:cNvSpPr txBox="1">
                          <a:spLocks noChangeArrowheads="1"/>
                        </wps:cNvSpPr>
                        <wps:spPr bwMode="auto">
                          <a:xfrm>
                            <a:off x="567322" y="466165"/>
                            <a:ext cx="1896744" cy="164464"/>
                          </a:xfrm>
                          <a:prstGeom prst="rect">
                            <a:avLst/>
                          </a:prstGeom>
                          <a:solidFill>
                            <a:schemeClr val="bg1"/>
                          </a:solidFill>
                          <a:ln w="9525">
                            <a:solidFill>
                              <a:srgbClr val="000000"/>
                            </a:solidFill>
                            <a:miter lim="800000"/>
                            <a:headEnd/>
                            <a:tailEnd/>
                          </a:ln>
                        </wps:spPr>
                        <wps:txbx>
                          <w:txbxContent>
                            <w:p w14:paraId="19BAB070"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1. Relay discovery</w:t>
                              </w:r>
                            </w:p>
                          </w:txbxContent>
                        </wps:txbx>
                        <wps:bodyPr lIns="0" tIns="0" rIns="0" bIns="0" anchor="ctr" anchorCtr="0">
                          <a:spAutoFit/>
                        </wps:bodyPr>
                      </wps:wsp>
                      <wps:wsp>
                        <wps:cNvPr id="732" name="直接箭头连接符 732"/>
                        <wps:cNvCnPr/>
                        <wps:spPr bwMode="auto">
                          <a:xfrm flipH="1">
                            <a:off x="661043" y="3813838"/>
                            <a:ext cx="3394395" cy="1785"/>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6" name="矩形 736"/>
                        <wps:cNvSpPr/>
                        <wps:spPr bwMode="auto">
                          <a:xfrm>
                            <a:off x="257892" y="5005"/>
                            <a:ext cx="840270" cy="19426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33D33E"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remote UE</w:t>
                              </w:r>
                            </w:p>
                          </w:txbxContent>
                        </wps:txbx>
                        <wps:bodyPr lIns="0" tIns="0" rIns="0" bIns="0" anchor="ctr" anchorCtr="0"/>
                      </wps:wsp>
                      <wps:wsp>
                        <wps:cNvPr id="737" name="矩形 737"/>
                        <wps:cNvSpPr/>
                        <wps:spPr bwMode="auto">
                          <a:xfrm>
                            <a:off x="1767297" y="0"/>
                            <a:ext cx="1011613" cy="171787"/>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6F157"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relay UE</w:t>
                              </w:r>
                            </w:p>
                          </w:txbxContent>
                        </wps:txbx>
                        <wps:bodyPr lIns="0" tIns="0" rIns="0" bIns="0" anchor="ctr" anchorCtr="0"/>
                      </wps:wsp>
                      <wps:wsp>
                        <wps:cNvPr id="738" name="矩形 738"/>
                        <wps:cNvSpPr/>
                        <wps:spPr bwMode="auto">
                          <a:xfrm>
                            <a:off x="3637154" y="5005"/>
                            <a:ext cx="840270" cy="19426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16FC5"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gNB</w:t>
                              </w:r>
                            </w:p>
                          </w:txbxContent>
                        </wps:txbx>
                        <wps:bodyPr lIns="0" tIns="0" rIns="0" bIns="0" anchor="ctr" anchorCtr="0"/>
                      </wps:wsp>
                    </wpg:wgp>
                  </a:graphicData>
                </a:graphic>
              </wp:inline>
            </w:drawing>
          </mc:Choice>
          <mc:Fallback>
            <w:pict>
              <v:group w14:anchorId="20AA6EAD" id="组合 44" o:spid="_x0000_s1221" style="width:420.4pt;height:310.5pt;mso-position-horizontal-relative:char;mso-position-vertical-relative:line" coordsize="53391,39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">
                <v:shape id="文本框 699" o:spid="_x0000_s1222" type="#_x0000_t202" style="position:absolute;left:47561;top:26881;width:5830;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aPhcQA&#10;AADcAAAADwAAAGRycy9kb3ducmV2LnhtbESPT2sCMRTE70K/Q3iFXkSzFiq6GsUKBY91/QPeHpvn&#10;7tLNS9jEuH77Rij0OMzMb5jlujetiNT5xrKCyTgDQVxa3XCl4Hj4Gs1A+ICssbVMCh7kYb16GSwx&#10;1/bOe4pFqESCsM9RQR2Cy6X0ZU0G/dg64uRdbWcwJNlVUnd4T3DTyvcsm0qDDaeFGh1tayp/iptR&#10;MNx8Xh4x6A+pv3fszkU8uUlU6u213yxABOrDf/ivvdMKpvM5P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Gj4XEAAAA3AAAAA8AAAAAAAAAAAAAAAAAmAIAAGRycy9k&#10;b3ducmV2LnhtbFBLBQYAAAAABAAEAPUAAACJAwAAAAA=&#10;" filled="f" stroked="f">
                  <v:textbox style="mso-fit-shape-to-text:t" inset="0,0,0,0">
                    <w:txbxContent>
                      <w:p w14:paraId="0500F719" w14:textId="77777777" w:rsidR="00863B41" w:rsidRPr="002771FE" w:rsidRDefault="00863B41" w:rsidP="00863B41">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2</w:t>
                        </w:r>
                      </w:p>
                    </w:txbxContent>
                  </v:textbox>
                </v:shape>
                <v:shape id="文本框 195" o:spid="_x0000_s1223" type="#_x0000_t202" style="position:absolute;left:15639;top:33152;width:32303;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e8AsAA&#10;AADcAAAADwAAAGRycy9kb3ducmV2LnhtbERPz2vCMBS+C/sfwhvsIjZ14CbVKE4YeNTqBG+P5tmW&#10;NS+hibH+98tB2PHj+71cD6YTkXrfWlYwzXIQxJXVLdcKTsfvyRyED8gaO8uk4EEe1quX0RILbe98&#10;oFiGWqQQ9gUqaEJwhZS+asigz6wjTtzV9gZDgn0tdY/3FG46+Z7nH9Jgy6mhQUfbhqrf8mYUjDdf&#10;l0cMeib1fsfuXMYfN41Kvb0OmwWIQEP4Fz/dO63gM0/z05l0BO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e8AsAAAADcAAAADwAAAAAAAAAAAAAAAACYAgAAZHJzL2Rvd25y&#10;ZXYueG1sUEsFBgAAAAAEAAQA9QAAAIUDAAAAAA==&#10;" filled="f" stroked="f">
                  <v:textbox style="mso-fit-shape-to-text:t" inset="0,0,0,0">
                    <w:txbxContent>
                      <w:p w14:paraId="4EA5F2CD"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9. RRC Reconfiguration</w:t>
                        </w:r>
                      </w:p>
                    </w:txbxContent>
                  </v:textbox>
                </v:shape>
                <v:line id="直接连接符 701" o:spid="_x0000_s1224" style="position:absolute;flip:x;visibility:visible;mso-wrap-style:square" from="6910,1992" to="6932,3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XHsUAAADcAAAADwAAAGRycy9kb3ducmV2LnhtbESPT2sCMRTE70K/Q3iF3jRRaLWrUUQQ&#10;RFrB1Utvj83bP7h5WTdR12/fCILHYWZ+w8wWna3FlVpfOdYwHCgQxJkzFRcajod1fwLCB2SDtWPS&#10;cCcPi/lbb4aJcTfe0zUNhYgQ9glqKENoEil9VpJFP3ANcfRy11oMUbaFNC3eItzWcqTUl7RYcVwo&#10;saFVSdkpvVgN28N3vvrZ/u7u/vy3o3ys9p/pUeuP9245BRGoC6/ws70xGsZqCI8z8Qj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3/XHsUAAADcAAAADwAAAAAAAAAA&#10;AAAAAAChAgAAZHJzL2Rvd25yZXYueG1sUEsFBgAAAAAEAAQA+QAAAJMDAAAAAA==&#10;" strokecolor="black [3213]" strokeweight="1pt"/>
                <v:line id="直接连接符 702" o:spid="_x0000_s1225" style="position:absolute;visibility:visible;mso-wrap-style:square" from="22883,1992" to="22883,3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S9pccAAADcAAAADwAAAGRycy9kb3ducmV2LnhtbESPQWvCQBSE7wX/w/KEXorZmNJoUlcp&#10;FcGLiNGDvT2yr0lo9m3Ibk36791CocdhZr5hVpvRtOJGvWssK5hHMQji0uqGKwWX8262BOE8ssbW&#10;Min4IQeb9eRhhbm2A5/oVvhKBAi7HBXU3ne5lK6syaCLbEccvE/bG/RB9pXUPQ4BblqZxHEqDTYc&#10;Fmrs6L2m8qv4Ngq2l3Qosupl8TR/PowZH5Prx8Eo9Tgd315BeBr9f/ivvdcKFnECv2fCEZDr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VL2lxwAAANwAAAAPAAAAAAAA&#10;AAAAAAAAAKECAABkcnMvZG93bnJldi54bWxQSwUGAAAAAAQABAD5AAAAlQMAAAAA&#10;" strokecolor="black [3213]" strokeweight="1pt"/>
                <v:line id="直接连接符 703" o:spid="_x0000_s1226" style="position:absolute;visibility:visible;mso-wrap-style:square" from="40706,1992" to="40706,39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gYPscAAADcAAAADwAAAGRycy9kb3ducmV2LnhtbESPQWvCQBSE7wX/w/IKvRTdaKia6CrS&#10;UvAi0jQHvT2yzyQ0+zZkt0n6791CocdhZr5htvvRNKKnztWWFcxnEQjiwuqaSwX55/t0DcJ5ZI2N&#10;ZVLwQw72u8nDFlNtB/6gPvOlCBB2KSqovG9TKV1RkUE3sy1x8G62M+iD7EqpOxwC3DRyEUVLabDm&#10;sFBhS68VFV/Zt1Hwli+HLClfVs/z+DQmfF5criej1NPjeNiA8DT6//Bf+6gVrKIYfs+EIyB3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GBg+xwAAANwAAAAPAAAAAAAA&#10;AAAAAAAAAKECAABkcnMvZG93bnJldi54bWxQSwUGAAAAAAQABAD5AAAAlQMAAAAA&#10;" strokecolor="black [3213]" strokeweight="1pt"/>
                <v:shape id="直接箭头连接符 704" o:spid="_x0000_s1227" type="#_x0000_t32" style="position:absolute;left:22749;top:34933;width:17842;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fNjMUAAADcAAAADwAAAGRycy9kb3ducmV2LnhtbESPQWvCQBSE7wX/w/KE3urGENoSXSUI&#10;YqEEbJSCt0f2mQSzb0N2TdJ/3xUKPQ4z8w2z3k6mFQP1rrGsYLmIQBCXVjdcKTif9i/vIJxH1tha&#10;JgU/5GC7mT2tMdV25C8aCl+JAGGXooLa+y6V0pU1GXQL2xEH72p7gz7IvpK6xzHATSvjKHqVBhsO&#10;CzV2tKupvBV3o4DLTGbJ8fQZH87feXzYNfdLXij1PJ+yFQhPk/8P/7U/tIK3KIHHmXA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fNjMUAAADcAAAADwAAAAAAAAAA&#10;AAAAAAChAgAAZHJzL2Rvd25yZXYueG1sUEsFBgAAAAAEAAQA+QAAAJMDAAAAAA==&#10;" strokecolor="black [3213]" strokeweight="1pt">
                  <v:stroke startarrow="block" endarrow="block"/>
                </v:shape>
                <v:shape id="文本框 197" o:spid="_x0000_s1228" type="#_x0000_t202" style="position:absolute;left:33038;top:9196;width:14904;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CQQMEA&#10;AADcAAAADwAAAGRycy9kb3ducmV2LnhtbESPT2vCQBDF7wW/wzKCt7pRsJboKiIogqdqcx+yYxLN&#10;zobsqNFP7xYKHh/vz483X3auVjdqQ+XZwGiYgCLOva24MPB73Hx+gwqCbLH2TAYeFGC56H3MMbX+&#10;zj90O0ih4giHFA2UIk2qdchLchiGviGO3sm3DiXKttC2xXscd7UeJ8mXdlhxJJTY0Lqk/HK4ugh5&#10;hnF1aWibndnKdbrPMicjYwb9bjUDJdTJO/zf3lkD02QCf2fiEd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AkEDBAAAA3AAAAA8AAAAAAAAAAAAAAAAAmAIAAGRycy9kb3du&#10;cmV2LnhtbFBLBQYAAAAABAAEAPUAAACGAwAAAAA=&#10;" fillcolor="white [3212]">
                  <v:textbox style="mso-fit-shape-to-text:t" inset="0,0,0,0">
                    <w:txbxContent>
                      <w:p w14:paraId="4470F085"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3. multi-path decision</w:t>
                        </w:r>
                      </w:p>
                    </w:txbxContent>
                  </v:textbox>
                </v:shape>
                <v:shape id="直接箭头连接符 706" o:spid="_x0000_s1229" type="#_x0000_t32" style="position:absolute;left:6758;top:12126;width:33944;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HFI8UAAADcAAAADwAAAGRycy9kb3ducmV2LnhtbESPQUsDMRSE74L/ITzBi9hsi7SyNi22&#10;RRB6chXB2yN57i67edkmr+36701B8DjMzDfMcj36Xp0opjawgemkAEVsg2u5NvDx/nL/CCoJssM+&#10;MBn4oQTr1fXVEksXzvxGp0pqlSGcSjTQiAyl1sk25DFNwkCcve8QPUqWsdYu4jnDfa9nRTHXHlvO&#10;Cw0OtG3IdtXRG5gdNl2KsVs87EN/Z+1OvqpPMeb2Znx+AiU0yn/4r/3qDCyKOVzO5CO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HFI8UAAADcAAAADwAAAAAAAAAA&#10;AAAAAAChAgAAZHJzL2Rvd25yZXYueG1sUEsFBgAAAAAEAAQA+QAAAJMDAAAAAA==&#10;" strokecolor="black [3213]" strokeweight="1pt">
                  <v:stroke startarrow="block"/>
                </v:shape>
                <v:shape id="文本框 195" o:spid="_x0000_s1230" type="#_x0000_t202" style="position:absolute;left:7983;top:10307;width:14592;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kdsQA&#10;AADcAAAADwAAAGRycy9kb3ducmV2LnhtbESPQWvCQBSE70L/w/IKvYhuLFQlzUZsoeCxRlvo7ZF9&#10;JsHs2yW7XeO/7xYEj8PMfMMUm9H0ItLgO8sKFvMMBHFtdceNguPhY7YG4QOyxt4yKbiSh035MCkw&#10;1/bCe4pVaESCsM9RQRuCy6X0dUsG/dw64uSd7GAwJDk0Ug94SXDTy+csW0qDHaeFFh29t1Sfq1+j&#10;YLp9+7nGoF+k/tyx+67il1tEpZ4ex+0riEBjuIdv7Z1WsMpW8H8mHQFZ/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JHbEAAAA3AAAAA8AAAAAAAAAAAAAAAAAmAIAAGRycy9k&#10;b3ducmV2LnhtbFBLBQYAAAAABAAEAPUAAACJAwAAAAA=&#10;" filled="f" stroked="f">
                  <v:textbox style="mso-fit-shape-to-text:t" inset="0,0,0,0">
                    <w:txbxContent>
                      <w:p w14:paraId="7EAAE92D"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4. </w:t>
                        </w:r>
                        <w:r w:rsidRPr="002771FE">
                          <w:rPr>
                            <w:rFonts w:asciiTheme="minorHAnsi" w:hAnsiTheme="minorHAnsi" w:cstheme="minorHAnsi"/>
                            <w:i/>
                            <w:iCs/>
                            <w:color w:val="000000" w:themeColor="text1"/>
                            <w:kern w:val="24"/>
                            <w:sz w:val="20"/>
                            <w:szCs w:val="20"/>
                          </w:rPr>
                          <w:t>RRCReconfiguration</w:t>
                        </w:r>
                      </w:p>
                    </w:txbxContent>
                  </v:textbox>
                </v:shape>
                <v:shape id="直接箭头连接符 708" o:spid="_x0000_s1231" type="#_x0000_t32" style="position:absolute;left:6665;top:14483;width:16269;height: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HicIAAADcAAAADwAAAGRycy9kb3ducmV2LnhtbERPTYvCMBC9C/6HMII3TS2yu1TTUgRR&#10;EGG3yoK3oRnbYjMpTdT6781hYY+P973OBtOKB/WusaxgMY9AEJdWN1wpOJ+2sy8QziNrbC2Tghc5&#10;yNLxaI2Jtk/+oUfhKxFC2CWooPa+S6R0ZU0G3dx2xIG72t6gD7CvpO7xGcJNK+Mo+pAGGw4NNXa0&#10;qam8FXejgMtc5svv0yHenX+P8W7T3C/HQqnpZMhXIDwN/l/8595rBZ9RWBvOhCMg0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rHicIAAADcAAAADwAAAAAAAAAAAAAA&#10;AAChAgAAZHJzL2Rvd25yZXYueG1sUEsFBgAAAAAEAAQA+QAAAJADAAAAAA==&#10;" strokecolor="black [3213]" strokeweight="1pt">
                  <v:stroke startarrow="block" endarrow="block"/>
                </v:shape>
                <v:shape id="文本框 195" o:spid="_x0000_s1232" type="#_x0000_t202" style="position:absolute;left:5172;top:12756;width:2712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0Vn8QA&#10;AADcAAAADwAAAGRycy9kb3ducmV2LnhtbESPT2sCMRTE7wW/Q3hCL0WzFqp2axQtFDzW9Q/09ti8&#10;7i5uXsImjeu3bwTB4zAzv2EWq960IlLnG8sKJuMMBHFpdcOVgsP+azQH4QOyxtYyKbiSh9Vy8LTA&#10;XNsL7ygWoRIJwj5HBXUILpfSlzUZ9GPriJP3azuDIcmukrrDS4KbVr5m2VQabDgt1Ojos6byXPwZ&#10;BS/rzc81Bv0m9feW3amIRzeJSj0P+/UHiEB9eITv7a1WMMve4XY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tFZ/EAAAA3AAAAA8AAAAAAAAAAAAAAAAAmAIAAGRycy9k&#10;b3ducmV2LnhtbFBLBQYAAAAABAAEAPUAAACJAwAAAAA=&#10;" filled="f" stroked="f">
                  <v:textbox style="mso-fit-shape-to-text:t" inset="0,0,0,0">
                    <w:txbxContent>
                      <w:p w14:paraId="5AE870D3"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5. PC5 connection establishment if not exist</w:t>
                        </w:r>
                      </w:p>
                    </w:txbxContent>
                  </v:textbox>
                </v:shape>
                <v:shape id="直接箭头连接符 710" o:spid="_x0000_s1233" type="#_x0000_t32" style="position:absolute;left:6780;top:3983;width:33944;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ayNMEAAADcAAAADwAAAGRycy9kb3ducmV2LnhtbERPz2vCMBS+C/4P4Qm7aaqDTTrTIuLA&#10;HaSzbvdH8tYWm5fSZKb775fDYMeP7/eunGwv7jT6zrGC9SoDQayd6bhR8HF9XW5B+IBssHdMCn7I&#10;Q1nMZzvMjYt8oXsdGpFC2OeooA1hyKX0uiWLfuUG4sR9udFiSHBspBkxpnDby02WPUmLHaeGFgc6&#10;tKRv9bdVUMXTZ5Tn86bTfXw76vfq0U6VUg+Laf8CItAU/sV/7pNR8LxO89OZdARk8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lrI0wQAAANwAAAAPAAAAAAAAAAAAAAAA&#10;AKECAABkcnMvZG93bnJldi54bWxQSwUGAAAAAAQABAD5AAAAjwMAAAAA&#10;" strokecolor="#00b0f0" strokeweight="1pt">
                  <v:stroke dashstyle="3 1" startarrow="block" endarrow="block"/>
                </v:shape>
                <v:rect id="矩形 711" o:spid="_x0000_s1234" style="position:absolute;left:15979;top:2469;width:13455;height:154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OsCsUA&#10;AADcAAAADwAAAGRycy9kb3ducmV2LnhtbESPQWvCQBSE70L/w/IKXqRu4qGG1FWkIC1ID1Wh19fd&#10;12ww+zZkNyb213cLgsdhZr5hVpvRNeJCXag9K8jnGQhi7U3NlYLTcfdUgAgR2WDjmRRcKcBm/TBZ&#10;YWn8wJ90OcRKJAiHEhXYGNtSyqAtOQxz3xIn78d3DmOSXSVNh0OCu0YusuxZOqw5LVhs6dWSPh96&#10;p6D//Tb4sbWzYpjpc7PXX/1Ovik1fRy3LyAijfEevrXfjYJlnsP/mXQ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Y6wKxQAAANwAAAAPAAAAAAAAAAAAAAAAAJgCAABkcnMv&#10;ZG93bnJldi54bWxQSwUGAAAAAAQABAD1AAAAigMAAAAA&#10;" filled="f" stroked="f">
                  <v:textbox style="mso-fit-shape-to-text:t" inset="0,0,0,0">
                    <w:txbxContent>
                      <w:p w14:paraId="219D208C"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path</w:t>
                        </w:r>
                      </w:p>
                    </w:txbxContent>
                  </v:textbox>
                </v:rect>
                <v:rect id="矩形 712" o:spid="_x0000_s1235" style="position:absolute;top:6752;width:30892;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mfusQA&#10;AADcAAAADwAAAGRycy9kb3ducmV2LnhtbESP0YrCMBRE3wX/IVxh3zS1LCpdo5Rl3RXEB7UfcGnu&#10;tsXmpjTRVr/eCIKPw8ycYZbr3tTiSq2rLCuYTiIQxLnVFRcKstNmvADhPLLG2jIpuJGD9Wo4WGKi&#10;bccHuh59IQKEXYIKSu+bREqXl2TQTWxDHLx/2xr0QbaF1C12AW5qGUfRTBqsOCyU2NB3Sfn5eDEK&#10;7rfDb1bP7juMU53tP7vu/PeTKvUx6tMvEJ56/w6/2lutYD6N4XkmHA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Jn7rEAAAA3AAAAA8AAAAAAAAAAAAAAAAAmAIAAGRycy9k&#10;b3ducmV2LnhtbFBLBQYAAAAABAAEAPUAAACJAwAAAAA=&#10;" filled="f" stroked="f">
                  <v:textbox style="mso-fit-shape-to-text:t" inset="0,0,0,0">
                    <w:txbxContent>
                      <w:p w14:paraId="3EDCA03D"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2. Measurement report</w:t>
                        </w:r>
                      </w:p>
                    </w:txbxContent>
                  </v:textbox>
                </v:rect>
                <v:shape id="直接箭头连接符 713" o:spid="_x0000_s1236" type="#_x0000_t32" style="position:absolute;left:6721;top:8326;width:33851;height:1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fDJcYAAADcAAAADwAAAGRycy9kb3ducmV2LnhtbESPQWvCQBSE7wX/w/KE3uomaamSukoI&#10;iIUi1CiF3h7Z1ySYfRuya5L+e1co9DjMzDfMejuZVgzUu8aygngRgSAurW64UnA+7Z5WIJxH1tha&#10;JgW/5GC7mT2sMdV25CMNha9EgLBLUUHtfZdK6cqaDLqF7YiD92N7gz7IvpK6xzHATSuTKHqVBhsO&#10;CzV2lNdUXoqrUcBlJrOXz9NHsj9/HZJ93ly/D4VSj/MpewPhafL/4b/2u1awjJ/hfiYcAb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a3wyXGAAAA3AAAAA8AAAAAAAAA&#10;AAAAAAAAoQIAAGRycy9kb3ducmV2LnhtbFBLBQYAAAAABAAEAPkAAACUAwAAAAA=&#10;" strokecolor="black [3213]" strokeweight="1pt">
                  <v:stroke startarrow="block" endarrow="block"/>
                </v:shape>
                <v:shape id="文本框 197" o:spid="_x0000_s1237" type="#_x0000_t202" style="position:absolute;left:22048;top:27704;width:19507;height:1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WjBsEA&#10;AADcAAAADwAAAGRycy9kb3ducmV2LnhtbESPT2vCQBDF7wW/wzJCb80mUqpEVxFBEXqqNfchOybR&#10;7GzIjhr99N1CocfH+/PjLVaDa9WN+tB4NpAlKSji0tuGKwPH7+3bDFQQZIutZzLwoACr5ehlgbn1&#10;d/6i20EqFUc45GigFulyrUNZk8OQ+I44eiffO5Qo+0rbHu9x3LV6kqYf2mHDkVBjR5uaysvh6iLk&#10;GSbNpaNdcWYr1+lnUTjJjHkdD+s5KKFB/sN/7b01MM3e4fdMPAJ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VowbBAAAA3AAAAA8AAAAAAAAAAAAAAAAAmAIAAGRycy9kb3du&#10;cmV2LnhtbFBLBQYAAAAABAAEAPUAAACGAwAAAAA=&#10;" fillcolor="white [3212]">
                  <v:textbox style="mso-fit-shape-to-text:t" inset="0,0,0,0">
                    <w:txbxContent>
                      <w:p w14:paraId="50715631"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7b. Transits to CONNECTED state</w:t>
                        </w:r>
                      </w:p>
                    </w:txbxContent>
                  </v:textbox>
                </v:shape>
                <v:shape id="直接箭头连接符 715" o:spid="_x0000_s1238" type="#_x0000_t32" style="position:absolute;left:6628;top:37201;width:33944;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ERrMQAAADcAAAADwAAAGRycy9kb3ducmV2LnhtbESPQWsCMRSE74X+h/AK3mpWpbVsjVJE&#10;QQ+yavX+SF53l25elk00679vBKHHYWa+YWaL3jbiSp2vHSsYDTMQxNqZmksFp+/16wcIH5ANNo5J&#10;wY08LObPTzPMjYt8oOsxlCJB2OeooAqhzaX0uiKLfuha4uT9uM5iSLIrpekwJrht5DjL3qXFmtNC&#10;hS0tK9K/x4tVUMTNOcrdblzrJm5Xel9MbF8oNXjpvz5BBOrDf/jR3hgF09Eb3M+k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4RGsxAAAANwAAAAPAAAAAAAAAAAA&#10;AAAAAKECAABkcnMvZG93bnJldi54bWxQSwUGAAAAAAQABAD5AAAAkgMAAAAA&#10;" strokecolor="#00b0f0" strokeweight="1pt">
                  <v:stroke dashstyle="3 1" startarrow="block" endarrow="block"/>
                </v:shape>
                <v:rect id="矩形 716" o:spid="_x0000_s1239" style="position:absolute;left:14361;top:35245;width:19926;height:155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CRYcUA&#10;AADcAAAADwAAAGRycy9kb3ducmV2LnhtbESPQWvCQBSE74X+h+UVeqsbc9ASXcUKWqEXm4jo7ZF9&#10;ZkOzb0N21fTfu4LgcZiZb5jpvLeNuFDna8cKhoMEBHHpdM2Vgl2x+vgE4QOyxsYxKfgnD/PZ68sU&#10;M+2u/EuXPFQiQthnqMCE0GZS+tKQRT9wLXH0Tq6zGKLsKqk7vEa4bWSaJCNpsea4YLClpaHyLz9b&#10;BV8HeRybAwa5KYpt/pOuv9Nkr9T7W7+YgAjUh2f40d5oBePhC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0JFhxQAAANwAAAAPAAAAAAAAAAAAAAAAAJgCAABkcnMv&#10;ZG93bnJldi54bWxQSwUGAAAAAAQABAD1AAAAigMAAAAA&#10;" stroked="f">
                  <v:textbox style="mso-fit-shape-to-text:t" inset="0,0,0,0">
                    <w:txbxContent>
                      <w:p w14:paraId="722FE1BF"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B0F0"/>
                            <w:kern w:val="24"/>
                            <w:sz w:val="20"/>
                            <w:szCs w:val="20"/>
                          </w:rPr>
                          <w:t>UL/DL data via direct and indirect path</w:t>
                        </w:r>
                      </w:p>
                    </w:txbxContent>
                  </v:textbox>
                </v:rect>
                <v:oval id="椭圆 717" o:spid="_x0000_s1240" style="position:absolute;left:22101;top:36647;width:1259;height:11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7BL8YA&#10;AADcAAAADwAAAGRycy9kb3ducmV2LnhtbESPT2sCMRTE74V+h/AKXopmFayyNYqUKkJ78U+hx9fN&#10;c7O6eQmb6G6/fVMQPA4z8xtmtuhsLa7UhMqxguEgA0FcOF1xqeCwX/WnIEJE1lg7JgW/FGAxf3yY&#10;Ya5dy1u67mIpEoRDjgpMjD6XMhSGLIaB88TJO7rGYkyyKaVusE1wW8tRlr1IixWnBYOe3gwV593F&#10;KvA/z98fcuu/TuvWjDdj9/ke10Gp3lO3fAURqYv38K290Qomwwn8n0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7BL8YAAADcAAAADwAAAAAAAAAAAAAAAACYAgAAZHJz&#10;L2Rvd25yZXYueG1sUEsFBgAAAAAEAAQA9QAAAIsDAAAAAA==&#10;" filled="f" strokecolor="#00b0f0" strokeweight="1pt">
                  <v:textbox inset="0,0,0,0"/>
                </v:oval>
                <v:shape id="直接箭头连接符 718" o:spid="_x0000_s1241" type="#_x0000_t32" style="position:absolute;left:6830;top:26294;width:15901;height: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a8IAAADcAAAADwAAAGRycy9kb3ducmV2LnhtbERPy2rCQBTdC/7DcIXuzMRXI6mjiBJa&#10;aDexdX/J3Dxo5k7IjCbt13cWBZeH894dRtOKO/WusaxgEcUgiAurG64UfH1m8y0I55E1tpZJwQ85&#10;OOynkx2m2g6c0/3iKxFC2KWooPa+S6V0RU0GXWQ74sCVtjfoA+wrqXscQrhp5TKOn6XBhkNDjR2d&#10;aiq+Lzej4FXj6lquN6bI86w6J+8f6+TXKfU0G48vIDyN/iH+d79pBckirA1nwhG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a8IAAADcAAAADwAAAAAAAAAAAAAA&#10;AAChAgAAZHJzL2Rvd25yZXYueG1sUEsFBgAAAAAEAAQA+QAAAJADAAAAAA==&#10;" strokecolor="black [3213]" strokeweight="1pt">
                  <v:stroke endarrow="block"/>
                </v:shape>
                <v:shape id="文本框 195" o:spid="_x0000_s1242" type="#_x0000_t202" style="position:absolute;left:1404;top:24414;width:27571;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DQsQA&#10;AADcAAAADwAAAGRycy9kb3ducmV2LnhtbESPQWsCMRSE74L/IbyCF9HsCrXt1igqFDzWbSv09ti8&#10;7i7dvIRNjOu/bwShx2FmvmFWm8F0IlLvW8sK8nkGgriyuuVawefH2+wZhA/IGjvLpOBKHjbr8WiF&#10;hbYXPlIsQy0ShH2BCpoQXCGlrxoy6OfWESfvx/YGQ5J9LXWPlwQ3nVxk2VIabDktNOho31D1W56N&#10;gul2932NQT9K/X5gdyrjl8ujUpOHYfsKItAQ/sP39kEreMpf4HYmHQ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0g0LEAAAA3AAAAA8AAAAAAAAAAAAAAAAAmAIAAGRycy9k&#10;b3ducmV2LnhtbFBLBQYAAAAABAAEAPUAAACJAwAAAAA=&#10;" filled="f" stroked="f">
                  <v:textbox style="mso-fit-shape-to-text:t" inset="0,0,0,0">
                    <w:txbxContent>
                      <w:p w14:paraId="02860D2A"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6b. </w:t>
                        </w:r>
                        <w:r w:rsidRPr="002771FE">
                          <w:rPr>
                            <w:rFonts w:asciiTheme="minorHAnsi" w:hAnsiTheme="minorHAnsi" w:cstheme="minorHAnsi"/>
                            <w:i/>
                            <w:iCs/>
                            <w:color w:val="000000" w:themeColor="text1"/>
                            <w:kern w:val="24"/>
                            <w:sz w:val="20"/>
                            <w:szCs w:val="20"/>
                          </w:rPr>
                          <w:t>RRCReconfigurationComplete</w:t>
                        </w:r>
                      </w:p>
                    </w:txbxContent>
                  </v:textbox>
                </v:shape>
                <v:shape id="文本框 195" o:spid="_x0000_s1243" type="#_x0000_t202" style="position:absolute;left:15508;top:29857;width:32315;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LgYsAA&#10;AADcAAAADwAAAGRycy9kb3ducmV2LnhtbERPz2vCMBS+D/Y/hDfwMjRVmJNqFDcQPM46BW+P5tkW&#10;m5fQxFj/e3MQPH58vxer3rQiUucbywrGowwEcWl1w5WC//1mOAPhA7LG1jIpuJOH1fL9bYG5tjfe&#10;USxCJVII+xwV1CG4XEpf1mTQj6wjTtzZdgZDgl0ldYe3FG5aOcmyqTTYcGqo0dFvTeWluBoFn+uf&#10;0z0G/SX135bdsYgHN45KDT769RxEoD68xE/3Viv4nqT56Uw6An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6LgYsAAAADcAAAADwAAAAAAAAAAAAAAAACYAgAAZHJzL2Rvd25y&#10;ZXYueG1sUEsFBgAAAAAEAAQA9QAAAIUDAAAAAA==&#10;" filled="f" stroked="f">
                  <v:textbox style="mso-fit-shape-to-text:t" inset="0,0,0,0">
                    <w:txbxContent>
                      <w:p w14:paraId="67B3A372"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8b. </w:t>
                        </w:r>
                        <w:r w:rsidRPr="002771FE">
                          <w:rPr>
                            <w:rFonts w:asciiTheme="minorHAnsi" w:hAnsiTheme="minorHAnsi" w:cstheme="minorHAnsi"/>
                            <w:i/>
                            <w:iCs/>
                            <w:color w:val="000000" w:themeColor="text1"/>
                            <w:kern w:val="24"/>
                            <w:sz w:val="20"/>
                            <w:szCs w:val="20"/>
                          </w:rPr>
                          <w:t>RRCReconfigurationComplete</w:t>
                        </w:r>
                      </w:p>
                    </w:txbxContent>
                  </v:textbox>
                </v:shape>
                <v:shape id="直接箭头连接符 721" o:spid="_x0000_s1244" type="#_x0000_t32" style="position:absolute;left:22932;top:31614;width:176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ncS8QAAADcAAAADwAAAGRycy9kb3ducmV2LnhtbESPT4vCMBTE7wt+h/AEb5r6Z+1SjSKK&#10;KKyXurv3R/Nsi81LaaJWP70RhD0OM/MbZr5sTSWu1LjSsoLhIAJBnFldcq7g92fb/wLhPLLGyjIp&#10;uJOD5aLzMcdE2xundD36XAQIuwQVFN7XiZQuK8igG9iaOHgn2xj0QTa51A3eAtxUchRFU2mw5LBQ&#10;YE3rgrLz8WIU7DSO/06TT5Ol6TbfxN+HSfxwSvW67WoGwlPr/8Pv9l4riEdDeJ0JR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edxLxAAAANwAAAAPAAAAAAAAAAAA&#10;AAAAAKECAABkcnMvZG93bnJldi54bWxQSwUGAAAAAAQABAD5AAAAkgMAAAAA&#10;" strokecolor="black [3213]" strokeweight="1pt">
                  <v:stroke endarrow="block"/>
                </v:shape>
                <v:rect id="矩形 722" o:spid="_x0000_s1245" style="position:absolute;left:2446;top:24273;width:43919;height:82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19sUA&#10;AADcAAAADwAAAGRycy9kb3ducmV2LnhtbESPQWvCQBSE74X+h+UVvNVNQmkkuopIpF6b1kNvj+xz&#10;E82+jdlV4793C4Ueh5n5hlmsRtuJKw2+dawgnSYgiGunWzYKvr+2rzMQPiBr7ByTgjt5WC2fnxZY&#10;aHfjT7pWwYgIYV+ggiaEvpDS1w1Z9FPXE0fv4AaLIcrBSD3gLcJtJ7MkeZcWW44LDfa0aag+VRer&#10;4KM8XvbrQ/62P7X97PyTGiq3RqnJy7iegwg0hv/wX3unFeRZBr9n4hG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X2xQAAANwAAAAPAAAAAAAAAAAAAAAAAJgCAABkcnMv&#10;ZG93bnJldi54bWxQSwUGAAAAAAQABAD1AAAAigMAAAAA&#10;" filled="f" strokecolor="red" strokeweight="1pt">
                  <v:stroke dashstyle="3 1"/>
                  <v:textbox inset="0,0,0,0"/>
                </v:rect>
                <v:group id="组合 723" o:spid="_x0000_s1246" style="position:absolute;left:2455;top:15711;width:49203;height:7430" coordorigin="2455,15709" coordsize="49203,76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ias8YAAADcAAAADwAAAGRycy9kb3ducmV2LnhtbESPT2vCQBTE7wW/w/IK&#10;vdXNH2wldQ0itngQoSqU3h7ZZxKSfRuy2yR++25B6HGYmd8wq3wyrRiod7VlBfE8AkFcWF1zqeBy&#10;fn9egnAeWWNrmRTcyEG+nj2sMNN25E8aTr4UAcIuQwWV910mpSsqMujmtiMO3tX2Bn2QfSl1j2OA&#10;m1YmUfQiDdYcFirsaFtR0Zx+jIKPEcdNGu+GQ3Pd3r7Pi+PXISalnh6nzRsIT5P/D9/be63gNU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6JqzxgAAANwA&#10;AAAPAAAAAAAAAAAAAAAAAKoCAABkcnMvZG93bnJldi54bWxQSwUGAAAAAAQABAD6AAAAnQMAAAAA&#10;">
                  <v:shape id="直接箭头连接符 724" o:spid="_x0000_s1247" type="#_x0000_t32" style="position:absolute;left:6840;top:19952;width:16066;height: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SPb8QAAADcAAAADwAAAGRycy9kb3ducmV2LnhtbESPQWvCQBSE7wX/w/IEb3VjKirRVUQI&#10;VKHFqgePj+wzG8y+DdlV4793C4Ueh5n5hlmsOluLO7W+cqxgNExAEBdOV1wqOB3z9xkIH5A11o5J&#10;wZM8rJa9twVm2j34h+6HUIoIYZ+hAhNCk0npC0MW/dA1xNG7uNZiiLItpW7xEeG2lmmSTKTFiuOC&#10;wYY2horr4WYVhG9z3p+LyWW33eicvz72aZ6slRr0u/UcRKAu/If/2p9awTQdw++ZeATk8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pI9vxAAAANwAAAAPAAAAAAAAAAAA&#10;AAAAAKECAABkcnMvZG93bnJldi54bWxQSwUGAAAAAAQABAD5AAAAkgMAAAAA&#10;" strokecolor="black [3213]" strokeweight="1pt">
                    <v:stroke endarrow="block"/>
                  </v:shape>
                  <v:shape id="直接箭头连接符 725" o:spid="_x0000_s1248" type="#_x0000_t32" style="position:absolute;left:6730;top:17911;width:33722;height: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LaSMUAAADcAAAADwAAAGRycy9kb3ducmV2LnhtbESPQWvCQBSE7wX/w/KE3nRjqqakrkFa&#10;gkK9xLb3R/aZhGbfhuzWpP56tyD0OMzMN8wmG00rLtS7xrKCxTwCQVxa3XCl4PMjnz2DcB5ZY2uZ&#10;FPySg2w7edhgqu3ABV1OvhIBwi5FBbX3XSqlK2sy6Oa2Iw7e2fYGfZB9JXWPQ4CbVsZRtJYGGw4L&#10;NXb0WlP5ffoxCvYan77Oy5UpiyKv3pL34zK5OqUep+PuBYSn0f+H7+2DVpDEK/g7E46A3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LaSMUAAADcAAAADwAAAAAAAAAA&#10;AAAAAAChAgAAZHJzL2Rvd25yZXYueG1sUEsFBgAAAAAEAAQA+QAAAJMDAAAAAA==&#10;" strokecolor="black [3213]" strokeweight="1pt">
                    <v:stroke endarrow="block"/>
                  </v:shape>
                  <v:shape id="文本框 197" o:spid="_x0000_s1249" type="#_x0000_t202" style="position:absolute;left:21026;top:20752;width:21501;height:1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dSV8IA&#10;AADcAAAADwAAAGRycy9kb3ducmV2LnhtbESPT2uDQBDF74V8h2UCvTVrPMRiswkhkFLoKbbeB3eq&#10;Ju6suKOx/fTZQqHHx/vz4233s+vURENoPRtYrxJQxJW3LdcGPj9OT8+ggiBb7DyTgW8KsN8tHraY&#10;W3/jM02F1CqOcMjRQCPS51qHqiGHYeV74uh9+cGhRDnU2g54i+Ou02mSbLTDliOhwZ6ODVXXYnQR&#10;8hPS9trTa3lhK2P2XpZO1sY8LufDCyihWf7Df+03ayBLN/B7Jh4Bv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1JXwgAAANwAAAAPAAAAAAAAAAAAAAAAAJgCAABkcnMvZG93&#10;bnJldi54bWxQSwUGAAAAAAQABAD1AAAAhwMAAAAA&#10;" fillcolor="white [3212]">
                    <v:textbox style="mso-fit-shape-to-text:t" inset="0,0,0,0">
                      <w:txbxContent>
                        <w:p w14:paraId="107BCA26"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8a. Transits to RRC CONNECTED state</w:t>
                          </w:r>
                        </w:p>
                      </w:txbxContent>
                    </v:textbox>
                  </v:shape>
                  <v:shape id="文本框 195" o:spid="_x0000_s1250" type="#_x0000_t202" style="position:absolute;left:7344;top:16056;width:32315;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NKR8UA&#10;AADcAAAADwAAAGRycy9kb3ducmV2LnhtbESP3WrCQBSE7wu+w3IKvaubRKkldQ1GW8iV+PcAh+wx&#10;Cc2eDdlVU5/eFYReDjPzDTPPBtOKC/WusawgHkcgiEurG64UHA8/758gnEfW2FomBX/kIFuMXuaY&#10;anvlHV32vhIBwi5FBbX3XSqlK2sy6Ma2Iw7eyfYGfZB9JXWP1wA3rUyi6EMabDgs1NjRqqbyd382&#10;CibTLVbHfNOuc38o5LS4xafvm1Jvr8PyC4Snwf+Hn+1CK5glM3icC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0pHxQAAANwAAAAPAAAAAAAAAAAAAAAAAJgCAABkcnMv&#10;ZG93bnJldi54bWxQSwUGAAAAAAQABAD1AAAAigMAAAAA&#10;" stroked="f">
                    <v:textbox style="mso-fit-shape-to-text:t" inset="0,0,0,0">
                      <w:txbxContent>
                        <w:p w14:paraId="37A1E09F"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 xml:space="preserve">6a. </w:t>
                          </w:r>
                          <w:r w:rsidRPr="002771FE">
                            <w:rPr>
                              <w:rFonts w:asciiTheme="minorHAnsi" w:hAnsiTheme="minorHAnsi" w:cstheme="minorHAnsi"/>
                              <w:i/>
                              <w:iCs/>
                              <w:color w:val="000000" w:themeColor="text1"/>
                              <w:kern w:val="24"/>
                              <w:sz w:val="20"/>
                              <w:szCs w:val="20"/>
                            </w:rPr>
                            <w:t>RRCReconfigurationComplete</w:t>
                          </w:r>
                        </w:p>
                      </w:txbxContent>
                    </v:textbox>
                  </v:shape>
                  <v:shape id="文本框 195" o:spid="_x0000_s1251" type="#_x0000_t202" style="position:absolute;left:8107;top:18386;width:12573;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TsZMAA&#10;AADcAAAADwAAAGRycy9kb3ducmV2LnhtbERPz2vCMBS+D/Y/hDfwMjRVmJNqFDcQPM46BW+P5tkW&#10;m5fQxFj/e3MQPH58vxer3rQiUucbywrGowwEcWl1w5WC//1mOAPhA7LG1jIpuJOH1fL9bYG5tjfe&#10;USxCJVII+xwV1CG4XEpf1mTQj6wjTtzZdgZDgl0ldYe3FG5aOcmyqTTYcGqo0dFvTeWluBoFn+uf&#10;0z0G/SX135bdsYgHN45KDT769RxEoD68xE/3Viv4nqS16Uw6An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TsZMAAAADcAAAADwAAAAAAAAAAAAAAAACYAgAAZHJzL2Rvd25y&#10;ZXYueG1sUEsFBgAAAAAEAAQA9QAAAIUDAAAAAA==&#10;" filled="f" stroked="f">
                    <v:textbox style="mso-fit-shape-to-text:t" inset="0,0,0,0">
                      <w:txbxContent>
                        <w:p w14:paraId="38AC297B"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7a. trigger</w:t>
                          </w:r>
                        </w:p>
                      </w:txbxContent>
                    </v:textbox>
                  </v:shape>
                  <v:rect id="矩形 729" o:spid="_x0000_s1252" style="position:absolute;left:2455;top:15709;width:43920;height:7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nh8MA&#10;AADcAAAADwAAAGRycy9kb3ducmV2LnhtbESPQYvCMBSE78L+h/CEvWmqyFqrUUSU9aquh709mmda&#10;bV66TdT67zeC4HGYmW+Y2aK1lbhR40vHCgb9BARx7nTJRsHPYdNLQfiArLFyTAoe5GEx/+jMMNPu&#10;zju67YMREcI+QwVFCHUmpc8Lsuj7riaO3sk1FkOUjZG6wXuE20oOk+RLWiw5LhRY06qg/LK/WgXf&#10;6/P1uDyNR8dLWad/vwND641R6rPbLqcgArXhHX61t1rBeDiB55l4BO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Wnh8MAAADcAAAADwAAAAAAAAAAAAAAAACYAgAAZHJzL2Rv&#10;d25yZXYueG1sUEsFBgAAAAAEAAQA9QAAAIgDAAAAAA==&#10;" filled="f" strokecolor="red" strokeweight="1pt">
                    <v:stroke dashstyle="3 1"/>
                    <v:textbox inset="0,0,0,0"/>
                  </v:rect>
                  <v:shape id="文本框 86" o:spid="_x0000_s1253" type="#_x0000_t202" style="position:absolute;left:47162;top:18386;width:4496;height:158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l8L8A&#10;AADcAAAADwAAAGRycy9kb3ducmV2LnhtbERPy4rCMBTdC/MP4Q6402RmwEc1isgMuPWJy0tzpyk2&#10;N6WJtfr1ZiG4PJz3fNm5SrTUhNKzhq+hAkGce1NyoeGw/xtMQISIbLDyTBruFGC5+OjNMTP+xltq&#10;d7EQKYRDhhpsjHUmZcgtOQxDXxMn7t83DmOCTSFNg7cU7ir5rdRIOiw5NVisaW0pv+yuTkO4qJPa&#10;PH5X5+P0urbOd+1BWq37n91qBiJSF9/il3tjNIx/0vx0Jh0B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iGXwvwAAANwAAAAPAAAAAAAAAAAAAAAAAJgCAABkcnMvZG93bnJl&#10;di54bWxQSwUGAAAAAAQABAD1AAAAhAMAAAAA&#10;" filled="f" stroked="f">
                    <v:textbox style="mso-fit-shape-to-text:t" inset="0,0,0,0">
                      <w:txbxContent>
                        <w:p w14:paraId="4AB07E93" w14:textId="77777777" w:rsidR="00863B41" w:rsidRPr="002771FE" w:rsidRDefault="00863B41" w:rsidP="00863B41">
                          <w:pPr>
                            <w:pStyle w:val="aff2"/>
                            <w:spacing w:after="0"/>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Option 1</w:t>
                          </w:r>
                        </w:p>
                      </w:txbxContent>
                    </v:textbox>
                  </v:shape>
                </v:group>
                <v:shape id="文本框 197" o:spid="_x0000_s1254" type="#_x0000_t202" style="position:absolute;left:5673;top:4661;width:18967;height:1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dc/sEA&#10;AADcAAAADwAAAGRycy9kb3ducmV2LnhtbESPT2vCQBDF7wW/wzJCb80mFqpEVxFBEXqqNfchOybR&#10;7GzIjhr99N1CocfH+/PjLVaDa9WN+tB4NpAlKSji0tuGKwPH7+3bDFQQZIutZzLwoACr5ehlgbn1&#10;d/6i20EqFUc45GigFulyrUNZk8OQ+I44eiffO5Qo+0rbHu9x3LV6kqYf2mHDkVBjR5uaysvh6iLk&#10;GSbNpaNdcWYr1+lnUTjJjHkdD+s5KKFB/sN/7b01MH3P4PdMPAJ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XXP7BAAAA3AAAAA8AAAAAAAAAAAAAAAAAmAIAAGRycy9kb3du&#10;cmV2LnhtbFBLBQYAAAAABAAEAPUAAACGAwAAAAA=&#10;" fillcolor="white [3212]">
                  <v:textbox style="mso-fit-shape-to-text:t" inset="0,0,0,0">
                    <w:txbxContent>
                      <w:p w14:paraId="19BAB070"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1. Relay discovery</w:t>
                        </w:r>
                      </w:p>
                    </w:txbxContent>
                  </v:textbox>
                </v:shape>
                <v:shape id="直接箭头连接符 732" o:spid="_x0000_s1255" type="#_x0000_t32" style="position:absolute;left:6610;top:38138;width:33944;height: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3VuMQAAADcAAAADwAAAGRycy9kb3ducmV2LnhtbESPT2sCMRTE7wW/Q3hCbzXrCm1ZjSKi&#10;YA+yrX/uj+S5u7h5WTbRbL99Uyj0OMzMb5jFarCteFDvG8cKppMMBLF2puFKwfm0e3kH4QOywdYx&#10;KfgmD6vl6GmBhXGRv+hxDJVIEPYFKqhD6Aopva7Jop+4jjh5V9dbDEn2lTQ9xgS3rcyz7FVabDgt&#10;1NjRpiZ9O96tgjLuL1EeDnmj2/ix1Z/lzA6lUs/jYT0HEWgI/+G/9t4oeJvl8HsmHQ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vdW4xAAAANwAAAAPAAAAAAAAAAAA&#10;AAAAAKECAABkcnMvZG93bnJldi54bWxQSwUGAAAAAAQABAD5AAAAkgMAAAAA&#10;" strokecolor="#00b0f0" strokeweight="1pt">
                  <v:stroke dashstyle="3 1" startarrow="block" endarrow="block"/>
                </v:shape>
                <v:rect id="矩形 736" o:spid="_x0000_s1256" style="position:absolute;left:2578;top:50;width:8403;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J6HMcA&#10;AADcAAAADwAAAGRycy9kb3ducmV2LnhtbESPQWvCQBSE74L/YXkFL1I3GlBJXUUU2yK9NPbQ3h7Z&#10;1yQ0+zbubjX5992C4HGYmW+Y1aYzjbiQ87VlBdNJAoK4sLrmUsHH6fC4BOEDssbGMinoycNmPRys&#10;MNP2yu90yUMpIoR9hgqqENpMSl9UZNBPbEscvW/rDIYoXSm1w2uEm0bOkmQuDdYcFypsaVdR8ZP/&#10;GgWu+bSHr/TteZy86P58PJ76tN8rNXrotk8gAnXhHr61X7WCRTqH/zPx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CehzHAAAA3AAAAA8AAAAAAAAAAAAAAAAAmAIAAGRy&#10;cy9kb3ducmV2LnhtbFBLBQYAAAAABAAEAPUAAACMAwAAAAA=&#10;" fillcolor="white [3212]" strokecolor="black [3213]" strokeweight="1pt">
                  <v:textbox inset="0,0,0,0">
                    <w:txbxContent>
                      <w:p w14:paraId="2D33D33E"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remote UE</w:t>
                        </w:r>
                      </w:p>
                    </w:txbxContent>
                  </v:textbox>
                </v:rect>
                <v:rect id="矩形 737" o:spid="_x0000_s1257" style="position:absolute;left:17672;width:10117;height:1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fh8cA&#10;AADcAAAADwAAAGRycy9kb3ducmV2LnhtbESPQWvCQBSE70L/w/IKvYhubKCW1FWKxSripdGD3h7Z&#10;1yQ0+zbd3Wry712h4HGYmW+Y2aIzjTiT87VlBZNxAoK4sLrmUsFhvxq9gvABWWNjmRT05GExfxjM&#10;MNP2wl90zkMpIoR9hgqqENpMSl9UZNCPbUscvW/rDIYoXSm1w0uEm0Y+J8mLNFhzXKiwpWVFxU/+&#10;ZxS45mhXp3T3OUzWuv/dbvd92n8o9fTYvb+BCNSFe/i/vdEKpuk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O34fHAAAA3AAAAA8AAAAAAAAAAAAAAAAAmAIAAGRy&#10;cy9kb3ducmV2LnhtbFBLBQYAAAAABAAEAPUAAACMAwAAAAA=&#10;" fillcolor="white [3212]" strokecolor="black [3213]" strokeweight="1pt">
                  <v:textbox inset="0,0,0,0">
                    <w:txbxContent>
                      <w:p w14:paraId="64B6F157"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relay UE</w:t>
                        </w:r>
                      </w:p>
                    </w:txbxContent>
                  </v:textbox>
                </v:rect>
                <v:rect id="矩形 738" o:spid="_x0000_s1258" style="position:absolute;left:36371;top:50;width:8403;height:19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FL9cMA&#10;AADcAAAADwAAAGRycy9kb3ducmV2LnhtbERPz2vCMBS+D/wfwhO8DE21oFKNIg63IbtMPejt0Tzb&#10;YvPSJZm2/705DHb8+H4v162pxZ2crywrGI8SEMS51RUXCk7H3XAOwgdkjbVlUtCRh/Wq97LETNsH&#10;f9P9EAoRQ9hnqKAMocmk9HlJBv3INsSRu1pnMEToCqkdPmK4qeUkSabSYMWxocSGtiXlt8OvUeDq&#10;s91d0q/31+RDdz/7/bFLuzelBv12swARqA3/4j/3p1YwS+PaeCYeAb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FL9cMAAADcAAAADwAAAAAAAAAAAAAAAACYAgAAZHJzL2Rv&#10;d25yZXYueG1sUEsFBgAAAAAEAAQA9QAAAIgDAAAAAA==&#10;" fillcolor="white [3212]" strokecolor="black [3213]" strokeweight="1pt">
                  <v:textbox inset="0,0,0,0">
                    <w:txbxContent>
                      <w:p w14:paraId="41316FC5" w14:textId="77777777" w:rsidR="00863B41" w:rsidRPr="002771FE" w:rsidRDefault="00863B41" w:rsidP="00863B41">
                        <w:pPr>
                          <w:pStyle w:val="aff2"/>
                          <w:spacing w:after="0"/>
                          <w:jc w:val="center"/>
                          <w:rPr>
                            <w:rFonts w:asciiTheme="minorHAnsi" w:hAnsiTheme="minorHAnsi" w:cstheme="minorHAnsi"/>
                            <w:sz w:val="20"/>
                            <w:szCs w:val="20"/>
                          </w:rPr>
                        </w:pPr>
                        <w:r w:rsidRPr="002771FE">
                          <w:rPr>
                            <w:rFonts w:asciiTheme="minorHAnsi" w:hAnsiTheme="minorHAnsi" w:cstheme="minorHAnsi"/>
                            <w:color w:val="000000" w:themeColor="text1"/>
                            <w:kern w:val="24"/>
                            <w:sz w:val="20"/>
                            <w:szCs w:val="20"/>
                          </w:rPr>
                          <w:t>gNB</w:t>
                        </w:r>
                      </w:p>
                    </w:txbxContent>
                  </v:textbox>
                </v:rect>
                <w10:anchorlock/>
              </v:group>
            </w:pict>
          </mc:Fallback>
        </mc:AlternateContent>
      </w:r>
    </w:p>
    <w:p w14:paraId="74964F21" w14:textId="77777777" w:rsidR="00863B41" w:rsidRDefault="00863B41" w:rsidP="00863B41">
      <w:pPr>
        <w:jc w:val="center"/>
        <w:rPr>
          <w:lang w:eastAsia="zh-CN"/>
        </w:rPr>
      </w:pPr>
      <w:r>
        <w:rPr>
          <w:lang w:eastAsia="zh-CN"/>
        </w:rPr>
        <w:t>Figure 4. Multi-path establishment when relay UE in indirect path is IDLE</w:t>
      </w:r>
      <w:r w:rsidRPr="00050963">
        <w:rPr>
          <w:rFonts w:hint="eastAsia"/>
          <w:lang w:eastAsia="zh-CN"/>
        </w:rPr>
        <w:t>/</w:t>
      </w:r>
      <w:r w:rsidRPr="00050963">
        <w:rPr>
          <w:lang w:eastAsia="zh-CN"/>
        </w:rPr>
        <w:t>INACTIVE</w:t>
      </w:r>
    </w:p>
    <w:p w14:paraId="51A77171" w14:textId="77777777" w:rsidR="0014738F" w:rsidRDefault="0014738F" w:rsidP="00863B41">
      <w:pPr>
        <w:jc w:val="center"/>
        <w:rPr>
          <w:lang w:eastAsia="zh-CN"/>
        </w:rPr>
      </w:pPr>
    </w:p>
    <w:p w14:paraId="4566A39E" w14:textId="77777777" w:rsidR="00863B4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10</w:t>
      </w:r>
      <w:r w:rsidRPr="00600051">
        <w:rPr>
          <w:rFonts w:eastAsiaTheme="minorEastAsia"/>
          <w:b/>
          <w:lang w:eastAsia="zh-CN"/>
        </w:rPr>
        <w:t xml:space="preserve">: </w:t>
      </w:r>
      <w:r>
        <w:rPr>
          <w:rFonts w:eastAsiaTheme="minorEastAsia"/>
          <w:b/>
          <w:lang w:eastAsia="zh-CN"/>
        </w:rPr>
        <w:t xml:space="preserve">A Relay UE in RRC_IDLE/INACITVE can be added as the relay UE of the indirect path to a remote UE during direct path only to multi-path establishment in the similar manner of Rel-17 path switch </w:t>
      </w:r>
      <w:r>
        <w:rPr>
          <w:b/>
          <w:lang w:eastAsia="zh-CN"/>
        </w:rPr>
        <w:t>in scenario 1</w:t>
      </w:r>
      <w:r>
        <w:rPr>
          <w:rFonts w:eastAsiaTheme="minorEastAsia"/>
          <w:b/>
          <w:lang w:eastAsia="zh-CN"/>
        </w:rPr>
        <w:t>.</w:t>
      </w:r>
    </w:p>
    <w:p w14:paraId="0D9FBD57" w14:textId="77777777" w:rsidR="00863B41" w:rsidRDefault="00863B41" w:rsidP="00863B41">
      <w:pPr>
        <w:rPr>
          <w:rFonts w:eastAsiaTheme="minorEastAsia"/>
          <w:lang w:eastAsia="zh-CN"/>
        </w:rPr>
      </w:pPr>
    </w:p>
    <w:p w14:paraId="442F7D62" w14:textId="77777777" w:rsidR="00863B41" w:rsidRDefault="00863B41" w:rsidP="00863B41">
      <w:pPr>
        <w:rPr>
          <w:rFonts w:eastAsia="宋体" w:cs="Times New Roman"/>
          <w:b/>
          <w:kern w:val="2"/>
          <w:sz w:val="21"/>
          <w:szCs w:val="22"/>
          <w:lang w:eastAsia="zh-CN"/>
        </w:rPr>
      </w:pPr>
      <w:r>
        <w:rPr>
          <w:rFonts w:eastAsia="宋体" w:cs="Times New Roman"/>
          <w:b/>
          <w:kern w:val="2"/>
          <w:sz w:val="21"/>
          <w:szCs w:val="22"/>
          <w:lang w:eastAsia="zh-CN"/>
        </w:rPr>
        <w:t>2. Ind</w:t>
      </w:r>
      <w:r w:rsidRPr="00C52A65">
        <w:rPr>
          <w:rFonts w:eastAsia="宋体" w:cs="Times New Roman"/>
          <w:b/>
          <w:kern w:val="2"/>
          <w:sz w:val="21"/>
          <w:szCs w:val="22"/>
          <w:lang w:eastAsia="zh-CN"/>
        </w:rPr>
        <w:t>irect path only-&gt;multi-path</w:t>
      </w:r>
    </w:p>
    <w:p w14:paraId="6CE9FD14" w14:textId="77777777" w:rsidR="00863B41" w:rsidRDefault="00863B41" w:rsidP="00863B41">
      <w:pPr>
        <w:spacing w:before="120"/>
        <w:jc w:val="center"/>
        <w:rPr>
          <w:lang w:eastAsia="zh-CN"/>
        </w:rPr>
      </w:pPr>
      <w:r w:rsidRPr="00424AB0">
        <w:rPr>
          <w:rFonts w:eastAsia="宋体" w:cs="Times New Roman"/>
          <w:b/>
          <w:noProof/>
          <w:kern w:val="2"/>
          <w:sz w:val="21"/>
          <w:szCs w:val="22"/>
          <w:lang w:val="en-US" w:eastAsia="zh-CN"/>
        </w:rPr>
        <w:lastRenderedPageBreak/>
        <mc:AlternateContent>
          <mc:Choice Requires="wpg">
            <w:drawing>
              <wp:anchor distT="0" distB="0" distL="114300" distR="114300" simplePos="0" relativeHeight="251659264" behindDoc="0" locked="0" layoutInCell="1" allowOverlap="1" wp14:anchorId="438DCA49" wp14:editId="319619C7">
                <wp:simplePos x="0" y="0"/>
                <wp:positionH relativeFrom="margin">
                  <wp:posOffset>841515</wp:posOffset>
                </wp:positionH>
                <wp:positionV relativeFrom="paragraph">
                  <wp:posOffset>93823</wp:posOffset>
                </wp:positionV>
                <wp:extent cx="4427220" cy="2606040"/>
                <wp:effectExtent l="0" t="0" r="11430" b="22860"/>
                <wp:wrapTopAndBottom/>
                <wp:docPr id="739" name="组合 6"/>
                <wp:cNvGraphicFramePr/>
                <a:graphic xmlns:a="http://schemas.openxmlformats.org/drawingml/2006/main">
                  <a:graphicData uri="http://schemas.microsoft.com/office/word/2010/wordprocessingGroup">
                    <wpg:wgp>
                      <wpg:cNvGrpSpPr/>
                      <wpg:grpSpPr>
                        <a:xfrm>
                          <a:off x="0" y="0"/>
                          <a:ext cx="4427220" cy="2606040"/>
                          <a:chOff x="0" y="0"/>
                          <a:chExt cx="4427617" cy="2606187"/>
                        </a:xfrm>
                      </wpg:grpSpPr>
                      <wps:wsp>
                        <wps:cNvPr id="740" name="矩形 740"/>
                        <wps:cNvSpPr/>
                        <wps:spPr bwMode="auto">
                          <a:xfrm>
                            <a:off x="1687010" y="0"/>
                            <a:ext cx="797815"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6BB78" w14:textId="77777777" w:rsidR="00863B41" w:rsidRPr="00424AB0"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 UE</w:t>
                              </w:r>
                            </w:p>
                          </w:txbxContent>
                        </wps:txbx>
                        <wps:bodyPr lIns="0" tIns="0" rIns="0" bIns="0" anchor="ctr" anchorCtr="0"/>
                      </wps:wsp>
                      <wps:wsp>
                        <wps:cNvPr id="741" name="矩形 741"/>
                        <wps:cNvSpPr/>
                        <wps:spPr bwMode="auto">
                          <a:xfrm>
                            <a:off x="3482973" y="0"/>
                            <a:ext cx="794301"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43A1A"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gNB</w:t>
                              </w:r>
                            </w:p>
                          </w:txbxContent>
                        </wps:txbx>
                        <wps:bodyPr lIns="0" tIns="0" rIns="0" bIns="0" anchor="ctr" anchorCtr="0"/>
                      </wps:wsp>
                      <wps:wsp>
                        <wps:cNvPr id="742" name="直接连接符 742"/>
                        <wps:cNvCnPr/>
                        <wps:spPr bwMode="auto">
                          <a:xfrm>
                            <a:off x="400665" y="230187"/>
                            <a:ext cx="0" cy="2376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3" name="直接连接符 743"/>
                        <wps:cNvCnPr/>
                        <wps:spPr bwMode="auto">
                          <a:xfrm>
                            <a:off x="2087675" y="230187"/>
                            <a:ext cx="0" cy="2376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4" name="直接连接符 744"/>
                        <wps:cNvCnPr/>
                        <wps:spPr bwMode="auto">
                          <a:xfrm>
                            <a:off x="3876608" y="230187"/>
                            <a:ext cx="0" cy="2376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5" name="直接箭头连接符 745"/>
                        <wps:cNvCnPr/>
                        <wps:spPr bwMode="auto">
                          <a:xfrm>
                            <a:off x="2079561" y="1463128"/>
                            <a:ext cx="1802992" cy="1588"/>
                          </a:xfrm>
                          <a:prstGeom prst="straightConnector1">
                            <a:avLst/>
                          </a:prstGeom>
                          <a:ln w="12700">
                            <a:solidFill>
                              <a:schemeClr val="tx1"/>
                            </a:solidFill>
                            <a:prstDash val="sys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46" name="文本框 197"/>
                        <wps:cNvSpPr txBox="1">
                          <a:spLocks noChangeArrowheads="1"/>
                        </wps:cNvSpPr>
                        <wps:spPr bwMode="auto">
                          <a:xfrm>
                            <a:off x="3224834" y="780004"/>
                            <a:ext cx="1202783" cy="164473"/>
                          </a:xfrm>
                          <a:prstGeom prst="rect">
                            <a:avLst/>
                          </a:prstGeom>
                          <a:solidFill>
                            <a:schemeClr val="bg1"/>
                          </a:solidFill>
                          <a:ln w="9525">
                            <a:solidFill>
                              <a:srgbClr val="000000"/>
                            </a:solidFill>
                            <a:miter lim="800000"/>
                            <a:headEnd/>
                            <a:tailEnd/>
                          </a:ln>
                        </wps:spPr>
                        <wps:txbx>
                          <w:txbxContent>
                            <w:p w14:paraId="2942ED62"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2. multi-path decision</w:t>
                              </w:r>
                            </w:p>
                          </w:txbxContent>
                        </wps:txbx>
                        <wps:bodyPr wrap="square" lIns="0" tIns="0" rIns="0" bIns="0" anchor="ctr" anchorCtr="0">
                          <a:spAutoFit/>
                        </wps:bodyPr>
                      </wps:wsp>
                      <wps:wsp>
                        <wps:cNvPr id="747" name="直接箭头连接符 747"/>
                        <wps:cNvCnPr/>
                        <wps:spPr bwMode="auto">
                          <a:xfrm>
                            <a:off x="400665" y="1183392"/>
                            <a:ext cx="3472428" cy="18012"/>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48" name="文本框 195"/>
                        <wps:cNvSpPr txBox="1">
                          <a:spLocks noChangeArrowheads="1"/>
                        </wps:cNvSpPr>
                        <wps:spPr bwMode="auto">
                          <a:xfrm>
                            <a:off x="696749" y="995686"/>
                            <a:ext cx="3011983" cy="154949"/>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2BCDE"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 xml:space="preserve">3. </w:t>
                              </w:r>
                              <w:r w:rsidRPr="00424AB0">
                                <w:rPr>
                                  <w:rFonts w:asciiTheme="minorHAnsi" w:hAnsi="Calibri" w:cstheme="minorBidi"/>
                                  <w:i/>
                                  <w:iCs/>
                                  <w:color w:val="000000" w:themeColor="text1"/>
                                  <w:kern w:val="24"/>
                                  <w:sz w:val="20"/>
                                  <w:szCs w:val="20"/>
                                </w:rPr>
                                <w:t xml:space="preserve">RRCReconfiguration, </w:t>
                              </w:r>
                              <w:r>
                                <w:rPr>
                                  <w:rFonts w:asciiTheme="minorHAnsi" w:hAnsi="Calibri" w:cstheme="minorBidi"/>
                                  <w:color w:val="000000" w:themeColor="text1"/>
                                  <w:kern w:val="24"/>
                                  <w:sz w:val="20"/>
                                  <w:szCs w:val="20"/>
                                </w:rPr>
                                <w:t xml:space="preserve">configure to add the direct </w:t>
                              </w:r>
                              <w:r w:rsidRPr="00424AB0">
                                <w:rPr>
                                  <w:rFonts w:asciiTheme="minorHAnsi" w:hAnsi="Calibri" w:cstheme="minorBidi"/>
                                  <w:color w:val="000000" w:themeColor="text1"/>
                                  <w:kern w:val="24"/>
                                  <w:sz w:val="20"/>
                                  <w:szCs w:val="20"/>
                                </w:rPr>
                                <w:t>path</w:t>
                              </w:r>
                            </w:p>
                          </w:txbxContent>
                        </wps:txbx>
                        <wps:bodyPr wrap="square" lIns="0" tIns="0" rIns="0" bIns="0" anchor="ctr" anchorCtr="0">
                          <a:spAutoFit/>
                        </wps:bodyPr>
                      </wps:wsp>
                      <wps:wsp>
                        <wps:cNvPr id="749" name="直接箭头连接符 749"/>
                        <wps:cNvCnPr/>
                        <wps:spPr bwMode="auto">
                          <a:xfrm flipH="1">
                            <a:off x="410284" y="1993285"/>
                            <a:ext cx="3465400"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50" name="文本框 195"/>
                        <wps:cNvSpPr txBox="1">
                          <a:spLocks noChangeArrowheads="1"/>
                        </wps:cNvSpPr>
                        <wps:spPr bwMode="auto">
                          <a:xfrm>
                            <a:off x="1048222" y="1807654"/>
                            <a:ext cx="2117255" cy="154949"/>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85FA47"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 xml:space="preserve">6a. </w:t>
                              </w:r>
                              <w:r>
                                <w:rPr>
                                  <w:rFonts w:asciiTheme="minorHAnsi" w:hAnsi="Calibri" w:cstheme="minorBidi"/>
                                  <w:i/>
                                  <w:iCs/>
                                  <w:color w:val="000000" w:themeColor="text1"/>
                                  <w:kern w:val="24"/>
                                  <w:sz w:val="20"/>
                                  <w:szCs w:val="20"/>
                                </w:rPr>
                                <w:t>RRCReconfiguration</w:t>
                              </w:r>
                              <w:r w:rsidRPr="00424AB0">
                                <w:rPr>
                                  <w:rFonts w:asciiTheme="minorHAnsi" w:hAnsi="Calibri" w:cstheme="minorBidi"/>
                                  <w:i/>
                                  <w:iCs/>
                                  <w:color w:val="000000" w:themeColor="text1"/>
                                  <w:kern w:val="24"/>
                                  <w:sz w:val="20"/>
                                  <w:szCs w:val="20"/>
                                </w:rPr>
                                <w:t>Complete</w:t>
                              </w:r>
                            </w:p>
                          </w:txbxContent>
                        </wps:txbx>
                        <wps:bodyPr lIns="0" tIns="0" rIns="0" bIns="0" anchor="ctr" anchorCtr="0">
                          <a:spAutoFit/>
                        </wps:bodyPr>
                      </wps:wsp>
                      <wps:wsp>
                        <wps:cNvPr id="751" name="直接箭头连接符 751"/>
                        <wps:cNvCnPr/>
                        <wps:spPr bwMode="auto">
                          <a:xfrm flipV="1">
                            <a:off x="391228" y="1716795"/>
                            <a:ext cx="3488895" cy="0"/>
                          </a:xfrm>
                          <a:prstGeom prst="straightConnector1">
                            <a:avLst/>
                          </a:prstGeom>
                          <a:ln w="1270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2" name="文本框 195"/>
                        <wps:cNvSpPr txBox="1">
                          <a:spLocks noChangeArrowheads="1"/>
                        </wps:cNvSpPr>
                        <wps:spPr bwMode="auto">
                          <a:xfrm>
                            <a:off x="508565" y="1536955"/>
                            <a:ext cx="3193664" cy="1549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3B5452" w14:textId="77777777" w:rsidR="00863B41" w:rsidRPr="00424AB0"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5. RA</w:t>
                              </w:r>
                              <w:r w:rsidRPr="00424AB0">
                                <w:rPr>
                                  <w:rFonts w:asciiTheme="minorHAnsi" w:hAnsi="Calibri" w:cstheme="minorBidi"/>
                                  <w:color w:val="000000" w:themeColor="text1"/>
                                  <w:kern w:val="24"/>
                                  <w:sz w:val="20"/>
                                  <w:szCs w:val="20"/>
                                </w:rPr>
                                <w:t xml:space="preserve"> to the </w:t>
                              </w:r>
                              <w:r>
                                <w:rPr>
                                  <w:rFonts w:asciiTheme="minorHAnsi" w:hAnsi="Calibri" w:cstheme="minorBidi"/>
                                  <w:color w:val="000000" w:themeColor="text1"/>
                                  <w:kern w:val="24"/>
                                  <w:sz w:val="20"/>
                                  <w:szCs w:val="20"/>
                                </w:rPr>
                                <w:t>gNB</w:t>
                              </w:r>
                              <w:r w:rsidRPr="00424AB0">
                                <w:rPr>
                                  <w:rFonts w:asciiTheme="minorHAnsi" w:hAnsi="Calibri" w:cstheme="minorBidi"/>
                                  <w:color w:val="000000" w:themeColor="text1"/>
                                  <w:kern w:val="24"/>
                                  <w:sz w:val="20"/>
                                  <w:szCs w:val="20"/>
                                </w:rPr>
                                <w:t xml:space="preserve"> to establish the </w:t>
                              </w:r>
                              <w:r>
                                <w:rPr>
                                  <w:rFonts w:asciiTheme="minorHAnsi" w:hAnsi="Calibri" w:cstheme="minorBidi"/>
                                  <w:color w:val="000000" w:themeColor="text1"/>
                                  <w:kern w:val="24"/>
                                  <w:sz w:val="20"/>
                                  <w:szCs w:val="20"/>
                                </w:rPr>
                                <w:t>Uu</w:t>
                              </w:r>
                              <w:r w:rsidRPr="00424AB0">
                                <w:rPr>
                                  <w:rFonts w:asciiTheme="minorHAnsi" w:hAnsi="Calibri" w:cstheme="minorBidi"/>
                                  <w:color w:val="000000" w:themeColor="text1"/>
                                  <w:kern w:val="24"/>
                                  <w:sz w:val="20"/>
                                  <w:szCs w:val="20"/>
                                </w:rPr>
                                <w:t xml:space="preserve"> </w:t>
                              </w:r>
                              <w:r>
                                <w:rPr>
                                  <w:rFonts w:asciiTheme="minorHAnsi" w:hAnsi="Calibri" w:cstheme="minorBidi"/>
                                  <w:color w:val="000000" w:themeColor="text1"/>
                                  <w:kern w:val="24"/>
                                  <w:sz w:val="20"/>
                                  <w:szCs w:val="20"/>
                                </w:rPr>
                                <w:t>link</w:t>
                              </w:r>
                            </w:p>
                          </w:txbxContent>
                        </wps:txbx>
                        <wps:bodyPr wrap="square" lIns="0" tIns="0" rIns="0" bIns="0" anchor="ctr" anchorCtr="0">
                          <a:spAutoFit/>
                        </wps:bodyPr>
                      </wps:wsp>
                      <wps:wsp>
                        <wps:cNvPr id="753" name="直接箭头连接符 753"/>
                        <wps:cNvCnPr/>
                        <wps:spPr bwMode="auto">
                          <a:xfrm flipH="1">
                            <a:off x="400665" y="455612"/>
                            <a:ext cx="3479458"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54" name="矩形 754"/>
                        <wps:cNvSpPr>
                          <a:spLocks noChangeArrowheads="1"/>
                        </wps:cNvSpPr>
                        <wps:spPr bwMode="auto">
                          <a:xfrm>
                            <a:off x="1394355" y="216808"/>
                            <a:ext cx="1441562" cy="1549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6CBB8"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B0F0"/>
                                  <w:kern w:val="24"/>
                                  <w:sz w:val="20"/>
                                  <w:szCs w:val="20"/>
                                </w:rPr>
                                <w:t>UL/DL data via indirect path</w:t>
                              </w:r>
                            </w:p>
                          </w:txbxContent>
                        </wps:txbx>
                        <wps:bodyPr wrap="none" lIns="0" tIns="0" rIns="0" bIns="0" anchor="ctr" anchorCtr="0">
                          <a:spAutoFit/>
                        </wps:bodyPr>
                      </wps:wsp>
                      <wps:wsp>
                        <wps:cNvPr id="755" name="矩形 755"/>
                        <wps:cNvSpPr>
                          <a:spLocks noChangeArrowheads="1"/>
                        </wps:cNvSpPr>
                        <wps:spPr bwMode="auto">
                          <a:xfrm>
                            <a:off x="696749" y="503237"/>
                            <a:ext cx="2931389" cy="154949"/>
                          </a:xfrm>
                          <a:prstGeom prst="rect">
                            <a:avLst/>
                          </a:prstGeom>
                          <a:solidFill>
                            <a:schemeClr val="bg1"/>
                          </a:solidFill>
                          <a:ln>
                            <a:noFill/>
                          </a:ln>
                        </wps:spPr>
                        <wps:txbx>
                          <w:txbxContent>
                            <w:p w14:paraId="211E80C0"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1. Measurement configuration and report</w:t>
                              </w:r>
                            </w:p>
                          </w:txbxContent>
                        </wps:txbx>
                        <wps:bodyPr lIns="0" tIns="0" rIns="0" bIns="0" anchor="ctr" anchorCtr="0">
                          <a:spAutoFit/>
                        </wps:bodyPr>
                      </wps:wsp>
                      <wps:wsp>
                        <wps:cNvPr id="756" name="直接箭头连接符 756"/>
                        <wps:cNvCnPr/>
                        <wps:spPr bwMode="auto">
                          <a:xfrm>
                            <a:off x="417359" y="699611"/>
                            <a:ext cx="3447827" cy="1587"/>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7" name="直接箭头连接符 757"/>
                        <wps:cNvCnPr/>
                        <wps:spPr bwMode="auto">
                          <a:xfrm flipH="1">
                            <a:off x="397150" y="2280918"/>
                            <a:ext cx="3479458"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58" name="矩形 758"/>
                        <wps:cNvSpPr>
                          <a:spLocks noChangeArrowheads="1"/>
                        </wps:cNvSpPr>
                        <wps:spPr bwMode="auto">
                          <a:xfrm>
                            <a:off x="1203486" y="2055999"/>
                            <a:ext cx="1992785" cy="1549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774ABD"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B0F0"/>
                                  <w:kern w:val="24"/>
                                  <w:sz w:val="20"/>
                                  <w:szCs w:val="20"/>
                                </w:rPr>
                                <w:t>UL/DL data via indirect and direct path</w:t>
                              </w:r>
                            </w:p>
                          </w:txbxContent>
                        </wps:txbx>
                        <wps:bodyPr wrap="none" lIns="0" tIns="0" rIns="0" bIns="0" anchor="ctr" anchorCtr="0">
                          <a:spAutoFit/>
                        </wps:bodyPr>
                      </wps:wsp>
                      <wps:wsp>
                        <wps:cNvPr id="759" name="椭圆 759"/>
                        <wps:cNvSpPr/>
                        <wps:spPr bwMode="auto">
                          <a:xfrm>
                            <a:off x="2027927" y="2225355"/>
                            <a:ext cx="119497" cy="104775"/>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760" name="矩形 760"/>
                        <wps:cNvSpPr/>
                        <wps:spPr bwMode="auto">
                          <a:xfrm>
                            <a:off x="0" y="0"/>
                            <a:ext cx="797815" cy="211137"/>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A3704C"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remote UE</w:t>
                              </w:r>
                            </w:p>
                          </w:txbxContent>
                        </wps:txbx>
                        <wps:bodyPr lIns="0" tIns="0" rIns="0" bIns="0" anchor="ctr" anchorCtr="0"/>
                      </wps:wsp>
                      <wps:wsp>
                        <wps:cNvPr id="761" name="椭圆 761"/>
                        <wps:cNvSpPr/>
                        <wps:spPr bwMode="auto">
                          <a:xfrm>
                            <a:off x="2033198" y="641349"/>
                            <a:ext cx="119497" cy="1047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762" name="文本框 195"/>
                        <wps:cNvSpPr txBox="1">
                          <a:spLocks noChangeArrowheads="1"/>
                        </wps:cNvSpPr>
                        <wps:spPr bwMode="auto">
                          <a:xfrm>
                            <a:off x="2065666" y="1286814"/>
                            <a:ext cx="1785759" cy="1549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13B25"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4. RRC Reconfiguration</w:t>
                              </w:r>
                            </w:p>
                          </w:txbxContent>
                        </wps:txbx>
                        <wps:bodyPr lIns="0" tIns="0" rIns="0" bIns="0" anchor="ctr" anchorCtr="0">
                          <a:spAutoFit/>
                        </wps:bodyPr>
                      </wps:wsp>
                      <wps:wsp>
                        <wps:cNvPr id="763" name="椭圆 763"/>
                        <wps:cNvSpPr/>
                        <wps:spPr bwMode="auto">
                          <a:xfrm>
                            <a:off x="2033198" y="1135942"/>
                            <a:ext cx="119497" cy="10477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s:wsp>
                        <wps:cNvPr id="764" name="直接箭头连接符 764"/>
                        <wps:cNvCnPr/>
                        <wps:spPr bwMode="auto">
                          <a:xfrm flipH="1">
                            <a:off x="400665" y="2398393"/>
                            <a:ext cx="3479458" cy="0"/>
                          </a:xfrm>
                          <a:prstGeom prst="straightConnector1">
                            <a:avLst/>
                          </a:prstGeom>
                          <a:ln w="12700">
                            <a:solidFill>
                              <a:srgbClr val="00B0F0"/>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65" name="椭圆 765"/>
                        <wps:cNvSpPr/>
                        <wps:spPr bwMode="auto">
                          <a:xfrm>
                            <a:off x="2017382" y="384906"/>
                            <a:ext cx="119497" cy="104775"/>
                          </a:xfrm>
                          <a:prstGeom prst="ellipse">
                            <a:avLst/>
                          </a:prstGeom>
                          <a:noFill/>
                          <a:ln w="127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38DCA49" id="组合 6" o:spid="_x0000_s1259" style="position:absolute;left:0;text-align:left;margin-left:66.25pt;margin-top:7.4pt;width:348.6pt;height:205.2pt;z-index:251659264;mso-position-horizontal-relative:margin;mso-position-vertical-relative:text;mso-width-relative:margin;mso-height-relative:margin" coordsize="44276,26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">
                <v:rect id="矩形 740" o:spid="_x0000_s1260" style="position:absolute;left:16870;width:7978;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RQH8AA&#10;AADcAAAADwAAAGRycy9kb3ducmV2LnhtbERPz2vCMBS+C/4P4Q12s+lkVKlGEWWgx3VCr6/Nsy02&#10;L6XJYre/3hwGO358v7f7yfQi0Og6ywrekhQEcW11x42C69fHYg3CeWSNvWVS8EMO9rv5bIu5tg/+&#10;pFD4RsQQdjkqaL0fcild3ZJBl9iBOHI3Oxr0EY6N1CM+Yrjp5TJNM2mw49jQ4kDHlup78W0UBDdU&#10;5epcYjicunC/yOy3uqFSry/TYQPC0+T/xX/us1aweo/z45l4BOTu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1RQH8AAAADcAAAADwAAAAAAAAAAAAAAAACYAgAAZHJzL2Rvd25y&#10;ZXYueG1sUEsFBgAAAAAEAAQA9QAAAIUDAAAAAA==&#10;" filled="f" strokecolor="black [3213]" strokeweight="1pt">
                  <v:textbox inset="0,0,0,0">
                    <w:txbxContent>
                      <w:p w14:paraId="4546BB78" w14:textId="77777777" w:rsidR="00863B41" w:rsidRPr="00424AB0"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 UE</w:t>
                        </w:r>
                      </w:p>
                    </w:txbxContent>
                  </v:textbox>
                </v:rect>
                <v:rect id="矩形 741" o:spid="_x0000_s1261" style="position:absolute;left:34829;width:7943;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j1hMMA&#10;AADcAAAADwAAAGRycy9kb3ducmV2LnhtbESPT4vCMBTE74LfITzBm6bKoku3UWSXBffoH/D6bJ5t&#10;afNSmhjrfnojCB6HmfkNk61704hAnassK5hNExDEudUVFwqOh9/JJwjnkTU2lknBnRysV8NBhqm2&#10;N95R2PtCRAi7FBWU3replC4vyaCb2pY4ehfbGfRRdoXUHd4i3DRyniQLabDiuFBiS98l5fX+ahQE&#10;155Py+0Jw+anCvWfXPyfL6jUeNRvvkB46v07/GpvtYLlxw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j1hMMAAADcAAAADwAAAAAAAAAAAAAAAACYAgAAZHJzL2Rv&#10;d25yZXYueG1sUEsFBgAAAAAEAAQA9QAAAIgDAAAAAA==&#10;" filled="f" strokecolor="black [3213]" strokeweight="1pt">
                  <v:textbox inset="0,0,0,0">
                    <w:txbxContent>
                      <w:p w14:paraId="28F43A1A"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gNB</w:t>
                        </w:r>
                      </w:p>
                    </w:txbxContent>
                  </v:textbox>
                </v:rect>
                <v:line id="直接连接符 742" o:spid="_x0000_s1262" style="position:absolute;visibility:visible;mso-wrap-style:square" from="4006,2301" to="4006,26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4EZccAAADcAAAADwAAAGRycy9kb3ducmV2LnhtbESPQWvCQBSE7wX/w/IEL6VuTFs1aVYp&#10;itCLlEYPentkX5PQ7NuQXU36792C0OMwM98w2XowjbhS52rLCmbTCARxYXXNpYLjYfe0BOE8ssbG&#10;Min4JQfr1eghw1Tbnr/omvtSBAi7FBVU3replK6oyKCb2pY4eN+2M+iD7EqpO+wD3DQyjqK5NFhz&#10;WKiwpU1FxU9+MQq2x3mfJ+Xr4nH2vB8S/oxP571RajIe3t9AeBr8f/je/tAKFi8x/J0JR0Cub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PgRlxwAAANwAAAAPAAAAAAAA&#10;AAAAAAAAAKECAABkcnMvZG93bnJldi54bWxQSwUGAAAAAAQABAD5AAAAlQMAAAAA&#10;" strokecolor="black [3213]" strokeweight="1pt"/>
                <v:line id="直接连接符 743" o:spid="_x0000_s1263" style="position:absolute;visibility:visible;mso-wrap-style:square" from="20876,2301" to="20876,26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Kh/scAAADcAAAADwAAAGRycy9kb3ducmV2LnhtbESPQWvCQBSE74X+h+UVvBSzUWtsUleR&#10;SqEXEaMHvT2yr0lo9m3Ibk38992C0OMwM98wy/VgGnGlztWWFUyiGARxYXXNpYLT8WP8CsJ5ZI2N&#10;ZVJwIwfr1ePDEjNtez7QNfelCBB2GSqovG8zKV1RkUEX2ZY4eF+2M+iD7EqpO+wD3DRyGseJNFhz&#10;WKiwpfeKiu/8xyjYnpI+T8v54nky2w0p76fny84oNXoaNm8gPA3+P3xvf2oFi5cZ/J0JR0C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cqH+xwAAANwAAAAPAAAAAAAA&#10;AAAAAAAAAKECAABkcnMvZG93bnJldi54bWxQSwUGAAAAAAQABAD5AAAAlQMAAAAA&#10;" strokecolor="black [3213]" strokeweight="1pt"/>
                <v:line id="直接连接符 744" o:spid="_x0000_s1264" style="position:absolute;visibility:visible;mso-wrap-style:square" from="38766,2301" to="38766,26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s5iscAAADcAAAADwAAAGRycy9kb3ducmV2LnhtbESPQWvCQBSE74X+h+UVvBSz0WpsUleR&#10;lkIvIkYPentkX5PQ7NuQ3Zr037uC0OMwM98wy/VgGnGhztWWFUyiGARxYXXNpYLj4XP8CsJ5ZI2N&#10;ZVLwRw7Wq8eHJWba9rynS+5LESDsMlRQed9mUrqiIoMusi1x8L5tZ9AH2ZVSd9gHuGnkNI4TabDm&#10;sFBhS+8VFT/5r1HwcUz6PC3ni+fJy3ZIeTc9nbdGqdHTsHkD4Wnw/+F7+0srWMxmcDsTjoB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mzmKxwAAANwAAAAPAAAAAAAA&#10;AAAAAAAAAKECAABkcnMvZG93bnJldi54bWxQSwUGAAAAAAQABAD5AAAAlQMAAAAA&#10;" strokecolor="black [3213]" strokeweight="1pt"/>
                <v:shape id="直接箭头连接符 745" o:spid="_x0000_s1265" type="#_x0000_t32" style="position:absolute;left:20795;top:14631;width:18030;height: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oUqMYAAADcAAAADwAAAGRycy9kb3ducmV2LnhtbESPT2vCQBTE7wW/w/KE3upG0aqpq/gH&#10;QcjFRkG8PbLPJDX7NmS3Jn77bqHQ4zAzv2EWq85U4kGNKy0rGA4iEMSZ1SXnCs6n/dsMhPPIGivL&#10;pOBJDlbL3ssCY21b/qRH6nMRIOxiVFB4X8dSuqwgg25ga+Lg3Wxj0AfZ5FI32Aa4qeQoit6lwZLD&#10;QoE1bQvK7um3UdA+/W1nLsf19Wsud8lmmkwsJkq99rv1BwhPnf8P/7UPWsF0PIHfM+EI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qFKjGAAAA3AAAAA8AAAAAAAAA&#10;AAAAAAAAoQIAAGRycy9kb3ducmV2LnhtbFBLBQYAAAAABAAEAPkAAACUAwAAAAA=&#10;" strokecolor="black [3213]" strokeweight="1pt">
                  <v:stroke dashstyle="3 1" startarrow="block" endarrow="block"/>
                </v:shape>
                <v:shape id="文本框 197" o:spid="_x0000_s1266" type="#_x0000_t202" style="position:absolute;left:32248;top:7800;width:12028;height:1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i398EA&#10;AADcAAAADwAAAGRycy9kb3ducmV2LnhtbESPy4rCQBBF9wP+Q1PC7MaOIirRVkSYQXDlI/siXSbR&#10;dHVIl5rx6+2BAZeX+zjcxapztbpTGyrPBoaDBBRx7m3FhYHT8ftrBioIssXaMxn4pQCrZe9jgan1&#10;D97T/SCFiiMcUjRQijSp1iEvyWEY+IY4emffOpQo20LbFh9x3NV6lCQT7bDiSCixoU1J+fVwcxHy&#10;DKPq2tBPdmErt+kuy5wMjfnsd+s5KKFO3uH/9tYamI4n8HcmHgG9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4t/fBAAAA3AAAAA8AAAAAAAAAAAAAAAAAmAIAAGRycy9kb3du&#10;cmV2LnhtbFBLBQYAAAAABAAEAPUAAACGAwAAAAA=&#10;" fillcolor="white [3212]">
                  <v:textbox style="mso-fit-shape-to-text:t" inset="0,0,0,0">
                    <w:txbxContent>
                      <w:p w14:paraId="2942ED62"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2. multi-path decision</w:t>
                        </w:r>
                      </w:p>
                    </w:txbxContent>
                  </v:textbox>
                </v:shape>
                <v:shape id="直接箭头连接符 747" o:spid="_x0000_s1267" type="#_x0000_t32" style="position:absolute;left:4006;top:11833;width:34724;height:1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KfcAAAADcAAAADwAAAGRycy9kb3ducmV2LnhtbESPzQrCMBCE74LvEFbwpqkiKtUoUhA8&#10;iODPAyzN2labTWlSW9/eCILHYWa+YdbbzpTiRbUrLCuYjCMQxKnVBWcKbtf9aAnCeWSNpWVS8CYH&#10;202/t8ZY25bP9Lr4TAQIuxgV5N5XsZQuzcmgG9uKOHh3Wxv0QdaZ1DW2AW5KOY2iuTRYcFjIsaIk&#10;p/R5aYyC/VQfd7fHI0qYk1Or36fmKBulhoNutwLhqfP/8K990AoWswV8z4QjID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fin3AAAAA3AAAAA8AAAAAAAAAAAAAAAAA&#10;oQIAAGRycy9kb3ducmV2LnhtbFBLBQYAAAAABAAEAPkAAACOAwAAAAA=&#10;" strokecolor="black [3213]" strokeweight="1pt">
                  <v:stroke startarrow="block"/>
                </v:shape>
                <v:shape id="文本框 195" o:spid="_x0000_s1268" type="#_x0000_t202" style="position:absolute;left:6967;top:9956;width:30120;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HIfsIA&#10;AADcAAAADwAAAGRycy9kb3ducmV2LnhtbERPz2vCMBS+C/sfwht401Q3VKpRhiB4cTBb8fpsnm1Z&#10;81KSrO321y8HwePH93uzG0wjOnK+tqxgNk1AEBdW11wqyLPDZAXCB2SNjWVS8EsedtuX0QZTbXv+&#10;ou4cShFD2KeooAqhTaX0RUUG/dS2xJG7W2cwROhKqR32Mdw0cp4kC2mw5thQYUv7iorv849R4Ibr&#10;Mc9Ol9uh/1tlbjF7w8/uqtT4dfhYgwg0hKf44T5qBcv3uDaeiUd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ch+wgAAANwAAAAPAAAAAAAAAAAAAAAAAJgCAABkcnMvZG93&#10;bnJldi54bWxQSwUGAAAAAAQABAD1AAAAhwMAAAAA&#10;" fillcolor="white [3212]" stroked="f">
                  <v:textbox style="mso-fit-shape-to-text:t" inset="0,0,0,0">
                    <w:txbxContent>
                      <w:p w14:paraId="2902BCDE"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 xml:space="preserve">3. </w:t>
                        </w:r>
                        <w:r w:rsidRPr="00424AB0">
                          <w:rPr>
                            <w:rFonts w:asciiTheme="minorHAnsi" w:hAnsi="Calibri" w:cstheme="minorBidi"/>
                            <w:i/>
                            <w:iCs/>
                            <w:color w:val="000000" w:themeColor="text1"/>
                            <w:kern w:val="24"/>
                            <w:sz w:val="20"/>
                            <w:szCs w:val="20"/>
                          </w:rPr>
                          <w:t xml:space="preserve">RRCReconfiguration, </w:t>
                        </w:r>
                        <w:r>
                          <w:rPr>
                            <w:rFonts w:asciiTheme="minorHAnsi" w:hAnsi="Calibri" w:cstheme="minorBidi"/>
                            <w:color w:val="000000" w:themeColor="text1"/>
                            <w:kern w:val="24"/>
                            <w:sz w:val="20"/>
                            <w:szCs w:val="20"/>
                          </w:rPr>
                          <w:t xml:space="preserve">configure to add the direct </w:t>
                        </w:r>
                        <w:r w:rsidRPr="00424AB0">
                          <w:rPr>
                            <w:rFonts w:asciiTheme="minorHAnsi" w:hAnsi="Calibri" w:cstheme="minorBidi"/>
                            <w:color w:val="000000" w:themeColor="text1"/>
                            <w:kern w:val="24"/>
                            <w:sz w:val="20"/>
                            <w:szCs w:val="20"/>
                          </w:rPr>
                          <w:t>path</w:t>
                        </w:r>
                      </w:p>
                    </w:txbxContent>
                  </v:textbox>
                </v:shape>
                <v:shape id="直接箭头连接符 749" o:spid="_x0000_s1269" type="#_x0000_t32" style="position:absolute;left:4102;top:19932;width:346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TokcUAAADcAAAADwAAAGRycy9kb3ducmV2LnhtbESPQUsDMRSE74L/ITzBi7TZlmJ1bVqq&#10;IgieupWCt0fy3F1287Imz3b990YQehxm5htmtRl9r44UUxvYwGxagCK2wbVcG3jfv0zuQCVBdtgH&#10;JgM/lGCzvrxYYenCiXd0rKRWGcKpRAONyFBqnWxDHtM0DMTZ+wzRo2QZa+0injLc93peFLfaY8t5&#10;ocGBnhqyXfXtDcy/HrsUY7dcvIX+xtpn+agOYsz11bh9ACU0yjn83351BpaLe/g7k4+A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TokcUAAADcAAAADwAAAAAAAAAA&#10;AAAAAAChAgAAZHJzL2Rvd25yZXYueG1sUEsFBgAAAAAEAAQA+QAAAJMDAAAAAA==&#10;" strokecolor="black [3213]" strokeweight="1pt">
                  <v:stroke startarrow="block"/>
                </v:shape>
                <v:shape id="文本框 195" o:spid="_x0000_s1270" type="#_x0000_t202" style="position:absolute;left:10482;top:18076;width:21172;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5SpcIA&#10;AADcAAAADwAAAGRycy9kb3ducmV2LnhtbERPz2vCMBS+C/sfwht401THVKpRhiB4cTBb8fpsnm1Z&#10;81KSrO321y8HwePH93uzG0wjOnK+tqxgNk1AEBdW11wqyLPDZAXCB2SNjWVS8EsedtuX0QZTbXv+&#10;ou4cShFD2KeooAqhTaX0RUUG/dS2xJG7W2cwROhKqR32Mdw0cp4kC2mw5thQYUv7iorv849R4Ibr&#10;Mc9Ol9uh/1tlbjF7w8/uqtT4dfhYgwg0hKf44T5qBcv3OD+eiUd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KlwgAAANwAAAAPAAAAAAAAAAAAAAAAAJgCAABkcnMvZG93&#10;bnJldi54bWxQSwUGAAAAAAQABAD1AAAAhwMAAAAA&#10;" fillcolor="white [3212]" stroked="f">
                  <v:textbox style="mso-fit-shape-to-text:t" inset="0,0,0,0">
                    <w:txbxContent>
                      <w:p w14:paraId="4B85FA47"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 xml:space="preserve">6a. </w:t>
                        </w:r>
                        <w:r>
                          <w:rPr>
                            <w:rFonts w:asciiTheme="minorHAnsi" w:hAnsi="Calibri" w:cstheme="minorBidi"/>
                            <w:i/>
                            <w:iCs/>
                            <w:color w:val="000000" w:themeColor="text1"/>
                            <w:kern w:val="24"/>
                            <w:sz w:val="20"/>
                            <w:szCs w:val="20"/>
                          </w:rPr>
                          <w:t>RRCReconfiguration</w:t>
                        </w:r>
                        <w:r w:rsidRPr="00424AB0">
                          <w:rPr>
                            <w:rFonts w:asciiTheme="minorHAnsi" w:hAnsi="Calibri" w:cstheme="minorBidi"/>
                            <w:i/>
                            <w:iCs/>
                            <w:color w:val="000000" w:themeColor="text1"/>
                            <w:kern w:val="24"/>
                            <w:sz w:val="20"/>
                            <w:szCs w:val="20"/>
                          </w:rPr>
                          <w:t>Complete</w:t>
                        </w:r>
                      </w:p>
                    </w:txbxContent>
                  </v:textbox>
                </v:shape>
                <v:shape id="直接箭头连接符 751" o:spid="_x0000_s1271" type="#_x0000_t32" style="position:absolute;left:3912;top:17167;width:3488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VfisQAAADcAAAADwAAAGRycy9kb3ducmV2LnhtbESPQYvCMBSE78L+h/AWvGmqsq5Uo4hQ&#10;UEFx1YPHR/NsyjYvpclq/fcbQfA4zMw3zGzR2krcqPGlYwWDfgKCOHe65ELB+ZT1JiB8QNZYOSYF&#10;D/KwmH90Zphqd+cfuh1DISKEfYoKTAh1KqXPDVn0fVcTR+/qGoshyqaQusF7hNtKDpNkLC2WHBcM&#10;1rQylP8e/6yCsDeXwyUfX7eblc54NzoMs2SpVPezXU5BBGrDO/xqr7WC768BPM/EI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V+KxAAAANwAAAAPAAAAAAAAAAAA&#10;AAAAAKECAABkcnMvZG93bnJldi54bWxQSwUGAAAAAAQABAD5AAAAkgMAAAAA&#10;" strokecolor="black [3213]" strokeweight="1pt">
                  <v:stroke endarrow="block"/>
                </v:shape>
                <v:shape id="文本框 195" o:spid="_x0000_s1272" type="#_x0000_t202" style="position:absolute;left:5085;top:15369;width:31937;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KaosYA&#10;AADcAAAADwAAAGRycy9kb3ducmV2LnhtbESP0WrCQBRE3wX/YbmCb80mVtuSuoZaLeSptOoHXLLX&#10;JDR7N2S3SfTru0LBx2FmzjDrbDSN6KlztWUFSRSDIC6srrlUcDp+PLyAcB5ZY2OZFFzIQbaZTtaY&#10;ajvwN/UHX4oAYZeigsr7NpXSFRUZdJFtiYN3tp1BH2RXSt3hEOCmkYs4fpIGaw4LFbb0XlHxc/g1&#10;Ch6XX1ietp/NbuuPuVzm1+S8vyo1n41vryA8jf4e/m/nWsHzagG3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KaosYAAADcAAAADwAAAAAAAAAAAAAAAACYAgAAZHJz&#10;L2Rvd25yZXYueG1sUEsFBgAAAAAEAAQA9QAAAIsDAAAAAA==&#10;" stroked="f">
                  <v:textbox style="mso-fit-shape-to-text:t" inset="0,0,0,0">
                    <w:txbxContent>
                      <w:p w14:paraId="2A3B5452" w14:textId="77777777" w:rsidR="00863B41" w:rsidRPr="00424AB0"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5. RA</w:t>
                        </w:r>
                        <w:r w:rsidRPr="00424AB0">
                          <w:rPr>
                            <w:rFonts w:asciiTheme="minorHAnsi" w:hAnsi="Calibri" w:cstheme="minorBidi"/>
                            <w:color w:val="000000" w:themeColor="text1"/>
                            <w:kern w:val="24"/>
                            <w:sz w:val="20"/>
                            <w:szCs w:val="20"/>
                          </w:rPr>
                          <w:t xml:space="preserve"> to the </w:t>
                        </w:r>
                        <w:r>
                          <w:rPr>
                            <w:rFonts w:asciiTheme="minorHAnsi" w:hAnsi="Calibri" w:cstheme="minorBidi"/>
                            <w:color w:val="000000" w:themeColor="text1"/>
                            <w:kern w:val="24"/>
                            <w:sz w:val="20"/>
                            <w:szCs w:val="20"/>
                          </w:rPr>
                          <w:t>gNB</w:t>
                        </w:r>
                        <w:r w:rsidRPr="00424AB0">
                          <w:rPr>
                            <w:rFonts w:asciiTheme="minorHAnsi" w:hAnsi="Calibri" w:cstheme="minorBidi"/>
                            <w:color w:val="000000" w:themeColor="text1"/>
                            <w:kern w:val="24"/>
                            <w:sz w:val="20"/>
                            <w:szCs w:val="20"/>
                          </w:rPr>
                          <w:t xml:space="preserve"> to establish the </w:t>
                        </w:r>
                        <w:r>
                          <w:rPr>
                            <w:rFonts w:asciiTheme="minorHAnsi" w:hAnsi="Calibri" w:cstheme="minorBidi"/>
                            <w:color w:val="000000" w:themeColor="text1"/>
                            <w:kern w:val="24"/>
                            <w:sz w:val="20"/>
                            <w:szCs w:val="20"/>
                          </w:rPr>
                          <w:t>Uu</w:t>
                        </w:r>
                        <w:r w:rsidRPr="00424AB0">
                          <w:rPr>
                            <w:rFonts w:asciiTheme="minorHAnsi" w:hAnsi="Calibri" w:cstheme="minorBidi"/>
                            <w:color w:val="000000" w:themeColor="text1"/>
                            <w:kern w:val="24"/>
                            <w:sz w:val="20"/>
                            <w:szCs w:val="20"/>
                          </w:rPr>
                          <w:t xml:space="preserve"> </w:t>
                        </w:r>
                        <w:r>
                          <w:rPr>
                            <w:rFonts w:asciiTheme="minorHAnsi" w:hAnsi="Calibri" w:cstheme="minorBidi"/>
                            <w:color w:val="000000" w:themeColor="text1"/>
                            <w:kern w:val="24"/>
                            <w:sz w:val="20"/>
                            <w:szCs w:val="20"/>
                          </w:rPr>
                          <w:t>link</w:t>
                        </w:r>
                      </w:p>
                    </w:txbxContent>
                  </v:textbox>
                </v:shape>
                <v:shape id="直接箭头连接符 753" o:spid="_x0000_s1273" type="#_x0000_t32" style="position:absolute;left:4006;top:4556;width:347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6Vg8QAAADcAAAADwAAAGRycy9kb3ducmV2LnhtbESPQWsCMRSE7wX/Q3hCbzWrYi1bo4i0&#10;YA+yutX7I3ndXdy8LJvUbP+9KRR6HGbmG2a1GWwrbtT7xrGC6SQDQaydabhScP58f3oB4QOywdYx&#10;KfghD5v16GGFuXGRT3QrQyUShH2OCuoQulxKr2uy6CeuI07el+sthiT7SpoeY4LbVs6y7FlabDgt&#10;1NjRriZ9Lb+tgiLuL1EeDrNGt/HjTR+LuR0KpR7Hw/YVRKAh/If/2nujYLmYw++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pWDxAAAANwAAAAPAAAAAAAAAAAA&#10;AAAAAKECAABkcnMvZG93bnJldi54bWxQSwUGAAAAAAQABAD5AAAAkgMAAAAA&#10;" strokecolor="#00b0f0" strokeweight="1pt">
                  <v:stroke dashstyle="3 1" startarrow="block" endarrow="block"/>
                </v:shape>
                <v:rect id="矩形 754" o:spid="_x0000_s1274" style="position:absolute;left:13943;top:2168;width:14416;height:154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62UsYA&#10;AADcAAAADwAAAGRycy9kb3ducmV2LnhtbESPT2sCMRTE7wW/Q3iFXkSzFquyNYoUpAXpwT/g9TV5&#10;3SxuXpZN1t366U2h0OMwM79hluveVeJKTSg9K5iMMxDE2puSCwWn43a0ABEissHKMyn4oQDr1eBh&#10;ibnxHe/peoiFSBAOOSqwMda5lEFbchjGviZO3rdvHMYkm0KaBrsEd5V8zrKZdFhyWrBY05slfTm0&#10;TkF7+zL4ubHDRTfUl2qnz+1Wviv19NhvXkFE6uN/+K/9YRTMX6bweyYdAbm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62UsYAAADcAAAADwAAAAAAAAAAAAAAAACYAgAAZHJz&#10;L2Rvd25yZXYueG1sUEsFBgAAAAAEAAQA9QAAAIsDAAAAAA==&#10;" filled="f" stroked="f">
                  <v:textbox style="mso-fit-shape-to-text:t" inset="0,0,0,0">
                    <w:txbxContent>
                      <w:p w14:paraId="4C06CBB8"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B0F0"/>
                            <w:kern w:val="24"/>
                            <w:sz w:val="20"/>
                            <w:szCs w:val="20"/>
                          </w:rPr>
                          <w:t>UL/DL data via indirect path</w:t>
                        </w:r>
                      </w:p>
                    </w:txbxContent>
                  </v:textbox>
                </v:rect>
                <v:rect id="矩形 755" o:spid="_x0000_s1275" style="position:absolute;left:6967;top:5032;width:29314;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vpcQA&#10;AADcAAAADwAAAGRycy9kb3ducmV2LnhtbESPQWvCQBSE70L/w/IKvenGglWjayihLT1qLD0/s69J&#10;aPbtNruNyb93BcHjMDPfMNtsMK3oqfONZQXzWQKCuLS64UrB1/F9ugLhA7LG1jIpGMlDtnuYbDHV&#10;9swH6otQiQhhn6KCOgSXSunLmgz6mXXE0fuxncEQZVdJ3eE5wk0rn5PkRRpsOC7U6Civqfwt/o2C&#10;fe56fvuj+fqjcd8cxtNhuTop9fQ4vG5ABBrCPXxrf2oFy8UCrmfiEZC7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RL6XEAAAA3AAAAA8AAAAAAAAAAAAAAAAAmAIAAGRycy9k&#10;b3ducmV2LnhtbFBLBQYAAAAABAAEAPUAAACJAwAAAAA=&#10;" fillcolor="white [3212]" stroked="f">
                  <v:textbox style="mso-fit-shape-to-text:t" inset="0,0,0,0">
                    <w:txbxContent>
                      <w:p w14:paraId="211E80C0"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1. Measurement configuration and report</w:t>
                        </w:r>
                      </w:p>
                    </w:txbxContent>
                  </v:textbox>
                </v:rect>
                <v:shape id="直接箭头连接符 756" o:spid="_x0000_s1276" type="#_x0000_t32" style="position:absolute;left:4173;top:6996;width:34478;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UrIMUAAADcAAAADwAAAGRycy9kb3ducmV2LnhtbESPQWvCQBSE7wX/w/KE3ppNBY2krlLF&#10;Qg9VMAqlt0f2NQlm3y7ZVeO/dwXB4zAz3zCzRW9acabON5YVvCcpCOLS6oYrBYf919sUhA/IGlvL&#10;pOBKHhbzwcsMc20vvKNzESoRIexzVFCH4HIpfVmTQZ9YRxy9f9sZDFF2ldQdXiLctHKUphNpsOG4&#10;UKOjVU3lsTgZBevNdbrNfrbH37FrXbHUf9lJO6Veh/3nB4hAfXiGH+1vrSAbT+B+Jh4B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sUrIMUAAADcAAAADwAAAAAAAAAA&#10;AAAAAAChAgAAZHJzL2Rvd25yZXYueG1sUEsFBgAAAAAEAAQA+QAAAJMDAAAAAA==&#10;" strokecolor="black [3213]" strokeweight="1pt">
                  <v:stroke startarrow="block" endarrow="block"/>
                </v:shape>
                <v:shape id="直接箭头连接符 757" o:spid="_x0000_s1277" type="#_x0000_t32" style="position:absolute;left:3971;top:22809;width:347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WTgMQAAADcAAAADwAAAGRycy9kb3ducmV2LnhtbESPQWsCMRSE7wX/Q3iCt5pVaS2rUUQs&#10;6EHW2np/JK+7SzcvyyY1679vBKHHYWa+YZbr3jbiSp2vHSuYjDMQxNqZmksFX5/vz28gfEA22Dgm&#10;BTfysF4NnpaYGxf5g67nUIoEYZ+jgiqENpfS64os+rFriZP37TqLIcmulKbDmOC2kdMse5UWa04L&#10;Fba0rUj/nH+tgiLuL1Eej9NaN/Gw06diZvtCqdGw3yxABOrDf/jR3hsF85c53M+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FZOAxAAAANwAAAAPAAAAAAAAAAAA&#10;AAAAAKECAABkcnMvZG93bnJldi54bWxQSwUGAAAAAAQABAD5AAAAkgMAAAAA&#10;" strokecolor="#00b0f0" strokeweight="1pt">
                  <v:stroke dashstyle="3 1" startarrow="block" endarrow="block"/>
                </v:shape>
                <v:rect id="矩形 758" o:spid="_x0000_s1278" style="position:absolute;left:12034;top:20559;width:19928;height:155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ZSMMA&#10;AADcAAAADwAAAGRycy9kb3ducmV2LnhtbERPy2rCQBTdF/oPwy10p5MG1BIdQyv4gG40KaK7S+aa&#10;Cc3cCZlpTP++syh0eTjvVT7aVgzU+8axgpdpAoK4crrhWsFnuZ28gvABWWPrmBT8kId8/fiwwky7&#10;O59oKEItYgj7DBWYELpMSl8ZsuinriOO3M31FkOEfS11j/cYbluZJslcWmw4NhjsaGOo+iq+rYL3&#10;i7wuzAWDPJTlsfhId/s0OSv1/DS+LUEEGsO/+M990AoWs7g2no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kZSMMAAADcAAAADwAAAAAAAAAAAAAAAACYAgAAZHJzL2Rv&#10;d25yZXYueG1sUEsFBgAAAAAEAAQA9QAAAIgDAAAAAA==&#10;" stroked="f">
                  <v:textbox style="mso-fit-shape-to-text:t" inset="0,0,0,0">
                    <w:txbxContent>
                      <w:p w14:paraId="2A774ABD"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B0F0"/>
                            <w:kern w:val="24"/>
                            <w:sz w:val="20"/>
                            <w:szCs w:val="20"/>
                          </w:rPr>
                          <w:t>UL/DL data via indirect and direct path</w:t>
                        </w:r>
                      </w:p>
                    </w:txbxContent>
                  </v:textbox>
                </v:rect>
                <v:oval id="椭圆 759" o:spid="_x0000_s1279" style="position:absolute;left:20279;top:22253;width:1195;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dJBsYA&#10;AADcAAAADwAAAGRycy9kb3ducmV2LnhtbESPT2sCMRTE74LfITzBi9Rshe2frVGKWBH0om3B43Pz&#10;utl28xI2qbv99o1Q6HGYmd8w82VvG3GhNtSOFdxOMxDEpdM1VwreXl9uHkCEiKyxcUwKfijAcjEc&#10;zLHQruMDXY6xEgnCoUAFJkZfSBlKQxbD1Hni5H241mJMsq2kbrFLcNvIWZbdSYs1pwWDnlaGyq/j&#10;t1Xgz5PTTh78++emM/k2d/t13ASlxqP++QlEpD7+h//aW63gPn+E6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dJBsYAAADcAAAADwAAAAAAAAAAAAAAAACYAgAAZHJz&#10;L2Rvd25yZXYueG1sUEsFBgAAAAAEAAQA9QAAAIsDAAAAAA==&#10;" filled="f" strokecolor="#00b0f0" strokeweight="1pt">
                  <v:textbox inset="0,0,0,0"/>
                </v:oval>
                <v:rect id="矩形 760" o:spid="_x0000_s1280" style="position:absolute;width:7978;height:2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EMf8AA&#10;AADcAAAADwAAAGRycy9kb3ducmV2LnhtbERPz2vCMBS+D/Y/hDfwNtN5aEc1luIY6HFV6PXZPNti&#10;81KaLFb/enMY7Pjx/d4UsxlEoMn1lhV8LBMQxI3VPbcKTsfv908QziNrHCyTgjs5KLavLxvMtb3x&#10;D4XKtyKGsMtRQef9mEvpmo4MuqUdiSN3sZNBH+HUSj3hLYabQa6SJJUGe44NHY6066i5Vr9GQXDj&#10;uc72NYbyqw/Xg0wf5wsqtXibyzUIT7P/F/+591pBlsb58Uw8AnL7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EMf8AAAADcAAAADwAAAAAAAAAAAAAAAACYAgAAZHJzL2Rvd25y&#10;ZXYueG1sUEsFBgAAAAAEAAQA9QAAAIUDAAAAAA==&#10;" filled="f" strokecolor="black [3213]" strokeweight="1pt">
                  <v:textbox inset="0,0,0,0">
                    <w:txbxContent>
                      <w:p w14:paraId="32A3704C"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remote UE</w:t>
                        </w:r>
                      </w:p>
                    </w:txbxContent>
                  </v:textbox>
                </v:rect>
                <v:oval id="椭圆 761" o:spid="_x0000_s1281" style="position:absolute;left:20331;top:6413;width:1195;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spsMA&#10;AADcAAAADwAAAGRycy9kb3ducmV2LnhtbESP0WoCMRRE3wv+Q7iCbzWr0qirUUQq29Knqh9w2Vx3&#10;Fzc3S5Lq+vemUOjjMDNnmPW2t624kQ+NYw2TcQaCuHSm4UrD+XR4XYAIEdlg65g0PCjAdjN4WWNu&#10;3J2/6XaMlUgQDjlqqGPscilDWZPFMHYdcfIuzluMSfpKGo/3BLetnGaZkhYbTgs1drSvqbwef6wG&#10;VtNHYez7rDgvL/7rrVGq+EStR8N+twIRqY//4b/2h9EwVxP4PZOO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FspsMAAADcAAAADwAAAAAAAAAAAAAAAACYAgAAZHJzL2Rv&#10;d25yZXYueG1sUEsFBgAAAAAEAAQA9QAAAIgDAAAAAA==&#10;" filled="f" strokecolor="black [3213]" strokeweight="1pt">
                  <v:textbox inset="0,0,0,0"/>
                </v:oval>
                <v:shape id="文本框 195" o:spid="_x0000_s1282" type="#_x0000_t202" style="position:absolute;left:20656;top:12868;width:17858;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iTsMA&#10;AADcAAAADwAAAGRycy9kb3ducmV2LnhtbESPQWsCMRSE74X+h/AKXopmFbSyGsUWBI92rYK3x+a5&#10;u7h5CZsY139vCoUeh5n5hlmue9OKSJ1vLCsYjzIQxKXVDVcKfg7b4RyED8gaW8uk4EEe1qvXlyXm&#10;2t75m2IRKpEg7HNUUIfgcil9WZNBP7KOOHkX2xkMSXaV1B3eE9y0cpJlM2mw4bRQo6OvmsprcTMK&#10;3jef50cMeir1fsfuVMSjG0elBm/9ZgEiUB/+w3/tnVbwMZvA75l0BO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iTsMAAADcAAAADwAAAAAAAAAAAAAAAACYAgAAZHJzL2Rv&#10;d25yZXYueG1sUEsFBgAAAAAEAAQA9QAAAIgDAAAAAA==&#10;" filled="f" stroked="f">
                  <v:textbox style="mso-fit-shape-to-text:t" inset="0,0,0,0">
                    <w:txbxContent>
                      <w:p w14:paraId="06313B25" w14:textId="77777777" w:rsidR="00863B41" w:rsidRPr="00424AB0" w:rsidRDefault="00863B41" w:rsidP="00863B41">
                        <w:pPr>
                          <w:pStyle w:val="aff2"/>
                          <w:spacing w:after="0"/>
                          <w:jc w:val="center"/>
                          <w:rPr>
                            <w:sz w:val="20"/>
                            <w:szCs w:val="20"/>
                          </w:rPr>
                        </w:pPr>
                        <w:r w:rsidRPr="00424AB0">
                          <w:rPr>
                            <w:rFonts w:asciiTheme="minorHAnsi" w:hAnsi="Calibri" w:cstheme="minorBidi"/>
                            <w:color w:val="000000" w:themeColor="text1"/>
                            <w:kern w:val="24"/>
                            <w:sz w:val="20"/>
                            <w:szCs w:val="20"/>
                          </w:rPr>
                          <w:t>4. RRC Reconfiguration</w:t>
                        </w:r>
                      </w:p>
                    </w:txbxContent>
                  </v:textbox>
                </v:shape>
                <v:oval id="椭圆 763" o:spid="_x0000_s1283" style="position:absolute;left:20331;top:11359;width:1195;height:1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9XSsMA&#10;AADcAAAADwAAAGRycy9kb3ducmV2LnhtbESP0WoCMRRE3wX/IdxC3zRbpWm7GkWkZRWftH7AZXPd&#10;XdzcLEnU9e+bguDjMDNnmPmyt624kg+NYw1v4wwEcelMw5WG4+/P6BNEiMgGW8ek4U4BlovhYI65&#10;cTfe0/UQK5EgHHLUUMfY5VKGsiaLYew64uSdnLcYk/SVNB5vCW5bOckyJS02nBZq7GhdU3k+XKwG&#10;VpN7Yez3tDh+nfzuvVGq2KLWry/9agYiUh+f4Ud7YzR8qCn8n0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9XSsMAAADcAAAADwAAAAAAAAAAAAAAAACYAgAAZHJzL2Rv&#10;d25yZXYueG1sUEsFBgAAAAAEAAQA9QAAAIgDAAAAAA==&#10;" filled="f" strokecolor="black [3213]" strokeweight="1pt">
                  <v:textbox inset="0,0,0,0"/>
                </v:oval>
                <v:shape id="直接箭头连接符 764" o:spid="_x0000_s1284" type="#_x0000_t32" style="position:absolute;left:4006;top:23983;width:347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vHSsQAAADcAAAADwAAAGRycy9kb3ducmV2LnhtbESPT2sCMRTE7wW/Q3hCbzWrFpXVKKVU&#10;sAdZ/94fyXN3cfOybFKz/fZNodDjMDO/YVab3jbiQZ2vHSsYjzIQxNqZmksFl/P2ZQHCB2SDjWNS&#10;8E0eNuvB0wpz4yIf6XEKpUgQ9jkqqEJocym9rsiiH7mWOHk311kMSXalNB3GBLeNnGTZTFqsOS1U&#10;2NJ7Rfp++rIKiri7RrnfT2rdxM8PfSimti+Ueh72b0sQgfrwH/5r74yC+ewV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q8dKxAAAANwAAAAPAAAAAAAAAAAA&#10;AAAAAKECAABkcnMvZG93bnJldi54bWxQSwUGAAAAAAQABAD5AAAAkgMAAAAA&#10;" strokecolor="#00b0f0" strokeweight="1pt">
                  <v:stroke dashstyle="3 1" startarrow="block" endarrow="block"/>
                </v:shape>
                <v:oval id="椭圆 765" o:spid="_x0000_s1285" style="position:absolute;left:20173;top:3849;width:1195;height:10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JvsYA&#10;AADcAAAADwAAAGRycy9kb3ducmV2LnhtbESPQWsCMRSE74L/ITyhF6nZFlbL1ihSWhHqRdtCj6+b&#10;52Z18xI2qbv996YgeBxm5htmvuxtI87UhtqxgodJBoK4dLrmSsHnx9v9E4gQkTU2jknBHwVYLoaD&#10;ORbadbyj8z5WIkE4FKjAxOgLKUNpyGKYOE+cvINrLcYk20rqFrsEt418zLKptFhzWjDo6cVQedr/&#10;WgX+Z/z9Lnf+67juTL7J3fY1roNSd6N+9QwiUh9v4Wt7oxXMpjn8n0lH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JvsYAAADcAAAADwAAAAAAAAAAAAAAAACYAgAAZHJz&#10;L2Rvd25yZXYueG1sUEsFBgAAAAAEAAQA9QAAAIsDAAAAAA==&#10;" filled="f" strokecolor="#00b0f0" strokeweight="1pt">
                  <v:textbox inset="0,0,0,0"/>
                </v:oval>
                <w10:wrap type="topAndBottom" anchorx="margin"/>
              </v:group>
            </w:pict>
          </mc:Fallback>
        </mc:AlternateContent>
      </w:r>
    </w:p>
    <w:p w14:paraId="679ED85B" w14:textId="77777777" w:rsidR="00863B41" w:rsidRDefault="00863B41" w:rsidP="00863B41">
      <w:pPr>
        <w:spacing w:before="120"/>
        <w:jc w:val="center"/>
        <w:rPr>
          <w:lang w:eastAsia="zh-CN"/>
        </w:rPr>
      </w:pPr>
      <w:r>
        <w:rPr>
          <w:lang w:eastAsia="zh-CN"/>
        </w:rPr>
        <w:t xml:space="preserve">Figure 5. Multi-path establishment from indirect path only to </w:t>
      </w:r>
      <w:r w:rsidRPr="00194F6C">
        <w:rPr>
          <w:rFonts w:hint="eastAsia"/>
          <w:lang w:eastAsia="zh-CN"/>
        </w:rPr>
        <w:t>multi-path</w:t>
      </w:r>
    </w:p>
    <w:p w14:paraId="53DF1112" w14:textId="77777777" w:rsidR="00863B41" w:rsidRDefault="00863B41" w:rsidP="00863B41">
      <w:pPr>
        <w:jc w:val="center"/>
        <w:rPr>
          <w:lang w:eastAsia="zh-CN"/>
        </w:rPr>
      </w:pPr>
    </w:p>
    <w:p w14:paraId="2F9EBC9A" w14:textId="77777777" w:rsidR="00863B41" w:rsidRDefault="00863B41" w:rsidP="00863B41">
      <w:pPr>
        <w:rPr>
          <w:lang w:eastAsia="zh-CN"/>
        </w:rPr>
      </w:pPr>
      <w:r>
        <w:rPr>
          <w:lang w:eastAsia="zh-CN"/>
        </w:rPr>
        <w:t xml:space="preserve">Figure 5 shows the baseline procedure for multi-path establishment from indirect path only to </w:t>
      </w:r>
      <w:r w:rsidRPr="00194F6C">
        <w:rPr>
          <w:rFonts w:hint="eastAsia"/>
          <w:lang w:eastAsia="zh-CN"/>
        </w:rPr>
        <w:t>multi-path</w:t>
      </w:r>
      <w:r>
        <w:rPr>
          <w:lang w:eastAsia="zh-CN"/>
        </w:rPr>
        <w:t xml:space="preserve"> as described below: </w:t>
      </w:r>
    </w:p>
    <w:p w14:paraId="77B62A59" w14:textId="77777777" w:rsidR="00863B41" w:rsidRDefault="00863B41" w:rsidP="00863B41">
      <w:pPr>
        <w:rPr>
          <w:lang w:eastAsia="zh-CN"/>
        </w:rPr>
      </w:pPr>
      <w:r>
        <w:rPr>
          <w:lang w:eastAsia="zh-CN"/>
        </w:rPr>
        <w:t>Step 1: remote UE triggers measurement report based on gNB’s measurement configuration. The reporting can be periodical or event-triggered</w:t>
      </w:r>
      <w:r>
        <w:rPr>
          <w:rFonts w:eastAsiaTheme="minorEastAsia" w:hint="eastAsia"/>
          <w:lang w:eastAsia="zh-CN"/>
        </w:rPr>
        <w:t>,</w:t>
      </w:r>
      <w:r>
        <w:rPr>
          <w:rFonts w:eastAsiaTheme="minorEastAsia"/>
          <w:lang w:eastAsia="zh-CN"/>
        </w:rPr>
        <w:t xml:space="preserve"> e.g. </w:t>
      </w:r>
      <w:r>
        <w:rPr>
          <w:lang w:eastAsia="zh-CN"/>
        </w:rPr>
        <w:t>Event A4</w:t>
      </w:r>
      <w:r>
        <w:rPr>
          <w:rFonts w:eastAsiaTheme="minorEastAsia" w:hint="eastAsia"/>
          <w:lang w:eastAsia="zh-CN"/>
        </w:rPr>
        <w:t>.</w:t>
      </w:r>
      <w:r>
        <w:rPr>
          <w:lang w:eastAsia="zh-CN"/>
        </w:rPr>
        <w:t xml:space="preserve"> </w:t>
      </w:r>
    </w:p>
    <w:p w14:paraId="22838056" w14:textId="77777777" w:rsidR="00863B41" w:rsidRDefault="00863B41" w:rsidP="00863B41">
      <w:pPr>
        <w:rPr>
          <w:rFonts w:eastAsiaTheme="minorEastAsia"/>
          <w:lang w:eastAsia="zh-CN"/>
        </w:rPr>
      </w:pPr>
      <w:r>
        <w:rPr>
          <w:lang w:eastAsia="zh-CN"/>
        </w:rPr>
        <w:t>Step 2</w:t>
      </w:r>
      <w:r>
        <w:rPr>
          <w:rFonts w:eastAsiaTheme="minorEastAsia" w:hint="eastAsia"/>
          <w:lang w:eastAsia="zh-CN"/>
        </w:rPr>
        <w:t>:</w:t>
      </w:r>
      <w:r>
        <w:rPr>
          <w:rFonts w:eastAsiaTheme="minorEastAsia"/>
          <w:lang w:eastAsia="zh-CN"/>
        </w:rPr>
        <w:t xml:space="preserve"> gNB decides to add direct path to the remote UE</w:t>
      </w:r>
      <w:r>
        <w:rPr>
          <w:rFonts w:eastAsiaTheme="minorEastAsia" w:hint="eastAsia"/>
          <w:lang w:eastAsia="zh-CN"/>
        </w:rPr>
        <w:t>.</w:t>
      </w:r>
    </w:p>
    <w:p w14:paraId="29DF1B37" w14:textId="77777777" w:rsidR="00863B41" w:rsidRDefault="00863B41" w:rsidP="00863B41">
      <w:pPr>
        <w:rPr>
          <w:rFonts w:eastAsiaTheme="minorEastAsia"/>
          <w:lang w:eastAsia="zh-CN"/>
        </w:rPr>
      </w:pPr>
      <w:r>
        <w:rPr>
          <w:rFonts w:eastAsiaTheme="minorEastAsia"/>
          <w:lang w:eastAsia="zh-CN"/>
        </w:rPr>
        <w:t>Step 3</w:t>
      </w:r>
      <w:r>
        <w:rPr>
          <w:rFonts w:eastAsiaTheme="minorEastAsia" w:hint="eastAsia"/>
          <w:lang w:eastAsia="zh-CN"/>
        </w:rPr>
        <w:t>:</w:t>
      </w:r>
      <w:r>
        <w:rPr>
          <w:rFonts w:eastAsiaTheme="minorEastAsia"/>
          <w:lang w:eastAsia="zh-CN"/>
        </w:rPr>
        <w:t xml:space="preserve"> gNB </w:t>
      </w:r>
      <w:r>
        <w:rPr>
          <w:rFonts w:eastAsiaTheme="minorEastAsia" w:hint="eastAsia"/>
          <w:lang w:eastAsia="zh-CN"/>
        </w:rPr>
        <w:t>s</w:t>
      </w:r>
      <w:r>
        <w:rPr>
          <w:rFonts w:eastAsiaTheme="minorEastAsia"/>
          <w:lang w:eastAsia="zh-CN"/>
        </w:rPr>
        <w:t>ends the RRC Reconfiguration message to configure multi-path operation to the remote UE by adding Uu link on top of existing relay link. The RRC configuration message contains the configuration of Uu L1/L2 and Uu RLC bearers, the association between E2E PDCP and Uu RLC bearer/PC5 Relay RLC channel/both, etc</w:t>
      </w:r>
      <w:r>
        <w:rPr>
          <w:rFonts w:eastAsiaTheme="minorEastAsia" w:hint="eastAsia"/>
          <w:lang w:eastAsia="zh-CN"/>
        </w:rPr>
        <w:t>.</w:t>
      </w:r>
    </w:p>
    <w:p w14:paraId="6F23DAC1" w14:textId="77777777" w:rsidR="00863B41" w:rsidRDefault="00863B41" w:rsidP="00863B41">
      <w:pPr>
        <w:rPr>
          <w:rFonts w:eastAsiaTheme="minorEastAsia"/>
          <w:lang w:eastAsia="zh-CN"/>
        </w:rPr>
      </w:pPr>
      <w:r>
        <w:rPr>
          <w:rFonts w:eastAsiaTheme="minorEastAsia"/>
          <w:lang w:eastAsia="zh-CN"/>
        </w:rPr>
        <w:t>Step 4</w:t>
      </w:r>
      <w:r>
        <w:rPr>
          <w:rFonts w:eastAsiaTheme="minorEastAsia" w:hint="eastAsia"/>
          <w:lang w:eastAsia="zh-CN"/>
        </w:rPr>
        <w:t>:</w:t>
      </w:r>
      <w:r>
        <w:rPr>
          <w:rFonts w:eastAsiaTheme="minorEastAsia"/>
          <w:lang w:eastAsia="zh-CN"/>
        </w:rPr>
        <w:t xml:space="preserve"> gNB sends the RRC</w:t>
      </w:r>
      <w:r w:rsidRPr="00FE2E1D">
        <w:rPr>
          <w:rFonts w:eastAsiaTheme="minorEastAsia"/>
          <w:lang w:eastAsia="zh-CN"/>
        </w:rPr>
        <w:t xml:space="preserve"> </w:t>
      </w:r>
      <w:r>
        <w:rPr>
          <w:rFonts w:eastAsiaTheme="minorEastAsia"/>
          <w:lang w:eastAsia="zh-CN"/>
        </w:rPr>
        <w:t xml:space="preserve">Reconfiguration message to the relay UE if the relaying configuration needs </w:t>
      </w:r>
      <w:r>
        <w:rPr>
          <w:rFonts w:eastAsiaTheme="minorEastAsia" w:hint="eastAsia"/>
          <w:lang w:eastAsia="zh-CN"/>
        </w:rPr>
        <w:t>t</w:t>
      </w:r>
      <w:r>
        <w:rPr>
          <w:rFonts w:eastAsiaTheme="minorEastAsia"/>
          <w:lang w:eastAsia="zh-CN"/>
        </w:rPr>
        <w:t xml:space="preserve">o be updated. </w:t>
      </w:r>
    </w:p>
    <w:p w14:paraId="4D8C0CC8" w14:textId="77777777" w:rsidR="00863B41" w:rsidRDefault="00863B41" w:rsidP="00863B41">
      <w:pPr>
        <w:rPr>
          <w:rFonts w:eastAsiaTheme="minorEastAsia"/>
          <w:lang w:eastAsia="zh-CN"/>
        </w:rPr>
      </w:pPr>
      <w:r>
        <w:rPr>
          <w:rFonts w:eastAsiaTheme="minorEastAsia"/>
          <w:lang w:eastAsia="zh-CN"/>
        </w:rPr>
        <w:t>Step 5</w:t>
      </w:r>
      <w:r>
        <w:rPr>
          <w:rFonts w:eastAsiaTheme="minorEastAsia" w:hint="eastAsia"/>
          <w:lang w:eastAsia="zh-CN"/>
        </w:rPr>
        <w:t>:</w:t>
      </w:r>
      <w:r>
        <w:rPr>
          <w:rFonts w:eastAsiaTheme="minorEastAsia"/>
          <w:lang w:eastAsia="zh-CN"/>
        </w:rPr>
        <w:t xml:space="preserve"> remote UE</w:t>
      </w:r>
      <w:r w:rsidRPr="00FE2E1D">
        <w:t xml:space="preserve"> </w:t>
      </w:r>
      <w:r w:rsidRPr="00FE2E1D">
        <w:rPr>
          <w:rFonts w:eastAsiaTheme="minorEastAsia"/>
          <w:lang w:eastAsia="zh-CN"/>
        </w:rPr>
        <w:t>performs Random Access</w:t>
      </w:r>
      <w:r>
        <w:rPr>
          <w:rFonts w:eastAsiaTheme="minorEastAsia"/>
          <w:lang w:eastAsia="zh-CN"/>
        </w:rPr>
        <w:t xml:space="preserve"> to the Uu cell</w:t>
      </w:r>
      <w:r w:rsidRPr="00FE2E1D">
        <w:rPr>
          <w:rFonts w:eastAsiaTheme="minorEastAsia"/>
          <w:lang w:eastAsia="zh-CN"/>
        </w:rPr>
        <w:t>.</w:t>
      </w:r>
    </w:p>
    <w:p w14:paraId="10D33970" w14:textId="77777777" w:rsidR="00863B41" w:rsidRDefault="00863B41" w:rsidP="00863B41">
      <w:pPr>
        <w:rPr>
          <w:rFonts w:eastAsiaTheme="minorEastAsia"/>
          <w:lang w:eastAsia="zh-CN"/>
        </w:rPr>
      </w:pPr>
      <w:r>
        <w:rPr>
          <w:rFonts w:eastAsiaTheme="minorEastAsia"/>
          <w:lang w:eastAsia="zh-CN"/>
        </w:rPr>
        <w:t>Step 6</w:t>
      </w:r>
      <w:r>
        <w:rPr>
          <w:rFonts w:eastAsiaTheme="minorEastAsia" w:hint="eastAsia"/>
          <w:lang w:eastAsia="zh-CN"/>
        </w:rPr>
        <w:t>:</w:t>
      </w:r>
      <w:r>
        <w:rPr>
          <w:rFonts w:eastAsiaTheme="minorEastAsia"/>
          <w:lang w:eastAsia="zh-CN"/>
        </w:rPr>
        <w:t xml:space="preserve"> remote UE </w:t>
      </w:r>
      <w:r w:rsidRPr="00FE2E1D">
        <w:rPr>
          <w:rFonts w:eastAsiaTheme="minorEastAsia"/>
          <w:lang w:eastAsia="zh-CN"/>
        </w:rPr>
        <w:t>sends the RRC</w:t>
      </w:r>
      <w:r>
        <w:rPr>
          <w:rFonts w:eastAsiaTheme="minorEastAsia"/>
          <w:lang w:eastAsia="zh-CN"/>
        </w:rPr>
        <w:t xml:space="preserve"> </w:t>
      </w:r>
      <w:r w:rsidRPr="00FE2E1D">
        <w:rPr>
          <w:rFonts w:eastAsiaTheme="minorEastAsia"/>
          <w:lang w:eastAsia="zh-CN"/>
        </w:rPr>
        <w:t>Reconfiguration</w:t>
      </w:r>
      <w:r>
        <w:rPr>
          <w:rFonts w:eastAsiaTheme="minorEastAsia"/>
          <w:lang w:eastAsia="zh-CN"/>
        </w:rPr>
        <w:t xml:space="preserve"> </w:t>
      </w:r>
      <w:r w:rsidRPr="00FE2E1D">
        <w:rPr>
          <w:rFonts w:eastAsiaTheme="minorEastAsia"/>
          <w:lang w:eastAsia="zh-CN"/>
        </w:rPr>
        <w:t>Complete message to the gNB</w:t>
      </w:r>
      <w:r>
        <w:rPr>
          <w:rFonts w:eastAsiaTheme="minorEastAsia" w:hint="eastAsia"/>
          <w:lang w:eastAsia="zh-CN"/>
        </w:rPr>
        <w:t>.</w:t>
      </w:r>
      <w:r>
        <w:rPr>
          <w:rFonts w:eastAsiaTheme="minorEastAsia"/>
          <w:lang w:eastAsia="zh-CN"/>
        </w:rPr>
        <w:t xml:space="preserve"> </w:t>
      </w:r>
    </w:p>
    <w:p w14:paraId="124F3CEE" w14:textId="77777777" w:rsidR="00863B41" w:rsidRPr="0060005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 xml:space="preserve">11: Agree the procedure in Figure 5 as </w:t>
      </w:r>
      <w:r w:rsidRPr="00600051">
        <w:rPr>
          <w:rFonts w:eastAsiaTheme="minorEastAsia"/>
          <w:b/>
          <w:lang w:eastAsia="zh-CN"/>
        </w:rPr>
        <w:t>baseline</w:t>
      </w:r>
      <w:r>
        <w:rPr>
          <w:rFonts w:eastAsiaTheme="minorEastAsia"/>
          <w:b/>
          <w:lang w:eastAsia="zh-CN"/>
        </w:rPr>
        <w:t xml:space="preserve"> for</w:t>
      </w:r>
      <w:r w:rsidRPr="00600051">
        <w:rPr>
          <w:rFonts w:eastAsiaTheme="minorEastAsia"/>
          <w:b/>
          <w:lang w:eastAsia="zh-CN"/>
        </w:rPr>
        <w:t xml:space="preserve"> multi-path establishment fr</w:t>
      </w:r>
      <w:r>
        <w:rPr>
          <w:rFonts w:eastAsiaTheme="minorEastAsia"/>
          <w:b/>
          <w:lang w:eastAsia="zh-CN"/>
        </w:rPr>
        <w:t>om</w:t>
      </w:r>
      <w:r w:rsidRPr="00600051">
        <w:rPr>
          <w:rFonts w:eastAsiaTheme="minorEastAsia"/>
          <w:b/>
          <w:lang w:eastAsia="zh-CN"/>
        </w:rPr>
        <w:t xml:space="preserve"> </w:t>
      </w:r>
      <w:r>
        <w:rPr>
          <w:rFonts w:eastAsiaTheme="minorEastAsia"/>
          <w:b/>
          <w:lang w:eastAsia="zh-CN"/>
        </w:rPr>
        <w:t>in</w:t>
      </w:r>
      <w:r w:rsidRPr="00600051">
        <w:rPr>
          <w:b/>
          <w:lang w:eastAsia="zh-CN"/>
        </w:rPr>
        <w:t xml:space="preserve">direct path only to </w:t>
      </w:r>
      <w:r w:rsidRPr="00600051">
        <w:rPr>
          <w:rFonts w:hint="eastAsia"/>
          <w:b/>
          <w:lang w:eastAsia="zh-CN"/>
        </w:rPr>
        <w:t>multi-path</w:t>
      </w:r>
      <w:r>
        <w:rPr>
          <w:b/>
          <w:lang w:eastAsia="zh-CN"/>
        </w:rPr>
        <w:t xml:space="preserve"> in scenario 1</w:t>
      </w:r>
      <w:r w:rsidRPr="00600051">
        <w:rPr>
          <w:b/>
          <w:lang w:eastAsia="zh-CN"/>
        </w:rPr>
        <w:t>.</w:t>
      </w:r>
    </w:p>
    <w:p w14:paraId="04E135A1" w14:textId="77777777" w:rsidR="00863B41" w:rsidRDefault="00863B41" w:rsidP="00863B41">
      <w:pPr>
        <w:rPr>
          <w:rFonts w:eastAsia="宋体" w:cs="Times New Roman"/>
          <w:b/>
          <w:kern w:val="2"/>
          <w:sz w:val="21"/>
          <w:szCs w:val="22"/>
          <w:lang w:eastAsia="zh-CN"/>
        </w:rPr>
      </w:pPr>
    </w:p>
    <w:p w14:paraId="4ED319AF" w14:textId="77777777" w:rsidR="00863B41" w:rsidRDefault="00863B41" w:rsidP="00863B41">
      <w:pPr>
        <w:pStyle w:val="30"/>
        <w:ind w:right="200"/>
        <w:rPr>
          <w:rFonts w:eastAsia="宋体" w:hint="eastAsia"/>
          <w:lang w:eastAsia="zh-CN"/>
        </w:rPr>
      </w:pPr>
      <w:r>
        <w:rPr>
          <w:rFonts w:eastAsia="宋体"/>
          <w:lang w:eastAsia="zh-CN"/>
        </w:rPr>
        <w:t xml:space="preserve">2.4.2 </w:t>
      </w:r>
      <w:r w:rsidRPr="00441020">
        <w:rPr>
          <w:rFonts w:eastAsia="宋体" w:hint="eastAsia"/>
          <w:lang w:eastAsia="zh-CN"/>
        </w:rPr>
        <w:t>Multi-path release procedure</w:t>
      </w:r>
      <w:r>
        <w:rPr>
          <w:rFonts w:eastAsia="宋体"/>
          <w:lang w:eastAsia="zh-CN"/>
        </w:rPr>
        <w:t xml:space="preserve"> </w:t>
      </w:r>
    </w:p>
    <w:p w14:paraId="138D3142" w14:textId="77777777" w:rsidR="00863B41" w:rsidRDefault="00863B41" w:rsidP="00863B41">
      <w:pPr>
        <w:rPr>
          <w:rFonts w:eastAsia="宋体" w:cs="Times New Roman"/>
          <w:b/>
          <w:kern w:val="2"/>
          <w:sz w:val="21"/>
          <w:szCs w:val="22"/>
          <w:lang w:eastAsia="zh-CN"/>
        </w:rPr>
      </w:pPr>
      <w:r>
        <w:rPr>
          <w:rFonts w:eastAsia="宋体" w:cs="Times New Roman"/>
          <w:b/>
          <w:kern w:val="2"/>
          <w:sz w:val="21"/>
          <w:szCs w:val="22"/>
          <w:lang w:eastAsia="zh-CN"/>
        </w:rPr>
        <w:t>1. M</w:t>
      </w:r>
      <w:r w:rsidRPr="00C52A65">
        <w:rPr>
          <w:rFonts w:eastAsia="宋体" w:cs="Times New Roman"/>
          <w:b/>
          <w:kern w:val="2"/>
          <w:sz w:val="21"/>
          <w:szCs w:val="22"/>
          <w:lang w:eastAsia="zh-CN"/>
        </w:rPr>
        <w:t>ulti-path -&gt;</w:t>
      </w:r>
      <w:r>
        <w:rPr>
          <w:rFonts w:eastAsia="宋体" w:cs="Times New Roman"/>
          <w:b/>
          <w:kern w:val="2"/>
          <w:sz w:val="21"/>
          <w:szCs w:val="22"/>
          <w:lang w:eastAsia="zh-CN"/>
        </w:rPr>
        <w:t xml:space="preserve"> d</w:t>
      </w:r>
      <w:r w:rsidRPr="00C52A65">
        <w:rPr>
          <w:rFonts w:eastAsia="宋体" w:cs="Times New Roman"/>
          <w:b/>
          <w:kern w:val="2"/>
          <w:sz w:val="21"/>
          <w:szCs w:val="22"/>
          <w:lang w:eastAsia="zh-CN"/>
        </w:rPr>
        <w:t>irect path only</w:t>
      </w:r>
    </w:p>
    <w:p w14:paraId="2AA76CEC" w14:textId="77777777" w:rsidR="00863B41" w:rsidRPr="00137362" w:rsidRDefault="00863B41" w:rsidP="00863B41">
      <w:pPr>
        <w:rPr>
          <w:lang w:eastAsia="zh-CN"/>
        </w:rPr>
      </w:pPr>
    </w:p>
    <w:p w14:paraId="740A5932" w14:textId="77777777" w:rsidR="00863B41" w:rsidRDefault="00863B41" w:rsidP="00863B41">
      <w:pPr>
        <w:rPr>
          <w:rFonts w:eastAsia="宋体" w:cs="Times New Roman"/>
          <w:b/>
          <w:kern w:val="2"/>
          <w:sz w:val="21"/>
          <w:szCs w:val="22"/>
          <w:lang w:eastAsia="zh-CN"/>
        </w:rPr>
      </w:pPr>
      <w:r w:rsidRPr="007702D8">
        <w:rPr>
          <w:noProof/>
          <w:lang w:val="en-US" w:eastAsia="zh-CN"/>
        </w:rPr>
        <w:lastRenderedPageBreak/>
        <mc:AlternateContent>
          <mc:Choice Requires="wpg">
            <w:drawing>
              <wp:anchor distT="0" distB="0" distL="114300" distR="114300" simplePos="0" relativeHeight="251660288" behindDoc="0" locked="0" layoutInCell="1" allowOverlap="1" wp14:anchorId="6667B72A" wp14:editId="33EAB83A">
                <wp:simplePos x="0" y="0"/>
                <wp:positionH relativeFrom="column">
                  <wp:posOffset>816610</wp:posOffset>
                </wp:positionH>
                <wp:positionV relativeFrom="paragraph">
                  <wp:posOffset>37465</wp:posOffset>
                </wp:positionV>
                <wp:extent cx="4403725" cy="2072005"/>
                <wp:effectExtent l="0" t="0" r="15875" b="23495"/>
                <wp:wrapTopAndBottom/>
                <wp:docPr id="766" name="组合 1"/>
                <wp:cNvGraphicFramePr/>
                <a:graphic xmlns:a="http://schemas.openxmlformats.org/drawingml/2006/main">
                  <a:graphicData uri="http://schemas.microsoft.com/office/word/2010/wordprocessingGroup">
                    <wpg:wgp>
                      <wpg:cNvGrpSpPr/>
                      <wpg:grpSpPr>
                        <a:xfrm>
                          <a:off x="0" y="0"/>
                          <a:ext cx="4403725" cy="2072005"/>
                          <a:chOff x="0" y="0"/>
                          <a:chExt cx="4404081" cy="2072010"/>
                        </a:xfrm>
                      </wpg:grpSpPr>
                      <wps:wsp>
                        <wps:cNvPr id="767" name="矩形 767"/>
                        <wps:cNvSpPr/>
                        <wps:spPr bwMode="auto">
                          <a:xfrm>
                            <a:off x="1674310" y="0"/>
                            <a:ext cx="797815" cy="231894"/>
                          </a:xfrm>
                          <a:prstGeom prst="rect">
                            <a:avLst/>
                          </a:prstGeom>
                          <a:noFill/>
                          <a:ln w="12700" cap="flat" cmpd="sng" algn="ctr">
                            <a:solidFill>
                              <a:sysClr val="windowText" lastClr="000000"/>
                            </a:solidFill>
                            <a:prstDash val="solid"/>
                            <a:miter lim="800000"/>
                          </a:ln>
                          <a:effectLst/>
                        </wps:spPr>
                        <wps:txbx>
                          <w:txbxContent>
                            <w:p w14:paraId="613D9667" w14:textId="77777777" w:rsidR="00863B41" w:rsidRPr="007702D8"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 UE</w:t>
                              </w:r>
                            </w:p>
                          </w:txbxContent>
                        </wps:txbx>
                        <wps:bodyPr lIns="0" tIns="0" rIns="0" bIns="0" anchor="ctr" anchorCtr="0"/>
                      </wps:wsp>
                      <wps:wsp>
                        <wps:cNvPr id="768" name="矩形 768"/>
                        <wps:cNvSpPr/>
                        <wps:spPr bwMode="auto">
                          <a:xfrm>
                            <a:off x="3470272" y="0"/>
                            <a:ext cx="794300" cy="231894"/>
                          </a:xfrm>
                          <a:prstGeom prst="rect">
                            <a:avLst/>
                          </a:prstGeom>
                          <a:noFill/>
                          <a:ln w="12700" cap="flat" cmpd="sng" algn="ctr">
                            <a:solidFill>
                              <a:sysClr val="windowText" lastClr="000000"/>
                            </a:solidFill>
                            <a:prstDash val="solid"/>
                            <a:miter lim="800000"/>
                          </a:ln>
                          <a:effectLst/>
                        </wps:spPr>
                        <wps:txbx>
                          <w:txbxContent>
                            <w:p w14:paraId="64236B70"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gNB</w:t>
                              </w:r>
                            </w:p>
                          </w:txbxContent>
                        </wps:txbx>
                        <wps:bodyPr lIns="0" tIns="0" rIns="0" bIns="0" anchor="ctr" anchorCtr="0"/>
                      </wps:wsp>
                      <wps:wsp>
                        <wps:cNvPr id="769" name="直接连接符 769"/>
                        <wps:cNvCnPr>
                          <a:stCxn id="774" idx="2"/>
                        </wps:cNvCnPr>
                        <wps:spPr bwMode="auto">
                          <a:xfrm>
                            <a:off x="400665" y="231893"/>
                            <a:ext cx="0" cy="1836000"/>
                          </a:xfrm>
                          <a:prstGeom prst="line">
                            <a:avLst/>
                          </a:prstGeom>
                          <a:noFill/>
                          <a:ln w="12700" cap="flat" cmpd="sng" algn="ctr">
                            <a:solidFill>
                              <a:sysClr val="windowText" lastClr="000000"/>
                            </a:solidFill>
                            <a:prstDash val="solid"/>
                            <a:miter lim="800000"/>
                          </a:ln>
                          <a:effectLst/>
                        </wps:spPr>
                        <wps:bodyPr/>
                      </wps:wsp>
                      <wps:wsp>
                        <wps:cNvPr id="770" name="直接连接符 770"/>
                        <wps:cNvCnPr/>
                        <wps:spPr bwMode="auto">
                          <a:xfrm>
                            <a:off x="2074975" y="236010"/>
                            <a:ext cx="0" cy="1836000"/>
                          </a:xfrm>
                          <a:prstGeom prst="line">
                            <a:avLst/>
                          </a:prstGeom>
                          <a:noFill/>
                          <a:ln w="12700" cap="flat" cmpd="sng" algn="ctr">
                            <a:solidFill>
                              <a:sysClr val="windowText" lastClr="000000"/>
                            </a:solidFill>
                            <a:prstDash val="solid"/>
                            <a:miter lim="800000"/>
                          </a:ln>
                          <a:effectLst/>
                        </wps:spPr>
                        <wps:bodyPr/>
                      </wps:wsp>
                      <wps:wsp>
                        <wps:cNvPr id="771" name="直接连接符 771"/>
                        <wps:cNvCnPr/>
                        <wps:spPr bwMode="auto">
                          <a:xfrm>
                            <a:off x="3863908" y="236010"/>
                            <a:ext cx="0" cy="1836000"/>
                          </a:xfrm>
                          <a:prstGeom prst="line">
                            <a:avLst/>
                          </a:prstGeom>
                          <a:noFill/>
                          <a:ln w="12700" cap="flat" cmpd="sng" algn="ctr">
                            <a:solidFill>
                              <a:sysClr val="windowText" lastClr="000000"/>
                            </a:solidFill>
                            <a:prstDash val="solid"/>
                            <a:miter lim="800000"/>
                          </a:ln>
                          <a:effectLst/>
                        </wps:spPr>
                        <wps:bodyPr/>
                      </wps:wsp>
                      <wps:wsp>
                        <wps:cNvPr id="772" name="直接箭头连接符 772"/>
                        <wps:cNvCnPr/>
                        <wps:spPr bwMode="auto">
                          <a:xfrm>
                            <a:off x="384450" y="1276244"/>
                            <a:ext cx="3486487" cy="11751"/>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73" name="文本框 195"/>
                        <wps:cNvSpPr txBox="1">
                          <a:spLocks noChangeArrowheads="1"/>
                        </wps:cNvSpPr>
                        <wps:spPr bwMode="auto">
                          <a:xfrm>
                            <a:off x="559268" y="1075643"/>
                            <a:ext cx="141934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11124"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3. RRC reconfiguration</w:t>
                              </w:r>
                            </w:p>
                          </w:txbxContent>
                        </wps:txbx>
                        <wps:bodyPr wrap="square" lIns="0" tIns="0" rIns="0" bIns="0" anchor="ctr" anchorCtr="0">
                          <a:spAutoFit/>
                        </wps:bodyPr>
                      </wps:wsp>
                      <wps:wsp>
                        <wps:cNvPr id="774" name="矩形 774"/>
                        <wps:cNvSpPr/>
                        <wps:spPr bwMode="auto">
                          <a:xfrm>
                            <a:off x="0" y="0"/>
                            <a:ext cx="797815" cy="231894"/>
                          </a:xfrm>
                          <a:prstGeom prst="rect">
                            <a:avLst/>
                          </a:prstGeom>
                          <a:noFill/>
                          <a:ln w="12700" cap="flat" cmpd="sng" algn="ctr">
                            <a:solidFill>
                              <a:sysClr val="windowText" lastClr="000000"/>
                            </a:solidFill>
                            <a:prstDash val="solid"/>
                            <a:miter lim="800000"/>
                          </a:ln>
                          <a:effectLst/>
                        </wps:spPr>
                        <wps:txbx>
                          <w:txbxContent>
                            <w:p w14:paraId="219AC1D7"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remote UE</w:t>
                              </w:r>
                            </w:p>
                          </w:txbxContent>
                        </wps:txbx>
                        <wps:bodyPr lIns="0" tIns="0" rIns="0" bIns="0" anchor="ctr" anchorCtr="0"/>
                      </wps:wsp>
                      <wps:wsp>
                        <wps:cNvPr id="775" name="矩形 775"/>
                        <wps:cNvSpPr/>
                        <wps:spPr bwMode="auto">
                          <a:xfrm>
                            <a:off x="3186253" y="785638"/>
                            <a:ext cx="1217828" cy="35659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7A1519"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2. Decision to release indirect path</w:t>
                              </w:r>
                            </w:p>
                          </w:txbxContent>
                        </wps:txbx>
                        <wps:bodyPr lIns="0" tIns="0" rIns="0" bIns="0" anchor="ctr" anchorCtr="0"/>
                      </wps:wsp>
                      <wps:wsp>
                        <wps:cNvPr id="776" name="直接箭头连接符 776"/>
                        <wps:cNvCnPr/>
                        <wps:spPr bwMode="auto">
                          <a:xfrm>
                            <a:off x="2080467" y="1602408"/>
                            <a:ext cx="179047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77" name="文本框 195"/>
                        <wps:cNvSpPr txBox="1">
                          <a:spLocks noChangeArrowheads="1"/>
                        </wps:cNvSpPr>
                        <wps:spPr bwMode="auto">
                          <a:xfrm>
                            <a:off x="2158063" y="1426443"/>
                            <a:ext cx="1645418"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53D"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4. RRC reconfiguration</w:t>
                              </w:r>
                            </w:p>
                          </w:txbxContent>
                        </wps:txbx>
                        <wps:bodyPr wrap="square" lIns="0" tIns="0" rIns="0" bIns="0" anchor="ctr" anchorCtr="0">
                          <a:spAutoFit/>
                        </wps:bodyPr>
                      </wps:wsp>
                      <wps:wsp>
                        <wps:cNvPr id="778" name="直接箭头连接符 778"/>
                        <wps:cNvCnPr/>
                        <wps:spPr bwMode="auto">
                          <a:xfrm>
                            <a:off x="384450" y="1874817"/>
                            <a:ext cx="1701068" cy="2394"/>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79" name="文本框 195"/>
                        <wps:cNvSpPr txBox="1">
                          <a:spLocks noChangeArrowheads="1"/>
                        </wps:cNvSpPr>
                        <wps:spPr bwMode="auto">
                          <a:xfrm>
                            <a:off x="21463" y="1683581"/>
                            <a:ext cx="2450663"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51DF2"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5. PC5 connection release</w:t>
                              </w:r>
                            </w:p>
                          </w:txbxContent>
                        </wps:txbx>
                        <wps:bodyPr wrap="square" lIns="0" tIns="0" rIns="0" bIns="0" anchor="ctr" anchorCtr="0">
                          <a:spAutoFit/>
                        </wps:bodyPr>
                      </wps:wsp>
                      <wps:wsp>
                        <wps:cNvPr id="780" name="矩形 780"/>
                        <wps:cNvSpPr/>
                        <wps:spPr bwMode="auto">
                          <a:xfrm>
                            <a:off x="11684" y="378650"/>
                            <a:ext cx="4290533" cy="2291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01F0E2"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1. Measurement report triggering when SL RSRP &lt; threshold</w:t>
                              </w:r>
                            </w:p>
                          </w:txbxContent>
                        </wps:txbx>
                        <wps:bodyPr lIns="0" tIns="0" rIns="0" bIns="0" anchor="ctr" anchorCtr="0"/>
                      </wps:wsp>
                    </wpg:wgp>
                  </a:graphicData>
                </a:graphic>
              </wp:anchor>
            </w:drawing>
          </mc:Choice>
          <mc:Fallback>
            <w:pict>
              <v:group w14:anchorId="6667B72A" id="组合 1" o:spid="_x0000_s1286" style="position:absolute;margin-left:64.3pt;margin-top:2.95pt;width:346.75pt;height:163.15pt;z-index:251660288;mso-position-horizontal-relative:text;mso-position-vertical-relative:text" coordsize="44040,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">
                <v:rect id="矩形 767" o:spid="_x0000_s1287" style="position:absolute;left:16743;width:7978;height:2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R2cIA&#10;AADcAAAADwAAAGRycy9kb3ducmV2LnhtbESPT4vCMBTE7wt+h/CEva2psv6hGkUUQbzZXe+P5tkG&#10;m5fSpLX66c3CgsdhZn7DrDa9rURHjTeOFYxHCQji3GnDhYLfn8PXAoQPyBorx6TgQR4268HHClPt&#10;7nymLguFiBD2KSooQ6hTKX1ekkU/cjVx9K6usRiibAqpG7xHuK3kJElm0qLhuFBiTbuS8lvWWgXm&#10;8jjcplXk7Kf7k3y2xrbfmVKfw367BBGoD+/wf/uoFcxnc/g7E4+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lFHZwgAAANwAAAAPAAAAAAAAAAAAAAAAAJgCAABkcnMvZG93&#10;bnJldi54bWxQSwUGAAAAAAQABAD1AAAAhwMAAAAA&#10;" filled="f" strokecolor="windowText" strokeweight="1pt">
                  <v:textbox inset="0,0,0,0">
                    <w:txbxContent>
                      <w:p w14:paraId="613D9667" w14:textId="77777777" w:rsidR="00863B41" w:rsidRPr="007702D8"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 UE</w:t>
                        </w:r>
                      </w:p>
                    </w:txbxContent>
                  </v:textbox>
                </v:rect>
                <v:rect id="矩形 768" o:spid="_x0000_s1288" style="position:absolute;left:34702;width:7943;height:2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Fq8IA&#10;AADcAAAADwAAAGRycy9kb3ducmV2LnhtbESPwWrCQBCG70LfYZlCb7qpqC2pq4giiLdGex+y02Qx&#10;OxuyG419eucg9Dj8838z33I9+EZdqYsusIH3SQaKuAzWcWXgfNqPP0HFhGyxCUwG7hRhvXoZLTG3&#10;4cbfdC1SpQTCMUcDdUptrnUsa/IYJ6Elluw3dB6TjF2lbYc3gftGT7NsoT06lgs1trStqbwUvTfg&#10;fu77y7wRzm6+O+q/3vl+Vhjz9jpsvkAlGtL/8rN9sAY+FvKtyIgI6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C8WrwgAAANwAAAAPAAAAAAAAAAAAAAAAAJgCAABkcnMvZG93&#10;bnJldi54bWxQSwUGAAAAAAQABAD1AAAAhwMAAAAA&#10;" filled="f" strokecolor="windowText" strokeweight="1pt">
                  <v:textbox inset="0,0,0,0">
                    <w:txbxContent>
                      <w:p w14:paraId="64236B70"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gNB</w:t>
                        </w:r>
                      </w:p>
                    </w:txbxContent>
                  </v:textbox>
                </v:rect>
                <v:line id="直接连接符 769" o:spid="_x0000_s1289" style="position:absolute;visibility:visible;mso-wrap-style:square" from="4006,2318" to="4006,20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UMeMQAAADcAAAADwAAAGRycy9kb3ducmV2LnhtbESPwW7CMBBE75X4B2srcSsOPVBIcaIK&#10;FYkLh4aW8yreJoF4bdkmCX9fV6rU42hm3mi25WR6MZAPnWUFy0UGgri2uuNGwedp/7QGESKyxt4y&#10;KbhTgLKYPWwx13bkDxqq2IgE4ZCjgjZGl0sZ6pYMhoV1xMn7tt5gTNI3UnscE9z08jnLVtJgx2mh&#10;RUe7luprdTMKKpbHzdI167OnYQyTO32d3y9KzR+nt1cQkab4H/5rH7SCl9UGfs+kIy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Qx4xAAAANwAAAAPAAAAAAAAAAAA&#10;AAAAAKECAABkcnMvZG93bnJldi54bWxQSwUGAAAAAAQABAD5AAAAkgMAAAAA&#10;" strokecolor="windowText" strokeweight="1pt">
                  <v:stroke joinstyle="miter"/>
                </v:line>
                <v:line id="直接连接符 770" o:spid="_x0000_s1290" style="position:absolute;visibility:visible;mso-wrap-style:square" from="20749,2360" to="20749,20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YzOMAAAADcAAAADwAAAGRycy9kb3ducmV2LnhtbERPu27CMBTdkfoP1q3UjTgwFJpiEKpa&#10;qUsHwmO+ii9JIL62bJOkf48HJMaj815tRtOJnnxoLSuYZTkI4srqlmsFh/3PdAkiRGSNnWVS8E8B&#10;NuuXyQoLbQfeUV/GWqQQDgUqaGJ0hZShashgyKwjTtzZeoMxQV9L7XFI4aaT8zx/lwZbTg0NOvpq&#10;qLqWN6OgZPn3MXP18uSpH8Lo9sfT90Wpt9dx+wki0hif4of7VytYLNL8dCYdAbm+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WMzjAAAAA3AAAAA8AAAAAAAAAAAAAAAAA&#10;oQIAAGRycy9kb3ducmV2LnhtbFBLBQYAAAAABAAEAPkAAACOAwAAAAA=&#10;" strokecolor="windowText" strokeweight="1pt">
                  <v:stroke joinstyle="miter"/>
                </v:line>
                <v:line id="直接连接符 771" o:spid="_x0000_s1291" style="position:absolute;visibility:visible;mso-wrap-style:square" from="38639,2360" to="38639,20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qWo8MAAADcAAAADwAAAGRycy9kb3ducmV2LnhtbESPS2vDMBCE74X8B7GB3hrZPeThRgkh&#10;tJBLDnUe58Xa2m6tlZBU2/33USGQ4zAz3zDr7Wg60ZMPrWUF+SwDQVxZ3XKt4Hz6eFmCCBFZY2eZ&#10;FPxRgO1m8rTGQtuBP6kvYy0ShEOBCpoYXSFlqBoyGGbWESfvy3qDMUlfS+1xSHDTydcsm0uDLaeF&#10;Bh3tG6p+yl+joGR5XOWuXl499UMY3elyff9W6nk67t5ARBrjI3xvH7SCxSKH/zPpCM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alqPDAAAA3AAAAA8AAAAAAAAAAAAA&#10;AAAAoQIAAGRycy9kb3ducmV2LnhtbFBLBQYAAAAABAAEAPkAAACRAwAAAAA=&#10;" strokecolor="windowText" strokeweight="1pt">
                  <v:stroke joinstyle="miter"/>
                </v:line>
                <v:shape id="直接箭头连接符 772" o:spid="_x0000_s1292" type="#_x0000_t32" style="position:absolute;left:3844;top:12762;width:34865;height:1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WkO8QAAADcAAAADwAAAGRycy9kb3ducmV2LnhtbESPQWsCMRSE74L/IbyCN83Wg5atUVRo&#10;WQ9FqkI9PjbP3eDmJWziuv77Rij0OMzMN8xi1dtGdNQG41jB6yQDQVw6bbhScDp+jN9AhIissXFM&#10;Ch4UYLUcDhaYa3fnb+oOsRIJwiFHBXWMPpcylDVZDBPniZN3ca3FmGRbSd3iPcFtI6dZNpMWDaeF&#10;Gj1tayqvh5tVsDOffl2Y66XYULf/mv14fW68UqOXfv0OIlIf/8N/7UIrmM+n8DyTj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paQ7xAAAANwAAAAPAAAAAAAAAAAA&#10;AAAAAKECAABkcnMvZG93bnJldi54bWxQSwUGAAAAAAQABAD5AAAAkgMAAAAA&#10;" strokecolor="windowText" strokeweight="1pt">
                  <v:stroke startarrow="block" endarrow="block" joinstyle="miter"/>
                </v:shape>
                <v:shape id="文本框 195" o:spid="_x0000_s1293" type="#_x0000_t202" style="position:absolute;left:5592;top:10756;width:14194;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NRCMQA&#10;AADcAAAADwAAAGRycy9kb3ducmV2LnhtbESPQWsCMRSE7wX/Q3iFXopmbbHKahQtFDzqVgVvj81z&#10;d+nmJWzSuP57Uyh4HGbmG2ax6k0rInW+saxgPMpAEJdWN1wpOHx/DWcgfEDW2FomBTfysFoOnhaY&#10;a3vlPcUiVCJB2OeooA7B5VL6siaDfmQdcfIutjMYkuwqqTu8Jrhp5VuWfUiDDaeFGh191lT+FL9G&#10;wet6c77FoCdS77bsTkU8unFU6uW5X89BBOrDI/zf3moF0+k7/J1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DUQjEAAAA3AAAAA8AAAAAAAAAAAAAAAAAmAIAAGRycy9k&#10;b3ducmV2LnhtbFBLBQYAAAAABAAEAPUAAACJAwAAAAA=&#10;" filled="f" stroked="f">
                  <v:textbox style="mso-fit-shape-to-text:t" inset="0,0,0,0">
                    <w:txbxContent>
                      <w:p w14:paraId="77E11124"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3. RRC reconfiguration</w:t>
                        </w:r>
                      </w:p>
                    </w:txbxContent>
                  </v:textbox>
                </v:shape>
                <v:rect id="矩形 774" o:spid="_x0000_s1294" style="position:absolute;width:7978;height:2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9Zc8IA&#10;AADcAAAADwAAAGRycy9kb3ducmV2LnhtbESPT4vCMBTE78J+h/AWvGm64j+6RlkUYfFm1fujedsG&#10;m5fSpLX66TeC4HGYmd8wq01vK9FR441jBV/jBARx7rThQsH5tB8tQfiArLFyTAru5GGz/hisMNXu&#10;xkfqslCICGGfooIyhDqV0uclWfRjVxNH7881FkOUTSF1g7cIt5WcJMlcWjQcF0qsaVtSfs1aq8Bc&#10;7vvrrIqc3Wx3kI/W2HaaKTX87H++QQTqwzv8av9qBYvFFJ5n4h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1lzwgAAANwAAAAPAAAAAAAAAAAAAAAAAJgCAABkcnMvZG93&#10;bnJldi54bWxQSwUGAAAAAAQABAD1AAAAhwMAAAAA&#10;" filled="f" strokecolor="windowText" strokeweight="1pt">
                  <v:textbox inset="0,0,0,0">
                    <w:txbxContent>
                      <w:p w14:paraId="219AC1D7"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remote UE</w:t>
                        </w:r>
                      </w:p>
                    </w:txbxContent>
                  </v:textbox>
                </v:rect>
                <v:rect id="矩形 775" o:spid="_x0000_s1295" style="position:absolute;left:31862;top:7856;width:12178;height:3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Ax8YA&#10;AADcAAAADwAAAGRycy9kb3ducmV2LnhtbESP0WrCQBRE3wv+w3ILfaubFDQSs5FiEfrSlkY/4Jq9&#10;ZoPZu2l21ejXdwsFH4eZOcMUq9F24kyDbx0rSKcJCOLa6ZYbBbvt5nkBwgdkjZ1jUnAlD6ty8lBg&#10;rt2Fv+lchUZECPscFZgQ+lxKXxuy6KeuJ47ewQ0WQ5RDI/WAlwi3nXxJkrm02HJcMNjT2lB9rE5W&#10;wT77/Ek/xkov0tPXJuxnbzcz3yr19Di+LkEEGsM9/N9+1wqybAZ/Z+IRk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8Ax8YAAADcAAAADwAAAAAAAAAAAAAAAACYAgAAZHJz&#10;L2Rvd25yZXYueG1sUEsFBgAAAAAEAAQA9QAAAIsDAAAAAA==&#10;" fillcolor="window" strokecolor="windowText" strokeweight="1pt">
                  <v:textbox inset="0,0,0,0">
                    <w:txbxContent>
                      <w:p w14:paraId="497A1519"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2. Decision to release indirect path</w:t>
                        </w:r>
                      </w:p>
                    </w:txbxContent>
                  </v:textbox>
                </v:rect>
                <v:shape id="直接箭头连接符 776" o:spid="_x0000_s1296" type="#_x0000_t32" style="position:absolute;left:20804;top:16024;width:179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6iOMQAAADcAAAADwAAAGRycy9kb3ducmV2LnhtbESPQWsCMRSE7wX/Q3hCbzVbD6tsjWIF&#10;ZXuQohba42Pz3A1uXsImXbf/3hQEj8PMfMMsVoNtRU9dMI4VvE4yEMSV04ZrBV+n7cscRIjIGlvH&#10;pOCPAqyWo6cFFtpd+UD9MdYiQTgUqKCJ0RdShqohi2HiPHHyzq6zGJPsaqk7vCa4beU0y3Jp0XBa&#10;aNDTpqHqcvy1Cj7Mzq9LczmX79R/7vNvr39ar9TzeFi/gYg0xEf43i61gtksh/8z6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nqI4xAAAANwAAAAPAAAAAAAAAAAA&#10;AAAAAKECAABkcnMvZG93bnJldi54bWxQSwUGAAAAAAQABAD5AAAAkgMAAAAA&#10;" strokecolor="windowText" strokeweight="1pt">
                  <v:stroke startarrow="block" endarrow="block" joinstyle="miter"/>
                </v:shape>
                <v:shape id="文本框 195" o:spid="_x0000_s1297" type="#_x0000_t202" style="position:absolute;left:21580;top:14264;width:16454;height:1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C8QA&#10;AADcAAAADwAAAGRycy9kb3ducmV2LnhtbESPQWvCQBSE7wX/w/KEXorZWNBI6iq2UPBY0yr09si+&#10;JqHZt0t2u8Z/3xUEj8PMfMOst6PpRaTBd5YVzLMcBHFtdceNgq/P99kKhA/IGnvLpOBCHrabycMa&#10;S23PfKBYhUYkCPsSFbQhuFJKX7dk0GfWESfvxw4GQ5JDI/WA5wQ3vXzO86U02HFaaNHRW0v1b/Vn&#10;FDztXr8vMeiF1B97dqcqHt08KvU4HXcvIAKN4R6+tfdaQVEUcD2Tj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4VwvEAAAA3AAAAA8AAAAAAAAAAAAAAAAAmAIAAGRycy9k&#10;b3ducmV2LnhtbFBLBQYAAAAABAAEAPUAAACJAwAAAAA=&#10;" filled="f" stroked="f">
                  <v:textbox style="mso-fit-shape-to-text:t" inset="0,0,0,0">
                    <w:txbxContent>
                      <w:p w14:paraId="66D7A53D"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4. RRC reconfiguration</w:t>
                        </w:r>
                      </w:p>
                    </w:txbxContent>
                  </v:textbox>
                </v:shape>
                <v:shape id="直接箭头连接符 778" o:spid="_x0000_s1298" type="#_x0000_t32" style="position:absolute;left:3844;top:18748;width:17011;height: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2T0cIAAADcAAAADwAAAGRycy9kb3ducmV2LnhtbERPz2vCMBS+D/wfwht4m+l20FGNxQmT&#10;ehhjVXDHR/NsQ5uX0MTa/ffLYbDjx/d7U0y2FyMNwThW8LzIQBDXThtuFJxP70+vIEJE1tg7JgU/&#10;FKDYzh42mGt35y8aq9iIFMIhRwVtjD6XMtQtWQwL54kTd3WDxZjg0Eg94D2F216+ZNlSWjScGlr0&#10;tG+p7qqbVXA0B78rTXct32j8/FhevP7uvVLzx2m3BhFpiv/iP3epFaxWaW06k46A3P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2T0cIAAADcAAAADwAAAAAAAAAAAAAA&#10;AAChAgAAZHJzL2Rvd25yZXYueG1sUEsFBgAAAAAEAAQA+QAAAJADAAAAAA==&#10;" strokecolor="windowText" strokeweight="1pt">
                  <v:stroke startarrow="block" endarrow="block" joinstyle="miter"/>
                </v:shape>
                <v:shape id="文本框 195" o:spid="_x0000_s1299" type="#_x0000_t202" style="position:absolute;left:214;top:16835;width:24507;height:1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m4sUA&#10;AADcAAAADwAAAGRycy9kb3ducmV2LnhtbESPS2vDMBCE74X+B7GFXkoip9A83CghLRRyTJwH5LZY&#10;W9vUWglLVZx/HwUCOQ4z8w0zX/amFZE631hWMBpmIIhLqxuuFOx3P4MpCB+QNbaWScGFPCwXz09z&#10;zLU985ZiESqRIOxzVFCH4HIpfVmTQT+0jjh5v7YzGJLsKqk7PCe4aeV7lo2lwYbTQo2Ovmsq/4p/&#10;o+Bt9XW6xKA/pN6s2R2LeHCjqNTrS7/6BBGoD4/wvb3WCiaTGdzOp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2bixQAAANwAAAAPAAAAAAAAAAAAAAAAAJgCAABkcnMv&#10;ZG93bnJldi54bWxQSwUGAAAAAAQABAD1AAAAigMAAAAA&#10;" filled="f" stroked="f">
                  <v:textbox style="mso-fit-shape-to-text:t" inset="0,0,0,0">
                    <w:txbxContent>
                      <w:p w14:paraId="45751DF2"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5. PC5 connection release</w:t>
                        </w:r>
                      </w:p>
                    </w:txbxContent>
                  </v:textbox>
                </v:shape>
                <v:rect id="矩形 780" o:spid="_x0000_s1300" style="position:absolute;left:116;top:3786;width:42906;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TeMIA&#10;AADcAAAADwAAAGRycy9kb3ducmV2LnhtbERP3WrCMBS+F/YO4Qx2p2kHaumaijgEb7Zh9QGOzVlT&#10;bE5qE7Xb0y8XAy8/vv9iNdpO3GjwrWMF6SwBQVw73XKj4HjYTjMQPiBr7ByTgh/ysCqfJgXm2t15&#10;T7cqNCKGsM9RgQmhz6X0tSGLfuZ64sh9u8FiiHBopB7wHsNtJ1+TZCEtthwbDPa0MVSfq6tVcFp+&#10;XtKPsdJZev3ahtP8/dcsDkq9PI/rNxCBxvAQ/7t3WsEyi/PjmXg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DdN4wgAAANwAAAAPAAAAAAAAAAAAAAAAAJgCAABkcnMvZG93&#10;bnJldi54bWxQSwUGAAAAAAQABAD1AAAAhwMAAAAA&#10;" fillcolor="window" strokecolor="windowText" strokeweight="1pt">
                  <v:textbox inset="0,0,0,0">
                    <w:txbxContent>
                      <w:p w14:paraId="6B01F0E2" w14:textId="77777777" w:rsidR="00863B41" w:rsidRPr="007702D8" w:rsidRDefault="00863B41" w:rsidP="00863B41">
                        <w:pPr>
                          <w:pStyle w:val="aff2"/>
                          <w:spacing w:after="0"/>
                          <w:jc w:val="center"/>
                          <w:rPr>
                            <w:sz w:val="20"/>
                            <w:szCs w:val="20"/>
                          </w:rPr>
                        </w:pPr>
                        <w:r w:rsidRPr="007702D8">
                          <w:rPr>
                            <w:rFonts w:asciiTheme="minorHAnsi" w:hAnsi="Calibri" w:cstheme="minorBidi"/>
                            <w:color w:val="000000" w:themeColor="text1"/>
                            <w:kern w:val="24"/>
                            <w:sz w:val="20"/>
                            <w:szCs w:val="20"/>
                          </w:rPr>
                          <w:t>1. Measurement report triggering when SL RSRP &lt; threshold</w:t>
                        </w:r>
                      </w:p>
                    </w:txbxContent>
                  </v:textbox>
                </v:rect>
                <w10:wrap type="topAndBottom"/>
              </v:group>
            </w:pict>
          </mc:Fallback>
        </mc:AlternateContent>
      </w:r>
    </w:p>
    <w:p w14:paraId="4C0CCD99" w14:textId="77777777" w:rsidR="00863B41" w:rsidRDefault="00863B41" w:rsidP="00863B41">
      <w:pPr>
        <w:jc w:val="center"/>
        <w:rPr>
          <w:lang w:eastAsia="zh-CN"/>
        </w:rPr>
      </w:pPr>
      <w:r>
        <w:rPr>
          <w:lang w:eastAsia="zh-CN"/>
        </w:rPr>
        <w:t xml:space="preserve">Figure 6. Multi-path release i.e. from </w:t>
      </w:r>
      <w:r w:rsidRPr="00194F6C">
        <w:rPr>
          <w:rFonts w:hint="eastAsia"/>
          <w:lang w:eastAsia="zh-CN"/>
        </w:rPr>
        <w:t>multi-path</w:t>
      </w:r>
      <w:r>
        <w:rPr>
          <w:lang w:eastAsia="zh-CN"/>
        </w:rPr>
        <w:t xml:space="preserve"> to direct path only</w:t>
      </w:r>
    </w:p>
    <w:p w14:paraId="223838EE" w14:textId="77777777" w:rsidR="00863B41" w:rsidRDefault="00863B41" w:rsidP="00863B41">
      <w:pPr>
        <w:jc w:val="center"/>
        <w:rPr>
          <w:lang w:eastAsia="zh-CN"/>
        </w:rPr>
      </w:pPr>
    </w:p>
    <w:p w14:paraId="61ECCDD6" w14:textId="77777777" w:rsidR="00863B41" w:rsidRPr="00A03A95" w:rsidRDefault="00863B41" w:rsidP="00863B41">
      <w:pPr>
        <w:autoSpaceDE w:val="0"/>
        <w:autoSpaceDN w:val="0"/>
        <w:snapToGrid w:val="0"/>
        <w:spacing w:after="0" w:line="360" w:lineRule="auto"/>
        <w:rPr>
          <w:rFonts w:eastAsia="宋体" w:cs="Times New Roman"/>
          <w:b/>
          <w:kern w:val="2"/>
          <w:sz w:val="21"/>
          <w:szCs w:val="22"/>
          <w:lang w:eastAsia="zh-CN"/>
        </w:rPr>
      </w:pPr>
      <w:r>
        <w:rPr>
          <w:lang w:eastAsia="zh-CN"/>
        </w:rPr>
        <w:t>As shown in Figure 6, gNB can configure to release the relaying path if the indirect path condition deteriorates</w:t>
      </w:r>
      <w:r>
        <w:rPr>
          <w:rFonts w:eastAsiaTheme="minorEastAsia"/>
          <w:lang w:eastAsia="zh-CN"/>
        </w:rPr>
        <w:t>, for example</w:t>
      </w:r>
      <w:r>
        <w:rPr>
          <w:rFonts w:eastAsiaTheme="minorEastAsia" w:hint="eastAsia"/>
          <w:lang w:eastAsia="zh-CN"/>
        </w:rPr>
        <w:t>,</w:t>
      </w:r>
      <w:r>
        <w:rPr>
          <w:rFonts w:eastAsiaTheme="minorEastAsia"/>
          <w:lang w:eastAsia="zh-CN"/>
        </w:rPr>
        <w:t xml:space="preserve"> </w:t>
      </w:r>
      <w:r w:rsidRPr="00951346">
        <w:rPr>
          <w:lang w:eastAsia="zh-CN"/>
        </w:rPr>
        <w:t xml:space="preserve">the sidelink connection between </w:t>
      </w:r>
      <w:r>
        <w:rPr>
          <w:lang w:eastAsia="zh-CN"/>
        </w:rPr>
        <w:t>remote UE</w:t>
      </w:r>
      <w:r w:rsidRPr="00951346">
        <w:rPr>
          <w:lang w:eastAsia="zh-CN"/>
        </w:rPr>
        <w:t xml:space="preserve"> and </w:t>
      </w:r>
      <w:r>
        <w:rPr>
          <w:lang w:eastAsia="zh-CN"/>
        </w:rPr>
        <w:t>relay UE</w:t>
      </w:r>
      <w:r w:rsidRPr="00951346">
        <w:rPr>
          <w:lang w:eastAsia="zh-CN"/>
        </w:rPr>
        <w:t xml:space="preserve"> becomes worse</w:t>
      </w:r>
      <w:r>
        <w:rPr>
          <w:lang w:eastAsia="zh-CN"/>
        </w:rPr>
        <w:t>.</w:t>
      </w:r>
    </w:p>
    <w:p w14:paraId="54A1809A" w14:textId="77777777" w:rsidR="00863B41" w:rsidRDefault="00863B41" w:rsidP="00863B41">
      <w:pPr>
        <w:autoSpaceDE w:val="0"/>
        <w:autoSpaceDN w:val="0"/>
        <w:snapToGrid w:val="0"/>
        <w:spacing w:after="0" w:line="360" w:lineRule="auto"/>
        <w:rPr>
          <w:rFonts w:cs="Times New Roman"/>
        </w:rPr>
      </w:pPr>
      <w:r>
        <w:rPr>
          <w:rFonts w:cs="Times New Roman"/>
        </w:rPr>
        <w:t>Step 1: Measurement report is triggered when the SL RSRP becomes lower than a threshold.</w:t>
      </w:r>
    </w:p>
    <w:p w14:paraId="52CF896F" w14:textId="77777777" w:rsidR="00863B41" w:rsidRDefault="00863B41" w:rsidP="00863B41">
      <w:pPr>
        <w:autoSpaceDE w:val="0"/>
        <w:autoSpaceDN w:val="0"/>
        <w:snapToGrid w:val="0"/>
        <w:spacing w:after="0" w:line="360" w:lineRule="auto"/>
        <w:rPr>
          <w:rFonts w:cs="Times New Roman"/>
        </w:rPr>
      </w:pPr>
      <w:r>
        <w:rPr>
          <w:rFonts w:cs="Times New Roman"/>
        </w:rPr>
        <w:t xml:space="preserve">Step 2: gNB decides to release the indirect path. </w:t>
      </w:r>
    </w:p>
    <w:p w14:paraId="7ED839F7" w14:textId="77777777" w:rsidR="00863B41" w:rsidRDefault="00863B41" w:rsidP="00863B41">
      <w:pPr>
        <w:autoSpaceDE w:val="0"/>
        <w:autoSpaceDN w:val="0"/>
        <w:snapToGrid w:val="0"/>
        <w:rPr>
          <w:rFonts w:cs="Times New Roman"/>
        </w:rPr>
      </w:pPr>
      <w:r>
        <w:rPr>
          <w:rFonts w:cs="Times New Roman"/>
        </w:rPr>
        <w:t xml:space="preserve">Step 3: gNB sends the RRC Reconfigure message to remote UE to release the indirect path, which can include </w:t>
      </w:r>
      <w:r w:rsidRPr="00122886">
        <w:rPr>
          <w:rFonts w:cs="Times New Roman" w:hint="eastAsia"/>
        </w:rPr>
        <w:t>the</w:t>
      </w:r>
      <w:r>
        <w:rPr>
          <w:rFonts w:cs="Times New Roman"/>
        </w:rPr>
        <w:t xml:space="preserve"> PC5 SRAP configuration release and E2E bearer reconfiguration.</w:t>
      </w:r>
    </w:p>
    <w:p w14:paraId="4834C658" w14:textId="77777777" w:rsidR="00863B41" w:rsidRDefault="00863B41" w:rsidP="00863B41">
      <w:pPr>
        <w:autoSpaceDE w:val="0"/>
        <w:autoSpaceDN w:val="0"/>
        <w:snapToGrid w:val="0"/>
        <w:rPr>
          <w:rFonts w:cs="Times New Roman"/>
        </w:rPr>
      </w:pPr>
      <w:r>
        <w:rPr>
          <w:rFonts w:cs="Times New Roman"/>
        </w:rPr>
        <w:t>Setp 4: gNB sends the RRC Reconfigure message to relay UE to release the remote UE-related configuration including SRAP configuration and Uu Relay RLC channel specific to the remote UE if any.</w:t>
      </w:r>
    </w:p>
    <w:p w14:paraId="2BAA0380" w14:textId="77777777" w:rsidR="00863B41" w:rsidRDefault="00863B41" w:rsidP="00863B41">
      <w:pPr>
        <w:autoSpaceDE w:val="0"/>
        <w:autoSpaceDN w:val="0"/>
        <w:snapToGrid w:val="0"/>
        <w:rPr>
          <w:rFonts w:asciiTheme="minorEastAsia" w:eastAsiaTheme="minorEastAsia" w:hAnsiTheme="minorEastAsia" w:cs="Times New Roman"/>
          <w:lang w:eastAsia="zh-CN"/>
        </w:rPr>
      </w:pPr>
      <w:r>
        <w:rPr>
          <w:rFonts w:cs="Times New Roman"/>
        </w:rPr>
        <w:t>Step 5: remote UE or relay UE triggers PC5-S signal to release PC5 connection</w:t>
      </w:r>
      <w:r>
        <w:rPr>
          <w:rFonts w:asciiTheme="minorEastAsia" w:eastAsiaTheme="minorEastAsia" w:hAnsiTheme="minorEastAsia" w:cs="Times New Roman" w:hint="eastAsia"/>
          <w:lang w:eastAsia="zh-CN"/>
        </w:rPr>
        <w:t>.</w:t>
      </w:r>
    </w:p>
    <w:p w14:paraId="3454FDB2" w14:textId="77777777" w:rsidR="00863B41" w:rsidRPr="0060005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12</w:t>
      </w:r>
      <w:r w:rsidRPr="00600051">
        <w:rPr>
          <w:rFonts w:eastAsiaTheme="minorEastAsia"/>
          <w:b/>
          <w:lang w:eastAsia="zh-CN"/>
        </w:rPr>
        <w:t xml:space="preserve">: Agree the </w:t>
      </w:r>
      <w:r>
        <w:rPr>
          <w:rFonts w:eastAsiaTheme="minorEastAsia"/>
          <w:b/>
          <w:lang w:eastAsia="zh-CN"/>
        </w:rPr>
        <w:t xml:space="preserve">procedure in Figure 6 as </w:t>
      </w:r>
      <w:r w:rsidRPr="00600051">
        <w:rPr>
          <w:rFonts w:eastAsiaTheme="minorEastAsia"/>
          <w:b/>
          <w:lang w:eastAsia="zh-CN"/>
        </w:rPr>
        <w:t>baseline</w:t>
      </w:r>
      <w:r>
        <w:rPr>
          <w:rFonts w:eastAsiaTheme="minorEastAsia"/>
          <w:b/>
          <w:lang w:eastAsia="zh-CN"/>
        </w:rPr>
        <w:t xml:space="preserve"> for</w:t>
      </w:r>
      <w:r w:rsidRPr="00600051">
        <w:rPr>
          <w:rFonts w:eastAsiaTheme="minorEastAsia"/>
          <w:b/>
          <w:lang w:eastAsia="zh-CN"/>
        </w:rPr>
        <w:t xml:space="preserve"> multi-path </w:t>
      </w:r>
      <w:r>
        <w:rPr>
          <w:rFonts w:eastAsiaTheme="minorEastAsia"/>
          <w:b/>
          <w:lang w:eastAsia="zh-CN"/>
        </w:rPr>
        <w:t>release</w:t>
      </w:r>
      <w:r w:rsidRPr="00600051">
        <w:rPr>
          <w:rFonts w:eastAsiaTheme="minorEastAsia"/>
          <w:b/>
          <w:lang w:eastAsia="zh-CN"/>
        </w:rPr>
        <w:t xml:space="preserve"> </w:t>
      </w:r>
      <w:r>
        <w:rPr>
          <w:rFonts w:eastAsiaTheme="minorEastAsia"/>
          <w:b/>
          <w:lang w:eastAsia="zh-CN"/>
        </w:rPr>
        <w:t xml:space="preserve">to direct path only </w:t>
      </w:r>
      <w:r>
        <w:rPr>
          <w:b/>
          <w:lang w:eastAsia="zh-CN"/>
        </w:rPr>
        <w:t>in scenario 1</w:t>
      </w:r>
      <w:r w:rsidRPr="00600051">
        <w:rPr>
          <w:b/>
          <w:lang w:eastAsia="zh-CN"/>
        </w:rPr>
        <w:t>.</w:t>
      </w:r>
    </w:p>
    <w:p w14:paraId="3B957858" w14:textId="77777777" w:rsidR="00863B41" w:rsidRDefault="00863B41" w:rsidP="00863B41">
      <w:pPr>
        <w:autoSpaceDE w:val="0"/>
        <w:autoSpaceDN w:val="0"/>
        <w:snapToGrid w:val="0"/>
        <w:rPr>
          <w:rFonts w:cs="Times New Roman"/>
        </w:rPr>
      </w:pPr>
    </w:p>
    <w:p w14:paraId="7036AA46" w14:textId="77777777" w:rsidR="00863B41" w:rsidRDefault="00863B41" w:rsidP="00863B41">
      <w:pPr>
        <w:rPr>
          <w:rFonts w:eastAsia="宋体" w:cs="Times New Roman"/>
          <w:b/>
          <w:kern w:val="2"/>
          <w:sz w:val="21"/>
          <w:szCs w:val="22"/>
          <w:lang w:eastAsia="zh-CN"/>
        </w:rPr>
      </w:pPr>
      <w:r>
        <w:rPr>
          <w:rFonts w:eastAsia="宋体" w:cs="Times New Roman"/>
          <w:b/>
          <w:kern w:val="2"/>
          <w:sz w:val="21"/>
          <w:szCs w:val="22"/>
          <w:lang w:eastAsia="zh-CN"/>
        </w:rPr>
        <w:t>2. M</w:t>
      </w:r>
      <w:r w:rsidRPr="00C52A65">
        <w:rPr>
          <w:rFonts w:eastAsia="宋体" w:cs="Times New Roman"/>
          <w:b/>
          <w:kern w:val="2"/>
          <w:sz w:val="21"/>
          <w:szCs w:val="22"/>
          <w:lang w:eastAsia="zh-CN"/>
        </w:rPr>
        <w:t>ulti-path -&gt;</w:t>
      </w:r>
      <w:r>
        <w:rPr>
          <w:rFonts w:eastAsia="宋体" w:cs="Times New Roman"/>
          <w:b/>
          <w:kern w:val="2"/>
          <w:sz w:val="21"/>
          <w:szCs w:val="22"/>
          <w:lang w:eastAsia="zh-CN"/>
        </w:rPr>
        <w:t xml:space="preserve"> ind</w:t>
      </w:r>
      <w:r w:rsidRPr="00C52A65">
        <w:rPr>
          <w:rFonts w:eastAsia="宋体" w:cs="Times New Roman"/>
          <w:b/>
          <w:kern w:val="2"/>
          <w:sz w:val="21"/>
          <w:szCs w:val="22"/>
          <w:lang w:eastAsia="zh-CN"/>
        </w:rPr>
        <w:t>irect path only</w:t>
      </w:r>
    </w:p>
    <w:p w14:paraId="7C2F2541" w14:textId="77777777" w:rsidR="00863B41" w:rsidRDefault="00863B41" w:rsidP="00863B41">
      <w:pPr>
        <w:jc w:val="center"/>
        <w:rPr>
          <w:lang w:eastAsia="zh-CN"/>
        </w:rPr>
      </w:pPr>
      <w:r w:rsidRPr="00EE1B73">
        <w:rPr>
          <w:noProof/>
          <w:lang w:val="en-US" w:eastAsia="zh-CN"/>
        </w:rPr>
        <mc:AlternateContent>
          <mc:Choice Requires="wpg">
            <w:drawing>
              <wp:anchor distT="0" distB="0" distL="114300" distR="114300" simplePos="0" relativeHeight="251661312" behindDoc="0" locked="0" layoutInCell="1" allowOverlap="1" wp14:anchorId="4EAA471C" wp14:editId="7576E64B">
                <wp:simplePos x="0" y="0"/>
                <wp:positionH relativeFrom="margin">
                  <wp:posOffset>841375</wp:posOffset>
                </wp:positionH>
                <wp:positionV relativeFrom="paragraph">
                  <wp:posOffset>328295</wp:posOffset>
                </wp:positionV>
                <wp:extent cx="4244975" cy="1478280"/>
                <wp:effectExtent l="0" t="0" r="22225" b="26670"/>
                <wp:wrapTopAndBottom/>
                <wp:docPr id="781" name="组合 3"/>
                <wp:cNvGraphicFramePr/>
                <a:graphic xmlns:a="http://schemas.openxmlformats.org/drawingml/2006/main">
                  <a:graphicData uri="http://schemas.microsoft.com/office/word/2010/wordprocessingGroup">
                    <wpg:wgp>
                      <wpg:cNvGrpSpPr/>
                      <wpg:grpSpPr>
                        <a:xfrm>
                          <a:off x="0" y="0"/>
                          <a:ext cx="4244975" cy="1478280"/>
                          <a:chOff x="0" y="0"/>
                          <a:chExt cx="4472592" cy="1892010"/>
                        </a:xfrm>
                      </wpg:grpSpPr>
                      <wps:wsp>
                        <wps:cNvPr id="782" name="矩形 782"/>
                        <wps:cNvSpPr/>
                        <wps:spPr bwMode="auto">
                          <a:xfrm>
                            <a:off x="1674310" y="0"/>
                            <a:ext cx="797815" cy="231894"/>
                          </a:xfrm>
                          <a:prstGeom prst="rect">
                            <a:avLst/>
                          </a:prstGeom>
                          <a:noFill/>
                          <a:ln w="12700" cap="flat" cmpd="sng" algn="ctr">
                            <a:solidFill>
                              <a:sysClr val="windowText" lastClr="000000"/>
                            </a:solidFill>
                            <a:prstDash val="solid"/>
                            <a:miter lim="800000"/>
                          </a:ln>
                          <a:effectLst/>
                        </wps:spPr>
                        <wps:txbx>
                          <w:txbxContent>
                            <w:p w14:paraId="70BD6F9E" w14:textId="77777777" w:rsidR="00863B41" w:rsidRPr="00EE1B73"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 UE</w:t>
                              </w:r>
                            </w:p>
                          </w:txbxContent>
                        </wps:txbx>
                        <wps:bodyPr lIns="0" tIns="0" rIns="0" bIns="0" anchor="ctr" anchorCtr="0"/>
                      </wps:wsp>
                      <wps:wsp>
                        <wps:cNvPr id="783" name="矩形 783"/>
                        <wps:cNvSpPr/>
                        <wps:spPr bwMode="auto">
                          <a:xfrm>
                            <a:off x="3470272" y="0"/>
                            <a:ext cx="794300" cy="231894"/>
                          </a:xfrm>
                          <a:prstGeom prst="rect">
                            <a:avLst/>
                          </a:prstGeom>
                          <a:noFill/>
                          <a:ln w="12700" cap="flat" cmpd="sng" algn="ctr">
                            <a:solidFill>
                              <a:sysClr val="windowText" lastClr="000000"/>
                            </a:solidFill>
                            <a:prstDash val="solid"/>
                            <a:miter lim="800000"/>
                          </a:ln>
                          <a:effectLst/>
                        </wps:spPr>
                        <wps:txbx>
                          <w:txbxContent>
                            <w:p w14:paraId="1838D81D"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gNB</w:t>
                              </w:r>
                            </w:p>
                          </w:txbxContent>
                        </wps:txbx>
                        <wps:bodyPr lIns="0" tIns="0" rIns="0" bIns="0" anchor="ctr" anchorCtr="0"/>
                      </wps:wsp>
                      <wps:wsp>
                        <wps:cNvPr id="784" name="直接连接符 784"/>
                        <wps:cNvCnPr>
                          <a:stCxn id="791" idx="2"/>
                        </wps:cNvCnPr>
                        <wps:spPr bwMode="auto">
                          <a:xfrm>
                            <a:off x="400665" y="231893"/>
                            <a:ext cx="0" cy="1656000"/>
                          </a:xfrm>
                          <a:prstGeom prst="line">
                            <a:avLst/>
                          </a:prstGeom>
                          <a:noFill/>
                          <a:ln w="12700" cap="flat" cmpd="sng" algn="ctr">
                            <a:solidFill>
                              <a:sysClr val="windowText" lastClr="000000"/>
                            </a:solidFill>
                            <a:prstDash val="solid"/>
                            <a:miter lim="800000"/>
                          </a:ln>
                          <a:effectLst/>
                        </wps:spPr>
                        <wps:bodyPr/>
                      </wps:wsp>
                      <wps:wsp>
                        <wps:cNvPr id="785" name="直接连接符 785"/>
                        <wps:cNvCnPr/>
                        <wps:spPr bwMode="auto">
                          <a:xfrm>
                            <a:off x="2074975" y="236010"/>
                            <a:ext cx="0" cy="1656000"/>
                          </a:xfrm>
                          <a:prstGeom prst="line">
                            <a:avLst/>
                          </a:prstGeom>
                          <a:noFill/>
                          <a:ln w="12700" cap="flat" cmpd="sng" algn="ctr">
                            <a:solidFill>
                              <a:sysClr val="windowText" lastClr="000000"/>
                            </a:solidFill>
                            <a:prstDash val="solid"/>
                            <a:miter lim="800000"/>
                          </a:ln>
                          <a:effectLst/>
                        </wps:spPr>
                        <wps:bodyPr/>
                      </wps:wsp>
                      <wps:wsp>
                        <wps:cNvPr id="786" name="直接连接符 786"/>
                        <wps:cNvCnPr/>
                        <wps:spPr bwMode="auto">
                          <a:xfrm>
                            <a:off x="3863908" y="236010"/>
                            <a:ext cx="0" cy="1656000"/>
                          </a:xfrm>
                          <a:prstGeom prst="line">
                            <a:avLst/>
                          </a:prstGeom>
                          <a:noFill/>
                          <a:ln w="12700" cap="flat" cmpd="sng" algn="ctr">
                            <a:solidFill>
                              <a:sysClr val="windowText" lastClr="000000"/>
                            </a:solidFill>
                            <a:prstDash val="solid"/>
                            <a:miter lim="800000"/>
                          </a:ln>
                          <a:effectLst/>
                        </wps:spPr>
                        <wps:bodyPr/>
                      </wps:wsp>
                      <wps:wsp>
                        <wps:cNvPr id="787" name="直接箭头连接符 787"/>
                        <wps:cNvCnPr/>
                        <wps:spPr bwMode="auto">
                          <a:xfrm>
                            <a:off x="384450" y="1333970"/>
                            <a:ext cx="3486487"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88" name="文本框 195"/>
                        <wps:cNvSpPr txBox="1">
                          <a:spLocks noChangeArrowheads="1"/>
                        </wps:cNvSpPr>
                        <wps:spPr bwMode="auto">
                          <a:xfrm>
                            <a:off x="548012" y="1069282"/>
                            <a:ext cx="1437097" cy="2321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2C19D"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3. RRC reconfiguration</w:t>
                              </w:r>
                            </w:p>
                          </w:txbxContent>
                        </wps:txbx>
                        <wps:bodyPr wrap="square" lIns="0" tIns="0" rIns="0" bIns="0" anchor="ctr" anchorCtr="0">
                          <a:noAutofit/>
                        </wps:bodyPr>
                      </wps:wsp>
                      <wps:wsp>
                        <wps:cNvPr id="789" name="矩形 789"/>
                        <wps:cNvSpPr>
                          <a:spLocks noChangeArrowheads="1"/>
                        </wps:cNvSpPr>
                        <wps:spPr bwMode="auto">
                          <a:xfrm>
                            <a:off x="444138" y="288720"/>
                            <a:ext cx="3409584" cy="284438"/>
                          </a:xfrm>
                          <a:prstGeom prst="rect">
                            <a:avLst/>
                          </a:prstGeom>
                          <a:solidFill>
                            <a:sysClr val="window" lastClr="FFFFFF"/>
                          </a:solidFill>
                          <a:ln>
                            <a:noFill/>
                          </a:ln>
                        </wps:spPr>
                        <wps:txbx>
                          <w:txbxContent>
                            <w:p w14:paraId="2D0A3BF5"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1. Measurement report triggering when Uu RSRP &lt; threshold</w:t>
                              </w:r>
                            </w:p>
                          </w:txbxContent>
                        </wps:txbx>
                        <wps:bodyPr wrap="square" lIns="0" tIns="0" rIns="0" bIns="0" anchor="ctr" anchorCtr="0">
                          <a:noAutofit/>
                        </wps:bodyPr>
                      </wps:wsp>
                      <wps:wsp>
                        <wps:cNvPr id="790" name="直接箭头连接符 790"/>
                        <wps:cNvCnPr/>
                        <wps:spPr bwMode="auto">
                          <a:xfrm>
                            <a:off x="410007" y="565556"/>
                            <a:ext cx="3456000" cy="0"/>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791" name="矩形 791"/>
                        <wps:cNvSpPr/>
                        <wps:spPr bwMode="auto">
                          <a:xfrm>
                            <a:off x="0" y="0"/>
                            <a:ext cx="797815" cy="231894"/>
                          </a:xfrm>
                          <a:prstGeom prst="rect">
                            <a:avLst/>
                          </a:prstGeom>
                          <a:noFill/>
                          <a:ln w="12700" cap="flat" cmpd="sng" algn="ctr">
                            <a:solidFill>
                              <a:sysClr val="windowText" lastClr="000000"/>
                            </a:solidFill>
                            <a:prstDash val="solid"/>
                            <a:miter lim="800000"/>
                          </a:ln>
                          <a:effectLst/>
                        </wps:spPr>
                        <wps:txbx>
                          <w:txbxContent>
                            <w:p w14:paraId="428E2809"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remote UE</w:t>
                              </w:r>
                            </w:p>
                          </w:txbxContent>
                        </wps:txbx>
                        <wps:bodyPr lIns="0" tIns="0" rIns="0" bIns="0" anchor="ctr" anchorCtr="0"/>
                      </wps:wsp>
                      <wps:wsp>
                        <wps:cNvPr id="792" name="矩形 792"/>
                        <wps:cNvSpPr/>
                        <wps:spPr bwMode="auto">
                          <a:xfrm>
                            <a:off x="3254764" y="749559"/>
                            <a:ext cx="1217828" cy="35659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783B7C3"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 xml:space="preserve">2. Decision to release Uu </w:t>
                              </w:r>
                              <w:r>
                                <w:rPr>
                                  <w:rFonts w:asciiTheme="minorHAnsi" w:hAnsi="Calibri" w:cstheme="minorBidi"/>
                                  <w:color w:val="000000" w:themeColor="text1"/>
                                  <w:kern w:val="24"/>
                                  <w:sz w:val="20"/>
                                  <w:szCs w:val="20"/>
                                </w:rPr>
                                <w:t>link</w:t>
                              </w:r>
                            </w:p>
                          </w:txbxContent>
                        </wps:txbx>
                        <wps:bodyPr lIns="0" tIns="0" rIns="0" bIns="0" anchor="ctr" anchorCtr="0"/>
                      </wps:wsp>
                      <wps:wsp>
                        <wps:cNvPr id="793" name="直接箭头连接符 793"/>
                        <wps:cNvCnPr/>
                        <wps:spPr bwMode="auto">
                          <a:xfrm>
                            <a:off x="2073209" y="1681031"/>
                            <a:ext cx="179047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94" name="文本框 195"/>
                        <wps:cNvSpPr txBox="1">
                          <a:spLocks noChangeArrowheads="1"/>
                        </wps:cNvSpPr>
                        <wps:spPr bwMode="auto">
                          <a:xfrm>
                            <a:off x="1847947" y="1466476"/>
                            <a:ext cx="2240424" cy="2145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8DB70"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4. RRC reconfiguration</w:t>
                              </w:r>
                            </w:p>
                          </w:txbxContent>
                        </wps:txbx>
                        <wps:bodyPr wrap="square" lIns="0" tIns="0" rIns="0" bIns="0" anchor="ctr" anchorCtr="0">
                          <a:noAutofit/>
                        </wps:bodyPr>
                      </wps:wsp>
                      <wps:wsp>
                        <wps:cNvPr id="795" name="椭圆 795"/>
                        <wps:cNvSpPr/>
                        <wps:spPr bwMode="auto">
                          <a:xfrm>
                            <a:off x="2023760" y="523651"/>
                            <a:ext cx="90000" cy="90000"/>
                          </a:xfrm>
                          <a:prstGeom prst="ellipse">
                            <a:avLst/>
                          </a:prstGeom>
                          <a:noFill/>
                          <a:ln w="12700" cap="flat" cmpd="sng" algn="ctr">
                            <a:solidFill>
                              <a:sysClr val="windowText" lastClr="000000"/>
                            </a:solidFill>
                            <a:prstDash val="solid"/>
                            <a:miter lim="800000"/>
                          </a:ln>
                          <a:effectLst/>
                        </wps:spPr>
                        <wps:bodyPr lIns="0" tIns="0" rIns="0" bIns="0" anchor="ctr" anchorCtr="0"/>
                      </wps:wsp>
                      <wps:wsp>
                        <wps:cNvPr id="796" name="椭圆 796"/>
                        <wps:cNvSpPr/>
                        <wps:spPr bwMode="auto">
                          <a:xfrm>
                            <a:off x="2023760" y="1287140"/>
                            <a:ext cx="90000" cy="90000"/>
                          </a:xfrm>
                          <a:prstGeom prst="ellipse">
                            <a:avLst/>
                          </a:prstGeom>
                          <a:noFill/>
                          <a:ln w="12700" cap="flat" cmpd="sng" algn="ctr">
                            <a:solidFill>
                              <a:sysClr val="windowText" lastClr="000000"/>
                            </a:solidFill>
                            <a:prstDash val="solid"/>
                            <a:miter lim="800000"/>
                          </a:ln>
                          <a:effectLst/>
                        </wps:spPr>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EAA471C" id="组合 3" o:spid="_x0000_s1301" style="position:absolute;left:0;text-align:left;margin-left:66.25pt;margin-top:25.85pt;width:334.25pt;height:116.4pt;z-index:251661312;mso-position-horizontal-relative:margin;mso-position-vertical-relative:text;mso-width-relative:margin;mso-height-relative:margin" coordsize="44725,18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">
                <v:rect id="矩形 782" o:spid="_x0000_s1302" style="position:absolute;left:16743;width:7978;height:2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8Uu8EA&#10;AADcAAAADwAAAGRycy9kb3ducmV2LnhtbESPQYvCMBSE7wv+h/AEb2uq6CrVKKIIi7eten80zzbY&#10;vJQmrdVfvxEW9jjMzDfMetvbSnTUeONYwWScgCDOnTZcKLicj59LED4ga6wck4InedhuBh9rTLV7&#10;8A91WShEhLBPUUEZQp1K6fOSLPqxq4mjd3ONxRBlU0jd4CPCbSWnSfIlLRqOCyXWtC8pv2etVWCu&#10;z+N9XkXOYX44yVdrbDvLlBoN+90KRKA+/If/2t9awWI5hfeZeAT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vFLvBAAAA3AAAAA8AAAAAAAAAAAAAAAAAmAIAAGRycy9kb3du&#10;cmV2LnhtbFBLBQYAAAAABAAEAPUAAACGAwAAAAA=&#10;" filled="f" strokecolor="windowText" strokeweight="1pt">
                  <v:textbox inset="0,0,0,0">
                    <w:txbxContent>
                      <w:p w14:paraId="70BD6F9E" w14:textId="77777777" w:rsidR="00863B41" w:rsidRPr="00EE1B73" w:rsidRDefault="00863B41" w:rsidP="00863B41">
                        <w:pPr>
                          <w:pStyle w:val="aff2"/>
                          <w:spacing w:after="0"/>
                          <w:jc w:val="center"/>
                          <w:rPr>
                            <w:sz w:val="20"/>
                            <w:szCs w:val="20"/>
                          </w:rPr>
                        </w:pPr>
                        <w:r>
                          <w:rPr>
                            <w:rFonts w:asciiTheme="minorHAnsi" w:hAnsi="Calibri" w:cstheme="minorBidi"/>
                            <w:color w:val="000000" w:themeColor="text1"/>
                            <w:kern w:val="24"/>
                            <w:sz w:val="20"/>
                            <w:szCs w:val="20"/>
                          </w:rPr>
                          <w:t>relay UE</w:t>
                        </w:r>
                      </w:p>
                    </w:txbxContent>
                  </v:textbox>
                </v:rect>
                <v:rect id="矩形 783" o:spid="_x0000_s1303" style="position:absolute;left:34702;width:7943;height:2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OxIMIA&#10;AADcAAAADwAAAGRycy9kb3ducmV2LnhtbESPT4vCMBTE78J+h/AWvGnq7vqHapRlRRBvVr0/mmcb&#10;bF5Kk2r105sFweMwM79hFqvOVuJKjTeOFYyGCQji3GnDhYLjYTOYgfABWWPlmBTcycNq+dFbYKrd&#10;jfd0zUIhIoR9igrKEOpUSp+XZNEPXU0cvbNrLIYom0LqBm8Rbiv5lSQTadFwXCixpr+S8kvWWgXm&#10;dN9cxlXkrMfrnXy0xrY/mVL9z+53DiJQF97hV3urFUxn3/B/Jh4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7EgwgAAANwAAAAPAAAAAAAAAAAAAAAAAJgCAABkcnMvZG93&#10;bnJldi54bWxQSwUGAAAAAAQABAD1AAAAhwMAAAAA&#10;" filled="f" strokecolor="windowText" strokeweight="1pt">
                  <v:textbox inset="0,0,0,0">
                    <w:txbxContent>
                      <w:p w14:paraId="1838D81D"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gNB</w:t>
                        </w:r>
                      </w:p>
                    </w:txbxContent>
                  </v:textbox>
                </v:rect>
                <v:line id="直接连接符 784" o:spid="_x0000_s1304" style="position:absolute;visibility:visible;mso-wrap-style:square" from="4006,2318" to="4006,18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hFHMQAAADcAAAADwAAAGRycy9kb3ducmV2LnhtbESPzWrDMBCE74W8g9hAb42cUlrHiRJC&#10;aKCXHur8nBdrYzuxVkJSbPftq0Khx2FmvmFWm9F0oicfWssK5rMMBHFldcu1guNh/5SDCBFZY2eZ&#10;FHxTgM168rDCQtuBv6gvYy0ShEOBCpoYXSFlqBoyGGbWESfvYr3BmKSvpfY4JLjp5HOWvUqDLaeF&#10;Bh3tGqpu5d0oKFl+Luauzs+e+iGM7nA6v1+VepyO2yWISGP8D/+1P7SCt/wF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OEUcxAAAANwAAAAPAAAAAAAAAAAA&#10;AAAAAKECAABkcnMvZG93bnJldi54bWxQSwUGAAAAAAQABAD5AAAAkgMAAAAA&#10;" strokecolor="windowText" strokeweight="1pt">
                  <v:stroke joinstyle="miter"/>
                </v:line>
                <v:line id="直接连接符 785" o:spid="_x0000_s1305" style="position:absolute;visibility:visible;mso-wrap-style:square" from="20749,2360" to="20749,18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Tgh8QAAADcAAAADwAAAGRycy9kb3ducmV2LnhtbESPzWrDMBCE74W8g9hAb42cQlvHiRJC&#10;aKCXHur8nBdrYzuxVkJSbPftq0Khx2FmvmFWm9F0oicfWssK5rMMBHFldcu1guNh/5SDCBFZY2eZ&#10;FHxTgM168rDCQtuBv6gvYy0ShEOBCpoYXSFlqBoyGGbWESfvYr3BmKSvpfY4JLjp5HOWvUqDLaeF&#10;Bh3tGqpu5d0oKFl+Luauzs+e+iGM7nA6v1+VepyO2yWISGP8D/+1P7SCt/wFfs+k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dOCHxAAAANwAAAAPAAAAAAAAAAAA&#10;AAAAAKECAABkcnMvZG93bnJldi54bWxQSwUGAAAAAAQABAD5AAAAkgMAAAAA&#10;" strokecolor="windowText" strokeweight="1pt">
                  <v:stroke joinstyle="miter"/>
                </v:line>
                <v:line id="直接连接符 786" o:spid="_x0000_s1306" style="position:absolute;visibility:visible;mso-wrap-style:square" from="38639,2360" to="38639,18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Z+8MQAAADcAAAADwAAAGRycy9kb3ducmV2LnhtbESPzW7CMBCE75V4B2uRuBWHHiCkGIRQ&#10;K3HpoeHnvIq3Sdp4bdlukr59jYTEcTQz32g2u9F0oicfWssKFvMMBHFldcu1gvPp/TkHESKyxs4y&#10;KfijALvt5GmDhbYDf1JfxlokCIcCFTQxukLKUDVkMMytI07el/UGY5K+ltrjkOCmky9ZtpQGW04L&#10;DTo6NFT9lL9GQcnyY71wdX711A9hdKfL9e1bqdl03L+CiDTGR/jePmoFq3wJtzPpCMj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pn7wxAAAANwAAAAPAAAAAAAAAAAA&#10;AAAAAKECAABkcnMvZG93bnJldi54bWxQSwUGAAAAAAQABAD5AAAAkgMAAAAA&#10;" strokecolor="windowText" strokeweight="1pt">
                  <v:stroke joinstyle="miter"/>
                </v:line>
                <v:shape id="直接箭头连接符 787" o:spid="_x0000_s1307" type="#_x0000_t32" style="position:absolute;left:3844;top:13339;width:348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d3hMQAAADcAAAADwAAAGRycy9kb3ducmV2LnhtbESPQWsCMRSE7wX/Q3iCt5rVg8pqFBUs&#10;60FKbUGPj81zN7h5CZt03f77Rij0OMzMN8xq09tGdNQG41jBZJyBIC6dNlwp+Po8vC5AhIissXFM&#10;Cn4owGY9eFlhrt2DP6g7x0okCIccFdQx+lzKUNZkMYydJ07ezbUWY5JtJXWLjwS3jZxm2UxaNJwW&#10;avS0r6m8n7+tgqN589vC3G/Fjrr30+zi9bXxSo2G/XYJIlIf/8N/7UIrmC/m8DyTjo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B3eExAAAANwAAAAPAAAAAAAAAAAA&#10;AAAAAKECAABkcnMvZG93bnJldi54bWxQSwUGAAAAAAQABAD5AAAAkgMAAAAA&#10;" strokecolor="windowText" strokeweight="1pt">
                  <v:stroke startarrow="block" endarrow="block" joinstyle="miter"/>
                </v:shape>
                <v:shape id="文本框 195" o:spid="_x0000_s1308" type="#_x0000_t202" style="position:absolute;left:5480;top:10692;width:14371;height:23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aE74A&#10;AADcAAAADwAAAGRycy9kb3ducmV2LnhtbERPyw7BQBTdS/zD5EpshCkLpAzxiMfGoviAm87VNjp3&#10;ms6gfL1ZSCxPznu+bEwpnlS7wrKC4SACQZxaXXCm4HrZ9acgnEfWWFomBW9ysFy0W3OMtX1xQs+z&#10;z0QIYRejgtz7KpbSpTkZdANbEQfuZmuDPsA6k7rGVwg3pRxF0VgaLDg05FjRJqf0fn4YBbRK7Od0&#10;d3uTrLeb/a1g6smDUt1Os5qB8NT4v/jnPmoFk2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jmhO+AAAA3AAAAA8AAAAAAAAAAAAAAAAAmAIAAGRycy9kb3ducmV2&#10;LnhtbFBLBQYAAAAABAAEAPUAAACDAwAAAAA=&#10;" filled="f" stroked="f">
                  <v:textbox inset="0,0,0,0">
                    <w:txbxContent>
                      <w:p w14:paraId="1E22C19D"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3. RRC reconfiguration</w:t>
                        </w:r>
                      </w:p>
                    </w:txbxContent>
                  </v:textbox>
                </v:shape>
                <v:rect id="矩形 789" o:spid="_x0000_s1309" style="position:absolute;left:4441;top:2887;width:34096;height:28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9SrMQA&#10;AADcAAAADwAAAGRycy9kb3ducmV2LnhtbESPQWsCMRSE74L/ITyhN83aQ7uuRlGh2BYEtR48PpLn&#10;7uLmZUmiu/33TaHQ4zAz3zCLVW8b8SAfascKppMMBLF2puZSwfnrbZyDCBHZYOOYFHxTgNVyOFhg&#10;YVzHR3qcYikShEOBCqoY20LKoCuyGCauJU7e1XmLMUlfSuOxS3DbyOcse5EWa04LFba0rUjfTner&#10;QB/054XNPuyO+Yc/dPlss98YpZ5G/XoOIlIf/8N/7Xej4DWfwe+Zd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PUqzEAAAA3AAAAA8AAAAAAAAAAAAAAAAAmAIAAGRycy9k&#10;b3ducmV2LnhtbFBLBQYAAAAABAAEAPUAAACJAwAAAAA=&#10;" fillcolor="window" stroked="f">
                  <v:textbox inset="0,0,0,0">
                    <w:txbxContent>
                      <w:p w14:paraId="2D0A3BF5"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1. Measurement report triggering when Uu RSRP &lt; threshold</w:t>
                        </w:r>
                      </w:p>
                    </w:txbxContent>
                  </v:textbox>
                </v:rect>
                <v:shape id="直接箭头连接符 790" o:spid="_x0000_s1310" type="#_x0000_t32" style="position:absolute;left:4100;top:5655;width:34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POdsMAAADcAAAADwAAAGRycy9kb3ducmV2LnhtbERPz2vCMBS+D/Y/hDfwMmaqyHTVWMrQ&#10;bReRqQi7PZpnU2xeuiba+t+bw2DHj+/3IuttLa7U+sqxgtEwAUFcOF1xqeCwX7/MQPiArLF2TApu&#10;5CFbPj4sMNWu42+67kIpYgj7FBWYEJpUSl8YsuiHriGO3Mm1FkOEbSl1i10Mt7UcJ8mrtFhxbDDY&#10;0Luh4ry7WAXk3O/P5pibj+2sC3Z1fP6cTC5KDZ76fA4iUB/+xX/uL61g+hbnxzPxCM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jznbDAAAA3AAAAA8AAAAAAAAAAAAA&#10;AAAAoQIAAGRycy9kb3ducmV2LnhtbFBLBQYAAAAABAAEAPkAAACRAwAAAAA=&#10;" strokecolor="windowText" strokeweight="1pt">
                  <v:stroke endarrow="block" joinstyle="miter"/>
                </v:shape>
                <v:rect id="矩形 791" o:spid="_x0000_s1311" style="position:absolute;width:7978;height:2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cEcMA&#10;AADcAAAADwAAAGRycy9kb3ducmV2LnhtbESPQWvCQBSE7wX/w/KE3pqN0rSaZhWpBEpvTfX+yL4m&#10;i9m3IbvR2F/fLQgeh5n5him2k+3EmQZvHCtYJCkI4tppw42Cw3f5tALhA7LGzjEpuJKH7Wb2UGCu&#10;3YW/6FyFRkQI+xwVtCH0uZS+bsmiT1xPHL0fN1gMUQ6N1ANeItx2cpmmL9Ki4bjQYk/vLdWnarQK&#10;zPFanrIucvbZ/lP+jsaOz5VSj/Np9wYi0BTu4Vv7Qyt4XS/g/0w8An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QcEcMAAADcAAAADwAAAAAAAAAAAAAAAACYAgAAZHJzL2Rv&#10;d25yZXYueG1sUEsFBgAAAAAEAAQA9QAAAIgDAAAAAA==&#10;" filled="f" strokecolor="windowText" strokeweight="1pt">
                  <v:textbox inset="0,0,0,0">
                    <w:txbxContent>
                      <w:p w14:paraId="428E2809"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remote UE</w:t>
                        </w:r>
                      </w:p>
                    </w:txbxContent>
                  </v:textbox>
                </v:rect>
                <v:rect id="矩形 792" o:spid="_x0000_s1312" style="position:absolute;left:32547;top:7495;width:12178;height:3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p+ScUA&#10;AADcAAAADwAAAGRycy9kb3ducmV2LnhtbESP3WrCQBSE7wXfYTmCd7qJUH+iq0iL4E0tjT7AMXvM&#10;BrNn0+yqaZ++KxR6OczMN8xq09la3Kn1lWMF6TgBQVw4XXGp4HTcjeYgfEDWWDsmBd/kYbPu91aY&#10;affgT7rnoRQRwj5DBSaEJpPSF4Ys+rFriKN3ca3FEGVbSt3iI8JtLSdJMpUWK44LBht6NVRc85tV&#10;cJ4dvtL3Ltfz9PaxC+eXtx8zPSo1HHTbJYhAXfgP/7X3WsFsMYHn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n5JxQAAANwAAAAPAAAAAAAAAAAAAAAAAJgCAABkcnMv&#10;ZG93bnJldi54bWxQSwUGAAAAAAQABAD1AAAAigMAAAAA&#10;" fillcolor="window" strokecolor="windowText" strokeweight="1pt">
                  <v:textbox inset="0,0,0,0">
                    <w:txbxContent>
                      <w:p w14:paraId="1783B7C3"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 xml:space="preserve">2. Decision to release Uu </w:t>
                        </w:r>
                        <w:r>
                          <w:rPr>
                            <w:rFonts w:asciiTheme="minorHAnsi" w:hAnsi="Calibri" w:cstheme="minorBidi"/>
                            <w:color w:val="000000" w:themeColor="text1"/>
                            <w:kern w:val="24"/>
                            <w:sz w:val="20"/>
                            <w:szCs w:val="20"/>
                          </w:rPr>
                          <w:t>link</w:t>
                        </w:r>
                      </w:p>
                    </w:txbxContent>
                  </v:textbox>
                </v:rect>
                <v:shape id="直接箭头连接符 793" o:spid="_x0000_s1313" type="#_x0000_t32" style="position:absolute;left:20732;top:16810;width:179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XnWsUAAADcAAAADwAAAGRycy9kb3ducmV2LnhtbESPQWsCMRSE74X+h/AK3jRbBW23RlHB&#10;sh6k1Bb0+Ng8d4Obl7BJ1+2/bwShx2FmvmHmy942oqM2GMcKnkcZCOLSacOVgu+v7fAFRIjIGhvH&#10;pOCXAiwXjw9zzLW78id1h1iJBOGQo4I6Rp9LGcqaLIaR88TJO7vWYkyyraRu8ZrgtpHjLJtKi4bT&#10;Qo2eNjWVl8OPVbAz735VmMu5WFP3sZ8evT41XqnBU796AxGpj//he7vQCmavE7idS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XnWsUAAADcAAAADwAAAAAAAAAA&#10;AAAAAAChAgAAZHJzL2Rvd25yZXYueG1sUEsFBgAAAAAEAAQA+QAAAJMDAAAAAA==&#10;" strokecolor="windowText" strokeweight="1pt">
                  <v:stroke startarrow="block" endarrow="block" joinstyle="miter"/>
                </v:shape>
                <v:shape id="文本框 195" o:spid="_x0000_s1314" type="#_x0000_t202" style="position:absolute;left:18479;top:14664;width:22404;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Gy8UA&#10;AADcAAAADwAAAGRycy9kb3ducmV2LnhtbESPQWvCQBSE70L/w/IKvUjdWIq2qZuglqoXD4n+gEf2&#10;mQSzb0N2m6T99d2C4HGYmW+YVTqaRvTUudqygvksAkFcWF1zqeB8+np+A+E8ssbGMin4IQdp8jBZ&#10;YaztwBn1uS9FgLCLUUHlfRtL6YqKDLqZbYmDd7GdQR9kV0rd4RDgppEvUbSQBmsOCxW2tK2ouObf&#10;RgGtM/t7vLqdyTaf292lZprKvVJPj+P6A4Sn0d/Dt/ZBK1i+v8L/mXAEZ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LxQAAANwAAAAPAAAAAAAAAAAAAAAAAJgCAABkcnMv&#10;ZG93bnJldi54bWxQSwUGAAAAAAQABAD1AAAAigMAAAAA&#10;" filled="f" stroked="f">
                  <v:textbox inset="0,0,0,0">
                    <w:txbxContent>
                      <w:p w14:paraId="7048DB70" w14:textId="77777777" w:rsidR="00863B41" w:rsidRPr="00EE1B73" w:rsidRDefault="00863B41" w:rsidP="00863B41">
                        <w:pPr>
                          <w:pStyle w:val="aff2"/>
                          <w:spacing w:after="0"/>
                          <w:jc w:val="center"/>
                          <w:rPr>
                            <w:sz w:val="20"/>
                            <w:szCs w:val="20"/>
                          </w:rPr>
                        </w:pPr>
                        <w:r w:rsidRPr="00EE1B73">
                          <w:rPr>
                            <w:rFonts w:asciiTheme="minorHAnsi" w:hAnsi="Calibri" w:cstheme="minorBidi"/>
                            <w:color w:val="000000" w:themeColor="text1"/>
                            <w:kern w:val="24"/>
                            <w:sz w:val="20"/>
                            <w:szCs w:val="20"/>
                          </w:rPr>
                          <w:t>4. RRC reconfiguration</w:t>
                        </w:r>
                      </w:p>
                    </w:txbxContent>
                  </v:textbox>
                </v:shape>
                <v:oval id="椭圆 795" o:spid="_x0000_s1315" style="position:absolute;left:20237;top:5236;width:900;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5Y5sQA&#10;AADcAAAADwAAAGRycy9kb3ducmV2LnhtbESPQWsCMRSE7wX/Q3iCt5pVaaurUaQg1JOtiufH5u1m&#10;cfOybNK49dc3QqHHYWa+YVab3jYiUudrxwom4wwEceF0zZWC82n3PAfhA7LGxjEp+CEPm/XgaYW5&#10;djf+ongMlUgQ9jkqMCG0uZS+MGTRj11LnLzSdRZDkl0ldYe3BLeNnGbZq7RYc1ow2NK7oeJ6/LYK&#10;ysAmLuJnLHezy/Z+r/cmHvZKjYb9dgkiUB/+w3/tD63gbfECj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OWObEAAAA3AAAAA8AAAAAAAAAAAAAAAAAmAIAAGRycy9k&#10;b3ducmV2LnhtbFBLBQYAAAAABAAEAPUAAACJAwAAAAA=&#10;" filled="f" strokecolor="windowText" strokeweight="1pt">
                  <v:stroke joinstyle="miter"/>
                  <v:textbox inset="0,0,0,0"/>
                </v:oval>
                <v:oval id="椭圆 796" o:spid="_x0000_s1316" style="position:absolute;left:20237;top:12871;width:900;height: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zGkcMA&#10;AADcAAAADwAAAGRycy9kb3ducmV2LnhtbESPQWsCMRSE7wX/Q3hCbzVrBVtXo4gg6ElrxfNj83az&#10;uHlZNmnc+uuNUOhxmJlvmMWqt42I1PnasYLxKANBXDhdc6Xg/L19+wThA7LGxjEp+CUPq+XgZYG5&#10;djf+ongKlUgQ9jkqMCG0uZS+MGTRj1xLnLzSdRZDkl0ldYe3BLeNfM+yqbRYc1ow2NLGUHE9/VgF&#10;ZWATZ/EYy+3ksr7f672Jh71Sr8N+PQcRqA//4b/2Tiv4mE3heSYd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zGkcMAAADcAAAADwAAAAAAAAAAAAAAAACYAgAAZHJzL2Rv&#10;d25yZXYueG1sUEsFBgAAAAAEAAQA9QAAAIgDAAAAAA==&#10;" filled="f" strokecolor="windowText" strokeweight="1pt">
                  <v:stroke joinstyle="miter"/>
                  <v:textbox inset="0,0,0,0"/>
                </v:oval>
                <w10:wrap type="topAndBottom" anchorx="margin"/>
              </v:group>
            </w:pict>
          </mc:Fallback>
        </mc:AlternateContent>
      </w:r>
    </w:p>
    <w:p w14:paraId="37B5291F" w14:textId="77777777" w:rsidR="00863B41" w:rsidRDefault="00863B41" w:rsidP="00863B41">
      <w:pPr>
        <w:jc w:val="center"/>
        <w:rPr>
          <w:lang w:eastAsia="zh-CN"/>
        </w:rPr>
      </w:pPr>
    </w:p>
    <w:p w14:paraId="3BF76380" w14:textId="77777777" w:rsidR="00863B41" w:rsidRDefault="00863B41" w:rsidP="00863B41">
      <w:pPr>
        <w:jc w:val="center"/>
        <w:rPr>
          <w:lang w:eastAsia="zh-CN"/>
        </w:rPr>
      </w:pPr>
      <w:r>
        <w:rPr>
          <w:lang w:eastAsia="zh-CN"/>
        </w:rPr>
        <w:t xml:space="preserve">Figure 7. Multi-path release i.e. from </w:t>
      </w:r>
      <w:r w:rsidRPr="00194F6C">
        <w:rPr>
          <w:rFonts w:hint="eastAsia"/>
          <w:lang w:eastAsia="zh-CN"/>
        </w:rPr>
        <w:t>multi-path</w:t>
      </w:r>
      <w:r>
        <w:rPr>
          <w:lang w:eastAsia="zh-CN"/>
        </w:rPr>
        <w:t xml:space="preserve"> to indirect path only</w:t>
      </w:r>
    </w:p>
    <w:p w14:paraId="1CB10C27" w14:textId="77777777" w:rsidR="00863B41" w:rsidRDefault="00863B41" w:rsidP="00863B41">
      <w:pPr>
        <w:rPr>
          <w:lang w:eastAsia="zh-CN"/>
        </w:rPr>
      </w:pPr>
    </w:p>
    <w:p w14:paraId="4F2C0829" w14:textId="77777777" w:rsidR="00863B41" w:rsidRDefault="00863B41" w:rsidP="00863B41">
      <w:pPr>
        <w:rPr>
          <w:lang w:eastAsia="zh-CN"/>
        </w:rPr>
      </w:pPr>
      <w:r>
        <w:rPr>
          <w:lang w:eastAsia="zh-CN"/>
        </w:rPr>
        <w:t>As shown in Figure 7, gNB can configure to release the direct path if the direct path quality deteriorates,</w:t>
      </w:r>
      <w:r>
        <w:rPr>
          <w:rFonts w:eastAsiaTheme="minorEastAsia"/>
          <w:lang w:eastAsia="zh-CN"/>
        </w:rPr>
        <w:t xml:space="preserve"> for example</w:t>
      </w:r>
      <w:r>
        <w:rPr>
          <w:rFonts w:eastAsiaTheme="minorEastAsia" w:hint="eastAsia"/>
          <w:lang w:eastAsia="zh-CN"/>
        </w:rPr>
        <w:t>,</w:t>
      </w:r>
      <w:r>
        <w:rPr>
          <w:rFonts w:eastAsiaTheme="minorEastAsia"/>
          <w:lang w:eastAsia="zh-CN"/>
        </w:rPr>
        <w:t xml:space="preserve"> </w:t>
      </w:r>
      <w:r>
        <w:rPr>
          <w:lang w:eastAsia="zh-CN"/>
        </w:rPr>
        <w:t>the Uu link RSRP of remote UE</w:t>
      </w:r>
      <w:r w:rsidRPr="00951346">
        <w:rPr>
          <w:lang w:eastAsia="zh-CN"/>
        </w:rPr>
        <w:t xml:space="preserve"> becomes worse</w:t>
      </w:r>
      <w:r>
        <w:rPr>
          <w:lang w:eastAsia="zh-CN"/>
        </w:rPr>
        <w:t xml:space="preserve">. </w:t>
      </w:r>
    </w:p>
    <w:p w14:paraId="6741FE7C" w14:textId="77777777" w:rsidR="00863B41" w:rsidRPr="00AC5F66" w:rsidRDefault="00863B41" w:rsidP="00863B41">
      <w:pPr>
        <w:autoSpaceDE w:val="0"/>
        <w:autoSpaceDN w:val="0"/>
        <w:snapToGrid w:val="0"/>
        <w:spacing w:after="0" w:line="360" w:lineRule="auto"/>
        <w:rPr>
          <w:rFonts w:cs="Times New Roman"/>
        </w:rPr>
      </w:pPr>
      <w:r w:rsidRPr="00AC5F66">
        <w:rPr>
          <w:rFonts w:cs="Times New Roman"/>
        </w:rPr>
        <w:t xml:space="preserve">Step 1. remote UE can </w:t>
      </w:r>
      <w:r>
        <w:rPr>
          <w:rFonts w:cs="Times New Roman"/>
        </w:rPr>
        <w:t xml:space="preserve">trigger measurement reporting when its </w:t>
      </w:r>
      <w:r w:rsidRPr="00AC5F66">
        <w:rPr>
          <w:rFonts w:cs="Times New Roman"/>
        </w:rPr>
        <w:t>Uu link RSRP is below a threshold</w:t>
      </w:r>
      <w:r w:rsidRPr="00AC5F66">
        <w:rPr>
          <w:rFonts w:cs="Times New Roman" w:hint="eastAsia"/>
        </w:rPr>
        <w:t>.</w:t>
      </w:r>
    </w:p>
    <w:p w14:paraId="69CCC2F8" w14:textId="77777777" w:rsidR="00863B41" w:rsidRDefault="00863B41" w:rsidP="00863B41">
      <w:pPr>
        <w:autoSpaceDE w:val="0"/>
        <w:autoSpaceDN w:val="0"/>
        <w:snapToGrid w:val="0"/>
        <w:spacing w:after="0" w:line="360" w:lineRule="auto"/>
        <w:rPr>
          <w:rFonts w:cs="Times New Roman"/>
        </w:rPr>
      </w:pPr>
      <w:r w:rsidRPr="00AC5F66">
        <w:rPr>
          <w:rFonts w:cs="Times New Roman"/>
        </w:rPr>
        <w:t>Step 2.  gNB decides to release the direct path accordingly</w:t>
      </w:r>
      <w:r w:rsidRPr="00AC5F66">
        <w:rPr>
          <w:rFonts w:cs="Times New Roman" w:hint="eastAsia"/>
        </w:rPr>
        <w:t>.</w:t>
      </w:r>
    </w:p>
    <w:p w14:paraId="6F60A1D2" w14:textId="77777777" w:rsidR="00863B41" w:rsidRDefault="00863B41" w:rsidP="00863B41">
      <w:pPr>
        <w:autoSpaceDE w:val="0"/>
        <w:autoSpaceDN w:val="0"/>
        <w:snapToGrid w:val="0"/>
        <w:spacing w:after="0" w:line="360" w:lineRule="auto"/>
        <w:rPr>
          <w:rFonts w:cs="Times New Roman"/>
        </w:rPr>
      </w:pPr>
      <w:r>
        <w:rPr>
          <w:rFonts w:cs="Times New Roman"/>
        </w:rPr>
        <w:t>Step 3. gNB</w:t>
      </w:r>
      <w:r w:rsidRPr="00AC5F66">
        <w:rPr>
          <w:rFonts w:cs="Times New Roman"/>
        </w:rPr>
        <w:t xml:space="preserve"> </w:t>
      </w:r>
      <w:r>
        <w:rPr>
          <w:rFonts w:cs="Times New Roman"/>
        </w:rPr>
        <w:t>sends the RRC Reconfigure message to remote UE to release the direct path, which includes RB reconfiguration if needed.</w:t>
      </w:r>
    </w:p>
    <w:p w14:paraId="692CED8C" w14:textId="77777777" w:rsidR="00863B41" w:rsidRPr="00AC5F66" w:rsidRDefault="00863B41" w:rsidP="00863B41">
      <w:pPr>
        <w:autoSpaceDE w:val="0"/>
        <w:autoSpaceDN w:val="0"/>
        <w:snapToGrid w:val="0"/>
        <w:spacing w:after="0" w:line="360" w:lineRule="auto"/>
        <w:rPr>
          <w:rFonts w:cs="Times New Roman"/>
        </w:rPr>
      </w:pPr>
      <w:r>
        <w:rPr>
          <w:rFonts w:cs="Times New Roman"/>
        </w:rPr>
        <w:lastRenderedPageBreak/>
        <w:t>Step 4. gNB</w:t>
      </w:r>
      <w:r w:rsidRPr="00BC39A5">
        <w:rPr>
          <w:rFonts w:cs="Times New Roman"/>
        </w:rPr>
        <w:t xml:space="preserve"> </w:t>
      </w:r>
      <w:r>
        <w:rPr>
          <w:rFonts w:cs="Times New Roman"/>
        </w:rPr>
        <w:t xml:space="preserve">sends the RRC Reconfigure message to relay UE to Reconfigure the relaying configuration if needed. </w:t>
      </w:r>
    </w:p>
    <w:p w14:paraId="7BA2023A" w14:textId="77777777" w:rsidR="00863B41" w:rsidRPr="0060005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 xml:space="preserve">13: Agree the procedure in Figure 7 as </w:t>
      </w:r>
      <w:r w:rsidRPr="00600051">
        <w:rPr>
          <w:rFonts w:eastAsiaTheme="minorEastAsia"/>
          <w:b/>
          <w:lang w:eastAsia="zh-CN"/>
        </w:rPr>
        <w:t>baseline</w:t>
      </w:r>
      <w:r>
        <w:rPr>
          <w:rFonts w:eastAsiaTheme="minorEastAsia"/>
          <w:b/>
          <w:lang w:eastAsia="zh-CN"/>
        </w:rPr>
        <w:t xml:space="preserve"> for</w:t>
      </w:r>
      <w:r w:rsidRPr="00600051">
        <w:rPr>
          <w:rFonts w:eastAsiaTheme="minorEastAsia"/>
          <w:b/>
          <w:lang w:eastAsia="zh-CN"/>
        </w:rPr>
        <w:t xml:space="preserve"> multi-path </w:t>
      </w:r>
      <w:r>
        <w:rPr>
          <w:rFonts w:eastAsiaTheme="minorEastAsia"/>
          <w:b/>
          <w:lang w:eastAsia="zh-CN"/>
        </w:rPr>
        <w:t>release</w:t>
      </w:r>
      <w:r w:rsidRPr="00600051">
        <w:rPr>
          <w:rFonts w:eastAsiaTheme="minorEastAsia"/>
          <w:b/>
          <w:lang w:eastAsia="zh-CN"/>
        </w:rPr>
        <w:t xml:space="preserve"> </w:t>
      </w:r>
      <w:r>
        <w:rPr>
          <w:rFonts w:eastAsiaTheme="minorEastAsia"/>
          <w:b/>
          <w:lang w:eastAsia="zh-CN"/>
        </w:rPr>
        <w:t xml:space="preserve">to indirect path only </w:t>
      </w:r>
      <w:r>
        <w:rPr>
          <w:b/>
          <w:lang w:eastAsia="zh-CN"/>
        </w:rPr>
        <w:t>in scenario 1</w:t>
      </w:r>
      <w:r w:rsidRPr="00600051">
        <w:rPr>
          <w:b/>
          <w:lang w:eastAsia="zh-CN"/>
        </w:rPr>
        <w:t>.</w:t>
      </w:r>
    </w:p>
    <w:p w14:paraId="113C5A44" w14:textId="77777777" w:rsidR="00863B41" w:rsidRDefault="00863B41" w:rsidP="00863B41">
      <w:pPr>
        <w:rPr>
          <w:rFonts w:eastAsiaTheme="minorEastAsia"/>
          <w:lang w:eastAsia="zh-CN"/>
        </w:rPr>
      </w:pPr>
      <w:r>
        <w:rPr>
          <w:lang w:eastAsia="zh-CN"/>
        </w:rPr>
        <w:t>For scenario 2, to avoid too much extra spec work, the solutions for scenario 1 can be reused for scenario 2 as much as possible. However, some differences exist because the UE-UE connection for UE aggregation is non-standardized</w:t>
      </w:r>
      <w:r>
        <w:rPr>
          <w:rFonts w:eastAsiaTheme="minorEastAsia"/>
          <w:lang w:eastAsia="zh-CN"/>
        </w:rPr>
        <w:t xml:space="preserve">. For </w:t>
      </w:r>
      <w:r w:rsidRPr="00AD6F21">
        <w:rPr>
          <w:lang w:eastAsia="zh-CN"/>
        </w:rPr>
        <w:t>example, the discovery procedure</w:t>
      </w:r>
      <w:r>
        <w:rPr>
          <w:lang w:eastAsia="zh-CN"/>
        </w:rPr>
        <w:t xml:space="preserve"> and the legacy message exchange between the remote UE and the Relay UE in multi-path via relay scenario cannot be reused, then one</w:t>
      </w:r>
      <w:r>
        <w:rPr>
          <w:rFonts w:eastAsiaTheme="minorEastAsia"/>
          <w:lang w:eastAsia="zh-CN"/>
        </w:rPr>
        <w:t xml:space="preserve"> issue is how to find and select suitable/candidate relay UE at the remote UE side, instead of following the discovery procedure for multi-path via relay. </w:t>
      </w:r>
    </w:p>
    <w:p w14:paraId="535FAB75" w14:textId="77777777" w:rsidR="00863B41" w:rsidRPr="00582C5F" w:rsidRDefault="00863B41" w:rsidP="00863B41">
      <w:pPr>
        <w:rPr>
          <w:lang w:eastAsia="zh-CN"/>
        </w:rPr>
      </w:pPr>
      <w:r w:rsidRPr="00582C5F">
        <w:rPr>
          <w:lang w:eastAsia="zh-CN"/>
        </w:rPr>
        <w:t xml:space="preserve">It was agreed </w:t>
      </w:r>
      <w:r>
        <w:rPr>
          <w:lang w:eastAsia="zh-CN"/>
        </w:rPr>
        <w:t xml:space="preserve">from last meeting </w:t>
      </w:r>
      <w:r w:rsidRPr="00582C5F">
        <w:rPr>
          <w:lang w:eastAsia="zh-CN"/>
        </w:rPr>
        <w:t xml:space="preserve">that </w:t>
      </w:r>
    </w:p>
    <w:p w14:paraId="18418FA8" w14:textId="77777777" w:rsidR="00863B41" w:rsidRPr="00582C5F" w:rsidRDefault="00863B41" w:rsidP="00863B41">
      <w:pPr>
        <w:pStyle w:val="Doc-text2"/>
        <w:pBdr>
          <w:top w:val="single" w:sz="4" w:space="1" w:color="auto"/>
          <w:left w:val="single" w:sz="4" w:space="4" w:color="auto"/>
          <w:bottom w:val="single" w:sz="4" w:space="1" w:color="auto"/>
          <w:right w:val="single" w:sz="4" w:space="4" w:color="auto"/>
        </w:pBdr>
        <w:tabs>
          <w:tab w:val="left" w:pos="1276"/>
        </w:tabs>
        <w:ind w:left="709" w:right="283"/>
        <w:rPr>
          <w:rFonts w:ascii="Arial" w:hAnsi="Arial" w:cs="Arial"/>
          <w:color w:val="000000" w:themeColor="text1"/>
        </w:rPr>
      </w:pPr>
      <w:r w:rsidRPr="00582C5F">
        <w:rPr>
          <w:rFonts w:ascii="Arial" w:hAnsi="Arial" w:cs="Arial"/>
          <w:color w:val="000000" w:themeColor="text1"/>
        </w:rPr>
        <w:t>RAN2 assumes that the relation between remote UE and relay UE in scenario 2 is pre-configured or static and how the relation is pre-configured or static is out of the 3GPP scope.</w:t>
      </w:r>
    </w:p>
    <w:p w14:paraId="2630E5F1" w14:textId="77777777" w:rsidR="00863B41" w:rsidRDefault="00863B41" w:rsidP="00863B41">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ight="283"/>
        <w:rPr>
          <w:rFonts w:ascii="Arial" w:hAnsi="Arial" w:cs="Arial"/>
          <w:color w:val="000000" w:themeColor="text1"/>
        </w:rPr>
      </w:pPr>
      <w:r w:rsidRPr="00582C5F">
        <w:rPr>
          <w:rFonts w:ascii="Arial" w:hAnsi="Arial" w:cs="Arial"/>
          <w:color w:val="000000" w:themeColor="text1"/>
        </w:rPr>
        <w:t>RAN2 deprioritizes discussion on authorization and association mechanism between remote UE and relay UE in scenario 2.</w:t>
      </w:r>
    </w:p>
    <w:p w14:paraId="3CF21416" w14:textId="77777777" w:rsidR="00863B41" w:rsidRDefault="00863B41" w:rsidP="00863B41">
      <w:pPr>
        <w:rPr>
          <w:rFonts w:eastAsiaTheme="minorEastAsia"/>
          <w:lang w:eastAsia="zh-CN"/>
        </w:rPr>
      </w:pPr>
    </w:p>
    <w:p w14:paraId="2DF9590C" w14:textId="77777777" w:rsidR="00863B41" w:rsidRDefault="00863B41" w:rsidP="00863B41">
      <w:pPr>
        <w:rPr>
          <w:rFonts w:eastAsiaTheme="minorEastAsia"/>
          <w:lang w:eastAsia="zh-CN"/>
        </w:rPr>
      </w:pPr>
      <w:r>
        <w:rPr>
          <w:rFonts w:eastAsiaTheme="minorEastAsia"/>
          <w:lang w:eastAsia="zh-CN"/>
        </w:rPr>
        <w:t>Thus the gNB can get the relay UE</w:t>
      </w:r>
      <w:r w:rsidRPr="00582C5F">
        <w:rPr>
          <w:rFonts w:eastAsiaTheme="minorEastAsia"/>
          <w:lang w:eastAsia="zh-CN"/>
        </w:rPr>
        <w:t xml:space="preserve"> </w:t>
      </w:r>
      <w:r>
        <w:rPr>
          <w:rFonts w:eastAsiaTheme="minorEastAsia" w:hint="eastAsia"/>
          <w:lang w:eastAsia="zh-CN"/>
        </w:rPr>
        <w:t>info</w:t>
      </w:r>
      <w:r>
        <w:rPr>
          <w:rFonts w:eastAsiaTheme="minorEastAsia"/>
          <w:lang w:eastAsia="zh-CN"/>
        </w:rPr>
        <w:t>r</w:t>
      </w:r>
      <w:r>
        <w:rPr>
          <w:rFonts w:eastAsiaTheme="minorEastAsia" w:hint="eastAsia"/>
          <w:lang w:eastAsia="zh-CN"/>
        </w:rPr>
        <w:t>mation</w:t>
      </w:r>
      <w:r>
        <w:rPr>
          <w:rFonts w:eastAsiaTheme="minorEastAsia"/>
          <w:lang w:eastAsia="zh-CN"/>
        </w:rPr>
        <w:t xml:space="preserve"> based on the</w:t>
      </w:r>
      <w:r w:rsidRPr="00582C5F">
        <w:rPr>
          <w:rFonts w:eastAsiaTheme="minorEastAsia"/>
          <w:lang w:eastAsia="zh-CN"/>
        </w:rPr>
        <w:t xml:space="preserve"> pre-configured or static</w:t>
      </w:r>
      <w:r>
        <w:rPr>
          <w:rFonts w:eastAsiaTheme="minorEastAsia"/>
          <w:lang w:eastAsia="zh-CN"/>
        </w:rPr>
        <w:t xml:space="preserve"> relation </w:t>
      </w:r>
      <w:r w:rsidRPr="00582C5F">
        <w:rPr>
          <w:rFonts w:eastAsiaTheme="minorEastAsia"/>
          <w:lang w:eastAsia="zh-CN"/>
        </w:rPr>
        <w:t>between</w:t>
      </w:r>
      <w:r>
        <w:rPr>
          <w:rFonts w:eastAsiaTheme="minorEastAsia"/>
          <w:lang w:eastAsia="zh-CN"/>
        </w:rPr>
        <w:t xml:space="preserve"> relay UE and remote UE. There are two possible ways for the gNB to derive the above relation, i.e., from the remote UE or the AMF</w:t>
      </w:r>
      <w:r>
        <w:rPr>
          <w:rFonts w:eastAsiaTheme="minorEastAsia" w:hint="eastAsia"/>
          <w:lang w:eastAsia="zh-CN"/>
        </w:rPr>
        <w:t>.</w:t>
      </w:r>
    </w:p>
    <w:p w14:paraId="51D9FF05" w14:textId="77777777" w:rsidR="00863B41" w:rsidRDefault="00863B41" w:rsidP="00863B41">
      <w:pPr>
        <w:autoSpaceDE w:val="0"/>
        <w:autoSpaceDN w:val="0"/>
        <w:snapToGrid w:val="0"/>
        <w:rPr>
          <w:rFonts w:cs="Times New Roman"/>
        </w:rPr>
      </w:pPr>
      <w:r>
        <w:rPr>
          <w:rFonts w:cs="Times New Roman"/>
        </w:rPr>
        <w:t>In general, the CP procedures for scenario 2 can take the procedures in scenario 1 as baseline, and the possible simplification can be further discussed.</w:t>
      </w:r>
    </w:p>
    <w:p w14:paraId="33193E9B" w14:textId="77777777" w:rsidR="00863B41" w:rsidRPr="0013082A" w:rsidRDefault="00863B41" w:rsidP="00863B41">
      <w:pPr>
        <w:pStyle w:val="2"/>
        <w:rPr>
          <w:rFonts w:hint="eastAsia"/>
          <w:lang w:eastAsia="zh-CN"/>
        </w:rPr>
      </w:pPr>
      <w:r w:rsidRPr="0013082A">
        <w:rPr>
          <w:lang w:eastAsia="zh-CN"/>
        </w:rPr>
        <w:t>2.</w:t>
      </w:r>
      <w:r>
        <w:rPr>
          <w:lang w:eastAsia="zh-CN"/>
        </w:rPr>
        <w:t>5</w:t>
      </w:r>
      <w:r w:rsidRPr="0013082A">
        <w:rPr>
          <w:lang w:eastAsia="zh-CN"/>
        </w:rPr>
        <w:t xml:space="preserve"> Radio Link failure handling</w:t>
      </w:r>
    </w:p>
    <w:p w14:paraId="6A838757" w14:textId="77777777" w:rsidR="00863B41" w:rsidRDefault="00863B41" w:rsidP="00863B41">
      <w:pPr>
        <w:rPr>
          <w:rFonts w:asciiTheme="minorEastAsia" w:eastAsiaTheme="minorEastAsia" w:hAnsiTheme="minorEastAsia"/>
          <w:lang w:eastAsia="zh-CN"/>
        </w:rPr>
      </w:pPr>
      <w:r>
        <w:rPr>
          <w:lang w:eastAsia="zh-CN"/>
        </w:rPr>
        <w:t>The following radio link failure cases can happen in the multi-path scenario</w:t>
      </w:r>
      <w:r>
        <w:rPr>
          <w:rFonts w:asciiTheme="minorEastAsia" w:eastAsiaTheme="minorEastAsia" w:hAnsiTheme="minorEastAsia" w:hint="eastAsia"/>
          <w:lang w:eastAsia="zh-CN"/>
        </w:rPr>
        <w:t>.</w:t>
      </w:r>
    </w:p>
    <w:p w14:paraId="52EBF5F0" w14:textId="77777777" w:rsidR="00863B41" w:rsidRDefault="00863B41" w:rsidP="00863B41">
      <w:pPr>
        <w:pStyle w:val="afff"/>
        <w:numPr>
          <w:ilvl w:val="0"/>
          <w:numId w:val="16"/>
        </w:numPr>
        <w:autoSpaceDE w:val="0"/>
        <w:autoSpaceDN w:val="0"/>
        <w:snapToGrid w:val="0"/>
        <w:ind w:firstLineChars="0"/>
        <w:rPr>
          <w:rFonts w:eastAsiaTheme="minorEastAsia" w:cs="Times New Roman" w:hint="eastAsia"/>
          <w:lang w:eastAsia="zh-CN"/>
        </w:rPr>
      </w:pPr>
      <w:r>
        <w:rPr>
          <w:rFonts w:eastAsiaTheme="minorEastAsia" w:cs="Times New Roman"/>
          <w:lang w:eastAsia="zh-CN"/>
        </w:rPr>
        <w:t>Case 1. remote UE detects the Uu RLF.</w:t>
      </w:r>
    </w:p>
    <w:p w14:paraId="4146D027" w14:textId="77777777" w:rsidR="00863B41" w:rsidRPr="00A071CF" w:rsidRDefault="00863B41" w:rsidP="00863B41">
      <w:pPr>
        <w:pStyle w:val="afff"/>
        <w:numPr>
          <w:ilvl w:val="0"/>
          <w:numId w:val="16"/>
        </w:numPr>
        <w:autoSpaceDE w:val="0"/>
        <w:autoSpaceDN w:val="0"/>
        <w:snapToGrid w:val="0"/>
        <w:ind w:firstLineChars="0"/>
        <w:rPr>
          <w:rFonts w:eastAsiaTheme="minorEastAsia" w:cs="Times New Roman" w:hint="eastAsia"/>
          <w:lang w:eastAsia="zh-CN"/>
        </w:rPr>
      </w:pPr>
      <w:r>
        <w:rPr>
          <w:rFonts w:eastAsiaTheme="minorEastAsia" w:cs="Times New Roman"/>
          <w:lang w:eastAsia="zh-CN"/>
        </w:rPr>
        <w:t>Case 2. relay UE detects the Uu RLF.</w:t>
      </w:r>
    </w:p>
    <w:p w14:paraId="54AC4B72" w14:textId="77777777" w:rsidR="00863B41" w:rsidRDefault="00863B41" w:rsidP="00863B41">
      <w:pPr>
        <w:pStyle w:val="afff"/>
        <w:numPr>
          <w:ilvl w:val="0"/>
          <w:numId w:val="16"/>
        </w:numPr>
        <w:autoSpaceDE w:val="0"/>
        <w:autoSpaceDN w:val="0"/>
        <w:snapToGrid w:val="0"/>
        <w:ind w:firstLineChars="0"/>
        <w:rPr>
          <w:rFonts w:eastAsiaTheme="minorEastAsia" w:cs="Times New Roman" w:hint="eastAsia"/>
          <w:lang w:eastAsia="zh-CN"/>
        </w:rPr>
      </w:pPr>
      <w:r>
        <w:rPr>
          <w:rFonts w:eastAsiaTheme="minorEastAsia" w:cs="Times New Roman"/>
          <w:lang w:eastAsia="zh-CN"/>
        </w:rPr>
        <w:t>Case 3. remote UE detects the sidelink RLF.</w:t>
      </w:r>
    </w:p>
    <w:p w14:paraId="70D7481A" w14:textId="77777777" w:rsidR="00863B41" w:rsidRPr="00A071CF" w:rsidRDefault="00863B41" w:rsidP="00863B41">
      <w:pPr>
        <w:pStyle w:val="afff"/>
        <w:numPr>
          <w:ilvl w:val="0"/>
          <w:numId w:val="16"/>
        </w:numPr>
        <w:autoSpaceDE w:val="0"/>
        <w:autoSpaceDN w:val="0"/>
        <w:snapToGrid w:val="0"/>
        <w:ind w:firstLineChars="0"/>
        <w:rPr>
          <w:rFonts w:eastAsiaTheme="minorEastAsia" w:cs="Times New Roman" w:hint="eastAsia"/>
          <w:lang w:eastAsia="zh-CN"/>
        </w:rPr>
      </w:pPr>
      <w:r>
        <w:rPr>
          <w:rFonts w:eastAsiaTheme="minorEastAsia" w:cs="Times New Roman"/>
          <w:lang w:eastAsia="zh-CN"/>
        </w:rPr>
        <w:t>Case 4. relay UE detects the sidelink RLF.</w:t>
      </w:r>
    </w:p>
    <w:p w14:paraId="0DF5F8AC" w14:textId="77777777" w:rsidR="00863B41" w:rsidRDefault="00863B41" w:rsidP="00863B41">
      <w:pPr>
        <w:rPr>
          <w:rFonts w:cs="Times New Roman"/>
        </w:rPr>
      </w:pPr>
      <w:r>
        <w:rPr>
          <w:rFonts w:eastAsiaTheme="minorEastAsia"/>
          <w:lang w:eastAsia="zh-CN"/>
        </w:rPr>
        <w:t>In Case 1</w:t>
      </w:r>
      <w:r>
        <w:rPr>
          <w:rFonts w:eastAsiaTheme="minorEastAsia" w:hint="eastAsia"/>
          <w:lang w:eastAsia="zh-CN"/>
        </w:rPr>
        <w:t>,</w:t>
      </w:r>
      <w:r>
        <w:rPr>
          <w:rFonts w:eastAsiaTheme="minorEastAsia"/>
          <w:lang w:eastAsia="zh-CN"/>
        </w:rPr>
        <w:t xml:space="preserve"> </w:t>
      </w:r>
      <w:r>
        <w:rPr>
          <w:lang w:eastAsia="zh-CN"/>
        </w:rPr>
        <w:t>remote UE</w:t>
      </w:r>
      <w:r>
        <w:rPr>
          <w:rFonts w:cs="Times New Roman"/>
        </w:rPr>
        <w:t xml:space="preserve"> triggers reporting if split </w:t>
      </w:r>
      <w:r>
        <w:rPr>
          <w:rFonts w:eastAsiaTheme="minorEastAsia" w:cs="Times New Roman"/>
          <w:lang w:eastAsia="zh-CN"/>
        </w:rPr>
        <w:t xml:space="preserve">SRB is configured on the </w:t>
      </w:r>
      <w:r>
        <w:rPr>
          <w:rFonts w:cs="Times New Roman"/>
        </w:rPr>
        <w:t xml:space="preserve">indirect path. Otherwise, remote UE </w:t>
      </w:r>
      <w:r>
        <w:rPr>
          <w:rFonts w:eastAsiaTheme="minorEastAsia" w:cs="Times New Roman"/>
          <w:lang w:eastAsia="zh-CN"/>
        </w:rPr>
        <w:t xml:space="preserve">should initiate </w:t>
      </w:r>
      <w:r>
        <w:rPr>
          <w:rFonts w:eastAsiaTheme="minorEastAsia" w:cs="Times New Roman" w:hint="eastAsia"/>
          <w:lang w:eastAsia="zh-CN"/>
        </w:rPr>
        <w:t>t</w:t>
      </w:r>
      <w:r>
        <w:rPr>
          <w:rFonts w:eastAsiaTheme="minorEastAsia" w:cs="Times New Roman"/>
          <w:lang w:eastAsia="zh-CN"/>
        </w:rPr>
        <w:t>he RRC re-establishment procedure</w:t>
      </w:r>
      <w:r>
        <w:rPr>
          <w:rFonts w:eastAsiaTheme="minorEastAsia" w:cs="Times New Roman" w:hint="eastAsia"/>
          <w:lang w:eastAsia="zh-CN"/>
        </w:rPr>
        <w:t>.</w:t>
      </w:r>
    </w:p>
    <w:p w14:paraId="30518F44" w14:textId="77777777" w:rsidR="00863B41" w:rsidRPr="00B11950" w:rsidRDefault="00863B41" w:rsidP="00863B41">
      <w:pPr>
        <w:rPr>
          <w:rFonts w:cs="Times New Roman"/>
        </w:rPr>
      </w:pPr>
      <w:r>
        <w:rPr>
          <w:rFonts w:cs="Times New Roman"/>
        </w:rPr>
        <w:t xml:space="preserve">In Case 2, </w:t>
      </w:r>
      <w:r>
        <w:rPr>
          <w:rFonts w:eastAsiaTheme="minorEastAsia" w:cs="Times New Roman"/>
          <w:lang w:eastAsia="zh-CN"/>
        </w:rPr>
        <w:t>relay UE</w:t>
      </w:r>
      <w:r w:rsidRPr="00B11950">
        <w:rPr>
          <w:rFonts w:eastAsiaTheme="minorEastAsia" w:cs="Times New Roman"/>
          <w:lang w:eastAsia="zh-CN"/>
        </w:rPr>
        <w:t xml:space="preserve"> can send a notification to the </w:t>
      </w:r>
      <w:r>
        <w:rPr>
          <w:rFonts w:eastAsiaTheme="minorEastAsia" w:cs="Times New Roman"/>
          <w:lang w:eastAsia="zh-CN"/>
        </w:rPr>
        <w:t>remote UE</w:t>
      </w:r>
      <w:r w:rsidRPr="00B11950">
        <w:rPr>
          <w:rFonts w:eastAsiaTheme="minorEastAsia" w:cs="Times New Roman"/>
          <w:lang w:eastAsia="zh-CN"/>
        </w:rPr>
        <w:t xml:space="preserve"> </w:t>
      </w:r>
      <w:r>
        <w:rPr>
          <w:rFonts w:eastAsiaTheme="minorEastAsia" w:cs="Times New Roman"/>
          <w:lang w:eastAsia="zh-CN"/>
        </w:rPr>
        <w:t xml:space="preserve">or </w:t>
      </w:r>
      <w:r w:rsidRPr="00B11950">
        <w:rPr>
          <w:rFonts w:eastAsiaTheme="minorEastAsia" w:cs="Times New Roman"/>
          <w:lang w:eastAsia="zh-CN"/>
        </w:rPr>
        <w:t xml:space="preserve">locally release the PC5 connection </w:t>
      </w:r>
      <w:r>
        <w:rPr>
          <w:rFonts w:eastAsiaTheme="minorEastAsia" w:cs="Times New Roman"/>
          <w:lang w:eastAsia="zh-CN"/>
        </w:rPr>
        <w:t>depending on the implementation</w:t>
      </w:r>
      <w:r w:rsidRPr="00B11950">
        <w:rPr>
          <w:rFonts w:eastAsiaTheme="minorEastAsia" w:cs="Times New Roman"/>
          <w:lang w:eastAsia="zh-CN"/>
        </w:rPr>
        <w:t>, which is similar to the R17 design.</w:t>
      </w:r>
      <w:r>
        <w:rPr>
          <w:rFonts w:eastAsiaTheme="minorEastAsia" w:cs="Times New Roman"/>
          <w:lang w:eastAsia="zh-CN"/>
        </w:rPr>
        <w:t xml:space="preserve"> Upon</w:t>
      </w:r>
      <w:r w:rsidRPr="00B11950">
        <w:rPr>
          <w:rFonts w:eastAsiaTheme="minorEastAsia" w:cs="Times New Roman"/>
          <w:lang w:eastAsia="zh-CN"/>
        </w:rPr>
        <w:t xml:space="preserve"> </w:t>
      </w:r>
      <w:r>
        <w:rPr>
          <w:rFonts w:eastAsiaTheme="minorEastAsia" w:cs="Times New Roman"/>
          <w:lang w:eastAsia="zh-CN"/>
        </w:rPr>
        <w:t>receiving</w:t>
      </w:r>
      <w:r w:rsidRPr="00B11950">
        <w:rPr>
          <w:rFonts w:eastAsiaTheme="minorEastAsia" w:cs="Times New Roman"/>
          <w:lang w:eastAsia="zh-CN"/>
        </w:rPr>
        <w:t xml:space="preserve"> the notification mes</w:t>
      </w:r>
      <w:r>
        <w:rPr>
          <w:rFonts w:eastAsiaTheme="minorEastAsia" w:cs="Times New Roman"/>
          <w:lang w:eastAsia="zh-CN"/>
        </w:rPr>
        <w:t>sage from relay UE, remote UE</w:t>
      </w:r>
      <w:r w:rsidRPr="00B11950">
        <w:rPr>
          <w:rFonts w:eastAsiaTheme="minorEastAsia" w:cs="Times New Roman"/>
          <w:lang w:eastAsia="zh-CN"/>
        </w:rPr>
        <w:t xml:space="preserve"> can release or keep the sidelink connection with </w:t>
      </w:r>
      <w:r>
        <w:rPr>
          <w:rFonts w:eastAsiaTheme="minorEastAsia" w:cs="Times New Roman"/>
          <w:lang w:eastAsia="zh-CN"/>
        </w:rPr>
        <w:t>relay UE</w:t>
      </w:r>
      <w:r w:rsidRPr="00B11950">
        <w:rPr>
          <w:rFonts w:eastAsiaTheme="minorEastAsia" w:cs="Times New Roman"/>
          <w:lang w:eastAsia="zh-CN"/>
        </w:rPr>
        <w:t xml:space="preserve"> </w:t>
      </w:r>
      <w:r w:rsidRPr="000208C8">
        <w:rPr>
          <w:rFonts w:eastAsiaTheme="minorEastAsia" w:cs="Times New Roman"/>
          <w:lang w:eastAsia="zh-CN"/>
        </w:rPr>
        <w:t>depending on the</w:t>
      </w:r>
      <w:r w:rsidRPr="00B11950">
        <w:rPr>
          <w:rFonts w:eastAsiaTheme="minorEastAsia" w:cs="Times New Roman"/>
          <w:lang w:eastAsia="zh-CN"/>
        </w:rPr>
        <w:t xml:space="preserve"> implementation. For the latter case (i.e., </w:t>
      </w:r>
      <w:r>
        <w:rPr>
          <w:rFonts w:eastAsiaTheme="minorEastAsia" w:cs="Times New Roman"/>
          <w:lang w:eastAsia="zh-CN"/>
        </w:rPr>
        <w:t xml:space="preserve">when </w:t>
      </w:r>
      <w:r w:rsidRPr="00B11950">
        <w:rPr>
          <w:rFonts w:eastAsiaTheme="minorEastAsia" w:cs="Times New Roman"/>
          <w:lang w:eastAsia="zh-CN"/>
        </w:rPr>
        <w:t>keep</w:t>
      </w:r>
      <w:r>
        <w:rPr>
          <w:rFonts w:eastAsiaTheme="minorEastAsia" w:cs="Times New Roman"/>
          <w:lang w:eastAsia="zh-CN"/>
        </w:rPr>
        <w:t>ing</w:t>
      </w:r>
      <w:r w:rsidRPr="00B11950">
        <w:rPr>
          <w:rFonts w:eastAsiaTheme="minorEastAsia" w:cs="Times New Roman"/>
          <w:lang w:eastAsia="zh-CN"/>
        </w:rPr>
        <w:t xml:space="preserve"> the sidelink), </w:t>
      </w:r>
      <w:r>
        <w:rPr>
          <w:rFonts w:eastAsiaTheme="minorEastAsia" w:cs="Times New Roman"/>
          <w:lang w:eastAsia="zh-CN"/>
        </w:rPr>
        <w:t>i</w:t>
      </w:r>
      <w:r w:rsidRPr="00B11950">
        <w:rPr>
          <w:rFonts w:eastAsiaTheme="minorEastAsia" w:cs="Times New Roman"/>
          <w:lang w:eastAsia="zh-CN"/>
        </w:rPr>
        <w:t>f</w:t>
      </w:r>
      <w:r>
        <w:rPr>
          <w:rFonts w:eastAsiaTheme="minorEastAsia" w:cs="Times New Roman"/>
          <w:lang w:eastAsia="zh-CN"/>
        </w:rPr>
        <w:t xml:space="preserve"> split SRB is configured on the direct path, remote UE can</w:t>
      </w:r>
      <w:r w:rsidRPr="00B11950">
        <w:rPr>
          <w:rFonts w:eastAsiaTheme="minorEastAsia" w:cs="Times New Roman"/>
          <w:lang w:eastAsia="zh-CN"/>
        </w:rPr>
        <w:t xml:space="preserve"> </w:t>
      </w:r>
      <w:r>
        <w:rPr>
          <w:rFonts w:eastAsiaTheme="minorEastAsia" w:cs="Times New Roman"/>
          <w:lang w:eastAsia="zh-CN"/>
        </w:rPr>
        <w:t>report relay UE</w:t>
      </w:r>
      <w:r w:rsidRPr="00B11950">
        <w:rPr>
          <w:rFonts w:eastAsiaTheme="minorEastAsia" w:cs="Times New Roman"/>
          <w:lang w:eastAsia="zh-CN"/>
        </w:rPr>
        <w:t>‘s Uu RLF to gNB</w:t>
      </w:r>
      <w:r>
        <w:rPr>
          <w:rFonts w:eastAsiaTheme="minorEastAsia" w:cs="Times New Roman"/>
          <w:lang w:eastAsia="zh-CN"/>
        </w:rPr>
        <w:t xml:space="preserve">. Otherwise, remote UE should initiate the </w:t>
      </w:r>
      <w:r>
        <w:rPr>
          <w:rFonts w:cs="Times New Roman"/>
        </w:rPr>
        <w:t xml:space="preserve">RRC re-establishment. </w:t>
      </w:r>
    </w:p>
    <w:p w14:paraId="43F1E0B2" w14:textId="77777777" w:rsidR="00863B41" w:rsidRDefault="00863B41" w:rsidP="00863B41">
      <w:pPr>
        <w:rPr>
          <w:rFonts w:cs="Times New Roman"/>
        </w:rPr>
      </w:pPr>
      <w:r>
        <w:rPr>
          <w:rFonts w:cs="Times New Roman"/>
        </w:rPr>
        <w:t>In case 3,</w:t>
      </w:r>
      <w:r w:rsidRPr="00B11950">
        <w:t xml:space="preserve"> </w:t>
      </w:r>
      <w:r>
        <w:rPr>
          <w:rFonts w:eastAsiaTheme="minorEastAsia"/>
          <w:lang w:eastAsia="zh-CN"/>
        </w:rPr>
        <w:t xml:space="preserve">when </w:t>
      </w:r>
      <w:r>
        <w:rPr>
          <w:lang w:eastAsia="zh-CN"/>
        </w:rPr>
        <w:t xml:space="preserve">remote UE detects the SL RLF, it </w:t>
      </w:r>
      <w:r>
        <w:rPr>
          <w:rFonts w:cs="Times New Roman"/>
        </w:rPr>
        <w:t>should suspend the data transmission on the indirect path. S</w:t>
      </w:r>
      <w:r w:rsidRPr="00F92C45">
        <w:rPr>
          <w:rFonts w:cs="Times New Roman"/>
        </w:rPr>
        <w:t>imilar to the R16</w:t>
      </w:r>
      <w:r>
        <w:rPr>
          <w:rFonts w:cs="Times New Roman"/>
        </w:rPr>
        <w:t xml:space="preserve"> sidelink,</w:t>
      </w:r>
      <w:r w:rsidRPr="00F92C45">
        <w:rPr>
          <w:rFonts w:cs="Times New Roman"/>
        </w:rPr>
        <w:t xml:space="preserve"> </w:t>
      </w:r>
      <w:r>
        <w:rPr>
          <w:rFonts w:cs="Times New Roman"/>
        </w:rPr>
        <w:t>remote UE</w:t>
      </w:r>
      <w:r w:rsidRPr="00F92C45">
        <w:rPr>
          <w:rFonts w:cs="Times New Roman"/>
        </w:rPr>
        <w:t xml:space="preserve"> can report the SL RLF</w:t>
      </w:r>
      <w:r>
        <w:rPr>
          <w:rFonts w:cs="Times New Roman"/>
        </w:rPr>
        <w:t xml:space="preserve"> if split SRB is configured on the direct path and</w:t>
      </w:r>
      <w:r w:rsidRPr="006E742D">
        <w:rPr>
          <w:rFonts w:cs="Times New Roman"/>
        </w:rPr>
        <w:t xml:space="preserve"> </w:t>
      </w:r>
      <w:r w:rsidRPr="00F92C45">
        <w:rPr>
          <w:rFonts w:cs="Times New Roman"/>
        </w:rPr>
        <w:t>loc</w:t>
      </w:r>
      <w:r>
        <w:rPr>
          <w:rFonts w:cs="Times New Roman"/>
        </w:rPr>
        <w:t>ally release the PC5 connection. If the split SRB is not configured on the direct path, remote UE should initiate the RRC re-establishment.</w:t>
      </w:r>
    </w:p>
    <w:p w14:paraId="3145E0F6" w14:textId="77777777" w:rsidR="00863B41" w:rsidRDefault="00863B41" w:rsidP="00863B41">
      <w:pPr>
        <w:autoSpaceDE w:val="0"/>
        <w:autoSpaceDN w:val="0"/>
        <w:snapToGrid w:val="0"/>
        <w:spacing w:after="0" w:line="360" w:lineRule="auto"/>
        <w:rPr>
          <w:rFonts w:cs="Times New Roman"/>
        </w:rPr>
      </w:pPr>
      <w:r>
        <w:rPr>
          <w:rFonts w:cs="Times New Roman"/>
        </w:rPr>
        <w:t>In case 4</w:t>
      </w:r>
      <w:r>
        <w:rPr>
          <w:rFonts w:eastAsiaTheme="minorEastAsia" w:cs="Times New Roman" w:hint="eastAsia"/>
          <w:lang w:eastAsia="zh-CN"/>
        </w:rPr>
        <w:t>,</w:t>
      </w:r>
      <w:r>
        <w:rPr>
          <w:rFonts w:eastAsiaTheme="minorEastAsia" w:cs="Times New Roman"/>
          <w:lang w:eastAsia="zh-CN"/>
        </w:rPr>
        <w:t xml:space="preserve"> relay UE can </w:t>
      </w:r>
      <w:r>
        <w:rPr>
          <w:rFonts w:cs="Times New Roman"/>
        </w:rPr>
        <w:t>locally release the PC5 connection</w:t>
      </w:r>
      <w:r>
        <w:rPr>
          <w:rFonts w:eastAsiaTheme="minorEastAsia" w:cs="Times New Roman"/>
          <w:lang w:eastAsia="zh-CN"/>
        </w:rPr>
        <w:t xml:space="preserve"> or send a notification to the gNB</w:t>
      </w:r>
      <w:r>
        <w:rPr>
          <w:rFonts w:eastAsiaTheme="minorEastAsia" w:cs="Times New Roman" w:hint="eastAsia"/>
          <w:lang w:eastAsia="zh-CN"/>
        </w:rPr>
        <w:t>,</w:t>
      </w:r>
      <w:r>
        <w:rPr>
          <w:rFonts w:eastAsiaTheme="minorEastAsia" w:cs="Times New Roman"/>
          <w:lang w:eastAsia="zh-CN"/>
        </w:rPr>
        <w:t xml:space="preserve"> which is similar to the </w:t>
      </w:r>
      <w:r>
        <w:rPr>
          <w:rFonts w:eastAsiaTheme="minorEastAsia" w:cs="Times New Roman" w:hint="eastAsia"/>
          <w:lang w:eastAsia="zh-CN"/>
        </w:rPr>
        <w:t>R</w:t>
      </w:r>
      <w:r>
        <w:rPr>
          <w:rFonts w:eastAsiaTheme="minorEastAsia" w:cs="Times New Roman"/>
          <w:lang w:eastAsia="zh-CN"/>
        </w:rPr>
        <w:t>16 sidelink</w:t>
      </w:r>
      <w:r>
        <w:rPr>
          <w:rFonts w:eastAsiaTheme="minorEastAsia" w:cs="Times New Roman" w:hint="eastAsia"/>
          <w:lang w:eastAsia="zh-CN"/>
        </w:rPr>
        <w:t>.</w:t>
      </w:r>
      <w:r>
        <w:rPr>
          <w:rFonts w:eastAsiaTheme="minorEastAsia" w:cs="Times New Roman"/>
          <w:lang w:eastAsia="zh-CN"/>
        </w:rPr>
        <w:t xml:space="preserve"> </w:t>
      </w:r>
    </w:p>
    <w:p w14:paraId="60D3FE1B" w14:textId="77777777" w:rsidR="00863B41" w:rsidRPr="00AC5F66" w:rsidRDefault="00863B41" w:rsidP="00863B41">
      <w:pPr>
        <w:autoSpaceDE w:val="0"/>
        <w:autoSpaceDN w:val="0"/>
        <w:snapToGrid w:val="0"/>
        <w:spacing w:after="0" w:line="360" w:lineRule="auto"/>
        <w:rPr>
          <w:rFonts w:eastAsiaTheme="minorEastAsia" w:cs="Times New Roman"/>
          <w:lang w:eastAsia="zh-CN"/>
        </w:rPr>
      </w:pPr>
      <w:r>
        <w:rPr>
          <w:rFonts w:cs="Times New Roman"/>
        </w:rPr>
        <w:t xml:space="preserve">For above cases, gNB should send the RRC Reconfiguration message to </w:t>
      </w:r>
      <w:r>
        <w:rPr>
          <w:rFonts w:eastAsiaTheme="minorEastAsia" w:cs="Times New Roman"/>
          <w:lang w:eastAsia="zh-CN"/>
        </w:rPr>
        <w:t>relay UE</w:t>
      </w:r>
      <w:r>
        <w:rPr>
          <w:rFonts w:cs="Times New Roman"/>
        </w:rPr>
        <w:t xml:space="preserve"> and remote UE to release the unavailable path when it receives the radio link failure reporting from the remote UE or the </w:t>
      </w:r>
      <w:r>
        <w:rPr>
          <w:rFonts w:eastAsiaTheme="minorEastAsia" w:cs="Times New Roman"/>
          <w:lang w:eastAsia="zh-CN"/>
        </w:rPr>
        <w:t>relay UE</w:t>
      </w:r>
      <w:r>
        <w:rPr>
          <w:rFonts w:cs="Times New Roman"/>
        </w:rPr>
        <w:t>.</w:t>
      </w:r>
    </w:p>
    <w:p w14:paraId="3FC82940" w14:textId="77777777" w:rsidR="00863B41" w:rsidRDefault="00863B41" w:rsidP="00863B41">
      <w:pPr>
        <w:rPr>
          <w:rFonts w:eastAsia="宋体" w:cs="Times New Roman"/>
          <w:b/>
          <w:kern w:val="2"/>
          <w:sz w:val="21"/>
          <w:szCs w:val="22"/>
          <w:lang w:eastAsia="zh-CN"/>
        </w:rPr>
      </w:pPr>
      <w:r>
        <w:rPr>
          <w:rFonts w:eastAsia="宋体" w:cs="Times New Roman"/>
          <w:b/>
          <w:kern w:val="2"/>
          <w:sz w:val="21"/>
          <w:szCs w:val="22"/>
          <w:lang w:eastAsia="zh-CN"/>
        </w:rPr>
        <w:t xml:space="preserve">Proposal 14: To support fast failure recovery in multi-path, remote UE reports RLF of one path (either direct path or indirect path) via the other path, so that gNB can configure the remote </w:t>
      </w:r>
      <w:r w:rsidRPr="00916306">
        <w:rPr>
          <w:rFonts w:eastAsia="宋体" w:cs="Times New Roman"/>
          <w:b/>
          <w:kern w:val="2"/>
          <w:sz w:val="21"/>
          <w:szCs w:val="22"/>
          <w:lang w:eastAsia="zh-CN"/>
        </w:rPr>
        <w:t>UE/</w:t>
      </w:r>
      <w:r w:rsidRPr="00916306">
        <w:rPr>
          <w:rFonts w:eastAsiaTheme="minorEastAsia" w:cs="Times New Roman"/>
          <w:b/>
          <w:lang w:eastAsia="zh-CN"/>
        </w:rPr>
        <w:t xml:space="preserve"> </w:t>
      </w:r>
      <w:r>
        <w:rPr>
          <w:rFonts w:eastAsiaTheme="minorEastAsia" w:cs="Times New Roman"/>
          <w:b/>
          <w:lang w:eastAsia="zh-CN"/>
        </w:rPr>
        <w:t>relay UE</w:t>
      </w:r>
      <w:r w:rsidRPr="00916306">
        <w:rPr>
          <w:rFonts w:eastAsia="宋体" w:cs="Times New Roman"/>
          <w:b/>
          <w:kern w:val="2"/>
          <w:sz w:val="21"/>
          <w:szCs w:val="22"/>
          <w:lang w:eastAsia="zh-CN"/>
        </w:rPr>
        <w:t xml:space="preserve"> to</w:t>
      </w:r>
      <w:r>
        <w:rPr>
          <w:rFonts w:eastAsia="宋体" w:cs="Times New Roman"/>
          <w:b/>
          <w:kern w:val="2"/>
          <w:sz w:val="21"/>
          <w:szCs w:val="22"/>
          <w:lang w:eastAsia="zh-CN"/>
        </w:rPr>
        <w:t xml:space="preserve"> release the failed path.</w:t>
      </w:r>
    </w:p>
    <w:p w14:paraId="7CE3551D" w14:textId="403A7CAC" w:rsidR="00863B41" w:rsidRDefault="00863B41" w:rsidP="00863B41">
      <w:pPr>
        <w:rPr>
          <w:rFonts w:eastAsia="宋体" w:cs="Times New Roman"/>
          <w:b/>
          <w:kern w:val="2"/>
          <w:sz w:val="21"/>
          <w:szCs w:val="22"/>
          <w:lang w:eastAsia="zh-CN"/>
        </w:rPr>
      </w:pPr>
      <w:r>
        <w:rPr>
          <w:rFonts w:eastAsia="宋体" w:cs="Times New Roman"/>
          <w:b/>
          <w:kern w:val="2"/>
          <w:sz w:val="21"/>
          <w:szCs w:val="22"/>
          <w:lang w:eastAsia="zh-CN"/>
        </w:rPr>
        <w:t xml:space="preserve">Proposal 15: Relay UE can indicate its Uu RLF to the remote UE in the same manner as in Rel-17, in this case the remote UE considers indirect path failure. </w:t>
      </w:r>
    </w:p>
    <w:p w14:paraId="384523B6" w14:textId="0A448847" w:rsidR="00863B41" w:rsidRPr="00B53658" w:rsidRDefault="00863B41" w:rsidP="00863B41">
      <w:pPr>
        <w:rPr>
          <w:lang w:eastAsia="zh-CN"/>
        </w:rPr>
      </w:pPr>
      <w:r>
        <w:rPr>
          <w:lang w:eastAsia="zh-CN"/>
        </w:rPr>
        <w:t>For scenario 2, if split SRB can be supported for UE aggregation as well, the solutions and procedures discussed   for scenario multi-path via relaycan be reused for UE aggregation, which are also beneficial for robustness.</w:t>
      </w:r>
    </w:p>
    <w:p w14:paraId="4F77BF6E" w14:textId="100F8C29" w:rsidR="00863B41" w:rsidRPr="001D73E5" w:rsidRDefault="00863B41" w:rsidP="00863B41">
      <w:pPr>
        <w:rPr>
          <w:rFonts w:eastAsiaTheme="minorEastAsia"/>
          <w:b/>
          <w:lang w:eastAsia="zh-CN"/>
        </w:rPr>
      </w:pPr>
      <w:bookmarkStart w:id="7" w:name="_GoBack"/>
      <w:r w:rsidRPr="001D73E5">
        <w:rPr>
          <w:rFonts w:eastAsiaTheme="minorEastAsia"/>
          <w:b/>
          <w:lang w:eastAsia="zh-CN"/>
        </w:rPr>
        <w:t>Proposal 1</w:t>
      </w:r>
      <w:r>
        <w:rPr>
          <w:rFonts w:eastAsiaTheme="minorEastAsia"/>
          <w:b/>
          <w:lang w:eastAsia="zh-CN"/>
        </w:rPr>
        <w:t>6</w:t>
      </w:r>
      <w:r w:rsidRPr="001D73E5">
        <w:rPr>
          <w:rFonts w:eastAsiaTheme="minorEastAsia" w:hint="eastAsia"/>
          <w:b/>
          <w:lang w:eastAsia="zh-CN"/>
        </w:rPr>
        <w:t>:</w:t>
      </w:r>
      <w:r w:rsidRPr="001D73E5">
        <w:rPr>
          <w:rFonts w:eastAsiaTheme="minorEastAsia"/>
          <w:b/>
          <w:lang w:eastAsia="zh-CN"/>
        </w:rPr>
        <w:t xml:space="preserve"> The fast failure recovery for </w:t>
      </w:r>
      <w:r>
        <w:rPr>
          <w:rFonts w:eastAsiaTheme="minorEastAsia"/>
          <w:b/>
          <w:lang w:eastAsia="zh-CN"/>
        </w:rPr>
        <w:t>multi-path via relay</w:t>
      </w:r>
      <w:r w:rsidR="009A0DA0">
        <w:rPr>
          <w:rFonts w:eastAsiaTheme="minorEastAsia"/>
          <w:b/>
          <w:lang w:eastAsia="zh-CN"/>
        </w:rPr>
        <w:t xml:space="preserve"> in scenario 1</w:t>
      </w:r>
      <w:r w:rsidRPr="001D73E5">
        <w:rPr>
          <w:rFonts w:eastAsiaTheme="minorEastAsia"/>
          <w:b/>
          <w:lang w:eastAsia="zh-CN"/>
        </w:rPr>
        <w:t xml:space="preserve"> can be reused for UE aggregation</w:t>
      </w:r>
      <w:r w:rsidR="009A0DA0">
        <w:rPr>
          <w:rFonts w:eastAsiaTheme="minorEastAsia"/>
          <w:b/>
          <w:lang w:eastAsia="zh-CN"/>
        </w:rPr>
        <w:t xml:space="preserve"> in scenario 2</w:t>
      </w:r>
      <w:r>
        <w:rPr>
          <w:rFonts w:eastAsiaTheme="minorEastAsia" w:hint="eastAsia"/>
          <w:b/>
          <w:lang w:eastAsia="zh-CN"/>
        </w:rPr>
        <w:t>.</w:t>
      </w:r>
      <w:r>
        <w:rPr>
          <w:rFonts w:eastAsiaTheme="minorEastAsia"/>
          <w:b/>
          <w:lang w:eastAsia="zh-CN"/>
        </w:rPr>
        <w:t xml:space="preserve"> </w:t>
      </w:r>
    </w:p>
    <w:bookmarkEnd w:id="7"/>
    <w:p w14:paraId="3FF7AF49" w14:textId="77777777"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lastRenderedPageBreak/>
        <w:t>C</w:t>
      </w:r>
      <w:r>
        <w:rPr>
          <w:rFonts w:ascii="Arial" w:eastAsiaTheme="minorEastAsia" w:hAnsi="Arial" w:cs="Times New Roman"/>
          <w:lang w:eastAsia="zh-CN"/>
        </w:rPr>
        <w:t>onclusion</w:t>
      </w:r>
    </w:p>
    <w:p w14:paraId="1C0C5292" w14:textId="77777777" w:rsidR="00863B41"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1FC876B8" w14:textId="63CDA201" w:rsidR="00863B41" w:rsidRDefault="007D0323" w:rsidP="00863B41">
      <w:pPr>
        <w:rPr>
          <w:rFonts w:eastAsia="宋体" w:cs="Times New Roman"/>
          <w:kern w:val="2"/>
          <w:sz w:val="21"/>
          <w:szCs w:val="22"/>
          <w:u w:val="single"/>
          <w:lang w:eastAsia="zh-CN"/>
        </w:rPr>
      </w:pPr>
      <w:r>
        <w:rPr>
          <w:rFonts w:eastAsia="宋体" w:cs="Times New Roman"/>
          <w:kern w:val="2"/>
          <w:sz w:val="21"/>
          <w:szCs w:val="22"/>
          <w:u w:val="single"/>
          <w:lang w:eastAsia="zh-CN"/>
        </w:rPr>
        <w:t>P</w:t>
      </w:r>
      <w:r w:rsidR="00863B41">
        <w:rPr>
          <w:rFonts w:eastAsia="宋体" w:cs="Times New Roman"/>
          <w:kern w:val="2"/>
          <w:sz w:val="21"/>
          <w:szCs w:val="22"/>
          <w:u w:val="single"/>
          <w:lang w:eastAsia="zh-CN"/>
        </w:rPr>
        <w:t>rotocol stack</w:t>
      </w:r>
      <w:r w:rsidR="00863B41" w:rsidRPr="009D7AB6">
        <w:rPr>
          <w:rFonts w:eastAsia="宋体" w:cs="Times New Roman"/>
          <w:kern w:val="2"/>
          <w:sz w:val="21"/>
          <w:szCs w:val="22"/>
          <w:u w:val="single"/>
          <w:lang w:eastAsia="zh-CN"/>
        </w:rPr>
        <w:t xml:space="preserve"> </w:t>
      </w:r>
    </w:p>
    <w:p w14:paraId="687F35DA" w14:textId="1326E510" w:rsidR="00863B41" w:rsidRDefault="00863B41" w:rsidP="00863B41">
      <w:pPr>
        <w:rPr>
          <w:b/>
          <w:lang w:eastAsia="zh-CN"/>
        </w:rPr>
      </w:pPr>
      <w:r w:rsidRPr="00891F7E">
        <w:rPr>
          <w:b/>
          <w:lang w:eastAsia="zh-CN"/>
        </w:rPr>
        <w:t xml:space="preserve">Proposal 1. Whether to use one MAC entity or two MAC entities to handle Uu communication and sidelink communication is left to UE implementation, no restriction from specification point of view. (Same as in Rel-16 sidelink communication and </w:t>
      </w:r>
      <w:r w:rsidR="007D0323" w:rsidRPr="007D0323">
        <w:rPr>
          <w:b/>
          <w:lang w:eastAsia="zh-CN"/>
        </w:rPr>
        <w:t>Rel-17 L2/L3 U2N Relay or L3 U2N Remote UE</w:t>
      </w:r>
      <w:r w:rsidRPr="00891F7E">
        <w:rPr>
          <w:b/>
          <w:lang w:eastAsia="zh-CN"/>
        </w:rPr>
        <w:t>.)</w:t>
      </w:r>
    </w:p>
    <w:p w14:paraId="7341D132" w14:textId="77777777" w:rsidR="00863B41" w:rsidRDefault="00863B41" w:rsidP="00863B41">
      <w:pPr>
        <w:rPr>
          <w:b/>
          <w:lang w:eastAsia="zh-CN"/>
        </w:rPr>
      </w:pPr>
      <w:r w:rsidRPr="004560EB">
        <w:rPr>
          <w:b/>
          <w:lang w:eastAsia="zh-CN"/>
        </w:rPr>
        <w:t>Proposal 2. Taking operator’s use case that a relay UE only service one remote UE and one E2E bearer of the remote UE is mapped to one Uu RLC channel of the relay UE as starting point for the discussion on solutions for scenario 2.</w:t>
      </w:r>
    </w:p>
    <w:p w14:paraId="3F0365AC" w14:textId="47E6EC8F" w:rsidR="00863B41" w:rsidRPr="004560EB" w:rsidRDefault="00863B41" w:rsidP="00863B41">
      <w:pPr>
        <w:rPr>
          <w:b/>
          <w:lang w:eastAsia="zh-CN"/>
        </w:rPr>
      </w:pPr>
      <w:r w:rsidRPr="004560EB">
        <w:rPr>
          <w:b/>
          <w:lang w:eastAsia="zh-CN"/>
        </w:rPr>
        <w:t xml:space="preserve">Proposal 3. It is left to remote/relay UE implementation to </w:t>
      </w:r>
      <w:r w:rsidR="007D0323">
        <w:rPr>
          <w:b/>
          <w:lang w:eastAsia="zh-CN"/>
        </w:rPr>
        <w:t>mark</w:t>
      </w:r>
      <w:r w:rsidRPr="004560EB">
        <w:rPr>
          <w:b/>
          <w:lang w:eastAsia="zh-CN"/>
        </w:rPr>
        <w:t xml:space="preserve">/determine the E2E DRB information for a packet on the non-3GPP UE-UE connection, i.e. </w:t>
      </w:r>
      <w:r w:rsidR="007D0323">
        <w:rPr>
          <w:b/>
          <w:lang w:eastAsia="zh-CN"/>
        </w:rPr>
        <w:t xml:space="preserve">PC5 </w:t>
      </w:r>
      <w:r w:rsidRPr="004560EB">
        <w:rPr>
          <w:b/>
          <w:lang w:eastAsia="zh-CN"/>
        </w:rPr>
        <w:t>adaptation layer is not needed.</w:t>
      </w:r>
    </w:p>
    <w:p w14:paraId="006050BA" w14:textId="77777777" w:rsidR="00863B41" w:rsidRDefault="00863B41" w:rsidP="00863B41">
      <w:pPr>
        <w:rPr>
          <w:b/>
          <w:lang w:eastAsia="zh-CN"/>
        </w:rPr>
      </w:pPr>
      <w:r w:rsidRPr="004560EB">
        <w:rPr>
          <w:b/>
          <w:lang w:eastAsia="zh-CN"/>
        </w:rPr>
        <w:t>Proposal 4. With assuming in scenario 2 one relay UE only service one remote UE and one E2E bearer of the remote UE is mapped to one Uu RLC channel, Uu adaptation layer is not needed.</w:t>
      </w:r>
    </w:p>
    <w:p w14:paraId="0A05AFDD" w14:textId="77777777" w:rsidR="00863B41" w:rsidRDefault="00863B41" w:rsidP="007D0323">
      <w:pPr>
        <w:pStyle w:val="afff"/>
        <w:ind w:firstLineChars="0" w:firstLine="0"/>
        <w:rPr>
          <w:u w:val="single"/>
        </w:rPr>
      </w:pPr>
      <w:r w:rsidRPr="00CF2EA6">
        <w:rPr>
          <w:u w:val="single"/>
        </w:rPr>
        <w:t>Support of data split and data duplication</w:t>
      </w:r>
      <w:r w:rsidRPr="00CF2EA6" w:rsidDel="00CF2EA6">
        <w:rPr>
          <w:u w:val="single"/>
        </w:rPr>
        <w:t xml:space="preserve"> </w:t>
      </w:r>
    </w:p>
    <w:p w14:paraId="17385EEC" w14:textId="19E82320" w:rsidR="00863B41" w:rsidRPr="004560EB" w:rsidRDefault="00863B41" w:rsidP="00863B41">
      <w:pPr>
        <w:rPr>
          <w:b/>
        </w:rPr>
      </w:pPr>
      <w:r w:rsidRPr="004560EB">
        <w:rPr>
          <w:b/>
        </w:rPr>
        <w:t>Proposal 5: Data duplication can be configured to split bearer</w:t>
      </w:r>
      <w:r w:rsidR="007D0323">
        <w:rPr>
          <w:b/>
        </w:rPr>
        <w:t xml:space="preserve"> in the same way as legacy DCCA</w:t>
      </w:r>
      <w:r w:rsidR="007D0323">
        <w:rPr>
          <w:b/>
          <w:lang w:eastAsia="zh-CN"/>
        </w:rPr>
        <w:t xml:space="preserve"> for multi-path in scenario 1 and scenario 2</w:t>
      </w:r>
      <w:r w:rsidRPr="004560EB">
        <w:rPr>
          <w:b/>
        </w:rPr>
        <w:t>.</w:t>
      </w:r>
    </w:p>
    <w:p w14:paraId="689E36F9" w14:textId="1D3E4B29" w:rsidR="00863B41" w:rsidRDefault="00863B41" w:rsidP="00863B41">
      <w:pPr>
        <w:rPr>
          <w:b/>
          <w:lang w:eastAsia="zh-CN"/>
        </w:rPr>
      </w:pPr>
      <w:r>
        <w:rPr>
          <w:b/>
          <w:lang w:eastAsia="zh-CN"/>
        </w:rPr>
        <w:t>Proposal 6: In scenario 1, for split bearer (with/without data duplication configured/activated)</w:t>
      </w:r>
      <w:r w:rsidR="0014738F">
        <w:rPr>
          <w:b/>
          <w:lang w:eastAsia="zh-CN"/>
        </w:rPr>
        <w:t xml:space="preserve"> </w:t>
      </w:r>
      <w:r w:rsidRPr="00DC5016">
        <w:rPr>
          <w:b/>
          <w:lang w:eastAsia="zh-CN"/>
        </w:rPr>
        <w:t>SRAP</w:t>
      </w:r>
      <w:r>
        <w:rPr>
          <w:b/>
          <w:lang w:eastAsia="zh-CN"/>
        </w:rPr>
        <w:t xml:space="preserve"> layer is used for </w:t>
      </w:r>
      <w:r w:rsidRPr="00867000">
        <w:rPr>
          <w:b/>
          <w:lang w:eastAsia="zh-CN"/>
        </w:rPr>
        <w:t>remote UE identification and bearer mapping</w:t>
      </w:r>
      <w:r>
        <w:rPr>
          <w:b/>
          <w:lang w:eastAsia="zh-CN"/>
        </w:rPr>
        <w:t xml:space="preserve"> in indirect path in the same way in Rel-17 L2 U2N relay operation</w:t>
      </w:r>
      <w:r w:rsidR="007D0323">
        <w:rPr>
          <w:b/>
          <w:lang w:eastAsia="zh-CN"/>
        </w:rPr>
        <w:t xml:space="preserve"> </w:t>
      </w:r>
      <w:r>
        <w:rPr>
          <w:b/>
          <w:lang w:eastAsia="zh-CN"/>
        </w:rPr>
        <w:t xml:space="preserve">multi-path via relay. </w:t>
      </w:r>
      <w:r w:rsidRPr="00DC5016">
        <w:rPr>
          <w:b/>
          <w:lang w:eastAsia="zh-CN"/>
        </w:rPr>
        <w:t xml:space="preserve"> </w:t>
      </w:r>
    </w:p>
    <w:p w14:paraId="18AFE8B5" w14:textId="77777777" w:rsidR="00863B41" w:rsidRDefault="00863B41" w:rsidP="00863B41">
      <w:pPr>
        <w:rPr>
          <w:b/>
          <w:lang w:eastAsia="zh-CN"/>
        </w:rPr>
      </w:pPr>
      <w:r>
        <w:rPr>
          <w:b/>
          <w:lang w:eastAsia="zh-CN"/>
        </w:rPr>
        <w:t>Proposal 7: In scenario 2, without adaptation layer in indirect link, split bearer (with 1:1 bearer mapping) can be supported as below:</w:t>
      </w:r>
    </w:p>
    <w:p w14:paraId="2F7F1550" w14:textId="77777777" w:rsidR="00863B41" w:rsidRPr="0013082A" w:rsidRDefault="00863B41" w:rsidP="00863B41">
      <w:pPr>
        <w:pStyle w:val="afff"/>
        <w:numPr>
          <w:ilvl w:val="0"/>
          <w:numId w:val="38"/>
        </w:numPr>
        <w:ind w:firstLineChars="0"/>
        <w:rPr>
          <w:b/>
          <w:lang w:eastAsia="zh-CN"/>
        </w:rPr>
      </w:pPr>
      <w:r w:rsidRPr="00733D69">
        <w:rPr>
          <w:b/>
          <w:lang w:eastAsia="zh-CN"/>
        </w:rPr>
        <w:t>For UL, remote UE’s PDCP entity delivers a packet to Uu RLC entity or to non-3GPP connection based on network configuration; and relay UE passes a packet received from the non-3GPP connection to corresponding Uu RLC chann</w:t>
      </w:r>
      <w:r w:rsidRPr="002551EC">
        <w:rPr>
          <w:b/>
          <w:lang w:eastAsia="zh-CN"/>
        </w:rPr>
        <w:t>el based on the configured mapping between E2E bearer and Uu RLC channel for the rem</w:t>
      </w:r>
      <w:r w:rsidRPr="0013082A">
        <w:rPr>
          <w:b/>
          <w:lang w:eastAsia="zh-CN"/>
        </w:rPr>
        <w:t xml:space="preserve">ote UE. </w:t>
      </w:r>
    </w:p>
    <w:p w14:paraId="39616253" w14:textId="57D0BF6F" w:rsidR="00863B41" w:rsidRPr="00733D69" w:rsidRDefault="00863B41" w:rsidP="00863B41">
      <w:pPr>
        <w:pStyle w:val="afff"/>
        <w:numPr>
          <w:ilvl w:val="0"/>
          <w:numId w:val="38"/>
        </w:numPr>
        <w:ind w:firstLineChars="0"/>
        <w:rPr>
          <w:b/>
          <w:lang w:eastAsia="zh-CN"/>
        </w:rPr>
      </w:pPr>
      <w:r w:rsidRPr="007D5A58">
        <w:rPr>
          <w:b/>
          <w:lang w:eastAsia="zh-CN"/>
        </w:rPr>
        <w:t xml:space="preserve">For DL, relay UE passes a packet received from a Uu RLC entity to the non-3GPP connection based on </w:t>
      </w:r>
      <w:r w:rsidRPr="008F00C2">
        <w:rPr>
          <w:b/>
          <w:lang w:eastAsia="zh-CN"/>
        </w:rPr>
        <w:t xml:space="preserve">the configured mapping between E2E bearer and Uu RLC channel for the remote UE; and the remote UE delivers the packet received on the non-3GPP connection to the PDCP </w:t>
      </w:r>
      <w:r>
        <w:rPr>
          <w:b/>
          <w:lang w:eastAsia="zh-CN"/>
        </w:rPr>
        <w:t>associated with</w:t>
      </w:r>
      <w:r w:rsidRPr="00733D69">
        <w:rPr>
          <w:b/>
          <w:lang w:eastAsia="zh-CN"/>
        </w:rPr>
        <w:t xml:space="preserve"> the E2E</w:t>
      </w:r>
      <w:r w:rsidR="0014738F">
        <w:rPr>
          <w:b/>
          <w:lang w:eastAsia="zh-CN"/>
        </w:rPr>
        <w:t xml:space="preserve"> </w:t>
      </w:r>
      <w:r w:rsidRPr="00733D69">
        <w:rPr>
          <w:b/>
          <w:lang w:eastAsia="zh-CN"/>
        </w:rPr>
        <w:t xml:space="preserve">bearer. </w:t>
      </w:r>
    </w:p>
    <w:p w14:paraId="6805CFD5" w14:textId="77777777" w:rsidR="00863B41" w:rsidRPr="004560EB" w:rsidRDefault="00863B41" w:rsidP="00863B41">
      <w:pPr>
        <w:pStyle w:val="afff"/>
        <w:numPr>
          <w:ilvl w:val="0"/>
          <w:numId w:val="38"/>
        </w:numPr>
        <w:ind w:firstLineChars="0"/>
        <w:rPr>
          <w:lang w:eastAsia="zh-CN"/>
        </w:rPr>
      </w:pPr>
      <w:r w:rsidRPr="00CF2EA6">
        <w:rPr>
          <w:b/>
          <w:lang w:eastAsia="zh-CN"/>
        </w:rPr>
        <w:t>How to indicate E2E bearer ID in the non-3GPP connection is left to UE implementation.</w:t>
      </w:r>
    </w:p>
    <w:p w14:paraId="0C4BD0B8" w14:textId="77777777" w:rsidR="00863B41" w:rsidRDefault="00863B41" w:rsidP="007D0323">
      <w:pPr>
        <w:pStyle w:val="afff"/>
        <w:ind w:firstLineChars="0" w:firstLine="0"/>
        <w:rPr>
          <w:u w:val="single"/>
        </w:rPr>
      </w:pPr>
      <w:r w:rsidRPr="004560EB">
        <w:rPr>
          <w:u w:val="single"/>
        </w:rPr>
        <w:t>Concept of primary path</w:t>
      </w:r>
    </w:p>
    <w:p w14:paraId="5392D904" w14:textId="77777777" w:rsidR="00863B41" w:rsidRPr="004560EB" w:rsidRDefault="00863B41" w:rsidP="00863B41">
      <w:pPr>
        <w:rPr>
          <w:b/>
          <w:lang w:eastAsia="zh-CN"/>
        </w:rPr>
      </w:pPr>
      <w:r w:rsidRPr="004560EB">
        <w:rPr>
          <w:b/>
          <w:lang w:eastAsia="zh-CN"/>
        </w:rPr>
        <w:t>Proposal 8: RAN2 to focus on the basic functionality and procedures by using first path and second path if needed. Whether to introduce the concept of “primary path” can be decided after the need is justified.</w:t>
      </w:r>
    </w:p>
    <w:p w14:paraId="439C54CE" w14:textId="77777777" w:rsidR="00863B41" w:rsidRPr="004560EB" w:rsidRDefault="00863B41" w:rsidP="007D0323">
      <w:pPr>
        <w:pStyle w:val="afff"/>
        <w:ind w:firstLineChars="0" w:firstLine="0"/>
        <w:rPr>
          <w:u w:val="single"/>
        </w:rPr>
      </w:pPr>
      <w:r w:rsidRPr="004560EB">
        <w:rPr>
          <w:u w:val="single"/>
        </w:rPr>
        <w:t>Basic CP procedures</w:t>
      </w:r>
    </w:p>
    <w:p w14:paraId="5F6E4152" w14:textId="77777777" w:rsidR="00863B41" w:rsidRPr="004560EB" w:rsidRDefault="00863B41" w:rsidP="00863B41">
      <w:pPr>
        <w:rPr>
          <w:rFonts w:eastAsiaTheme="minorEastAsia"/>
          <w:b/>
          <w:lang w:eastAsia="zh-CN"/>
        </w:rPr>
      </w:pPr>
      <w:r w:rsidRPr="004560EB">
        <w:rPr>
          <w:rFonts w:eastAsiaTheme="minorEastAsia"/>
          <w:b/>
          <w:lang w:eastAsia="zh-CN"/>
        </w:rPr>
        <w:t xml:space="preserve">Proposal 9: Agree the procedure in Figure 3 as baseline for multi-path establishment from </w:t>
      </w:r>
      <w:r w:rsidRPr="004560EB">
        <w:rPr>
          <w:b/>
          <w:lang w:eastAsia="zh-CN"/>
        </w:rPr>
        <w:t>direct path only to multi-path in scenario 1.</w:t>
      </w:r>
    </w:p>
    <w:p w14:paraId="23CCC281" w14:textId="77777777" w:rsidR="00863B4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10</w:t>
      </w:r>
      <w:r w:rsidRPr="00600051">
        <w:rPr>
          <w:rFonts w:eastAsiaTheme="minorEastAsia"/>
          <w:b/>
          <w:lang w:eastAsia="zh-CN"/>
        </w:rPr>
        <w:t xml:space="preserve">: </w:t>
      </w:r>
      <w:r>
        <w:rPr>
          <w:rFonts w:eastAsiaTheme="minorEastAsia"/>
          <w:b/>
          <w:lang w:eastAsia="zh-CN"/>
        </w:rPr>
        <w:t xml:space="preserve">A Relay UE in RRC_IDLE/INACITVE can be added as the relay UE of the indirect path to a remote UE during direct path only to multi-path establishment in the similar manner of Rel-17 path switch </w:t>
      </w:r>
      <w:r>
        <w:rPr>
          <w:b/>
          <w:lang w:eastAsia="zh-CN"/>
        </w:rPr>
        <w:t>in scenario 1</w:t>
      </w:r>
      <w:r>
        <w:rPr>
          <w:rFonts w:eastAsiaTheme="minorEastAsia"/>
          <w:b/>
          <w:lang w:eastAsia="zh-CN"/>
        </w:rPr>
        <w:t>.</w:t>
      </w:r>
    </w:p>
    <w:p w14:paraId="014E8EEE" w14:textId="77777777" w:rsidR="00863B41" w:rsidRPr="0060005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 xml:space="preserve">11: Agree the procedure in Figure 5 as </w:t>
      </w:r>
      <w:r w:rsidRPr="00600051">
        <w:rPr>
          <w:rFonts w:eastAsiaTheme="minorEastAsia"/>
          <w:b/>
          <w:lang w:eastAsia="zh-CN"/>
        </w:rPr>
        <w:t>baseline</w:t>
      </w:r>
      <w:r>
        <w:rPr>
          <w:rFonts w:eastAsiaTheme="minorEastAsia"/>
          <w:b/>
          <w:lang w:eastAsia="zh-CN"/>
        </w:rPr>
        <w:t xml:space="preserve"> for</w:t>
      </w:r>
      <w:r w:rsidRPr="00600051">
        <w:rPr>
          <w:rFonts w:eastAsiaTheme="minorEastAsia"/>
          <w:b/>
          <w:lang w:eastAsia="zh-CN"/>
        </w:rPr>
        <w:t xml:space="preserve"> multi-path establishment fr</w:t>
      </w:r>
      <w:r>
        <w:rPr>
          <w:rFonts w:eastAsiaTheme="minorEastAsia"/>
          <w:b/>
          <w:lang w:eastAsia="zh-CN"/>
        </w:rPr>
        <w:t>om</w:t>
      </w:r>
      <w:r w:rsidRPr="00600051">
        <w:rPr>
          <w:rFonts w:eastAsiaTheme="minorEastAsia"/>
          <w:b/>
          <w:lang w:eastAsia="zh-CN"/>
        </w:rPr>
        <w:t xml:space="preserve"> </w:t>
      </w:r>
      <w:r>
        <w:rPr>
          <w:rFonts w:eastAsiaTheme="minorEastAsia"/>
          <w:b/>
          <w:lang w:eastAsia="zh-CN"/>
        </w:rPr>
        <w:t>in</w:t>
      </w:r>
      <w:r w:rsidRPr="00600051">
        <w:rPr>
          <w:b/>
          <w:lang w:eastAsia="zh-CN"/>
        </w:rPr>
        <w:t xml:space="preserve">direct path only to </w:t>
      </w:r>
      <w:r w:rsidRPr="00600051">
        <w:rPr>
          <w:rFonts w:hint="eastAsia"/>
          <w:b/>
          <w:lang w:eastAsia="zh-CN"/>
        </w:rPr>
        <w:t>multi-path</w:t>
      </w:r>
      <w:r>
        <w:rPr>
          <w:b/>
          <w:lang w:eastAsia="zh-CN"/>
        </w:rPr>
        <w:t xml:space="preserve"> in scenario 1</w:t>
      </w:r>
      <w:r w:rsidRPr="00600051">
        <w:rPr>
          <w:b/>
          <w:lang w:eastAsia="zh-CN"/>
        </w:rPr>
        <w:t>.</w:t>
      </w:r>
    </w:p>
    <w:p w14:paraId="3DCDFF8D" w14:textId="77777777" w:rsidR="00863B41" w:rsidRPr="0060005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12</w:t>
      </w:r>
      <w:r w:rsidRPr="00600051">
        <w:rPr>
          <w:rFonts w:eastAsiaTheme="minorEastAsia"/>
          <w:b/>
          <w:lang w:eastAsia="zh-CN"/>
        </w:rPr>
        <w:t xml:space="preserve">: Agree the </w:t>
      </w:r>
      <w:r>
        <w:rPr>
          <w:rFonts w:eastAsiaTheme="minorEastAsia"/>
          <w:b/>
          <w:lang w:eastAsia="zh-CN"/>
        </w:rPr>
        <w:t xml:space="preserve">procedure in Figure 6 as </w:t>
      </w:r>
      <w:r w:rsidRPr="00600051">
        <w:rPr>
          <w:rFonts w:eastAsiaTheme="minorEastAsia"/>
          <w:b/>
          <w:lang w:eastAsia="zh-CN"/>
        </w:rPr>
        <w:t>baseline</w:t>
      </w:r>
      <w:r>
        <w:rPr>
          <w:rFonts w:eastAsiaTheme="minorEastAsia"/>
          <w:b/>
          <w:lang w:eastAsia="zh-CN"/>
        </w:rPr>
        <w:t xml:space="preserve"> for</w:t>
      </w:r>
      <w:r w:rsidRPr="00600051">
        <w:rPr>
          <w:rFonts w:eastAsiaTheme="minorEastAsia"/>
          <w:b/>
          <w:lang w:eastAsia="zh-CN"/>
        </w:rPr>
        <w:t xml:space="preserve"> multi-path </w:t>
      </w:r>
      <w:r>
        <w:rPr>
          <w:rFonts w:eastAsiaTheme="minorEastAsia"/>
          <w:b/>
          <w:lang w:eastAsia="zh-CN"/>
        </w:rPr>
        <w:t>release</w:t>
      </w:r>
      <w:r w:rsidRPr="00600051">
        <w:rPr>
          <w:rFonts w:eastAsiaTheme="minorEastAsia"/>
          <w:b/>
          <w:lang w:eastAsia="zh-CN"/>
        </w:rPr>
        <w:t xml:space="preserve"> </w:t>
      </w:r>
      <w:r>
        <w:rPr>
          <w:rFonts w:eastAsiaTheme="minorEastAsia"/>
          <w:b/>
          <w:lang w:eastAsia="zh-CN"/>
        </w:rPr>
        <w:t xml:space="preserve">to direct path only </w:t>
      </w:r>
      <w:r>
        <w:rPr>
          <w:b/>
          <w:lang w:eastAsia="zh-CN"/>
        </w:rPr>
        <w:t>in scenario 1</w:t>
      </w:r>
      <w:r w:rsidRPr="00600051">
        <w:rPr>
          <w:b/>
          <w:lang w:eastAsia="zh-CN"/>
        </w:rPr>
        <w:t>.</w:t>
      </w:r>
    </w:p>
    <w:p w14:paraId="22D19BD1" w14:textId="77777777" w:rsidR="00863B41" w:rsidRPr="00600051" w:rsidRDefault="00863B41" w:rsidP="00863B41">
      <w:pPr>
        <w:rPr>
          <w:rFonts w:eastAsiaTheme="minorEastAsia"/>
          <w:b/>
          <w:lang w:eastAsia="zh-CN"/>
        </w:rPr>
      </w:pPr>
      <w:r w:rsidRPr="00600051">
        <w:rPr>
          <w:rFonts w:eastAsiaTheme="minorEastAsia"/>
          <w:b/>
          <w:lang w:eastAsia="zh-CN"/>
        </w:rPr>
        <w:t xml:space="preserve">Proposal </w:t>
      </w:r>
      <w:r>
        <w:rPr>
          <w:rFonts w:eastAsiaTheme="minorEastAsia"/>
          <w:b/>
          <w:lang w:eastAsia="zh-CN"/>
        </w:rPr>
        <w:t xml:space="preserve">13: Agree the procedure in Figure 7 as </w:t>
      </w:r>
      <w:r w:rsidRPr="00600051">
        <w:rPr>
          <w:rFonts w:eastAsiaTheme="minorEastAsia"/>
          <w:b/>
          <w:lang w:eastAsia="zh-CN"/>
        </w:rPr>
        <w:t>baseline</w:t>
      </w:r>
      <w:r>
        <w:rPr>
          <w:rFonts w:eastAsiaTheme="minorEastAsia"/>
          <w:b/>
          <w:lang w:eastAsia="zh-CN"/>
        </w:rPr>
        <w:t xml:space="preserve"> for</w:t>
      </w:r>
      <w:r w:rsidRPr="00600051">
        <w:rPr>
          <w:rFonts w:eastAsiaTheme="minorEastAsia"/>
          <w:b/>
          <w:lang w:eastAsia="zh-CN"/>
        </w:rPr>
        <w:t xml:space="preserve"> multi-path </w:t>
      </w:r>
      <w:r>
        <w:rPr>
          <w:rFonts w:eastAsiaTheme="minorEastAsia"/>
          <w:b/>
          <w:lang w:eastAsia="zh-CN"/>
        </w:rPr>
        <w:t>release</w:t>
      </w:r>
      <w:r w:rsidRPr="00600051">
        <w:rPr>
          <w:rFonts w:eastAsiaTheme="minorEastAsia"/>
          <w:b/>
          <w:lang w:eastAsia="zh-CN"/>
        </w:rPr>
        <w:t xml:space="preserve"> </w:t>
      </w:r>
      <w:r>
        <w:rPr>
          <w:rFonts w:eastAsiaTheme="minorEastAsia"/>
          <w:b/>
          <w:lang w:eastAsia="zh-CN"/>
        </w:rPr>
        <w:t xml:space="preserve">to indirect path only </w:t>
      </w:r>
      <w:r>
        <w:rPr>
          <w:b/>
          <w:lang w:eastAsia="zh-CN"/>
        </w:rPr>
        <w:t>in scenario 1</w:t>
      </w:r>
      <w:r w:rsidRPr="00600051">
        <w:rPr>
          <w:b/>
          <w:lang w:eastAsia="zh-CN"/>
        </w:rPr>
        <w:t>.</w:t>
      </w:r>
    </w:p>
    <w:p w14:paraId="5E536CD4" w14:textId="77777777" w:rsidR="00863B41" w:rsidRDefault="00863B41" w:rsidP="007D0323">
      <w:pPr>
        <w:pStyle w:val="afff"/>
        <w:ind w:firstLineChars="0" w:firstLine="0"/>
        <w:rPr>
          <w:u w:val="single"/>
        </w:rPr>
      </w:pPr>
      <w:r w:rsidRPr="00272F9E">
        <w:rPr>
          <w:u w:val="single"/>
        </w:rPr>
        <w:t>Radio Link failure handling</w:t>
      </w:r>
    </w:p>
    <w:p w14:paraId="4182DAEE" w14:textId="77777777" w:rsidR="00863B41" w:rsidRPr="004560EB" w:rsidRDefault="00863B41" w:rsidP="00863B41">
      <w:pPr>
        <w:rPr>
          <w:rFonts w:eastAsia="宋体" w:cs="Times New Roman"/>
          <w:b/>
          <w:sz w:val="21"/>
          <w:szCs w:val="22"/>
          <w:lang w:eastAsia="zh-CN"/>
        </w:rPr>
      </w:pPr>
      <w:r w:rsidRPr="004560EB">
        <w:rPr>
          <w:rFonts w:eastAsia="宋体" w:cs="Times New Roman"/>
          <w:b/>
          <w:sz w:val="21"/>
          <w:szCs w:val="22"/>
          <w:lang w:eastAsia="zh-CN"/>
        </w:rPr>
        <w:t>Proposal 14: To support fast failure recovery in multi-path, remote UE reports RLF of one path (either direct path or indirect path) via the other path, so that gNB can configure the remote UE/</w:t>
      </w:r>
      <w:r w:rsidRPr="004560EB">
        <w:rPr>
          <w:rFonts w:eastAsiaTheme="minorEastAsia" w:cs="Times New Roman"/>
          <w:b/>
          <w:lang w:eastAsia="zh-CN"/>
        </w:rPr>
        <w:t xml:space="preserve"> relay UE</w:t>
      </w:r>
      <w:r w:rsidRPr="004560EB">
        <w:rPr>
          <w:rFonts w:eastAsia="宋体" w:cs="Times New Roman"/>
          <w:b/>
          <w:sz w:val="21"/>
          <w:szCs w:val="22"/>
          <w:lang w:eastAsia="zh-CN"/>
        </w:rPr>
        <w:t xml:space="preserve"> to release the failed path.</w:t>
      </w:r>
    </w:p>
    <w:p w14:paraId="5415B51A" w14:textId="73D4A7E9" w:rsidR="00863B41" w:rsidRPr="004560EB" w:rsidRDefault="00863B41" w:rsidP="00863B41">
      <w:pPr>
        <w:rPr>
          <w:rFonts w:eastAsia="宋体" w:cs="Times New Roman"/>
          <w:b/>
          <w:sz w:val="21"/>
          <w:szCs w:val="22"/>
          <w:lang w:eastAsia="zh-CN"/>
        </w:rPr>
      </w:pPr>
      <w:r w:rsidRPr="004560EB">
        <w:rPr>
          <w:rFonts w:eastAsia="宋体" w:cs="Times New Roman"/>
          <w:b/>
          <w:sz w:val="21"/>
          <w:szCs w:val="22"/>
          <w:lang w:eastAsia="zh-CN"/>
        </w:rPr>
        <w:lastRenderedPageBreak/>
        <w:t xml:space="preserve">Proposal 15: Relay UE can indicate its Uu RLF to the remote UE in the same manner as in Rel-17, in this case the remote UE considers indirect path failure. </w:t>
      </w:r>
    </w:p>
    <w:p w14:paraId="0283EA16" w14:textId="5236F1F1" w:rsidR="00863B41" w:rsidRPr="009D7AB6" w:rsidRDefault="009A0DA0" w:rsidP="00863B41">
      <w:pPr>
        <w:rPr>
          <w:rFonts w:eastAsiaTheme="minorEastAsia"/>
          <w:b/>
          <w:lang w:eastAsia="zh-CN"/>
        </w:rPr>
      </w:pPr>
      <w:r w:rsidRPr="001D73E5">
        <w:rPr>
          <w:rFonts w:eastAsiaTheme="minorEastAsia"/>
          <w:b/>
          <w:lang w:eastAsia="zh-CN"/>
        </w:rPr>
        <w:t>Proposal 1</w:t>
      </w:r>
      <w:r>
        <w:rPr>
          <w:rFonts w:eastAsiaTheme="minorEastAsia"/>
          <w:b/>
          <w:lang w:eastAsia="zh-CN"/>
        </w:rPr>
        <w:t>6</w:t>
      </w:r>
      <w:r w:rsidRPr="001D73E5">
        <w:rPr>
          <w:rFonts w:eastAsiaTheme="minorEastAsia" w:hint="eastAsia"/>
          <w:b/>
          <w:lang w:eastAsia="zh-CN"/>
        </w:rPr>
        <w:t>:</w:t>
      </w:r>
      <w:r w:rsidRPr="001D73E5">
        <w:rPr>
          <w:rFonts w:eastAsiaTheme="minorEastAsia"/>
          <w:b/>
          <w:lang w:eastAsia="zh-CN"/>
        </w:rPr>
        <w:t xml:space="preserve"> The fast failure recovery for </w:t>
      </w:r>
      <w:r>
        <w:rPr>
          <w:rFonts w:eastAsiaTheme="minorEastAsia"/>
          <w:b/>
          <w:lang w:eastAsia="zh-CN"/>
        </w:rPr>
        <w:t>multi-path via relay in scenario 1</w:t>
      </w:r>
      <w:r w:rsidRPr="001D73E5">
        <w:rPr>
          <w:rFonts w:eastAsiaTheme="minorEastAsia"/>
          <w:b/>
          <w:lang w:eastAsia="zh-CN"/>
        </w:rPr>
        <w:t xml:space="preserve"> can be reused for UE aggregation</w:t>
      </w:r>
      <w:r>
        <w:rPr>
          <w:rFonts w:eastAsiaTheme="minorEastAsia"/>
          <w:b/>
          <w:lang w:eastAsia="zh-CN"/>
        </w:rPr>
        <w:t xml:space="preserve"> in scenario 2</w:t>
      </w:r>
      <w:r>
        <w:rPr>
          <w:rFonts w:eastAsiaTheme="minorEastAsia" w:hint="eastAsia"/>
          <w:b/>
          <w:lang w:eastAsia="zh-CN"/>
        </w:rPr>
        <w:t>.</w:t>
      </w:r>
      <w:r>
        <w:rPr>
          <w:rFonts w:eastAsiaTheme="minorEastAsia"/>
          <w:b/>
          <w:lang w:eastAsia="zh-CN"/>
        </w:rPr>
        <w:t xml:space="preserve"> </w:t>
      </w:r>
    </w:p>
    <w:p w14:paraId="19B7EFDD" w14:textId="77777777" w:rsidR="00863B41" w:rsidRDefault="00863B41" w:rsidP="00863B41">
      <w:pPr>
        <w:pStyle w:val="1"/>
        <w:numPr>
          <w:ilvl w:val="0"/>
          <w:numId w:val="35"/>
        </w:numPr>
        <w:rPr>
          <w:rFonts w:ascii="Arial" w:eastAsiaTheme="minorEastAsia" w:hAnsi="Arial" w:cs="Times New Roman"/>
          <w:lang w:eastAsia="zh-CN"/>
        </w:rPr>
      </w:pPr>
      <w:r>
        <w:rPr>
          <w:rFonts w:ascii="Arial" w:eastAsiaTheme="minorEastAsia" w:hAnsi="Arial" w:cs="Times New Roman"/>
          <w:lang w:eastAsia="zh-CN"/>
        </w:rPr>
        <w:t>Reference</w:t>
      </w:r>
    </w:p>
    <w:p w14:paraId="6A37DB97" w14:textId="59A65FDD" w:rsidR="00863B41" w:rsidRDefault="009A0DA0" w:rsidP="00863B41">
      <w:pPr>
        <w:spacing w:beforeLines="50" w:before="120"/>
        <w:jc w:val="both"/>
        <w:rPr>
          <w:rFonts w:eastAsia="宋体" w:cs="Times New Roman"/>
          <w:color w:val="000000" w:themeColor="text1"/>
          <w:lang w:val="en-US" w:eastAsia="zh-CN"/>
        </w:rPr>
      </w:pPr>
      <w:r>
        <w:rPr>
          <w:rFonts w:eastAsia="宋体" w:cs="Times New Roman"/>
          <w:color w:val="000000" w:themeColor="text1"/>
          <w:lang w:val="en-US" w:eastAsia="zh-CN"/>
        </w:rPr>
        <w:t xml:space="preserve"> </w:t>
      </w:r>
      <w:r w:rsidR="00863B41">
        <w:rPr>
          <w:rFonts w:eastAsia="宋体" w:cs="Times New Roman"/>
          <w:color w:val="000000" w:themeColor="text1"/>
          <w:lang w:val="en-US" w:eastAsia="zh-CN"/>
        </w:rPr>
        <w:t>[</w:t>
      </w:r>
      <w:r>
        <w:rPr>
          <w:rFonts w:eastAsia="宋体" w:cs="Times New Roman"/>
          <w:color w:val="000000" w:themeColor="text1"/>
          <w:lang w:val="en-US" w:eastAsia="zh-CN"/>
        </w:rPr>
        <w:t>1</w:t>
      </w:r>
      <w:r w:rsidR="00863B41">
        <w:rPr>
          <w:rFonts w:eastAsia="宋体" w:cs="Times New Roman"/>
          <w:color w:val="000000" w:themeColor="text1"/>
          <w:lang w:val="en-US" w:eastAsia="zh-CN"/>
        </w:rPr>
        <w:t xml:space="preserve">] </w:t>
      </w:r>
      <w:r w:rsidR="00863B41" w:rsidRPr="001D3318">
        <w:rPr>
          <w:rFonts w:eastAsia="宋体" w:cs="Times New Roman"/>
          <w:color w:val="000000" w:themeColor="text1"/>
          <w:lang w:val="en-US" w:eastAsia="zh-CN"/>
        </w:rPr>
        <w:t>[Post119-e][408][Relay] Path operations in multi-path relaying (LG)</w:t>
      </w:r>
      <w:r w:rsidR="00863B41">
        <w:rPr>
          <w:rFonts w:eastAsia="宋体" w:cs="Times New Roman"/>
          <w:color w:val="000000" w:themeColor="text1"/>
          <w:lang w:val="en-US" w:eastAsia="zh-CN"/>
        </w:rPr>
        <w:t xml:space="preserve">, </w:t>
      </w:r>
      <w:r w:rsidR="00863B41" w:rsidRPr="001D3318">
        <w:rPr>
          <w:rFonts w:eastAsia="宋体" w:cs="Times New Roman"/>
          <w:color w:val="000000" w:themeColor="text1"/>
          <w:lang w:val="en-US" w:eastAsia="zh-CN"/>
        </w:rPr>
        <w:t>LG Electronics Inc.</w:t>
      </w:r>
    </w:p>
    <w:sectPr w:rsidR="00863B41"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D6862" w14:textId="77777777" w:rsidR="005E7087" w:rsidRDefault="005E7087">
      <w:r>
        <w:separator/>
      </w:r>
    </w:p>
  </w:endnote>
  <w:endnote w:type="continuationSeparator" w:id="0">
    <w:p w14:paraId="03118960" w14:textId="77777777" w:rsidR="005E7087" w:rsidRDefault="005E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9929E8" w:rsidRDefault="009929E8">
    <w:pPr>
      <w:pStyle w:val="aa"/>
    </w:pPr>
    <w:r w:rsidRPr="00B75678">
      <w:tab/>
      <w:t xml:space="preserve"> </w:t>
    </w:r>
    <w:r>
      <w:fldChar w:fldCharType="begin"/>
    </w:r>
    <w:r>
      <w:instrText xml:space="preserve"> PAGE </w:instrText>
    </w:r>
    <w:r>
      <w:fldChar w:fldCharType="separate"/>
    </w:r>
    <w:r w:rsidR="009A0DA0">
      <w:t>2</w:t>
    </w:r>
    <w:r>
      <w:fldChar w:fldCharType="end"/>
    </w:r>
    <w:r>
      <w:rPr>
        <w:rFonts w:hint="eastAsia"/>
        <w:lang w:eastAsia="zh-CN"/>
      </w:rPr>
      <w:t>/</w:t>
    </w:r>
    <w:r>
      <w:fldChar w:fldCharType="begin"/>
    </w:r>
    <w:r>
      <w:instrText xml:space="preserve"> NUMPAGES </w:instrText>
    </w:r>
    <w:r>
      <w:fldChar w:fldCharType="separate"/>
    </w:r>
    <w:r w:rsidR="009A0DA0">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42B9B" w14:textId="77777777" w:rsidR="005E7087" w:rsidRDefault="005E7087">
      <w:r>
        <w:separator/>
      </w:r>
    </w:p>
  </w:footnote>
  <w:footnote w:type="continuationSeparator" w:id="0">
    <w:p w14:paraId="0A8A9B09" w14:textId="77777777" w:rsidR="005E7087" w:rsidRDefault="005E7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7EB7893"/>
    <w:multiLevelType w:val="hybridMultilevel"/>
    <w:tmpl w:val="6E58B126"/>
    <w:lvl w:ilvl="0" w:tplc="91E0A8A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2C34553"/>
    <w:multiLevelType w:val="hybridMultilevel"/>
    <w:tmpl w:val="6E9E0194"/>
    <w:lvl w:ilvl="0" w:tplc="C01A3A4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28A20360"/>
    <w:multiLevelType w:val="hybridMultilevel"/>
    <w:tmpl w:val="5638F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A7171"/>
    <w:multiLevelType w:val="multilevel"/>
    <w:tmpl w:val="A0267CCC"/>
    <w:lvl w:ilvl="0">
      <w:start w:val="1"/>
      <w:numFmt w:val="decimal"/>
      <w:lvlText w:val="%1."/>
      <w:lvlJc w:val="left"/>
      <w:pPr>
        <w:ind w:left="360" w:hanging="360"/>
      </w:pPr>
      <w:rPr>
        <w:rFont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D00058"/>
    <w:multiLevelType w:val="hybridMultilevel"/>
    <w:tmpl w:val="B756070C"/>
    <w:lvl w:ilvl="0" w:tplc="2F982A8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DB768A"/>
    <w:multiLevelType w:val="hybridMultilevel"/>
    <w:tmpl w:val="9E58FE74"/>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C6952"/>
    <w:multiLevelType w:val="multilevel"/>
    <w:tmpl w:val="9D346B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8F4978"/>
    <w:multiLevelType w:val="multilevel"/>
    <w:tmpl w:val="328F4978"/>
    <w:lvl w:ilvl="0">
      <w:start w:val="4"/>
      <w:numFmt w:val="bullet"/>
      <w:lvlText w:val="-"/>
      <w:lvlJc w:val="left"/>
      <w:pPr>
        <w:ind w:left="360" w:hanging="360"/>
      </w:pPr>
      <w:rPr>
        <w:rFonts w:ascii="等线" w:eastAsia="等线" w:hAnsi="等线"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35541F69"/>
    <w:multiLevelType w:val="hybridMultilevel"/>
    <w:tmpl w:val="6242E64E"/>
    <w:lvl w:ilvl="0" w:tplc="994454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FFA29B3"/>
    <w:multiLevelType w:val="hybridMultilevel"/>
    <w:tmpl w:val="09846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E4FD4"/>
    <w:multiLevelType w:val="hybridMultilevel"/>
    <w:tmpl w:val="6A720A5A"/>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55417"/>
    <w:multiLevelType w:val="hybridMultilevel"/>
    <w:tmpl w:val="8D3A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A07F6"/>
    <w:multiLevelType w:val="hybridMultilevel"/>
    <w:tmpl w:val="3864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016DF"/>
    <w:multiLevelType w:val="hybridMultilevel"/>
    <w:tmpl w:val="2A66DA6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B5672"/>
    <w:multiLevelType w:val="hybridMultilevel"/>
    <w:tmpl w:val="F8DA88A0"/>
    <w:lvl w:ilvl="0" w:tplc="03B81F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458F3"/>
    <w:multiLevelType w:val="hybridMultilevel"/>
    <w:tmpl w:val="5FA0100E"/>
    <w:lvl w:ilvl="0" w:tplc="DE1A2F5E">
      <w:start w:val="3"/>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9A42F8F"/>
    <w:multiLevelType w:val="hybridMultilevel"/>
    <w:tmpl w:val="66B0F384"/>
    <w:lvl w:ilvl="0" w:tplc="595A68F2">
      <w:start w:val="1"/>
      <w:numFmt w:val="upp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5" w15:restartNumberingAfterBreak="0">
    <w:nsid w:val="5A8F741F"/>
    <w:multiLevelType w:val="hybridMultilevel"/>
    <w:tmpl w:val="16F2A7B0"/>
    <w:lvl w:ilvl="0" w:tplc="99445496">
      <w:start w:val="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79A4BF7"/>
    <w:multiLevelType w:val="hybridMultilevel"/>
    <w:tmpl w:val="E9AE4F9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216118"/>
    <w:multiLevelType w:val="hybridMultilevel"/>
    <w:tmpl w:val="3B8848F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C6E4B"/>
    <w:multiLevelType w:val="multilevel"/>
    <w:tmpl w:val="6E1C6E4B"/>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2782E4A"/>
    <w:multiLevelType w:val="multilevel"/>
    <w:tmpl w:val="804C65F6"/>
    <w:lvl w:ilvl="0">
      <w:start w:val="1"/>
      <w:numFmt w:val="decimal"/>
      <w:lvlText w:val="%1."/>
      <w:lvlJc w:val="left"/>
      <w:pPr>
        <w:ind w:left="360" w:hanging="360"/>
      </w:pPr>
      <w:rPr>
        <w:rFont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3" w15:restartNumberingAfterBreak="0">
    <w:nsid w:val="75785304"/>
    <w:multiLevelType w:val="hybridMultilevel"/>
    <w:tmpl w:val="FA98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77517D1"/>
    <w:multiLevelType w:val="hybridMultilevel"/>
    <w:tmpl w:val="AC7A70D4"/>
    <w:lvl w:ilvl="0" w:tplc="037622C6">
      <w:start w:val="1"/>
      <w:numFmt w:val="bullet"/>
      <w:lvlText w:val="•"/>
      <w:lvlJc w:val="left"/>
      <w:pPr>
        <w:ind w:left="1120" w:hanging="360"/>
      </w:pPr>
      <w:rPr>
        <w:rFonts w:ascii="宋体" w:hAnsi="宋体"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36"/>
  </w:num>
  <w:num w:numId="2">
    <w:abstractNumId w:val="6"/>
  </w:num>
  <w:num w:numId="3">
    <w:abstractNumId w:val="32"/>
  </w:num>
  <w:num w:numId="4">
    <w:abstractNumId w:val="2"/>
  </w:num>
  <w:num w:numId="5">
    <w:abstractNumId w:val="1"/>
  </w:num>
  <w:num w:numId="6">
    <w:abstractNumId w:val="0"/>
  </w:num>
  <w:num w:numId="7">
    <w:abstractNumId w:val="13"/>
  </w:num>
  <w:num w:numId="8">
    <w:abstractNumId w:val="34"/>
  </w:num>
  <w:num w:numId="9">
    <w:abstractNumId w:val="23"/>
  </w:num>
  <w:num w:numId="10">
    <w:abstractNumId w:val="4"/>
  </w:num>
  <w:num w:numId="11">
    <w:abstractNumId w:val="15"/>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25"/>
  </w:num>
  <w:num w:numId="16">
    <w:abstractNumId w:val="14"/>
  </w:num>
  <w:num w:numId="17">
    <w:abstractNumId w:val="35"/>
  </w:num>
  <w:num w:numId="18">
    <w:abstractNumId w:val="17"/>
  </w:num>
  <w:num w:numId="19">
    <w:abstractNumId w:val="5"/>
  </w:num>
  <w:num w:numId="20">
    <w:abstractNumId w:val="21"/>
  </w:num>
  <w:num w:numId="21">
    <w:abstractNumId w:val="7"/>
  </w:num>
  <w:num w:numId="22">
    <w:abstractNumId w:val="33"/>
  </w:num>
  <w:num w:numId="23">
    <w:abstractNumId w:val="16"/>
  </w:num>
  <w:num w:numId="24">
    <w:abstractNumId w:val="20"/>
  </w:num>
  <w:num w:numId="25">
    <w:abstractNumId w:val="10"/>
  </w:num>
  <w:num w:numId="26">
    <w:abstractNumId w:val="3"/>
  </w:num>
  <w:num w:numId="27">
    <w:abstractNumId w:val="18"/>
  </w:num>
  <w:num w:numId="28">
    <w:abstractNumId w:val="31"/>
  </w:num>
  <w:num w:numId="29">
    <w:abstractNumId w:val="12"/>
  </w:num>
  <w:num w:numId="30">
    <w:abstractNumId w:val="30"/>
  </w:num>
  <w:num w:numId="31">
    <w:abstractNumId w:val="19"/>
  </w:num>
  <w:num w:numId="32">
    <w:abstractNumId w:val="27"/>
  </w:num>
  <w:num w:numId="33">
    <w:abstractNumId w:val="8"/>
  </w:num>
  <w:num w:numId="34">
    <w:abstractNumId w:val="11"/>
  </w:num>
  <w:num w:numId="35">
    <w:abstractNumId w:val="28"/>
  </w:num>
  <w:num w:numId="36">
    <w:abstractNumId w:val="9"/>
  </w:num>
  <w:num w:numId="37">
    <w:abstractNumId w:val="29"/>
  </w:num>
  <w:num w:numId="3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963"/>
    <w:rsid w:val="00050D6A"/>
    <w:rsid w:val="00050E44"/>
    <w:rsid w:val="000510F3"/>
    <w:rsid w:val="00051631"/>
    <w:rsid w:val="0005179E"/>
    <w:rsid w:val="00051A34"/>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6E0"/>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4FF2"/>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1E4"/>
    <w:rsid w:val="00095331"/>
    <w:rsid w:val="00095383"/>
    <w:rsid w:val="0009539A"/>
    <w:rsid w:val="00095568"/>
    <w:rsid w:val="000957D2"/>
    <w:rsid w:val="0009581D"/>
    <w:rsid w:val="00095829"/>
    <w:rsid w:val="00095AD2"/>
    <w:rsid w:val="00095D77"/>
    <w:rsid w:val="00095E19"/>
    <w:rsid w:val="0009605D"/>
    <w:rsid w:val="000964CF"/>
    <w:rsid w:val="0009670B"/>
    <w:rsid w:val="00096747"/>
    <w:rsid w:val="00096D1D"/>
    <w:rsid w:val="00097257"/>
    <w:rsid w:val="000972ED"/>
    <w:rsid w:val="000973D9"/>
    <w:rsid w:val="00097964"/>
    <w:rsid w:val="00097992"/>
    <w:rsid w:val="00097C09"/>
    <w:rsid w:val="00097D54"/>
    <w:rsid w:val="000A021F"/>
    <w:rsid w:val="000A03D7"/>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1B84"/>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A70"/>
    <w:rsid w:val="00121CB2"/>
    <w:rsid w:val="00121CDB"/>
    <w:rsid w:val="0012227B"/>
    <w:rsid w:val="001226DE"/>
    <w:rsid w:val="00122732"/>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362"/>
    <w:rsid w:val="001376D6"/>
    <w:rsid w:val="001376EC"/>
    <w:rsid w:val="00137E5F"/>
    <w:rsid w:val="00140203"/>
    <w:rsid w:val="001402D9"/>
    <w:rsid w:val="001404A7"/>
    <w:rsid w:val="00140513"/>
    <w:rsid w:val="00140704"/>
    <w:rsid w:val="00140B0B"/>
    <w:rsid w:val="001411DD"/>
    <w:rsid w:val="001414E5"/>
    <w:rsid w:val="00141692"/>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4F6C"/>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318"/>
    <w:rsid w:val="001D35D3"/>
    <w:rsid w:val="001D3643"/>
    <w:rsid w:val="001D37C8"/>
    <w:rsid w:val="001D3D9C"/>
    <w:rsid w:val="001D3E21"/>
    <w:rsid w:val="001D3ED9"/>
    <w:rsid w:val="001D3EF3"/>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71"/>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1F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518"/>
    <w:rsid w:val="002B16FD"/>
    <w:rsid w:val="002B1887"/>
    <w:rsid w:val="002B190F"/>
    <w:rsid w:val="002B191E"/>
    <w:rsid w:val="002B1DD5"/>
    <w:rsid w:val="002B2228"/>
    <w:rsid w:val="002B2243"/>
    <w:rsid w:val="002B2320"/>
    <w:rsid w:val="002B2364"/>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6AF4"/>
    <w:rsid w:val="002E72D4"/>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582"/>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2"/>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DF5"/>
    <w:rsid w:val="00353F89"/>
    <w:rsid w:val="003544E6"/>
    <w:rsid w:val="003549C7"/>
    <w:rsid w:val="00354B82"/>
    <w:rsid w:val="00354CDD"/>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2E1"/>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E42"/>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4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AB0"/>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6F4"/>
    <w:rsid w:val="004808B1"/>
    <w:rsid w:val="00480CC7"/>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BE"/>
    <w:rsid w:val="00534BF1"/>
    <w:rsid w:val="00534CA2"/>
    <w:rsid w:val="00534D4B"/>
    <w:rsid w:val="005352BB"/>
    <w:rsid w:val="005353EA"/>
    <w:rsid w:val="005354BE"/>
    <w:rsid w:val="00535585"/>
    <w:rsid w:val="005355A5"/>
    <w:rsid w:val="005355E0"/>
    <w:rsid w:val="00535731"/>
    <w:rsid w:val="00535BBD"/>
    <w:rsid w:val="00535BD1"/>
    <w:rsid w:val="00535BFE"/>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168"/>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F3"/>
    <w:rsid w:val="005929A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5A"/>
    <w:rsid w:val="005F3561"/>
    <w:rsid w:val="005F3983"/>
    <w:rsid w:val="005F3A11"/>
    <w:rsid w:val="005F3DC8"/>
    <w:rsid w:val="005F3F71"/>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330"/>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95C"/>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4F4C"/>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77FF4"/>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0B5"/>
    <w:rsid w:val="007931BA"/>
    <w:rsid w:val="007932CE"/>
    <w:rsid w:val="007933FC"/>
    <w:rsid w:val="007934FF"/>
    <w:rsid w:val="00793591"/>
    <w:rsid w:val="0079373A"/>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31E3"/>
    <w:rsid w:val="007B33E4"/>
    <w:rsid w:val="007B3671"/>
    <w:rsid w:val="007B3822"/>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F78"/>
    <w:rsid w:val="00801FE6"/>
    <w:rsid w:val="00802024"/>
    <w:rsid w:val="00802191"/>
    <w:rsid w:val="008022C2"/>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C7B"/>
    <w:rsid w:val="00823D0D"/>
    <w:rsid w:val="00824081"/>
    <w:rsid w:val="008243C7"/>
    <w:rsid w:val="008244CE"/>
    <w:rsid w:val="008245B2"/>
    <w:rsid w:val="008247A7"/>
    <w:rsid w:val="008248BF"/>
    <w:rsid w:val="008248F2"/>
    <w:rsid w:val="00824B11"/>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BC3"/>
    <w:rsid w:val="00843C2A"/>
    <w:rsid w:val="00843C97"/>
    <w:rsid w:val="00843ED7"/>
    <w:rsid w:val="00843FA8"/>
    <w:rsid w:val="008441AF"/>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2EA6"/>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D6B"/>
    <w:rsid w:val="00892EC8"/>
    <w:rsid w:val="00893426"/>
    <w:rsid w:val="008935E8"/>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A58"/>
    <w:rsid w:val="00896A5C"/>
    <w:rsid w:val="00896B58"/>
    <w:rsid w:val="00896CD1"/>
    <w:rsid w:val="00896EB5"/>
    <w:rsid w:val="00897142"/>
    <w:rsid w:val="00897473"/>
    <w:rsid w:val="008977C1"/>
    <w:rsid w:val="00897830"/>
    <w:rsid w:val="00897DC0"/>
    <w:rsid w:val="00897DFA"/>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579"/>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B7"/>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E7FA8"/>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9002C7"/>
    <w:rsid w:val="00900389"/>
    <w:rsid w:val="0090055E"/>
    <w:rsid w:val="009006E5"/>
    <w:rsid w:val="00900B5D"/>
    <w:rsid w:val="00900CF0"/>
    <w:rsid w:val="00900EAC"/>
    <w:rsid w:val="009010BE"/>
    <w:rsid w:val="009011AB"/>
    <w:rsid w:val="00901306"/>
    <w:rsid w:val="0090136A"/>
    <w:rsid w:val="00901849"/>
    <w:rsid w:val="00901A31"/>
    <w:rsid w:val="00902007"/>
    <w:rsid w:val="00902275"/>
    <w:rsid w:val="00902317"/>
    <w:rsid w:val="0090235E"/>
    <w:rsid w:val="00902591"/>
    <w:rsid w:val="00902787"/>
    <w:rsid w:val="009027EC"/>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306"/>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4C"/>
    <w:rsid w:val="00924784"/>
    <w:rsid w:val="0092483F"/>
    <w:rsid w:val="00924AF0"/>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022"/>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AB6"/>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9E9"/>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50EB"/>
    <w:rsid w:val="00A95AD0"/>
    <w:rsid w:val="00A95D14"/>
    <w:rsid w:val="00A95E28"/>
    <w:rsid w:val="00A95FBA"/>
    <w:rsid w:val="00A963CF"/>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F66"/>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0"/>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F45"/>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B33"/>
    <w:rsid w:val="00B26FEF"/>
    <w:rsid w:val="00B2783A"/>
    <w:rsid w:val="00B279A1"/>
    <w:rsid w:val="00B279DE"/>
    <w:rsid w:val="00B27DF1"/>
    <w:rsid w:val="00B30056"/>
    <w:rsid w:val="00B30849"/>
    <w:rsid w:val="00B30A63"/>
    <w:rsid w:val="00B30F67"/>
    <w:rsid w:val="00B31070"/>
    <w:rsid w:val="00B3113D"/>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4A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11F"/>
    <w:rsid w:val="00B413AF"/>
    <w:rsid w:val="00B4175E"/>
    <w:rsid w:val="00B41B18"/>
    <w:rsid w:val="00B424C7"/>
    <w:rsid w:val="00B42C85"/>
    <w:rsid w:val="00B42DF0"/>
    <w:rsid w:val="00B42F63"/>
    <w:rsid w:val="00B43415"/>
    <w:rsid w:val="00B43A30"/>
    <w:rsid w:val="00B43CB4"/>
    <w:rsid w:val="00B43EC2"/>
    <w:rsid w:val="00B44132"/>
    <w:rsid w:val="00B441AA"/>
    <w:rsid w:val="00B452E7"/>
    <w:rsid w:val="00B45AC4"/>
    <w:rsid w:val="00B45C18"/>
    <w:rsid w:val="00B4606C"/>
    <w:rsid w:val="00B464D9"/>
    <w:rsid w:val="00B46631"/>
    <w:rsid w:val="00B467EB"/>
    <w:rsid w:val="00B4688F"/>
    <w:rsid w:val="00B46B76"/>
    <w:rsid w:val="00B46B9C"/>
    <w:rsid w:val="00B46E2B"/>
    <w:rsid w:val="00B4740B"/>
    <w:rsid w:val="00B4746F"/>
    <w:rsid w:val="00B47AA3"/>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5EB"/>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39A5"/>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85C"/>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DF"/>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8E2"/>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5DF"/>
    <w:rsid w:val="00CC7725"/>
    <w:rsid w:val="00CC77CD"/>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4A"/>
    <w:rsid w:val="00CE0021"/>
    <w:rsid w:val="00CE01AE"/>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B38"/>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6BF"/>
    <w:rsid w:val="00D32969"/>
    <w:rsid w:val="00D32AF0"/>
    <w:rsid w:val="00D32EC4"/>
    <w:rsid w:val="00D32EEF"/>
    <w:rsid w:val="00D337E3"/>
    <w:rsid w:val="00D340C4"/>
    <w:rsid w:val="00D34306"/>
    <w:rsid w:val="00D34590"/>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DB4"/>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34A"/>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800"/>
    <w:rsid w:val="00E45A62"/>
    <w:rsid w:val="00E45BCC"/>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28"/>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B8F"/>
    <w:rsid w:val="00ED7E91"/>
    <w:rsid w:val="00ED7ED2"/>
    <w:rsid w:val="00EE0225"/>
    <w:rsid w:val="00EE0584"/>
    <w:rsid w:val="00EE060E"/>
    <w:rsid w:val="00EE07D0"/>
    <w:rsid w:val="00EE08C6"/>
    <w:rsid w:val="00EE0AAA"/>
    <w:rsid w:val="00EE0B16"/>
    <w:rsid w:val="00EE0C64"/>
    <w:rsid w:val="00EE0D40"/>
    <w:rsid w:val="00EE0EC7"/>
    <w:rsid w:val="00EE0F34"/>
    <w:rsid w:val="00EE10B5"/>
    <w:rsid w:val="00EE11D1"/>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A72"/>
    <w:rsid w:val="00F14D8B"/>
    <w:rsid w:val="00F14FEB"/>
    <w:rsid w:val="00F15201"/>
    <w:rsid w:val="00F1553E"/>
    <w:rsid w:val="00F158BD"/>
    <w:rsid w:val="00F15A9A"/>
    <w:rsid w:val="00F15DA8"/>
    <w:rsid w:val="00F16141"/>
    <w:rsid w:val="00F1634A"/>
    <w:rsid w:val="00F1638A"/>
    <w:rsid w:val="00F164D9"/>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BF3"/>
    <w:rsid w:val="00F97FE7"/>
    <w:rsid w:val="00FA0488"/>
    <w:rsid w:val="00FA0815"/>
    <w:rsid w:val="00FA0959"/>
    <w:rsid w:val="00FA0B79"/>
    <w:rsid w:val="00FA0BF5"/>
    <w:rsid w:val="00FA0CA5"/>
    <w:rsid w:val="00FA107D"/>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2E1D"/>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4F6C"/>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50554-6726-4CC9-BEB6-6E1D90F9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10</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2</cp:revision>
  <cp:lastPrinted>2016-05-09T11:19:00Z</cp:lastPrinted>
  <dcterms:created xsi:type="dcterms:W3CDTF">2022-09-30T05:24:00Z</dcterms:created>
  <dcterms:modified xsi:type="dcterms:W3CDTF">2022-09-30T05:24:00Z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(3)dX31QzoaY/QiX6vYgkoiv6mNXDBp46vZWVtwtTj9bmFjJzGDc7WZtuWj59BDEupEr1omS46G
bqhqFgy0rvA3kaiC9JwpM0iRLw590uUEC0yODCYHrH6zi4oeeUOTCJADnAfmbzCphQJvxF58
LbDH8gnuFHy6snz8LykHULMOC3t3FAW7PgKESylRUHswstU7G0NzCc+iqTn8uAiuzKrvvLPi
/pzWgzIlYmx/fsI4aW</vt:lpwstr>
  </property>
  <property fmtid="{D5CDD505-2E9C-101B-9397-08002B2CF9AE}" pid="32" name="_2015_ms_pID_725343_00">
    <vt:lpwstr>_2015_ms_pID_725343</vt:lpwstr>
  </property>
  <property fmtid="{D5CDD505-2E9C-101B-9397-08002B2CF9AE}" pid="33" name="_2015_ms_pID_7253431">
    <vt:lpwstr>w/EAu+uHe02yFn12WQxxqre97pU+FTfSMTujyF1I4HDzeQPcQ2cZ2e
pEmuPhsJxNRwz1zRxwa7CDFLWd/HH3cOj7yZsJfpyBMrUdZ40UwGAeZL6Cn4XsGmrLBvb1Rd
t0sLanf0WLI2AgBDaYB7sNvFjn+KS35j80ZjlSB0r1avprTWaZH93DYJls/pODogqmFVIzHl
DbD68WxjKsYvijC288gSfboqzdDkpTGy4RCg</vt:lpwstr>
  </property>
  <property fmtid="{D5CDD505-2E9C-101B-9397-08002B2CF9AE}" pid="34" name="_2015_ms_pID_7253431_00">
    <vt:lpwstr>_2015_ms_pID_7253431</vt:lpwstr>
  </property>
  <property fmtid="{D5CDD505-2E9C-101B-9397-08002B2CF9AE}" pid="35" name="_2015_ms_pID_7253432">
    <vt:lpwstr>CH7OWG5uF11OyS/h8mAaOEf3IeI10Sdkg6xk
GLbbzLY0rrlE9FaEVOoKpiyV4EoqAh4vjfJygkZ9QTJ/xNQN+0A=</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1663149826</vt:lpwstr>
  </property>
</Properties>
</file>