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740A74E8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7C6E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7C6E3A">
        <w:rPr>
          <w:rFonts w:cs="Arial" w:hint="eastAsia"/>
          <w:lang w:eastAsia="ja-JP"/>
        </w:rPr>
        <w:t>115-e</w:t>
      </w:r>
      <w:r w:rsidRPr="00863065">
        <w:rPr>
          <w:rFonts w:cs="Arial"/>
        </w:rPr>
        <w:tab/>
        <w:t>R</w:t>
      </w:r>
      <w:r w:rsidR="006502A5">
        <w:rPr>
          <w:rFonts w:cs="Arial"/>
          <w:lang w:eastAsia="ja-JP"/>
        </w:rPr>
        <w:t>2</w:t>
      </w:r>
      <w:r w:rsidRPr="00863065">
        <w:rPr>
          <w:rFonts w:cs="Arial"/>
          <w:lang w:eastAsia="ja-JP"/>
        </w:rPr>
        <w:t>-</w:t>
      </w:r>
      <w:bookmarkStart w:id="0" w:name="_GoBack"/>
      <w:r w:rsidR="006A3D76">
        <w:rPr>
          <w:rFonts w:cs="Arial" w:hint="eastAsia"/>
          <w:lang w:eastAsia="ja-JP"/>
        </w:rPr>
        <w:t>21</w:t>
      </w:r>
      <w:r w:rsidR="00C4779E">
        <w:rPr>
          <w:rFonts w:cs="Arial"/>
          <w:lang w:eastAsia="ja-JP"/>
        </w:rPr>
        <w:t>08778</w:t>
      </w:r>
      <w:bookmarkEnd w:id="0"/>
    </w:p>
    <w:p w14:paraId="508496E9" w14:textId="69F4B11D" w:rsidR="00DB7D65" w:rsidRPr="00863065" w:rsidRDefault="007C6E3A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16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August</w:t>
      </w:r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21</w:t>
      </w:r>
    </w:p>
    <w:p w14:paraId="099E59F1" w14:textId="122515AA" w:rsidR="00DB7D65" w:rsidRPr="00863065" w:rsidRDefault="007C6E3A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A574094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982A26">
        <w:rPr>
          <w:rFonts w:ascii="Arial" w:hAnsi="Arial" w:cs="Arial"/>
          <w:b/>
          <w:sz w:val="24"/>
        </w:rPr>
        <w:t>Open issues on eDRX for UE in RRC_INACTIVE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</w:t>
      </w:r>
      <w:proofErr w:type="gramStart"/>
      <w:r w:rsidRPr="00863065">
        <w:rPr>
          <w:rFonts w:ascii="Arial" w:hAnsi="Arial" w:cs="Arial"/>
          <w:b/>
          <w:sz w:val="24"/>
        </w:rPr>
        <w:t>for:</w:t>
      </w:r>
      <w:proofErr w:type="gramEnd"/>
      <w:r w:rsidRPr="00863065">
        <w:rPr>
          <w:rFonts w:ascii="Arial" w:hAnsi="Arial" w:cs="Arial"/>
          <w:b/>
          <w:sz w:val="24"/>
        </w:rPr>
        <w:t xml:space="preserve">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08CCB8F5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566E56">
        <w:rPr>
          <w:rFonts w:ascii="Arial" w:hAnsi="Arial" w:cs="Arial"/>
          <w:b/>
          <w:sz w:val="24"/>
          <w:lang w:eastAsia="ja-JP"/>
        </w:rPr>
        <w:t>8.12.3.1</w:t>
      </w:r>
      <w:r w:rsidR="00566E56">
        <w:rPr>
          <w:rFonts w:ascii="Arial" w:hAnsi="Arial" w:cs="Arial"/>
          <w:b/>
          <w:sz w:val="24"/>
          <w:lang w:eastAsia="ja-JP"/>
        </w:rPr>
        <w:tab/>
        <w:t>eDRX cycles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6BD2632B" w:rsidR="00137660" w:rsidRDefault="00FE2D86" w:rsidP="00137660">
      <w:pPr>
        <w:rPr>
          <w:lang w:eastAsia="ja-JP"/>
        </w:rPr>
      </w:pPr>
      <w:r>
        <w:rPr>
          <w:rFonts w:hint="eastAsia"/>
          <w:lang w:eastAsia="ja-JP"/>
        </w:rPr>
        <w:t>At RAN2 #114-e, the followings were agreed.</w:t>
      </w:r>
    </w:p>
    <w:p w14:paraId="01335678" w14:textId="0856D95D" w:rsidR="00FE2D86" w:rsidRDefault="00FE2D86" w:rsidP="0095766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-</w:t>
      </w:r>
      <w:r>
        <w:rPr>
          <w:rFonts w:hint="eastAsia"/>
        </w:rPr>
        <w:tab/>
      </w:r>
      <w:r w:rsidRPr="00FE2D86">
        <w:t>It is up to RAN to configure the length for PTW for RAN paging, the RAN PTW length can be different from the CN PTW length.</w:t>
      </w:r>
    </w:p>
    <w:p w14:paraId="06DD805B" w14:textId="29DE910C" w:rsidR="00FE2D86" w:rsidRPr="003548EA" w:rsidRDefault="00FE2D86" w:rsidP="0095766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FE2D86">
        <w:t xml:space="preserve">When RAN and CN paging coincide in the same PH, the PTW starting locations are the same. </w:t>
      </w:r>
      <w:r w:rsidRPr="003548EA">
        <w:t>FFS how to calculate the PTW starting location so that it is the same for RAN and CN PTW.</w:t>
      </w:r>
    </w:p>
    <w:p w14:paraId="5A6F39B9" w14:textId="1CC23CA0" w:rsidR="00FE2D86" w:rsidRDefault="00FE2D86" w:rsidP="0095766C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548EA">
        <w:t>-</w:t>
      </w:r>
      <w:r w:rsidRPr="003548EA">
        <w:tab/>
        <w:t>Continue in the next meeting the discussion on how UE is expected to monitor RAN and CN PTW, e.g. whether UE in RRC_INACTIVE monitors for only RAN PTW or both CN and RAN PTW when they overlap.</w:t>
      </w:r>
    </w:p>
    <w:p w14:paraId="28D56BFC" w14:textId="2F4457FE" w:rsidR="00FE2D86" w:rsidRPr="00137660" w:rsidRDefault="00307994" w:rsidP="00137660">
      <w:pPr>
        <w:rPr>
          <w:lang w:eastAsia="ja-JP"/>
        </w:rPr>
      </w:pPr>
      <w:r>
        <w:rPr>
          <w:rFonts w:hint="eastAsia"/>
          <w:lang w:eastAsia="ja-JP"/>
        </w:rPr>
        <w:t>This paper attempts to discuss the open issues marked with yellow.</w:t>
      </w:r>
    </w:p>
    <w:p w14:paraId="735E4BDD" w14:textId="23C5C533" w:rsidR="00307994" w:rsidRPr="00307994" w:rsidRDefault="00C30470" w:rsidP="0030799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B0EDFD" w14:textId="264CFADA" w:rsidR="00743D97" w:rsidRDefault="00DF4C0F" w:rsidP="00307994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Calculation of PTW starting location</w:t>
      </w:r>
    </w:p>
    <w:p w14:paraId="0B57D0FE" w14:textId="48992F5C" w:rsidR="008D6A9D" w:rsidRDefault="00222029" w:rsidP="008D6A9D">
      <w:pPr>
        <w:rPr>
          <w:lang w:eastAsia="ja-JP"/>
        </w:rPr>
      </w:pPr>
      <w:r>
        <w:rPr>
          <w:rFonts w:hint="eastAsia"/>
          <w:lang w:eastAsia="ja-JP"/>
        </w:rPr>
        <w:t xml:space="preserve">For the </w:t>
      </w:r>
      <w:r>
        <w:rPr>
          <w:lang w:eastAsia="ja-JP"/>
        </w:rPr>
        <w:t>existing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LTE eDRX, the PTW starting location is derived from the UE_ID (UE_ID_H) and eDRX cycle (</w:t>
      </w:r>
      <w:proofErr w:type="spellStart"/>
      <w:r w:rsidRPr="00222029">
        <w:t>T</w:t>
      </w:r>
      <w:r w:rsidRPr="00222029">
        <w:rPr>
          <w:vertAlign w:val="subscript"/>
        </w:rPr>
        <w:t>eDRX,H</w:t>
      </w:r>
      <w:proofErr w:type="spellEnd"/>
      <w:r>
        <w:rPr>
          <w:lang w:eastAsia="ja-JP"/>
        </w:rPr>
        <w:t>), as excerpted from TS 36.304 below.</w:t>
      </w:r>
    </w:p>
    <w:p w14:paraId="2B7ECEEB" w14:textId="393EC966" w:rsidR="00222029" w:rsidRDefault="00222029" w:rsidP="00FF622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22029">
        <w:t xml:space="preserve">SFN = 256* </w:t>
      </w:r>
      <w:proofErr w:type="spellStart"/>
      <w:r w:rsidRPr="00222029">
        <w:t>i</w:t>
      </w:r>
      <w:r w:rsidRPr="00222029">
        <w:rPr>
          <w:vertAlign w:val="subscript"/>
        </w:rPr>
        <w:t>eDRX</w:t>
      </w:r>
      <w:proofErr w:type="spellEnd"/>
      <w:r w:rsidRPr="00222029">
        <w:t>, where</w:t>
      </w:r>
    </w:p>
    <w:p w14:paraId="38C11995" w14:textId="46B4346E" w:rsidR="00222029" w:rsidRDefault="00222029" w:rsidP="00FF622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proofErr w:type="spellStart"/>
      <w:proofErr w:type="gramStart"/>
      <w:r w:rsidRPr="00222029">
        <w:t>i</w:t>
      </w:r>
      <w:r w:rsidRPr="00222029">
        <w:rPr>
          <w:vertAlign w:val="subscript"/>
        </w:rPr>
        <w:t>eDRX</w:t>
      </w:r>
      <w:proofErr w:type="spellEnd"/>
      <w:proofErr w:type="gramEnd"/>
      <w:r w:rsidRPr="00222029">
        <w:t xml:space="preserve"> = floor(UE_ID_H /</w:t>
      </w:r>
      <w:proofErr w:type="spellStart"/>
      <w:r w:rsidRPr="00222029">
        <w:t>T</w:t>
      </w:r>
      <w:r w:rsidRPr="00222029">
        <w:rPr>
          <w:vertAlign w:val="subscript"/>
        </w:rPr>
        <w:t>eDRX,H</w:t>
      </w:r>
      <w:proofErr w:type="spellEnd"/>
      <w:r w:rsidRPr="00222029">
        <w:t>) mod 4</w:t>
      </w:r>
    </w:p>
    <w:p w14:paraId="0A45CE79" w14:textId="26797A80" w:rsidR="00222029" w:rsidRDefault="00FF622A" w:rsidP="008D6A9D">
      <w:pPr>
        <w:rPr>
          <w:lang w:eastAsia="ja-JP"/>
        </w:rPr>
      </w:pPr>
      <w:r>
        <w:rPr>
          <w:rFonts w:hint="eastAsia"/>
          <w:lang w:eastAsia="ja-JP"/>
        </w:rPr>
        <w:t xml:space="preserve">If the same formula </w:t>
      </w:r>
      <w:proofErr w:type="gramStart"/>
      <w:r>
        <w:rPr>
          <w:rFonts w:hint="eastAsia"/>
          <w:lang w:eastAsia="ja-JP"/>
        </w:rPr>
        <w:t>is used</w:t>
      </w:r>
      <w:proofErr w:type="gramEnd"/>
      <w:r>
        <w:rPr>
          <w:rFonts w:hint="eastAsia"/>
          <w:lang w:eastAsia="ja-JP"/>
        </w:rPr>
        <w:t xml:space="preserve"> for RAN paging and CN paging, and the eDRX cycle is different, </w:t>
      </w:r>
      <w:r>
        <w:rPr>
          <w:lang w:eastAsia="ja-JP"/>
        </w:rPr>
        <w:t>the PTW starting location is different between RAN paging and CN paging.</w:t>
      </w:r>
      <w:r w:rsidR="00F76850">
        <w:rPr>
          <w:lang w:eastAsia="ja-JP"/>
        </w:rPr>
        <w:t xml:space="preserve"> The UE_ID would be the same for RAN/CN paging, when the PTW starting location </w:t>
      </w:r>
      <w:proofErr w:type="gramStart"/>
      <w:r w:rsidR="00F76850">
        <w:rPr>
          <w:lang w:eastAsia="ja-JP"/>
        </w:rPr>
        <w:t>is calculated</w:t>
      </w:r>
      <w:proofErr w:type="gramEnd"/>
      <w:r w:rsidR="00F76850">
        <w:rPr>
          <w:lang w:eastAsia="ja-JP"/>
        </w:rPr>
        <w:t>, according to the existing LTE eDRX.</w:t>
      </w:r>
    </w:p>
    <w:p w14:paraId="663D663B" w14:textId="31670A33" w:rsidR="00FF622A" w:rsidRDefault="00E62C23" w:rsidP="008D6A9D">
      <w:pPr>
        <w:rPr>
          <w:lang w:eastAsia="ja-JP"/>
        </w:rPr>
      </w:pPr>
      <w:r>
        <w:rPr>
          <w:rFonts w:hint="eastAsia"/>
          <w:lang w:eastAsia="ja-JP"/>
        </w:rPr>
        <w:t xml:space="preserve">To align the PTW starting location for RAN/CN paging, </w:t>
      </w:r>
      <w:r>
        <w:rPr>
          <w:lang w:eastAsia="ja-JP"/>
        </w:rPr>
        <w:t xml:space="preserve">an intuitive approach is to use the same eDRX cycle for both RAN/CN paging. It can be </w:t>
      </w:r>
      <w:proofErr w:type="gramStart"/>
      <w:r>
        <w:rPr>
          <w:lang w:eastAsia="ja-JP"/>
        </w:rPr>
        <w:t>either the eDRX cycle</w:t>
      </w:r>
      <w:proofErr w:type="gramEnd"/>
      <w:r>
        <w:rPr>
          <w:lang w:eastAsia="ja-JP"/>
        </w:rPr>
        <w:t xml:space="preserve"> for idle or inactive, since AMF and gNB can be aware of both the eDRX cycles, via the NG-AP procedure, as d</w:t>
      </w:r>
      <w:r w:rsidR="00634005">
        <w:rPr>
          <w:lang w:eastAsia="ja-JP"/>
        </w:rPr>
        <w:t>efined in TS 38.413 for 5GC-LTE</w:t>
      </w:r>
      <w:r>
        <w:rPr>
          <w:lang w:eastAsia="ja-JP"/>
        </w:rPr>
        <w:t xml:space="preserve"> eDRX. The followings are proposed.</w:t>
      </w:r>
    </w:p>
    <w:p w14:paraId="2593B9F0" w14:textId="50E1D87D" w:rsidR="00FF622A" w:rsidRPr="008A4714" w:rsidRDefault="00FF622A" w:rsidP="00FF622A">
      <w:pPr>
        <w:pStyle w:val="B1"/>
        <w:rPr>
          <w:b/>
        </w:rPr>
      </w:pPr>
      <w:r w:rsidRPr="008A4714">
        <w:rPr>
          <w:rFonts w:hint="eastAsia"/>
          <w:b/>
        </w:rPr>
        <w:t>Proposal 1:</w:t>
      </w:r>
      <w:r w:rsidRPr="008A4714">
        <w:rPr>
          <w:rFonts w:hint="eastAsia"/>
          <w:b/>
        </w:rPr>
        <w:tab/>
      </w:r>
      <w:r w:rsidRPr="008A4714">
        <w:rPr>
          <w:b/>
        </w:rPr>
        <w:t xml:space="preserve">To support the same PTW starting location for RAN/CN paging, </w:t>
      </w:r>
      <w:r w:rsidR="008A4714" w:rsidRPr="008A4714">
        <w:rPr>
          <w:b/>
        </w:rPr>
        <w:t xml:space="preserve">the same eDRX cycle </w:t>
      </w:r>
      <w:proofErr w:type="gramStart"/>
      <w:r w:rsidR="008A4714" w:rsidRPr="008A4714">
        <w:rPr>
          <w:b/>
        </w:rPr>
        <w:t>is used</w:t>
      </w:r>
      <w:proofErr w:type="gramEnd"/>
      <w:r w:rsidR="008A4714" w:rsidRPr="008A4714">
        <w:rPr>
          <w:b/>
        </w:rPr>
        <w:t xml:space="preserve"> </w:t>
      </w:r>
      <w:r w:rsidR="008A4714">
        <w:rPr>
          <w:b/>
        </w:rPr>
        <w:tab/>
      </w:r>
      <w:r w:rsidR="008A4714">
        <w:rPr>
          <w:b/>
        </w:rPr>
        <w:tab/>
      </w:r>
      <w:r w:rsidR="008A4714">
        <w:rPr>
          <w:b/>
        </w:rPr>
        <w:tab/>
      </w:r>
      <w:r w:rsidR="008A4714" w:rsidRPr="008A4714">
        <w:rPr>
          <w:b/>
        </w:rPr>
        <w:t>for RAN/CN paging.</w:t>
      </w:r>
    </w:p>
    <w:p w14:paraId="33547500" w14:textId="47CA2FB7" w:rsidR="008A4714" w:rsidRPr="008A4714" w:rsidRDefault="008A4714" w:rsidP="00FF622A">
      <w:pPr>
        <w:pStyle w:val="B1"/>
        <w:rPr>
          <w:b/>
        </w:rPr>
      </w:pPr>
      <w:r w:rsidRPr="008A4714">
        <w:rPr>
          <w:b/>
        </w:rPr>
        <w:t>Proposal 1a:</w:t>
      </w:r>
      <w:r w:rsidRPr="008A4714">
        <w:rPr>
          <w:b/>
        </w:rPr>
        <w:tab/>
        <w:t>The eDRX cycle for calculating the PTW starting location is the one for inactive or idle.</w:t>
      </w:r>
    </w:p>
    <w:p w14:paraId="42F94B0F" w14:textId="661FE9F6" w:rsidR="008D6A9D" w:rsidRDefault="00D4520D" w:rsidP="00307994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Monitoring RAN/CN paging in the overlapped PTW</w:t>
      </w:r>
    </w:p>
    <w:p w14:paraId="70C14D6C" w14:textId="042EB03B" w:rsidR="008D6A9D" w:rsidRDefault="00126DCA" w:rsidP="008D6A9D">
      <w:pPr>
        <w:rPr>
          <w:lang w:eastAsia="ja-JP"/>
        </w:rPr>
      </w:pPr>
      <w:r>
        <w:rPr>
          <w:rFonts w:hint="eastAsia"/>
          <w:lang w:eastAsia="ja-JP"/>
        </w:rPr>
        <w:t xml:space="preserve">The other open issue is the last meeting was the RAN/CN paging </w:t>
      </w:r>
      <w:r>
        <w:rPr>
          <w:lang w:eastAsia="ja-JP"/>
        </w:rPr>
        <w:t>monitoring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in particular when RAN paging and CN paging coincide in the same PH (Paging Hyper-frame). </w:t>
      </w:r>
      <w:r w:rsidR="00CF6C6C">
        <w:rPr>
          <w:lang w:eastAsia="ja-JP"/>
        </w:rPr>
        <w:t xml:space="preserve">Given that the PTW starting location </w:t>
      </w:r>
      <w:proofErr w:type="gramStart"/>
      <w:r w:rsidR="00CF6C6C">
        <w:rPr>
          <w:lang w:eastAsia="ja-JP"/>
        </w:rPr>
        <w:t>is aligned</w:t>
      </w:r>
      <w:proofErr w:type="gramEnd"/>
      <w:r w:rsidR="00CF6C6C">
        <w:rPr>
          <w:lang w:eastAsia="ja-JP"/>
        </w:rPr>
        <w:t xml:space="preserve"> between RAN/CN paging, the following three cases can be </w:t>
      </w:r>
      <w:r w:rsidR="00416A69">
        <w:rPr>
          <w:lang w:eastAsia="ja-JP"/>
        </w:rPr>
        <w:t xml:space="preserve">potentially </w:t>
      </w:r>
      <w:r w:rsidR="00CF6C6C">
        <w:rPr>
          <w:lang w:eastAsia="ja-JP"/>
        </w:rPr>
        <w:t>envisaged.</w:t>
      </w:r>
    </w:p>
    <w:p w14:paraId="789516FA" w14:textId="5EC7321A" w:rsidR="00CF6C6C" w:rsidRDefault="00CF6C6C" w:rsidP="00CF6C6C">
      <w:pPr>
        <w:pStyle w:val="B1"/>
      </w:pPr>
      <w:r w:rsidRPr="007D2A9E">
        <w:rPr>
          <w:rFonts w:hint="eastAsia"/>
          <w:b/>
        </w:rPr>
        <w:t>Case 1:</w:t>
      </w:r>
      <w:r>
        <w:rPr>
          <w:rFonts w:hint="eastAsia"/>
        </w:rPr>
        <w:tab/>
      </w:r>
      <w:r>
        <w:t xml:space="preserve">(Part of) </w:t>
      </w:r>
      <w:r>
        <w:rPr>
          <w:rFonts w:hint="eastAsia"/>
        </w:rPr>
        <w:t xml:space="preserve">PTW for RAN paging is overlapped with </w:t>
      </w:r>
      <w:r>
        <w:t xml:space="preserve">(part of) </w:t>
      </w:r>
      <w:r>
        <w:rPr>
          <w:rFonts w:hint="eastAsia"/>
        </w:rPr>
        <w:t>PTW for CN paging;</w:t>
      </w:r>
    </w:p>
    <w:p w14:paraId="758F83C2" w14:textId="7A92696A" w:rsidR="00CF6C6C" w:rsidRDefault="00CF6C6C" w:rsidP="00CF6C6C">
      <w:pPr>
        <w:pStyle w:val="B1"/>
      </w:pPr>
      <w:r w:rsidRPr="007D2A9E">
        <w:rPr>
          <w:b/>
        </w:rPr>
        <w:lastRenderedPageBreak/>
        <w:t>Case 2:</w:t>
      </w:r>
      <w:r>
        <w:tab/>
        <w:t>Part of PTW for RAN paging which is not overlapped with PTW for CN paging;</w:t>
      </w:r>
    </w:p>
    <w:p w14:paraId="1D56D912" w14:textId="05074D9C" w:rsidR="00CF6C6C" w:rsidRPr="00137660" w:rsidRDefault="00CF6C6C" w:rsidP="00CF6C6C">
      <w:pPr>
        <w:pStyle w:val="B1"/>
      </w:pPr>
      <w:r w:rsidRPr="007D2A9E">
        <w:rPr>
          <w:b/>
        </w:rPr>
        <w:t>Case 3:</w:t>
      </w:r>
      <w:r>
        <w:tab/>
        <w:t xml:space="preserve">Part of PTW for CN paging which </w:t>
      </w:r>
      <w:proofErr w:type="gramStart"/>
      <w:r>
        <w:t>is not overlapped</w:t>
      </w:r>
      <w:proofErr w:type="gramEnd"/>
      <w:r>
        <w:t xml:space="preserve"> with PTW for RAN paging.</w:t>
      </w:r>
    </w:p>
    <w:p w14:paraId="6751591C" w14:textId="77777777" w:rsidR="003753CA" w:rsidRDefault="003753CA" w:rsidP="00701F10">
      <w:pPr>
        <w:rPr>
          <w:u w:val="single"/>
          <w:lang w:eastAsia="ja-JP"/>
        </w:rPr>
      </w:pPr>
    </w:p>
    <w:p w14:paraId="5425813F" w14:textId="5F7FA4F3" w:rsidR="00701F10" w:rsidRPr="003753CA" w:rsidRDefault="00200970" w:rsidP="00701F10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0A3E78" wp14:editId="66B09335">
                <wp:simplePos x="0" y="0"/>
                <wp:positionH relativeFrom="column">
                  <wp:posOffset>5672648</wp:posOffset>
                </wp:positionH>
                <wp:positionV relativeFrom="paragraph">
                  <wp:posOffset>256733</wp:posOffset>
                </wp:positionV>
                <wp:extent cx="453390" cy="307340"/>
                <wp:effectExtent l="0" t="0" r="0" b="0"/>
                <wp:wrapNone/>
                <wp:docPr id="6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34D8BE" w14:textId="77777777" w:rsidR="00200970" w:rsidRPr="00200970" w:rsidRDefault="00200970" w:rsidP="0020097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8"/>
                              </w:rPr>
                              <w:t>・・・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0A3E7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6" type="#_x0000_t202" style="position:absolute;margin-left:446.65pt;margin-top:20.2pt;width:35.7pt;height:24.2pt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" filled="f" stroked="f">
                <v:textbox style="mso-fit-shape-to-text:t">
                  <w:txbxContent>
                    <w:p w14:paraId="6234D8BE" w14:textId="77777777" w:rsidR="00200970" w:rsidRPr="00200970" w:rsidRDefault="00200970" w:rsidP="00200970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・・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6DADA0" wp14:editId="15395018">
                <wp:simplePos x="0" y="0"/>
                <wp:positionH relativeFrom="column">
                  <wp:posOffset>3640759</wp:posOffset>
                </wp:positionH>
                <wp:positionV relativeFrom="paragraph">
                  <wp:posOffset>102235</wp:posOffset>
                </wp:positionV>
                <wp:extent cx="2593975" cy="276860"/>
                <wp:effectExtent l="0" t="0" r="0" b="0"/>
                <wp:wrapNone/>
                <wp:docPr id="16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97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4DA7E6" w14:textId="6796E556" w:rsidR="00701F10" w:rsidRPr="00200970" w:rsidRDefault="00701F10" w:rsidP="00701F1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gramStart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eDRX</w:t>
                            </w:r>
                            <w:proofErr w:type="gramEnd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 for RRC_IDLE (</w:t>
                            </w:r>
                            <w:r w:rsid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per 4</w:t>
                            </w: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Hyper frames)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DADA0" id="テキスト ボックス 15" o:spid="_x0000_s1027" type="#_x0000_t202" style="position:absolute;margin-left:286.65pt;margin-top:8.05pt;width:204.25pt;height:21.8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" filled="f" stroked="f">
                <v:textbox style="mso-fit-shape-to-text:t">
                  <w:txbxContent>
                    <w:p w14:paraId="024DA7E6" w14:textId="6796E556" w:rsidR="00701F10" w:rsidRPr="00200970" w:rsidRDefault="00701F10" w:rsidP="00701F10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eDRX for RRC_IDLE (</w:t>
                      </w:r>
                      <w:r w:rsid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per 4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Hyper frames)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14343E" wp14:editId="37647316">
                <wp:simplePos x="0" y="0"/>
                <wp:positionH relativeFrom="column">
                  <wp:posOffset>540661</wp:posOffset>
                </wp:positionH>
                <wp:positionV relativeFrom="paragraph">
                  <wp:posOffset>101600</wp:posOffset>
                </wp:positionV>
                <wp:extent cx="2941320" cy="276860"/>
                <wp:effectExtent l="0" t="0" r="0" b="0"/>
                <wp:wrapNone/>
                <wp:docPr id="13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A88008" w14:textId="57EDC013" w:rsidR="00701F10" w:rsidRPr="00200970" w:rsidRDefault="00701F10" w:rsidP="00701F1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gramStart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eDRX</w:t>
                            </w:r>
                            <w:proofErr w:type="gramEnd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 for RRC_INACTIVE (</w:t>
                            </w:r>
                            <w:r w:rsid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per </w:t>
                            </w: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2Hyper frames)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14343E" id="テキスト ボックス 12" o:spid="_x0000_s1028" type="#_x0000_t202" style="position:absolute;margin-left:42.55pt;margin-top:8pt;width:231.6pt;height:21.8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" filled="f" stroked="f">
                <v:textbox style="mso-fit-shape-to-text:t">
                  <w:txbxContent>
                    <w:p w14:paraId="44A88008" w14:textId="57EDC013" w:rsidR="00701F10" w:rsidRPr="00200970" w:rsidRDefault="00701F10" w:rsidP="00701F10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eDRX for RRC_INACTIVE (</w:t>
                      </w:r>
                      <w:r w:rsid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per 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2Hyper frames)</w:t>
                      </w:r>
                    </w:p>
                  </w:txbxContent>
                </v:textbox>
              </v:shape>
            </w:pict>
          </mc:Fallback>
        </mc:AlternateContent>
      </w:r>
      <w:r w:rsidR="00701F10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2B224F" wp14:editId="66CE466B">
                <wp:simplePos x="0" y="0"/>
                <wp:positionH relativeFrom="column">
                  <wp:posOffset>6955790</wp:posOffset>
                </wp:positionH>
                <wp:positionV relativeFrom="paragraph">
                  <wp:posOffset>1002030</wp:posOffset>
                </wp:positionV>
                <wp:extent cx="0" cy="1000125"/>
                <wp:effectExtent l="0" t="0" r="19050" b="28575"/>
                <wp:wrapNone/>
                <wp:docPr id="42" name="直線コネク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76DAC9" id="直線コネクタ 41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7.7pt,78.9pt" to="547.7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" strokecolor="black [3213]" strokeweight=".5pt">
                <v:stroke joinstyle="miter"/>
              </v:line>
            </w:pict>
          </mc:Fallback>
        </mc:AlternateContent>
      </w:r>
    </w:p>
    <w:p w14:paraId="26D15365" w14:textId="3752D3F2" w:rsidR="00701F10" w:rsidRPr="003753CA" w:rsidRDefault="00200970" w:rsidP="00701F10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A4BDBE" wp14:editId="4604957B">
                <wp:simplePos x="0" y="0"/>
                <wp:positionH relativeFrom="column">
                  <wp:posOffset>4654992</wp:posOffset>
                </wp:positionH>
                <wp:positionV relativeFrom="paragraph">
                  <wp:posOffset>238705</wp:posOffset>
                </wp:positionV>
                <wp:extent cx="699604" cy="461010"/>
                <wp:effectExtent l="0" t="0" r="24765" b="34290"/>
                <wp:wrapNone/>
                <wp:docPr id="26" name="直線コネク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604" cy="4610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BA775" id="直線コネクタ 25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5pt,18.8pt" to="421.6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1AD677" wp14:editId="3BB39F8A">
                <wp:simplePos x="0" y="0"/>
                <wp:positionH relativeFrom="column">
                  <wp:posOffset>1816376</wp:posOffset>
                </wp:positionH>
                <wp:positionV relativeFrom="paragraph">
                  <wp:posOffset>238705</wp:posOffset>
                </wp:positionV>
                <wp:extent cx="3538331" cy="461645"/>
                <wp:effectExtent l="0" t="0" r="24130" b="33655"/>
                <wp:wrapNone/>
                <wp:docPr id="22" name="直線コネク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8331" cy="4616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95D92" id="直線コネクタ 2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pt,18.8pt" to="421.6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7F7B8" wp14:editId="095B1281">
                <wp:simplePos x="0" y="0"/>
                <wp:positionH relativeFrom="column">
                  <wp:posOffset>750901</wp:posOffset>
                </wp:positionH>
                <wp:positionV relativeFrom="paragraph">
                  <wp:posOffset>237160</wp:posOffset>
                </wp:positionV>
                <wp:extent cx="3665552" cy="462142"/>
                <wp:effectExtent l="0" t="0" r="11430" b="33655"/>
                <wp:wrapNone/>
                <wp:docPr id="29" name="直線コネク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65552" cy="4621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22D37E" id="直線コネクタ 28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5pt,18.65pt" to="347.8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9FE57E" wp14:editId="47EFB748">
                <wp:simplePos x="0" y="0"/>
                <wp:positionH relativeFrom="column">
                  <wp:posOffset>752171</wp:posOffset>
                </wp:positionH>
                <wp:positionV relativeFrom="paragraph">
                  <wp:posOffset>238705</wp:posOffset>
                </wp:positionV>
                <wp:extent cx="841127" cy="461175"/>
                <wp:effectExtent l="0" t="0" r="16510" b="34290"/>
                <wp:wrapNone/>
                <wp:docPr id="20" name="直線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127" cy="461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FF9CC6" id="直線コネクタ 19" o:spid="_x0000_s1026" style="position:absolute;left:0;text-align:lef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8.8pt" to="125.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B5F93" wp14:editId="78553AC2">
                <wp:simplePos x="0" y="0"/>
                <wp:positionH relativeFrom="column">
                  <wp:posOffset>206237</wp:posOffset>
                </wp:positionH>
                <wp:positionV relativeFrom="paragraph">
                  <wp:posOffset>48260</wp:posOffset>
                </wp:positionV>
                <wp:extent cx="626745" cy="276860"/>
                <wp:effectExtent l="0" t="0" r="0" b="0"/>
                <wp:wrapNone/>
                <wp:docPr id="11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3AF28A" w14:textId="06FD66E2" w:rsidR="008B02CC" w:rsidRPr="008B02CC" w:rsidRDefault="00701F10" w:rsidP="00701F1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H-SFN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B5F93" id="テキスト ボックス 10" o:spid="_x0000_s1029" type="#_x0000_t202" style="position:absolute;margin-left:16.25pt;margin-top:3.8pt;width:49.35pt;height:21.8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" filled="f" stroked="f">
                <v:textbox style="mso-fit-shape-to-text:t">
                  <w:txbxContent>
                    <w:p w14:paraId="293AF28A" w14:textId="06FD66E2" w:rsidR="008B02CC" w:rsidRPr="008B02CC" w:rsidRDefault="00701F10" w:rsidP="00701F10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H-SFN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w:drawing>
          <wp:anchor distT="0" distB="0" distL="114300" distR="114300" simplePos="0" relativeHeight="251678720" behindDoc="0" locked="0" layoutInCell="1" allowOverlap="1" wp14:anchorId="79C9DA8E" wp14:editId="4AD2908C">
            <wp:simplePos x="0" y="0"/>
            <wp:positionH relativeFrom="column">
              <wp:posOffset>3796196</wp:posOffset>
            </wp:positionH>
            <wp:positionV relativeFrom="paragraph">
              <wp:posOffset>78354</wp:posOffset>
            </wp:positionV>
            <wp:extent cx="1931670" cy="157970"/>
            <wp:effectExtent l="0" t="0" r="0" b="0"/>
            <wp:wrapNone/>
            <wp:docPr id="5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1670" cy="157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1F10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4E8E81" wp14:editId="6E682B2A">
                <wp:simplePos x="0" y="0"/>
                <wp:positionH relativeFrom="column">
                  <wp:posOffset>2819400</wp:posOffset>
                </wp:positionH>
                <wp:positionV relativeFrom="paragraph">
                  <wp:posOffset>4749</wp:posOffset>
                </wp:positionV>
                <wp:extent cx="453390" cy="307340"/>
                <wp:effectExtent l="0" t="0" r="0" b="0"/>
                <wp:wrapNone/>
                <wp:docPr id="14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449D28" w14:textId="77777777" w:rsidR="00701F10" w:rsidRPr="00200970" w:rsidRDefault="00701F10" w:rsidP="00701F10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8"/>
                              </w:rPr>
                              <w:t>・・・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4E8E81" id="_x0000_s1030" type="#_x0000_t202" style="position:absolute;margin-left:222pt;margin-top:.35pt;width:35.7pt;height:24.2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" filled="f" stroked="f">
                <v:textbox style="mso-fit-shape-to-text:t">
                  <w:txbxContent>
                    <w:p w14:paraId="0F449D28" w14:textId="77777777" w:rsidR="00701F10" w:rsidRPr="00200970" w:rsidRDefault="00701F10" w:rsidP="00701F10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・・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</w:t>
                      </w:r>
                    </w:p>
                  </w:txbxContent>
                </v:textbox>
              </v:shape>
            </w:pict>
          </mc:Fallback>
        </mc:AlternateContent>
      </w:r>
      <w:r w:rsidR="00701F10" w:rsidRPr="003753CA">
        <w:rPr>
          <w:noProof/>
          <w:u w:val="single"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B9EFE8F" wp14:editId="03A248C8">
            <wp:simplePos x="0" y="0"/>
            <wp:positionH relativeFrom="column">
              <wp:posOffset>957635</wp:posOffset>
            </wp:positionH>
            <wp:positionV relativeFrom="paragraph">
              <wp:posOffset>87630</wp:posOffset>
            </wp:positionV>
            <wp:extent cx="1932167" cy="158012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9699" cy="160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F6EB1A" w14:textId="4E6A79D3" w:rsidR="00701F10" w:rsidRPr="003753CA" w:rsidRDefault="00701F10" w:rsidP="00701F10">
      <w:pPr>
        <w:rPr>
          <w:u w:val="single"/>
          <w:lang w:eastAsia="ja-JP"/>
        </w:rPr>
      </w:pPr>
    </w:p>
    <w:p w14:paraId="43E203B1" w14:textId="02284789" w:rsidR="00701F10" w:rsidRPr="003753CA" w:rsidRDefault="005C4387" w:rsidP="00701F10">
      <w:pPr>
        <w:rPr>
          <w:u w:val="single"/>
          <w:lang w:eastAsia="ja-JP"/>
        </w:rPr>
      </w:pPr>
      <w:r w:rsidRPr="005C4387">
        <w:rPr>
          <w:noProof/>
          <w:u w:val="single"/>
          <w:lang w:val="en-US" w:eastAsia="ja-JP"/>
        </w:rPr>
        <w:drawing>
          <wp:anchor distT="0" distB="0" distL="114300" distR="114300" simplePos="0" relativeHeight="251697152" behindDoc="0" locked="0" layoutInCell="1" allowOverlap="1" wp14:anchorId="0E23896E" wp14:editId="336A4782">
            <wp:simplePos x="0" y="0"/>
            <wp:positionH relativeFrom="column">
              <wp:posOffset>746761</wp:posOffset>
            </wp:positionH>
            <wp:positionV relativeFrom="paragraph">
              <wp:posOffset>201930</wp:posOffset>
            </wp:positionV>
            <wp:extent cx="4605020" cy="161956"/>
            <wp:effectExtent l="0" t="0" r="5080" b="9525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6284" cy="169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53CA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64B788" wp14:editId="591A8264">
                <wp:simplePos x="0" y="0"/>
                <wp:positionH relativeFrom="column">
                  <wp:posOffset>5338804</wp:posOffset>
                </wp:positionH>
                <wp:positionV relativeFrom="paragraph">
                  <wp:posOffset>205077</wp:posOffset>
                </wp:positionV>
                <wp:extent cx="0" cy="1223645"/>
                <wp:effectExtent l="0" t="0" r="19050" b="33655"/>
                <wp:wrapNone/>
                <wp:docPr id="36" name="直線コネク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36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DA3A4" id="直線コネクタ 35" o:spid="_x0000_s1026" style="position:absolute;left:0;text-align:lef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0.4pt,16.15pt" to="420.4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" strokecolor="black [3213]" strokeweight=".5pt">
                <v:stroke joinstyle="miter"/>
              </v:line>
            </w:pict>
          </mc:Fallback>
        </mc:AlternateContent>
      </w:r>
      <w:r w:rsidR="003753CA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84F099" wp14:editId="2AB1C786">
                <wp:simplePos x="0" y="0"/>
                <wp:positionH relativeFrom="column">
                  <wp:posOffset>4360793</wp:posOffset>
                </wp:positionH>
                <wp:positionV relativeFrom="paragraph">
                  <wp:posOffset>205077</wp:posOffset>
                </wp:positionV>
                <wp:extent cx="0" cy="1223949"/>
                <wp:effectExtent l="0" t="0" r="19050" b="14605"/>
                <wp:wrapNone/>
                <wp:docPr id="7" name="直線コネク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39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5B984" id="直線コネクタ 35" o:spid="_x0000_s1026" style="position:absolute;left:0;text-align:lef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3.35pt,16.15pt" to="343.35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" strokecolor="black [3213]" strokeweight=".5pt">
                <v:stroke dashstyle="dash" joinstyle="miter"/>
              </v:line>
            </w:pict>
          </mc:Fallback>
        </mc:AlternateContent>
      </w:r>
      <w:r w:rsidR="003753CA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4E7672" wp14:editId="5916835F">
                <wp:simplePos x="0" y="0"/>
                <wp:positionH relativeFrom="column">
                  <wp:posOffset>2388870</wp:posOffset>
                </wp:positionH>
                <wp:positionV relativeFrom="paragraph">
                  <wp:posOffset>220980</wp:posOffset>
                </wp:positionV>
                <wp:extent cx="0" cy="1208598"/>
                <wp:effectExtent l="0" t="0" r="19050" b="29845"/>
                <wp:wrapNone/>
                <wp:docPr id="35" name="直線コネク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859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7D0941" id="直線コネクタ 34" o:spid="_x0000_s1026" style="position:absolute;left:0;text-align:lef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8.1pt,17.4pt" to="188.1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" strokecolor="black [3213]" strokeweight=".5pt">
                <v:stroke joinstyle="miter"/>
              </v:line>
            </w:pict>
          </mc:Fallback>
        </mc:AlternateContent>
      </w:r>
      <w:r w:rsidR="00200970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D3BE74" wp14:editId="4A381E96">
                <wp:simplePos x="0" y="0"/>
                <wp:positionH relativeFrom="column">
                  <wp:posOffset>198755</wp:posOffset>
                </wp:positionH>
                <wp:positionV relativeFrom="paragraph">
                  <wp:posOffset>181444</wp:posOffset>
                </wp:positionV>
                <wp:extent cx="456565" cy="276860"/>
                <wp:effectExtent l="0" t="0" r="0" b="0"/>
                <wp:wrapNone/>
                <wp:docPr id="18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8DAFB9" w14:textId="700E5D39" w:rsidR="008B02CC" w:rsidRPr="00200970" w:rsidRDefault="00701F10" w:rsidP="008B02CC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SFN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D3BE74" id="テキスト ボックス 17" o:spid="_x0000_s1031" type="#_x0000_t202" style="position:absolute;margin-left:15.65pt;margin-top:14.3pt;width:35.95pt;height:21.8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" filled="f" stroked="f">
                <v:textbox style="mso-fit-shape-to-text:t">
                  <w:txbxContent>
                    <w:p w14:paraId="0D8DAFB9" w14:textId="700E5D39" w:rsidR="008B02CC" w:rsidRPr="00200970" w:rsidRDefault="00701F10" w:rsidP="008B02CC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SFN</w:t>
                      </w:r>
                    </w:p>
                  </w:txbxContent>
                </v:textbox>
              </v:shape>
            </w:pict>
          </mc:Fallback>
        </mc:AlternateContent>
      </w:r>
    </w:p>
    <w:p w14:paraId="21F29C0C" w14:textId="0B815CE9" w:rsidR="00701F10" w:rsidRPr="003753CA" w:rsidRDefault="00200970" w:rsidP="00701F10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163DE9" wp14:editId="0881E110">
                <wp:simplePos x="0" y="0"/>
                <wp:positionH relativeFrom="column">
                  <wp:posOffset>2388870</wp:posOffset>
                </wp:positionH>
                <wp:positionV relativeFrom="paragraph">
                  <wp:posOffset>178739</wp:posOffset>
                </wp:positionV>
                <wp:extent cx="1940118" cy="333375"/>
                <wp:effectExtent l="19050" t="19050" r="22225" b="47625"/>
                <wp:wrapNone/>
                <wp:docPr id="32" name="左右矢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0118" cy="333375"/>
                        </a:xfrm>
                        <a:prstGeom prst="leftRightArrow">
                          <a:avLst>
                            <a:gd name="adj1" fmla="val 63118"/>
                            <a:gd name="adj2" fmla="val 4036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44D72" w14:textId="4C789BEA" w:rsidR="00701F10" w:rsidRPr="00200970" w:rsidRDefault="00701F10" w:rsidP="00200970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</w:t>
                            </w:r>
                            <w:r w:rsid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TW for RAN paging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163DE9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右矢印 31" o:spid="_x0000_s1032" type="#_x0000_t69" style="position:absolute;margin-left:188.1pt;margin-top:14.05pt;width:152.75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" adj="1498,3983" fillcolor="white [3212]" strokecolor="black [3213]" strokeweight="1pt">
                <v:textbox inset="0,0,0,0">
                  <w:txbxContent>
                    <w:p w14:paraId="36E44D72" w14:textId="4C789BEA" w:rsidR="00701F10" w:rsidRPr="00200970" w:rsidRDefault="00701F10" w:rsidP="00200970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</w:t>
                      </w:r>
                      <w:r w:rsid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TW for </w:t>
                      </w:r>
                      <w:r w:rsid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RAN paging</w:t>
                      </w:r>
                    </w:p>
                  </w:txbxContent>
                </v:textbox>
              </v:shape>
            </w:pict>
          </mc:Fallback>
        </mc:AlternateContent>
      </w:r>
    </w:p>
    <w:p w14:paraId="503B5B0A" w14:textId="0E482E63" w:rsidR="00701F10" w:rsidRPr="003753CA" w:rsidRDefault="00701F10" w:rsidP="00701F10">
      <w:pPr>
        <w:rPr>
          <w:u w:val="single"/>
          <w:lang w:eastAsia="ja-JP"/>
        </w:rPr>
      </w:pPr>
    </w:p>
    <w:p w14:paraId="4EB02926" w14:textId="539C5707" w:rsidR="00701F10" w:rsidRPr="003753CA" w:rsidRDefault="003753CA" w:rsidP="00701F10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8564F3" wp14:editId="4608D00C">
                <wp:simplePos x="0" y="0"/>
                <wp:positionH relativeFrom="column">
                  <wp:posOffset>2388870</wp:posOffset>
                </wp:positionH>
                <wp:positionV relativeFrom="paragraph">
                  <wp:posOffset>51766</wp:posOffset>
                </wp:positionV>
                <wp:extent cx="2925887" cy="333375"/>
                <wp:effectExtent l="19050" t="19050" r="27305" b="47625"/>
                <wp:wrapNone/>
                <wp:docPr id="9" name="左右矢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887" cy="333375"/>
                        </a:xfrm>
                        <a:prstGeom prst="leftRightArrow">
                          <a:avLst>
                            <a:gd name="adj1" fmla="val 63118"/>
                            <a:gd name="adj2" fmla="val 4036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15BBBF" w14:textId="04FE974D" w:rsidR="003753CA" w:rsidRPr="00200970" w:rsidRDefault="003753CA" w:rsidP="003753CA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TW for CN paging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564F3" id="_x0000_s1033" type="#_x0000_t69" style="position:absolute;margin-left:188.1pt;margin-top:4.1pt;width:230.4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" adj="993,3983" fillcolor="white [3212]" strokecolor="black [3213]" strokeweight="1pt">
                <v:textbox inset="0,0,0,0">
                  <w:txbxContent>
                    <w:p w14:paraId="7615BBBF" w14:textId="04FE974D" w:rsidR="003753CA" w:rsidRPr="00200970" w:rsidRDefault="003753CA" w:rsidP="003753CA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TW for 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CN paging</w:t>
                      </w:r>
                    </w:p>
                  </w:txbxContent>
                </v:textbox>
              </v:shape>
            </w:pict>
          </mc:Fallback>
        </mc:AlternateContent>
      </w:r>
    </w:p>
    <w:p w14:paraId="7A9560EE" w14:textId="699CD6A1" w:rsidR="00701F10" w:rsidRPr="003753CA" w:rsidRDefault="008B02CC" w:rsidP="00701F10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0BAC01" wp14:editId="1DBCBA79">
                <wp:simplePos x="0" y="0"/>
                <wp:positionH relativeFrom="column">
                  <wp:posOffset>3110865</wp:posOffset>
                </wp:positionH>
                <wp:positionV relativeFrom="paragraph">
                  <wp:posOffset>189009</wp:posOffset>
                </wp:positionV>
                <wp:extent cx="2941320" cy="276860"/>
                <wp:effectExtent l="0" t="0" r="0" b="0"/>
                <wp:wrapNone/>
                <wp:docPr id="10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BFF1AC0" w14:textId="59E83C47" w:rsidR="003753CA" w:rsidRPr="00200970" w:rsidRDefault="003753CA" w:rsidP="003753CA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Case 1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0BAC01" id="_x0000_s1034" type="#_x0000_t202" style="position:absolute;margin-left:244.95pt;margin-top:14.9pt;width:231.6pt;height:21.8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" filled="f" stroked="f">
                <v:textbox style="mso-fit-shape-to-text:t">
                  <w:txbxContent>
                    <w:p w14:paraId="4BFF1AC0" w14:textId="59E83C47" w:rsidR="003753CA" w:rsidRPr="00200970" w:rsidRDefault="003753CA" w:rsidP="003753CA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Case 1</w:t>
                      </w:r>
                    </w:p>
                  </w:txbxContent>
                </v:textbox>
              </v:shape>
            </w:pict>
          </mc:Fallback>
        </mc:AlternateContent>
      </w:r>
      <w:r w:rsidR="003753CA"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F20F63" wp14:editId="739A2649">
                <wp:simplePos x="0" y="0"/>
                <wp:positionH relativeFrom="column">
                  <wp:posOffset>4598891</wp:posOffset>
                </wp:positionH>
                <wp:positionV relativeFrom="paragraph">
                  <wp:posOffset>177689</wp:posOffset>
                </wp:positionV>
                <wp:extent cx="2941320" cy="276860"/>
                <wp:effectExtent l="0" t="0" r="0" b="0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6A30610" w14:textId="5808CC53" w:rsidR="003753CA" w:rsidRPr="00200970" w:rsidRDefault="003753CA" w:rsidP="003753CA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Case </w:t>
                            </w:r>
                            <w:r w:rsidR="008B02CC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20F63" id="_x0000_s1035" type="#_x0000_t202" style="position:absolute;margin-left:362.1pt;margin-top:14pt;width:231.6pt;height:21.8pt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" filled="f" stroked="f">
                <v:textbox style="mso-fit-shape-to-text:t">
                  <w:txbxContent>
                    <w:p w14:paraId="56A30610" w14:textId="5808CC53" w:rsidR="003753CA" w:rsidRPr="00200970" w:rsidRDefault="003753CA" w:rsidP="003753CA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Case </w:t>
                      </w:r>
                      <w:r w:rsidR="008B02CC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75FA6CEA" w14:textId="47618A14" w:rsidR="00701F10" w:rsidRDefault="00701F10" w:rsidP="00701F10">
      <w:pPr>
        <w:rPr>
          <w:lang w:eastAsia="ja-JP"/>
        </w:rPr>
      </w:pPr>
    </w:p>
    <w:p w14:paraId="00BFB052" w14:textId="1D030264" w:rsidR="00701F10" w:rsidRPr="00701F10" w:rsidRDefault="00475942" w:rsidP="00475942">
      <w:pPr>
        <w:jc w:val="center"/>
        <w:rPr>
          <w:lang w:eastAsia="ja-JP"/>
        </w:rPr>
      </w:pPr>
      <w:r>
        <w:rPr>
          <w:rFonts w:hint="eastAsia"/>
          <w:lang w:eastAsia="ja-JP"/>
        </w:rPr>
        <w:t>Figure 2.2</w:t>
      </w:r>
      <w:r>
        <w:rPr>
          <w:lang w:eastAsia="ja-JP"/>
        </w:rPr>
        <w:t>-1</w:t>
      </w:r>
      <w:r>
        <w:rPr>
          <w:rFonts w:hint="eastAsia"/>
          <w:lang w:eastAsia="ja-JP"/>
        </w:rPr>
        <w:t xml:space="preserve">: </w:t>
      </w:r>
      <w:r w:rsidR="008B02CC">
        <w:rPr>
          <w:lang w:eastAsia="ja-JP"/>
        </w:rPr>
        <w:t xml:space="preserve">PTW for </w:t>
      </w:r>
      <w:r w:rsidR="008B02CC" w:rsidRPr="008B02CC">
        <w:rPr>
          <w:lang w:eastAsia="ja-JP"/>
        </w:rPr>
        <w:t xml:space="preserve">RAN paging and </w:t>
      </w:r>
      <w:r w:rsidR="008B02CC">
        <w:rPr>
          <w:lang w:eastAsia="ja-JP"/>
        </w:rPr>
        <w:t xml:space="preserve">PTW for </w:t>
      </w:r>
      <w:r w:rsidR="008B02CC" w:rsidRPr="008B02CC">
        <w:rPr>
          <w:lang w:eastAsia="ja-JP"/>
        </w:rPr>
        <w:t xml:space="preserve">CN paging </w:t>
      </w:r>
      <w:r w:rsidR="005C4387">
        <w:rPr>
          <w:lang w:eastAsia="ja-JP"/>
        </w:rPr>
        <w:t>for Case1 and Case3</w:t>
      </w:r>
    </w:p>
    <w:p w14:paraId="48B85939" w14:textId="25AF390F" w:rsidR="00701F10" w:rsidRDefault="00701F10" w:rsidP="00701F10">
      <w:pPr>
        <w:rPr>
          <w:lang w:eastAsia="ja-JP"/>
        </w:rPr>
      </w:pPr>
    </w:p>
    <w:p w14:paraId="3E3F36EE" w14:textId="77777777" w:rsidR="005C4387" w:rsidRPr="003753CA" w:rsidRDefault="005C4387" w:rsidP="005C4387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B57C070" wp14:editId="407E4CCC">
                <wp:simplePos x="0" y="0"/>
                <wp:positionH relativeFrom="column">
                  <wp:posOffset>5672648</wp:posOffset>
                </wp:positionH>
                <wp:positionV relativeFrom="paragraph">
                  <wp:posOffset>256733</wp:posOffset>
                </wp:positionV>
                <wp:extent cx="453390" cy="307340"/>
                <wp:effectExtent l="0" t="0" r="0" b="0"/>
                <wp:wrapNone/>
                <wp:docPr id="8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CC8DA1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8"/>
                              </w:rPr>
                              <w:t>・・・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7C070" id="_x0000_s1036" type="#_x0000_t202" style="position:absolute;margin-left:446.65pt;margin-top:20.2pt;width:35.7pt;height:24.2pt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" filled="f" stroked="f">
                <v:textbox style="mso-fit-shape-to-text:t">
                  <w:txbxContent>
                    <w:p w14:paraId="42CC8DA1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・・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550C38" wp14:editId="01C29F95">
                <wp:simplePos x="0" y="0"/>
                <wp:positionH relativeFrom="column">
                  <wp:posOffset>3640759</wp:posOffset>
                </wp:positionH>
                <wp:positionV relativeFrom="paragraph">
                  <wp:posOffset>102235</wp:posOffset>
                </wp:positionV>
                <wp:extent cx="2593975" cy="276860"/>
                <wp:effectExtent l="0" t="0" r="0" b="0"/>
                <wp:wrapNone/>
                <wp:docPr id="12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97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623101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gramStart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eDRX</w:t>
                            </w:r>
                            <w:proofErr w:type="gramEnd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 for RRC_IDLE (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per 4</w:t>
                            </w: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Hyper frames)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50C38" id="_x0000_s1037" type="#_x0000_t202" style="position:absolute;margin-left:286.65pt;margin-top:8.05pt;width:204.25pt;height:21.8pt;z-index:2517032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" filled="f" stroked="f">
                <v:textbox style="mso-fit-shape-to-text:t">
                  <w:txbxContent>
                    <w:p w14:paraId="3C623101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eDRX for RRC_IDLE (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per 4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Hyper frames)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70C570" wp14:editId="5B5316E8">
                <wp:simplePos x="0" y="0"/>
                <wp:positionH relativeFrom="column">
                  <wp:posOffset>540661</wp:posOffset>
                </wp:positionH>
                <wp:positionV relativeFrom="paragraph">
                  <wp:posOffset>101600</wp:posOffset>
                </wp:positionV>
                <wp:extent cx="2941320" cy="276860"/>
                <wp:effectExtent l="0" t="0" r="0" b="0"/>
                <wp:wrapNone/>
                <wp:docPr id="15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F90B37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proofErr w:type="gramStart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eDRX</w:t>
                            </w:r>
                            <w:proofErr w:type="gramEnd"/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 for RRC_INACTIVE (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 xml:space="preserve">per </w:t>
                            </w: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2Hyper frames)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70C570" id="_x0000_s1038" type="#_x0000_t202" style="position:absolute;margin-left:42.55pt;margin-top:8pt;width:231.6pt;height:21.8pt;z-index:251701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" filled="f" stroked="f">
                <v:textbox style="mso-fit-shape-to-text:t">
                  <w:txbxContent>
                    <w:p w14:paraId="53F90B37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eDRX for RRC_INACTIVE (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per 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2Hyper frames)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DA29C1F" wp14:editId="024C22F0">
                <wp:simplePos x="0" y="0"/>
                <wp:positionH relativeFrom="column">
                  <wp:posOffset>6955790</wp:posOffset>
                </wp:positionH>
                <wp:positionV relativeFrom="paragraph">
                  <wp:posOffset>1002030</wp:posOffset>
                </wp:positionV>
                <wp:extent cx="0" cy="1000125"/>
                <wp:effectExtent l="0" t="0" r="19050" b="28575"/>
                <wp:wrapNone/>
                <wp:docPr id="19" name="直線コネク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01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4E18F9" id="直線コネクタ 41" o:spid="_x0000_s1026" style="position:absolute;left:0;text-align:lef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7.7pt,78.9pt" to="547.7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" strokecolor="black [3213]" strokeweight=".5pt">
                <v:stroke joinstyle="miter"/>
              </v:line>
            </w:pict>
          </mc:Fallback>
        </mc:AlternateContent>
      </w:r>
    </w:p>
    <w:p w14:paraId="1A2B1CD5" w14:textId="77777777" w:rsidR="005C4387" w:rsidRPr="003753CA" w:rsidRDefault="005C4387" w:rsidP="005C4387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E50437" wp14:editId="15DF8036">
                <wp:simplePos x="0" y="0"/>
                <wp:positionH relativeFrom="column">
                  <wp:posOffset>4654992</wp:posOffset>
                </wp:positionH>
                <wp:positionV relativeFrom="paragraph">
                  <wp:posOffset>238705</wp:posOffset>
                </wp:positionV>
                <wp:extent cx="699604" cy="461010"/>
                <wp:effectExtent l="0" t="0" r="24765" b="34290"/>
                <wp:wrapNone/>
                <wp:docPr id="21" name="直線コネク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604" cy="4610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79CF4" id="直線コネクタ 25" o:spid="_x0000_s1026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5pt,18.8pt" to="421.6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465403" wp14:editId="3711BA00">
                <wp:simplePos x="0" y="0"/>
                <wp:positionH relativeFrom="column">
                  <wp:posOffset>1816376</wp:posOffset>
                </wp:positionH>
                <wp:positionV relativeFrom="paragraph">
                  <wp:posOffset>238705</wp:posOffset>
                </wp:positionV>
                <wp:extent cx="3538331" cy="461645"/>
                <wp:effectExtent l="0" t="0" r="24130" b="33655"/>
                <wp:wrapNone/>
                <wp:docPr id="23" name="直線コネク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8331" cy="4616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16EFC" id="直線コネクタ 21" o:spid="_x0000_s1026" style="position:absolute;left:0;text-align:lef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pt,18.8pt" to="421.6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1973B5" wp14:editId="7178BB32">
                <wp:simplePos x="0" y="0"/>
                <wp:positionH relativeFrom="column">
                  <wp:posOffset>750901</wp:posOffset>
                </wp:positionH>
                <wp:positionV relativeFrom="paragraph">
                  <wp:posOffset>237160</wp:posOffset>
                </wp:positionV>
                <wp:extent cx="3665552" cy="462142"/>
                <wp:effectExtent l="0" t="0" r="11430" b="33655"/>
                <wp:wrapNone/>
                <wp:docPr id="24" name="直線コネク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65552" cy="46214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9ADAB8" id="直線コネクタ 28" o:spid="_x0000_s1026" style="position:absolute;left:0;text-align:lef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5pt,18.65pt" to="347.8pt,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B26234" wp14:editId="396E343E">
                <wp:simplePos x="0" y="0"/>
                <wp:positionH relativeFrom="column">
                  <wp:posOffset>752171</wp:posOffset>
                </wp:positionH>
                <wp:positionV relativeFrom="paragraph">
                  <wp:posOffset>238705</wp:posOffset>
                </wp:positionV>
                <wp:extent cx="841127" cy="461175"/>
                <wp:effectExtent l="0" t="0" r="16510" b="34290"/>
                <wp:wrapNone/>
                <wp:docPr id="25" name="直線コネク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127" cy="461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FA6096" id="直線コネクタ 19" o:spid="_x0000_s1026" style="position:absolute;left:0;text-align:lef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8.8pt" to="125.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3D6EFB6" wp14:editId="77B6F401">
                <wp:simplePos x="0" y="0"/>
                <wp:positionH relativeFrom="column">
                  <wp:posOffset>206237</wp:posOffset>
                </wp:positionH>
                <wp:positionV relativeFrom="paragraph">
                  <wp:posOffset>48260</wp:posOffset>
                </wp:positionV>
                <wp:extent cx="626745" cy="276860"/>
                <wp:effectExtent l="0" t="0" r="0" b="0"/>
                <wp:wrapNone/>
                <wp:docPr id="27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2CEDD7" w14:textId="77777777" w:rsidR="005C4387" w:rsidRPr="008B02CC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H-SFN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D6EFB6" id="_x0000_s1039" type="#_x0000_t202" style="position:absolute;margin-left:16.25pt;margin-top:3.8pt;width:49.35pt;height:21.8pt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" filled="f" stroked="f">
                <v:textbox style="mso-fit-shape-to-text:t">
                  <w:txbxContent>
                    <w:p w14:paraId="162CEDD7" w14:textId="77777777" w:rsidR="005C4387" w:rsidRPr="008B02CC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H-SFN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w:drawing>
          <wp:anchor distT="0" distB="0" distL="114300" distR="114300" simplePos="0" relativeHeight="251712512" behindDoc="0" locked="0" layoutInCell="1" allowOverlap="1" wp14:anchorId="40BBB0DE" wp14:editId="7B7CFAB4">
            <wp:simplePos x="0" y="0"/>
            <wp:positionH relativeFrom="column">
              <wp:posOffset>3796196</wp:posOffset>
            </wp:positionH>
            <wp:positionV relativeFrom="paragraph">
              <wp:posOffset>78354</wp:posOffset>
            </wp:positionV>
            <wp:extent cx="1931670" cy="157970"/>
            <wp:effectExtent l="0" t="0" r="0" b="0"/>
            <wp:wrapNone/>
            <wp:docPr id="4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1670" cy="157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AAC53A" wp14:editId="265D0309">
                <wp:simplePos x="0" y="0"/>
                <wp:positionH relativeFrom="column">
                  <wp:posOffset>2819400</wp:posOffset>
                </wp:positionH>
                <wp:positionV relativeFrom="paragraph">
                  <wp:posOffset>4749</wp:posOffset>
                </wp:positionV>
                <wp:extent cx="453390" cy="307340"/>
                <wp:effectExtent l="0" t="0" r="0" b="0"/>
                <wp:wrapNone/>
                <wp:docPr id="28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" cy="3073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3F06AA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1"/>
                                <w:szCs w:val="28"/>
                              </w:rPr>
                              <w:t>・・・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AC53A" id="_x0000_s1040" type="#_x0000_t202" style="position:absolute;margin-left:222pt;margin-top:.35pt;width:35.7pt;height:24.2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" filled="f" stroked="f">
                <v:textbox style="mso-fit-shape-to-text:t">
                  <w:txbxContent>
                    <w:p w14:paraId="0E3F06AA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・・</w:t>
                      </w: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1"/>
                          <w:szCs w:val="28"/>
                        </w:rPr>
                        <w:t>・</w:t>
                      </w:r>
                    </w:p>
                  </w:txbxContent>
                </v:textbox>
              </v:shape>
            </w:pict>
          </mc:Fallback>
        </mc:AlternateContent>
      </w:r>
      <w:r w:rsidRPr="003753CA">
        <w:rPr>
          <w:noProof/>
          <w:u w:val="single"/>
          <w:lang w:val="en-US" w:eastAsia="ja-JP"/>
        </w:rPr>
        <w:drawing>
          <wp:anchor distT="0" distB="0" distL="114300" distR="114300" simplePos="0" relativeHeight="251699200" behindDoc="0" locked="0" layoutInCell="1" allowOverlap="1" wp14:anchorId="594A3640" wp14:editId="0F10281E">
            <wp:simplePos x="0" y="0"/>
            <wp:positionH relativeFrom="column">
              <wp:posOffset>957635</wp:posOffset>
            </wp:positionH>
            <wp:positionV relativeFrom="paragraph">
              <wp:posOffset>87630</wp:posOffset>
            </wp:positionV>
            <wp:extent cx="1932167" cy="158012"/>
            <wp:effectExtent l="0" t="0" r="0" b="0"/>
            <wp:wrapNone/>
            <wp:docPr id="4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9699" cy="160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FDDF17" w14:textId="77777777" w:rsidR="005C4387" w:rsidRPr="003753CA" w:rsidRDefault="005C4387" w:rsidP="005C4387">
      <w:pPr>
        <w:rPr>
          <w:u w:val="single"/>
          <w:lang w:eastAsia="ja-JP"/>
        </w:rPr>
      </w:pPr>
    </w:p>
    <w:p w14:paraId="60642250" w14:textId="77777777" w:rsidR="005C4387" w:rsidRPr="003753CA" w:rsidRDefault="005C4387" w:rsidP="005C4387">
      <w:pPr>
        <w:rPr>
          <w:u w:val="single"/>
          <w:lang w:eastAsia="ja-JP"/>
        </w:rPr>
      </w:pPr>
      <w:r w:rsidRPr="005C4387">
        <w:rPr>
          <w:noProof/>
          <w:u w:val="single"/>
          <w:lang w:val="en-US" w:eastAsia="ja-JP"/>
        </w:rPr>
        <w:drawing>
          <wp:anchor distT="0" distB="0" distL="114300" distR="114300" simplePos="0" relativeHeight="251719680" behindDoc="0" locked="0" layoutInCell="1" allowOverlap="1" wp14:anchorId="79DFCBD4" wp14:editId="199B886B">
            <wp:simplePos x="0" y="0"/>
            <wp:positionH relativeFrom="column">
              <wp:posOffset>746761</wp:posOffset>
            </wp:positionH>
            <wp:positionV relativeFrom="paragraph">
              <wp:posOffset>201930</wp:posOffset>
            </wp:positionV>
            <wp:extent cx="4605020" cy="161956"/>
            <wp:effectExtent l="0" t="0" r="5080" b="9525"/>
            <wp:wrapNone/>
            <wp:docPr id="44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6284" cy="1690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CD22D8" wp14:editId="1EBEBE98">
                <wp:simplePos x="0" y="0"/>
                <wp:positionH relativeFrom="column">
                  <wp:posOffset>5338804</wp:posOffset>
                </wp:positionH>
                <wp:positionV relativeFrom="paragraph">
                  <wp:posOffset>205077</wp:posOffset>
                </wp:positionV>
                <wp:extent cx="0" cy="1223645"/>
                <wp:effectExtent l="0" t="0" r="19050" b="33655"/>
                <wp:wrapNone/>
                <wp:docPr id="30" name="直線コネク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36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C4E25" id="直線コネクタ 35" o:spid="_x0000_s1026" style="position:absolute;left:0;text-align:lef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0.4pt,16.15pt" to="420.4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" strokecolor="black [3213]" strokeweight=".5pt">
                <v:stroke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A28618" wp14:editId="73FEF506">
                <wp:simplePos x="0" y="0"/>
                <wp:positionH relativeFrom="column">
                  <wp:posOffset>4360793</wp:posOffset>
                </wp:positionH>
                <wp:positionV relativeFrom="paragraph">
                  <wp:posOffset>205077</wp:posOffset>
                </wp:positionV>
                <wp:extent cx="0" cy="1223949"/>
                <wp:effectExtent l="0" t="0" r="19050" b="14605"/>
                <wp:wrapNone/>
                <wp:docPr id="31" name="直線コネク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39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2A356" id="直線コネクタ 35" o:spid="_x0000_s1026" style="position:absolute;left:0;text-align:lef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3.35pt,16.15pt" to="343.35pt,1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" strokecolor="black [3213]" strokeweight=".5pt">
                <v:stroke dashstyle="dash"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70ACAC3" wp14:editId="14115DC1">
                <wp:simplePos x="0" y="0"/>
                <wp:positionH relativeFrom="column">
                  <wp:posOffset>2388870</wp:posOffset>
                </wp:positionH>
                <wp:positionV relativeFrom="paragraph">
                  <wp:posOffset>220980</wp:posOffset>
                </wp:positionV>
                <wp:extent cx="0" cy="1208598"/>
                <wp:effectExtent l="0" t="0" r="19050" b="29845"/>
                <wp:wrapNone/>
                <wp:docPr id="33" name="直線コネク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859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172398" id="直線コネクタ 34" o:spid="_x0000_s1026" style="position:absolute;left:0;text-align:lef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8.1pt,17.4pt" to="188.1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" strokecolor="black [3213]" strokeweight=".5pt">
                <v:stroke joinstyle="miter"/>
              </v:line>
            </w:pict>
          </mc:Fallback>
        </mc:AlternateContent>
      </w: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467074" wp14:editId="1E550CF3">
                <wp:simplePos x="0" y="0"/>
                <wp:positionH relativeFrom="column">
                  <wp:posOffset>198755</wp:posOffset>
                </wp:positionH>
                <wp:positionV relativeFrom="paragraph">
                  <wp:posOffset>181444</wp:posOffset>
                </wp:positionV>
                <wp:extent cx="456565" cy="276860"/>
                <wp:effectExtent l="0" t="0" r="0" b="0"/>
                <wp:wrapNone/>
                <wp:docPr id="34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565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101885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SFN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67074" id="_x0000_s1041" type="#_x0000_t202" style="position:absolute;margin-left:15.65pt;margin-top:14.3pt;width:35.95pt;height:21.8pt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" filled="f" stroked="f">
                <v:textbox style="mso-fit-shape-to-text:t">
                  <w:txbxContent>
                    <w:p w14:paraId="54101885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SFN</w:t>
                      </w:r>
                    </w:p>
                  </w:txbxContent>
                </v:textbox>
              </v:shape>
            </w:pict>
          </mc:Fallback>
        </mc:AlternateContent>
      </w:r>
    </w:p>
    <w:p w14:paraId="7C85304D" w14:textId="77777777" w:rsidR="005C4387" w:rsidRPr="003753CA" w:rsidRDefault="005C4387" w:rsidP="005C4387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FDE9507" wp14:editId="190F2D6B">
                <wp:simplePos x="0" y="0"/>
                <wp:positionH relativeFrom="column">
                  <wp:posOffset>2385060</wp:posOffset>
                </wp:positionH>
                <wp:positionV relativeFrom="paragraph">
                  <wp:posOffset>176530</wp:posOffset>
                </wp:positionV>
                <wp:extent cx="2925445" cy="333375"/>
                <wp:effectExtent l="19050" t="19050" r="27305" b="47625"/>
                <wp:wrapNone/>
                <wp:docPr id="37" name="左右矢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333375"/>
                        </a:xfrm>
                        <a:prstGeom prst="leftRightArrow">
                          <a:avLst>
                            <a:gd name="adj1" fmla="val 63118"/>
                            <a:gd name="adj2" fmla="val 4036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4B4D1A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TW for RAN paging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E9507" id="_x0000_s1042" type="#_x0000_t69" style="position:absolute;margin-left:187.8pt;margin-top:13.9pt;width:230.35pt;height:26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" adj="994,3983" fillcolor="white [3212]" strokecolor="black [3213]" strokeweight="1pt">
                <v:textbox inset="0,0,0,0">
                  <w:txbxContent>
                    <w:p w14:paraId="1E4B4D1A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TW for 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RAN paging</w:t>
                      </w:r>
                    </w:p>
                  </w:txbxContent>
                </v:textbox>
              </v:shape>
            </w:pict>
          </mc:Fallback>
        </mc:AlternateContent>
      </w:r>
    </w:p>
    <w:p w14:paraId="1C9AF7A1" w14:textId="77777777" w:rsidR="005C4387" w:rsidRPr="003753CA" w:rsidRDefault="005C4387" w:rsidP="005C4387">
      <w:pPr>
        <w:rPr>
          <w:u w:val="single"/>
          <w:lang w:eastAsia="ja-JP"/>
        </w:rPr>
      </w:pPr>
    </w:p>
    <w:p w14:paraId="001AA67F" w14:textId="77777777" w:rsidR="005C4387" w:rsidRPr="003753CA" w:rsidRDefault="005C4387" w:rsidP="005C4387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383329D" wp14:editId="59433213">
                <wp:simplePos x="0" y="0"/>
                <wp:positionH relativeFrom="column">
                  <wp:posOffset>2385060</wp:posOffset>
                </wp:positionH>
                <wp:positionV relativeFrom="paragraph">
                  <wp:posOffset>55880</wp:posOffset>
                </wp:positionV>
                <wp:extent cx="1939925" cy="333375"/>
                <wp:effectExtent l="19050" t="19050" r="22225" b="47625"/>
                <wp:wrapNone/>
                <wp:docPr id="38" name="左右矢印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925" cy="333375"/>
                        </a:xfrm>
                        <a:prstGeom prst="leftRightArrow">
                          <a:avLst>
                            <a:gd name="adj1" fmla="val 63118"/>
                            <a:gd name="adj2" fmla="val 4036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B8140" w14:textId="77777777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200970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P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TW for CN paging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3329D" id="_x0000_s1043" type="#_x0000_t69" style="position:absolute;margin-left:187.8pt;margin-top:4.4pt;width:152.75pt;height:2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" adj="1498,3983" fillcolor="white [3212]" strokecolor="black [3213]" strokeweight="1pt">
                <v:textbox inset="0,0,0,0">
                  <w:txbxContent>
                    <w:p w14:paraId="3D1B8140" w14:textId="77777777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200970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P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TW for 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CN paging</w:t>
                      </w:r>
                    </w:p>
                  </w:txbxContent>
                </v:textbox>
              </v:shape>
            </w:pict>
          </mc:Fallback>
        </mc:AlternateContent>
      </w:r>
    </w:p>
    <w:p w14:paraId="197202CC" w14:textId="48E3C6A4" w:rsidR="005C4387" w:rsidRPr="003753CA" w:rsidRDefault="005C4387" w:rsidP="005C4387">
      <w:pPr>
        <w:rPr>
          <w:u w:val="single"/>
          <w:lang w:eastAsia="ja-JP"/>
        </w:rPr>
      </w:pPr>
      <w:r w:rsidRPr="003753CA">
        <w:rPr>
          <w:noProof/>
          <w:u w:val="single"/>
          <w:lang w:val="en-US" w:eastAsia="ja-JP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A42D430" wp14:editId="654853EC">
                <wp:simplePos x="0" y="0"/>
                <wp:positionH relativeFrom="column">
                  <wp:posOffset>4598891</wp:posOffset>
                </wp:positionH>
                <wp:positionV relativeFrom="paragraph">
                  <wp:posOffset>177689</wp:posOffset>
                </wp:positionV>
                <wp:extent cx="2941320" cy="276860"/>
                <wp:effectExtent l="0" t="0" r="0" b="0"/>
                <wp:wrapNone/>
                <wp:docPr id="40" name="テキスト ボック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3C3ED9" w14:textId="772C9DA1" w:rsidR="005C4387" w:rsidRPr="00200970" w:rsidRDefault="005C4387" w:rsidP="005C4387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kern w:val="24"/>
                                <w:sz w:val="20"/>
                              </w:rPr>
                              <w:t>Case 2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42D430" id="テキスト ボックス 40" o:spid="_x0000_s1044" type="#_x0000_t202" style="position:absolute;margin-left:362.1pt;margin-top:14pt;width:231.6pt;height:21.8pt;z-index:2517186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" filled="f" stroked="f">
                <v:textbox style="mso-fit-shape-to-text:t">
                  <w:txbxContent>
                    <w:p w14:paraId="013C3ED9" w14:textId="772C9DA1" w:rsidR="005C4387" w:rsidRPr="00200970" w:rsidRDefault="005C4387" w:rsidP="005C4387">
                      <w:pPr>
                        <w:pStyle w:val="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 xml:space="preserve">Case </w:t>
                      </w:r>
                      <w: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kern w:val="24"/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5E2097A" w14:textId="77777777" w:rsidR="005C4387" w:rsidRDefault="005C4387" w:rsidP="005C4387">
      <w:pPr>
        <w:rPr>
          <w:lang w:eastAsia="ja-JP"/>
        </w:rPr>
      </w:pPr>
    </w:p>
    <w:p w14:paraId="0B926C77" w14:textId="006E3130" w:rsidR="005C4387" w:rsidRPr="00701F10" w:rsidRDefault="005C4387" w:rsidP="005C4387">
      <w:pPr>
        <w:jc w:val="center"/>
        <w:rPr>
          <w:lang w:eastAsia="ja-JP"/>
        </w:rPr>
      </w:pPr>
      <w:r>
        <w:rPr>
          <w:rFonts w:hint="eastAsia"/>
          <w:lang w:eastAsia="ja-JP"/>
        </w:rPr>
        <w:t>Figure 2.2</w:t>
      </w:r>
      <w:r>
        <w:rPr>
          <w:lang w:eastAsia="ja-JP"/>
        </w:rPr>
        <w:t>-2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PTW for </w:t>
      </w:r>
      <w:r w:rsidRPr="008B02CC">
        <w:rPr>
          <w:lang w:eastAsia="ja-JP"/>
        </w:rPr>
        <w:t xml:space="preserve">RAN paging and </w:t>
      </w:r>
      <w:r>
        <w:rPr>
          <w:lang w:eastAsia="ja-JP"/>
        </w:rPr>
        <w:t xml:space="preserve">PTW for </w:t>
      </w:r>
      <w:r w:rsidRPr="008B02CC">
        <w:rPr>
          <w:lang w:eastAsia="ja-JP"/>
        </w:rPr>
        <w:t xml:space="preserve">CN paging </w:t>
      </w:r>
      <w:r>
        <w:rPr>
          <w:lang w:eastAsia="ja-JP"/>
        </w:rPr>
        <w:t>for Case</w:t>
      </w:r>
      <w:r>
        <w:rPr>
          <w:rFonts w:hint="eastAsia"/>
          <w:lang w:eastAsia="ja-JP"/>
        </w:rPr>
        <w:t>2</w:t>
      </w:r>
    </w:p>
    <w:p w14:paraId="6E005312" w14:textId="79575F35" w:rsidR="005C4387" w:rsidRDefault="00D727E8" w:rsidP="00701F10">
      <w:pPr>
        <w:rPr>
          <w:lang w:eastAsia="ja-JP"/>
        </w:rPr>
      </w:pPr>
      <w:r>
        <w:rPr>
          <w:rFonts w:hint="eastAsia"/>
          <w:lang w:eastAsia="ja-JP"/>
        </w:rPr>
        <w:t xml:space="preserve">Although Case 2 </w:t>
      </w:r>
      <w:r>
        <w:rPr>
          <w:lang w:eastAsia="ja-JP"/>
        </w:rPr>
        <w:t xml:space="preserve">(PTW for RAN paging is longer than for CN paging) </w:t>
      </w:r>
      <w:r>
        <w:rPr>
          <w:rFonts w:hint="eastAsia"/>
          <w:lang w:eastAsia="ja-JP"/>
        </w:rPr>
        <w:t xml:space="preserve">is not a likely scenario </w:t>
      </w:r>
      <w:r>
        <w:rPr>
          <w:lang w:eastAsia="ja-JP"/>
        </w:rPr>
        <w:t xml:space="preserve">in practice, this paper attempts to cover all the potential cases that </w:t>
      </w:r>
      <w:proofErr w:type="gramStart"/>
      <w:r>
        <w:rPr>
          <w:lang w:eastAsia="ja-JP"/>
        </w:rPr>
        <w:t>might be supported</w:t>
      </w:r>
      <w:proofErr w:type="gramEnd"/>
      <w:r>
        <w:rPr>
          <w:lang w:eastAsia="ja-JP"/>
        </w:rPr>
        <w:t xml:space="preserve"> from the specification viewpoint.</w:t>
      </w:r>
    </w:p>
    <w:p w14:paraId="380C59BC" w14:textId="1B8FB2CC" w:rsidR="003548EA" w:rsidRPr="0065072A" w:rsidRDefault="000851D2" w:rsidP="00925921">
      <w:pPr>
        <w:rPr>
          <w:lang w:eastAsia="ja-JP"/>
        </w:rPr>
      </w:pPr>
      <w:r w:rsidRPr="000851D2">
        <w:rPr>
          <w:rFonts w:eastAsia="SimSun"/>
          <w:lang w:eastAsia="zh-CN"/>
        </w:rPr>
        <w:t>Given the state mismatch between the UE and NW, the UE should monitor both RAN and CN paging when the UE is in the RRC_INACTIVE state.</w:t>
      </w:r>
      <w:r>
        <w:rPr>
          <w:rFonts w:eastAsia="SimSun"/>
          <w:lang w:eastAsia="zh-CN"/>
        </w:rPr>
        <w:t xml:space="preserve"> </w:t>
      </w:r>
      <w:r w:rsidRPr="000851D2">
        <w:rPr>
          <w:rFonts w:eastAsia="SimSun"/>
          <w:lang w:eastAsia="zh-CN"/>
        </w:rPr>
        <w:t>Therefore, as shown in Case 1, in the region where PTW for RAN paging and PTW for CN paging overlap, it is necessary to monitor both RAN paging and CN paging.</w:t>
      </w:r>
      <w:r>
        <w:rPr>
          <w:rFonts w:eastAsia="SimSun"/>
          <w:lang w:eastAsia="zh-CN"/>
        </w:rPr>
        <w:t xml:space="preserve"> </w:t>
      </w:r>
      <w:r w:rsidRPr="000851D2">
        <w:rPr>
          <w:rFonts w:eastAsia="SimSun"/>
          <w:lang w:eastAsia="zh-CN"/>
        </w:rPr>
        <w:t xml:space="preserve">As shown in Case 2 and Case 3, CN / </w:t>
      </w:r>
      <w:proofErr w:type="gramStart"/>
      <w:r w:rsidRPr="000851D2">
        <w:rPr>
          <w:rFonts w:eastAsia="SimSun"/>
          <w:lang w:eastAsia="zh-CN"/>
        </w:rPr>
        <w:t>RAN</w:t>
      </w:r>
      <w:proofErr w:type="gramEnd"/>
      <w:r w:rsidRPr="000851D2">
        <w:rPr>
          <w:rFonts w:eastAsia="SimSun"/>
          <w:lang w:eastAsia="zh-CN"/>
        </w:rPr>
        <w:t xml:space="preserve"> paging is monitored according to each PTW </w:t>
      </w:r>
      <w:r w:rsidR="0065072A">
        <w:rPr>
          <w:rFonts w:eastAsia="SimSun"/>
          <w:lang w:eastAsia="zh-CN"/>
        </w:rPr>
        <w:t>configuration</w:t>
      </w:r>
      <w:r w:rsidRPr="000851D2">
        <w:rPr>
          <w:rFonts w:eastAsia="SimSun"/>
          <w:lang w:eastAsia="zh-CN"/>
        </w:rPr>
        <w:t xml:space="preserve"> in the region where each PTW does not overlap.</w:t>
      </w:r>
      <w:r w:rsidR="00EF302E">
        <w:rPr>
          <w:rFonts w:eastAsia="SimSun"/>
          <w:lang w:eastAsia="zh-CN"/>
        </w:rPr>
        <w:t xml:space="preserve"> Thus, the followings are proposed.</w:t>
      </w:r>
    </w:p>
    <w:p w14:paraId="4E850C5E" w14:textId="18159CD2" w:rsidR="00CF6C6C" w:rsidRPr="00CF6C6C" w:rsidRDefault="00CF6C6C" w:rsidP="00CF6C6C">
      <w:pPr>
        <w:pStyle w:val="B1"/>
        <w:rPr>
          <w:b/>
        </w:rPr>
      </w:pPr>
      <w:r w:rsidRPr="00CF6C6C">
        <w:rPr>
          <w:rFonts w:hint="eastAsia"/>
          <w:b/>
        </w:rPr>
        <w:t>Proposal 2:</w:t>
      </w:r>
      <w:r w:rsidRPr="00CF6C6C">
        <w:rPr>
          <w:rFonts w:hint="eastAsia"/>
          <w:b/>
        </w:rPr>
        <w:tab/>
      </w:r>
      <w:r w:rsidRPr="00CF6C6C">
        <w:rPr>
          <w:b/>
        </w:rPr>
        <w:t xml:space="preserve">In the region where PTW overlaps with each other, the UE in RRC_INACTIVE monitors both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6C6C">
        <w:rPr>
          <w:b/>
        </w:rPr>
        <w:t>RAN/CN paging.</w:t>
      </w:r>
    </w:p>
    <w:p w14:paraId="1CD40333" w14:textId="79E48A47" w:rsidR="00CF6C6C" w:rsidRPr="00CF6C6C" w:rsidRDefault="00CF6C6C" w:rsidP="00CF6C6C">
      <w:pPr>
        <w:pStyle w:val="B1"/>
        <w:rPr>
          <w:b/>
        </w:rPr>
      </w:pPr>
      <w:r w:rsidRPr="00CF6C6C">
        <w:rPr>
          <w:b/>
        </w:rPr>
        <w:t>Proposal 3:</w:t>
      </w:r>
      <w:r w:rsidRPr="00CF6C6C">
        <w:rPr>
          <w:b/>
        </w:rPr>
        <w:tab/>
        <w:t xml:space="preserve">In the region where PTW does not overlap with each other, the UE in RRC_INACTIVE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6C6C">
        <w:rPr>
          <w:b/>
        </w:rPr>
        <w:t>monitors either RAN paging or CN paging, in accordance with the PTW configuration.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2D5232C5" w:rsidR="00137660" w:rsidRDefault="00CF6C6C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discussed the open issues on eDRX for </w:t>
      </w:r>
      <w:r>
        <w:rPr>
          <w:lang w:eastAsia="ja-JP"/>
        </w:rPr>
        <w:t xml:space="preserve">UEs in </w:t>
      </w:r>
      <w:r>
        <w:rPr>
          <w:rFonts w:hint="eastAsia"/>
          <w:lang w:eastAsia="ja-JP"/>
        </w:rPr>
        <w:t>RRC_INACTIVE</w:t>
      </w:r>
      <w:r>
        <w:rPr>
          <w:lang w:eastAsia="ja-JP"/>
        </w:rPr>
        <w:t>. In summary, the followings were proposed.</w:t>
      </w:r>
    </w:p>
    <w:p w14:paraId="33528608" w14:textId="77777777" w:rsidR="00381948" w:rsidRPr="008A4714" w:rsidRDefault="00381948" w:rsidP="00381948">
      <w:pPr>
        <w:pStyle w:val="B1"/>
        <w:rPr>
          <w:b/>
        </w:rPr>
      </w:pPr>
      <w:r w:rsidRPr="008A4714">
        <w:rPr>
          <w:rFonts w:hint="eastAsia"/>
          <w:b/>
        </w:rPr>
        <w:lastRenderedPageBreak/>
        <w:t>Proposal 1:</w:t>
      </w:r>
      <w:r w:rsidRPr="008A4714">
        <w:rPr>
          <w:rFonts w:hint="eastAsia"/>
          <w:b/>
        </w:rPr>
        <w:tab/>
      </w:r>
      <w:r w:rsidRPr="008A4714">
        <w:rPr>
          <w:b/>
        </w:rPr>
        <w:t xml:space="preserve">To support the same PTW starting location for RAN/CN paging, the same eDRX cycle </w:t>
      </w:r>
      <w:proofErr w:type="gramStart"/>
      <w:r w:rsidRPr="008A4714">
        <w:rPr>
          <w:b/>
        </w:rPr>
        <w:t>is used</w:t>
      </w:r>
      <w:proofErr w:type="gramEnd"/>
      <w:r w:rsidRPr="008A4714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A4714">
        <w:rPr>
          <w:b/>
        </w:rPr>
        <w:t>for RAN/CN paging.</w:t>
      </w:r>
    </w:p>
    <w:p w14:paraId="7FEC9E92" w14:textId="77777777" w:rsidR="00381948" w:rsidRPr="008A4714" w:rsidRDefault="00381948" w:rsidP="00381948">
      <w:pPr>
        <w:pStyle w:val="B1"/>
        <w:rPr>
          <w:b/>
        </w:rPr>
      </w:pPr>
      <w:r w:rsidRPr="008A4714">
        <w:rPr>
          <w:b/>
        </w:rPr>
        <w:t>Proposal 1a:</w:t>
      </w:r>
      <w:r w:rsidRPr="008A4714">
        <w:rPr>
          <w:b/>
        </w:rPr>
        <w:tab/>
        <w:t>The eDRX cycle for calculating the PTW starting location is the one for inactive or idle.</w:t>
      </w:r>
    </w:p>
    <w:p w14:paraId="566B340C" w14:textId="77777777" w:rsidR="00381948" w:rsidRPr="00CF6C6C" w:rsidRDefault="00381948" w:rsidP="00381948">
      <w:pPr>
        <w:pStyle w:val="B1"/>
        <w:rPr>
          <w:b/>
        </w:rPr>
      </w:pPr>
      <w:r w:rsidRPr="00CF6C6C">
        <w:rPr>
          <w:rFonts w:hint="eastAsia"/>
          <w:b/>
        </w:rPr>
        <w:t>Proposal 2:</w:t>
      </w:r>
      <w:r w:rsidRPr="00CF6C6C">
        <w:rPr>
          <w:rFonts w:hint="eastAsia"/>
          <w:b/>
        </w:rPr>
        <w:tab/>
      </w:r>
      <w:r w:rsidRPr="00CF6C6C">
        <w:rPr>
          <w:b/>
        </w:rPr>
        <w:t xml:space="preserve">In the region where PTW overlaps with each other, the UE in RRC_INACTIVE monitors both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6C6C">
        <w:rPr>
          <w:b/>
        </w:rPr>
        <w:t>RAN/CN paging.</w:t>
      </w:r>
    </w:p>
    <w:p w14:paraId="457280CA" w14:textId="79C2D389" w:rsidR="00CF6C6C" w:rsidRPr="00381948" w:rsidRDefault="00381948" w:rsidP="00CF6C6C">
      <w:pPr>
        <w:pStyle w:val="B1"/>
      </w:pPr>
      <w:r w:rsidRPr="00CF6C6C">
        <w:rPr>
          <w:b/>
        </w:rPr>
        <w:t>Proposal 3:</w:t>
      </w:r>
      <w:r w:rsidRPr="00CF6C6C">
        <w:rPr>
          <w:b/>
        </w:rPr>
        <w:tab/>
        <w:t xml:space="preserve">In the region where PTW does not overlap with each other, the UE in RRC_INACTIVE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F6C6C">
        <w:rPr>
          <w:b/>
        </w:rPr>
        <w:t>monitors either RAN paging or CN paging, in accordance with the PTW configuration.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6E562A93" w:rsidR="00137660" w:rsidRDefault="008D6A9D" w:rsidP="00137660">
      <w:pPr>
        <w:rPr>
          <w:lang w:eastAsia="ja-JP"/>
        </w:rPr>
      </w:pPr>
      <w:r w:rsidRPr="008D6A9D">
        <w:rPr>
          <w:lang w:eastAsia="ja-JP"/>
        </w:rPr>
        <w:t>[1] R2-2101901, “RAN2#114-e Meeting Report,” ETSI MCC.</w:t>
      </w:r>
    </w:p>
    <w:p w14:paraId="7AAC2A22" w14:textId="18121BA1" w:rsidR="00E62C23" w:rsidRPr="00137660" w:rsidRDefault="00E62C23" w:rsidP="00137660">
      <w:pPr>
        <w:rPr>
          <w:lang w:eastAsia="ja-JP"/>
        </w:rPr>
      </w:pPr>
      <w:r>
        <w:rPr>
          <w:lang w:eastAsia="ja-JP"/>
        </w:rPr>
        <w:t>[2] R2-2106530, “</w:t>
      </w:r>
      <w:r w:rsidRPr="00E62C23">
        <w:rPr>
          <w:lang w:eastAsia="ja-JP"/>
        </w:rPr>
        <w:t>Summary of [AT114-e</w:t>
      </w:r>
      <w:proofErr w:type="gramStart"/>
      <w:r w:rsidRPr="00E62C23">
        <w:rPr>
          <w:lang w:eastAsia="ja-JP"/>
        </w:rPr>
        <w:t>][</w:t>
      </w:r>
      <w:proofErr w:type="gramEnd"/>
      <w:r w:rsidRPr="00E62C23">
        <w:rPr>
          <w:lang w:eastAsia="ja-JP"/>
        </w:rPr>
        <w:t>110][REDCAP] eDRX aspects (Ericsson)</w:t>
      </w:r>
      <w:r>
        <w:rPr>
          <w:lang w:eastAsia="ja-JP"/>
        </w:rPr>
        <w:t>,” Ericsson.</w:t>
      </w:r>
    </w:p>
    <w:sectPr w:rsidR="00E62C23" w:rsidRPr="00137660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FBDE9" w14:textId="77777777" w:rsidR="0008789D" w:rsidRDefault="0008789D">
      <w:r>
        <w:separator/>
      </w:r>
    </w:p>
  </w:endnote>
  <w:endnote w:type="continuationSeparator" w:id="0">
    <w:p w14:paraId="0DD258C1" w14:textId="77777777" w:rsidR="0008789D" w:rsidRDefault="0008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278E9B26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4779E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6C5CE" w14:textId="77777777" w:rsidR="0008789D" w:rsidRDefault="0008789D">
      <w:r>
        <w:separator/>
      </w:r>
    </w:p>
  </w:footnote>
  <w:footnote w:type="continuationSeparator" w:id="0">
    <w:p w14:paraId="53306F29" w14:textId="77777777" w:rsidR="0008789D" w:rsidRDefault="0008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5E4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1D2"/>
    <w:rsid w:val="000856C5"/>
    <w:rsid w:val="00085C05"/>
    <w:rsid w:val="00086571"/>
    <w:rsid w:val="00086D94"/>
    <w:rsid w:val="0008789D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45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17577"/>
    <w:rsid w:val="001206AA"/>
    <w:rsid w:val="001239E6"/>
    <w:rsid w:val="001245DA"/>
    <w:rsid w:val="00125543"/>
    <w:rsid w:val="001257FC"/>
    <w:rsid w:val="00126A73"/>
    <w:rsid w:val="00126D72"/>
    <w:rsid w:val="00126DCA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0970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D73"/>
    <w:rsid w:val="00221EC3"/>
    <w:rsid w:val="00222029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07994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8EA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53CA"/>
    <w:rsid w:val="00376210"/>
    <w:rsid w:val="0037636D"/>
    <w:rsid w:val="00376731"/>
    <w:rsid w:val="00376BC4"/>
    <w:rsid w:val="00377B67"/>
    <w:rsid w:val="00377E05"/>
    <w:rsid w:val="00381948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A69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2B7D"/>
    <w:rsid w:val="004535F6"/>
    <w:rsid w:val="00453AA5"/>
    <w:rsid w:val="004568D5"/>
    <w:rsid w:val="00457503"/>
    <w:rsid w:val="00461E31"/>
    <w:rsid w:val="00461EEF"/>
    <w:rsid w:val="00462788"/>
    <w:rsid w:val="00462F3F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942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6E56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A7814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387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07ED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005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2A5"/>
    <w:rsid w:val="0065072A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4E6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1F10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E3A"/>
    <w:rsid w:val="007C779E"/>
    <w:rsid w:val="007C7B25"/>
    <w:rsid w:val="007D1CC2"/>
    <w:rsid w:val="007D2A9E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4D21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4714"/>
    <w:rsid w:val="008A5382"/>
    <w:rsid w:val="008A5816"/>
    <w:rsid w:val="008B02CC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D6A9D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21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DC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66C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A26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200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0634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02A5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44DD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3BC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4779E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CF6C6C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4520D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7E8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4C0F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17E5B"/>
    <w:rsid w:val="00E20F48"/>
    <w:rsid w:val="00E21828"/>
    <w:rsid w:val="00E231E4"/>
    <w:rsid w:val="00E26BA2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2C23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302E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76850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2D86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2A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ae">
    <w:name w:val="コメント文字列 (文字)"/>
    <w:link w:val="ad"/>
    <w:qFormat/>
    <w:rsid w:val="00925921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0025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40F31-6E64-43F7-AC1D-802B87E807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8ECFB-3746-4880-BF15-646208874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26FCE-C5DA-4353-ACF9-D450EAB21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C85433-582C-46AC-8A45-4E843831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Haruhiko Sogabe (曽我部 治彦)</cp:lastModifiedBy>
  <cp:revision>6</cp:revision>
  <cp:lastPrinted>2006-02-09T00:55:00Z</cp:lastPrinted>
  <dcterms:created xsi:type="dcterms:W3CDTF">2021-08-05T09:56:00Z</dcterms:created>
  <dcterms:modified xsi:type="dcterms:W3CDTF">2021-08-06T05:03:00Z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