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057E8" w14:textId="30F497D6" w:rsidR="008C2AE4" w:rsidRPr="00CB2455" w:rsidRDefault="008C2AE4" w:rsidP="008C2AE4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</w:rPr>
      </w:pPr>
      <w:r w:rsidRPr="00CB2455">
        <w:rPr>
          <w:rFonts w:ascii="Arial" w:eastAsia="MS Mincho" w:hAnsi="Arial" w:cs="Arial"/>
          <w:b/>
          <w:sz w:val="24"/>
          <w:szCs w:val="24"/>
        </w:rPr>
        <w:t>3GPP TSG-RAN WG2 Meeting #1</w:t>
      </w:r>
      <w:r w:rsidR="003B0504">
        <w:rPr>
          <w:rFonts w:ascii="Arial" w:eastAsia="MS Mincho" w:hAnsi="Arial" w:cs="Arial"/>
          <w:b/>
          <w:sz w:val="24"/>
          <w:szCs w:val="24"/>
        </w:rPr>
        <w:t>1</w:t>
      </w:r>
      <w:r w:rsidR="001E13C5">
        <w:rPr>
          <w:rFonts w:ascii="Arial" w:eastAsia="MS Mincho" w:hAnsi="Arial" w:cs="Arial"/>
          <w:b/>
          <w:sz w:val="24"/>
          <w:szCs w:val="24"/>
        </w:rPr>
        <w:t>3</w:t>
      </w:r>
      <w:r w:rsidR="00A64C1B">
        <w:rPr>
          <w:rFonts w:ascii="Arial" w:eastAsia="MS Mincho" w:hAnsi="Arial" w:cs="Arial"/>
          <w:b/>
          <w:sz w:val="24"/>
          <w:szCs w:val="24"/>
        </w:rPr>
        <w:t>b</w:t>
      </w:r>
      <w:r w:rsidRPr="00CB2455">
        <w:rPr>
          <w:rFonts w:ascii="Arial" w:eastAsia="MS Mincho" w:hAnsi="Arial" w:cs="Arial"/>
          <w:b/>
          <w:sz w:val="24"/>
          <w:szCs w:val="24"/>
        </w:rPr>
        <w:t>-e</w:t>
      </w:r>
      <w:r w:rsidRPr="00CB2455">
        <w:rPr>
          <w:rFonts w:ascii="Arial" w:eastAsia="MS Mincho" w:hAnsi="Arial" w:cs="Arial"/>
          <w:b/>
          <w:sz w:val="24"/>
          <w:szCs w:val="24"/>
        </w:rPr>
        <w:tab/>
      </w:r>
      <w:r w:rsidR="00B720D4" w:rsidRPr="00B720D4">
        <w:rPr>
          <w:rFonts w:ascii="Arial" w:eastAsia="MS Mincho" w:hAnsi="Arial" w:cs="Arial"/>
          <w:b/>
          <w:sz w:val="24"/>
          <w:szCs w:val="24"/>
        </w:rPr>
        <w:t>R2-2103523</w:t>
      </w:r>
    </w:p>
    <w:p w14:paraId="351CA33D" w14:textId="0A095166" w:rsidR="00347001" w:rsidRPr="008C2AE4" w:rsidRDefault="00A64C1B" w:rsidP="008C2AE4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</w:rPr>
      </w:pPr>
      <w:r w:rsidRPr="00206EC1">
        <w:rPr>
          <w:rFonts w:ascii="Arial" w:hAnsi="Arial" w:cs="Arial"/>
          <w:b/>
          <w:noProof/>
          <w:sz w:val="24"/>
        </w:rPr>
        <w:t xml:space="preserve">Electronic, </w:t>
      </w:r>
      <w:r>
        <w:rPr>
          <w:rFonts w:ascii="Arial" w:hAnsi="Arial" w:cs="Arial"/>
          <w:b/>
          <w:noProof/>
          <w:sz w:val="24"/>
        </w:rPr>
        <w:t>12</w:t>
      </w:r>
      <w:r w:rsidRPr="009738A9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 w:rsidRPr="00206EC1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20</w:t>
      </w:r>
      <w:r w:rsidRPr="009738A9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Apr</w:t>
      </w:r>
      <w:r w:rsidRPr="00206EC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1</w:t>
      </w:r>
      <w:r w:rsidR="008C2AE4" w:rsidRPr="00CB2455">
        <w:rPr>
          <w:rFonts w:ascii="Arial" w:eastAsia="MS Mincho" w:hAnsi="Arial" w:cs="Arial"/>
          <w:b/>
          <w:noProof/>
          <w:sz w:val="24"/>
        </w:rPr>
        <w:t xml:space="preserve">      </w:t>
      </w:r>
      <w:r w:rsidR="008C2AE4">
        <w:rPr>
          <w:rFonts w:ascii="Arial" w:eastAsia="MS Mincho" w:hAnsi="Arial"/>
          <w:b/>
          <w:noProof/>
          <w:sz w:val="24"/>
        </w:rPr>
        <w:t xml:space="preserve">            </w:t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</w:t>
      </w:r>
      <w:r w:rsidR="00347001" w:rsidRPr="008C1A63">
        <w:rPr>
          <w:b/>
          <w:sz w:val="24"/>
          <w:lang w:val="pt-PT"/>
        </w:rPr>
        <w:t xml:space="preserve">                      </w:t>
      </w:r>
      <w:r w:rsidR="001E13C5">
        <w:rPr>
          <w:b/>
          <w:sz w:val="24"/>
          <w:lang w:val="pt-PT"/>
        </w:rPr>
        <w:tab/>
        <w:t xml:space="preserve">Update of </w:t>
      </w:r>
      <w:r w:rsidR="00B720D4" w:rsidRPr="00B8776B">
        <w:rPr>
          <w:rFonts w:ascii="Arial" w:eastAsia="MS Mincho" w:hAnsi="Arial" w:cs="Arial"/>
          <w:b/>
          <w:sz w:val="24"/>
          <w:szCs w:val="24"/>
        </w:rPr>
        <w:t>R2-2101010</w:t>
      </w:r>
    </w:p>
    <w:p w14:paraId="6D6BFFCA" w14:textId="77777777" w:rsidR="00D47E6A" w:rsidRPr="00A64C1B" w:rsidRDefault="00D47E6A" w:rsidP="009E3D1A">
      <w:pPr>
        <w:pStyle w:val="CRCoverPage"/>
        <w:spacing w:after="180"/>
        <w:rPr>
          <w:b/>
          <w:sz w:val="24"/>
        </w:rPr>
      </w:pPr>
    </w:p>
    <w:p w14:paraId="25DAFCD2" w14:textId="02B43410" w:rsidR="00262EDD" w:rsidRPr="00F054A1" w:rsidRDefault="004A4700" w:rsidP="00F054A1">
      <w:pPr>
        <w:tabs>
          <w:tab w:val="left" w:pos="1985"/>
        </w:tabs>
        <w:ind w:left="1980" w:hanging="1946"/>
        <w:rPr>
          <w:rFonts w:ascii="Arial" w:hAnsi="Arial"/>
          <w:b/>
          <w:sz w:val="24"/>
        </w:rPr>
      </w:pPr>
      <w:r w:rsidRPr="00F054A1">
        <w:rPr>
          <w:rFonts w:ascii="Arial" w:hAnsi="Arial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6AA12C7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F054A1">
        <w:rPr>
          <w:rFonts w:ascii="Arial" w:hAnsi="Arial"/>
          <w:b/>
          <w:sz w:val="24"/>
        </w:rPr>
        <w:t>Agenda item:</w:t>
      </w:r>
      <w:r w:rsidR="00F054A1" w:rsidRPr="00F054A1">
        <w:rPr>
          <w:rFonts w:ascii="Arial" w:hAnsi="Arial"/>
          <w:b/>
          <w:sz w:val="24"/>
        </w:rPr>
        <w:tab/>
      </w:r>
      <w:r w:rsidR="00F054A1" w:rsidRPr="00F054A1">
        <w:rPr>
          <w:rFonts w:ascii="Arial" w:hAnsi="Arial"/>
          <w:sz w:val="24"/>
        </w:rPr>
        <w:tab/>
        <w:t>8.1.1</w:t>
      </w:r>
    </w:p>
    <w:p w14:paraId="5D21C94C" w14:textId="4D42E3B2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="00F054A1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="00D47E6A" w:rsidRPr="00F036F0">
        <w:rPr>
          <w:rFonts w:ascii="Arial" w:hAnsi="Arial"/>
          <w:sz w:val="24"/>
        </w:rPr>
        <w:t>Huawei</w:t>
      </w:r>
      <w:r w:rsidR="00B7589F" w:rsidRPr="00F036F0">
        <w:rPr>
          <w:rFonts w:ascii="Arial" w:hAnsi="Arial"/>
          <w:sz w:val="24"/>
        </w:rPr>
        <w:t>, CMCC</w:t>
      </w:r>
      <w:r w:rsidR="00D47E6A" w:rsidRPr="00F036F0">
        <w:rPr>
          <w:rFonts w:ascii="Arial" w:hAnsi="Arial"/>
          <w:sz w:val="24"/>
        </w:rPr>
        <w:t>, HiSilicon</w:t>
      </w:r>
    </w:p>
    <w:p w14:paraId="74344D9C" w14:textId="17C3D870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="00F054A1">
        <w:rPr>
          <w:rFonts w:ascii="Arial" w:hAnsi="Arial"/>
          <w:sz w:val="24"/>
        </w:rPr>
        <w:tab/>
      </w:r>
      <w:r w:rsidR="00752EFB">
        <w:rPr>
          <w:rFonts w:ascii="Arial" w:hAnsi="Arial"/>
          <w:sz w:val="24"/>
        </w:rPr>
        <w:t xml:space="preserve">Updated </w:t>
      </w:r>
      <w:r w:rsidR="00FF0835">
        <w:rPr>
          <w:rFonts w:ascii="Arial" w:hAnsi="Arial"/>
          <w:sz w:val="24"/>
        </w:rPr>
        <w:t xml:space="preserve">Rel-17 </w:t>
      </w:r>
      <w:r w:rsidR="00F054A1">
        <w:rPr>
          <w:rFonts w:ascii="Arial" w:hAnsi="Arial"/>
          <w:sz w:val="24"/>
        </w:rPr>
        <w:t xml:space="preserve">NR </w:t>
      </w:r>
      <w:r w:rsidR="00F56449">
        <w:rPr>
          <w:rFonts w:ascii="Arial" w:hAnsi="Arial"/>
          <w:sz w:val="24"/>
        </w:rPr>
        <w:t>MBS workplan</w:t>
      </w:r>
      <w:r>
        <w:rPr>
          <w:rFonts w:ascii="Arial" w:hAnsi="Arial"/>
          <w:sz w:val="24"/>
        </w:rPr>
        <w:t xml:space="preserve"> </w:t>
      </w:r>
    </w:p>
    <w:p w14:paraId="1592542F" w14:textId="4186E14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="00F054A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029191A3" w:rsidR="00B65E42" w:rsidRDefault="00B85FC0" w:rsidP="006600CD">
      <w:pPr>
        <w:spacing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SG RAN has setup a new WI on NR MBS at RAN#86 in [1] and some editorial corrections have been made</w:t>
      </w:r>
      <w:r w:rsidR="00F054A1">
        <w:rPr>
          <w:lang w:eastAsia="zh-CN"/>
        </w:rPr>
        <w:t xml:space="preserve"> on the WID</w:t>
      </w:r>
      <w:r>
        <w:rPr>
          <w:lang w:eastAsia="zh-CN"/>
        </w:rPr>
        <w:t xml:space="preserve"> in [2], with the following objectives.</w:t>
      </w:r>
    </w:p>
    <w:p w14:paraId="70093CDF" w14:textId="77777777" w:rsidR="00B85FC0" w:rsidRDefault="00B85FC0" w:rsidP="006600CD">
      <w:pPr>
        <w:spacing w:after="0"/>
        <w:rPr>
          <w:lang w:eastAsia="zh-CN"/>
        </w:rPr>
      </w:pPr>
    </w:p>
    <w:p w14:paraId="63E69C4A" w14:textId="77777777" w:rsidR="00B85FC0" w:rsidRPr="00C743B0" w:rsidRDefault="00B85FC0" w:rsidP="00B85FC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RRC_CONNECTED state [RAN1, RAN2, RAN3]:</w:t>
      </w:r>
    </w:p>
    <w:p w14:paraId="2106A26B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a group scheduling mechanism to allow UEs to receive Broadcast/Multicast service [RAN1, RAN2]</w:t>
      </w:r>
    </w:p>
    <w:p w14:paraId="1691AD0E" w14:textId="77777777" w:rsidR="00B85FC0" w:rsidRPr="00C743B0" w:rsidRDefault="00B85FC0" w:rsidP="00B85FC0">
      <w:pPr>
        <w:numPr>
          <w:ilvl w:val="2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14:paraId="6DA89ED1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14:paraId="78E1A29F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14:paraId="0328A0C8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Assuming that the necessary coordination function (like functions hosted by MCE, if any) resides in the gNB-CU,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14:paraId="48ACC53D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14:paraId="271791ED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Study the support for dynamic control of the Broadcast/Multicast transmission area within one gNB-DU and specify what is needed to enable it, if anything [RAN2, RAN3]</w:t>
      </w:r>
    </w:p>
    <w:p w14:paraId="4E45F6A1" w14:textId="77777777" w:rsidR="00B85FC0" w:rsidRPr="00C743B0" w:rsidRDefault="00B85FC0" w:rsidP="00B85FC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RRC_IDLE/ RRC_INACTIVE states [RAN2, RAN1]:</w:t>
      </w:r>
    </w:p>
    <w:p w14:paraId="6D136DE7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1D6C3AF2" w14:textId="77777777" w:rsidR="00B85FC0" w:rsidRPr="00C743B0" w:rsidRDefault="00B85FC0" w:rsidP="00B85FC0">
      <w:pPr>
        <w:ind w:left="720"/>
      </w:pPr>
      <w:r w:rsidRPr="00C743B0">
        <w:t xml:space="preserve">Note: the possibility of receiving </w:t>
      </w:r>
      <w:r w:rsidRPr="00C743B0">
        <w:rPr>
          <w:color w:val="000000"/>
        </w:rPr>
        <w:t xml:space="preserve">Point to Multipoint transmissions </w:t>
      </w:r>
      <w:r w:rsidRPr="00C743B0">
        <w:t xml:space="preserve">by UEs in RRC_IDLE/ RRC_INACTIVE states, without the need for those UEs to get the configuration of the PTM bearer carrying the Broadcast/Multicast service while in RRC CONNECTED state beforehand, is subject to verification of service subscription and authorization assumptions during the WI. </w:t>
      </w:r>
    </w:p>
    <w:p w14:paraId="73358EAE" w14:textId="51C29E4F" w:rsidR="00651A6B" w:rsidRPr="00320A6B" w:rsidRDefault="00752EFB" w:rsidP="00382A17">
      <w:r>
        <w:t>This contribution is an update of</w:t>
      </w:r>
      <w:r w:rsidRPr="00B8287B">
        <w:t xml:space="preserve"> </w:t>
      </w:r>
      <w:r w:rsidR="0053152E">
        <w:t xml:space="preserve">work plan </w:t>
      </w:r>
      <w:r>
        <w:t>[4] in RAN2#11</w:t>
      </w:r>
      <w:r w:rsidR="005E7010">
        <w:t>2</w:t>
      </w:r>
      <w:r>
        <w:t>-e based on the progress in RAN#</w:t>
      </w:r>
      <w:r w:rsidR="005E7010">
        <w:t>9</w:t>
      </w:r>
      <w:ins w:id="0" w:author="Wang Fei" w:date="2021-04-01T17:02:00Z">
        <w:r w:rsidR="006C40E8">
          <w:t>1</w:t>
        </w:r>
      </w:ins>
      <w:del w:id="1" w:author="Wang Fei" w:date="2021-04-01T17:02:00Z">
        <w:r w:rsidR="005E7010" w:rsidDel="006C40E8">
          <w:delText>0</w:delText>
        </w:r>
      </w:del>
      <w:r>
        <w:t>-e [3].</w:t>
      </w:r>
    </w:p>
    <w:p w14:paraId="68E5CB93" w14:textId="77777777" w:rsidR="00B85FC0" w:rsidRDefault="00B85FC0">
      <w:pPr>
        <w:spacing w:after="0"/>
        <w:rPr>
          <w:rFonts w:ascii="Arial" w:hAnsi="Arial"/>
          <w:sz w:val="36"/>
        </w:rPr>
      </w:pPr>
      <w:r>
        <w:br w:type="page"/>
      </w:r>
    </w:p>
    <w:p w14:paraId="68AF9242" w14:textId="1C64FA5F" w:rsidR="00CD4C7B" w:rsidRPr="00320A6B" w:rsidRDefault="00CD4C7B" w:rsidP="00CD4C7B">
      <w:pPr>
        <w:pStyle w:val="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D9BEFA0" w14:textId="77777777" w:rsidR="008324A5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4C46D09C" w14:textId="5EB1388F" w:rsidR="00C743B0" w:rsidRPr="00320A6B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14:paraId="13C387A1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a group scheduling mechanism to allow UEs to receive Broadcast/Multicast service [RAN1, RAN2]</w:t>
      </w:r>
    </w:p>
    <w:p w14:paraId="4F36F8AA" w14:textId="77777777" w:rsidR="00C743B0" w:rsidRPr="00C743B0" w:rsidRDefault="00C743B0" w:rsidP="00C743B0">
      <w:pPr>
        <w:numPr>
          <w:ilvl w:val="2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14:paraId="6C5D4D94" w14:textId="23A521CA" w:rsidR="00603219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14:paraId="52761FC6" w14:textId="77777777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6F7EEDC5" w14:textId="77777777" w:rsidR="00C743B0" w:rsidRPr="00C743B0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 w:rsidRPr="00C743B0">
        <w:rPr>
          <w:color w:val="000000"/>
        </w:rPr>
        <w:t>For broadcast/multicast for UEs in RRC_CONNECTED state:</w:t>
      </w:r>
    </w:p>
    <w:p w14:paraId="317543E2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14:paraId="7AB9FBD5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14:paraId="7702BC4C" w14:textId="77777777" w:rsidR="00F41897" w:rsidRPr="00C743B0" w:rsidRDefault="00F41897" w:rsidP="00F41897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Study the support for dynamic control of the Broadcast/Multicast transmission area within one gNB-DU and specify what is needed to enable it, if anything [RAN2, RAN3]</w:t>
      </w:r>
    </w:p>
    <w:p w14:paraId="6B1DCA78" w14:textId="367F38AB" w:rsidR="00C743B0" w:rsidRPr="00C743B0" w:rsidRDefault="00C743B0" w:rsidP="00C743B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>
        <w:rPr>
          <w:color w:val="000000"/>
        </w:rPr>
        <w:t>F</w:t>
      </w:r>
      <w:r w:rsidRPr="00C743B0">
        <w:rPr>
          <w:color w:val="000000"/>
        </w:rPr>
        <w:t>or broadcast/multicast for UEs in RRC_IDLE/ RRC_INACTIVE states:</w:t>
      </w:r>
    </w:p>
    <w:p w14:paraId="70ED5B3F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75736160" w14:textId="77777777" w:rsidR="00D42844" w:rsidRPr="00F41897" w:rsidRDefault="00D42844" w:rsidP="003A5C13">
      <w:pPr>
        <w:spacing w:after="120"/>
      </w:pPr>
    </w:p>
    <w:p w14:paraId="666B8E18" w14:textId="77777777" w:rsidR="009658F8" w:rsidRPr="00320A6B" w:rsidRDefault="009658F8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FF4802">
        <w:rPr>
          <w:b/>
        </w:rPr>
        <w:t>3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7BE7075C" w14:textId="77777777" w:rsidR="00C743B0" w:rsidRPr="00320A6B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14:paraId="7D8694E9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Assuming that the necessary coordination function (like functions hosted by MCE, if any) resides in the gNB-CU,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14:paraId="3460A789" w14:textId="77777777" w:rsidR="00A23966" w:rsidRPr="00F41897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2CA3E45F" w:rsidR="00BE4143" w:rsidRDefault="00CF07F5" w:rsidP="00CF07F5">
      <w:r>
        <w:t>Table 1 summarizes a timeline for RAN1/2/3</w:t>
      </w:r>
      <w:r w:rsidR="00B024E5">
        <w:t>/4</w:t>
      </w:r>
      <w:r>
        <w:t xml:space="preserve">, which has been derived from </w:t>
      </w:r>
      <w:r w:rsidR="001B720E">
        <w:t xml:space="preserve">the </w:t>
      </w:r>
      <w:r>
        <w:t xml:space="preserve">interdependences among </w:t>
      </w:r>
      <w:r w:rsidR="00BC7783">
        <w:t>tasks</w:t>
      </w:r>
      <w:r w:rsidR="00F054A1">
        <w:t xml:space="preserve"> in different TSGs and WGs</w:t>
      </w:r>
      <w:r w:rsidRPr="00320A6B">
        <w:t>.</w:t>
      </w:r>
    </w:p>
    <w:p w14:paraId="318C28EA" w14:textId="77777777" w:rsidR="00BE4143" w:rsidRDefault="00BE4143">
      <w:pPr>
        <w:spacing w:after="0"/>
      </w:pPr>
      <w:r>
        <w:br w:type="page"/>
      </w:r>
    </w:p>
    <w:p w14:paraId="7A0A9D71" w14:textId="77777777" w:rsidR="00CF07F5" w:rsidRDefault="00CF07F5" w:rsidP="00CF07F5"/>
    <w:p w14:paraId="296D8BA4" w14:textId="56BD3A0D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AA45DF">
        <w:rPr>
          <w:b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28"/>
        <w:gridCol w:w="1122"/>
        <w:gridCol w:w="720"/>
        <w:gridCol w:w="6007"/>
      </w:tblGrid>
      <w:tr w:rsidR="00931AF4" w:rsidRPr="009859BF" w14:paraId="2DB0E8E2" w14:textId="77777777" w:rsidTr="00BC7783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auto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D4489B" w:rsidRPr="00B97CBC" w14:paraId="0FFD6BFF" w14:textId="77777777" w:rsidTr="00A54875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FF99FF"/>
          </w:tcPr>
          <w:p w14:paraId="68774CBF" w14:textId="77777777" w:rsidR="00752EFB" w:rsidRDefault="00D4489B" w:rsidP="00D4489B">
            <w:pPr>
              <w:spacing w:before="60" w:after="60"/>
            </w:pPr>
            <w:r>
              <w:t>#1</w:t>
            </w:r>
          </w:p>
          <w:p w14:paraId="78968ADD" w14:textId="43C83346" w:rsidR="00D4489B" w:rsidRDefault="00752EFB" w:rsidP="00D4489B">
            <w:pPr>
              <w:spacing w:before="60" w:after="60"/>
            </w:pPr>
            <w:r>
              <w:t>(#102-e)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51F24624" w:rsidR="00D4489B" w:rsidRDefault="001E13C5" w:rsidP="00D4489B">
            <w:pPr>
              <w:spacing w:before="60" w:after="60"/>
            </w:pPr>
            <w:r>
              <w:rPr>
                <w:lang w:eastAsia="zh-CN"/>
              </w:rPr>
              <w:t>Aug. 2020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6B27CFE5" w:rsidR="00D4489B" w:rsidRDefault="00D4489B" w:rsidP="00D4489B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2C360063" w14:textId="59AE6B8B" w:rsidR="00373045" w:rsidRDefault="00373045" w:rsidP="00373045">
            <w:pPr>
              <w:jc w:val="both"/>
              <w:rPr>
                <w:lang w:val="en-US"/>
              </w:rPr>
            </w:pPr>
            <w:r>
              <w:t xml:space="preserve">Focus on high-level concepts </w:t>
            </w:r>
            <w:r w:rsidRPr="00373045">
              <w:t>discussion for the following</w:t>
            </w:r>
            <w:r>
              <w:t xml:space="preserve">: </w:t>
            </w:r>
          </w:p>
          <w:p w14:paraId="2EB99295" w14:textId="77777777" w:rsidR="00373045" w:rsidRDefault="00373045" w:rsidP="00373045">
            <w:pPr>
              <w:numPr>
                <w:ilvl w:val="0"/>
                <w:numId w:val="34"/>
              </w:numPr>
              <w:spacing w:after="0"/>
              <w:jc w:val="both"/>
            </w:pPr>
            <w:r>
              <w:t>Specify group scheduling mechanism for MBS, e.g. discuss the high level candidate mechanisms, identify the potential issues, etc.</w:t>
            </w:r>
          </w:p>
          <w:p w14:paraId="203935F2" w14:textId="13609DF9" w:rsidR="00373045" w:rsidRDefault="00373045" w:rsidP="00373045">
            <w:pPr>
              <w:numPr>
                <w:ilvl w:val="0"/>
                <w:numId w:val="34"/>
              </w:numPr>
              <w:spacing w:after="0"/>
              <w:jc w:val="both"/>
            </w:pPr>
            <w:r>
              <w:t xml:space="preserve">Specify mechanisms to improve reliability of MBS, e.g. UL feedback. </w:t>
            </w:r>
          </w:p>
          <w:p w14:paraId="410C4D47" w14:textId="4DD75A42" w:rsidR="00D4489B" w:rsidRPr="00B97AF8" w:rsidRDefault="00373045" w:rsidP="0037304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Identify required changes to enable MBS reception in RRC_IDLE/ RRC_INACTIVE states, aiming to keep maximum commonality between RRC_CONNECTED state and RRC_IDLE/RRC_INACTIVE state for the configuration of PTM reception. This can be lower priority if RAN2 input is needed.</w:t>
            </w:r>
          </w:p>
        </w:tc>
      </w:tr>
      <w:tr w:rsidR="001C2B2E" w14:paraId="7CF93D82" w14:textId="77777777" w:rsidTr="00A54875">
        <w:tc>
          <w:tcPr>
            <w:tcW w:w="1028" w:type="dxa"/>
            <w:shd w:val="clear" w:color="auto" w:fill="CCFFFF"/>
          </w:tcPr>
          <w:p w14:paraId="0824C8E4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5B029731" w14:textId="77777777" w:rsidR="001C2B2E" w:rsidRDefault="001C2B2E" w:rsidP="00325A57">
            <w:pPr>
              <w:spacing w:before="60" w:after="60"/>
            </w:pPr>
            <w:r>
              <w:t>#</w:t>
            </w:r>
            <w:r w:rsidR="00325A57">
              <w:t>1</w:t>
            </w:r>
          </w:p>
          <w:p w14:paraId="063B8F99" w14:textId="3302AE58" w:rsidR="00752EFB" w:rsidRDefault="00752EFB" w:rsidP="00752EFB">
            <w:pPr>
              <w:spacing w:before="60" w:after="60"/>
            </w:pPr>
            <w:r>
              <w:t>(#111-e)</w:t>
            </w:r>
          </w:p>
        </w:tc>
        <w:tc>
          <w:tcPr>
            <w:tcW w:w="1122" w:type="dxa"/>
            <w:shd w:val="clear" w:color="auto" w:fill="CCFFFF"/>
          </w:tcPr>
          <w:p w14:paraId="36009FF9" w14:textId="39369777" w:rsidR="001C2B2E" w:rsidRDefault="001E13C5" w:rsidP="001C2B2E">
            <w:pPr>
              <w:spacing w:before="60" w:after="60"/>
            </w:pPr>
            <w:r>
              <w:rPr>
                <w:lang w:eastAsia="zh-CN"/>
              </w:rPr>
              <w:t>Aug. 2020</w:t>
            </w:r>
          </w:p>
        </w:tc>
        <w:tc>
          <w:tcPr>
            <w:tcW w:w="720" w:type="dxa"/>
            <w:shd w:val="clear" w:color="auto" w:fill="CCFFFF"/>
          </w:tcPr>
          <w:p w14:paraId="5105E08F" w14:textId="467284CB" w:rsidR="001C2B2E" w:rsidRDefault="00C743B0" w:rsidP="001C2B2E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59DE3CB4" w14:textId="77777777" w:rsidR="009928B0" w:rsidRDefault="009928B0" w:rsidP="00325A57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Stage-2 discussion and collect different views on:</w:t>
            </w:r>
          </w:p>
          <w:p w14:paraId="16423C78" w14:textId="3DAA04CD" w:rsidR="00325A57" w:rsidRDefault="00325A57" w:rsidP="00FF398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</w:t>
            </w:r>
            <w:r>
              <w:t xml:space="preserve"> and </w:t>
            </w:r>
            <w:r w:rsidR="007F6284">
              <w:t>PTM</w:t>
            </w:r>
            <w:r>
              <w:t>.</w:t>
            </w:r>
          </w:p>
          <w:p w14:paraId="5E28BB8B" w14:textId="37541F7D" w:rsidR="001427C1" w:rsidRDefault="004A444E" w:rsidP="00155D71">
            <w:pPr>
              <w:pStyle w:val="a7"/>
              <w:numPr>
                <w:ilvl w:val="0"/>
                <w:numId w:val="38"/>
              </w:numPr>
            </w:pPr>
            <w:r>
              <w:t>L2 architecture</w:t>
            </w:r>
            <w:r w:rsidR="001427C1">
              <w:t>.</w:t>
            </w:r>
          </w:p>
          <w:p w14:paraId="24EA007C" w14:textId="77777777" w:rsidR="001C2B2E" w:rsidRDefault="001427C1" w:rsidP="001427C1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207D2B77" w14:textId="5ACF307B" w:rsidR="00F17393" w:rsidRPr="001427C1" w:rsidRDefault="00F17393" w:rsidP="001427C1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tr w:rsidR="00F03B5F" w:rsidRPr="00401520" w14:paraId="3C3E1857" w14:textId="77777777" w:rsidTr="00A54875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59654100" w14:textId="77777777" w:rsidR="00F03B5F" w:rsidRDefault="00F03B5F" w:rsidP="00F03B5F">
            <w:pPr>
              <w:spacing w:before="60" w:after="60"/>
            </w:pPr>
            <w:r>
              <w:t>#1</w:t>
            </w:r>
          </w:p>
          <w:p w14:paraId="6ADAB93E" w14:textId="61DA360C" w:rsidR="00E52383" w:rsidRDefault="00E52383" w:rsidP="00E52383">
            <w:pPr>
              <w:spacing w:before="60" w:after="60"/>
            </w:pPr>
            <w:r>
              <w:t>(#109-e)</w:t>
            </w:r>
          </w:p>
        </w:tc>
        <w:tc>
          <w:tcPr>
            <w:tcW w:w="1122" w:type="dxa"/>
            <w:shd w:val="clear" w:color="auto" w:fill="FFD966"/>
          </w:tcPr>
          <w:p w14:paraId="64017503" w14:textId="2293CF4D" w:rsidR="00F03B5F" w:rsidRDefault="001E13C5" w:rsidP="00F03B5F">
            <w:pPr>
              <w:spacing w:before="60" w:after="60"/>
            </w:pPr>
            <w:r>
              <w:rPr>
                <w:lang w:eastAsia="zh-CN"/>
              </w:rPr>
              <w:t>Aug. 2020</w:t>
            </w:r>
          </w:p>
        </w:tc>
        <w:tc>
          <w:tcPr>
            <w:tcW w:w="720" w:type="dxa"/>
            <w:shd w:val="clear" w:color="auto" w:fill="FFD966"/>
          </w:tcPr>
          <w:p w14:paraId="26F2D247" w14:textId="496473A6" w:rsidR="00F03B5F" w:rsidRDefault="00F03B5F" w:rsidP="00F03B5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6D3C515B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Initial discussion on</w:t>
            </w:r>
            <w:r>
              <w:rPr>
                <w:rFonts w:hint="eastAsia"/>
                <w:lang w:eastAsia="zh-CN"/>
              </w:rPr>
              <w:t xml:space="preserve"> R</w:t>
            </w:r>
            <w:r>
              <w:rPr>
                <w:lang w:eastAsia="zh-CN"/>
              </w:rPr>
              <w:t>AN architecture discussion to support NR MBS (stage 2)</w:t>
            </w:r>
          </w:p>
          <w:p w14:paraId="3E09FC41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rFonts w:hint="eastAsia"/>
              </w:rPr>
              <w:t>R</w:t>
            </w:r>
            <w:r>
              <w:t>AN architecture to support NR MBS</w:t>
            </w:r>
          </w:p>
          <w:p w14:paraId="201F2E8B" w14:textId="241610E3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 xml:space="preserve">CU or DU to make decision of </w:t>
            </w:r>
            <w:r w:rsidR="00FE2786">
              <w:t>PTP</w:t>
            </w:r>
            <w:r>
              <w:t xml:space="preserve"> or </w:t>
            </w:r>
            <w:r w:rsidR="00FE2786">
              <w:t>PTM</w:t>
            </w:r>
          </w:p>
          <w:p w14:paraId="674957AC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Initial discussion on how to setup MBS Session, UE associated or non-UE associated, common tunnel setup, over NGAP and F1AP</w:t>
            </w:r>
          </w:p>
          <w:p w14:paraId="03B53EC6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progress into account</w:t>
            </w:r>
          </w:p>
          <w:p w14:paraId="5B35EAE0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 xml:space="preserve">Initial discussion on Service Continuity </w:t>
            </w:r>
            <w:r>
              <w:rPr>
                <w:lang w:eastAsia="zh-CN"/>
              </w:rPr>
              <w:t>(stage 2)</w:t>
            </w:r>
          </w:p>
          <w:p w14:paraId="3E806F0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Potential scenarios, uses cases</w:t>
            </w:r>
          </w:p>
          <w:p w14:paraId="602FA58C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Identify issues to be solved.</w:t>
            </w:r>
          </w:p>
          <w:p w14:paraId="70851330" w14:textId="0E7C68DB" w:rsidR="00F03B5F" w:rsidRPr="00FF3987" w:rsidRDefault="00F03B5F" w:rsidP="00F03B5F">
            <w:pPr>
              <w:widowControl w:val="0"/>
              <w:spacing w:after="0"/>
              <w:jc w:val="both"/>
            </w:pPr>
          </w:p>
        </w:tc>
      </w:tr>
      <w:tr w:rsidR="001E13C5" w:rsidRPr="00BC2D6C" w14:paraId="57B1B361" w14:textId="77777777" w:rsidTr="001E13C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0EBBDA48" w14:textId="54F8D75A" w:rsidR="001E13C5" w:rsidRPr="004E6898" w:rsidRDefault="001E13C5" w:rsidP="001E13C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AN#89e (Sept. 2020)</w:t>
            </w:r>
          </w:p>
        </w:tc>
      </w:tr>
      <w:tr w:rsidR="00D4489B" w:rsidRPr="00BC2D6C" w14:paraId="7AC9232F" w14:textId="77777777" w:rsidTr="00A54875">
        <w:trPr>
          <w:trHeight w:val="806"/>
        </w:trPr>
        <w:tc>
          <w:tcPr>
            <w:tcW w:w="1028" w:type="dxa"/>
            <w:shd w:val="clear" w:color="auto" w:fill="FF99FF"/>
          </w:tcPr>
          <w:p w14:paraId="35389DD8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08E73FE3" w14:textId="77777777" w:rsidR="00D4489B" w:rsidRDefault="00D4489B" w:rsidP="00D4489B">
            <w:pPr>
              <w:spacing w:before="60" w:after="60"/>
            </w:pPr>
            <w:r>
              <w:t>#2</w:t>
            </w:r>
          </w:p>
          <w:p w14:paraId="580C31F2" w14:textId="7B7482D8" w:rsidR="00752EFB" w:rsidRDefault="00752EFB" w:rsidP="00752EFB">
            <w:pPr>
              <w:spacing w:before="60" w:after="60"/>
            </w:pPr>
            <w:r>
              <w:t>(#103-e)</w:t>
            </w:r>
          </w:p>
        </w:tc>
        <w:tc>
          <w:tcPr>
            <w:tcW w:w="1122" w:type="dxa"/>
            <w:shd w:val="clear" w:color="auto" w:fill="FF99FF"/>
          </w:tcPr>
          <w:p w14:paraId="7A395B50" w14:textId="7E278E51" w:rsidR="00D4489B" w:rsidRDefault="001E13C5" w:rsidP="00D4489B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Oct. 2020</w:t>
            </w:r>
          </w:p>
        </w:tc>
        <w:tc>
          <w:tcPr>
            <w:tcW w:w="720" w:type="dxa"/>
            <w:shd w:val="clear" w:color="auto" w:fill="FF99FF"/>
          </w:tcPr>
          <w:p w14:paraId="05710094" w14:textId="07552282" w:rsidR="00D4489B" w:rsidRDefault="0099299E" w:rsidP="00D4489B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32BD8C66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2CBFE498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Specify mechanisms to improve reliability of MBS, e.g. UL feedback. Evaluation results can also be discussed if necessary.</w:t>
            </w:r>
          </w:p>
          <w:p w14:paraId="597BBB31" w14:textId="58B17641" w:rsidR="00D4489B" w:rsidRPr="00FF3987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Identify and specify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1C2B2E" w:rsidRPr="009E44ED" w14:paraId="10F21DD5" w14:textId="77777777" w:rsidTr="00A54875">
        <w:tc>
          <w:tcPr>
            <w:tcW w:w="1028" w:type="dxa"/>
            <w:shd w:val="clear" w:color="auto" w:fill="CCFFFF"/>
          </w:tcPr>
          <w:p w14:paraId="1157C0DB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41B71F67" w14:textId="77777777" w:rsidR="001C2B2E" w:rsidRDefault="001C2B2E" w:rsidP="00325A57">
            <w:pPr>
              <w:spacing w:before="60" w:after="60"/>
            </w:pPr>
            <w:r>
              <w:t>#</w:t>
            </w:r>
            <w:r w:rsidR="00325A57">
              <w:t>2</w:t>
            </w:r>
          </w:p>
          <w:p w14:paraId="6E8E51EB" w14:textId="62EA153A" w:rsidR="0099299E" w:rsidRDefault="0099299E" w:rsidP="0099299E">
            <w:pPr>
              <w:spacing w:before="60" w:after="60"/>
            </w:pPr>
            <w:r>
              <w:t>(#112-e)</w:t>
            </w:r>
          </w:p>
        </w:tc>
        <w:tc>
          <w:tcPr>
            <w:tcW w:w="1122" w:type="dxa"/>
            <w:shd w:val="clear" w:color="auto" w:fill="CCFFFF"/>
          </w:tcPr>
          <w:p w14:paraId="72868B48" w14:textId="391EE3B5" w:rsidR="001C2B2E" w:rsidRDefault="001E13C5" w:rsidP="001C2B2E">
            <w:pPr>
              <w:spacing w:before="60" w:after="60"/>
            </w:pPr>
            <w:r>
              <w:rPr>
                <w:lang w:eastAsia="zh-CN"/>
              </w:rPr>
              <w:t>Nov. 2020</w:t>
            </w:r>
          </w:p>
        </w:tc>
        <w:tc>
          <w:tcPr>
            <w:tcW w:w="720" w:type="dxa"/>
            <w:shd w:val="clear" w:color="auto" w:fill="CCFFFF"/>
          </w:tcPr>
          <w:p w14:paraId="2E9A3F65" w14:textId="68198C4C" w:rsidR="001C2B2E" w:rsidRDefault="0099299E" w:rsidP="001C2B2E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16F22653" w14:textId="37282CDB" w:rsidR="009928B0" w:rsidRDefault="00E5661D" w:rsidP="009928B0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Discuss based on email discussion summaries to make progress on</w:t>
            </w:r>
            <w:r w:rsidR="00F17393">
              <w:t>:</w:t>
            </w:r>
          </w:p>
          <w:p w14:paraId="26B33610" w14:textId="1A711D18" w:rsidR="00FF3987" w:rsidRDefault="00FF3987" w:rsidP="00FF398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</w:t>
            </w:r>
            <w:r>
              <w:t xml:space="preserve"> and </w:t>
            </w:r>
            <w:r w:rsidR="007F6284">
              <w:t>PTM</w:t>
            </w:r>
            <w:r>
              <w:t>.</w:t>
            </w:r>
          </w:p>
          <w:p w14:paraId="6D730558" w14:textId="2C73B2C3" w:rsidR="001C2B2E" w:rsidRDefault="00F17393" w:rsidP="00FF3987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14:paraId="5C86DB2E" w14:textId="77777777" w:rsidR="00E921DF" w:rsidRDefault="00F17393" w:rsidP="00FF398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  <w:r w:rsidR="00E921DF">
              <w:rPr>
                <w:lang w:eastAsia="zh-CN"/>
              </w:rPr>
              <w:t>.</w:t>
            </w:r>
          </w:p>
          <w:p w14:paraId="052AF584" w14:textId="77777777" w:rsidR="00434960" w:rsidRDefault="00434960" w:rsidP="00FF398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5F851E8E" w14:textId="3BBEED34" w:rsidR="00E5661D" w:rsidRPr="00FF3987" w:rsidRDefault="00E5661D" w:rsidP="00E5661D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andle the SA2 LS in </w:t>
            </w:r>
            <w:r w:rsidRPr="00E5661D">
              <w:rPr>
                <w:lang w:eastAsia="zh-CN"/>
              </w:rPr>
              <w:t>S2-2006044</w:t>
            </w:r>
            <w:r>
              <w:rPr>
                <w:lang w:eastAsia="zh-CN"/>
              </w:rPr>
              <w:t xml:space="preserve"> and reply the LS.</w:t>
            </w:r>
          </w:p>
        </w:tc>
      </w:tr>
      <w:tr w:rsidR="00F03B5F" w14:paraId="28461060" w14:textId="77777777" w:rsidTr="00A54875">
        <w:tc>
          <w:tcPr>
            <w:tcW w:w="1028" w:type="dxa"/>
            <w:shd w:val="clear" w:color="auto" w:fill="FFD966"/>
          </w:tcPr>
          <w:p w14:paraId="336F2B9A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493D3307" w14:textId="77777777" w:rsidR="00F03B5F" w:rsidRDefault="00F03B5F" w:rsidP="00F03B5F">
            <w:pPr>
              <w:spacing w:before="60" w:after="60"/>
            </w:pPr>
            <w:r>
              <w:t>#2</w:t>
            </w:r>
          </w:p>
          <w:p w14:paraId="4AE887C4" w14:textId="473FD2FA" w:rsidR="0099299E" w:rsidRDefault="0099299E" w:rsidP="0099299E">
            <w:pPr>
              <w:spacing w:before="60" w:after="60"/>
            </w:pPr>
            <w:r>
              <w:t>(#110-e)</w:t>
            </w:r>
          </w:p>
        </w:tc>
        <w:tc>
          <w:tcPr>
            <w:tcW w:w="1122" w:type="dxa"/>
            <w:shd w:val="clear" w:color="auto" w:fill="FFD966"/>
          </w:tcPr>
          <w:p w14:paraId="70E4C503" w14:textId="7B591643" w:rsidR="00F03B5F" w:rsidRDefault="001E13C5" w:rsidP="00F03B5F">
            <w:pPr>
              <w:spacing w:before="60" w:after="60"/>
            </w:pPr>
            <w:r>
              <w:rPr>
                <w:lang w:eastAsia="zh-CN"/>
              </w:rPr>
              <w:t>Nov. 2020</w:t>
            </w:r>
          </w:p>
        </w:tc>
        <w:tc>
          <w:tcPr>
            <w:tcW w:w="720" w:type="dxa"/>
            <w:shd w:val="clear" w:color="auto" w:fill="FFD966"/>
          </w:tcPr>
          <w:p w14:paraId="136705F2" w14:textId="1B4DA0F5" w:rsidR="00F03B5F" w:rsidRDefault="00E5661D" w:rsidP="00F03B5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397B19A2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RAN architecture</w:t>
            </w:r>
          </w:p>
          <w:p w14:paraId="59A413F3" w14:textId="77777777" w:rsidR="00F54D46" w:rsidRDefault="00F54D46" w:rsidP="00F54D46">
            <w:pPr>
              <w:pStyle w:val="a7"/>
              <w:numPr>
                <w:ilvl w:val="0"/>
                <w:numId w:val="38"/>
              </w:numPr>
              <w:ind w:left="852"/>
            </w:pPr>
            <w:r w:rsidRPr="00F54D46">
              <w:t>Session Management over NG</w:t>
            </w:r>
          </w:p>
          <w:p w14:paraId="0CA8F419" w14:textId="069E4545" w:rsidR="00F54D46" w:rsidRDefault="00F54D46" w:rsidP="00F54D46">
            <w:pPr>
              <w:pStyle w:val="a7"/>
              <w:numPr>
                <w:ilvl w:val="0"/>
                <w:numId w:val="38"/>
              </w:numPr>
              <w:ind w:left="852"/>
            </w:pPr>
            <w:r w:rsidRPr="00F54D46">
              <w:t>Dynamic Change Between PTP and PTM for UEs in RRC_CONNECTED State</w:t>
            </w:r>
          </w:p>
          <w:p w14:paraId="31F7B3EC" w14:textId="48A90938" w:rsidR="00F54D46" w:rsidRDefault="00F54D46" w:rsidP="00F54D46">
            <w:pPr>
              <w:pStyle w:val="a7"/>
              <w:numPr>
                <w:ilvl w:val="0"/>
                <w:numId w:val="38"/>
              </w:numPr>
              <w:ind w:left="852"/>
            </w:pPr>
            <w:r w:rsidRPr="00F54D46">
              <w:t>Bearer Management over F1/E1</w:t>
            </w:r>
          </w:p>
          <w:p w14:paraId="61A5D409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lastRenderedPageBreak/>
              <w:t>Take SA2 and RAN2 progress into account</w:t>
            </w:r>
          </w:p>
          <w:p w14:paraId="31C455FB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Service Continuity</w:t>
            </w:r>
          </w:p>
          <w:p w14:paraId="0A8321C9" w14:textId="77777777" w:rsidR="00F54D46" w:rsidRDefault="00F54D46" w:rsidP="00E728C3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Mobility Between MBS Supporting Nodes</w:t>
            </w:r>
          </w:p>
          <w:p w14:paraId="3A6C054E" w14:textId="77777777" w:rsidR="00F54D46" w:rsidRDefault="00F54D46" w:rsidP="00E728C3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Mobility Between MBS Supporting and non-MBS Supporting Nodes</w:t>
            </w:r>
          </w:p>
          <w:p w14:paraId="0CBF7707" w14:textId="2C7F349B" w:rsidR="00F54D46" w:rsidRPr="00FF3987" w:rsidRDefault="00F03B5F" w:rsidP="00E728C3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Potential RAN3 impacts analyses</w:t>
            </w:r>
            <w:r w:rsidR="00F54D46">
              <w:rPr>
                <w:lang w:eastAsia="zh-CN"/>
              </w:rPr>
              <w:t>, t</w:t>
            </w:r>
            <w:r>
              <w:rPr>
                <w:lang w:eastAsia="zh-CN"/>
              </w:rPr>
              <w:t>ake SA2 and RAN2 progress into account</w:t>
            </w:r>
          </w:p>
        </w:tc>
      </w:tr>
      <w:tr w:rsidR="001E13C5" w:rsidRPr="00BC2D6C" w14:paraId="3CD7C73D" w14:textId="77777777" w:rsidTr="005D6D8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098E8D84" w14:textId="2AD3AF38" w:rsidR="001E13C5" w:rsidRPr="004E6898" w:rsidRDefault="001E13C5" w:rsidP="001E13C5">
            <w:pPr>
              <w:jc w:val="center"/>
            </w:pPr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AN#90e (Dec. 2020)</w:t>
            </w:r>
          </w:p>
        </w:tc>
      </w:tr>
      <w:tr w:rsidR="00D4489B" w14:paraId="651C2234" w14:textId="77777777" w:rsidTr="00A54875">
        <w:tc>
          <w:tcPr>
            <w:tcW w:w="1028" w:type="dxa"/>
            <w:shd w:val="clear" w:color="auto" w:fill="FF99FF"/>
          </w:tcPr>
          <w:p w14:paraId="2017D2E7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7AC2EE6A" w14:textId="77777777" w:rsidR="00D4489B" w:rsidRDefault="00D4489B" w:rsidP="00D4489B">
            <w:pPr>
              <w:spacing w:before="60" w:after="60"/>
            </w:pPr>
            <w:r>
              <w:t>#3</w:t>
            </w:r>
          </w:p>
          <w:p w14:paraId="4D02AEF3" w14:textId="7B143CE6" w:rsidR="0099299E" w:rsidRDefault="0099299E" w:rsidP="0099299E">
            <w:pPr>
              <w:spacing w:before="60" w:after="60"/>
            </w:pPr>
            <w:r>
              <w:t>(#104-e)</w:t>
            </w:r>
          </w:p>
        </w:tc>
        <w:tc>
          <w:tcPr>
            <w:tcW w:w="1122" w:type="dxa"/>
            <w:shd w:val="clear" w:color="auto" w:fill="FF99FF"/>
          </w:tcPr>
          <w:p w14:paraId="7AFE819B" w14:textId="2D177369" w:rsidR="00D4489B" w:rsidRDefault="001E13C5" w:rsidP="00D4489B">
            <w:pPr>
              <w:spacing w:before="60" w:after="60"/>
            </w:pPr>
            <w:r>
              <w:rPr>
                <w:lang w:eastAsia="zh-CN"/>
              </w:rPr>
              <w:t>Jan. 2021</w:t>
            </w:r>
          </w:p>
        </w:tc>
        <w:tc>
          <w:tcPr>
            <w:tcW w:w="720" w:type="dxa"/>
            <w:shd w:val="clear" w:color="auto" w:fill="FF99FF"/>
          </w:tcPr>
          <w:p w14:paraId="10BF15A4" w14:textId="0C2490DA" w:rsidR="00D4489B" w:rsidRDefault="0099299E" w:rsidP="00D4489B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40CAF934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45C707D2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0DADF1A6" w14:textId="7F83EB83" w:rsidR="00D4489B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1C2B2E" w14:paraId="039E1474" w14:textId="77777777" w:rsidTr="00A54875">
        <w:tc>
          <w:tcPr>
            <w:tcW w:w="1028" w:type="dxa"/>
            <w:shd w:val="clear" w:color="auto" w:fill="CCFFFF"/>
          </w:tcPr>
          <w:p w14:paraId="035907E0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6C1B8F8C" w14:textId="77777777" w:rsidR="001C2B2E" w:rsidRDefault="001C2B2E" w:rsidP="00FF3987">
            <w:pPr>
              <w:spacing w:before="60" w:after="60"/>
            </w:pPr>
            <w:r>
              <w:t>#</w:t>
            </w:r>
            <w:r w:rsidR="00FF3987">
              <w:t>3</w:t>
            </w:r>
          </w:p>
          <w:p w14:paraId="098FCDD5" w14:textId="3AC41971" w:rsidR="00E5661D" w:rsidRDefault="00E5661D" w:rsidP="00FF3987">
            <w:pPr>
              <w:spacing w:before="60" w:after="60"/>
            </w:pPr>
            <w:r>
              <w:t>(#113-e)</w:t>
            </w:r>
          </w:p>
        </w:tc>
        <w:tc>
          <w:tcPr>
            <w:tcW w:w="1122" w:type="dxa"/>
            <w:shd w:val="clear" w:color="auto" w:fill="CCFFFF"/>
          </w:tcPr>
          <w:p w14:paraId="6CD8135B" w14:textId="21C00924" w:rsidR="001C2B2E" w:rsidRDefault="001E13C5" w:rsidP="001C2B2E">
            <w:pPr>
              <w:spacing w:before="60" w:after="60"/>
            </w:pPr>
            <w:r>
              <w:rPr>
                <w:lang w:eastAsia="zh-CN"/>
              </w:rPr>
              <w:t>Jan. 2021</w:t>
            </w:r>
          </w:p>
        </w:tc>
        <w:tc>
          <w:tcPr>
            <w:tcW w:w="720" w:type="dxa"/>
            <w:shd w:val="clear" w:color="auto" w:fill="CCFFFF"/>
          </w:tcPr>
          <w:p w14:paraId="386B85FE" w14:textId="71D5B75C" w:rsidR="001C2B2E" w:rsidRDefault="0099299E" w:rsidP="001C2B2E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3E1E77FB" w14:textId="55A48E0A" w:rsidR="00FF3987" w:rsidRDefault="00FF3987" w:rsidP="00FF3987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stage-2 discussion on and try to make decision:</w:t>
            </w:r>
          </w:p>
          <w:p w14:paraId="5C9C2670" w14:textId="721A360D" w:rsidR="00FF3987" w:rsidRDefault="001E13C5" w:rsidP="00FF3987">
            <w:pPr>
              <w:pStyle w:val="a7"/>
              <w:numPr>
                <w:ilvl w:val="0"/>
                <w:numId w:val="38"/>
              </w:numPr>
            </w:pPr>
            <w:r>
              <w:t xml:space="preserve">L2 architecture, and </w:t>
            </w:r>
            <w:r w:rsidR="00FF3987">
              <w:t xml:space="preserve">Dynamic switch between </w:t>
            </w:r>
            <w:r w:rsidR="007F6284">
              <w:t>PTP</w:t>
            </w:r>
            <w:r w:rsidR="00FF3987">
              <w:t xml:space="preserve"> and </w:t>
            </w:r>
            <w:r w:rsidR="007F6284">
              <w:t>PTM</w:t>
            </w:r>
            <w:r>
              <w:t>, e.g. PDCP based or RLC based</w:t>
            </w:r>
            <w:r w:rsidR="00FF3987">
              <w:t>.</w:t>
            </w:r>
          </w:p>
          <w:p w14:paraId="77BB43C2" w14:textId="6194F4BB" w:rsidR="00434960" w:rsidRDefault="001E13C5" w:rsidP="00434960">
            <w:pPr>
              <w:pStyle w:val="a7"/>
              <w:numPr>
                <w:ilvl w:val="0"/>
                <w:numId w:val="38"/>
              </w:numPr>
            </w:pPr>
            <w:r>
              <w:t>Reliability enhancement, e.g. L2 reliability needed or not</w:t>
            </w:r>
            <w:r w:rsidR="00434960">
              <w:t>.</w:t>
            </w:r>
          </w:p>
          <w:p w14:paraId="1F4EBC51" w14:textId="2A7DA0B2" w:rsidR="00FF3987" w:rsidRDefault="001E13C5" w:rsidP="00FF398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Delivery mode 2 issues</w:t>
            </w:r>
          </w:p>
          <w:p w14:paraId="28BF4207" w14:textId="77777777" w:rsidR="001D40EF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4202E1D2" w14:textId="615302FB" w:rsidR="001E13C5" w:rsidRPr="00E921DF" w:rsidRDefault="001E13C5" w:rsidP="001E13C5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RAN2 aspects for group scheduling</w:t>
            </w:r>
          </w:p>
        </w:tc>
      </w:tr>
      <w:tr w:rsidR="00F03B5F" w14:paraId="1DC4C2D9" w14:textId="77777777" w:rsidTr="00A54875">
        <w:tc>
          <w:tcPr>
            <w:tcW w:w="1028" w:type="dxa"/>
            <w:shd w:val="clear" w:color="auto" w:fill="FFD966"/>
          </w:tcPr>
          <w:p w14:paraId="62834D7A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4E6B65B4" w14:textId="77777777" w:rsidR="00F03B5F" w:rsidRDefault="00F03B5F" w:rsidP="00F03B5F">
            <w:pPr>
              <w:spacing w:before="60" w:after="60"/>
            </w:pPr>
            <w:r>
              <w:t>#3</w:t>
            </w:r>
          </w:p>
          <w:p w14:paraId="62402905" w14:textId="10D1857B" w:rsidR="00E5661D" w:rsidRDefault="00E5661D" w:rsidP="00E5661D">
            <w:pPr>
              <w:spacing w:before="60" w:after="60"/>
            </w:pPr>
            <w:r>
              <w:t>(#111-e)</w:t>
            </w:r>
          </w:p>
        </w:tc>
        <w:tc>
          <w:tcPr>
            <w:tcW w:w="1122" w:type="dxa"/>
            <w:shd w:val="clear" w:color="auto" w:fill="FFD966"/>
          </w:tcPr>
          <w:p w14:paraId="52728DA4" w14:textId="6C1D8F6F" w:rsidR="00F03B5F" w:rsidRDefault="001E13C5" w:rsidP="00F03B5F">
            <w:pPr>
              <w:spacing w:before="60" w:after="60"/>
            </w:pPr>
            <w:r>
              <w:rPr>
                <w:lang w:eastAsia="zh-CN"/>
              </w:rPr>
              <w:t>Jan. 2021</w:t>
            </w:r>
          </w:p>
        </w:tc>
        <w:tc>
          <w:tcPr>
            <w:tcW w:w="720" w:type="dxa"/>
            <w:shd w:val="clear" w:color="auto" w:fill="FFD966"/>
          </w:tcPr>
          <w:p w14:paraId="0FB0AAD7" w14:textId="2EE83F28" w:rsidR="00F03B5F" w:rsidRDefault="00E5661D" w:rsidP="00F03B5F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49AC74FF" w14:textId="77777777" w:rsidR="00F03B5F" w:rsidRDefault="00F03B5F" w:rsidP="00F54D46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RAN architecture</w:t>
            </w:r>
          </w:p>
          <w:p w14:paraId="3425FECD" w14:textId="77777777" w:rsidR="00F54D46" w:rsidRDefault="00F54D46" w:rsidP="00E728C3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Session Management over NG</w:t>
            </w:r>
          </w:p>
          <w:p w14:paraId="30ACBC5D" w14:textId="77777777" w:rsidR="00F54D46" w:rsidRDefault="00F54D46" w:rsidP="00E728C3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Dynamic Change Between PTP and PTM for UEs in RRC_CONNECTED State</w:t>
            </w:r>
          </w:p>
          <w:p w14:paraId="6DC316F8" w14:textId="77777777" w:rsidR="00F54D46" w:rsidRDefault="00F54D46" w:rsidP="00E728C3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Bearer Management over F1/E1</w:t>
            </w:r>
          </w:p>
          <w:p w14:paraId="70552A77" w14:textId="77777777" w:rsidR="00F54D46" w:rsidRDefault="00F54D46" w:rsidP="00E728C3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Take SA2 and RAN2 progress into account</w:t>
            </w:r>
          </w:p>
          <w:p w14:paraId="2D20A2C2" w14:textId="77777777" w:rsidR="00F03B5F" w:rsidRDefault="00F03B5F" w:rsidP="00F54D46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Service Continuity</w:t>
            </w:r>
          </w:p>
          <w:p w14:paraId="7FAE48C8" w14:textId="77777777" w:rsidR="00F54D46" w:rsidRDefault="00F54D46" w:rsidP="00E728C3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Mobility Between MBS Supporting Nodes</w:t>
            </w:r>
          </w:p>
          <w:p w14:paraId="5C2B1265" w14:textId="77777777" w:rsidR="00F54D46" w:rsidRDefault="00F54D46" w:rsidP="00E728C3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Mobility Between MBS Supporting and non-MBS Supporting Nodes</w:t>
            </w:r>
          </w:p>
          <w:p w14:paraId="7B6DA2B3" w14:textId="77777777" w:rsidR="00F54D46" w:rsidRDefault="00F54D46" w:rsidP="00E728C3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Potential RAN3 impacts analyses, take SA2 and RAN2 progress into account</w:t>
            </w:r>
          </w:p>
          <w:p w14:paraId="4116ABAC" w14:textId="529DD7E1" w:rsidR="00F03B5F" w:rsidRDefault="00F54D46" w:rsidP="00F54D46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 BL CRs</w:t>
            </w:r>
          </w:p>
        </w:tc>
      </w:tr>
      <w:tr w:rsidR="001E13C5" w:rsidRPr="00BC2D6C" w14:paraId="35692766" w14:textId="77777777" w:rsidTr="005D6D8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16F0F80F" w14:textId="52E906ED" w:rsidR="001E13C5" w:rsidRPr="004E6898" w:rsidRDefault="001E13C5" w:rsidP="001E13C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AN#91e (Mar. 2021)</w:t>
            </w:r>
          </w:p>
        </w:tc>
      </w:tr>
      <w:tr w:rsidR="00D4489B" w14:paraId="2F8155B5" w14:textId="77777777" w:rsidTr="00A54875">
        <w:tc>
          <w:tcPr>
            <w:tcW w:w="1028" w:type="dxa"/>
            <w:shd w:val="clear" w:color="auto" w:fill="FF99FF"/>
          </w:tcPr>
          <w:p w14:paraId="5DBA2BC4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309E3DF8" w14:textId="77777777" w:rsidR="001E13C5" w:rsidRDefault="00D4489B" w:rsidP="00D4489B">
            <w:pPr>
              <w:spacing w:before="60" w:after="60"/>
            </w:pPr>
            <w:r>
              <w:t>#4</w:t>
            </w:r>
          </w:p>
          <w:p w14:paraId="4A2DF7A9" w14:textId="726CDA0A" w:rsidR="00D4489B" w:rsidRDefault="00625EC4" w:rsidP="00D4489B">
            <w:pPr>
              <w:spacing w:before="60" w:after="60"/>
            </w:pPr>
            <w:r>
              <w:rPr>
                <w:lang w:eastAsia="zh-CN"/>
              </w:rPr>
              <w:t>(#104</w:t>
            </w:r>
            <w:r w:rsidR="001E13C5">
              <w:rPr>
                <w:lang w:eastAsia="zh-CN"/>
              </w:rPr>
              <w:t>b-e)</w:t>
            </w:r>
          </w:p>
        </w:tc>
        <w:tc>
          <w:tcPr>
            <w:tcW w:w="1122" w:type="dxa"/>
            <w:shd w:val="clear" w:color="auto" w:fill="FF99FF"/>
          </w:tcPr>
          <w:p w14:paraId="6082F917" w14:textId="52671435" w:rsidR="00D4489B" w:rsidRDefault="001E13C5" w:rsidP="00D4489B">
            <w:pPr>
              <w:spacing w:before="60" w:after="60"/>
            </w:pPr>
            <w:r>
              <w:rPr>
                <w:lang w:eastAsia="zh-CN"/>
              </w:rPr>
              <w:t>Apr. 2021</w:t>
            </w:r>
          </w:p>
        </w:tc>
        <w:tc>
          <w:tcPr>
            <w:tcW w:w="720" w:type="dxa"/>
            <w:shd w:val="clear" w:color="auto" w:fill="FF99FF"/>
          </w:tcPr>
          <w:p w14:paraId="1B9ADA5F" w14:textId="308AA2AF" w:rsidR="00D4489B" w:rsidRDefault="001E13C5" w:rsidP="00D4489B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6007" w:type="dxa"/>
            <w:shd w:val="clear" w:color="auto" w:fill="FF99FF"/>
          </w:tcPr>
          <w:p w14:paraId="7BB9C442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20AB12DC" w14:textId="77777777" w:rsidR="00D4489B" w:rsidRPr="004E6898" w:rsidDel="00033AB6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del w:id="2" w:author="Wang Fei" w:date="2021-04-01T17:02:00Z"/>
              </w:rPr>
            </w:pPr>
            <w:r w:rsidRPr="004E6898">
              <w:t>Continue specification on mechanisms to improve reliability of MBS, e.g. UL feedback.</w:t>
            </w:r>
          </w:p>
          <w:p w14:paraId="1DB12266" w14:textId="44AA9180" w:rsidR="00D4489B" w:rsidRPr="00110DF6" w:rsidRDefault="00D4489B" w:rsidP="00033AB6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del w:id="3" w:author="Huawei" w:date="2021-03-30T16:05:00Z">
              <w:r w:rsidRPr="004E6898" w:rsidDel="00625EC4">
                <w:delText>Continue specification on necessary changes to enable MBS reception in RRC_IDLE/ RRC_INACTIVE states, aiming to keep maximum commonality between RRC_CONNECTED state and RRC_IDLE/RRC_INACTIVE state for the configuration of PTM reception.</w:delText>
              </w:r>
            </w:del>
          </w:p>
        </w:tc>
      </w:tr>
      <w:tr w:rsidR="001C2B2E" w14:paraId="5EA414DF" w14:textId="77777777" w:rsidTr="00A54875">
        <w:tc>
          <w:tcPr>
            <w:tcW w:w="1028" w:type="dxa"/>
            <w:shd w:val="clear" w:color="auto" w:fill="CCFFFF"/>
          </w:tcPr>
          <w:p w14:paraId="0FC1D281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1010D919" w14:textId="77777777" w:rsidR="001C2B2E" w:rsidRDefault="001C2B2E" w:rsidP="00110DF6">
            <w:pPr>
              <w:spacing w:before="60" w:after="60"/>
            </w:pPr>
            <w:r>
              <w:t>#</w:t>
            </w:r>
            <w:r w:rsidR="00110DF6">
              <w:t>4</w:t>
            </w:r>
          </w:p>
          <w:p w14:paraId="19B558DC" w14:textId="6DAD3A17" w:rsidR="00E5661D" w:rsidRDefault="00E5661D" w:rsidP="00E5661D">
            <w:pPr>
              <w:spacing w:before="60" w:after="60"/>
            </w:pPr>
            <w:r>
              <w:t>(#113b-e)</w:t>
            </w:r>
          </w:p>
        </w:tc>
        <w:tc>
          <w:tcPr>
            <w:tcW w:w="1122" w:type="dxa"/>
            <w:shd w:val="clear" w:color="auto" w:fill="CCFFFF"/>
          </w:tcPr>
          <w:p w14:paraId="5D1EBA06" w14:textId="2FE30D42" w:rsidR="001C2B2E" w:rsidRDefault="00C143BF" w:rsidP="001C2B2E">
            <w:pPr>
              <w:spacing w:before="60" w:after="60"/>
            </w:pPr>
            <w:r>
              <w:rPr>
                <w:lang w:eastAsia="zh-CN"/>
              </w:rPr>
              <w:t>Apr. 2021</w:t>
            </w:r>
          </w:p>
        </w:tc>
        <w:tc>
          <w:tcPr>
            <w:tcW w:w="720" w:type="dxa"/>
            <w:shd w:val="clear" w:color="auto" w:fill="CCFFFF"/>
          </w:tcPr>
          <w:p w14:paraId="7ED36AAB" w14:textId="7EA62E46" w:rsidR="001C2B2E" w:rsidRDefault="0099299E" w:rsidP="001C2B2E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6007" w:type="dxa"/>
            <w:shd w:val="clear" w:color="auto" w:fill="CCFFFF"/>
          </w:tcPr>
          <w:p w14:paraId="4B1E3885" w14:textId="2ABC1DD0" w:rsidR="000933F5" w:rsidRDefault="000933F5" w:rsidP="000933F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stage-2 discussion on:</w:t>
            </w:r>
          </w:p>
          <w:p w14:paraId="635E068B" w14:textId="1B044EE6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662359CB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14:paraId="292DE6AD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63DD65CC" w14:textId="3EABC7D8" w:rsidR="000933F5" w:rsidDel="00625EC4" w:rsidRDefault="00434960" w:rsidP="00434960">
            <w:pPr>
              <w:pStyle w:val="a7"/>
              <w:numPr>
                <w:ilvl w:val="0"/>
                <w:numId w:val="38"/>
              </w:numPr>
              <w:rPr>
                <w:del w:id="4" w:author="Huawei" w:date="2021-03-30T16:05:00Z"/>
              </w:rPr>
            </w:pPr>
            <w:del w:id="5" w:author="Huawei" w:date="2021-03-30T16:05:00Z">
              <w:r w:rsidDel="00625EC4">
                <w:rPr>
                  <w:lang w:eastAsia="zh-CN"/>
                </w:rPr>
                <w:delText>Mobility and service continuity.</w:delText>
              </w:r>
            </w:del>
          </w:p>
          <w:p w14:paraId="30343ACD" w14:textId="51D631CE" w:rsidR="000933F5" w:rsidRDefault="000933F5" w:rsidP="000933F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Initiate Stage-3 discussion on:</w:t>
            </w:r>
          </w:p>
          <w:p w14:paraId="5EC0A44F" w14:textId="0C314D51" w:rsidR="000933F5" w:rsidRDefault="000933F5" w:rsidP="000933F5">
            <w:pPr>
              <w:pStyle w:val="a7"/>
              <w:numPr>
                <w:ilvl w:val="0"/>
                <w:numId w:val="38"/>
              </w:numPr>
            </w:pPr>
            <w:r>
              <w:lastRenderedPageBreak/>
              <w:t>Multicast bearer configuration.</w:t>
            </w:r>
          </w:p>
          <w:p w14:paraId="0DE2C96A" w14:textId="77777777" w:rsidR="00605E9C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356579FF" w14:textId="77777777" w:rsidR="00CA427F" w:rsidRDefault="00CA427F" w:rsidP="00CA427F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ins w:id="6" w:author="Zhenzhen" w:date="2021-04-02T10:02:00Z"/>
              </w:rPr>
            </w:pPr>
            <w:ins w:id="7" w:author="Zhenzhen" w:date="2021-04-02T10:02:00Z">
              <w:r>
                <w:t>Cross-WGs coordination:</w:t>
              </w:r>
            </w:ins>
          </w:p>
          <w:p w14:paraId="110605DB" w14:textId="77777777" w:rsidR="00CA427F" w:rsidRDefault="00CA427F" w:rsidP="00CA427F">
            <w:pPr>
              <w:pStyle w:val="a7"/>
              <w:numPr>
                <w:ilvl w:val="0"/>
                <w:numId w:val="38"/>
              </w:numPr>
              <w:rPr>
                <w:ins w:id="8" w:author="Zhenzhen" w:date="2021-04-02T10:02:00Z"/>
              </w:rPr>
            </w:pPr>
            <w:ins w:id="9" w:author="Zhenzhen" w:date="2021-04-02T10:02:00Z">
              <w:r>
                <w:t>SA2/RAN3 LS on group notification for multicast.</w:t>
              </w:r>
            </w:ins>
          </w:p>
          <w:p w14:paraId="2519822F" w14:textId="2F1B4A59" w:rsidR="00CA427F" w:rsidRPr="00434960" w:rsidRDefault="00CA427F" w:rsidP="00CA427F">
            <w:pPr>
              <w:pStyle w:val="a7"/>
              <w:numPr>
                <w:ilvl w:val="0"/>
                <w:numId w:val="38"/>
              </w:numPr>
            </w:pPr>
            <w:ins w:id="10" w:author="Zhenzhen" w:date="2021-04-02T10:02:00Z">
              <w:r>
                <w:rPr>
                  <w:lang w:eastAsia="zh-CN"/>
                </w:rPr>
                <w:t>Coordinate with RAN1 on MCCH scheduling and others</w:t>
              </w:r>
            </w:ins>
          </w:p>
        </w:tc>
      </w:tr>
      <w:tr w:rsidR="00F03B5F" w14:paraId="20F394B3" w14:textId="77777777" w:rsidTr="00A54875">
        <w:tc>
          <w:tcPr>
            <w:tcW w:w="1028" w:type="dxa"/>
            <w:shd w:val="clear" w:color="auto" w:fill="FFD966"/>
          </w:tcPr>
          <w:p w14:paraId="57C19A02" w14:textId="77777777" w:rsidR="00F03B5F" w:rsidRDefault="00F03B5F" w:rsidP="00F03B5F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928" w:type="dxa"/>
            <w:shd w:val="clear" w:color="auto" w:fill="FFD966"/>
          </w:tcPr>
          <w:p w14:paraId="50FA82AB" w14:textId="77777777" w:rsidR="00F03B5F" w:rsidRDefault="00F03B5F" w:rsidP="00F03B5F">
            <w:pPr>
              <w:spacing w:before="60" w:after="60"/>
            </w:pPr>
            <w:r>
              <w:t>#4</w:t>
            </w:r>
          </w:p>
          <w:p w14:paraId="393E2741" w14:textId="412A67B2" w:rsidR="00E5661D" w:rsidRDefault="00E5661D" w:rsidP="00F03B5F">
            <w:pPr>
              <w:spacing w:before="60" w:after="60"/>
            </w:pPr>
            <w:r>
              <w:t>(No bis meeting in this quarter)</w:t>
            </w:r>
          </w:p>
        </w:tc>
        <w:tc>
          <w:tcPr>
            <w:tcW w:w="1122" w:type="dxa"/>
            <w:shd w:val="clear" w:color="auto" w:fill="FFD966"/>
          </w:tcPr>
          <w:p w14:paraId="2074AB01" w14:textId="510CFE48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36D0F64B" w14:textId="062E1C3A" w:rsidR="00F03B5F" w:rsidRDefault="00E5661D" w:rsidP="00F03B5F">
            <w:pPr>
              <w:spacing w:before="60" w:after="60"/>
              <w:jc w:val="center"/>
            </w:pPr>
            <w:r>
              <w:t>N/A</w:t>
            </w:r>
          </w:p>
        </w:tc>
        <w:tc>
          <w:tcPr>
            <w:tcW w:w="6007" w:type="dxa"/>
            <w:shd w:val="clear" w:color="auto" w:fill="FFD966"/>
          </w:tcPr>
          <w:p w14:paraId="1BB8F09E" w14:textId="77777777" w:rsidR="00F03B5F" w:rsidRPr="00621371" w:rsidRDefault="00F03B5F" w:rsidP="00601C8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rFonts w:eastAsia="Times New Roman"/>
              </w:rPr>
            </w:pPr>
          </w:p>
        </w:tc>
      </w:tr>
      <w:tr w:rsidR="00D4489B" w14:paraId="65F58188" w14:textId="77777777" w:rsidTr="00A54875">
        <w:tc>
          <w:tcPr>
            <w:tcW w:w="1028" w:type="dxa"/>
            <w:shd w:val="clear" w:color="auto" w:fill="FF99FF"/>
          </w:tcPr>
          <w:p w14:paraId="60251D18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1E8940B9" w14:textId="77777777" w:rsidR="001E13C5" w:rsidRDefault="00D4489B" w:rsidP="00D4489B">
            <w:pPr>
              <w:spacing w:before="60" w:after="60"/>
            </w:pPr>
            <w:r>
              <w:t>#5</w:t>
            </w:r>
          </w:p>
          <w:p w14:paraId="0ADA0EAB" w14:textId="1284CDF4" w:rsidR="00D4489B" w:rsidRDefault="001E13C5" w:rsidP="00D4489B">
            <w:pPr>
              <w:spacing w:before="60" w:after="60"/>
            </w:pPr>
            <w:r>
              <w:rPr>
                <w:lang w:eastAsia="zh-CN"/>
              </w:rPr>
              <w:t>(#105-e)</w:t>
            </w:r>
          </w:p>
        </w:tc>
        <w:tc>
          <w:tcPr>
            <w:tcW w:w="1122" w:type="dxa"/>
            <w:shd w:val="clear" w:color="auto" w:fill="FF99FF"/>
          </w:tcPr>
          <w:p w14:paraId="6A716DA4" w14:textId="5DD2025C" w:rsidR="00D4489B" w:rsidRDefault="001E13C5" w:rsidP="00D4489B">
            <w:pPr>
              <w:spacing w:before="60" w:after="60"/>
            </w:pPr>
            <w:r>
              <w:rPr>
                <w:lang w:eastAsia="zh-CN"/>
              </w:rPr>
              <w:t>May. 2021</w:t>
            </w:r>
          </w:p>
        </w:tc>
        <w:tc>
          <w:tcPr>
            <w:tcW w:w="720" w:type="dxa"/>
            <w:shd w:val="clear" w:color="auto" w:fill="FF99FF"/>
          </w:tcPr>
          <w:p w14:paraId="1C881D46" w14:textId="518FDB21" w:rsidR="00D4489B" w:rsidRDefault="001E13C5" w:rsidP="00D4489B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6007" w:type="dxa"/>
            <w:shd w:val="clear" w:color="auto" w:fill="FF99FF"/>
          </w:tcPr>
          <w:p w14:paraId="4B226AE4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026B8E17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7336B2FD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14:paraId="6C17BE89" w14:textId="0C6FB280" w:rsidR="00D4489B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</w:p>
        </w:tc>
      </w:tr>
      <w:tr w:rsidR="001C2B2E" w14:paraId="2C363079" w14:textId="77777777" w:rsidTr="00A54875">
        <w:tc>
          <w:tcPr>
            <w:tcW w:w="1028" w:type="dxa"/>
            <w:shd w:val="clear" w:color="auto" w:fill="CCFFFF"/>
          </w:tcPr>
          <w:p w14:paraId="167730AD" w14:textId="77777777" w:rsidR="001C2B2E" w:rsidRDefault="001C2B2E" w:rsidP="001C2B2E">
            <w:pPr>
              <w:spacing w:before="60" w:after="60"/>
            </w:pPr>
            <w:bookmarkStart w:id="11" w:name="_Hlk20474188"/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299A80F7" w14:textId="77777777" w:rsidR="001C2B2E" w:rsidRDefault="001C2B2E" w:rsidP="00F070C7">
            <w:pPr>
              <w:spacing w:before="60" w:after="60"/>
            </w:pPr>
            <w:r>
              <w:t>#</w:t>
            </w:r>
            <w:r w:rsidR="00F070C7">
              <w:t>5</w:t>
            </w:r>
          </w:p>
          <w:p w14:paraId="75931065" w14:textId="2395EA8E" w:rsidR="00E5661D" w:rsidRDefault="00E5661D" w:rsidP="00E5661D">
            <w:pPr>
              <w:spacing w:before="60" w:after="60"/>
            </w:pPr>
            <w:r>
              <w:t>(#114-e)</w:t>
            </w:r>
          </w:p>
        </w:tc>
        <w:tc>
          <w:tcPr>
            <w:tcW w:w="1122" w:type="dxa"/>
            <w:shd w:val="clear" w:color="auto" w:fill="CCFFFF"/>
          </w:tcPr>
          <w:p w14:paraId="25E8F1B2" w14:textId="08F12000" w:rsidR="001C2B2E" w:rsidRDefault="00C143BF" w:rsidP="001C2B2E">
            <w:pPr>
              <w:spacing w:before="60" w:after="60"/>
            </w:pPr>
            <w:r>
              <w:rPr>
                <w:lang w:eastAsia="zh-CN"/>
              </w:rPr>
              <w:t>May. 2021</w:t>
            </w:r>
          </w:p>
        </w:tc>
        <w:tc>
          <w:tcPr>
            <w:tcW w:w="720" w:type="dxa"/>
            <w:shd w:val="clear" w:color="auto" w:fill="CCFFFF"/>
          </w:tcPr>
          <w:p w14:paraId="65B3E59F" w14:textId="6692B7EB" w:rsidR="0099299E" w:rsidRDefault="0099299E" w:rsidP="001C2B2E">
            <w:pPr>
              <w:spacing w:before="60" w:after="60"/>
              <w:jc w:val="center"/>
            </w:pPr>
          </w:p>
          <w:p w14:paraId="748D0F01" w14:textId="417CE233" w:rsidR="001C2B2E" w:rsidRDefault="0099299E" w:rsidP="001C2B2E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6007" w:type="dxa"/>
            <w:shd w:val="clear" w:color="auto" w:fill="CCFFFF"/>
          </w:tcPr>
          <w:p w14:paraId="0F8053C4" w14:textId="21BE32C0" w:rsidR="00605E9C" w:rsidRDefault="00605E9C" w:rsidP="00605E9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Initiate</w:t>
            </w:r>
            <w:r w:rsidR="00E921DF">
              <w:t>/</w:t>
            </w:r>
            <w:r w:rsidR="00E921DF">
              <w:rPr>
                <w:rFonts w:hint="eastAsia"/>
                <w:lang w:eastAsia="zh-CN"/>
              </w:rPr>
              <w:t>cont</w:t>
            </w:r>
            <w:r w:rsidR="00E921DF">
              <w:rPr>
                <w:lang w:eastAsia="zh-CN"/>
              </w:rPr>
              <w:t>inue</w:t>
            </w:r>
            <w:r>
              <w:t xml:space="preserve"> Stage-3 discussion on:</w:t>
            </w:r>
          </w:p>
          <w:p w14:paraId="69C0638D" w14:textId="123659D2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4B80A91" w14:textId="0DC8D6CB" w:rsidR="00434960" w:rsidRDefault="005C343F" w:rsidP="00434960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434960">
              <w:t>L2 configuration.</w:t>
            </w:r>
          </w:p>
          <w:p w14:paraId="737A1731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2AE4F275" w14:textId="07DA33B2" w:rsidR="00D95F4A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bookmarkEnd w:id="11"/>
      <w:tr w:rsidR="00F03B5F" w14:paraId="18CD5657" w14:textId="77777777" w:rsidTr="00A54875">
        <w:tc>
          <w:tcPr>
            <w:tcW w:w="1028" w:type="dxa"/>
            <w:shd w:val="clear" w:color="auto" w:fill="FFD966"/>
          </w:tcPr>
          <w:p w14:paraId="35EE4DC0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5D9AA35E" w14:textId="77777777" w:rsidR="00F03B5F" w:rsidRDefault="00F03B5F" w:rsidP="00F03B5F">
            <w:pPr>
              <w:spacing w:before="60" w:after="60"/>
            </w:pPr>
            <w:r>
              <w:t>#5</w:t>
            </w:r>
          </w:p>
          <w:p w14:paraId="122996A5" w14:textId="3CBFF020" w:rsidR="00E5661D" w:rsidRDefault="00E5661D" w:rsidP="00E5661D">
            <w:pPr>
              <w:spacing w:before="60" w:after="60"/>
            </w:pPr>
            <w:r>
              <w:t>(#112-e)</w:t>
            </w:r>
          </w:p>
        </w:tc>
        <w:tc>
          <w:tcPr>
            <w:tcW w:w="1122" w:type="dxa"/>
            <w:shd w:val="clear" w:color="auto" w:fill="FFD966"/>
          </w:tcPr>
          <w:p w14:paraId="6084EDE3" w14:textId="25655CFE" w:rsidR="00F03B5F" w:rsidRDefault="00C143BF" w:rsidP="00F03B5F">
            <w:pPr>
              <w:spacing w:before="60" w:after="60"/>
            </w:pPr>
            <w:r>
              <w:rPr>
                <w:lang w:eastAsia="zh-CN"/>
              </w:rPr>
              <w:t>May. 2021</w:t>
            </w:r>
          </w:p>
        </w:tc>
        <w:tc>
          <w:tcPr>
            <w:tcW w:w="720" w:type="dxa"/>
            <w:shd w:val="clear" w:color="auto" w:fill="FFD966"/>
          </w:tcPr>
          <w:p w14:paraId="66A71546" w14:textId="2E31025D" w:rsidR="00F03B5F" w:rsidRDefault="00E5661D" w:rsidP="00F03B5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47E9EDCC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6A9EA83C" w14:textId="0932D715" w:rsidR="00F54D46" w:rsidRDefault="00F54D46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7454985A" w14:textId="77777777" w:rsidR="00F03B5F" w:rsidRDefault="00F03B5F" w:rsidP="00E728C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6C65AE74" w14:textId="77777777" w:rsidR="00F03B5F" w:rsidRDefault="00F03B5F" w:rsidP="00E728C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t>F1AP procedure/signalling impacts</w:t>
            </w:r>
          </w:p>
          <w:p w14:paraId="13E2786D" w14:textId="341F9139" w:rsidR="00F03B5F" w:rsidRDefault="00F03B5F" w:rsidP="00E728C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14:paraId="7232B0CE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2597C1A8" w14:textId="77777777" w:rsidR="00F54D46" w:rsidRDefault="00F54D46" w:rsidP="00F54D46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1DB5CC6B" w14:textId="77777777" w:rsidR="00F03B5F" w:rsidRDefault="00F03B5F" w:rsidP="00E728C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t>XnAP procedures/signalling impacts</w:t>
            </w:r>
          </w:p>
          <w:p w14:paraId="626FE8D4" w14:textId="77777777" w:rsidR="00F03B5F" w:rsidRDefault="00F03B5F" w:rsidP="00E728C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t>NGAP, F1AP, E1AP impacts, if any</w:t>
            </w:r>
          </w:p>
          <w:p w14:paraId="05BD4BEA" w14:textId="4A4E352F" w:rsidR="00F54D46" w:rsidRDefault="00F54D46" w:rsidP="00E728C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 BL CRs</w:t>
            </w:r>
          </w:p>
          <w:p w14:paraId="44735D41" w14:textId="21B6E6B1" w:rsidR="00F03B5F" w:rsidRPr="00605E9C" w:rsidRDefault="00F03B5F" w:rsidP="00E728C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 xml:space="preserve">Start draft </w:t>
            </w:r>
            <w:r w:rsidRPr="00A8083A">
              <w:t>stage</w:t>
            </w:r>
            <w:r>
              <w:t>3 Baseline CRs</w:t>
            </w:r>
            <w:r w:rsidDel="00A43AF5">
              <w:t xml:space="preserve"> </w:t>
            </w:r>
          </w:p>
        </w:tc>
      </w:tr>
      <w:tr w:rsidR="001E13C5" w:rsidRPr="00BC2D6C" w14:paraId="6A2B131B" w14:textId="77777777" w:rsidTr="005D6D8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4BF752AA" w14:textId="77777777" w:rsidR="001E13C5" w:rsidRPr="004E6898" w:rsidRDefault="001E13C5" w:rsidP="005D6D8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AN#92e (June 2021)</w:t>
            </w:r>
          </w:p>
        </w:tc>
      </w:tr>
      <w:tr w:rsidR="00D4489B" w14:paraId="46BE22F3" w14:textId="77777777" w:rsidTr="00A54875">
        <w:tc>
          <w:tcPr>
            <w:tcW w:w="1028" w:type="dxa"/>
            <w:shd w:val="clear" w:color="auto" w:fill="FF99FF"/>
          </w:tcPr>
          <w:p w14:paraId="192546B6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52DFB48D" w14:textId="77777777" w:rsidR="00D4489B" w:rsidRDefault="00D4489B" w:rsidP="00D4489B">
            <w:pPr>
              <w:spacing w:before="60" w:after="60"/>
            </w:pPr>
            <w:r>
              <w:t>#6</w:t>
            </w:r>
          </w:p>
          <w:p w14:paraId="46166053" w14:textId="7B55D71A" w:rsidR="001E13C5" w:rsidRDefault="001E13C5" w:rsidP="00D4489B">
            <w:pPr>
              <w:spacing w:before="60" w:after="60"/>
            </w:pPr>
            <w:r>
              <w:rPr>
                <w:lang w:eastAsia="zh-CN"/>
              </w:rPr>
              <w:t>(#106-e)</w:t>
            </w:r>
          </w:p>
        </w:tc>
        <w:tc>
          <w:tcPr>
            <w:tcW w:w="1122" w:type="dxa"/>
            <w:shd w:val="clear" w:color="auto" w:fill="FF99FF"/>
          </w:tcPr>
          <w:p w14:paraId="637A306F" w14:textId="38B3DF4E" w:rsidR="00D4489B" w:rsidRDefault="001E13C5" w:rsidP="00D4489B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ug. 2021</w:t>
            </w:r>
          </w:p>
        </w:tc>
        <w:tc>
          <w:tcPr>
            <w:tcW w:w="720" w:type="dxa"/>
            <w:shd w:val="clear" w:color="auto" w:fill="FF99FF"/>
          </w:tcPr>
          <w:p w14:paraId="61A0FBD2" w14:textId="61193D32" w:rsidR="00D4489B" w:rsidRDefault="001E13C5" w:rsidP="00D4489B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31985D9F" w14:textId="77777777" w:rsidR="001E13C5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specification on group scheduling mechanism for MBS, including enhancements to enable simultaneous operation with unicast reception.</w:t>
            </w:r>
          </w:p>
          <w:p w14:paraId="3D4C5ABA" w14:textId="77777777" w:rsidR="001E13C5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specification on mechanisms to improve reliability of MBS, e.g. UL feedback.</w:t>
            </w:r>
          </w:p>
          <w:p w14:paraId="354173BA" w14:textId="77777777" w:rsidR="001E13C5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14:paraId="585B6EFF" w14:textId="78E20089" w:rsidR="00D4489B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Discuss initial RRC parameters for MBS.</w:t>
            </w:r>
          </w:p>
        </w:tc>
      </w:tr>
      <w:tr w:rsidR="001B5FCC" w14:paraId="58C78D7B" w14:textId="77777777" w:rsidTr="00A54875">
        <w:tc>
          <w:tcPr>
            <w:tcW w:w="1028" w:type="dxa"/>
            <w:shd w:val="clear" w:color="auto" w:fill="CCFFFF"/>
          </w:tcPr>
          <w:p w14:paraId="074F96DA" w14:textId="77777777" w:rsidR="001B5FCC" w:rsidRDefault="001B5FCC" w:rsidP="001B5FCC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62C8F6BC" w14:textId="77777777" w:rsidR="001B5FCC" w:rsidRDefault="001B5FCC" w:rsidP="00A200DD">
            <w:pPr>
              <w:spacing w:before="60" w:after="60"/>
            </w:pPr>
            <w:r>
              <w:t>#</w:t>
            </w:r>
            <w:r w:rsidR="00A200DD">
              <w:t>6</w:t>
            </w:r>
          </w:p>
          <w:p w14:paraId="135AE31E" w14:textId="33C975A6" w:rsidR="00C143BF" w:rsidRDefault="00C143BF" w:rsidP="00A200DD">
            <w:pPr>
              <w:spacing w:before="60" w:after="60"/>
            </w:pPr>
            <w:r>
              <w:t>(#115-e)</w:t>
            </w:r>
          </w:p>
        </w:tc>
        <w:tc>
          <w:tcPr>
            <w:tcW w:w="1122" w:type="dxa"/>
            <w:shd w:val="clear" w:color="auto" w:fill="CCFFFF"/>
          </w:tcPr>
          <w:p w14:paraId="20C7B909" w14:textId="6AF28959" w:rsidR="001B5FCC" w:rsidRDefault="001E13C5" w:rsidP="001B5FCC">
            <w:pPr>
              <w:spacing w:before="60" w:after="6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ug. 2021</w:t>
            </w:r>
          </w:p>
        </w:tc>
        <w:tc>
          <w:tcPr>
            <w:tcW w:w="720" w:type="dxa"/>
            <w:shd w:val="clear" w:color="auto" w:fill="CCFFFF"/>
          </w:tcPr>
          <w:p w14:paraId="29125E85" w14:textId="204D8234" w:rsidR="001B5FCC" w:rsidRDefault="00C143BF" w:rsidP="001B5FCC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7BF9B03C" w14:textId="438BCEDE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14:paraId="1318DB4C" w14:textId="5F17CCEC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3BA1BCCA" w14:textId="4A28DF3B" w:rsidR="00985277" w:rsidRDefault="005C343F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46D4647A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48545D04" w14:textId="77777777" w:rsidR="005C343F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34EFB9C8" w14:textId="65C4226F" w:rsidR="00DF07F2" w:rsidRDefault="00985277" w:rsidP="00DF07F2">
            <w:pPr>
              <w:pStyle w:val="a7"/>
              <w:numPr>
                <w:ilvl w:val="0"/>
                <w:numId w:val="38"/>
              </w:numPr>
            </w:pPr>
            <w:r>
              <w:lastRenderedPageBreak/>
              <w:t>L1 c</w:t>
            </w:r>
            <w:r w:rsidR="00DF07F2">
              <w:t>onfiguration.</w:t>
            </w:r>
          </w:p>
          <w:p w14:paraId="0D5D8BC4" w14:textId="062CDB67" w:rsidR="00DF07F2" w:rsidRPr="0086528E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rPr>
                <w:lang w:eastAsia="zh-CN"/>
              </w:rPr>
              <w:t xml:space="preserve">Start draft </w:t>
            </w:r>
            <w:r>
              <w:t>running</w:t>
            </w:r>
            <w:r>
              <w:rPr>
                <w:lang w:eastAsia="zh-CN"/>
              </w:rPr>
              <w:t xml:space="preserve"> CRs</w:t>
            </w:r>
          </w:p>
        </w:tc>
      </w:tr>
      <w:tr w:rsidR="00F03B5F" w14:paraId="480ECB89" w14:textId="77777777" w:rsidTr="00A54875">
        <w:tc>
          <w:tcPr>
            <w:tcW w:w="1028" w:type="dxa"/>
            <w:shd w:val="clear" w:color="auto" w:fill="FFD966"/>
          </w:tcPr>
          <w:p w14:paraId="7A8B991F" w14:textId="77777777" w:rsidR="00F03B5F" w:rsidRDefault="00F03B5F" w:rsidP="00F03B5F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928" w:type="dxa"/>
            <w:shd w:val="clear" w:color="auto" w:fill="FFD966"/>
          </w:tcPr>
          <w:p w14:paraId="5A87BFCE" w14:textId="77777777" w:rsidR="00F03B5F" w:rsidRDefault="00F03B5F" w:rsidP="00F03B5F">
            <w:pPr>
              <w:spacing w:before="60" w:after="60"/>
            </w:pPr>
            <w:r>
              <w:t>#6</w:t>
            </w:r>
          </w:p>
          <w:p w14:paraId="587E3A9D" w14:textId="2A879CF3" w:rsidR="00A633A4" w:rsidRDefault="00A633A4" w:rsidP="00F03B5F">
            <w:pPr>
              <w:spacing w:before="60" w:after="60"/>
            </w:pPr>
            <w:r>
              <w:t>(#113-e)</w:t>
            </w:r>
          </w:p>
        </w:tc>
        <w:tc>
          <w:tcPr>
            <w:tcW w:w="1122" w:type="dxa"/>
            <w:shd w:val="clear" w:color="auto" w:fill="FFD966"/>
          </w:tcPr>
          <w:p w14:paraId="7D9B78B7" w14:textId="758BFCE3" w:rsidR="00F03B5F" w:rsidRDefault="001E13C5" w:rsidP="00F03B5F">
            <w:pPr>
              <w:spacing w:before="60" w:after="6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ug. 2021</w:t>
            </w:r>
          </w:p>
        </w:tc>
        <w:tc>
          <w:tcPr>
            <w:tcW w:w="720" w:type="dxa"/>
            <w:shd w:val="clear" w:color="auto" w:fill="FFD966"/>
          </w:tcPr>
          <w:p w14:paraId="507302F5" w14:textId="5888D2F7" w:rsidR="00F03B5F" w:rsidRDefault="00326721" w:rsidP="00F03B5F">
            <w:pPr>
              <w:spacing w:before="60" w:after="60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4DDDAB93" w14:textId="77777777" w:rsidR="00F54D46" w:rsidRPr="00110DF6" w:rsidRDefault="00F54D46" w:rsidP="00F54D46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4C0C0988" w14:textId="77777777" w:rsidR="00F54D46" w:rsidRDefault="00F54D46" w:rsidP="00F54D46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04D68C2A" w14:textId="77777777" w:rsidR="00F54D46" w:rsidRDefault="00F54D46" w:rsidP="00F54D46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35CBCDFF" w14:textId="77777777" w:rsidR="00F54D46" w:rsidRDefault="00F54D46" w:rsidP="00F54D46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t>F1AP procedure/signalling impacts</w:t>
            </w:r>
          </w:p>
          <w:p w14:paraId="66AA85F4" w14:textId="77777777" w:rsidR="00F54D46" w:rsidRDefault="00F54D46" w:rsidP="00F54D46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14:paraId="36E1C512" w14:textId="77777777" w:rsidR="00F54D46" w:rsidRDefault="00F54D46" w:rsidP="00F54D46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0E521ECE" w14:textId="77777777" w:rsidR="00F54D46" w:rsidRDefault="00F54D46" w:rsidP="00F54D46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7F748173" w14:textId="77777777" w:rsidR="00F54D46" w:rsidRDefault="00F54D46" w:rsidP="00F54D46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t>XnAP procedures/signalling impacts</w:t>
            </w:r>
          </w:p>
          <w:p w14:paraId="339716F5" w14:textId="77777777" w:rsidR="00F54D46" w:rsidRDefault="00F54D46" w:rsidP="00F54D46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t>NGAP, F1AP, E1AP impacts, if any</w:t>
            </w:r>
          </w:p>
          <w:p w14:paraId="3B3053E2" w14:textId="76AC4068" w:rsidR="00F03B5F" w:rsidRDefault="00F54D46" w:rsidP="00E728C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</w:t>
            </w:r>
            <w:r w:rsidR="00104F63">
              <w:t>/3</w:t>
            </w:r>
            <w:r>
              <w:t xml:space="preserve"> BL CRs</w:t>
            </w:r>
          </w:p>
        </w:tc>
      </w:tr>
      <w:tr w:rsidR="001E13C5" w:rsidRPr="00BC2D6C" w14:paraId="6D4D8B23" w14:textId="77777777" w:rsidTr="005D6D8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2A0718C2" w14:textId="77777777" w:rsidR="001E13C5" w:rsidRPr="004E6898" w:rsidRDefault="001E13C5" w:rsidP="005D6D8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AN#93e (Sept. 2021)</w:t>
            </w:r>
          </w:p>
        </w:tc>
      </w:tr>
      <w:tr w:rsidR="00D4489B" w14:paraId="1F49AAC5" w14:textId="77777777" w:rsidTr="00C22443">
        <w:tc>
          <w:tcPr>
            <w:tcW w:w="1028" w:type="dxa"/>
            <w:shd w:val="clear" w:color="auto" w:fill="FF99FF"/>
          </w:tcPr>
          <w:p w14:paraId="2728ACC2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3EE1D32D" w14:textId="77777777" w:rsidR="00D4489B" w:rsidRDefault="00D4489B" w:rsidP="00D4489B">
            <w:pPr>
              <w:spacing w:before="60" w:after="60"/>
            </w:pPr>
            <w:r>
              <w:t>#7</w:t>
            </w:r>
          </w:p>
          <w:p w14:paraId="5E784D44" w14:textId="1DC412A8" w:rsidR="001E13C5" w:rsidRDefault="001E13C5" w:rsidP="00D4489B">
            <w:pPr>
              <w:spacing w:before="60" w:after="60"/>
            </w:pPr>
            <w:r>
              <w:rPr>
                <w:lang w:eastAsia="zh-CN"/>
              </w:rPr>
              <w:t>(#106b-e)</w:t>
            </w:r>
          </w:p>
        </w:tc>
        <w:tc>
          <w:tcPr>
            <w:tcW w:w="1122" w:type="dxa"/>
            <w:shd w:val="clear" w:color="auto" w:fill="FF99FF"/>
          </w:tcPr>
          <w:p w14:paraId="48390BC9" w14:textId="2BA33BC8" w:rsidR="00D4489B" w:rsidRDefault="001E13C5" w:rsidP="00D4489B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ct. 2021</w:t>
            </w:r>
          </w:p>
        </w:tc>
        <w:tc>
          <w:tcPr>
            <w:tcW w:w="720" w:type="dxa"/>
            <w:shd w:val="clear" w:color="auto" w:fill="FF99FF"/>
          </w:tcPr>
          <w:p w14:paraId="4F85EEF1" w14:textId="141231EA" w:rsidR="00D4489B" w:rsidRDefault="001E13C5" w:rsidP="00D4489B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A761B7C" w14:textId="77777777" w:rsidR="001E13C5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specification on group scheduling mechanism for MBS, including enhancements to enable simultaneous operation with unicast reception.</w:t>
            </w:r>
          </w:p>
          <w:p w14:paraId="50095975" w14:textId="77777777" w:rsidR="001E13C5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specification on mechanisms to improve reliability of MBS, e.g. UL feedback.</w:t>
            </w:r>
          </w:p>
          <w:p w14:paraId="11B9CF8C" w14:textId="77777777" w:rsidR="001E13C5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14:paraId="246A5B9F" w14:textId="22F3422E" w:rsidR="00D4489B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RRC parameters for MBS.</w:t>
            </w:r>
          </w:p>
        </w:tc>
      </w:tr>
      <w:tr w:rsidR="00B15627" w14:paraId="613278D2" w14:textId="22C7CCD8" w:rsidTr="00DB2B5D">
        <w:tc>
          <w:tcPr>
            <w:tcW w:w="1028" w:type="dxa"/>
            <w:shd w:val="clear" w:color="auto" w:fill="CCECFF"/>
          </w:tcPr>
          <w:p w14:paraId="7B9BC699" w14:textId="3D88B1EF" w:rsidR="00B15627" w:rsidRPr="00437E0C" w:rsidRDefault="00B15627" w:rsidP="00B15627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26AD176F" w14:textId="6FE4FB3C" w:rsidR="00B15627" w:rsidRDefault="00B15627" w:rsidP="00DF07F2">
            <w:pPr>
              <w:spacing w:before="60" w:after="60"/>
            </w:pPr>
            <w:r>
              <w:t>#</w:t>
            </w:r>
            <w:r w:rsidR="00DF07F2">
              <w:t>7</w:t>
            </w:r>
          </w:p>
          <w:p w14:paraId="221ED917" w14:textId="3887B4C2" w:rsidR="00C143BF" w:rsidRPr="00437E0C" w:rsidRDefault="00C143BF" w:rsidP="00625EC4">
            <w:pPr>
              <w:spacing w:before="60" w:after="60"/>
              <w:rPr>
                <w:color w:val="000000"/>
              </w:rPr>
            </w:pPr>
            <w:r>
              <w:t>(#</w:t>
            </w:r>
            <w:del w:id="12" w:author="Huawei" w:date="2021-03-30T16:09:00Z">
              <w:r w:rsidDel="00625EC4">
                <w:delText>115b</w:delText>
              </w:r>
            </w:del>
            <w:ins w:id="13" w:author="Huawei" w:date="2021-03-30T16:09:00Z">
              <w:r w:rsidR="00625EC4">
                <w:t>116</w:t>
              </w:r>
            </w:ins>
            <w:r>
              <w:t>-e)</w:t>
            </w:r>
          </w:p>
        </w:tc>
        <w:tc>
          <w:tcPr>
            <w:tcW w:w="1122" w:type="dxa"/>
            <w:shd w:val="clear" w:color="auto" w:fill="CCECFF"/>
          </w:tcPr>
          <w:p w14:paraId="147B046D" w14:textId="0DAF2A10" w:rsidR="00B15627" w:rsidRDefault="00C143BF" w:rsidP="00B15627">
            <w:pPr>
              <w:spacing w:before="60" w:after="60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ct. 2021</w:t>
            </w:r>
          </w:p>
        </w:tc>
        <w:tc>
          <w:tcPr>
            <w:tcW w:w="720" w:type="dxa"/>
            <w:shd w:val="clear" w:color="auto" w:fill="CCECFF"/>
          </w:tcPr>
          <w:p w14:paraId="4E657E7F" w14:textId="129D8586" w:rsidR="00B15627" w:rsidRPr="00437E0C" w:rsidRDefault="00C143BF" w:rsidP="00C143BF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CCECFF"/>
          </w:tcPr>
          <w:p w14:paraId="67A4C620" w14:textId="7AEDFE25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14:paraId="5F71409E" w14:textId="7E3DF6AB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6C8E476" w14:textId="1D9AFA32" w:rsidR="00985277" w:rsidRDefault="005C343F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33F14E65" w14:textId="21B66898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18D5D334" w14:textId="79F20C9F" w:rsidR="005C343F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3D49F6DF" w14:textId="52F47DB0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>L1 configuration.</w:t>
            </w:r>
          </w:p>
          <w:p w14:paraId="6622F058" w14:textId="53A190F1" w:rsidR="00C8253A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Update</w:t>
            </w:r>
            <w:r w:rsidR="00C8253A" w:rsidRPr="00223AD3">
              <w:t xml:space="preserve"> </w:t>
            </w:r>
            <w:r>
              <w:t xml:space="preserve">running </w:t>
            </w:r>
            <w:r w:rsidR="00C8253A" w:rsidRPr="00223AD3">
              <w:t>CRs</w:t>
            </w:r>
          </w:p>
          <w:p w14:paraId="3041A3B7" w14:textId="78424E6E" w:rsidR="00B15627" w:rsidRPr="00223AD3" w:rsidRDefault="00B15627" w:rsidP="00223AD3">
            <w:pPr>
              <w:ind w:left="360"/>
              <w:rPr>
                <w:color w:val="000000"/>
              </w:rPr>
            </w:pPr>
          </w:p>
        </w:tc>
      </w:tr>
      <w:tr w:rsidR="00F03B5F" w14:paraId="1B143BD3" w14:textId="3A2AFE3F" w:rsidTr="005506D7">
        <w:tc>
          <w:tcPr>
            <w:tcW w:w="1028" w:type="dxa"/>
            <w:shd w:val="clear" w:color="auto" w:fill="FFD966"/>
          </w:tcPr>
          <w:p w14:paraId="68520C38" w14:textId="34B0339D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7A8E12BF" w14:textId="5EAA0DC9" w:rsidR="00F03B5F" w:rsidRDefault="00F03B5F" w:rsidP="00F03B5F">
            <w:pPr>
              <w:spacing w:before="60" w:after="60"/>
            </w:pPr>
            <w:r>
              <w:t>#7</w:t>
            </w:r>
          </w:p>
          <w:p w14:paraId="2EABAAD1" w14:textId="3154909C" w:rsidR="00326721" w:rsidRDefault="00326721" w:rsidP="00625EC4">
            <w:pPr>
              <w:spacing w:before="60" w:after="60"/>
            </w:pPr>
            <w:r>
              <w:t>(#</w:t>
            </w:r>
            <w:del w:id="14" w:author="Huawei" w:date="2021-03-30T16:09:00Z">
              <w:r w:rsidDel="00625EC4">
                <w:delText>113b</w:delText>
              </w:r>
            </w:del>
            <w:ins w:id="15" w:author="Huawei" w:date="2021-03-30T16:09:00Z">
              <w:r w:rsidR="00625EC4">
                <w:t>114</w:t>
              </w:r>
            </w:ins>
            <w:r>
              <w:t>-e)</w:t>
            </w:r>
          </w:p>
        </w:tc>
        <w:tc>
          <w:tcPr>
            <w:tcW w:w="1122" w:type="dxa"/>
            <w:shd w:val="clear" w:color="auto" w:fill="FFD966"/>
          </w:tcPr>
          <w:p w14:paraId="0AC4F20A" w14:textId="5DD40D4C" w:rsidR="00F03B5F" w:rsidRDefault="00C143BF" w:rsidP="00F03B5F">
            <w:pPr>
              <w:spacing w:before="60" w:after="60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ct. 2021</w:t>
            </w:r>
          </w:p>
        </w:tc>
        <w:tc>
          <w:tcPr>
            <w:tcW w:w="720" w:type="dxa"/>
            <w:shd w:val="clear" w:color="auto" w:fill="FFD966"/>
          </w:tcPr>
          <w:p w14:paraId="40862281" w14:textId="7CDFB418" w:rsidR="00F03B5F" w:rsidRDefault="00326721" w:rsidP="00F03B5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7BE5634B" w14:textId="659AD751" w:rsidR="00104F63" w:rsidRPr="00110DF6" w:rsidRDefault="00104F63" w:rsidP="00104F6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2A1F23AB" w14:textId="41163F21" w:rsidR="00104F63" w:rsidRDefault="00104F63" w:rsidP="00104F63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07A80E7F" w14:textId="23190F92" w:rsidR="00104F63" w:rsidRDefault="00104F63" w:rsidP="00104F6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5540DA87" w14:textId="5A706D37" w:rsidR="00104F63" w:rsidRDefault="00104F63" w:rsidP="00104F6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t>F1AP procedure/signalling impacts</w:t>
            </w:r>
          </w:p>
          <w:p w14:paraId="340C5651" w14:textId="1C182847" w:rsidR="00104F63" w:rsidRDefault="00104F63" w:rsidP="00104F6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14:paraId="58584322" w14:textId="0FC6F22E" w:rsidR="00104F63" w:rsidRDefault="00104F63" w:rsidP="00104F6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4D1443CC" w14:textId="2F3813BA" w:rsidR="00104F63" w:rsidRDefault="00104F63" w:rsidP="00104F63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1D79B7C9" w14:textId="35821DF7" w:rsidR="00104F63" w:rsidRDefault="00104F63" w:rsidP="00104F6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t>XnAP procedures/signalling impacts</w:t>
            </w:r>
          </w:p>
          <w:p w14:paraId="618C6938" w14:textId="1743F05D" w:rsidR="00104F63" w:rsidRDefault="00104F63" w:rsidP="00104F6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t>NGAP, F1AP, E1AP impacts, if any</w:t>
            </w:r>
          </w:p>
          <w:p w14:paraId="4A50DBFC" w14:textId="646963EA" w:rsidR="00F03B5F" w:rsidRPr="006112AF" w:rsidRDefault="00104F63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2/3 BL CRs</w:t>
            </w:r>
          </w:p>
        </w:tc>
      </w:tr>
      <w:tr w:rsidR="001E13C5" w14:paraId="746C4DFD" w14:textId="77777777" w:rsidTr="005D6D85">
        <w:tc>
          <w:tcPr>
            <w:tcW w:w="1028" w:type="dxa"/>
            <w:shd w:val="clear" w:color="auto" w:fill="FF99FF"/>
          </w:tcPr>
          <w:p w14:paraId="1F4872F3" w14:textId="77777777" w:rsidR="001E13C5" w:rsidRDefault="001E13C5" w:rsidP="005D6D85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396EA0EE" w14:textId="2BC6A4E3" w:rsidR="001E13C5" w:rsidRDefault="001E13C5" w:rsidP="005D6D85">
            <w:pPr>
              <w:spacing w:before="60" w:after="60"/>
            </w:pPr>
            <w:r>
              <w:t>#8</w:t>
            </w:r>
          </w:p>
          <w:p w14:paraId="64209D54" w14:textId="0ED0A5E4" w:rsidR="001E13C5" w:rsidRDefault="001E13C5" w:rsidP="001E13C5">
            <w:pPr>
              <w:spacing w:before="60" w:after="60"/>
            </w:pPr>
            <w:r>
              <w:rPr>
                <w:lang w:eastAsia="zh-CN"/>
              </w:rPr>
              <w:t>(#107-e)</w:t>
            </w:r>
          </w:p>
        </w:tc>
        <w:tc>
          <w:tcPr>
            <w:tcW w:w="1122" w:type="dxa"/>
            <w:shd w:val="clear" w:color="auto" w:fill="FF99FF"/>
          </w:tcPr>
          <w:p w14:paraId="52409BAC" w14:textId="70206AE7" w:rsidR="001E13C5" w:rsidRDefault="001E13C5" w:rsidP="005D6D85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Nov. 2021</w:t>
            </w:r>
          </w:p>
        </w:tc>
        <w:tc>
          <w:tcPr>
            <w:tcW w:w="720" w:type="dxa"/>
            <w:shd w:val="clear" w:color="auto" w:fill="FF99FF"/>
          </w:tcPr>
          <w:p w14:paraId="13A0EE81" w14:textId="198182B4" w:rsidR="001E13C5" w:rsidRDefault="001E13C5" w:rsidP="005D6D85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1FEA7640" w14:textId="77777777" w:rsidR="001E13C5" w:rsidRPr="004E6898" w:rsidRDefault="001E13C5" w:rsidP="005D6D8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Discuss and conclude on the open issues, if any.</w:t>
            </w:r>
          </w:p>
          <w:p w14:paraId="00C72F40" w14:textId="77777777" w:rsidR="001E13C5" w:rsidRDefault="001E13C5" w:rsidP="005D6D8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Close the MBS WI from RAN1 perspective.</w:t>
            </w:r>
          </w:p>
        </w:tc>
      </w:tr>
      <w:tr w:rsidR="001E13C5" w14:paraId="4C24C5A1" w14:textId="77777777" w:rsidTr="005D6D85">
        <w:tc>
          <w:tcPr>
            <w:tcW w:w="1028" w:type="dxa"/>
            <w:shd w:val="clear" w:color="auto" w:fill="CCECFF"/>
          </w:tcPr>
          <w:p w14:paraId="79F8D566" w14:textId="2BEEDFCD" w:rsidR="001E13C5" w:rsidRPr="00437E0C" w:rsidRDefault="001E13C5" w:rsidP="005D6D85">
            <w:pPr>
              <w:spacing w:before="60" w:after="60"/>
              <w:rPr>
                <w:color w:val="000000"/>
              </w:rPr>
            </w:pPr>
            <w:del w:id="16" w:author="Huawei" w:date="2021-03-30T16:07:00Z">
              <w:r w:rsidDel="00625EC4">
                <w:delText>RAN2</w:delText>
              </w:r>
            </w:del>
          </w:p>
        </w:tc>
        <w:tc>
          <w:tcPr>
            <w:tcW w:w="928" w:type="dxa"/>
            <w:shd w:val="clear" w:color="auto" w:fill="CCECFF"/>
          </w:tcPr>
          <w:p w14:paraId="0352C0C5" w14:textId="3459FB18" w:rsidR="001E13C5" w:rsidDel="00625EC4" w:rsidRDefault="001E13C5" w:rsidP="001E13C5">
            <w:pPr>
              <w:spacing w:before="60" w:after="60"/>
              <w:rPr>
                <w:del w:id="17" w:author="Huawei" w:date="2021-03-30T16:07:00Z"/>
              </w:rPr>
            </w:pPr>
            <w:del w:id="18" w:author="Huawei" w:date="2021-03-30T16:07:00Z">
              <w:r w:rsidDel="00625EC4">
                <w:delText>#8</w:delText>
              </w:r>
            </w:del>
          </w:p>
          <w:p w14:paraId="5A1FA469" w14:textId="7B028D2D" w:rsidR="00C143BF" w:rsidRPr="00437E0C" w:rsidRDefault="00C143BF" w:rsidP="001E13C5">
            <w:pPr>
              <w:spacing w:before="60" w:after="60"/>
              <w:rPr>
                <w:color w:val="000000"/>
              </w:rPr>
            </w:pPr>
            <w:del w:id="19" w:author="Huawei" w:date="2021-03-30T16:07:00Z">
              <w:r w:rsidDel="00625EC4">
                <w:delText>(#116-e)</w:delText>
              </w:r>
            </w:del>
          </w:p>
        </w:tc>
        <w:tc>
          <w:tcPr>
            <w:tcW w:w="1122" w:type="dxa"/>
            <w:shd w:val="clear" w:color="auto" w:fill="CCECFF"/>
          </w:tcPr>
          <w:p w14:paraId="0AF341D0" w14:textId="4570C3D7" w:rsidR="001E13C5" w:rsidRDefault="00C143BF" w:rsidP="005D6D85">
            <w:pPr>
              <w:spacing w:before="60" w:after="60"/>
            </w:pPr>
            <w:del w:id="20" w:author="Huawei" w:date="2021-03-30T16:07:00Z">
              <w:r w:rsidDel="00625EC4">
                <w:rPr>
                  <w:lang w:eastAsia="zh-CN"/>
                </w:rPr>
                <w:delText>Nov. 2021</w:delText>
              </w:r>
            </w:del>
          </w:p>
        </w:tc>
        <w:tc>
          <w:tcPr>
            <w:tcW w:w="720" w:type="dxa"/>
            <w:shd w:val="clear" w:color="auto" w:fill="CCECFF"/>
          </w:tcPr>
          <w:p w14:paraId="31309118" w14:textId="5223E0B8" w:rsidR="001E13C5" w:rsidRPr="00437E0C" w:rsidRDefault="00C143BF" w:rsidP="005D6D85">
            <w:pPr>
              <w:spacing w:before="60" w:after="60"/>
              <w:jc w:val="center"/>
              <w:rPr>
                <w:color w:val="000000"/>
              </w:rPr>
            </w:pPr>
            <w:del w:id="21" w:author="Huawei" w:date="2021-03-30T16:07:00Z">
              <w:r w:rsidDel="00625EC4">
                <w:delText>1.5</w:delText>
              </w:r>
            </w:del>
          </w:p>
        </w:tc>
        <w:tc>
          <w:tcPr>
            <w:tcW w:w="6007" w:type="dxa"/>
            <w:shd w:val="clear" w:color="auto" w:fill="CCECFF"/>
          </w:tcPr>
          <w:p w14:paraId="2F3B18F7" w14:textId="67D2B72E" w:rsidR="001E13C5" w:rsidDel="00625EC4" w:rsidRDefault="001E13C5" w:rsidP="005D6D85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del w:id="22" w:author="Huawei" w:date="2021-03-30T16:07:00Z"/>
              </w:rPr>
            </w:pPr>
            <w:del w:id="23" w:author="Huawei" w:date="2021-03-30T16:07:00Z">
              <w:r w:rsidDel="00625EC4">
                <w:delText>Continue stage-3 discussion on:</w:delText>
              </w:r>
            </w:del>
          </w:p>
          <w:p w14:paraId="09398E01" w14:textId="7FF1922A" w:rsidR="001E13C5" w:rsidDel="00625EC4" w:rsidRDefault="001E13C5" w:rsidP="005D6D85">
            <w:pPr>
              <w:pStyle w:val="a7"/>
              <w:numPr>
                <w:ilvl w:val="0"/>
                <w:numId w:val="38"/>
              </w:numPr>
              <w:rPr>
                <w:del w:id="24" w:author="Huawei" w:date="2021-03-30T16:07:00Z"/>
              </w:rPr>
            </w:pPr>
            <w:del w:id="25" w:author="Huawei" w:date="2021-03-30T16:07:00Z">
              <w:r w:rsidDel="00625EC4">
                <w:delText>Dynamic switch between PTP and PTM.</w:delText>
              </w:r>
            </w:del>
          </w:p>
          <w:p w14:paraId="000980C7" w14:textId="0962257F" w:rsidR="001E13C5" w:rsidDel="00625EC4" w:rsidRDefault="001E13C5" w:rsidP="005D6D85">
            <w:pPr>
              <w:pStyle w:val="a7"/>
              <w:numPr>
                <w:ilvl w:val="0"/>
                <w:numId w:val="38"/>
              </w:numPr>
              <w:rPr>
                <w:del w:id="26" w:author="Huawei" w:date="2021-03-30T16:07:00Z"/>
              </w:rPr>
            </w:pPr>
            <w:del w:id="27" w:author="Huawei" w:date="2021-03-30T16:07:00Z">
              <w:r w:rsidDel="00625EC4">
                <w:delText>Other L2 configuration.</w:delText>
              </w:r>
            </w:del>
          </w:p>
          <w:p w14:paraId="079DFF8E" w14:textId="1C11FA96" w:rsidR="001E13C5" w:rsidDel="00625EC4" w:rsidRDefault="001E13C5" w:rsidP="005D6D85">
            <w:pPr>
              <w:pStyle w:val="a7"/>
              <w:numPr>
                <w:ilvl w:val="0"/>
                <w:numId w:val="38"/>
              </w:numPr>
              <w:rPr>
                <w:del w:id="28" w:author="Huawei" w:date="2021-03-30T16:07:00Z"/>
              </w:rPr>
            </w:pPr>
            <w:del w:id="29" w:author="Huawei" w:date="2021-03-30T16:07:00Z">
              <w:r w:rsidDel="00625EC4">
                <w:rPr>
                  <w:lang w:eastAsia="zh-CN"/>
                </w:rPr>
                <w:delText>MBS reception in idle/inactive</w:delText>
              </w:r>
            </w:del>
          </w:p>
          <w:p w14:paraId="536192F9" w14:textId="07000BA1" w:rsidR="001E13C5" w:rsidDel="00625EC4" w:rsidRDefault="001E13C5" w:rsidP="005D6D85">
            <w:pPr>
              <w:pStyle w:val="a7"/>
              <w:numPr>
                <w:ilvl w:val="0"/>
                <w:numId w:val="38"/>
              </w:numPr>
              <w:rPr>
                <w:del w:id="30" w:author="Huawei" w:date="2021-03-30T16:07:00Z"/>
              </w:rPr>
            </w:pPr>
            <w:del w:id="31" w:author="Huawei" w:date="2021-03-30T16:07:00Z">
              <w:r w:rsidDel="00625EC4">
                <w:rPr>
                  <w:lang w:eastAsia="zh-CN"/>
                </w:rPr>
                <w:delText>Mobility and service continuity.</w:delText>
              </w:r>
            </w:del>
          </w:p>
          <w:p w14:paraId="61503E47" w14:textId="2B961932" w:rsidR="001E13C5" w:rsidDel="00625EC4" w:rsidRDefault="001E13C5" w:rsidP="005D6D85">
            <w:pPr>
              <w:pStyle w:val="a7"/>
              <w:numPr>
                <w:ilvl w:val="0"/>
                <w:numId w:val="38"/>
              </w:numPr>
              <w:rPr>
                <w:del w:id="32" w:author="Huawei" w:date="2021-03-30T16:07:00Z"/>
              </w:rPr>
            </w:pPr>
            <w:del w:id="33" w:author="Huawei" w:date="2021-03-30T16:07:00Z">
              <w:r w:rsidDel="00625EC4">
                <w:delText>L1 configuration.</w:delText>
              </w:r>
            </w:del>
          </w:p>
          <w:p w14:paraId="5E722007" w14:textId="5C4159EE" w:rsidR="001E13C5" w:rsidDel="00625EC4" w:rsidRDefault="001E13C5" w:rsidP="005D6D85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del w:id="34" w:author="Huawei" w:date="2021-03-30T16:07:00Z"/>
                <w:rFonts w:eastAsia="Times New Roman"/>
              </w:rPr>
            </w:pPr>
            <w:del w:id="35" w:author="Huawei" w:date="2021-03-30T16:07:00Z">
              <w:r w:rsidDel="00625EC4">
                <w:delText>Update</w:delText>
              </w:r>
              <w:r w:rsidRPr="00223AD3" w:rsidDel="00625EC4">
                <w:delText xml:space="preserve"> </w:delText>
              </w:r>
              <w:r w:rsidDel="00625EC4">
                <w:delText xml:space="preserve">running </w:delText>
              </w:r>
              <w:r w:rsidRPr="00223AD3" w:rsidDel="00625EC4">
                <w:delText>CRs</w:delText>
              </w:r>
            </w:del>
          </w:p>
          <w:p w14:paraId="5B439E82" w14:textId="77777777" w:rsidR="001E13C5" w:rsidRPr="00223AD3" w:rsidRDefault="001E13C5" w:rsidP="005D6D85">
            <w:pPr>
              <w:ind w:left="360"/>
              <w:rPr>
                <w:color w:val="000000"/>
              </w:rPr>
            </w:pPr>
          </w:p>
        </w:tc>
      </w:tr>
      <w:tr w:rsidR="001E13C5" w14:paraId="6980B602" w14:textId="77777777" w:rsidTr="005D6D85">
        <w:tc>
          <w:tcPr>
            <w:tcW w:w="1028" w:type="dxa"/>
            <w:shd w:val="clear" w:color="auto" w:fill="FFD966"/>
          </w:tcPr>
          <w:p w14:paraId="39BE9A9D" w14:textId="3D6F1185" w:rsidR="001E13C5" w:rsidRDefault="001E13C5" w:rsidP="005D6D85">
            <w:pPr>
              <w:spacing w:before="60" w:after="60"/>
            </w:pPr>
            <w:del w:id="36" w:author="Huawei" w:date="2021-03-30T16:07:00Z">
              <w:r w:rsidDel="00625EC4">
                <w:lastRenderedPageBreak/>
                <w:delText>RAN3</w:delText>
              </w:r>
            </w:del>
          </w:p>
        </w:tc>
        <w:tc>
          <w:tcPr>
            <w:tcW w:w="928" w:type="dxa"/>
            <w:shd w:val="clear" w:color="auto" w:fill="FFD966"/>
          </w:tcPr>
          <w:p w14:paraId="307DF4C3" w14:textId="74137D47" w:rsidR="001E13C5" w:rsidDel="00625EC4" w:rsidRDefault="001E13C5" w:rsidP="001E13C5">
            <w:pPr>
              <w:spacing w:before="60" w:after="60"/>
              <w:rPr>
                <w:del w:id="37" w:author="Huawei" w:date="2021-03-30T16:07:00Z"/>
              </w:rPr>
            </w:pPr>
            <w:del w:id="38" w:author="Huawei" w:date="2021-03-30T16:07:00Z">
              <w:r w:rsidDel="00625EC4">
                <w:delText>#8</w:delText>
              </w:r>
            </w:del>
          </w:p>
          <w:p w14:paraId="603E4CCE" w14:textId="2ABA056E" w:rsidR="00326721" w:rsidRDefault="00326721" w:rsidP="001E13C5">
            <w:pPr>
              <w:spacing w:before="60" w:after="60"/>
            </w:pPr>
            <w:del w:id="39" w:author="Huawei" w:date="2021-03-30T16:07:00Z">
              <w:r w:rsidDel="00625EC4">
                <w:delText>(#114-e)</w:delText>
              </w:r>
            </w:del>
          </w:p>
        </w:tc>
        <w:tc>
          <w:tcPr>
            <w:tcW w:w="1122" w:type="dxa"/>
            <w:shd w:val="clear" w:color="auto" w:fill="FFD966"/>
          </w:tcPr>
          <w:p w14:paraId="51155786" w14:textId="0BFFE25B" w:rsidR="001E13C5" w:rsidRDefault="00C143BF" w:rsidP="005D6D85">
            <w:pPr>
              <w:spacing w:before="60" w:after="60"/>
            </w:pPr>
            <w:del w:id="40" w:author="Huawei" w:date="2021-03-30T16:07:00Z">
              <w:r w:rsidDel="00625EC4">
                <w:rPr>
                  <w:lang w:eastAsia="zh-CN"/>
                </w:rPr>
                <w:delText>Nov. 2021</w:delText>
              </w:r>
            </w:del>
          </w:p>
        </w:tc>
        <w:tc>
          <w:tcPr>
            <w:tcW w:w="720" w:type="dxa"/>
            <w:shd w:val="clear" w:color="auto" w:fill="FFD966"/>
          </w:tcPr>
          <w:p w14:paraId="3ACB7D9B" w14:textId="7E0E7733" w:rsidR="001E13C5" w:rsidRDefault="00326721" w:rsidP="005D6D85">
            <w:pPr>
              <w:spacing w:before="60" w:after="60"/>
              <w:jc w:val="center"/>
            </w:pPr>
            <w:del w:id="41" w:author="Huawei" w:date="2021-03-30T16:07:00Z">
              <w:r w:rsidDel="00625EC4">
                <w:delText>1</w:delText>
              </w:r>
            </w:del>
          </w:p>
        </w:tc>
        <w:tc>
          <w:tcPr>
            <w:tcW w:w="6007" w:type="dxa"/>
            <w:shd w:val="clear" w:color="auto" w:fill="FFD966"/>
          </w:tcPr>
          <w:p w14:paraId="39D37948" w14:textId="6594143E" w:rsidR="00104F63" w:rsidRPr="00110DF6" w:rsidDel="00625EC4" w:rsidRDefault="00104F63" w:rsidP="00104F6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del w:id="42" w:author="Huawei" w:date="2021-03-30T16:07:00Z"/>
              </w:rPr>
            </w:pPr>
            <w:del w:id="43" w:author="Huawei" w:date="2021-03-30T16:07:00Z">
              <w:r w:rsidDel="00625EC4">
                <w:delText>Continue</w:delText>
              </w:r>
              <w:r w:rsidRPr="00110DF6" w:rsidDel="00625EC4">
                <w:delText xml:space="preserve"> </w:delText>
              </w:r>
              <w:r w:rsidDel="00625EC4">
                <w:delText>discussion on RAN architecture (stage 3)</w:delText>
              </w:r>
            </w:del>
          </w:p>
          <w:p w14:paraId="00E09A6C" w14:textId="3FA759DE" w:rsidR="00104F63" w:rsidDel="00625EC4" w:rsidRDefault="00104F63" w:rsidP="00104F63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del w:id="44" w:author="Huawei" w:date="2021-03-30T16:07:00Z"/>
              </w:rPr>
            </w:pPr>
            <w:del w:id="45" w:author="Huawei" w:date="2021-03-30T16:07:00Z">
              <w:r w:rsidDel="00625EC4">
                <w:rPr>
                  <w:lang w:eastAsia="zh-CN"/>
                </w:rPr>
                <w:delText>Based on the adopted solution, further analyses</w:delText>
              </w:r>
            </w:del>
          </w:p>
          <w:p w14:paraId="4390DDDA" w14:textId="5CB25932" w:rsidR="00104F63" w:rsidDel="00625EC4" w:rsidRDefault="00104F63" w:rsidP="00104F6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  <w:rPr>
                <w:del w:id="46" w:author="Huawei" w:date="2021-03-30T16:07:00Z"/>
              </w:rPr>
            </w:pPr>
            <w:del w:id="47" w:author="Huawei" w:date="2021-03-30T16:07:00Z">
              <w:r w:rsidDel="00625EC4">
                <w:rPr>
                  <w:rFonts w:hint="eastAsia"/>
                  <w:lang w:eastAsia="zh-CN"/>
                </w:rPr>
                <w:delText>N</w:delText>
              </w:r>
              <w:r w:rsidDel="00625EC4">
                <w:rPr>
                  <w:lang w:eastAsia="zh-CN"/>
                </w:rPr>
                <w:delText>GAP procedures/signalling impacts</w:delText>
              </w:r>
            </w:del>
          </w:p>
          <w:p w14:paraId="279BCC04" w14:textId="5140B0E8" w:rsidR="00104F63" w:rsidDel="00625EC4" w:rsidRDefault="00104F63" w:rsidP="00104F6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  <w:rPr>
                <w:del w:id="48" w:author="Huawei" w:date="2021-03-30T16:07:00Z"/>
              </w:rPr>
            </w:pPr>
            <w:del w:id="49" w:author="Huawei" w:date="2021-03-30T16:07:00Z">
              <w:r w:rsidDel="00625EC4">
                <w:delText>F1AP procedure/signalling impacts</w:delText>
              </w:r>
            </w:del>
          </w:p>
          <w:p w14:paraId="1EEE6FE6" w14:textId="6CA11DD6" w:rsidR="00104F63" w:rsidDel="00625EC4" w:rsidRDefault="00104F63" w:rsidP="00104F6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  <w:rPr>
                <w:del w:id="50" w:author="Huawei" w:date="2021-03-30T16:07:00Z"/>
              </w:rPr>
            </w:pPr>
            <w:del w:id="51" w:author="Huawei" w:date="2021-03-30T16:07:00Z">
              <w:r w:rsidDel="00625EC4">
                <w:rPr>
                  <w:rFonts w:hint="eastAsia"/>
                  <w:lang w:eastAsia="zh-CN"/>
                </w:rPr>
                <w:delText>E1</w:delText>
              </w:r>
              <w:r w:rsidDel="00625EC4">
                <w:rPr>
                  <w:lang w:eastAsia="zh-CN"/>
                </w:rPr>
                <w:delText xml:space="preserve">AP </w:delText>
              </w:r>
              <w:r w:rsidDel="00625EC4">
                <w:delText>procedure/signalling impacts</w:delText>
              </w:r>
            </w:del>
          </w:p>
          <w:p w14:paraId="3C47981B" w14:textId="2525E64B" w:rsidR="00104F63" w:rsidDel="00625EC4" w:rsidRDefault="00104F63" w:rsidP="00104F6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del w:id="52" w:author="Huawei" w:date="2021-03-30T16:07:00Z"/>
                <w:lang w:eastAsia="zh-CN"/>
              </w:rPr>
            </w:pPr>
            <w:del w:id="53" w:author="Huawei" w:date="2021-03-30T16:07:00Z">
              <w:r w:rsidDel="00625EC4">
                <w:delText>Continue</w:delText>
              </w:r>
              <w:r w:rsidRPr="00110DF6" w:rsidDel="00625EC4">
                <w:delText xml:space="preserve"> </w:delText>
              </w:r>
              <w:r w:rsidDel="00625EC4">
                <w:delText>discussion on Service Continuity  (stage 3)</w:delText>
              </w:r>
            </w:del>
          </w:p>
          <w:p w14:paraId="21A31D93" w14:textId="439C67C1" w:rsidR="00104F63" w:rsidDel="00625EC4" w:rsidRDefault="00104F63" w:rsidP="00104F63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del w:id="54" w:author="Huawei" w:date="2021-03-30T16:07:00Z"/>
              </w:rPr>
            </w:pPr>
            <w:del w:id="55" w:author="Huawei" w:date="2021-03-30T16:07:00Z">
              <w:r w:rsidDel="00625EC4">
                <w:rPr>
                  <w:lang w:eastAsia="zh-CN"/>
                </w:rPr>
                <w:delText>Based on the adopted solution, further analyses</w:delText>
              </w:r>
            </w:del>
          </w:p>
          <w:p w14:paraId="09B25B1C" w14:textId="1276DDB2" w:rsidR="00104F63" w:rsidDel="00625EC4" w:rsidRDefault="00104F63" w:rsidP="00104F6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  <w:rPr>
                <w:del w:id="56" w:author="Huawei" w:date="2021-03-30T16:07:00Z"/>
              </w:rPr>
            </w:pPr>
            <w:del w:id="57" w:author="Huawei" w:date="2021-03-30T16:07:00Z">
              <w:r w:rsidDel="00625EC4">
                <w:delText>XnAP procedures/signalling impacts</w:delText>
              </w:r>
            </w:del>
          </w:p>
          <w:p w14:paraId="1A5DF852" w14:textId="76A63E85" w:rsidR="00104F63" w:rsidDel="00625EC4" w:rsidRDefault="00104F63" w:rsidP="00104F6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  <w:rPr>
                <w:del w:id="58" w:author="Huawei" w:date="2021-03-30T16:07:00Z"/>
              </w:rPr>
            </w:pPr>
            <w:del w:id="59" w:author="Huawei" w:date="2021-03-30T16:07:00Z">
              <w:r w:rsidDel="00625EC4">
                <w:delText>NGAP, F1AP, E1AP impacts, if any</w:delText>
              </w:r>
            </w:del>
          </w:p>
          <w:p w14:paraId="733F9695" w14:textId="62B9696D" w:rsidR="001E13C5" w:rsidRPr="006112AF" w:rsidRDefault="00104F63" w:rsidP="005D6D85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del w:id="60" w:author="Huawei" w:date="2021-03-30T16:07:00Z">
              <w:r w:rsidDel="00625EC4">
                <w:delText>Update stage 2/3 BL CRs</w:delText>
              </w:r>
            </w:del>
          </w:p>
        </w:tc>
        <w:bookmarkStart w:id="61" w:name="_GoBack"/>
        <w:bookmarkEnd w:id="61"/>
      </w:tr>
      <w:tr w:rsidR="001E13C5" w:rsidRPr="00BC2D6C" w14:paraId="07C58090" w14:textId="77777777" w:rsidTr="005D6D8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7E1F09BD" w14:textId="74A2F8F3" w:rsidR="001E13C5" w:rsidRPr="004E6898" w:rsidRDefault="001E13C5" w:rsidP="005D6D8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AN#94e (Dec. 2021) </w:t>
            </w:r>
            <w:r w:rsidRPr="001E13C5">
              <w:rPr>
                <w:lang w:eastAsia="zh-CN"/>
              </w:rPr>
              <w:t>Rel-17 completion for RAN1</w:t>
            </w:r>
          </w:p>
        </w:tc>
      </w:tr>
      <w:tr w:rsidR="00625EC4" w14:paraId="6F64F37B" w14:textId="77777777" w:rsidTr="00073709">
        <w:trPr>
          <w:ins w:id="62" w:author="Huawei" w:date="2021-03-30T16:09:00Z"/>
        </w:trPr>
        <w:tc>
          <w:tcPr>
            <w:tcW w:w="1028" w:type="dxa"/>
            <w:shd w:val="clear" w:color="auto" w:fill="FF99FF"/>
          </w:tcPr>
          <w:p w14:paraId="54F92D9D" w14:textId="77777777" w:rsidR="00625EC4" w:rsidRDefault="00625EC4" w:rsidP="00073709">
            <w:pPr>
              <w:spacing w:before="60" w:after="60"/>
              <w:rPr>
                <w:ins w:id="63" w:author="Huawei" w:date="2021-03-30T16:09:00Z"/>
              </w:rPr>
            </w:pPr>
            <w:ins w:id="64" w:author="Huawei" w:date="2021-03-30T16:09:00Z">
              <w:r>
                <w:t>RAN1</w:t>
              </w:r>
            </w:ins>
          </w:p>
        </w:tc>
        <w:tc>
          <w:tcPr>
            <w:tcW w:w="928" w:type="dxa"/>
            <w:shd w:val="clear" w:color="auto" w:fill="FF99FF"/>
          </w:tcPr>
          <w:p w14:paraId="7657C45C" w14:textId="1D864D10" w:rsidR="00625EC4" w:rsidRDefault="00625EC4" w:rsidP="00073709">
            <w:pPr>
              <w:spacing w:before="60" w:after="60"/>
              <w:rPr>
                <w:ins w:id="65" w:author="Huawei" w:date="2021-03-30T16:09:00Z"/>
              </w:rPr>
            </w:pPr>
            <w:ins w:id="66" w:author="Huawei" w:date="2021-03-30T16:09:00Z">
              <w:r>
                <w:t>#</w:t>
              </w:r>
            </w:ins>
            <w:ins w:id="67" w:author="Huawei" w:date="2021-03-30T16:10:00Z">
              <w:r>
                <w:t>9</w:t>
              </w:r>
            </w:ins>
          </w:p>
          <w:p w14:paraId="201505F2" w14:textId="77777777" w:rsidR="00625EC4" w:rsidRDefault="00625EC4" w:rsidP="00073709">
            <w:pPr>
              <w:spacing w:before="60" w:after="60"/>
              <w:rPr>
                <w:ins w:id="68" w:author="Huawei" w:date="2021-03-30T16:09:00Z"/>
              </w:rPr>
            </w:pPr>
            <w:ins w:id="69" w:author="Huawei" w:date="2021-03-30T16:09:00Z">
              <w:r>
                <w:rPr>
                  <w:lang w:eastAsia="zh-CN"/>
                </w:rPr>
                <w:t>(#108-e)</w:t>
              </w:r>
            </w:ins>
          </w:p>
        </w:tc>
        <w:tc>
          <w:tcPr>
            <w:tcW w:w="1122" w:type="dxa"/>
            <w:shd w:val="clear" w:color="auto" w:fill="FF99FF"/>
          </w:tcPr>
          <w:p w14:paraId="6191C697" w14:textId="143C741C" w:rsidR="00625EC4" w:rsidRDefault="00625EC4" w:rsidP="00625EC4">
            <w:pPr>
              <w:spacing w:before="60" w:after="60"/>
              <w:rPr>
                <w:ins w:id="70" w:author="Huawei" w:date="2021-03-30T16:09:00Z"/>
                <w:lang w:eastAsia="zh-CN"/>
              </w:rPr>
            </w:pPr>
            <w:ins w:id="71" w:author="Huawei" w:date="2021-03-30T16:09:00Z">
              <w:r>
                <w:rPr>
                  <w:rFonts w:hint="eastAsia"/>
                  <w:lang w:eastAsia="zh-CN"/>
                </w:rPr>
                <w:t>J</w:t>
              </w:r>
              <w:r>
                <w:rPr>
                  <w:lang w:eastAsia="zh-CN"/>
                </w:rPr>
                <w:t>an. 2022</w:t>
              </w:r>
            </w:ins>
          </w:p>
        </w:tc>
        <w:tc>
          <w:tcPr>
            <w:tcW w:w="720" w:type="dxa"/>
            <w:shd w:val="clear" w:color="auto" w:fill="FF99FF"/>
          </w:tcPr>
          <w:p w14:paraId="307C791B" w14:textId="77777777" w:rsidR="00625EC4" w:rsidRDefault="00625EC4" w:rsidP="00073709">
            <w:pPr>
              <w:spacing w:before="60" w:after="60"/>
              <w:jc w:val="center"/>
              <w:rPr>
                <w:ins w:id="72" w:author="Huawei" w:date="2021-03-30T16:09:00Z"/>
              </w:rPr>
            </w:pPr>
            <w:ins w:id="73" w:author="Huawei" w:date="2021-03-30T16:09:00Z">
              <w:r>
                <w:t>0</w:t>
              </w:r>
            </w:ins>
          </w:p>
        </w:tc>
        <w:tc>
          <w:tcPr>
            <w:tcW w:w="6007" w:type="dxa"/>
            <w:shd w:val="clear" w:color="auto" w:fill="FF99FF"/>
          </w:tcPr>
          <w:p w14:paraId="323ECA04" w14:textId="77777777" w:rsidR="00625EC4" w:rsidRDefault="00625EC4" w:rsidP="00073709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ins w:id="74" w:author="Huawei" w:date="2021-03-30T16:09:00Z"/>
              </w:rPr>
            </w:pPr>
            <w:ins w:id="75" w:author="Huawei" w:date="2021-03-30T16:09:00Z">
              <w:r>
                <w:t>Corrections</w:t>
              </w:r>
            </w:ins>
          </w:p>
          <w:p w14:paraId="2DD8C0B0" w14:textId="77777777" w:rsidR="00625EC4" w:rsidRDefault="00625EC4" w:rsidP="00073709">
            <w:pPr>
              <w:pStyle w:val="a7"/>
              <w:spacing w:before="60" w:after="60" w:line="276" w:lineRule="auto"/>
              <w:ind w:left="288" w:hanging="288"/>
              <w:rPr>
                <w:ins w:id="76" w:author="Huawei" w:date="2021-03-30T16:09:00Z"/>
              </w:rPr>
            </w:pPr>
          </w:p>
        </w:tc>
      </w:tr>
      <w:tr w:rsidR="00625EC4" w:rsidRPr="00223AD3" w14:paraId="360F18A6" w14:textId="77777777" w:rsidTr="00073709">
        <w:trPr>
          <w:ins w:id="77" w:author="Huawei" w:date="2021-03-30T16:09:00Z"/>
        </w:trPr>
        <w:tc>
          <w:tcPr>
            <w:tcW w:w="1028" w:type="dxa"/>
            <w:shd w:val="clear" w:color="auto" w:fill="CCECFF"/>
          </w:tcPr>
          <w:p w14:paraId="31EA4D7E" w14:textId="77777777" w:rsidR="00625EC4" w:rsidRPr="00437E0C" w:rsidRDefault="00625EC4" w:rsidP="00073709">
            <w:pPr>
              <w:spacing w:before="60" w:after="60"/>
              <w:rPr>
                <w:ins w:id="78" w:author="Huawei" w:date="2021-03-30T16:09:00Z"/>
                <w:color w:val="000000"/>
              </w:rPr>
            </w:pPr>
            <w:ins w:id="79" w:author="Huawei" w:date="2021-03-30T16:09:00Z">
              <w:r>
                <w:t>RAN2</w:t>
              </w:r>
            </w:ins>
          </w:p>
        </w:tc>
        <w:tc>
          <w:tcPr>
            <w:tcW w:w="928" w:type="dxa"/>
            <w:shd w:val="clear" w:color="auto" w:fill="CCECFF"/>
          </w:tcPr>
          <w:p w14:paraId="04AB9C7D" w14:textId="77777777" w:rsidR="00625EC4" w:rsidRDefault="00625EC4" w:rsidP="00073709">
            <w:pPr>
              <w:spacing w:before="60" w:after="60"/>
              <w:rPr>
                <w:ins w:id="80" w:author="Huawei" w:date="2021-03-30T16:09:00Z"/>
              </w:rPr>
            </w:pPr>
            <w:ins w:id="81" w:author="Huawei" w:date="2021-03-30T16:09:00Z">
              <w:r>
                <w:t>#8</w:t>
              </w:r>
            </w:ins>
          </w:p>
          <w:p w14:paraId="469F265A" w14:textId="44471330" w:rsidR="00625EC4" w:rsidRPr="00437E0C" w:rsidRDefault="00625EC4" w:rsidP="00073709">
            <w:pPr>
              <w:spacing w:before="60" w:after="60"/>
              <w:rPr>
                <w:ins w:id="82" w:author="Huawei" w:date="2021-03-30T16:09:00Z"/>
                <w:color w:val="000000"/>
              </w:rPr>
            </w:pPr>
            <w:ins w:id="83" w:author="Huawei" w:date="2021-03-30T16:09:00Z">
              <w:r>
                <w:t>(#116</w:t>
              </w:r>
            </w:ins>
            <w:ins w:id="84" w:author="Huawei" w:date="2021-03-30T16:10:00Z">
              <w:r>
                <w:t>b</w:t>
              </w:r>
            </w:ins>
            <w:ins w:id="85" w:author="Huawei" w:date="2021-03-30T16:09:00Z">
              <w:r>
                <w:t>-e)</w:t>
              </w:r>
            </w:ins>
          </w:p>
        </w:tc>
        <w:tc>
          <w:tcPr>
            <w:tcW w:w="1122" w:type="dxa"/>
            <w:shd w:val="clear" w:color="auto" w:fill="CCECFF"/>
          </w:tcPr>
          <w:p w14:paraId="628F1459" w14:textId="2482FB6A" w:rsidR="00625EC4" w:rsidRDefault="00625EC4" w:rsidP="00073709">
            <w:pPr>
              <w:spacing w:before="60" w:after="60"/>
              <w:rPr>
                <w:ins w:id="86" w:author="Huawei" w:date="2021-03-30T16:09:00Z"/>
              </w:rPr>
            </w:pPr>
            <w:ins w:id="87" w:author="Huawei" w:date="2021-03-30T16:10:00Z">
              <w:r>
                <w:rPr>
                  <w:rFonts w:hint="eastAsia"/>
                  <w:lang w:eastAsia="zh-CN"/>
                </w:rPr>
                <w:t>J</w:t>
              </w:r>
              <w:r>
                <w:rPr>
                  <w:lang w:eastAsia="zh-CN"/>
                </w:rPr>
                <w:t>an. 2022</w:t>
              </w:r>
            </w:ins>
          </w:p>
        </w:tc>
        <w:tc>
          <w:tcPr>
            <w:tcW w:w="720" w:type="dxa"/>
            <w:shd w:val="clear" w:color="auto" w:fill="CCECFF"/>
          </w:tcPr>
          <w:p w14:paraId="260C8961" w14:textId="77777777" w:rsidR="00625EC4" w:rsidRPr="00437E0C" w:rsidRDefault="00625EC4" w:rsidP="00073709">
            <w:pPr>
              <w:spacing w:before="60" w:after="60"/>
              <w:jc w:val="center"/>
              <w:rPr>
                <w:ins w:id="88" w:author="Huawei" w:date="2021-03-30T16:09:00Z"/>
                <w:color w:val="000000"/>
              </w:rPr>
            </w:pPr>
            <w:ins w:id="89" w:author="Huawei" w:date="2021-03-30T16:09:00Z">
              <w:r>
                <w:t>1.5</w:t>
              </w:r>
            </w:ins>
          </w:p>
        </w:tc>
        <w:tc>
          <w:tcPr>
            <w:tcW w:w="6007" w:type="dxa"/>
            <w:shd w:val="clear" w:color="auto" w:fill="CCECFF"/>
          </w:tcPr>
          <w:p w14:paraId="49FF090F" w14:textId="77777777" w:rsidR="00625EC4" w:rsidRDefault="00625EC4" w:rsidP="00625EC4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ins w:id="90" w:author="Huawei" w:date="2021-03-30T16:09:00Z"/>
              </w:rPr>
            </w:pPr>
            <w:ins w:id="91" w:author="Huawei" w:date="2021-03-30T16:09:00Z">
              <w:r>
                <w:t>Continue stage-3 discussion on:</w:t>
              </w:r>
            </w:ins>
          </w:p>
          <w:p w14:paraId="580B4E7A" w14:textId="77777777" w:rsidR="00625EC4" w:rsidRDefault="00625EC4" w:rsidP="00625EC4">
            <w:pPr>
              <w:pStyle w:val="a7"/>
              <w:numPr>
                <w:ilvl w:val="0"/>
                <w:numId w:val="38"/>
              </w:numPr>
              <w:rPr>
                <w:ins w:id="92" w:author="Huawei" w:date="2021-03-30T16:09:00Z"/>
              </w:rPr>
            </w:pPr>
            <w:ins w:id="93" w:author="Huawei" w:date="2021-03-30T16:09:00Z">
              <w:r>
                <w:t>Dynamic switch between PTP and PTM.</w:t>
              </w:r>
            </w:ins>
          </w:p>
          <w:p w14:paraId="44CE89D8" w14:textId="77777777" w:rsidR="00625EC4" w:rsidRDefault="00625EC4" w:rsidP="00625EC4">
            <w:pPr>
              <w:pStyle w:val="a7"/>
              <w:numPr>
                <w:ilvl w:val="0"/>
                <w:numId w:val="38"/>
              </w:numPr>
              <w:rPr>
                <w:ins w:id="94" w:author="Huawei" w:date="2021-03-30T16:09:00Z"/>
              </w:rPr>
            </w:pPr>
            <w:ins w:id="95" w:author="Huawei" w:date="2021-03-30T16:09:00Z">
              <w:r>
                <w:t>Other L2 configuration.</w:t>
              </w:r>
            </w:ins>
          </w:p>
          <w:p w14:paraId="428AF00C" w14:textId="77777777" w:rsidR="00625EC4" w:rsidRDefault="00625EC4" w:rsidP="00625EC4">
            <w:pPr>
              <w:pStyle w:val="a7"/>
              <w:numPr>
                <w:ilvl w:val="0"/>
                <w:numId w:val="38"/>
              </w:numPr>
              <w:rPr>
                <w:ins w:id="96" w:author="Huawei" w:date="2021-03-30T16:09:00Z"/>
              </w:rPr>
            </w:pPr>
            <w:ins w:id="97" w:author="Huawei" w:date="2021-03-30T16:09:00Z">
              <w:r>
                <w:rPr>
                  <w:lang w:eastAsia="zh-CN"/>
                </w:rPr>
                <w:t>MBS reception in idle/inactive</w:t>
              </w:r>
            </w:ins>
          </w:p>
          <w:p w14:paraId="6727C842" w14:textId="77777777" w:rsidR="00625EC4" w:rsidRDefault="00625EC4" w:rsidP="00625EC4">
            <w:pPr>
              <w:pStyle w:val="a7"/>
              <w:numPr>
                <w:ilvl w:val="0"/>
                <w:numId w:val="38"/>
              </w:numPr>
              <w:rPr>
                <w:ins w:id="98" w:author="Huawei" w:date="2021-03-30T16:09:00Z"/>
              </w:rPr>
            </w:pPr>
            <w:ins w:id="99" w:author="Huawei" w:date="2021-03-30T16:09:00Z">
              <w:r>
                <w:rPr>
                  <w:lang w:eastAsia="zh-CN"/>
                </w:rPr>
                <w:t>Mobility and service continuity.</w:t>
              </w:r>
            </w:ins>
          </w:p>
          <w:p w14:paraId="7C3A8C40" w14:textId="77777777" w:rsidR="00625EC4" w:rsidRDefault="00625EC4" w:rsidP="00625EC4">
            <w:pPr>
              <w:pStyle w:val="a7"/>
              <w:numPr>
                <w:ilvl w:val="0"/>
                <w:numId w:val="38"/>
              </w:numPr>
              <w:rPr>
                <w:ins w:id="100" w:author="Huawei" w:date="2021-03-30T16:09:00Z"/>
              </w:rPr>
            </w:pPr>
            <w:ins w:id="101" w:author="Huawei" w:date="2021-03-30T16:09:00Z">
              <w:r>
                <w:t>L1 configuration.</w:t>
              </w:r>
            </w:ins>
          </w:p>
          <w:p w14:paraId="6D237240" w14:textId="77777777" w:rsidR="00625EC4" w:rsidRDefault="00625EC4" w:rsidP="00625EC4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ins w:id="102" w:author="Huawei" w:date="2021-03-30T16:09:00Z"/>
                <w:rFonts w:eastAsia="Times New Roman"/>
              </w:rPr>
            </w:pPr>
            <w:ins w:id="103" w:author="Huawei" w:date="2021-03-30T16:09:00Z">
              <w:r>
                <w:t>Update</w:t>
              </w:r>
              <w:r w:rsidRPr="00223AD3">
                <w:t xml:space="preserve"> </w:t>
              </w:r>
              <w:r>
                <w:t xml:space="preserve">running </w:t>
              </w:r>
              <w:r w:rsidRPr="00223AD3">
                <w:t>CRs</w:t>
              </w:r>
            </w:ins>
          </w:p>
          <w:p w14:paraId="03E2FCF6" w14:textId="77777777" w:rsidR="00625EC4" w:rsidRPr="00223AD3" w:rsidRDefault="00625EC4" w:rsidP="00073709">
            <w:pPr>
              <w:ind w:left="360"/>
              <w:rPr>
                <w:ins w:id="104" w:author="Huawei" w:date="2021-03-30T16:09:00Z"/>
                <w:color w:val="000000"/>
              </w:rPr>
            </w:pPr>
          </w:p>
        </w:tc>
      </w:tr>
      <w:tr w:rsidR="00625EC4" w:rsidRPr="006112AF" w14:paraId="7D5DF52A" w14:textId="77777777" w:rsidTr="00073709">
        <w:trPr>
          <w:ins w:id="105" w:author="Huawei" w:date="2021-03-30T16:09:00Z"/>
        </w:trPr>
        <w:tc>
          <w:tcPr>
            <w:tcW w:w="1028" w:type="dxa"/>
            <w:shd w:val="clear" w:color="auto" w:fill="FFD966"/>
          </w:tcPr>
          <w:p w14:paraId="7C316361" w14:textId="77777777" w:rsidR="00625EC4" w:rsidRDefault="00625EC4" w:rsidP="00073709">
            <w:pPr>
              <w:spacing w:before="60" w:after="60"/>
              <w:rPr>
                <w:ins w:id="106" w:author="Huawei" w:date="2021-03-30T16:09:00Z"/>
              </w:rPr>
            </w:pPr>
            <w:ins w:id="107" w:author="Huawei" w:date="2021-03-30T16:09:00Z">
              <w:r>
                <w:t>RAN3</w:t>
              </w:r>
            </w:ins>
          </w:p>
        </w:tc>
        <w:tc>
          <w:tcPr>
            <w:tcW w:w="928" w:type="dxa"/>
            <w:shd w:val="clear" w:color="auto" w:fill="FFD966"/>
          </w:tcPr>
          <w:p w14:paraId="0DBE8098" w14:textId="77777777" w:rsidR="00625EC4" w:rsidRDefault="00625EC4" w:rsidP="00073709">
            <w:pPr>
              <w:spacing w:before="60" w:after="60"/>
              <w:rPr>
                <w:ins w:id="108" w:author="Huawei" w:date="2021-03-30T16:09:00Z"/>
              </w:rPr>
            </w:pPr>
            <w:ins w:id="109" w:author="Huawei" w:date="2021-03-30T16:09:00Z">
              <w:r>
                <w:t>#8</w:t>
              </w:r>
            </w:ins>
          </w:p>
          <w:p w14:paraId="6058008A" w14:textId="75B7F100" w:rsidR="00625EC4" w:rsidRDefault="00625EC4" w:rsidP="00073709">
            <w:pPr>
              <w:spacing w:before="60" w:after="60"/>
              <w:rPr>
                <w:ins w:id="110" w:author="Huawei" w:date="2021-03-30T16:09:00Z"/>
              </w:rPr>
            </w:pPr>
            <w:ins w:id="111" w:author="Huawei" w:date="2021-03-30T16:09:00Z">
              <w:r>
                <w:t>(#114</w:t>
              </w:r>
            </w:ins>
            <w:ins w:id="112" w:author="Huawei" w:date="2021-03-30T16:10:00Z">
              <w:r>
                <w:t>b</w:t>
              </w:r>
            </w:ins>
            <w:ins w:id="113" w:author="Huawei" w:date="2021-03-30T16:09:00Z">
              <w:r>
                <w:t>-e)</w:t>
              </w:r>
            </w:ins>
          </w:p>
        </w:tc>
        <w:tc>
          <w:tcPr>
            <w:tcW w:w="1122" w:type="dxa"/>
            <w:shd w:val="clear" w:color="auto" w:fill="FFD966"/>
          </w:tcPr>
          <w:p w14:paraId="2B198640" w14:textId="56574387" w:rsidR="00625EC4" w:rsidRDefault="00625EC4" w:rsidP="00073709">
            <w:pPr>
              <w:spacing w:before="60" w:after="60"/>
              <w:rPr>
                <w:ins w:id="114" w:author="Huawei" w:date="2021-03-30T16:09:00Z"/>
              </w:rPr>
            </w:pPr>
            <w:ins w:id="115" w:author="Huawei" w:date="2021-03-30T16:10:00Z">
              <w:r>
                <w:rPr>
                  <w:rFonts w:hint="eastAsia"/>
                  <w:lang w:eastAsia="zh-CN"/>
                </w:rPr>
                <w:t>J</w:t>
              </w:r>
              <w:r>
                <w:rPr>
                  <w:lang w:eastAsia="zh-CN"/>
                </w:rPr>
                <w:t>an. 2022</w:t>
              </w:r>
            </w:ins>
          </w:p>
        </w:tc>
        <w:tc>
          <w:tcPr>
            <w:tcW w:w="720" w:type="dxa"/>
            <w:shd w:val="clear" w:color="auto" w:fill="FFD966"/>
          </w:tcPr>
          <w:p w14:paraId="0D40101B" w14:textId="77777777" w:rsidR="00625EC4" w:rsidRDefault="00625EC4" w:rsidP="00073709">
            <w:pPr>
              <w:spacing w:before="60" w:after="60"/>
              <w:jc w:val="center"/>
              <w:rPr>
                <w:ins w:id="116" w:author="Huawei" w:date="2021-03-30T16:09:00Z"/>
              </w:rPr>
            </w:pPr>
            <w:ins w:id="117" w:author="Huawei" w:date="2021-03-30T16:09:00Z">
              <w:r>
                <w:t>1</w:t>
              </w:r>
            </w:ins>
          </w:p>
        </w:tc>
        <w:tc>
          <w:tcPr>
            <w:tcW w:w="6007" w:type="dxa"/>
            <w:shd w:val="clear" w:color="auto" w:fill="FFD966"/>
          </w:tcPr>
          <w:p w14:paraId="6DB6A0E4" w14:textId="77777777" w:rsidR="00625EC4" w:rsidRPr="00110DF6" w:rsidRDefault="00625EC4" w:rsidP="00625EC4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ins w:id="118" w:author="Huawei" w:date="2021-03-30T16:09:00Z"/>
              </w:rPr>
            </w:pPr>
            <w:ins w:id="119" w:author="Huawei" w:date="2021-03-30T16:09:00Z">
              <w:r>
                <w:t>Continue</w:t>
              </w:r>
              <w:r w:rsidRPr="00110DF6">
                <w:t xml:space="preserve"> </w:t>
              </w:r>
              <w:r>
                <w:t>discussion on RAN architecture (stage 3)</w:t>
              </w:r>
            </w:ins>
          </w:p>
          <w:p w14:paraId="124736CE" w14:textId="77777777" w:rsidR="00625EC4" w:rsidRDefault="00625EC4" w:rsidP="00625EC4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ins w:id="120" w:author="Huawei" w:date="2021-03-30T16:09:00Z"/>
              </w:rPr>
            </w:pPr>
            <w:ins w:id="121" w:author="Huawei" w:date="2021-03-30T16:09:00Z">
              <w:r>
                <w:rPr>
                  <w:lang w:eastAsia="zh-CN"/>
                </w:rPr>
                <w:t>Based on the adopted solution, further analyses</w:t>
              </w:r>
            </w:ins>
          </w:p>
          <w:p w14:paraId="510E2692" w14:textId="77777777" w:rsidR="00625EC4" w:rsidRDefault="00625EC4" w:rsidP="00625EC4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  <w:rPr>
                <w:ins w:id="122" w:author="Huawei" w:date="2021-03-30T16:09:00Z"/>
              </w:rPr>
            </w:pPr>
            <w:ins w:id="123" w:author="Huawei" w:date="2021-03-30T16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GAP procedures/signalling impacts</w:t>
              </w:r>
            </w:ins>
          </w:p>
          <w:p w14:paraId="26EA8F8C" w14:textId="77777777" w:rsidR="00625EC4" w:rsidRDefault="00625EC4" w:rsidP="00625EC4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  <w:rPr>
                <w:ins w:id="124" w:author="Huawei" w:date="2021-03-30T16:09:00Z"/>
              </w:rPr>
            </w:pPr>
            <w:ins w:id="125" w:author="Huawei" w:date="2021-03-30T16:09:00Z">
              <w:r>
                <w:t>F1AP procedure/signalling impacts</w:t>
              </w:r>
            </w:ins>
          </w:p>
          <w:p w14:paraId="0F91C5E7" w14:textId="77777777" w:rsidR="00625EC4" w:rsidRDefault="00625EC4" w:rsidP="00625EC4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  <w:rPr>
                <w:ins w:id="126" w:author="Huawei" w:date="2021-03-30T16:09:00Z"/>
              </w:rPr>
            </w:pPr>
            <w:ins w:id="127" w:author="Huawei" w:date="2021-03-30T16:09:00Z">
              <w:r>
                <w:rPr>
                  <w:rFonts w:hint="eastAsia"/>
                  <w:lang w:eastAsia="zh-CN"/>
                </w:rPr>
                <w:t>E1</w:t>
              </w:r>
              <w:r>
                <w:rPr>
                  <w:lang w:eastAsia="zh-CN"/>
                </w:rPr>
                <w:t xml:space="preserve">AP </w:t>
              </w:r>
              <w:r>
                <w:t>procedure/signalling impacts</w:t>
              </w:r>
            </w:ins>
          </w:p>
          <w:p w14:paraId="6661F2CD" w14:textId="77777777" w:rsidR="00625EC4" w:rsidRDefault="00625EC4" w:rsidP="00625EC4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ins w:id="128" w:author="Huawei" w:date="2021-03-30T16:09:00Z"/>
                <w:lang w:eastAsia="zh-CN"/>
              </w:rPr>
            </w:pPr>
            <w:ins w:id="129" w:author="Huawei" w:date="2021-03-30T16:09:00Z">
              <w:r>
                <w:t>Continue</w:t>
              </w:r>
              <w:r w:rsidRPr="00110DF6">
                <w:t xml:space="preserve"> </w:t>
              </w:r>
              <w:r>
                <w:t>discussion on Service Continuity  (stage 3)</w:t>
              </w:r>
            </w:ins>
          </w:p>
          <w:p w14:paraId="56AC920A" w14:textId="77777777" w:rsidR="00625EC4" w:rsidRDefault="00625EC4" w:rsidP="00625EC4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ins w:id="130" w:author="Huawei" w:date="2021-03-30T16:09:00Z"/>
              </w:rPr>
            </w:pPr>
            <w:ins w:id="131" w:author="Huawei" w:date="2021-03-30T16:09:00Z">
              <w:r>
                <w:rPr>
                  <w:lang w:eastAsia="zh-CN"/>
                </w:rPr>
                <w:t>Based on the adopted solution, further analyses</w:t>
              </w:r>
            </w:ins>
          </w:p>
          <w:p w14:paraId="356B753B" w14:textId="77777777" w:rsidR="00625EC4" w:rsidRDefault="00625EC4" w:rsidP="00625EC4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  <w:rPr>
                <w:ins w:id="132" w:author="Huawei" w:date="2021-03-30T16:09:00Z"/>
              </w:rPr>
            </w:pPr>
            <w:ins w:id="133" w:author="Huawei" w:date="2021-03-30T16:09:00Z">
              <w:r>
                <w:t>XnAP procedures/signalling impacts</w:t>
              </w:r>
            </w:ins>
          </w:p>
          <w:p w14:paraId="767D2BFA" w14:textId="77777777" w:rsidR="00625EC4" w:rsidRDefault="00625EC4" w:rsidP="00625EC4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  <w:rPr>
                <w:ins w:id="134" w:author="Huawei" w:date="2021-03-30T16:09:00Z"/>
              </w:rPr>
            </w:pPr>
            <w:ins w:id="135" w:author="Huawei" w:date="2021-03-30T16:09:00Z">
              <w:r>
                <w:t>NGAP, F1AP, E1AP impacts, if any</w:t>
              </w:r>
            </w:ins>
          </w:p>
          <w:p w14:paraId="3B0D03F7" w14:textId="77777777" w:rsidR="00625EC4" w:rsidRPr="006112AF" w:rsidRDefault="00625EC4" w:rsidP="00625EC4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ins w:id="136" w:author="Huawei" w:date="2021-03-30T16:09:00Z"/>
              </w:rPr>
            </w:pPr>
            <w:ins w:id="137" w:author="Huawei" w:date="2021-03-30T16:09:00Z">
              <w:r>
                <w:t>Update stage 2/3 BL CRs</w:t>
              </w:r>
            </w:ins>
          </w:p>
        </w:tc>
      </w:tr>
      <w:tr w:rsidR="00DF07F2" w14:paraId="12A95007" w14:textId="77777777" w:rsidTr="00C22443">
        <w:tc>
          <w:tcPr>
            <w:tcW w:w="1028" w:type="dxa"/>
            <w:shd w:val="clear" w:color="auto" w:fill="FF99FF"/>
          </w:tcPr>
          <w:p w14:paraId="2B9218FC" w14:textId="77777777" w:rsidR="00DF07F2" w:rsidRDefault="00DF07F2" w:rsidP="00C22443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09D34984" w14:textId="14A6BD72" w:rsidR="00DF07F2" w:rsidRDefault="00DF07F2" w:rsidP="00C22443">
            <w:pPr>
              <w:spacing w:before="60" w:after="60"/>
            </w:pPr>
            <w:r>
              <w:t>#</w:t>
            </w:r>
            <w:ins w:id="138" w:author="Huawei" w:date="2021-03-30T16:11:00Z">
              <w:r w:rsidR="00625EC4">
                <w:t>10</w:t>
              </w:r>
            </w:ins>
            <w:del w:id="139" w:author="Huawei" w:date="2021-03-30T16:11:00Z">
              <w:r w:rsidR="001E13C5" w:rsidDel="00625EC4">
                <w:delText>9</w:delText>
              </w:r>
            </w:del>
          </w:p>
          <w:p w14:paraId="1ED5546A" w14:textId="07151FA1" w:rsidR="001E13C5" w:rsidRDefault="00C143BF" w:rsidP="00C22443">
            <w:pPr>
              <w:spacing w:before="60" w:after="60"/>
            </w:pPr>
            <w:del w:id="140" w:author="Wang Fei" w:date="2021-04-01T17:02:00Z">
              <w:r w:rsidDel="00033AB6">
                <w:rPr>
                  <w:lang w:eastAsia="zh-CN"/>
                </w:rPr>
                <w:delText>(#108-e)</w:delText>
              </w:r>
            </w:del>
          </w:p>
        </w:tc>
        <w:tc>
          <w:tcPr>
            <w:tcW w:w="1122" w:type="dxa"/>
            <w:shd w:val="clear" w:color="auto" w:fill="FF99FF"/>
          </w:tcPr>
          <w:p w14:paraId="79142A51" w14:textId="378DE230" w:rsidR="00DF07F2" w:rsidRDefault="001E13C5" w:rsidP="00C22443">
            <w:pPr>
              <w:spacing w:before="60" w:after="60"/>
              <w:rPr>
                <w:lang w:eastAsia="zh-CN"/>
              </w:rPr>
            </w:pPr>
            <w:del w:id="141" w:author="Huawei" w:date="2021-03-30T16:11:00Z">
              <w:r w:rsidDel="00625EC4">
                <w:rPr>
                  <w:rFonts w:hint="eastAsia"/>
                  <w:lang w:eastAsia="zh-CN"/>
                </w:rPr>
                <w:delText>J</w:delText>
              </w:r>
              <w:r w:rsidDel="00625EC4">
                <w:rPr>
                  <w:lang w:eastAsia="zh-CN"/>
                </w:rPr>
                <w:delText>an/</w:delText>
              </w:r>
            </w:del>
            <w:r>
              <w:rPr>
                <w:lang w:eastAsia="zh-CN"/>
              </w:rPr>
              <w:t>Feb. 2022</w:t>
            </w:r>
          </w:p>
        </w:tc>
        <w:tc>
          <w:tcPr>
            <w:tcW w:w="720" w:type="dxa"/>
            <w:shd w:val="clear" w:color="auto" w:fill="FF99FF"/>
          </w:tcPr>
          <w:p w14:paraId="15A84E07" w14:textId="77777777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74C62BE5" w14:textId="77777777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Corrections</w:t>
            </w:r>
          </w:p>
          <w:p w14:paraId="718EE9B9" w14:textId="77777777" w:rsidR="00DF07F2" w:rsidRDefault="00DF07F2" w:rsidP="00C22443">
            <w:pPr>
              <w:pStyle w:val="a7"/>
              <w:spacing w:before="60" w:after="60" w:line="276" w:lineRule="auto"/>
              <w:ind w:left="288" w:hanging="288"/>
            </w:pPr>
          </w:p>
        </w:tc>
      </w:tr>
      <w:tr w:rsidR="00DF07F2" w14:paraId="254A62E6" w14:textId="77777777" w:rsidTr="00C22443">
        <w:tc>
          <w:tcPr>
            <w:tcW w:w="1028" w:type="dxa"/>
            <w:shd w:val="clear" w:color="auto" w:fill="CCECFF"/>
          </w:tcPr>
          <w:p w14:paraId="06479B01" w14:textId="77777777" w:rsidR="00DF07F2" w:rsidRPr="00437E0C" w:rsidRDefault="00DF07F2" w:rsidP="00C22443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04128787" w14:textId="4F0673D0" w:rsidR="00DF07F2" w:rsidRDefault="00DF07F2" w:rsidP="001E13C5">
            <w:pPr>
              <w:spacing w:before="60" w:after="60"/>
            </w:pPr>
            <w:r>
              <w:t>#</w:t>
            </w:r>
            <w:r w:rsidR="001E13C5">
              <w:t>9</w:t>
            </w:r>
          </w:p>
          <w:p w14:paraId="041227D5" w14:textId="486E4EEB" w:rsidR="00C143BF" w:rsidRPr="00437E0C" w:rsidRDefault="00C143BF" w:rsidP="001E13C5">
            <w:pPr>
              <w:spacing w:before="60" w:after="60"/>
              <w:rPr>
                <w:color w:val="000000"/>
              </w:rPr>
            </w:pPr>
            <w:r>
              <w:t>(#117-e)</w:t>
            </w:r>
          </w:p>
        </w:tc>
        <w:tc>
          <w:tcPr>
            <w:tcW w:w="1122" w:type="dxa"/>
            <w:shd w:val="clear" w:color="auto" w:fill="CCECFF"/>
          </w:tcPr>
          <w:p w14:paraId="478EC386" w14:textId="636AD2B1" w:rsidR="00DF07F2" w:rsidRDefault="001E13C5" w:rsidP="00C22443">
            <w:pPr>
              <w:spacing w:before="60" w:after="60"/>
            </w:pPr>
            <w:del w:id="142" w:author="Huawei" w:date="2021-03-30T16:11:00Z">
              <w:r w:rsidDel="00625EC4">
                <w:rPr>
                  <w:rFonts w:hint="eastAsia"/>
                  <w:lang w:eastAsia="zh-CN"/>
                </w:rPr>
                <w:delText>J</w:delText>
              </w:r>
              <w:r w:rsidDel="00625EC4">
                <w:rPr>
                  <w:lang w:eastAsia="zh-CN"/>
                </w:rPr>
                <w:delText>an/</w:delText>
              </w:r>
            </w:del>
            <w:r>
              <w:rPr>
                <w:lang w:eastAsia="zh-CN"/>
              </w:rPr>
              <w:t>Feb. 2022</w:t>
            </w:r>
          </w:p>
        </w:tc>
        <w:tc>
          <w:tcPr>
            <w:tcW w:w="720" w:type="dxa"/>
            <w:shd w:val="clear" w:color="auto" w:fill="CCECFF"/>
          </w:tcPr>
          <w:p w14:paraId="4AEFC328" w14:textId="4595E042" w:rsidR="00DF07F2" w:rsidRPr="00437E0C" w:rsidRDefault="00C143BF" w:rsidP="00C22443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CCECFF"/>
          </w:tcPr>
          <w:p w14:paraId="6B1EC506" w14:textId="7ECF5A56" w:rsidR="00DF07F2" w:rsidRDefault="00DF07F2" w:rsidP="00C22443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stage-3 discussion on:</w:t>
            </w:r>
          </w:p>
          <w:p w14:paraId="7E22C483" w14:textId="4447C273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6D9D39F" w14:textId="41471DCA" w:rsidR="00985277" w:rsidRDefault="005C343F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3D984252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1535092D" w14:textId="6354C20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</w:t>
            </w:r>
          </w:p>
          <w:p w14:paraId="2EADBE78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>L1 configuration.</w:t>
            </w:r>
          </w:p>
          <w:p w14:paraId="59B81C87" w14:textId="24CAFD8D" w:rsidR="00DF07F2" w:rsidRDefault="00DF07F2" w:rsidP="00C22443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Finalize</w:t>
            </w:r>
            <w:r w:rsidRPr="00223AD3">
              <w:t xml:space="preserve"> </w:t>
            </w:r>
            <w:r>
              <w:t xml:space="preserve">running </w:t>
            </w:r>
            <w:r w:rsidRPr="00223AD3">
              <w:t>CRs</w:t>
            </w:r>
          </w:p>
          <w:p w14:paraId="072B5AE3" w14:textId="77777777" w:rsidR="00DF07F2" w:rsidRPr="00223AD3" w:rsidRDefault="00DF07F2" w:rsidP="00C22443">
            <w:pPr>
              <w:ind w:left="360"/>
              <w:rPr>
                <w:color w:val="000000"/>
              </w:rPr>
            </w:pPr>
          </w:p>
        </w:tc>
      </w:tr>
      <w:tr w:rsidR="00F03B5F" w14:paraId="13F5D31C" w14:textId="77777777" w:rsidTr="00C22443">
        <w:tc>
          <w:tcPr>
            <w:tcW w:w="1028" w:type="dxa"/>
            <w:shd w:val="clear" w:color="auto" w:fill="FFD966"/>
          </w:tcPr>
          <w:p w14:paraId="31C0E061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3928BA14" w14:textId="21C91AD2" w:rsidR="00F03B5F" w:rsidRDefault="00F03B5F" w:rsidP="001E13C5">
            <w:pPr>
              <w:spacing w:before="60" w:after="60"/>
            </w:pPr>
            <w:r>
              <w:t>#</w:t>
            </w:r>
            <w:r w:rsidR="001E13C5">
              <w:t>9</w:t>
            </w:r>
          </w:p>
          <w:p w14:paraId="4F6CC660" w14:textId="4B555BBD" w:rsidR="00326721" w:rsidRDefault="00326721" w:rsidP="001E13C5">
            <w:pPr>
              <w:spacing w:before="60" w:after="60"/>
            </w:pPr>
            <w:r>
              <w:t>(#115-e)</w:t>
            </w:r>
          </w:p>
        </w:tc>
        <w:tc>
          <w:tcPr>
            <w:tcW w:w="1122" w:type="dxa"/>
            <w:shd w:val="clear" w:color="auto" w:fill="FFD966"/>
          </w:tcPr>
          <w:p w14:paraId="1B032240" w14:textId="6EB648A3" w:rsidR="00F03B5F" w:rsidRDefault="001E13C5" w:rsidP="00F03B5F">
            <w:pPr>
              <w:spacing w:before="60" w:after="60"/>
            </w:pPr>
            <w:del w:id="143" w:author="Huawei" w:date="2021-03-30T16:11:00Z">
              <w:r w:rsidDel="00625EC4">
                <w:rPr>
                  <w:rFonts w:hint="eastAsia"/>
                  <w:lang w:eastAsia="zh-CN"/>
                </w:rPr>
                <w:delText>J</w:delText>
              </w:r>
              <w:r w:rsidDel="00625EC4">
                <w:rPr>
                  <w:lang w:eastAsia="zh-CN"/>
                </w:rPr>
                <w:delText>an/</w:delText>
              </w:r>
            </w:del>
            <w:r>
              <w:rPr>
                <w:lang w:eastAsia="zh-CN"/>
              </w:rPr>
              <w:t>Feb. 2022</w:t>
            </w:r>
          </w:p>
        </w:tc>
        <w:tc>
          <w:tcPr>
            <w:tcW w:w="720" w:type="dxa"/>
            <w:shd w:val="clear" w:color="auto" w:fill="FFD966"/>
          </w:tcPr>
          <w:p w14:paraId="6245AEC4" w14:textId="3B16B1C5" w:rsidR="00F03B5F" w:rsidRDefault="00326721" w:rsidP="00F03B5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0DAA9367" w14:textId="0E706349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Finalize</w:t>
            </w:r>
            <w:r w:rsidRPr="00110DF6">
              <w:t xml:space="preserve"> discussion of stage-</w:t>
            </w:r>
            <w:r>
              <w:t>3</w:t>
            </w:r>
            <w:r w:rsidRPr="00110DF6">
              <w:t xml:space="preserve"> aspects</w:t>
            </w:r>
          </w:p>
          <w:p w14:paraId="12C112AB" w14:textId="4599F8D6" w:rsidR="00F03B5F" w:rsidRPr="006112A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rPr>
                <w:lang w:eastAsia="zh-CN"/>
              </w:rPr>
              <w:t xml:space="preserve">Finalize </w:t>
            </w:r>
            <w:r>
              <w:t>Baseline</w:t>
            </w:r>
            <w:r>
              <w:rPr>
                <w:lang w:eastAsia="zh-CN"/>
              </w:rPr>
              <w:t xml:space="preserve"> CRs</w:t>
            </w:r>
          </w:p>
        </w:tc>
      </w:tr>
      <w:tr w:rsidR="001E13C5" w:rsidRPr="00BC2D6C" w14:paraId="0B1415A6" w14:textId="77777777" w:rsidTr="005D6D8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7DE3111A" w14:textId="7F591191" w:rsidR="001E13C5" w:rsidRPr="004E6898" w:rsidRDefault="001E13C5" w:rsidP="005D6D8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AN#95e (Mar. 2022)</w:t>
            </w:r>
            <w:r w:rsidR="00E728C3">
              <w:t xml:space="preserve"> </w:t>
            </w:r>
            <w:r w:rsidR="00E728C3" w:rsidRPr="00E728C3">
              <w:rPr>
                <w:lang w:eastAsia="zh-CN"/>
              </w:rPr>
              <w:t>Rel-17 completion for RAN2, 3, 4 (core part)</w:t>
            </w:r>
          </w:p>
        </w:tc>
      </w:tr>
      <w:tr w:rsidR="00DF07F2" w14:paraId="4CA65077" w14:textId="77777777" w:rsidTr="00C22443">
        <w:tc>
          <w:tcPr>
            <w:tcW w:w="1028" w:type="dxa"/>
            <w:shd w:val="clear" w:color="auto" w:fill="FF99FF"/>
          </w:tcPr>
          <w:p w14:paraId="36D35E9C" w14:textId="77777777" w:rsidR="00DF07F2" w:rsidRDefault="00DF07F2" w:rsidP="00C22443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65E16AC6" w14:textId="792CEDF5" w:rsidR="00DF07F2" w:rsidRDefault="00DF07F2" w:rsidP="00625EC4">
            <w:pPr>
              <w:spacing w:before="60" w:after="60"/>
            </w:pPr>
            <w:r>
              <w:t>#</w:t>
            </w:r>
            <w:del w:id="144" w:author="Huawei" w:date="2021-03-30T16:11:00Z">
              <w:r w:rsidR="001E13C5" w:rsidDel="00625EC4">
                <w:delText>10</w:delText>
              </w:r>
            </w:del>
            <w:ins w:id="145" w:author="Huawei" w:date="2021-03-30T16:11:00Z">
              <w:r w:rsidR="00625EC4">
                <w:t>11</w:t>
              </w:r>
            </w:ins>
          </w:p>
        </w:tc>
        <w:tc>
          <w:tcPr>
            <w:tcW w:w="1122" w:type="dxa"/>
            <w:shd w:val="clear" w:color="auto" w:fill="FF99FF"/>
          </w:tcPr>
          <w:p w14:paraId="13CA218C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4C75B5C0" w14:textId="77777777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5ACA61F0" w14:textId="77777777" w:rsidR="00DF07F2" w:rsidRDefault="00DF07F2" w:rsidP="00DF07F2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  <w:p w14:paraId="211C1034" w14:textId="77777777" w:rsidR="00DF07F2" w:rsidRDefault="00DF07F2" w:rsidP="00C22443">
            <w:pPr>
              <w:pStyle w:val="a7"/>
              <w:spacing w:before="60" w:after="60" w:line="276" w:lineRule="auto"/>
              <w:ind w:left="288" w:hanging="288"/>
            </w:pPr>
          </w:p>
        </w:tc>
      </w:tr>
      <w:tr w:rsidR="00DF07F2" w14:paraId="54AC272E" w14:textId="77777777" w:rsidTr="00C22443">
        <w:tc>
          <w:tcPr>
            <w:tcW w:w="1028" w:type="dxa"/>
            <w:shd w:val="clear" w:color="auto" w:fill="CCECFF"/>
          </w:tcPr>
          <w:p w14:paraId="24027139" w14:textId="77777777" w:rsidR="00DF07F2" w:rsidRPr="00437E0C" w:rsidRDefault="00DF07F2" w:rsidP="00C22443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0CBE4D82" w14:textId="79BC9091" w:rsidR="00DF07F2" w:rsidRPr="00437E0C" w:rsidRDefault="00DF07F2" w:rsidP="00DF07F2">
            <w:pPr>
              <w:spacing w:before="60" w:after="60"/>
              <w:rPr>
                <w:color w:val="000000"/>
              </w:rPr>
            </w:pPr>
            <w:r>
              <w:t>#</w:t>
            </w:r>
            <w:r w:rsidR="001E13C5">
              <w:t>10</w:t>
            </w:r>
          </w:p>
        </w:tc>
        <w:tc>
          <w:tcPr>
            <w:tcW w:w="1122" w:type="dxa"/>
            <w:shd w:val="clear" w:color="auto" w:fill="CCECFF"/>
          </w:tcPr>
          <w:p w14:paraId="7BB037BC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32571A63" w14:textId="21F9A9C6" w:rsidR="00DF07F2" w:rsidRPr="00437E0C" w:rsidRDefault="00DF07F2" w:rsidP="00C22443">
            <w:pPr>
              <w:spacing w:before="60" w:after="60"/>
              <w:jc w:val="center"/>
              <w:rPr>
                <w:color w:val="000000"/>
              </w:rPr>
            </w:pPr>
            <w:r>
              <w:t>0</w:t>
            </w:r>
          </w:p>
        </w:tc>
        <w:tc>
          <w:tcPr>
            <w:tcW w:w="6007" w:type="dxa"/>
            <w:shd w:val="clear" w:color="auto" w:fill="CCECFF"/>
          </w:tcPr>
          <w:p w14:paraId="5092953C" w14:textId="15BE5FCE" w:rsidR="00DF07F2" w:rsidRDefault="00DF07F2" w:rsidP="00C22443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Corrections</w:t>
            </w:r>
          </w:p>
          <w:p w14:paraId="2273EF32" w14:textId="77777777" w:rsidR="00DF07F2" w:rsidRPr="00223AD3" w:rsidRDefault="00DF07F2" w:rsidP="00C22443">
            <w:pPr>
              <w:ind w:left="360"/>
              <w:rPr>
                <w:color w:val="000000"/>
              </w:rPr>
            </w:pPr>
          </w:p>
        </w:tc>
      </w:tr>
      <w:tr w:rsidR="00DF07F2" w14:paraId="78D5E9AB" w14:textId="77777777" w:rsidTr="00C22443">
        <w:tc>
          <w:tcPr>
            <w:tcW w:w="1028" w:type="dxa"/>
            <w:shd w:val="clear" w:color="auto" w:fill="FFD966"/>
          </w:tcPr>
          <w:p w14:paraId="6B67FDA1" w14:textId="77777777" w:rsidR="00DF07F2" w:rsidRDefault="00DF07F2" w:rsidP="00C22443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928" w:type="dxa"/>
            <w:shd w:val="clear" w:color="auto" w:fill="FFD966"/>
          </w:tcPr>
          <w:p w14:paraId="0F79F53D" w14:textId="52031691" w:rsidR="00DF07F2" w:rsidRDefault="00DF07F2" w:rsidP="00DF07F2">
            <w:pPr>
              <w:spacing w:before="60" w:after="60"/>
            </w:pPr>
            <w:r>
              <w:t>#</w:t>
            </w:r>
            <w:r w:rsidR="001E13C5">
              <w:t>10</w:t>
            </w:r>
          </w:p>
        </w:tc>
        <w:tc>
          <w:tcPr>
            <w:tcW w:w="1122" w:type="dxa"/>
            <w:shd w:val="clear" w:color="auto" w:fill="FFD966"/>
          </w:tcPr>
          <w:p w14:paraId="54C1E06D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2CCBA970" w14:textId="5CD813C0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D966"/>
          </w:tcPr>
          <w:p w14:paraId="63E59019" w14:textId="6CA9B50B" w:rsidR="00DF07F2" w:rsidRPr="006112AF" w:rsidRDefault="00DF07F2" w:rsidP="00C2244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</w:tc>
      </w:tr>
      <w:tr w:rsidR="001E13C5" w14:paraId="0723159C" w14:textId="77777777" w:rsidTr="005D6D85">
        <w:tc>
          <w:tcPr>
            <w:tcW w:w="1028" w:type="dxa"/>
            <w:shd w:val="clear" w:color="auto" w:fill="FF99FF"/>
          </w:tcPr>
          <w:p w14:paraId="78050E2B" w14:textId="77777777" w:rsidR="001E13C5" w:rsidRDefault="001E13C5" w:rsidP="005D6D85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74FD6F3E" w14:textId="2DD3B287" w:rsidR="001E13C5" w:rsidRDefault="001E13C5" w:rsidP="00625EC4">
            <w:pPr>
              <w:spacing w:before="60" w:after="60"/>
            </w:pPr>
            <w:r>
              <w:t>#</w:t>
            </w:r>
            <w:del w:id="146" w:author="Huawei" w:date="2021-03-30T16:11:00Z">
              <w:r w:rsidDel="00625EC4">
                <w:delText>11</w:delText>
              </w:r>
            </w:del>
            <w:ins w:id="147" w:author="Huawei" w:date="2021-03-30T16:11:00Z">
              <w:r w:rsidR="00625EC4">
                <w:t>12</w:t>
              </w:r>
            </w:ins>
          </w:p>
        </w:tc>
        <w:tc>
          <w:tcPr>
            <w:tcW w:w="1122" w:type="dxa"/>
            <w:shd w:val="clear" w:color="auto" w:fill="FF99FF"/>
          </w:tcPr>
          <w:p w14:paraId="39A1A5D2" w14:textId="77777777" w:rsidR="001E13C5" w:rsidRDefault="001E13C5" w:rsidP="005D6D85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09632C5B" w14:textId="77777777" w:rsidR="001E13C5" w:rsidRDefault="001E13C5" w:rsidP="005D6D85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3CA941FA" w14:textId="77777777" w:rsidR="001E13C5" w:rsidRDefault="001E13C5" w:rsidP="005D6D85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  <w:p w14:paraId="4454E006" w14:textId="77777777" w:rsidR="001E13C5" w:rsidRDefault="001E13C5" w:rsidP="005D6D85">
            <w:pPr>
              <w:pStyle w:val="a7"/>
              <w:spacing w:before="60" w:after="60" w:line="276" w:lineRule="auto"/>
              <w:ind w:left="288" w:hanging="288"/>
            </w:pPr>
          </w:p>
        </w:tc>
      </w:tr>
      <w:tr w:rsidR="001E13C5" w14:paraId="57FCC4C8" w14:textId="77777777" w:rsidTr="005D6D85">
        <w:tc>
          <w:tcPr>
            <w:tcW w:w="1028" w:type="dxa"/>
            <w:shd w:val="clear" w:color="auto" w:fill="CCECFF"/>
          </w:tcPr>
          <w:p w14:paraId="6800A376" w14:textId="77777777" w:rsidR="001E13C5" w:rsidRPr="00437E0C" w:rsidRDefault="001E13C5" w:rsidP="005D6D85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7B8BE2FE" w14:textId="2CF0E24B" w:rsidR="001E13C5" w:rsidRPr="00437E0C" w:rsidRDefault="001E13C5" w:rsidP="001E13C5">
            <w:pPr>
              <w:spacing w:before="60" w:after="60"/>
              <w:rPr>
                <w:color w:val="000000"/>
              </w:rPr>
            </w:pPr>
            <w:r>
              <w:t>#11</w:t>
            </w:r>
          </w:p>
        </w:tc>
        <w:tc>
          <w:tcPr>
            <w:tcW w:w="1122" w:type="dxa"/>
            <w:shd w:val="clear" w:color="auto" w:fill="CCECFF"/>
          </w:tcPr>
          <w:p w14:paraId="40903783" w14:textId="77777777" w:rsidR="001E13C5" w:rsidRDefault="001E13C5" w:rsidP="005D6D85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77AE8590" w14:textId="77777777" w:rsidR="001E13C5" w:rsidRPr="00437E0C" w:rsidRDefault="001E13C5" w:rsidP="005D6D85">
            <w:pPr>
              <w:spacing w:before="60" w:after="60"/>
              <w:jc w:val="center"/>
              <w:rPr>
                <w:color w:val="000000"/>
              </w:rPr>
            </w:pPr>
            <w:r>
              <w:t>0</w:t>
            </w:r>
          </w:p>
        </w:tc>
        <w:tc>
          <w:tcPr>
            <w:tcW w:w="6007" w:type="dxa"/>
            <w:shd w:val="clear" w:color="auto" w:fill="CCECFF"/>
          </w:tcPr>
          <w:p w14:paraId="7D46D181" w14:textId="77777777" w:rsidR="001E13C5" w:rsidRDefault="001E13C5" w:rsidP="005D6D85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Corrections</w:t>
            </w:r>
          </w:p>
          <w:p w14:paraId="20E04D28" w14:textId="77777777" w:rsidR="001E13C5" w:rsidRPr="00223AD3" w:rsidRDefault="001E13C5" w:rsidP="005D6D85">
            <w:pPr>
              <w:ind w:left="360"/>
              <w:rPr>
                <w:color w:val="000000"/>
              </w:rPr>
            </w:pPr>
          </w:p>
        </w:tc>
      </w:tr>
      <w:tr w:rsidR="001E13C5" w14:paraId="62607071" w14:textId="77777777" w:rsidTr="005D6D85">
        <w:tc>
          <w:tcPr>
            <w:tcW w:w="1028" w:type="dxa"/>
            <w:shd w:val="clear" w:color="auto" w:fill="FFD966"/>
          </w:tcPr>
          <w:p w14:paraId="171610EA" w14:textId="77777777" w:rsidR="001E13C5" w:rsidRDefault="001E13C5" w:rsidP="005D6D85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449395D5" w14:textId="0F7FFA7B" w:rsidR="001E13C5" w:rsidRDefault="001E13C5" w:rsidP="001E13C5">
            <w:pPr>
              <w:spacing w:before="60" w:after="60"/>
            </w:pPr>
            <w:r>
              <w:t>#11</w:t>
            </w:r>
          </w:p>
        </w:tc>
        <w:tc>
          <w:tcPr>
            <w:tcW w:w="1122" w:type="dxa"/>
            <w:shd w:val="clear" w:color="auto" w:fill="FFD966"/>
          </w:tcPr>
          <w:p w14:paraId="6CE7E863" w14:textId="77777777" w:rsidR="001E13C5" w:rsidRDefault="001E13C5" w:rsidP="005D6D85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17CB2045" w14:textId="77777777" w:rsidR="001E13C5" w:rsidRDefault="001E13C5" w:rsidP="005D6D85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D966"/>
          </w:tcPr>
          <w:p w14:paraId="66A1A5BF" w14:textId="77777777" w:rsidR="001E13C5" w:rsidRPr="006112AF" w:rsidRDefault="001E13C5" w:rsidP="005D6D85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</w:tc>
      </w:tr>
      <w:tr w:rsidR="00E728C3" w:rsidRPr="00BC2D6C" w14:paraId="044115FF" w14:textId="77777777" w:rsidTr="00D876A2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29D5A5A9" w14:textId="44BDAD81" w:rsidR="00E728C3" w:rsidRPr="004E6898" w:rsidRDefault="00E728C3" w:rsidP="00E728C3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AN#96e (June 2022)</w:t>
            </w:r>
            <w:r>
              <w:t xml:space="preserve"> </w:t>
            </w:r>
            <w:r w:rsidRPr="00E728C3">
              <w:rPr>
                <w:lang w:eastAsia="zh-CN"/>
              </w:rPr>
              <w:t>Rel-17 completion for ASN.1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1"/>
      </w:pPr>
      <w:r w:rsidRPr="00320A6B">
        <w:t>References</w:t>
      </w:r>
    </w:p>
    <w:p w14:paraId="239B5211" w14:textId="6783DB74" w:rsidR="008D0839" w:rsidRDefault="00B85FC0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Pr="00B85FC0">
        <w:rPr>
          <w:lang w:eastAsia="zh-CN"/>
        </w:rPr>
        <w:t>RP-193248</w:t>
      </w:r>
      <w:r w:rsidRPr="00B85FC0">
        <w:rPr>
          <w:lang w:eastAsia="zh-CN"/>
        </w:rPr>
        <w:tab/>
        <w:t>New WID proposal: NR Multicast and Broadcast Services</w:t>
      </w:r>
    </w:p>
    <w:p w14:paraId="510AEA0D" w14:textId="554F8A92" w:rsidR="00B85FC0" w:rsidRPr="00B85FC0" w:rsidRDefault="00B85FC0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[2] </w:t>
      </w:r>
      <w:r w:rsidRPr="00B85FC0">
        <w:rPr>
          <w:lang w:eastAsia="zh-CN"/>
        </w:rPr>
        <w:t>RP-201038</w:t>
      </w:r>
      <w:r w:rsidRPr="00B85FC0">
        <w:rPr>
          <w:lang w:eastAsia="zh-CN"/>
        </w:rPr>
        <w:tab/>
        <w:t>Revised WID: Core part: NR multicast and broadcast services</w:t>
      </w:r>
    </w:p>
    <w:p w14:paraId="4EF68F04" w14:textId="4B6F0877" w:rsidR="00752EFB" w:rsidRDefault="00752EFB" w:rsidP="00752EF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[3] </w:t>
      </w:r>
      <w:r w:rsidR="00033AB6" w:rsidRPr="005E7010">
        <w:rPr>
          <w:lang w:eastAsia="zh-CN"/>
        </w:rPr>
        <w:t>RP-2</w:t>
      </w:r>
      <w:r w:rsidR="00033AB6">
        <w:rPr>
          <w:lang w:eastAsia="zh-CN"/>
        </w:rPr>
        <w:t>10770</w:t>
      </w:r>
      <w:r w:rsidR="00033AB6" w:rsidRPr="005E7010">
        <w:rPr>
          <w:lang w:eastAsia="zh-CN"/>
        </w:rPr>
        <w:tab/>
      </w:r>
      <w:r w:rsidR="00033AB6" w:rsidRPr="00354730">
        <w:rPr>
          <w:lang w:eastAsia="zh-CN"/>
        </w:rPr>
        <w:t>RAN planning – meeting and Rel-18</w:t>
      </w:r>
    </w:p>
    <w:p w14:paraId="33B150F4" w14:textId="3BE1D880" w:rsidR="005E7010" w:rsidRPr="00B85FC0" w:rsidRDefault="005E7010" w:rsidP="00752EFB">
      <w:pPr>
        <w:overflowPunct w:val="0"/>
        <w:autoSpaceDE w:val="0"/>
        <w:autoSpaceDN w:val="0"/>
        <w:adjustRightInd w:val="0"/>
        <w:textAlignment w:val="baseline"/>
      </w:pPr>
      <w:r>
        <w:t xml:space="preserve">[4] </w:t>
      </w:r>
      <w:r w:rsidR="00A64C1B" w:rsidRPr="00A64C1B">
        <w:t>R2-2101010</w:t>
      </w:r>
      <w:r w:rsidRPr="005E7010">
        <w:tab/>
        <w:t>Updated NR MBS workplan</w:t>
      </w:r>
      <w:r w:rsidRPr="005E7010">
        <w:tab/>
        <w:t>Huawei, CMCC, HiSilicon</w:t>
      </w:r>
    </w:p>
    <w:sectPr w:rsidR="005E7010" w:rsidRPr="00B85FC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2904F" w14:textId="77777777" w:rsidR="00A6596F" w:rsidRDefault="00A6596F">
      <w:r>
        <w:separator/>
      </w:r>
    </w:p>
  </w:endnote>
  <w:endnote w:type="continuationSeparator" w:id="0">
    <w:p w14:paraId="1B62A539" w14:textId="77777777" w:rsidR="00A6596F" w:rsidRDefault="00A65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F40D08" w14:textId="77777777" w:rsidR="00A6596F" w:rsidRDefault="00A6596F">
      <w:r>
        <w:separator/>
      </w:r>
    </w:p>
  </w:footnote>
  <w:footnote w:type="continuationSeparator" w:id="0">
    <w:p w14:paraId="505FEC46" w14:textId="77777777" w:rsidR="00A6596F" w:rsidRDefault="00A65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B75D8"/>
    <w:multiLevelType w:val="hybridMultilevel"/>
    <w:tmpl w:val="870EC7C0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A9521C5"/>
    <w:multiLevelType w:val="hybridMultilevel"/>
    <w:tmpl w:val="4A66837A"/>
    <w:lvl w:ilvl="0" w:tplc="35C2CC82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5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343473"/>
    <w:multiLevelType w:val="hybridMultilevel"/>
    <w:tmpl w:val="C6CAB2EE"/>
    <w:lvl w:ilvl="0" w:tplc="04090005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9428B2"/>
    <w:multiLevelType w:val="hybridMultilevel"/>
    <w:tmpl w:val="C7B4C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65D10F7"/>
    <w:multiLevelType w:val="hybridMultilevel"/>
    <w:tmpl w:val="31F0166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9E70CF"/>
    <w:multiLevelType w:val="hybridMultilevel"/>
    <w:tmpl w:val="0AD261B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7D8E4110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4EBC49F3"/>
    <w:multiLevelType w:val="hybridMultilevel"/>
    <w:tmpl w:val="4878948A"/>
    <w:lvl w:ilvl="0" w:tplc="7EBA280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0F4744"/>
    <w:multiLevelType w:val="hybridMultilevel"/>
    <w:tmpl w:val="9FEEFE1E"/>
    <w:lvl w:ilvl="0" w:tplc="0409000F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FA14712"/>
    <w:multiLevelType w:val="hybridMultilevel"/>
    <w:tmpl w:val="962C8E3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635F6"/>
    <w:multiLevelType w:val="hybridMultilevel"/>
    <w:tmpl w:val="B6EE5B7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B0D0B"/>
    <w:multiLevelType w:val="hybridMultilevel"/>
    <w:tmpl w:val="A54E3CF0"/>
    <w:lvl w:ilvl="0" w:tplc="04090005">
      <w:start w:val="1"/>
      <w:numFmt w:val="bullet"/>
      <w:lvlText w:val=""/>
      <w:lvlJc w:val="left"/>
      <w:pPr>
        <w:ind w:left="841" w:hanging="420"/>
      </w:pPr>
      <w:rPr>
        <w:rFonts w:ascii="Wingdings" w:hAnsi="Wingdings" w:hint="default"/>
      </w:rPr>
    </w:lvl>
    <w:lvl w:ilvl="1" w:tplc="37FC0B94">
      <w:start w:val="2"/>
      <w:numFmt w:val="bullet"/>
      <w:lvlText w:val="-"/>
      <w:lvlJc w:val="left"/>
      <w:pPr>
        <w:ind w:left="1261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31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AD1461"/>
    <w:multiLevelType w:val="hybridMultilevel"/>
    <w:tmpl w:val="DEDE666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1"/>
  </w:num>
  <w:num w:numId="4">
    <w:abstractNumId w:val="19"/>
  </w:num>
  <w:num w:numId="5">
    <w:abstractNumId w:val="7"/>
  </w:num>
  <w:num w:numId="6">
    <w:abstractNumId w:val="10"/>
  </w:num>
  <w:num w:numId="7">
    <w:abstractNumId w:val="28"/>
  </w:num>
  <w:num w:numId="8">
    <w:abstractNumId w:val="5"/>
  </w:num>
  <w:num w:numId="9">
    <w:abstractNumId w:val="20"/>
  </w:num>
  <w:num w:numId="10">
    <w:abstractNumId w:val="31"/>
  </w:num>
  <w:num w:numId="11">
    <w:abstractNumId w:val="8"/>
  </w:num>
  <w:num w:numId="12">
    <w:abstractNumId w:val="22"/>
  </w:num>
  <w:num w:numId="13">
    <w:abstractNumId w:val="32"/>
  </w:num>
  <w:num w:numId="14">
    <w:abstractNumId w:val="3"/>
  </w:num>
  <w:num w:numId="15">
    <w:abstractNumId w:val="34"/>
  </w:num>
  <w:num w:numId="16">
    <w:abstractNumId w:val="29"/>
  </w:num>
  <w:num w:numId="17">
    <w:abstractNumId w:val="24"/>
  </w:num>
  <w:num w:numId="18">
    <w:abstractNumId w:val="26"/>
  </w:num>
  <w:num w:numId="19">
    <w:abstractNumId w:val="17"/>
  </w:num>
  <w:num w:numId="20">
    <w:abstractNumId w:val="26"/>
  </w:num>
  <w:num w:numId="21">
    <w:abstractNumId w:val="21"/>
  </w:num>
  <w:num w:numId="22">
    <w:abstractNumId w:val="2"/>
  </w:num>
  <w:num w:numId="23">
    <w:abstractNumId w:val="26"/>
  </w:num>
  <w:num w:numId="24">
    <w:abstractNumId w:val="26"/>
  </w:num>
  <w:num w:numId="25">
    <w:abstractNumId w:val="26"/>
  </w:num>
  <w:num w:numId="26">
    <w:abstractNumId w:val="26"/>
  </w:num>
  <w:num w:numId="27">
    <w:abstractNumId w:val="26"/>
  </w:num>
  <w:num w:numId="28">
    <w:abstractNumId w:val="26"/>
  </w:num>
  <w:num w:numId="29">
    <w:abstractNumId w:val="26"/>
  </w:num>
  <w:num w:numId="30">
    <w:abstractNumId w:val="15"/>
  </w:num>
  <w:num w:numId="31">
    <w:abstractNumId w:val="18"/>
  </w:num>
  <w:num w:numId="32">
    <w:abstractNumId w:val="33"/>
  </w:num>
  <w:num w:numId="33">
    <w:abstractNumId w:val="12"/>
  </w:num>
  <w:num w:numId="34">
    <w:abstractNumId w:val="25"/>
  </w:num>
  <w:num w:numId="35">
    <w:abstractNumId w:val="4"/>
  </w:num>
  <w:num w:numId="36">
    <w:abstractNumId w:val="27"/>
  </w:num>
  <w:num w:numId="37">
    <w:abstractNumId w:val="12"/>
  </w:num>
  <w:num w:numId="38">
    <w:abstractNumId w:val="35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</w:num>
  <w:num w:numId="41">
    <w:abstractNumId w:val="0"/>
  </w:num>
  <w:num w:numId="42">
    <w:abstractNumId w:val="16"/>
  </w:num>
  <w:num w:numId="43">
    <w:abstractNumId w:val="6"/>
  </w:num>
  <w:num w:numId="44">
    <w:abstractNumId w:val="9"/>
  </w:num>
  <w:num w:numId="45">
    <w:abstractNumId w:val="25"/>
  </w:num>
  <w:num w:numId="46">
    <w:abstractNumId w:val="25"/>
  </w:num>
  <w:num w:numId="47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 Fei">
    <w15:presenceInfo w15:providerId="Windows Live" w15:userId="55ab86eadf7348a1"/>
  </w15:person>
  <w15:person w15:author="Huawei">
    <w15:presenceInfo w15:providerId="None" w15:userId="Huawei"/>
  </w15:person>
  <w15:person w15:author="Zhenzhen">
    <w15:presenceInfo w15:providerId="None" w15:userId="Zhen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9F6"/>
    <w:rsid w:val="0000409B"/>
    <w:rsid w:val="00006EBD"/>
    <w:rsid w:val="00010161"/>
    <w:rsid w:val="00012887"/>
    <w:rsid w:val="00013C23"/>
    <w:rsid w:val="000152D3"/>
    <w:rsid w:val="00021F45"/>
    <w:rsid w:val="00023FC6"/>
    <w:rsid w:val="00025CE4"/>
    <w:rsid w:val="000305FF"/>
    <w:rsid w:val="00030DC5"/>
    <w:rsid w:val="00030F55"/>
    <w:rsid w:val="0003101C"/>
    <w:rsid w:val="00032EA4"/>
    <w:rsid w:val="00033397"/>
    <w:rsid w:val="000338DD"/>
    <w:rsid w:val="00033AB6"/>
    <w:rsid w:val="00035677"/>
    <w:rsid w:val="000365C3"/>
    <w:rsid w:val="000368BE"/>
    <w:rsid w:val="00037AFB"/>
    <w:rsid w:val="00040095"/>
    <w:rsid w:val="00045625"/>
    <w:rsid w:val="0004707F"/>
    <w:rsid w:val="00055421"/>
    <w:rsid w:val="0006135D"/>
    <w:rsid w:val="00061505"/>
    <w:rsid w:val="000716A1"/>
    <w:rsid w:val="000732E0"/>
    <w:rsid w:val="00074261"/>
    <w:rsid w:val="00077C88"/>
    <w:rsid w:val="00080512"/>
    <w:rsid w:val="000812F8"/>
    <w:rsid w:val="00084591"/>
    <w:rsid w:val="00087E3D"/>
    <w:rsid w:val="00090468"/>
    <w:rsid w:val="000933F5"/>
    <w:rsid w:val="00096258"/>
    <w:rsid w:val="0009788E"/>
    <w:rsid w:val="000A3F9B"/>
    <w:rsid w:val="000A5AD5"/>
    <w:rsid w:val="000B19D0"/>
    <w:rsid w:val="000B4D19"/>
    <w:rsid w:val="000B7BCF"/>
    <w:rsid w:val="000C0524"/>
    <w:rsid w:val="000C2CA3"/>
    <w:rsid w:val="000C2D34"/>
    <w:rsid w:val="000C4AA7"/>
    <w:rsid w:val="000C522B"/>
    <w:rsid w:val="000C5567"/>
    <w:rsid w:val="000C77C8"/>
    <w:rsid w:val="000D0B0C"/>
    <w:rsid w:val="000D137A"/>
    <w:rsid w:val="000D2450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4F63"/>
    <w:rsid w:val="00107EE0"/>
    <w:rsid w:val="00110DF6"/>
    <w:rsid w:val="0011222A"/>
    <w:rsid w:val="001158B5"/>
    <w:rsid w:val="00120844"/>
    <w:rsid w:val="00120C85"/>
    <w:rsid w:val="00123DB1"/>
    <w:rsid w:val="001241A8"/>
    <w:rsid w:val="00126209"/>
    <w:rsid w:val="00126D29"/>
    <w:rsid w:val="00131495"/>
    <w:rsid w:val="00134105"/>
    <w:rsid w:val="00135C51"/>
    <w:rsid w:val="00135EC2"/>
    <w:rsid w:val="00136DF2"/>
    <w:rsid w:val="00137B44"/>
    <w:rsid w:val="001427C1"/>
    <w:rsid w:val="0014488C"/>
    <w:rsid w:val="00145075"/>
    <w:rsid w:val="0014714F"/>
    <w:rsid w:val="0014751F"/>
    <w:rsid w:val="0015058A"/>
    <w:rsid w:val="00152357"/>
    <w:rsid w:val="001568A4"/>
    <w:rsid w:val="0015777C"/>
    <w:rsid w:val="00157B0B"/>
    <w:rsid w:val="0016098E"/>
    <w:rsid w:val="00160AF6"/>
    <w:rsid w:val="00161683"/>
    <w:rsid w:val="001619CF"/>
    <w:rsid w:val="00163DF7"/>
    <w:rsid w:val="00163E1F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49C9"/>
    <w:rsid w:val="001B560A"/>
    <w:rsid w:val="001B5FCC"/>
    <w:rsid w:val="001B720E"/>
    <w:rsid w:val="001C01CB"/>
    <w:rsid w:val="001C0CD7"/>
    <w:rsid w:val="001C28B2"/>
    <w:rsid w:val="001C2B2E"/>
    <w:rsid w:val="001D3A7D"/>
    <w:rsid w:val="001D40EF"/>
    <w:rsid w:val="001D4FB0"/>
    <w:rsid w:val="001D6CF3"/>
    <w:rsid w:val="001D7325"/>
    <w:rsid w:val="001E13C5"/>
    <w:rsid w:val="001E284D"/>
    <w:rsid w:val="001E293B"/>
    <w:rsid w:val="001E53A0"/>
    <w:rsid w:val="001F168B"/>
    <w:rsid w:val="001F1CFE"/>
    <w:rsid w:val="001F34F3"/>
    <w:rsid w:val="001F5C44"/>
    <w:rsid w:val="001F632B"/>
    <w:rsid w:val="001F7831"/>
    <w:rsid w:val="0020111A"/>
    <w:rsid w:val="002016BF"/>
    <w:rsid w:val="00201B08"/>
    <w:rsid w:val="002029A9"/>
    <w:rsid w:val="00204045"/>
    <w:rsid w:val="0020425F"/>
    <w:rsid w:val="00206ED3"/>
    <w:rsid w:val="0021353E"/>
    <w:rsid w:val="00214E95"/>
    <w:rsid w:val="00215C7D"/>
    <w:rsid w:val="00216471"/>
    <w:rsid w:val="00216FA7"/>
    <w:rsid w:val="00221DC7"/>
    <w:rsid w:val="00221E06"/>
    <w:rsid w:val="00223AD3"/>
    <w:rsid w:val="002244A9"/>
    <w:rsid w:val="002245F8"/>
    <w:rsid w:val="00225498"/>
    <w:rsid w:val="0022589F"/>
    <w:rsid w:val="0022606D"/>
    <w:rsid w:val="00233196"/>
    <w:rsid w:val="00235144"/>
    <w:rsid w:val="00245B7D"/>
    <w:rsid w:val="00250B04"/>
    <w:rsid w:val="00260AE7"/>
    <w:rsid w:val="00262113"/>
    <w:rsid w:val="00262EDD"/>
    <w:rsid w:val="0026614D"/>
    <w:rsid w:val="002664D7"/>
    <w:rsid w:val="00270F19"/>
    <w:rsid w:val="00271E30"/>
    <w:rsid w:val="00271E96"/>
    <w:rsid w:val="002747EC"/>
    <w:rsid w:val="00274E85"/>
    <w:rsid w:val="0027537D"/>
    <w:rsid w:val="002855BF"/>
    <w:rsid w:val="00287A12"/>
    <w:rsid w:val="00290FC1"/>
    <w:rsid w:val="00293031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3CCA"/>
    <w:rsid w:val="002E61FD"/>
    <w:rsid w:val="002E7B35"/>
    <w:rsid w:val="002F0D22"/>
    <w:rsid w:val="0030002C"/>
    <w:rsid w:val="003007BF"/>
    <w:rsid w:val="0030249C"/>
    <w:rsid w:val="00306271"/>
    <w:rsid w:val="00311E70"/>
    <w:rsid w:val="00312EBB"/>
    <w:rsid w:val="00313562"/>
    <w:rsid w:val="003136AE"/>
    <w:rsid w:val="00314429"/>
    <w:rsid w:val="0031467C"/>
    <w:rsid w:val="003172DC"/>
    <w:rsid w:val="00320A6B"/>
    <w:rsid w:val="00320E41"/>
    <w:rsid w:val="00321520"/>
    <w:rsid w:val="00322D89"/>
    <w:rsid w:val="00325A57"/>
    <w:rsid w:val="00326069"/>
    <w:rsid w:val="00326721"/>
    <w:rsid w:val="00335983"/>
    <w:rsid w:val="003360BD"/>
    <w:rsid w:val="00336957"/>
    <w:rsid w:val="00336E72"/>
    <w:rsid w:val="00337B1A"/>
    <w:rsid w:val="00337D71"/>
    <w:rsid w:val="003417CA"/>
    <w:rsid w:val="00344236"/>
    <w:rsid w:val="00346D47"/>
    <w:rsid w:val="00347001"/>
    <w:rsid w:val="003543AB"/>
    <w:rsid w:val="0035462D"/>
    <w:rsid w:val="00354E1B"/>
    <w:rsid w:val="003577E7"/>
    <w:rsid w:val="003603A9"/>
    <w:rsid w:val="00360E1A"/>
    <w:rsid w:val="0036154B"/>
    <w:rsid w:val="00362020"/>
    <w:rsid w:val="00362050"/>
    <w:rsid w:val="00373045"/>
    <w:rsid w:val="00374BAF"/>
    <w:rsid w:val="00375A2E"/>
    <w:rsid w:val="00380A4A"/>
    <w:rsid w:val="00381FB6"/>
    <w:rsid w:val="00382A17"/>
    <w:rsid w:val="00382AC9"/>
    <w:rsid w:val="00382B15"/>
    <w:rsid w:val="00383D39"/>
    <w:rsid w:val="00384E6A"/>
    <w:rsid w:val="003860EA"/>
    <w:rsid w:val="00390EBE"/>
    <w:rsid w:val="0039145F"/>
    <w:rsid w:val="003A1265"/>
    <w:rsid w:val="003A3EA0"/>
    <w:rsid w:val="003A40EE"/>
    <w:rsid w:val="003A415E"/>
    <w:rsid w:val="003A4664"/>
    <w:rsid w:val="003A4749"/>
    <w:rsid w:val="003A4DA4"/>
    <w:rsid w:val="003A50F8"/>
    <w:rsid w:val="003A5C13"/>
    <w:rsid w:val="003B0504"/>
    <w:rsid w:val="003B40AD"/>
    <w:rsid w:val="003C0176"/>
    <w:rsid w:val="003C1BCC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0760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23E8"/>
    <w:rsid w:val="00412662"/>
    <w:rsid w:val="004174BD"/>
    <w:rsid w:val="00420392"/>
    <w:rsid w:val="004203A6"/>
    <w:rsid w:val="004275A9"/>
    <w:rsid w:val="00430D92"/>
    <w:rsid w:val="004316D5"/>
    <w:rsid w:val="0043393F"/>
    <w:rsid w:val="00434960"/>
    <w:rsid w:val="0043544F"/>
    <w:rsid w:val="00437E0C"/>
    <w:rsid w:val="00440AA6"/>
    <w:rsid w:val="00443341"/>
    <w:rsid w:val="004477E7"/>
    <w:rsid w:val="00447946"/>
    <w:rsid w:val="00456B3D"/>
    <w:rsid w:val="00457661"/>
    <w:rsid w:val="00460045"/>
    <w:rsid w:val="00463569"/>
    <w:rsid w:val="00466468"/>
    <w:rsid w:val="004672EE"/>
    <w:rsid w:val="00471E4B"/>
    <w:rsid w:val="0047536C"/>
    <w:rsid w:val="00476CAD"/>
    <w:rsid w:val="00477455"/>
    <w:rsid w:val="004807E3"/>
    <w:rsid w:val="0048130D"/>
    <w:rsid w:val="00483C1D"/>
    <w:rsid w:val="00485492"/>
    <w:rsid w:val="004864C2"/>
    <w:rsid w:val="004879AE"/>
    <w:rsid w:val="0049656C"/>
    <w:rsid w:val="004972DD"/>
    <w:rsid w:val="004A0319"/>
    <w:rsid w:val="004A2B72"/>
    <w:rsid w:val="004A444E"/>
    <w:rsid w:val="004A4700"/>
    <w:rsid w:val="004A59FA"/>
    <w:rsid w:val="004A68F4"/>
    <w:rsid w:val="004B20E3"/>
    <w:rsid w:val="004B39DD"/>
    <w:rsid w:val="004B41F8"/>
    <w:rsid w:val="004B5CED"/>
    <w:rsid w:val="004B68D7"/>
    <w:rsid w:val="004B6F17"/>
    <w:rsid w:val="004B7120"/>
    <w:rsid w:val="004C1974"/>
    <w:rsid w:val="004C5A95"/>
    <w:rsid w:val="004D1DC6"/>
    <w:rsid w:val="004D3578"/>
    <w:rsid w:val="004D380D"/>
    <w:rsid w:val="004E0C79"/>
    <w:rsid w:val="004E213A"/>
    <w:rsid w:val="004E383E"/>
    <w:rsid w:val="004E6898"/>
    <w:rsid w:val="004F156A"/>
    <w:rsid w:val="00502735"/>
    <w:rsid w:val="00502BC6"/>
    <w:rsid w:val="00503171"/>
    <w:rsid w:val="00506C28"/>
    <w:rsid w:val="00516518"/>
    <w:rsid w:val="0051770A"/>
    <w:rsid w:val="00521938"/>
    <w:rsid w:val="005234CD"/>
    <w:rsid w:val="00527DE0"/>
    <w:rsid w:val="0053152E"/>
    <w:rsid w:val="00534DA0"/>
    <w:rsid w:val="00543E6C"/>
    <w:rsid w:val="00543F5F"/>
    <w:rsid w:val="00546CB4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4FBA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46AD"/>
    <w:rsid w:val="005C15EC"/>
    <w:rsid w:val="005C343F"/>
    <w:rsid w:val="005C43EE"/>
    <w:rsid w:val="005C528A"/>
    <w:rsid w:val="005C7E45"/>
    <w:rsid w:val="005D5447"/>
    <w:rsid w:val="005D661E"/>
    <w:rsid w:val="005E1A07"/>
    <w:rsid w:val="005E7010"/>
    <w:rsid w:val="005F071B"/>
    <w:rsid w:val="005F2EDF"/>
    <w:rsid w:val="005F4E8E"/>
    <w:rsid w:val="005F6FE2"/>
    <w:rsid w:val="005F70C3"/>
    <w:rsid w:val="00601C83"/>
    <w:rsid w:val="00602641"/>
    <w:rsid w:val="00603219"/>
    <w:rsid w:val="00605E9C"/>
    <w:rsid w:val="006067A4"/>
    <w:rsid w:val="006112AF"/>
    <w:rsid w:val="00611566"/>
    <w:rsid w:val="00613340"/>
    <w:rsid w:val="00614EE6"/>
    <w:rsid w:val="00615CCD"/>
    <w:rsid w:val="00621371"/>
    <w:rsid w:val="00623713"/>
    <w:rsid w:val="00625EC4"/>
    <w:rsid w:val="0062739F"/>
    <w:rsid w:val="00640AA1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3D21"/>
    <w:rsid w:val="006762DC"/>
    <w:rsid w:val="0068064C"/>
    <w:rsid w:val="00680C10"/>
    <w:rsid w:val="00681379"/>
    <w:rsid w:val="006829F2"/>
    <w:rsid w:val="00682D58"/>
    <w:rsid w:val="006856CF"/>
    <w:rsid w:val="006901D6"/>
    <w:rsid w:val="00694012"/>
    <w:rsid w:val="00694D2A"/>
    <w:rsid w:val="006965CD"/>
    <w:rsid w:val="006967A6"/>
    <w:rsid w:val="00696DF2"/>
    <w:rsid w:val="00697858"/>
    <w:rsid w:val="006A1436"/>
    <w:rsid w:val="006A180F"/>
    <w:rsid w:val="006A334F"/>
    <w:rsid w:val="006A456D"/>
    <w:rsid w:val="006A5153"/>
    <w:rsid w:val="006A54BE"/>
    <w:rsid w:val="006A61F1"/>
    <w:rsid w:val="006B6466"/>
    <w:rsid w:val="006C40E8"/>
    <w:rsid w:val="006C4CC8"/>
    <w:rsid w:val="006C6225"/>
    <w:rsid w:val="006C66D8"/>
    <w:rsid w:val="006D0EC9"/>
    <w:rsid w:val="006D1E24"/>
    <w:rsid w:val="006D1EFD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1FCB"/>
    <w:rsid w:val="00723DED"/>
    <w:rsid w:val="00727896"/>
    <w:rsid w:val="00730422"/>
    <w:rsid w:val="00734A5B"/>
    <w:rsid w:val="00734CEE"/>
    <w:rsid w:val="00735E81"/>
    <w:rsid w:val="007365C6"/>
    <w:rsid w:val="00741E7A"/>
    <w:rsid w:val="00744E76"/>
    <w:rsid w:val="007460EF"/>
    <w:rsid w:val="00747A03"/>
    <w:rsid w:val="00747D0A"/>
    <w:rsid w:val="007504A9"/>
    <w:rsid w:val="0075199C"/>
    <w:rsid w:val="00752EFB"/>
    <w:rsid w:val="00753591"/>
    <w:rsid w:val="00757D40"/>
    <w:rsid w:val="007658B7"/>
    <w:rsid w:val="007665C4"/>
    <w:rsid w:val="0076792F"/>
    <w:rsid w:val="00771416"/>
    <w:rsid w:val="0077170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DED"/>
    <w:rsid w:val="0078727C"/>
    <w:rsid w:val="00787E4E"/>
    <w:rsid w:val="0079049D"/>
    <w:rsid w:val="00793CCC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67D2"/>
    <w:rsid w:val="007D107C"/>
    <w:rsid w:val="007D309E"/>
    <w:rsid w:val="007D4B38"/>
    <w:rsid w:val="007D5EF6"/>
    <w:rsid w:val="007D692E"/>
    <w:rsid w:val="007D7D25"/>
    <w:rsid w:val="007E4556"/>
    <w:rsid w:val="007E457A"/>
    <w:rsid w:val="007F04EE"/>
    <w:rsid w:val="007F14AD"/>
    <w:rsid w:val="007F31EB"/>
    <w:rsid w:val="007F6284"/>
    <w:rsid w:val="007F7268"/>
    <w:rsid w:val="007F7342"/>
    <w:rsid w:val="00800D57"/>
    <w:rsid w:val="008028A4"/>
    <w:rsid w:val="00807C7A"/>
    <w:rsid w:val="00812B0C"/>
    <w:rsid w:val="00813245"/>
    <w:rsid w:val="008150C5"/>
    <w:rsid w:val="00815694"/>
    <w:rsid w:val="00815852"/>
    <w:rsid w:val="00816D27"/>
    <w:rsid w:val="00817883"/>
    <w:rsid w:val="00820AB0"/>
    <w:rsid w:val="0082162B"/>
    <w:rsid w:val="00821AED"/>
    <w:rsid w:val="00822A54"/>
    <w:rsid w:val="00823732"/>
    <w:rsid w:val="00823DA9"/>
    <w:rsid w:val="008265B1"/>
    <w:rsid w:val="008324A5"/>
    <w:rsid w:val="00834604"/>
    <w:rsid w:val="00834A6D"/>
    <w:rsid w:val="00845E80"/>
    <w:rsid w:val="0084763A"/>
    <w:rsid w:val="00850BBB"/>
    <w:rsid w:val="00856127"/>
    <w:rsid w:val="008571AD"/>
    <w:rsid w:val="00860D01"/>
    <w:rsid w:val="0086528E"/>
    <w:rsid w:val="00867D0B"/>
    <w:rsid w:val="00870B46"/>
    <w:rsid w:val="00874665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4069"/>
    <w:rsid w:val="00894A13"/>
    <w:rsid w:val="008A07BA"/>
    <w:rsid w:val="008A203C"/>
    <w:rsid w:val="008A27FC"/>
    <w:rsid w:val="008A2D12"/>
    <w:rsid w:val="008B192A"/>
    <w:rsid w:val="008B5306"/>
    <w:rsid w:val="008B58E3"/>
    <w:rsid w:val="008B681A"/>
    <w:rsid w:val="008C0E06"/>
    <w:rsid w:val="008C1A63"/>
    <w:rsid w:val="008C20F7"/>
    <w:rsid w:val="008C2AE4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F2039"/>
    <w:rsid w:val="008F2E9A"/>
    <w:rsid w:val="00901335"/>
    <w:rsid w:val="0090187C"/>
    <w:rsid w:val="009024E8"/>
    <w:rsid w:val="0090271F"/>
    <w:rsid w:val="00902DB9"/>
    <w:rsid w:val="0090466A"/>
    <w:rsid w:val="009062D3"/>
    <w:rsid w:val="00911DEA"/>
    <w:rsid w:val="00912CD4"/>
    <w:rsid w:val="00917ABE"/>
    <w:rsid w:val="0092024A"/>
    <w:rsid w:val="00921CC6"/>
    <w:rsid w:val="00921F58"/>
    <w:rsid w:val="00922DC1"/>
    <w:rsid w:val="00923ACA"/>
    <w:rsid w:val="00924D2C"/>
    <w:rsid w:val="0092657D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3CD6"/>
    <w:rsid w:val="00974940"/>
    <w:rsid w:val="00974B05"/>
    <w:rsid w:val="00974BB0"/>
    <w:rsid w:val="0098205E"/>
    <w:rsid w:val="00983387"/>
    <w:rsid w:val="00984778"/>
    <w:rsid w:val="009851DF"/>
    <w:rsid w:val="00985277"/>
    <w:rsid w:val="009859BF"/>
    <w:rsid w:val="009871BA"/>
    <w:rsid w:val="009877F1"/>
    <w:rsid w:val="00990913"/>
    <w:rsid w:val="00991EA8"/>
    <w:rsid w:val="009928B0"/>
    <w:rsid w:val="0099299E"/>
    <w:rsid w:val="00993EBD"/>
    <w:rsid w:val="00995433"/>
    <w:rsid w:val="00995C57"/>
    <w:rsid w:val="009A0AF3"/>
    <w:rsid w:val="009A1E95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13CA"/>
    <w:rsid w:val="009D2DA6"/>
    <w:rsid w:val="009D3714"/>
    <w:rsid w:val="009D4FAF"/>
    <w:rsid w:val="009E0897"/>
    <w:rsid w:val="009E2AA6"/>
    <w:rsid w:val="009E3D1A"/>
    <w:rsid w:val="009E44ED"/>
    <w:rsid w:val="009E79BE"/>
    <w:rsid w:val="009E7EF4"/>
    <w:rsid w:val="009F10CA"/>
    <w:rsid w:val="009F2F08"/>
    <w:rsid w:val="009F7E84"/>
    <w:rsid w:val="00A03B42"/>
    <w:rsid w:val="00A10F02"/>
    <w:rsid w:val="00A11888"/>
    <w:rsid w:val="00A159B6"/>
    <w:rsid w:val="00A200DD"/>
    <w:rsid w:val="00A204CA"/>
    <w:rsid w:val="00A23966"/>
    <w:rsid w:val="00A23AC0"/>
    <w:rsid w:val="00A242F5"/>
    <w:rsid w:val="00A25A22"/>
    <w:rsid w:val="00A26593"/>
    <w:rsid w:val="00A300A0"/>
    <w:rsid w:val="00A30715"/>
    <w:rsid w:val="00A35830"/>
    <w:rsid w:val="00A43A2E"/>
    <w:rsid w:val="00A442FD"/>
    <w:rsid w:val="00A45665"/>
    <w:rsid w:val="00A52986"/>
    <w:rsid w:val="00A52CC6"/>
    <w:rsid w:val="00A53724"/>
    <w:rsid w:val="00A54875"/>
    <w:rsid w:val="00A55549"/>
    <w:rsid w:val="00A566A2"/>
    <w:rsid w:val="00A633A4"/>
    <w:rsid w:val="00A6496B"/>
    <w:rsid w:val="00A64C1B"/>
    <w:rsid w:val="00A6596F"/>
    <w:rsid w:val="00A718DA"/>
    <w:rsid w:val="00A743AC"/>
    <w:rsid w:val="00A74826"/>
    <w:rsid w:val="00A74C06"/>
    <w:rsid w:val="00A753E1"/>
    <w:rsid w:val="00A77F59"/>
    <w:rsid w:val="00A80334"/>
    <w:rsid w:val="00A82346"/>
    <w:rsid w:val="00A845B8"/>
    <w:rsid w:val="00A85BB3"/>
    <w:rsid w:val="00A87209"/>
    <w:rsid w:val="00A954D8"/>
    <w:rsid w:val="00A9671C"/>
    <w:rsid w:val="00A9769E"/>
    <w:rsid w:val="00AA1553"/>
    <w:rsid w:val="00AA4494"/>
    <w:rsid w:val="00AA45DF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1E31"/>
    <w:rsid w:val="00AC26C2"/>
    <w:rsid w:val="00AC3E63"/>
    <w:rsid w:val="00AC4320"/>
    <w:rsid w:val="00AD0C68"/>
    <w:rsid w:val="00AD0F1D"/>
    <w:rsid w:val="00AD2619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AF5649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31AE"/>
    <w:rsid w:val="00B359B7"/>
    <w:rsid w:val="00B36BDD"/>
    <w:rsid w:val="00B42667"/>
    <w:rsid w:val="00B444B8"/>
    <w:rsid w:val="00B47FD1"/>
    <w:rsid w:val="00B516BB"/>
    <w:rsid w:val="00B51B0A"/>
    <w:rsid w:val="00B54665"/>
    <w:rsid w:val="00B56016"/>
    <w:rsid w:val="00B61417"/>
    <w:rsid w:val="00B62989"/>
    <w:rsid w:val="00B6406E"/>
    <w:rsid w:val="00B642B6"/>
    <w:rsid w:val="00B65E42"/>
    <w:rsid w:val="00B6646D"/>
    <w:rsid w:val="00B6737A"/>
    <w:rsid w:val="00B701A0"/>
    <w:rsid w:val="00B720D4"/>
    <w:rsid w:val="00B72CC9"/>
    <w:rsid w:val="00B74842"/>
    <w:rsid w:val="00B7589F"/>
    <w:rsid w:val="00B8019B"/>
    <w:rsid w:val="00B82DD7"/>
    <w:rsid w:val="00B83CB1"/>
    <w:rsid w:val="00B83F9A"/>
    <w:rsid w:val="00B85FC0"/>
    <w:rsid w:val="00B86A6B"/>
    <w:rsid w:val="00B8776B"/>
    <w:rsid w:val="00B912B1"/>
    <w:rsid w:val="00B97AF8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CD9"/>
    <w:rsid w:val="00BB5E22"/>
    <w:rsid w:val="00BC02B4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046"/>
    <w:rsid w:val="00BD67B1"/>
    <w:rsid w:val="00BE4143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43BF"/>
    <w:rsid w:val="00C14901"/>
    <w:rsid w:val="00C15264"/>
    <w:rsid w:val="00C16357"/>
    <w:rsid w:val="00C17978"/>
    <w:rsid w:val="00C2080D"/>
    <w:rsid w:val="00C20E9C"/>
    <w:rsid w:val="00C23FA7"/>
    <w:rsid w:val="00C24650"/>
    <w:rsid w:val="00C254E1"/>
    <w:rsid w:val="00C2597A"/>
    <w:rsid w:val="00C25AAF"/>
    <w:rsid w:val="00C27752"/>
    <w:rsid w:val="00C27B36"/>
    <w:rsid w:val="00C32347"/>
    <w:rsid w:val="00C33079"/>
    <w:rsid w:val="00C330DF"/>
    <w:rsid w:val="00C37EC0"/>
    <w:rsid w:val="00C37FDE"/>
    <w:rsid w:val="00C42782"/>
    <w:rsid w:val="00C43926"/>
    <w:rsid w:val="00C4443E"/>
    <w:rsid w:val="00C47B54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43B0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22D6"/>
    <w:rsid w:val="00CA3D0C"/>
    <w:rsid w:val="00CA427F"/>
    <w:rsid w:val="00CA55A2"/>
    <w:rsid w:val="00CA6073"/>
    <w:rsid w:val="00CA654B"/>
    <w:rsid w:val="00CA7FB5"/>
    <w:rsid w:val="00CB474B"/>
    <w:rsid w:val="00CC05BA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20104"/>
    <w:rsid w:val="00D23786"/>
    <w:rsid w:val="00D26AA2"/>
    <w:rsid w:val="00D3258F"/>
    <w:rsid w:val="00D34B1E"/>
    <w:rsid w:val="00D402F5"/>
    <w:rsid w:val="00D42844"/>
    <w:rsid w:val="00D43109"/>
    <w:rsid w:val="00D44328"/>
    <w:rsid w:val="00D4489B"/>
    <w:rsid w:val="00D450E9"/>
    <w:rsid w:val="00D47E6A"/>
    <w:rsid w:val="00D50FAB"/>
    <w:rsid w:val="00D548D7"/>
    <w:rsid w:val="00D63BB4"/>
    <w:rsid w:val="00D66F34"/>
    <w:rsid w:val="00D679C7"/>
    <w:rsid w:val="00D738D6"/>
    <w:rsid w:val="00D80795"/>
    <w:rsid w:val="00D8694E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D102D"/>
    <w:rsid w:val="00DD43BA"/>
    <w:rsid w:val="00DD722F"/>
    <w:rsid w:val="00DE0D91"/>
    <w:rsid w:val="00DE17D1"/>
    <w:rsid w:val="00DE4A98"/>
    <w:rsid w:val="00DE56A5"/>
    <w:rsid w:val="00DF07F2"/>
    <w:rsid w:val="00DF5B0C"/>
    <w:rsid w:val="00E02F6A"/>
    <w:rsid w:val="00E03198"/>
    <w:rsid w:val="00E03F18"/>
    <w:rsid w:val="00E0415B"/>
    <w:rsid w:val="00E06135"/>
    <w:rsid w:val="00E062E3"/>
    <w:rsid w:val="00E113C0"/>
    <w:rsid w:val="00E23537"/>
    <w:rsid w:val="00E25C19"/>
    <w:rsid w:val="00E307FC"/>
    <w:rsid w:val="00E33147"/>
    <w:rsid w:val="00E36407"/>
    <w:rsid w:val="00E40E41"/>
    <w:rsid w:val="00E42D93"/>
    <w:rsid w:val="00E448A1"/>
    <w:rsid w:val="00E4673B"/>
    <w:rsid w:val="00E50281"/>
    <w:rsid w:val="00E50F6F"/>
    <w:rsid w:val="00E52383"/>
    <w:rsid w:val="00E539D7"/>
    <w:rsid w:val="00E54361"/>
    <w:rsid w:val="00E546AB"/>
    <w:rsid w:val="00E5661D"/>
    <w:rsid w:val="00E56EEF"/>
    <w:rsid w:val="00E60CAF"/>
    <w:rsid w:val="00E61B39"/>
    <w:rsid w:val="00E6209A"/>
    <w:rsid w:val="00E62835"/>
    <w:rsid w:val="00E64523"/>
    <w:rsid w:val="00E6528D"/>
    <w:rsid w:val="00E6683D"/>
    <w:rsid w:val="00E7041F"/>
    <w:rsid w:val="00E70A06"/>
    <w:rsid w:val="00E728C3"/>
    <w:rsid w:val="00E76317"/>
    <w:rsid w:val="00E76946"/>
    <w:rsid w:val="00E77645"/>
    <w:rsid w:val="00E83697"/>
    <w:rsid w:val="00E83810"/>
    <w:rsid w:val="00E854D4"/>
    <w:rsid w:val="00E91DDC"/>
    <w:rsid w:val="00E921DF"/>
    <w:rsid w:val="00E925C9"/>
    <w:rsid w:val="00E9444B"/>
    <w:rsid w:val="00E94C85"/>
    <w:rsid w:val="00EA1DC3"/>
    <w:rsid w:val="00EA6CB4"/>
    <w:rsid w:val="00EB4E5D"/>
    <w:rsid w:val="00EB564C"/>
    <w:rsid w:val="00EB7699"/>
    <w:rsid w:val="00EC464F"/>
    <w:rsid w:val="00EC4A25"/>
    <w:rsid w:val="00EC5873"/>
    <w:rsid w:val="00EC5DC4"/>
    <w:rsid w:val="00EC60A8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36F0"/>
    <w:rsid w:val="00F03B5F"/>
    <w:rsid w:val="00F04C45"/>
    <w:rsid w:val="00F054A1"/>
    <w:rsid w:val="00F05D71"/>
    <w:rsid w:val="00F06F0B"/>
    <w:rsid w:val="00F070C7"/>
    <w:rsid w:val="00F07388"/>
    <w:rsid w:val="00F07FD6"/>
    <w:rsid w:val="00F11D6B"/>
    <w:rsid w:val="00F12B8B"/>
    <w:rsid w:val="00F17393"/>
    <w:rsid w:val="00F2026E"/>
    <w:rsid w:val="00F20838"/>
    <w:rsid w:val="00F20B49"/>
    <w:rsid w:val="00F20C7B"/>
    <w:rsid w:val="00F2210A"/>
    <w:rsid w:val="00F24379"/>
    <w:rsid w:val="00F2595D"/>
    <w:rsid w:val="00F2754C"/>
    <w:rsid w:val="00F31CC8"/>
    <w:rsid w:val="00F37743"/>
    <w:rsid w:val="00F40310"/>
    <w:rsid w:val="00F41897"/>
    <w:rsid w:val="00F42B86"/>
    <w:rsid w:val="00F43C20"/>
    <w:rsid w:val="00F44FCE"/>
    <w:rsid w:val="00F47078"/>
    <w:rsid w:val="00F4731F"/>
    <w:rsid w:val="00F52DBE"/>
    <w:rsid w:val="00F53AAD"/>
    <w:rsid w:val="00F5490A"/>
    <w:rsid w:val="00F54A3D"/>
    <w:rsid w:val="00F54D46"/>
    <w:rsid w:val="00F54F7D"/>
    <w:rsid w:val="00F56449"/>
    <w:rsid w:val="00F565DC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8B8"/>
    <w:rsid w:val="00FA1C5C"/>
    <w:rsid w:val="00FA2EA8"/>
    <w:rsid w:val="00FA6B50"/>
    <w:rsid w:val="00FB0844"/>
    <w:rsid w:val="00FB16A0"/>
    <w:rsid w:val="00FB1ACE"/>
    <w:rsid w:val="00FB1FDF"/>
    <w:rsid w:val="00FB4507"/>
    <w:rsid w:val="00FB46CA"/>
    <w:rsid w:val="00FC1192"/>
    <w:rsid w:val="00FC40D3"/>
    <w:rsid w:val="00FD03E5"/>
    <w:rsid w:val="00FD1FA7"/>
    <w:rsid w:val="00FD4EDD"/>
    <w:rsid w:val="00FE001B"/>
    <w:rsid w:val="00FE0DB2"/>
    <w:rsid w:val="00FE2786"/>
    <w:rsid w:val="00FE55FB"/>
    <w:rsid w:val="00FE5909"/>
    <w:rsid w:val="00FF0835"/>
    <w:rsid w:val="00FF3826"/>
    <w:rsid w:val="00FF3987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3F5"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a5">
    <w:name w:val="Hyperlink"/>
    <w:uiPriority w:val="99"/>
    <w:qFormat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1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a"/>
    <w:rsid w:val="00F84AD1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0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7"/>
    <w:uiPriority w:val="34"/>
    <w:qFormat/>
    <w:locked/>
    <w:rsid w:val="008D0839"/>
    <w:rPr>
      <w:lang w:val="en-GB"/>
    </w:rPr>
  </w:style>
  <w:style w:type="character" w:styleId="a9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a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aa">
    <w:name w:val="annotation text"/>
    <w:basedOn w:val="a"/>
    <w:link w:val="Char2"/>
    <w:unhideWhenUsed/>
    <w:rsid w:val="00F56449"/>
    <w:pPr>
      <w:widowControl w:val="0"/>
      <w:spacing w:after="0"/>
    </w:pPr>
    <w:rPr>
      <w:rFonts w:eastAsia="宋体"/>
      <w:lang w:val="x-none" w:eastAsia="x-none"/>
    </w:rPr>
  </w:style>
  <w:style w:type="character" w:customStyle="1" w:styleId="Char2">
    <w:name w:val="批注文字 Char"/>
    <w:basedOn w:val="a0"/>
    <w:link w:val="aa"/>
    <w:rsid w:val="00F56449"/>
    <w:rPr>
      <w:rFonts w:eastAsia="宋体"/>
      <w:lang w:val="x-none" w:eastAsia="x-none"/>
    </w:rPr>
  </w:style>
  <w:style w:type="paragraph" w:styleId="ab">
    <w:name w:val="annotation subject"/>
    <w:basedOn w:val="aa"/>
    <w:next w:val="aa"/>
    <w:link w:val="Char3"/>
    <w:rsid w:val="00C254E1"/>
    <w:pPr>
      <w:widowControl/>
      <w:spacing w:after="180"/>
    </w:pPr>
    <w:rPr>
      <w:rFonts w:eastAsiaTheme="minorEastAsia"/>
      <w:b/>
      <w:bCs/>
      <w:lang w:val="en-GB" w:eastAsia="en-US"/>
    </w:rPr>
  </w:style>
  <w:style w:type="character" w:customStyle="1" w:styleId="Char3">
    <w:name w:val="批注主题 Char"/>
    <w:basedOn w:val="Char2"/>
    <w:link w:val="ab"/>
    <w:rsid w:val="00C254E1"/>
    <w:rPr>
      <w:rFonts w:eastAsia="宋体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5640C0-E9A7-465F-8C78-24FD58939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</TotalTime>
  <Pages>8</Pages>
  <Words>2267</Words>
  <Characters>12923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15160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Zhenzhen</cp:lastModifiedBy>
  <cp:revision>4</cp:revision>
  <dcterms:created xsi:type="dcterms:W3CDTF">2021-04-02T01:57:00Z</dcterms:created>
  <dcterms:modified xsi:type="dcterms:W3CDTF">2021-04-02T02:04:00Z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2015_ms_pID_725343">
    <vt:lpwstr>(3)HKfsdUzrX+9jvKJqsf6cDUQ3yjWFh9VDUqNBuozKaUK3oMAiVs05c8XXXMgkePf4DDSxmCFe
2hDEbu+3CO2zUS5iHoBEsblB7v3vSf9Xx4Lzk9402yutzdGi+fbPNBLdTgbgI6f4+2G71gkr
s7LkUWdN/e5V+kt5JIFgKf+w1RLxP47SpsYydvlQIIp1A+IwG0IYTu4F3HanWVwRpLNrrZwC
QRjc8a/af3yuKCNDCl</vt:lpwstr>
  </property>
  <property fmtid="{D5CDD505-2E9C-101B-9397-08002B2CF9AE}" pid="9" name="_2015_ms_pID_7253431">
    <vt:lpwstr>S4wmKDpo2htYtQN+V9Ulw4daaD0Cocvp2TZwhH9g+ZBih261OpKZXa
X8zMiL5OIiKWlQqJWIuOZ4m6DeSF6EmQ1Z4SOpdiVkeihbxK3NzzgxNeboug/yrZZ8tQx9tg
hcaoDpskndvCf7oT8FHBNzvMq7JWreDxGEgqHwRJOfXGb65bea8TfNuTUVYl46fPhxx0cm2D
1Vx4m68zF6duxznWtWugqrKqOR1+8efBKPaZ</vt:lpwstr>
  </property>
  <property fmtid="{D5CDD505-2E9C-101B-9397-08002B2CF9AE}" pid="10" name="_2015_ms_pID_7253432">
    <vt:lpwstr>4Q==</vt:lpwstr>
  </property>
</Properties>
</file>