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A7092F" w14:textId="62CE504A" w:rsidR="00325976" w:rsidRPr="000A64D8" w:rsidRDefault="00317E8F" w:rsidP="00325976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Pr="00317E8F">
        <w:rPr>
          <w:rFonts w:ascii="Arial" w:hAnsi="Arial" w:cs="Arial"/>
          <w:b/>
          <w:bCs/>
          <w:sz w:val="24"/>
          <w:szCs w:val="24"/>
        </w:rPr>
        <w:t>NR Ad-Hoc#2</w:t>
      </w:r>
      <w:r w:rsidR="00325976" w:rsidRPr="000A64D8">
        <w:rPr>
          <w:rFonts w:ascii="Arial" w:hAnsi="Arial" w:cs="Arial"/>
          <w:b/>
          <w:sz w:val="24"/>
          <w:szCs w:val="24"/>
        </w:rPr>
        <w:t xml:space="preserve"> </w:t>
      </w:r>
      <w:r w:rsidR="00325976" w:rsidRPr="000A64D8">
        <w:rPr>
          <w:rFonts w:ascii="Arial" w:hAnsi="Arial" w:cs="Arial"/>
          <w:b/>
          <w:sz w:val="24"/>
          <w:szCs w:val="24"/>
        </w:rPr>
        <w:tab/>
      </w:r>
      <w:r w:rsidR="00C833B1" w:rsidRPr="00C833B1">
        <w:rPr>
          <w:rFonts w:ascii="Arial" w:hAnsi="Arial" w:cs="Arial"/>
          <w:b/>
          <w:sz w:val="24"/>
          <w:szCs w:val="24"/>
        </w:rPr>
        <w:t>R1-1711158</w:t>
      </w:r>
    </w:p>
    <w:p w14:paraId="4C1814C8" w14:textId="1F21D1E5" w:rsidR="00325976" w:rsidRPr="00FD021C" w:rsidRDefault="00317E8F" w:rsidP="0032597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June 27</w:t>
      </w:r>
      <w:r w:rsidRPr="00317E8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- 30</w:t>
      </w:r>
      <w:r w:rsidR="00325976" w:rsidRPr="00317E8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325976" w:rsidRPr="00CC0D62">
        <w:rPr>
          <w:rFonts w:ascii="Arial" w:hAnsi="Arial" w:cs="Arial"/>
          <w:b/>
          <w:sz w:val="24"/>
          <w:szCs w:val="24"/>
        </w:rPr>
        <w:t>, 2017</w:t>
      </w:r>
    </w:p>
    <w:p w14:paraId="52E22C26" w14:textId="17A62AA8" w:rsidR="00325976" w:rsidRPr="000A64D8" w:rsidRDefault="00317E8F" w:rsidP="0032597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="00325976">
        <w:rPr>
          <w:rFonts w:ascii="Arial" w:hAnsi="Arial" w:cs="Arial"/>
          <w:b/>
          <w:sz w:val="24"/>
          <w:szCs w:val="24"/>
        </w:rPr>
        <w:t>, China</w:t>
      </w:r>
    </w:p>
    <w:p w14:paraId="46F1330C" w14:textId="77777777" w:rsidR="0068226B" w:rsidRPr="000A64D8" w:rsidRDefault="0068226B" w:rsidP="00265CB0">
      <w:pPr>
        <w:pStyle w:val="Footer"/>
        <w:jc w:val="both"/>
        <w:rPr>
          <w:noProof w:val="0"/>
        </w:rPr>
      </w:pPr>
    </w:p>
    <w:p w14:paraId="46F1330D" w14:textId="75884981" w:rsidR="0068226B" w:rsidRPr="000A64D8" w:rsidRDefault="0068226B" w:rsidP="00265CB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317E8F" w:rsidRPr="00317E8F">
        <w:rPr>
          <w:rFonts w:ascii="Arial" w:hAnsi="Arial"/>
          <w:sz w:val="24"/>
        </w:rPr>
        <w:t>5.1.2.1.7</w:t>
      </w:r>
    </w:p>
    <w:p w14:paraId="46F1330E" w14:textId="77777777" w:rsidR="0068226B" w:rsidRPr="000A64D8" w:rsidRDefault="0068226B" w:rsidP="00265CB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6F1330F" w14:textId="2F8933D0" w:rsidR="00C10599" w:rsidRPr="00BE3532" w:rsidRDefault="0068226B" w:rsidP="00265CB0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17E8F" w:rsidRPr="00BE3532">
        <w:rPr>
          <w:rFonts w:ascii="Arial" w:hAnsi="Arial"/>
          <w:sz w:val="24"/>
        </w:rPr>
        <w:t>On PDSCH and PUSCH RE Mapping</w:t>
      </w:r>
    </w:p>
    <w:p w14:paraId="46F13310" w14:textId="77777777" w:rsidR="0068226B" w:rsidRDefault="0068226B" w:rsidP="00265CB0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46F13311" w14:textId="77777777" w:rsidR="00C34C05" w:rsidRPr="00183CB7" w:rsidRDefault="00FD6A3D" w:rsidP="00C939E2">
      <w:pPr>
        <w:pStyle w:val="Heading1"/>
        <w:ind w:left="432"/>
        <w:jc w:val="both"/>
      </w:pPr>
      <w:r w:rsidRPr="00183CB7">
        <w:t>Introduction</w:t>
      </w:r>
    </w:p>
    <w:p w14:paraId="7F5945C2" w14:textId="11583CA3" w:rsidR="00F106D6" w:rsidRDefault="00985627" w:rsidP="00B74C19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PDSCH mapping to </w:t>
      </w:r>
      <w:r w:rsidRPr="00985627">
        <w:rPr>
          <w:szCs w:val="22"/>
        </w:rPr>
        <w:t>the RB</w:t>
      </w:r>
      <w:r>
        <w:rPr>
          <w:szCs w:val="22"/>
        </w:rPr>
        <w:t>s</w:t>
      </w:r>
      <w:r w:rsidRPr="00985627">
        <w:rPr>
          <w:szCs w:val="22"/>
        </w:rPr>
        <w:t xml:space="preserve"> assigned for </w:t>
      </w:r>
      <w:r>
        <w:rPr>
          <w:szCs w:val="22"/>
        </w:rPr>
        <w:t xml:space="preserve">downlink </w:t>
      </w:r>
      <w:r w:rsidRPr="00985627">
        <w:rPr>
          <w:szCs w:val="22"/>
        </w:rPr>
        <w:t>transmission need</w:t>
      </w:r>
      <w:r>
        <w:rPr>
          <w:szCs w:val="22"/>
        </w:rPr>
        <w:t>s</w:t>
      </w:r>
      <w:r w:rsidRPr="00985627">
        <w:rPr>
          <w:szCs w:val="22"/>
        </w:rPr>
        <w:t xml:space="preserve"> to avoid the REs used for</w:t>
      </w:r>
      <w:r>
        <w:rPr>
          <w:szCs w:val="22"/>
        </w:rPr>
        <w:t xml:space="preserve"> other physical downlink channels and/or reference signals.  This is also known as PDSCH rate matching.  </w:t>
      </w:r>
      <w:r w:rsidR="00763545" w:rsidRPr="0034718C">
        <w:rPr>
          <w:szCs w:val="22"/>
        </w:rPr>
        <w:t>In RAN</w:t>
      </w:r>
      <w:r w:rsidR="00763545">
        <w:rPr>
          <w:szCs w:val="22"/>
        </w:rPr>
        <w:t>1</w:t>
      </w:r>
      <w:r w:rsidR="0000652B">
        <w:rPr>
          <w:szCs w:val="22"/>
        </w:rPr>
        <w:t xml:space="preserve"> </w:t>
      </w:r>
      <w:r w:rsidR="00763545" w:rsidRPr="0034718C">
        <w:rPr>
          <w:szCs w:val="22"/>
        </w:rPr>
        <w:t>#</w:t>
      </w:r>
      <w:r>
        <w:rPr>
          <w:szCs w:val="22"/>
        </w:rPr>
        <w:t>88bis and #89</w:t>
      </w:r>
      <w:r w:rsidR="00325976">
        <w:rPr>
          <w:szCs w:val="22"/>
        </w:rPr>
        <w:t xml:space="preserve">, </w:t>
      </w:r>
      <w:r w:rsidR="0000652B">
        <w:rPr>
          <w:szCs w:val="22"/>
        </w:rPr>
        <w:t>WF</w:t>
      </w:r>
      <w:r w:rsidR="00325976">
        <w:rPr>
          <w:szCs w:val="22"/>
        </w:rPr>
        <w:t>s</w:t>
      </w:r>
      <w:r w:rsidR="0000652B">
        <w:rPr>
          <w:szCs w:val="22"/>
        </w:rPr>
        <w:t xml:space="preserve"> on </w:t>
      </w:r>
      <w:r w:rsidR="0088565B">
        <w:rPr>
          <w:szCs w:val="22"/>
        </w:rPr>
        <w:t>PDSCH rate matching [1</w:t>
      </w:r>
      <w:r>
        <w:rPr>
          <w:szCs w:val="22"/>
        </w:rPr>
        <w:t>-2</w:t>
      </w:r>
      <w:r w:rsidR="0088565B">
        <w:rPr>
          <w:szCs w:val="22"/>
        </w:rPr>
        <w:t>] w</w:t>
      </w:r>
      <w:r>
        <w:rPr>
          <w:szCs w:val="22"/>
        </w:rPr>
        <w:t>ere</w:t>
      </w:r>
      <w:r w:rsidR="0088565B">
        <w:rPr>
          <w:szCs w:val="22"/>
        </w:rPr>
        <w:t xml:space="preserve"> discussed, </w:t>
      </w:r>
      <w:r>
        <w:rPr>
          <w:szCs w:val="22"/>
        </w:rPr>
        <w:t xml:space="preserve">but </w:t>
      </w:r>
      <w:r w:rsidR="0088565B">
        <w:rPr>
          <w:szCs w:val="22"/>
        </w:rPr>
        <w:t>there</w:t>
      </w:r>
      <w:r>
        <w:rPr>
          <w:szCs w:val="22"/>
        </w:rPr>
        <w:t>’s</w:t>
      </w:r>
      <w:r w:rsidR="0088565B">
        <w:rPr>
          <w:szCs w:val="22"/>
        </w:rPr>
        <w:t xml:space="preserve"> no agreement.  </w:t>
      </w:r>
      <w:r w:rsidR="00F106D6">
        <w:rPr>
          <w:szCs w:val="22"/>
        </w:rPr>
        <w:t xml:space="preserve">Similar to PDSCH rate matching, </w:t>
      </w:r>
      <w:r>
        <w:rPr>
          <w:szCs w:val="22"/>
        </w:rPr>
        <w:t xml:space="preserve">PUSCH </w:t>
      </w:r>
      <w:r w:rsidR="00F106D6">
        <w:rPr>
          <w:szCs w:val="22"/>
        </w:rPr>
        <w:t xml:space="preserve">RE mapping </w:t>
      </w:r>
      <w:r>
        <w:rPr>
          <w:szCs w:val="22"/>
        </w:rPr>
        <w:t>also needs to avoid the REs used for other physical uplink channels and/or reference signals.</w:t>
      </w:r>
      <w:r w:rsidR="00F106D6">
        <w:rPr>
          <w:szCs w:val="22"/>
        </w:rPr>
        <w:t xml:space="preserve">  </w:t>
      </w:r>
    </w:p>
    <w:p w14:paraId="46F13312" w14:textId="180FAEEF" w:rsidR="00763545" w:rsidRDefault="00985627" w:rsidP="00B74C19">
      <w:pPr>
        <w:spacing w:before="120" w:after="120"/>
        <w:jc w:val="both"/>
        <w:rPr>
          <w:szCs w:val="22"/>
        </w:rPr>
      </w:pPr>
      <w:r>
        <w:rPr>
          <w:szCs w:val="22"/>
        </w:rPr>
        <w:t>In this contribution, we share our views on this issue considering some relevant agreements made in previous meetings.</w:t>
      </w:r>
    </w:p>
    <w:p w14:paraId="46F13335" w14:textId="77777777" w:rsidR="00E3066B" w:rsidRDefault="00E3066B" w:rsidP="00C939E2">
      <w:pPr>
        <w:pStyle w:val="Heading1"/>
        <w:ind w:left="432"/>
        <w:jc w:val="both"/>
      </w:pPr>
      <w:r>
        <w:t>Discussion</w:t>
      </w:r>
    </w:p>
    <w:p w14:paraId="1257391C" w14:textId="2B67D811" w:rsidR="00F832EB" w:rsidRDefault="00F270C9" w:rsidP="00265CB0">
      <w:pPr>
        <w:pStyle w:val="Heading2"/>
        <w:jc w:val="both"/>
      </w:pPr>
      <w:r>
        <w:t>PDSCH RE mapping</w:t>
      </w:r>
    </w:p>
    <w:p w14:paraId="279B6D19" w14:textId="46426325" w:rsidR="00F76E4D" w:rsidRDefault="00F270C9" w:rsidP="00E60FC9">
      <w:pPr>
        <w:spacing w:before="180"/>
        <w:jc w:val="both"/>
        <w:rPr>
          <w:szCs w:val="22"/>
        </w:rPr>
      </w:pPr>
      <w:r>
        <w:rPr>
          <w:szCs w:val="22"/>
        </w:rPr>
        <w:t xml:space="preserve">PDSCH mapping to </w:t>
      </w:r>
      <w:r w:rsidRPr="00985627">
        <w:rPr>
          <w:szCs w:val="22"/>
        </w:rPr>
        <w:t>the RB</w:t>
      </w:r>
      <w:r>
        <w:rPr>
          <w:szCs w:val="22"/>
        </w:rPr>
        <w:t>s</w:t>
      </w:r>
      <w:r w:rsidRPr="00985627">
        <w:rPr>
          <w:szCs w:val="22"/>
        </w:rPr>
        <w:t xml:space="preserve"> assigned for </w:t>
      </w:r>
      <w:r>
        <w:rPr>
          <w:szCs w:val="22"/>
        </w:rPr>
        <w:t xml:space="preserve">downlink </w:t>
      </w:r>
      <w:r w:rsidRPr="00985627">
        <w:rPr>
          <w:szCs w:val="22"/>
        </w:rPr>
        <w:t>transmission need</w:t>
      </w:r>
      <w:r>
        <w:rPr>
          <w:szCs w:val="22"/>
        </w:rPr>
        <w:t>s</w:t>
      </w:r>
      <w:r w:rsidRPr="00985627">
        <w:rPr>
          <w:szCs w:val="22"/>
        </w:rPr>
        <w:t xml:space="preserve"> to avoid the REs used for</w:t>
      </w:r>
      <w:r>
        <w:rPr>
          <w:szCs w:val="22"/>
        </w:rPr>
        <w:t xml:space="preserve"> other physical downlink channels</w:t>
      </w:r>
      <w:r w:rsidR="000666B3">
        <w:rPr>
          <w:szCs w:val="22"/>
        </w:rPr>
        <w:t xml:space="preserve"> and reference signals.  For example, the</w:t>
      </w:r>
      <w:r w:rsidR="000268ED">
        <w:rPr>
          <w:szCs w:val="22"/>
        </w:rPr>
        <w:t xml:space="preserve"> PDSCH shall not be </w:t>
      </w:r>
      <w:r w:rsidR="000666B3">
        <w:rPr>
          <w:szCs w:val="22"/>
        </w:rPr>
        <w:t>map</w:t>
      </w:r>
      <w:r w:rsidR="000268ED">
        <w:rPr>
          <w:szCs w:val="22"/>
        </w:rPr>
        <w:t>ped</w:t>
      </w:r>
      <w:r w:rsidR="000666B3">
        <w:rPr>
          <w:szCs w:val="22"/>
        </w:rPr>
        <w:t xml:space="preserve"> to control resource sets (CORESET) which are used for PDCCH transmission.  For another example, the </w:t>
      </w:r>
      <w:r w:rsidR="000268ED">
        <w:rPr>
          <w:szCs w:val="22"/>
        </w:rPr>
        <w:t>PDSCH mapping</w:t>
      </w:r>
      <w:r w:rsidR="000666B3">
        <w:rPr>
          <w:szCs w:val="22"/>
        </w:rPr>
        <w:t xml:space="preserve"> </w:t>
      </w:r>
      <w:r w:rsidR="000268ED">
        <w:rPr>
          <w:szCs w:val="22"/>
        </w:rPr>
        <w:t>shall</w:t>
      </w:r>
      <w:r w:rsidR="000666B3">
        <w:rPr>
          <w:szCs w:val="22"/>
        </w:rPr>
        <w:t xml:space="preserve"> </w:t>
      </w:r>
      <w:r w:rsidR="00C26F01">
        <w:rPr>
          <w:szCs w:val="22"/>
        </w:rPr>
        <w:t>avoid REs reserved for CSI-RS transmission</w:t>
      </w:r>
      <w:r w:rsidR="00F76E4D">
        <w:rPr>
          <w:szCs w:val="22"/>
        </w:rPr>
        <w:t xml:space="preserve"> for other UEs and/or for neighboring cells</w:t>
      </w:r>
      <w:r w:rsidR="00C26F01">
        <w:rPr>
          <w:szCs w:val="22"/>
        </w:rPr>
        <w:t xml:space="preserve">.  </w:t>
      </w:r>
      <w:r w:rsidR="000268ED">
        <w:rPr>
          <w:szCs w:val="22"/>
        </w:rPr>
        <w:t>To this end, the UE needs to know which REs shall be avoided when mapping PDSCH.  Those REs can be calle</w:t>
      </w:r>
      <w:r w:rsidR="00F76E4D">
        <w:rPr>
          <w:szCs w:val="22"/>
        </w:rPr>
        <w:t>d as rate matching REs (RMREs).</w:t>
      </w:r>
      <w:r w:rsidR="00DF2386">
        <w:rPr>
          <w:szCs w:val="22"/>
        </w:rPr>
        <w:t xml:space="preserve"> </w:t>
      </w:r>
    </w:p>
    <w:p w14:paraId="451C72B1" w14:textId="6D40AB06" w:rsidR="00C26F01" w:rsidRDefault="000268ED" w:rsidP="00E60FC9">
      <w:pPr>
        <w:spacing w:before="180"/>
        <w:jc w:val="both"/>
        <w:rPr>
          <w:szCs w:val="22"/>
        </w:rPr>
      </w:pPr>
      <w:r>
        <w:rPr>
          <w:szCs w:val="22"/>
        </w:rPr>
        <w:t>The appearance of RMREs can be either semi-statically configured or dynamically indicated, depending on its time-domain behavior and/or frequency-domain granularity.</w:t>
      </w:r>
      <w:r w:rsidR="00F76E4D">
        <w:rPr>
          <w:szCs w:val="22"/>
        </w:rPr>
        <w:t xml:space="preserve">  For example, to avoid REs occupied by the periodic NZP CSI-RS in the neighboring cell, the RMREs can be configured via RRC in terms of periodic ZP CSI-RS.  This can be done by using the CSI framework, e.g., the UE can be configured with a resource setting which includes the ZP CSI-RS resource.  The timing configuration, e.g., the period and slot offset of the CSI-RS, can be part of the resource setting.</w:t>
      </w:r>
    </w:p>
    <w:p w14:paraId="64EDEEE7" w14:textId="3AD05DB6" w:rsidR="00F76E4D" w:rsidRDefault="001C3215" w:rsidP="00E60FC9">
      <w:pPr>
        <w:spacing w:before="180"/>
        <w:jc w:val="both"/>
        <w:rPr>
          <w:szCs w:val="22"/>
        </w:rPr>
      </w:pPr>
      <w:r>
        <w:rPr>
          <w:szCs w:val="22"/>
        </w:rPr>
        <w:t>To rate match around the</w:t>
      </w:r>
      <w:r w:rsidR="00F76E4D">
        <w:rPr>
          <w:szCs w:val="22"/>
        </w:rPr>
        <w:t xml:space="preserve"> aperiodic</w:t>
      </w:r>
      <w:r>
        <w:rPr>
          <w:szCs w:val="22"/>
        </w:rPr>
        <w:t xml:space="preserve"> NZP CSI-RS for</w:t>
      </w:r>
      <w:r w:rsidR="00DF2386">
        <w:rPr>
          <w:szCs w:val="22"/>
        </w:rPr>
        <w:t xml:space="preserve"> other UEs, </w:t>
      </w:r>
      <w:r w:rsidR="00752A20">
        <w:rPr>
          <w:szCs w:val="22"/>
        </w:rPr>
        <w:t>dynamic signaling is needed.  However, purely based on dynamic signaling to indicate the appearance of the aperiodic NZP CSI-RS may lead to unaffordable DCI overhead.  To address this issue, a hybrid of semi-static and dynamic signaling is adopted in LTE</w:t>
      </w:r>
      <w:r w:rsidR="00491674">
        <w:rPr>
          <w:szCs w:val="22"/>
        </w:rPr>
        <w:t>, as shown in Figure 1</w:t>
      </w:r>
      <w:r w:rsidR="00752A20">
        <w:rPr>
          <w:szCs w:val="22"/>
        </w:rPr>
        <w:t xml:space="preserve">.  A UE is semi-statically configured with multiple aperiodic NZP CSI-RS candidates.  In the dedicated DCI, one out of the multiple pre-configured CSI-RS is indicated to the UE, so that the PDSCH RE mapping can avoid REs used for other UE’s aperiodic CSI-RS transmission.  </w:t>
      </w:r>
    </w:p>
    <w:p w14:paraId="797C7092" w14:textId="77777777" w:rsidR="00752A20" w:rsidRDefault="00752A20" w:rsidP="00E60FC9">
      <w:pPr>
        <w:keepNext/>
        <w:spacing w:before="180"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790B235B" wp14:editId="6A804D74">
            <wp:extent cx="6190500" cy="1229870"/>
            <wp:effectExtent l="0" t="0" r="127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T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0500" cy="122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37BB2" w14:textId="50CBD854" w:rsidR="00752A20" w:rsidRDefault="00752A20" w:rsidP="00752A20">
      <w:pPr>
        <w:pStyle w:val="Caption"/>
        <w:jc w:val="center"/>
        <w:rPr>
          <w:szCs w:val="22"/>
        </w:rPr>
      </w:pPr>
      <w:r>
        <w:t xml:space="preserve">Figure </w:t>
      </w:r>
      <w:fldSimple w:instr=" SEQ Figure \* ARABIC ">
        <w:r w:rsidR="00F043F9">
          <w:rPr>
            <w:noProof/>
          </w:rPr>
          <w:t>1</w:t>
        </w:r>
      </w:fldSimple>
      <w:r>
        <w:t xml:space="preserve">: </w:t>
      </w:r>
      <w:r w:rsidR="001D031E">
        <w:t>Indication of PDSCH rate matching around aperiodic CSI-RS using hybrid of semi-static and dynamic signaling.</w:t>
      </w:r>
    </w:p>
    <w:p w14:paraId="63244952" w14:textId="138DE1DA" w:rsidR="00763B9A" w:rsidRPr="00763B9A" w:rsidRDefault="00763B9A" w:rsidP="00E60FC9">
      <w:pPr>
        <w:spacing w:before="180"/>
        <w:jc w:val="both"/>
        <w:rPr>
          <w:b/>
          <w:i/>
          <w:szCs w:val="22"/>
        </w:rPr>
      </w:pPr>
      <w:r w:rsidRPr="00763B9A">
        <w:rPr>
          <w:b/>
          <w:i/>
          <w:szCs w:val="22"/>
        </w:rPr>
        <w:lastRenderedPageBreak/>
        <w:t>Observation</w:t>
      </w:r>
      <w:r>
        <w:rPr>
          <w:b/>
          <w:i/>
          <w:szCs w:val="22"/>
        </w:rPr>
        <w:t xml:space="preserve"> 1</w:t>
      </w:r>
      <w:r w:rsidRPr="00763B9A">
        <w:rPr>
          <w:b/>
          <w:i/>
          <w:szCs w:val="22"/>
        </w:rPr>
        <w:t>: Hybrid of semi-static and dynamic signaling provides an efficient solution for PDSCH rate matching around aperiodic CSI-RS.</w:t>
      </w:r>
    </w:p>
    <w:p w14:paraId="5E9F2438" w14:textId="77777777" w:rsidR="00491674" w:rsidRDefault="00E62162" w:rsidP="00E60FC9">
      <w:pPr>
        <w:spacing w:before="180"/>
        <w:jc w:val="both"/>
        <w:rPr>
          <w:szCs w:val="22"/>
        </w:rPr>
      </w:pPr>
      <w:r>
        <w:rPr>
          <w:szCs w:val="22"/>
        </w:rPr>
        <w:t>Th</w:t>
      </w:r>
      <w:r w:rsidRPr="00E62162">
        <w:rPr>
          <w:szCs w:val="22"/>
        </w:rPr>
        <w:t xml:space="preserve">e </w:t>
      </w:r>
      <w:r>
        <w:rPr>
          <w:szCs w:val="22"/>
        </w:rPr>
        <w:t xml:space="preserve">NR can support much wider </w:t>
      </w:r>
      <w:r w:rsidRPr="00E62162">
        <w:rPr>
          <w:szCs w:val="22"/>
        </w:rPr>
        <w:t xml:space="preserve">system bandwidth for a </w:t>
      </w:r>
      <w:r>
        <w:rPr>
          <w:szCs w:val="22"/>
        </w:rPr>
        <w:t xml:space="preserve">component </w:t>
      </w:r>
      <w:r w:rsidRPr="00E62162">
        <w:rPr>
          <w:szCs w:val="22"/>
        </w:rPr>
        <w:t xml:space="preserve">carrier </w:t>
      </w:r>
      <w:r>
        <w:rPr>
          <w:szCs w:val="22"/>
        </w:rPr>
        <w:t xml:space="preserve">(CC) </w:t>
      </w:r>
      <w:r w:rsidRPr="00E62162">
        <w:rPr>
          <w:szCs w:val="22"/>
        </w:rPr>
        <w:t>than LTE</w:t>
      </w:r>
      <w:r>
        <w:rPr>
          <w:szCs w:val="22"/>
        </w:rPr>
        <w:t xml:space="preserve">.  In LTE, the bandwidth of a CC can be up to 20MHz, while </w:t>
      </w:r>
      <w:r w:rsidRPr="00E62162">
        <w:rPr>
          <w:szCs w:val="22"/>
        </w:rPr>
        <w:t>NR</w:t>
      </w:r>
      <w:r>
        <w:rPr>
          <w:szCs w:val="22"/>
        </w:rPr>
        <w:t xml:space="preserve"> system bandwidth can be 100MHz</w:t>
      </w:r>
      <w:r w:rsidRPr="00E62162">
        <w:rPr>
          <w:szCs w:val="22"/>
        </w:rPr>
        <w:t xml:space="preserve"> </w:t>
      </w:r>
      <w:r>
        <w:rPr>
          <w:szCs w:val="22"/>
        </w:rPr>
        <w:t>for</w:t>
      </w:r>
      <w:r w:rsidRPr="00E62162">
        <w:rPr>
          <w:szCs w:val="22"/>
        </w:rPr>
        <w:t xml:space="preserve"> sub-6 GHz</w:t>
      </w:r>
      <w:r>
        <w:rPr>
          <w:szCs w:val="22"/>
        </w:rPr>
        <w:t xml:space="preserve"> carrier frequency and even larger for higher frequencies.  On the other hand, not all NR</w:t>
      </w:r>
      <w:r w:rsidRPr="00E62162">
        <w:rPr>
          <w:szCs w:val="22"/>
        </w:rPr>
        <w:t xml:space="preserve"> UE</w:t>
      </w:r>
      <w:r>
        <w:rPr>
          <w:szCs w:val="22"/>
        </w:rPr>
        <w:t>s can operate on the whole system bandwidth.  Some UEs</w:t>
      </w:r>
      <w:r w:rsidRPr="00E62162">
        <w:rPr>
          <w:szCs w:val="22"/>
        </w:rPr>
        <w:t xml:space="preserve"> may only be </w:t>
      </w:r>
      <w:r>
        <w:rPr>
          <w:szCs w:val="22"/>
        </w:rPr>
        <w:t>operating on part of the system bandwidth, a.k.a., bandwidth part.</w:t>
      </w:r>
      <w:r w:rsidR="00491674">
        <w:rPr>
          <w:szCs w:val="22"/>
        </w:rPr>
        <w:t xml:space="preserve">  </w:t>
      </w:r>
    </w:p>
    <w:p w14:paraId="13D565CE" w14:textId="34EDC92A" w:rsidR="000268ED" w:rsidRDefault="000268ED" w:rsidP="00E60FC9">
      <w:pPr>
        <w:spacing w:before="180"/>
        <w:jc w:val="both"/>
        <w:rPr>
          <w:szCs w:val="22"/>
        </w:rPr>
      </w:pPr>
      <w:r>
        <w:rPr>
          <w:szCs w:val="22"/>
        </w:rPr>
        <w:t>In RAN1#86bis, following agreements were made</w:t>
      </w:r>
      <w:r w:rsidR="00491674">
        <w:rPr>
          <w:szCs w:val="22"/>
        </w:rPr>
        <w:t xml:space="preserve"> regarding the CSI-RS bandwidth</w:t>
      </w:r>
      <w:r>
        <w:rPr>
          <w:szCs w:val="22"/>
        </w:rPr>
        <w:t>:</w:t>
      </w:r>
    </w:p>
    <w:p w14:paraId="5404FBD6" w14:textId="77777777" w:rsidR="000268ED" w:rsidRPr="000268ED" w:rsidRDefault="000268ED" w:rsidP="000268ED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268ED">
        <w:rPr>
          <w:rFonts w:eastAsia="MS Mincho"/>
          <w:i/>
          <w:lang w:eastAsia="ja-JP"/>
        </w:rPr>
        <w:t>Support at least following configurations of NR CSI-RS</w:t>
      </w:r>
    </w:p>
    <w:p w14:paraId="5E3E20A6" w14:textId="77777777" w:rsidR="000268ED" w:rsidRPr="000268ED" w:rsidRDefault="000268ED" w:rsidP="000268E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268ED">
        <w:rPr>
          <w:rFonts w:eastAsia="MS Mincho"/>
          <w:i/>
          <w:lang w:eastAsia="ja-JP"/>
        </w:rPr>
        <w:t>UE-specific configuration to support</w:t>
      </w:r>
    </w:p>
    <w:p w14:paraId="10776D54" w14:textId="77777777" w:rsidR="000268ED" w:rsidRPr="000268ED" w:rsidRDefault="000268ED" w:rsidP="000268ED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268ED">
        <w:rPr>
          <w:rFonts w:eastAsia="MS Mincho"/>
          <w:i/>
          <w:lang w:eastAsia="ja-JP"/>
        </w:rPr>
        <w:t xml:space="preserve">Wideband CSI-RS, i.e. </w:t>
      </w:r>
      <w:r w:rsidRPr="000268ED">
        <w:rPr>
          <w:rFonts w:eastAsia="MS Mincho" w:hint="eastAsia"/>
          <w:i/>
          <w:lang w:eastAsia="ja-JP"/>
        </w:rPr>
        <w:t xml:space="preserve">from UE perspective, </w:t>
      </w:r>
      <w:r w:rsidRPr="000268ED">
        <w:rPr>
          <w:rFonts w:eastAsia="MS Mincho"/>
          <w:i/>
          <w:lang w:eastAsia="ja-JP"/>
        </w:rPr>
        <w:t>the full bandwidth the UE is configured to operate with</w:t>
      </w:r>
      <w:r w:rsidRPr="000268ED">
        <w:rPr>
          <w:rFonts w:eastAsia="MS Mincho" w:hint="eastAsia"/>
          <w:i/>
          <w:lang w:eastAsia="ja-JP"/>
        </w:rPr>
        <w:t xml:space="preserve"> </w:t>
      </w:r>
    </w:p>
    <w:p w14:paraId="50A9EE01" w14:textId="77777777" w:rsidR="000268ED" w:rsidRPr="000268ED" w:rsidRDefault="000268ED" w:rsidP="000268ED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268ED">
        <w:rPr>
          <w:rFonts w:eastAsia="MS Mincho" w:hint="eastAsia"/>
          <w:i/>
          <w:lang w:eastAsia="ja-JP"/>
        </w:rPr>
        <w:t>Partial-band</w:t>
      </w:r>
      <w:r w:rsidRPr="000268ED">
        <w:rPr>
          <w:rFonts w:eastAsia="MS Mincho"/>
          <w:i/>
          <w:lang w:eastAsia="ja-JP"/>
        </w:rPr>
        <w:t xml:space="preserve"> CSI-RS, i.e. </w:t>
      </w:r>
      <w:r w:rsidRPr="000268ED">
        <w:rPr>
          <w:rFonts w:eastAsia="MS Mincho" w:hint="eastAsia"/>
          <w:i/>
          <w:lang w:eastAsia="ja-JP"/>
        </w:rPr>
        <w:t xml:space="preserve">from UE perspective, </w:t>
      </w:r>
      <w:r w:rsidRPr="000268ED">
        <w:rPr>
          <w:rFonts w:eastAsia="MS Mincho"/>
          <w:i/>
          <w:lang w:eastAsia="ja-JP"/>
        </w:rPr>
        <w:t>part of the bandwidth the UE is configured to operate with</w:t>
      </w:r>
    </w:p>
    <w:p w14:paraId="221C88F0" w14:textId="77777777" w:rsidR="000268ED" w:rsidRPr="000268ED" w:rsidRDefault="000268ED" w:rsidP="000268ED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268ED">
        <w:rPr>
          <w:rFonts w:eastAsia="MS Mincho" w:hint="eastAsia"/>
          <w:i/>
          <w:lang w:eastAsia="ja-JP"/>
        </w:rPr>
        <w:t>FFS: Different patterns may be used for wideband and subband CSI-RSs</w:t>
      </w:r>
    </w:p>
    <w:p w14:paraId="1DD816A5" w14:textId="77777777" w:rsidR="00B44EA8" w:rsidRDefault="000268ED" w:rsidP="000268ED">
      <w:pPr>
        <w:spacing w:before="180"/>
        <w:jc w:val="both"/>
        <w:rPr>
          <w:szCs w:val="22"/>
        </w:rPr>
      </w:pPr>
      <w:r>
        <w:rPr>
          <w:szCs w:val="22"/>
        </w:rPr>
        <w:t xml:space="preserve">Both wideband and partial-band are defined from UE’s perspective.  </w:t>
      </w:r>
      <w:r w:rsidR="00491674">
        <w:rPr>
          <w:szCs w:val="22"/>
        </w:rPr>
        <w:t>That means the CSI-RS may be transmitted only in a subset of all available RBs within the system bandwidth.</w:t>
      </w:r>
      <w:r w:rsidR="00DF31D6">
        <w:rPr>
          <w:szCs w:val="22"/>
        </w:rPr>
        <w:t xml:space="preserve">  </w:t>
      </w:r>
      <w:r w:rsidR="00EE1081">
        <w:rPr>
          <w:szCs w:val="22"/>
        </w:rPr>
        <w:t xml:space="preserve">As shown in Figure 2, there are 3 </w:t>
      </w:r>
      <w:r w:rsidR="00B44EA8">
        <w:rPr>
          <w:szCs w:val="22"/>
        </w:rPr>
        <w:t>UEs with different capabilities:</w:t>
      </w:r>
    </w:p>
    <w:p w14:paraId="3A3986AF" w14:textId="77777777" w:rsidR="00B44EA8" w:rsidRDefault="00EE1081" w:rsidP="00B44EA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44EA8">
        <w:rPr>
          <w:rFonts w:eastAsia="MS Mincho"/>
          <w:lang w:eastAsia="ja-JP"/>
        </w:rPr>
        <w:t>UE 1 is capable of operating on the wh</w:t>
      </w:r>
      <w:r w:rsidR="00B44EA8">
        <w:rPr>
          <w:rFonts w:eastAsia="MS Mincho"/>
          <w:lang w:eastAsia="ja-JP"/>
        </w:rPr>
        <w:t>ole system bandwidth of 100MHz;</w:t>
      </w:r>
    </w:p>
    <w:p w14:paraId="139E07A8" w14:textId="6B33E967" w:rsidR="00B44EA8" w:rsidRPr="00B44EA8" w:rsidRDefault="00EE1081" w:rsidP="00B44EA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44EA8">
        <w:rPr>
          <w:rFonts w:eastAsia="MS Mincho"/>
          <w:lang w:eastAsia="ja-JP"/>
        </w:rPr>
        <w:t xml:space="preserve">UEs 2 and 3 can only operating on a bandwidth of 40MHz.  </w:t>
      </w:r>
    </w:p>
    <w:p w14:paraId="111C5C4D" w14:textId="20B9D145" w:rsidR="000268ED" w:rsidRDefault="00EE1081" w:rsidP="000268ED">
      <w:pPr>
        <w:spacing w:before="180"/>
        <w:jc w:val="both"/>
        <w:rPr>
          <w:szCs w:val="22"/>
        </w:rPr>
      </w:pPr>
      <w:r>
        <w:rPr>
          <w:szCs w:val="22"/>
        </w:rPr>
        <w:t xml:space="preserve">For UE 1, its CSI-RS can be transmitted across the whole system bandwidth, i.e., subband sets 1 ~ 5.  But for UE 2, CSI-RS may only be transmitted on subband sets 4 and 5.  </w:t>
      </w:r>
    </w:p>
    <w:p w14:paraId="11CC3473" w14:textId="77777777" w:rsidR="00EE1081" w:rsidRDefault="00DF31D6" w:rsidP="00EE1081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00BEBFC5" wp14:editId="19419D8D">
            <wp:extent cx="3584448" cy="1938528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artial-band CSI-R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4448" cy="1938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82A4C" w14:textId="18084D32" w:rsidR="000268ED" w:rsidRDefault="00EE1081" w:rsidP="00EE1081">
      <w:pPr>
        <w:pStyle w:val="Caption"/>
        <w:jc w:val="center"/>
        <w:rPr>
          <w:szCs w:val="22"/>
        </w:rPr>
      </w:pPr>
      <w:r>
        <w:t xml:space="preserve">Figure </w:t>
      </w:r>
      <w:fldSimple w:instr=" SEQ Figure \* ARABIC ">
        <w:r w:rsidR="00F043F9">
          <w:rPr>
            <w:noProof/>
          </w:rPr>
          <w:t>2</w:t>
        </w:r>
      </w:fldSimple>
      <w:r>
        <w:t>: Illustration of partial-band CSI-RS transmission.</w:t>
      </w:r>
    </w:p>
    <w:p w14:paraId="335D823C" w14:textId="77777777" w:rsidR="00CF2FB8" w:rsidRDefault="00516248" w:rsidP="00CF2FB8">
      <w:pPr>
        <w:spacing w:before="180"/>
        <w:jc w:val="both"/>
        <w:rPr>
          <w:szCs w:val="22"/>
        </w:rPr>
      </w:pPr>
      <w:r>
        <w:rPr>
          <w:szCs w:val="22"/>
        </w:rPr>
        <w:t xml:space="preserve">The partial-band aperiodic CSI-RS transmission makes the PDSCH RMRE indication more complicated.  If the PDSCH for UE 1 and the aperiodic CSI-RS for both UEs 2 and 3 are transmitted in the same slot, UE 1 needs to be indicated with the RMREs to rate match around the aperiodic CSI-RS for UEs 2 and 3, respectively.  Since both UEs 2 and 3 may be configured with different CSI-RS resources and the CSI-RS resource for each UE may be transmitted only in its operating band, the indication of RMRE for UE 1 need to be subband-set dependent.  For example, </w:t>
      </w:r>
    </w:p>
    <w:p w14:paraId="2F285A00" w14:textId="77777777" w:rsidR="00CF2FB8" w:rsidRDefault="00CF2FB8" w:rsidP="00CF2FB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516248" w:rsidRPr="00CF2FB8">
        <w:rPr>
          <w:rFonts w:eastAsia="MS Mincho"/>
          <w:lang w:eastAsia="ja-JP"/>
        </w:rPr>
        <w:t xml:space="preserve">n subband sets 1 and 2, </w:t>
      </w:r>
      <w:r w:rsidRPr="00CF2FB8">
        <w:rPr>
          <w:rFonts w:eastAsia="MS Mincho"/>
          <w:lang w:eastAsia="ja-JP"/>
        </w:rPr>
        <w:t>mapping of PDSCH for UE 1 doesn’t need to avo</w:t>
      </w:r>
      <w:r>
        <w:rPr>
          <w:rFonts w:eastAsia="MS Mincho"/>
          <w:lang w:eastAsia="ja-JP"/>
        </w:rPr>
        <w:t>id any CSI-RS REs for other UEs;</w:t>
      </w:r>
    </w:p>
    <w:p w14:paraId="3D371957" w14:textId="77777777" w:rsidR="00CF2FB8" w:rsidRDefault="00CF2FB8" w:rsidP="00CF2FB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Pr="00CF2FB8">
        <w:rPr>
          <w:rFonts w:eastAsia="MS Mincho"/>
          <w:lang w:eastAsia="ja-JP"/>
        </w:rPr>
        <w:t xml:space="preserve">n subband sets 3 and 5, the RMREs are CSI-RS REs for UEs </w:t>
      </w:r>
      <w:r>
        <w:rPr>
          <w:rFonts w:eastAsia="MS Mincho"/>
          <w:lang w:eastAsia="ja-JP"/>
        </w:rPr>
        <w:t>2 and 3, respectively;</w:t>
      </w:r>
    </w:p>
    <w:p w14:paraId="612205D6" w14:textId="3A51966D" w:rsidR="000268ED" w:rsidRPr="00CF2FB8" w:rsidRDefault="00CF2FB8" w:rsidP="00CF2FB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F2FB8">
        <w:rPr>
          <w:rFonts w:eastAsia="MS Mincho"/>
          <w:lang w:eastAsia="ja-JP"/>
        </w:rPr>
        <w:t>In subband set 4, mapping PDSCH to CSI-RS REs for both UEs 2 and 3 shall be avoided.</w:t>
      </w:r>
    </w:p>
    <w:p w14:paraId="49D8CDE8" w14:textId="789E7523" w:rsidR="00F270C9" w:rsidRDefault="00CF2FB8" w:rsidP="00CF2FB8">
      <w:pPr>
        <w:spacing w:before="180"/>
        <w:jc w:val="both"/>
        <w:rPr>
          <w:b/>
          <w:i/>
          <w:szCs w:val="22"/>
        </w:rPr>
      </w:pPr>
      <w:r w:rsidRPr="00E9417A">
        <w:rPr>
          <w:b/>
          <w:i/>
          <w:szCs w:val="22"/>
        </w:rPr>
        <w:t>Observation 2:</w:t>
      </w:r>
      <w:r w:rsidR="00E525CF">
        <w:rPr>
          <w:b/>
          <w:i/>
          <w:szCs w:val="22"/>
        </w:rPr>
        <w:t xml:space="preserve"> RMREs can be subband-set dependent if aperiodic CSI-RS is transmitted over different partial-bands for different UEs.</w:t>
      </w:r>
    </w:p>
    <w:p w14:paraId="1BA363B9" w14:textId="1A4EC1CD" w:rsidR="00B44EA8" w:rsidRDefault="00B44EA8" w:rsidP="00CF2FB8">
      <w:pPr>
        <w:spacing w:before="180"/>
        <w:jc w:val="both"/>
        <w:rPr>
          <w:b/>
          <w:i/>
          <w:szCs w:val="22"/>
        </w:rPr>
      </w:pPr>
      <w:r>
        <w:rPr>
          <w:b/>
          <w:i/>
          <w:szCs w:val="22"/>
        </w:rPr>
        <w:t>Proposal 1: Support subband-set dependent RMRE indication for PDSCH rate matching.</w:t>
      </w:r>
    </w:p>
    <w:p w14:paraId="0030B783" w14:textId="5DB043FC" w:rsidR="00B916AD" w:rsidRDefault="00344B1B" w:rsidP="00B916AD">
      <w:pPr>
        <w:tabs>
          <w:tab w:val="left" w:pos="1350"/>
        </w:tabs>
        <w:spacing w:before="60" w:after="60"/>
        <w:ind w:left="1354" w:hanging="1354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2: </w:t>
      </w:r>
      <w:r w:rsidR="00B916AD">
        <w:rPr>
          <w:b/>
          <w:i/>
          <w:lang w:val="en-GB"/>
        </w:rPr>
        <w:t>For PDSCH rate matching, support CSI-RS resources as RMREs</w:t>
      </w:r>
      <w:r w:rsidR="00B24888">
        <w:rPr>
          <w:b/>
          <w:i/>
          <w:lang w:val="en-GB"/>
        </w:rPr>
        <w:t>.</w:t>
      </w:r>
    </w:p>
    <w:p w14:paraId="0D33B4A5" w14:textId="77777777" w:rsidR="00BF0528" w:rsidRDefault="00BF0528" w:rsidP="00C7068E">
      <w:pPr>
        <w:spacing w:before="180"/>
        <w:jc w:val="both"/>
        <w:rPr>
          <w:szCs w:val="22"/>
        </w:rPr>
      </w:pPr>
      <w:r>
        <w:rPr>
          <w:szCs w:val="22"/>
        </w:rPr>
        <w:lastRenderedPageBreak/>
        <w:t xml:space="preserve">To indicate the </w:t>
      </w:r>
      <w:r w:rsidR="00C7068E" w:rsidRPr="00C7068E">
        <w:rPr>
          <w:szCs w:val="22"/>
        </w:rPr>
        <w:t>subband-set dependent RMRE</w:t>
      </w:r>
      <w:r>
        <w:rPr>
          <w:szCs w:val="22"/>
        </w:rPr>
        <w:t>s, two options can be considered:</w:t>
      </w:r>
    </w:p>
    <w:p w14:paraId="6FAE6A82" w14:textId="21965506" w:rsidR="00BF0528" w:rsidRDefault="00BF0528" w:rsidP="00BF052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Option-1: Using a dedicated DCI, e.g., the DL grant, to indicate the RMREs for each scheduled subband sets.  </w:t>
      </w:r>
    </w:p>
    <w:p w14:paraId="1138FB2F" w14:textId="11BC0A22" w:rsidR="00BF0528" w:rsidRDefault="00BF0528" w:rsidP="00BF052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Option-2: Using one or more group-common DCIs to indicate the RMREs for all subband sets</w:t>
      </w:r>
    </w:p>
    <w:p w14:paraId="4E2D0B8A" w14:textId="629CB55A" w:rsidR="00C7068E" w:rsidRPr="00C7068E" w:rsidRDefault="00BF0528" w:rsidP="00C7068E">
      <w:pPr>
        <w:spacing w:before="180"/>
        <w:jc w:val="both"/>
        <w:rPr>
          <w:szCs w:val="22"/>
        </w:rPr>
      </w:pPr>
      <w:r>
        <w:rPr>
          <w:szCs w:val="22"/>
        </w:rPr>
        <w:t xml:space="preserve">Depending on CSI-RS partial-band size, one out of these options can be further down-selected. </w:t>
      </w:r>
      <w:r w:rsidR="00C7068E">
        <w:rPr>
          <w:szCs w:val="22"/>
        </w:rPr>
        <w:t xml:space="preserve">  </w:t>
      </w:r>
    </w:p>
    <w:p w14:paraId="4AA72EE0" w14:textId="4F7791FD" w:rsidR="00E81492" w:rsidRDefault="00F270C9" w:rsidP="00F270C9">
      <w:pPr>
        <w:pStyle w:val="Heading2"/>
      </w:pPr>
      <w:r>
        <w:t>PUSCH RE mapping</w:t>
      </w:r>
    </w:p>
    <w:p w14:paraId="7C6BA2C7" w14:textId="4EF70A76" w:rsidR="00BE0F30" w:rsidRDefault="007A531D" w:rsidP="007A531D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Similar to PDSCH rate matching, PUSCH RE mapping also needs to avoid the REs used for other physical uplink channels and/or reference signals.  </w:t>
      </w:r>
      <w:r w:rsidR="00373D47">
        <w:rPr>
          <w:szCs w:val="22"/>
        </w:rPr>
        <w:t>For example, the PUSCH rate matching around aperiodic SRS shall be addre</w:t>
      </w:r>
      <w:r w:rsidR="00BE0F30">
        <w:rPr>
          <w:szCs w:val="22"/>
        </w:rPr>
        <w:t xml:space="preserve">ssed, depending on the channelization of </w:t>
      </w:r>
      <w:r w:rsidR="00373D47">
        <w:rPr>
          <w:szCs w:val="22"/>
        </w:rPr>
        <w:t>PUSCH and SRS.</w:t>
      </w:r>
      <w:r w:rsidR="00BE0F30">
        <w:rPr>
          <w:szCs w:val="22"/>
        </w:rPr>
        <w:t xml:space="preserve">  As shown in Figure 3, the </w:t>
      </w:r>
      <w:r w:rsidR="00BE0F30" w:rsidRPr="00BE0F30">
        <w:rPr>
          <w:szCs w:val="22"/>
        </w:rPr>
        <w:t>uplink symbols</w:t>
      </w:r>
      <w:r w:rsidR="00BE0F30">
        <w:rPr>
          <w:szCs w:val="22"/>
        </w:rPr>
        <w:t xml:space="preserve"> in the regular uplink burst of a UL-centric slot</w:t>
      </w:r>
      <w:r w:rsidR="00BE0F30" w:rsidRPr="00BE0F30">
        <w:rPr>
          <w:szCs w:val="22"/>
        </w:rPr>
        <w:t xml:space="preserve"> can be used for PUSCH/PUCCH transmission and for SRS</w:t>
      </w:r>
      <w:r w:rsidR="00BE0F30">
        <w:rPr>
          <w:szCs w:val="22"/>
        </w:rPr>
        <w:t xml:space="preserve"> [</w:t>
      </w:r>
      <w:r w:rsidR="00DD5EA3">
        <w:rPr>
          <w:szCs w:val="22"/>
        </w:rPr>
        <w:t>3</w:t>
      </w:r>
      <w:r w:rsidR="00BE0F30">
        <w:rPr>
          <w:szCs w:val="22"/>
        </w:rPr>
        <w:t>]</w:t>
      </w:r>
      <w:r w:rsidR="00BE0F30" w:rsidRPr="00BE0F30">
        <w:rPr>
          <w:szCs w:val="22"/>
        </w:rPr>
        <w:t>.  Multiple symbols could carry SRS to improve channel estimation for the cell edge user</w:t>
      </w:r>
      <w:r w:rsidR="00BE0F30">
        <w:rPr>
          <w:szCs w:val="22"/>
        </w:rPr>
        <w:t>.  It allows</w:t>
      </w:r>
      <w:r w:rsidR="00BE0F30" w:rsidRPr="00BE0F30">
        <w:rPr>
          <w:szCs w:val="22"/>
        </w:rPr>
        <w:t xml:space="preserve"> </w:t>
      </w:r>
    </w:p>
    <w:p w14:paraId="0F25D404" w14:textId="77777777" w:rsidR="00BE0F30" w:rsidRDefault="00BE0F30" w:rsidP="00BE0F30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</w:t>
      </w:r>
      <w:r w:rsidRPr="00BE0F30">
        <w:rPr>
          <w:rFonts w:eastAsia="MS Mincho"/>
          <w:lang w:eastAsia="ja-JP"/>
        </w:rPr>
        <w:t xml:space="preserve"> quick warm-up of the channel estimation filters at the gNB, or</w:t>
      </w:r>
    </w:p>
    <w:p w14:paraId="251B59FB" w14:textId="257BD5D9" w:rsidR="00373D47" w:rsidRPr="00BE0F30" w:rsidRDefault="00BE0F30" w:rsidP="00BE0F30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O</w:t>
      </w:r>
      <w:r w:rsidRPr="00BE0F30">
        <w:rPr>
          <w:rFonts w:eastAsia="MS Mincho"/>
          <w:lang w:eastAsia="ja-JP"/>
        </w:rPr>
        <w:t>rthogonal multiplexing of larger number of SRS ports.</w:t>
      </w:r>
    </w:p>
    <w:p w14:paraId="59ADC611" w14:textId="4446345D" w:rsidR="00F043F9" w:rsidRDefault="00F043F9" w:rsidP="00F043F9">
      <w:pPr>
        <w:keepNext/>
        <w:spacing w:before="120" w:after="120"/>
        <w:jc w:val="center"/>
      </w:pPr>
      <w:r>
        <w:rPr>
          <w:noProof/>
          <w:lang w:eastAsia="zh-CN"/>
        </w:rPr>
        <w:drawing>
          <wp:inline distT="0" distB="0" distL="0" distR="0" wp14:anchorId="54539DAA" wp14:editId="30ED1BF9">
            <wp:extent cx="4581153" cy="192481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RS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153" cy="192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28144" w14:textId="7F4CC964" w:rsidR="00344B1B" w:rsidRDefault="00F043F9" w:rsidP="00F043F9">
      <w:pPr>
        <w:pStyle w:val="Caption"/>
        <w:jc w:val="center"/>
        <w:rPr>
          <w:szCs w:val="22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Illustration of SRS in UL regular burst and in UL common burst.</w:t>
      </w:r>
    </w:p>
    <w:p w14:paraId="6CCEE953" w14:textId="77777777" w:rsidR="00A17C06" w:rsidRDefault="00F043F9" w:rsidP="00F043F9">
      <w:pPr>
        <w:spacing w:before="120" w:after="120"/>
        <w:jc w:val="both"/>
        <w:rPr>
          <w:szCs w:val="22"/>
        </w:rPr>
      </w:pPr>
      <w:r w:rsidRPr="00F043F9">
        <w:rPr>
          <w:szCs w:val="22"/>
        </w:rPr>
        <w:t xml:space="preserve">If SRS is transmitted in UL regular bust, the PUSCH shall not be mapped to the REs occupied by SRS.  </w:t>
      </w:r>
      <w:r>
        <w:rPr>
          <w:szCs w:val="22"/>
        </w:rPr>
        <w:t xml:space="preserve">If SRS frequency hopping is enabled, the RMREs for PUSCH rate matching are also subband-dependent.  </w:t>
      </w:r>
    </w:p>
    <w:p w14:paraId="5045C90B" w14:textId="7F344DA0" w:rsidR="00A17C06" w:rsidRPr="000C3531" w:rsidRDefault="00A17C06" w:rsidP="00F043F9">
      <w:pPr>
        <w:spacing w:before="120" w:after="120"/>
        <w:jc w:val="both"/>
        <w:rPr>
          <w:b/>
          <w:i/>
          <w:szCs w:val="22"/>
        </w:rPr>
      </w:pPr>
      <w:r w:rsidRPr="000C3531">
        <w:rPr>
          <w:b/>
          <w:i/>
          <w:szCs w:val="22"/>
        </w:rPr>
        <w:t xml:space="preserve">Observation 3: </w:t>
      </w:r>
      <w:r w:rsidRPr="000C3531">
        <w:rPr>
          <w:b/>
          <w:i/>
          <w:lang w:val="en-GB"/>
        </w:rPr>
        <w:t>RMREs can be subband-set dependent if SRS frequency hopping is enabled.</w:t>
      </w:r>
    </w:p>
    <w:p w14:paraId="7EE13A53" w14:textId="14BDDFE4" w:rsidR="00F043F9" w:rsidRPr="00F043F9" w:rsidRDefault="00DD5EA3" w:rsidP="00F043F9">
      <w:pPr>
        <w:spacing w:before="120" w:after="120"/>
        <w:jc w:val="both"/>
        <w:rPr>
          <w:szCs w:val="22"/>
        </w:rPr>
      </w:pPr>
      <w:r>
        <w:rPr>
          <w:szCs w:val="22"/>
        </w:rPr>
        <w:t xml:space="preserve">As discussed in [4], short PUSCH in UL common burst can be used for </w:t>
      </w:r>
      <w:r w:rsidR="00640E4B">
        <w:rPr>
          <w:szCs w:val="22"/>
        </w:rPr>
        <w:t>conveying some critical delay sensitive information (e.g., TCP ACK) or some critical data with limited payload (e.g., RRC configuration, MSG3, etc.)</w:t>
      </w:r>
      <w:r>
        <w:rPr>
          <w:szCs w:val="22"/>
        </w:rPr>
        <w:t>.  Note that SRS can be transmitted in UL common burst, the short PUSCH RE mapping need to void the SRS REs as well.</w:t>
      </w:r>
      <w:r w:rsidR="00C6032E">
        <w:rPr>
          <w:szCs w:val="22"/>
        </w:rPr>
        <w:t xml:space="preserve">  Besides, the PUSCH rate matching also need to consider any potential RF impact.</w:t>
      </w:r>
    </w:p>
    <w:p w14:paraId="2342F899" w14:textId="1E422DC6" w:rsidR="00344B1B" w:rsidRPr="00FF288C" w:rsidRDefault="00344B1B" w:rsidP="00344B1B">
      <w:pPr>
        <w:tabs>
          <w:tab w:val="left" w:pos="1080"/>
        </w:tabs>
        <w:spacing w:before="60" w:after="60"/>
        <w:ind w:left="1080" w:hanging="1080"/>
        <w:jc w:val="both"/>
      </w:pPr>
      <w:r w:rsidRPr="000576CB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 xml:space="preserve">3: </w:t>
      </w:r>
      <w:r w:rsidR="00C6032E">
        <w:rPr>
          <w:b/>
          <w:i/>
          <w:lang w:val="en-GB"/>
        </w:rPr>
        <w:t>Study PUSCH rate matching considering UL RS channelization and potential RF implication.</w:t>
      </w:r>
    </w:p>
    <w:p w14:paraId="46F13347" w14:textId="2AECDCE9" w:rsidR="00E3066B" w:rsidRDefault="00E3066B" w:rsidP="00344B1B">
      <w:pPr>
        <w:pStyle w:val="Heading1"/>
        <w:ind w:left="450"/>
      </w:pPr>
      <w:r w:rsidRPr="00E05A22">
        <w:t xml:space="preserve">Conclusions </w:t>
      </w:r>
    </w:p>
    <w:p w14:paraId="231DBB9E" w14:textId="32C26EFA" w:rsidR="00A83CA6" w:rsidRDefault="00E3066B" w:rsidP="00B74C19">
      <w:pPr>
        <w:spacing w:before="120" w:after="120"/>
        <w:jc w:val="both"/>
        <w:rPr>
          <w:lang w:val="en-GB"/>
        </w:rPr>
      </w:pPr>
      <w:r>
        <w:rPr>
          <w:lang w:val="en-GB"/>
        </w:rPr>
        <w:t xml:space="preserve">To summarize, we discussed </w:t>
      </w:r>
      <w:r w:rsidR="004B420F">
        <w:rPr>
          <w:lang w:val="en-GB"/>
        </w:rPr>
        <w:t>several aspects of CSI acquisition for reciprocity based operation</w:t>
      </w:r>
      <w:r w:rsidR="00C51D5C">
        <w:rPr>
          <w:lang w:val="en-GB"/>
        </w:rPr>
        <w:t>.</w:t>
      </w:r>
      <w:r>
        <w:rPr>
          <w:lang w:val="en-GB"/>
        </w:rPr>
        <w:t xml:space="preserve"> </w:t>
      </w:r>
      <w:r w:rsidR="00C51D5C">
        <w:rPr>
          <w:lang w:val="en-GB"/>
        </w:rPr>
        <w:t xml:space="preserve"> </w:t>
      </w:r>
      <w:r w:rsidR="00A83CA6">
        <w:rPr>
          <w:lang w:val="en-GB"/>
        </w:rPr>
        <w:t>We have following observations:</w:t>
      </w:r>
    </w:p>
    <w:p w14:paraId="71437C7C" w14:textId="51E1BE44" w:rsidR="000B6A63" w:rsidRPr="000B6A63" w:rsidRDefault="000B6A63" w:rsidP="000B6A63">
      <w:pPr>
        <w:tabs>
          <w:tab w:val="left" w:pos="1350"/>
        </w:tabs>
        <w:spacing w:before="60" w:after="60"/>
        <w:ind w:left="1354" w:hanging="1354"/>
        <w:jc w:val="both"/>
        <w:rPr>
          <w:b/>
          <w:i/>
          <w:lang w:val="en-GB"/>
        </w:rPr>
      </w:pPr>
      <w:r w:rsidRPr="000B6A63">
        <w:rPr>
          <w:b/>
          <w:i/>
          <w:lang w:val="en-GB"/>
        </w:rPr>
        <w:t>Observation 1</w:t>
      </w:r>
      <w:r>
        <w:rPr>
          <w:b/>
          <w:i/>
          <w:lang w:val="en-GB"/>
        </w:rPr>
        <w:t>:</w:t>
      </w:r>
      <w:r>
        <w:rPr>
          <w:b/>
          <w:i/>
          <w:lang w:val="en-GB"/>
        </w:rPr>
        <w:tab/>
      </w:r>
      <w:r w:rsidRPr="000B6A63">
        <w:rPr>
          <w:b/>
          <w:i/>
          <w:lang w:val="en-GB"/>
        </w:rPr>
        <w:t>Hybrid of semi-static and dynamic signaling provides an efficient solution for PDSCH rate matching around aperiodic CSI-RS.</w:t>
      </w:r>
    </w:p>
    <w:p w14:paraId="0604A293" w14:textId="361E8529" w:rsidR="000B6A63" w:rsidRDefault="000B6A63" w:rsidP="000B6A63">
      <w:pPr>
        <w:tabs>
          <w:tab w:val="left" w:pos="1350"/>
        </w:tabs>
        <w:spacing w:before="60" w:after="60"/>
        <w:ind w:left="1354" w:hanging="1354"/>
        <w:jc w:val="both"/>
        <w:rPr>
          <w:b/>
          <w:i/>
          <w:lang w:val="en-GB"/>
        </w:rPr>
      </w:pPr>
      <w:r w:rsidRPr="000B6A63">
        <w:rPr>
          <w:b/>
          <w:i/>
          <w:lang w:val="en-GB"/>
        </w:rPr>
        <w:t>Observation 2:</w:t>
      </w:r>
      <w:r>
        <w:rPr>
          <w:b/>
          <w:i/>
          <w:lang w:val="en-GB"/>
        </w:rPr>
        <w:tab/>
      </w:r>
      <w:r w:rsidRPr="000B6A63">
        <w:rPr>
          <w:b/>
          <w:i/>
          <w:lang w:val="en-GB"/>
        </w:rPr>
        <w:t>RMREs can be subband-set dependent if aperiodic CSI-RS is transmitted over different partial-bands for different UEs.</w:t>
      </w:r>
    </w:p>
    <w:p w14:paraId="4BE75008" w14:textId="4403F42C" w:rsidR="000C3531" w:rsidRPr="000C3531" w:rsidRDefault="000C3531" w:rsidP="000C3531">
      <w:pPr>
        <w:tabs>
          <w:tab w:val="left" w:pos="1350"/>
        </w:tabs>
        <w:spacing w:before="60" w:after="60"/>
        <w:ind w:left="1354" w:hanging="1354"/>
        <w:jc w:val="both"/>
        <w:rPr>
          <w:b/>
          <w:i/>
          <w:lang w:val="en-GB"/>
        </w:rPr>
      </w:pPr>
      <w:r w:rsidRPr="000C3531">
        <w:rPr>
          <w:b/>
          <w:i/>
          <w:lang w:val="en-GB"/>
        </w:rPr>
        <w:t>Observation 3:</w:t>
      </w:r>
      <w:r>
        <w:rPr>
          <w:b/>
          <w:i/>
          <w:lang w:val="en-GB"/>
        </w:rPr>
        <w:tab/>
      </w:r>
      <w:r w:rsidRPr="000C3531">
        <w:rPr>
          <w:b/>
          <w:i/>
          <w:lang w:val="en-GB"/>
        </w:rPr>
        <w:t>RMREs can be subband-set dependent if SRS frequency hopping is enabled.</w:t>
      </w:r>
    </w:p>
    <w:p w14:paraId="46F13348" w14:textId="49246D72" w:rsidR="00776564" w:rsidRPr="00776564" w:rsidRDefault="00A83CA6" w:rsidP="00B74C19">
      <w:pPr>
        <w:spacing w:before="120" w:after="120"/>
        <w:jc w:val="both"/>
        <w:rPr>
          <w:lang w:val="en-GB"/>
        </w:rPr>
      </w:pPr>
      <w:r>
        <w:rPr>
          <w:lang w:val="en-GB"/>
        </w:rPr>
        <w:t>W</w:t>
      </w:r>
      <w:r w:rsidR="00776564" w:rsidRPr="00776564">
        <w:rPr>
          <w:lang w:val="en-GB"/>
        </w:rPr>
        <w:t>e propose:</w:t>
      </w:r>
    </w:p>
    <w:p w14:paraId="6B802195" w14:textId="2EDB0B67" w:rsidR="009D7320" w:rsidRDefault="009D7320" w:rsidP="00B916AD">
      <w:pPr>
        <w:tabs>
          <w:tab w:val="left" w:pos="1080"/>
        </w:tabs>
        <w:spacing w:before="60" w:after="60"/>
        <w:ind w:left="1080" w:hanging="108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1: </w:t>
      </w:r>
      <w:r w:rsidR="00947463">
        <w:rPr>
          <w:b/>
          <w:i/>
          <w:lang w:val="en-GB"/>
        </w:rPr>
        <w:tab/>
      </w:r>
      <w:r w:rsidR="006955DB" w:rsidRPr="006955DB">
        <w:rPr>
          <w:b/>
          <w:i/>
          <w:lang w:val="en-GB"/>
        </w:rPr>
        <w:t>Support subband-set dependent RMRE indication for PDSCH rate matching.</w:t>
      </w:r>
    </w:p>
    <w:p w14:paraId="24514AF5" w14:textId="3E51BD7A" w:rsidR="00F87CE4" w:rsidRDefault="00F87CE4" w:rsidP="00B916AD">
      <w:pPr>
        <w:tabs>
          <w:tab w:val="left" w:pos="1080"/>
        </w:tabs>
        <w:spacing w:before="60" w:after="60"/>
        <w:ind w:left="1080" w:hanging="1080"/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2: </w:t>
      </w:r>
      <w:r>
        <w:rPr>
          <w:b/>
          <w:i/>
          <w:lang w:val="en-GB"/>
        </w:rPr>
        <w:tab/>
        <w:t>For PDSCH rate matching, support CSI-RS resources as RMREs</w:t>
      </w:r>
      <w:r w:rsidR="00397797">
        <w:rPr>
          <w:b/>
          <w:i/>
          <w:lang w:val="en-GB"/>
        </w:rPr>
        <w:t>.</w:t>
      </w:r>
    </w:p>
    <w:p w14:paraId="4E9BA49E" w14:textId="125B1033" w:rsidR="00054F21" w:rsidRPr="00FF288C" w:rsidRDefault="00EE59F0" w:rsidP="00B916AD">
      <w:pPr>
        <w:tabs>
          <w:tab w:val="left" w:pos="1080"/>
        </w:tabs>
        <w:spacing w:before="60" w:after="60"/>
        <w:ind w:left="1080" w:hanging="1080"/>
        <w:jc w:val="both"/>
      </w:pPr>
      <w:r w:rsidRPr="000576CB">
        <w:rPr>
          <w:b/>
          <w:i/>
          <w:lang w:val="en-GB"/>
        </w:rPr>
        <w:lastRenderedPageBreak/>
        <w:t xml:space="preserve">Proposal </w:t>
      </w:r>
      <w:r w:rsidR="00B916AD">
        <w:rPr>
          <w:b/>
          <w:i/>
          <w:lang w:val="en-GB"/>
        </w:rPr>
        <w:t>3</w:t>
      </w:r>
      <w:r w:rsidRPr="000576CB">
        <w:rPr>
          <w:b/>
          <w:i/>
          <w:lang w:val="en-GB"/>
        </w:rPr>
        <w:t xml:space="preserve">: </w:t>
      </w:r>
      <w:r w:rsidR="00947463">
        <w:rPr>
          <w:b/>
          <w:i/>
          <w:lang w:val="en-GB"/>
        </w:rPr>
        <w:tab/>
      </w:r>
      <w:r w:rsidR="00C6032E">
        <w:rPr>
          <w:b/>
          <w:i/>
          <w:lang w:val="en-GB"/>
        </w:rPr>
        <w:t>Study</w:t>
      </w:r>
      <w:r w:rsidR="006955DB">
        <w:rPr>
          <w:b/>
          <w:i/>
          <w:lang w:val="en-GB"/>
        </w:rPr>
        <w:t xml:space="preserve"> PUSCH rate matching</w:t>
      </w:r>
      <w:r w:rsidR="00C6032E">
        <w:rPr>
          <w:b/>
          <w:i/>
          <w:lang w:val="en-GB"/>
        </w:rPr>
        <w:t xml:space="preserve"> considering UL RS channelization and potential RF implication</w:t>
      </w:r>
      <w:bookmarkStart w:id="2" w:name="_GoBack"/>
      <w:bookmarkEnd w:id="2"/>
      <w:r w:rsidR="00F87CE4">
        <w:rPr>
          <w:b/>
          <w:i/>
          <w:lang w:val="en-GB"/>
        </w:rPr>
        <w:t>.</w:t>
      </w:r>
    </w:p>
    <w:p w14:paraId="46F1334D" w14:textId="24D89BAE" w:rsidR="00E3066B" w:rsidRPr="001109A6" w:rsidRDefault="00E3066B" w:rsidP="001109A6">
      <w:pPr>
        <w:pStyle w:val="Heading1"/>
        <w:ind w:left="432"/>
        <w:jc w:val="both"/>
      </w:pPr>
      <w:r w:rsidRPr="001109A6">
        <w:t>References</w:t>
      </w:r>
    </w:p>
    <w:p w14:paraId="362BBCC7" w14:textId="071469E5" w:rsidR="00F106D6" w:rsidRDefault="00F106D6" w:rsidP="00F106D6">
      <w:pPr>
        <w:pStyle w:val="References"/>
        <w:numPr>
          <w:ilvl w:val="0"/>
          <w:numId w:val="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R1-1706449, “WF on ZP CSI-RS for PDSCH rate matching,” </w:t>
      </w:r>
      <w:r w:rsidRPr="00F106D6">
        <w:rPr>
          <w:rFonts w:ascii="Times New Roman" w:hAnsi="Times New Roman"/>
          <w:sz w:val="20"/>
          <w:lang w:val="en-GB"/>
        </w:rPr>
        <w:t>LG Electronics, NTT DOCOMO, Ericsson, Panasonic</w:t>
      </w:r>
      <w:r w:rsidR="00E55938">
        <w:rPr>
          <w:rFonts w:ascii="Times New Roman" w:hAnsi="Times New Roman"/>
          <w:sz w:val="20"/>
          <w:lang w:val="en-GB"/>
        </w:rPr>
        <w:t>.</w:t>
      </w:r>
    </w:p>
    <w:p w14:paraId="6C62C830" w14:textId="598F090F" w:rsidR="00B576CC" w:rsidRDefault="00994EA9" w:rsidP="003E2B73">
      <w:pPr>
        <w:pStyle w:val="References"/>
        <w:numPr>
          <w:ilvl w:val="0"/>
          <w:numId w:val="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r w:rsidRPr="00994EA9">
        <w:rPr>
          <w:rFonts w:ascii="Times New Roman" w:hAnsi="Times New Roman"/>
          <w:sz w:val="20"/>
          <w:lang w:val="en-GB"/>
        </w:rPr>
        <w:t>R1-1709535</w:t>
      </w:r>
      <w:r>
        <w:rPr>
          <w:rFonts w:ascii="Times New Roman" w:hAnsi="Times New Roman"/>
          <w:sz w:val="20"/>
          <w:lang w:val="en-GB"/>
        </w:rPr>
        <w:t>, “</w:t>
      </w:r>
      <w:r w:rsidRPr="00994EA9">
        <w:rPr>
          <w:rFonts w:ascii="Times New Roman" w:hAnsi="Times New Roman"/>
          <w:sz w:val="20"/>
          <w:lang w:val="en-GB"/>
        </w:rPr>
        <w:t>WF on PDSCH rate matching</w:t>
      </w:r>
      <w:r>
        <w:rPr>
          <w:rFonts w:ascii="Times New Roman" w:hAnsi="Times New Roman"/>
          <w:sz w:val="20"/>
          <w:lang w:val="en-GB"/>
        </w:rPr>
        <w:t>,”</w:t>
      </w:r>
      <w:r w:rsidRPr="00994EA9">
        <w:rPr>
          <w:rFonts w:ascii="Times New Roman" w:hAnsi="Times New Roman"/>
          <w:sz w:val="20"/>
          <w:lang w:val="en-GB"/>
        </w:rPr>
        <w:t xml:space="preserve"> Electronics, AT&amp;T, Huawei, Hisilicon, NTT DOCOMO, Panasonic, Ericsson</w:t>
      </w:r>
      <w:r w:rsidR="00EC1A69">
        <w:rPr>
          <w:rFonts w:ascii="Times New Roman" w:hAnsi="Times New Roman"/>
          <w:sz w:val="20"/>
          <w:lang w:val="en-GB"/>
        </w:rPr>
        <w:t>.</w:t>
      </w:r>
    </w:p>
    <w:p w14:paraId="5F5B7AAF" w14:textId="17E2F072" w:rsidR="00282B37" w:rsidRDefault="00367EA5" w:rsidP="00367EA5">
      <w:pPr>
        <w:pStyle w:val="References"/>
        <w:numPr>
          <w:ilvl w:val="0"/>
          <w:numId w:val="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r w:rsidRPr="00367EA5">
        <w:rPr>
          <w:rFonts w:ascii="Times New Roman" w:hAnsi="Times New Roman"/>
          <w:sz w:val="20"/>
          <w:lang w:val="en-GB"/>
        </w:rPr>
        <w:t>R1-1711174</w:t>
      </w:r>
      <w:r w:rsidR="00282B37">
        <w:rPr>
          <w:rFonts w:ascii="Times New Roman" w:hAnsi="Times New Roman"/>
          <w:sz w:val="20"/>
          <w:lang w:val="en-GB"/>
        </w:rPr>
        <w:t>, “</w:t>
      </w:r>
      <w:r w:rsidR="00282B37" w:rsidRPr="00282B37">
        <w:rPr>
          <w:rFonts w:ascii="Times New Roman" w:hAnsi="Times New Roman"/>
          <w:sz w:val="20"/>
          <w:lang w:val="en-GB"/>
        </w:rPr>
        <w:t>Discussion on SRS Design</w:t>
      </w:r>
      <w:r w:rsidR="00282B37">
        <w:rPr>
          <w:rFonts w:ascii="Times New Roman" w:hAnsi="Times New Roman"/>
          <w:sz w:val="20"/>
          <w:lang w:val="en-GB"/>
        </w:rPr>
        <w:t xml:space="preserve">,” </w:t>
      </w:r>
      <w:r w:rsidR="00282B37" w:rsidRPr="00282B37">
        <w:rPr>
          <w:rFonts w:ascii="Times New Roman" w:hAnsi="Times New Roman"/>
          <w:sz w:val="20"/>
          <w:lang w:val="en-GB"/>
        </w:rPr>
        <w:t>Qualcomm Incorporated</w:t>
      </w:r>
      <w:r w:rsidR="00282B37">
        <w:rPr>
          <w:rFonts w:ascii="Times New Roman" w:hAnsi="Times New Roman"/>
          <w:sz w:val="20"/>
          <w:lang w:val="en-GB"/>
        </w:rPr>
        <w:t>.</w:t>
      </w:r>
    </w:p>
    <w:p w14:paraId="035E2E5E" w14:textId="472F49B6" w:rsidR="00C63545" w:rsidRPr="00904962" w:rsidRDefault="001F5A7D" w:rsidP="001F5A7D">
      <w:pPr>
        <w:pStyle w:val="References"/>
        <w:numPr>
          <w:ilvl w:val="0"/>
          <w:numId w:val="4"/>
        </w:numPr>
        <w:snapToGrid/>
        <w:spacing w:before="60" w:line="240" w:lineRule="auto"/>
        <w:rPr>
          <w:lang w:val="en-GB"/>
        </w:rPr>
      </w:pPr>
      <w:r w:rsidRPr="001F5A7D">
        <w:rPr>
          <w:rFonts w:ascii="Times New Roman" w:hAnsi="Times New Roman"/>
          <w:sz w:val="20"/>
          <w:lang w:val="en-GB"/>
        </w:rPr>
        <w:t>R1-1711198</w:t>
      </w:r>
      <w:r w:rsidR="00DD210A" w:rsidRPr="00904962">
        <w:rPr>
          <w:rFonts w:ascii="Times New Roman" w:hAnsi="Times New Roman"/>
          <w:sz w:val="20"/>
          <w:lang w:val="en-GB"/>
        </w:rPr>
        <w:t>, “Short PUSCH transmission in UL short duration,” Qualcomm Incorporated.</w:t>
      </w:r>
    </w:p>
    <w:sectPr w:rsidR="00C63545" w:rsidRPr="00904962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94E75" w14:textId="77777777" w:rsidR="00C7068E" w:rsidRDefault="00C7068E">
      <w:r>
        <w:separator/>
      </w:r>
    </w:p>
  </w:endnote>
  <w:endnote w:type="continuationSeparator" w:id="0">
    <w:p w14:paraId="0AC38EED" w14:textId="77777777" w:rsidR="00C7068E" w:rsidRDefault="00C7068E">
      <w:r>
        <w:continuationSeparator/>
      </w:r>
    </w:p>
  </w:endnote>
  <w:endnote w:type="continuationNotice" w:id="1">
    <w:p w14:paraId="6A9B81C7" w14:textId="77777777" w:rsidR="00C7068E" w:rsidRDefault="00C70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3359" w14:textId="77777777" w:rsidR="00C7068E" w:rsidRDefault="00C7068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1335A" w14:textId="77777777" w:rsidR="00C7068E" w:rsidRDefault="00C7068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335B" w14:textId="50CAD2C9" w:rsidR="00C7068E" w:rsidRDefault="00C7068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032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032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64F4D" w14:textId="77777777" w:rsidR="00C7068E" w:rsidRDefault="00C7068E">
      <w:r>
        <w:separator/>
      </w:r>
    </w:p>
  </w:footnote>
  <w:footnote w:type="continuationSeparator" w:id="0">
    <w:p w14:paraId="5A345DA2" w14:textId="77777777" w:rsidR="00C7068E" w:rsidRDefault="00C7068E">
      <w:r>
        <w:continuationSeparator/>
      </w:r>
    </w:p>
  </w:footnote>
  <w:footnote w:type="continuationNotice" w:id="1">
    <w:p w14:paraId="5C65D7BA" w14:textId="77777777" w:rsidR="00C7068E" w:rsidRDefault="00C706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13358" w14:textId="77777777" w:rsidR="00C7068E" w:rsidRDefault="00C70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AF1F7D"/>
    <w:multiLevelType w:val="hybridMultilevel"/>
    <w:tmpl w:val="83387EC4"/>
    <w:lvl w:ilvl="0" w:tplc="926E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FA24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F90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3273E4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10BC">
      <w:start w:val="7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2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45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4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4B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A0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0D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A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AF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FC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0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6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9C1DB5"/>
    <w:multiLevelType w:val="hybridMultilevel"/>
    <w:tmpl w:val="9EDC0306"/>
    <w:lvl w:ilvl="0" w:tplc="675A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B04016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24C34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946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6B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E8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72D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44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2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2430FBA"/>
    <w:multiLevelType w:val="hybridMultilevel"/>
    <w:tmpl w:val="2E6A2146"/>
    <w:lvl w:ilvl="0" w:tplc="01A0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E45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1CA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20B0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E6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6B3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09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20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5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  <w:lvlOverride w:ilvl="0">
      <w:startOverride w:val="1"/>
    </w:lvlOverride>
  </w:num>
  <w:num w:numId="4">
    <w:abstractNumId w:val="14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15"/>
  </w:num>
  <w:num w:numId="8">
    <w:abstractNumId w:val="2"/>
  </w:num>
  <w:num w:numId="9">
    <w:abstractNumId w:val="3"/>
  </w:num>
  <w:num w:numId="10">
    <w:abstractNumId w:val="13"/>
  </w:num>
  <w:num w:numId="11">
    <w:abstractNumId w:val="1"/>
  </w:num>
  <w:num w:numId="12">
    <w:abstractNumId w:val="9"/>
  </w:num>
  <w:num w:numId="13">
    <w:abstractNumId w:val="11"/>
  </w:num>
  <w:num w:numId="14">
    <w:abstractNumId w:val="7"/>
  </w:num>
  <w:num w:numId="15">
    <w:abstractNumId w:val="10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59E"/>
    <w:rsid w:val="00004885"/>
    <w:rsid w:val="00004D8C"/>
    <w:rsid w:val="00004DCB"/>
    <w:rsid w:val="000051F0"/>
    <w:rsid w:val="0000553B"/>
    <w:rsid w:val="0000567F"/>
    <w:rsid w:val="000063BC"/>
    <w:rsid w:val="0000652B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083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5FDC"/>
    <w:rsid w:val="000162B2"/>
    <w:rsid w:val="0001645D"/>
    <w:rsid w:val="000164BB"/>
    <w:rsid w:val="000167A6"/>
    <w:rsid w:val="00016DCE"/>
    <w:rsid w:val="00016EC3"/>
    <w:rsid w:val="00017309"/>
    <w:rsid w:val="000173C2"/>
    <w:rsid w:val="00017CFD"/>
    <w:rsid w:val="0002002A"/>
    <w:rsid w:val="000205C1"/>
    <w:rsid w:val="0002085F"/>
    <w:rsid w:val="00020D61"/>
    <w:rsid w:val="00020DDB"/>
    <w:rsid w:val="00020E1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8ED"/>
    <w:rsid w:val="00026905"/>
    <w:rsid w:val="00026977"/>
    <w:rsid w:val="00026B7D"/>
    <w:rsid w:val="00026EF9"/>
    <w:rsid w:val="00027333"/>
    <w:rsid w:val="000273DF"/>
    <w:rsid w:val="00027663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3511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B19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C1B"/>
    <w:rsid w:val="00054DAB"/>
    <w:rsid w:val="00054F21"/>
    <w:rsid w:val="0005504C"/>
    <w:rsid w:val="00055873"/>
    <w:rsid w:val="00055B5A"/>
    <w:rsid w:val="00055B8E"/>
    <w:rsid w:val="0005602E"/>
    <w:rsid w:val="00056057"/>
    <w:rsid w:val="000572A7"/>
    <w:rsid w:val="00057388"/>
    <w:rsid w:val="000576CB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6B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60E"/>
    <w:rsid w:val="000727EA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AFA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4F5"/>
    <w:rsid w:val="000B4788"/>
    <w:rsid w:val="000B49D7"/>
    <w:rsid w:val="000B546F"/>
    <w:rsid w:val="000B6030"/>
    <w:rsid w:val="000B65BE"/>
    <w:rsid w:val="000B6A63"/>
    <w:rsid w:val="000B6BDF"/>
    <w:rsid w:val="000B6CCE"/>
    <w:rsid w:val="000B71B6"/>
    <w:rsid w:val="000B78D1"/>
    <w:rsid w:val="000B7B2B"/>
    <w:rsid w:val="000B7D5E"/>
    <w:rsid w:val="000C133A"/>
    <w:rsid w:val="000C1545"/>
    <w:rsid w:val="000C1DBD"/>
    <w:rsid w:val="000C240A"/>
    <w:rsid w:val="000C2DE1"/>
    <w:rsid w:val="000C2E7E"/>
    <w:rsid w:val="000C3531"/>
    <w:rsid w:val="000C393F"/>
    <w:rsid w:val="000C4065"/>
    <w:rsid w:val="000C4137"/>
    <w:rsid w:val="000C4538"/>
    <w:rsid w:val="000C4C76"/>
    <w:rsid w:val="000C5759"/>
    <w:rsid w:val="000C5AF6"/>
    <w:rsid w:val="000C5C2C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1A0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676"/>
    <w:rsid w:val="000D7783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FB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2D"/>
    <w:rsid w:val="000E783C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22C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9A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418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B32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EB0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B29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0FE4"/>
    <w:rsid w:val="001410AA"/>
    <w:rsid w:val="001410F1"/>
    <w:rsid w:val="001418FE"/>
    <w:rsid w:val="00141E46"/>
    <w:rsid w:val="00141ED1"/>
    <w:rsid w:val="00141F30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60"/>
    <w:rsid w:val="001508E1"/>
    <w:rsid w:val="001510ED"/>
    <w:rsid w:val="001517AB"/>
    <w:rsid w:val="00151805"/>
    <w:rsid w:val="00151897"/>
    <w:rsid w:val="00151F8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A7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B9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9F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697"/>
    <w:rsid w:val="001738A5"/>
    <w:rsid w:val="00173A00"/>
    <w:rsid w:val="00173D38"/>
    <w:rsid w:val="00174300"/>
    <w:rsid w:val="00174DDB"/>
    <w:rsid w:val="00175009"/>
    <w:rsid w:val="00175143"/>
    <w:rsid w:val="001752EC"/>
    <w:rsid w:val="001756AD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808"/>
    <w:rsid w:val="00183CB7"/>
    <w:rsid w:val="00183CC6"/>
    <w:rsid w:val="00183F11"/>
    <w:rsid w:val="001840F5"/>
    <w:rsid w:val="00184A29"/>
    <w:rsid w:val="00184DAB"/>
    <w:rsid w:val="00184F12"/>
    <w:rsid w:val="00184F51"/>
    <w:rsid w:val="00185257"/>
    <w:rsid w:val="00185E59"/>
    <w:rsid w:val="00185F10"/>
    <w:rsid w:val="00185FDA"/>
    <w:rsid w:val="00186395"/>
    <w:rsid w:val="001863E3"/>
    <w:rsid w:val="0018695F"/>
    <w:rsid w:val="00186ACB"/>
    <w:rsid w:val="00186B4D"/>
    <w:rsid w:val="0018767B"/>
    <w:rsid w:val="00190701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573B"/>
    <w:rsid w:val="0019592C"/>
    <w:rsid w:val="00196085"/>
    <w:rsid w:val="00196700"/>
    <w:rsid w:val="00196B90"/>
    <w:rsid w:val="00196CFE"/>
    <w:rsid w:val="00196DE8"/>
    <w:rsid w:val="00196FF4"/>
    <w:rsid w:val="0019717E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6E"/>
    <w:rsid w:val="001A3FA5"/>
    <w:rsid w:val="001A4067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40"/>
    <w:rsid w:val="001B00B2"/>
    <w:rsid w:val="001B0149"/>
    <w:rsid w:val="001B0251"/>
    <w:rsid w:val="001B1565"/>
    <w:rsid w:val="001B180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215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31E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064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816"/>
    <w:rsid w:val="001D7964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5E33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A7D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5C2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2F2"/>
    <w:rsid w:val="00211345"/>
    <w:rsid w:val="002114FA"/>
    <w:rsid w:val="00211D31"/>
    <w:rsid w:val="00211DD9"/>
    <w:rsid w:val="002125CD"/>
    <w:rsid w:val="00212816"/>
    <w:rsid w:val="00212D44"/>
    <w:rsid w:val="002130BD"/>
    <w:rsid w:val="00213851"/>
    <w:rsid w:val="0021393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555"/>
    <w:rsid w:val="0021797D"/>
    <w:rsid w:val="00217C32"/>
    <w:rsid w:val="00217CE8"/>
    <w:rsid w:val="0022003A"/>
    <w:rsid w:val="002202EC"/>
    <w:rsid w:val="002204ED"/>
    <w:rsid w:val="00220730"/>
    <w:rsid w:val="002208BE"/>
    <w:rsid w:val="0022091D"/>
    <w:rsid w:val="00220E92"/>
    <w:rsid w:val="00221022"/>
    <w:rsid w:val="0022135D"/>
    <w:rsid w:val="002222A4"/>
    <w:rsid w:val="00222797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157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A75"/>
    <w:rsid w:val="00241C7B"/>
    <w:rsid w:val="00241D6D"/>
    <w:rsid w:val="002421F2"/>
    <w:rsid w:val="0024284B"/>
    <w:rsid w:val="0024286B"/>
    <w:rsid w:val="00242A36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30"/>
    <w:rsid w:val="00246EB6"/>
    <w:rsid w:val="002475BE"/>
    <w:rsid w:val="00247660"/>
    <w:rsid w:val="0024777F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24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373"/>
    <w:rsid w:val="00254FAC"/>
    <w:rsid w:val="00255BC2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C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0"/>
    <w:rsid w:val="00265CB1"/>
    <w:rsid w:val="00265E9A"/>
    <w:rsid w:val="00266111"/>
    <w:rsid w:val="00266210"/>
    <w:rsid w:val="002664FA"/>
    <w:rsid w:val="00266867"/>
    <w:rsid w:val="0026716C"/>
    <w:rsid w:val="002672DB"/>
    <w:rsid w:val="00267B3E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A17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42C"/>
    <w:rsid w:val="0028168F"/>
    <w:rsid w:val="00282018"/>
    <w:rsid w:val="002825CE"/>
    <w:rsid w:val="00282B37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A63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17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79F"/>
    <w:rsid w:val="002B1AFA"/>
    <w:rsid w:val="002B21D6"/>
    <w:rsid w:val="002B283D"/>
    <w:rsid w:val="002B2C92"/>
    <w:rsid w:val="002B3081"/>
    <w:rsid w:val="002B318B"/>
    <w:rsid w:val="002B32BC"/>
    <w:rsid w:val="002B340B"/>
    <w:rsid w:val="002B34AE"/>
    <w:rsid w:val="002B3BFC"/>
    <w:rsid w:val="002B3D90"/>
    <w:rsid w:val="002B3FB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02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388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BC9"/>
    <w:rsid w:val="002D4E37"/>
    <w:rsid w:val="002D4E5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1B0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31C4"/>
    <w:rsid w:val="002F34C9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CD2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7DC"/>
    <w:rsid w:val="00314CBB"/>
    <w:rsid w:val="0031599D"/>
    <w:rsid w:val="00316064"/>
    <w:rsid w:val="00316420"/>
    <w:rsid w:val="003168BF"/>
    <w:rsid w:val="00316C58"/>
    <w:rsid w:val="00316EAE"/>
    <w:rsid w:val="00317050"/>
    <w:rsid w:val="00317625"/>
    <w:rsid w:val="0031767A"/>
    <w:rsid w:val="00317731"/>
    <w:rsid w:val="00317B8B"/>
    <w:rsid w:val="00317C5E"/>
    <w:rsid w:val="00317E8F"/>
    <w:rsid w:val="0032013F"/>
    <w:rsid w:val="0032018E"/>
    <w:rsid w:val="00320A1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5976"/>
    <w:rsid w:val="0032651E"/>
    <w:rsid w:val="003265EB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4CE7"/>
    <w:rsid w:val="00335250"/>
    <w:rsid w:val="00335670"/>
    <w:rsid w:val="0033572D"/>
    <w:rsid w:val="0033592C"/>
    <w:rsid w:val="00335E2A"/>
    <w:rsid w:val="00336086"/>
    <w:rsid w:val="003365FB"/>
    <w:rsid w:val="00336780"/>
    <w:rsid w:val="003367C5"/>
    <w:rsid w:val="00336DAD"/>
    <w:rsid w:val="00336DB3"/>
    <w:rsid w:val="00337065"/>
    <w:rsid w:val="00337C71"/>
    <w:rsid w:val="003407CF"/>
    <w:rsid w:val="00340CC6"/>
    <w:rsid w:val="00340E58"/>
    <w:rsid w:val="00341087"/>
    <w:rsid w:val="00341706"/>
    <w:rsid w:val="0034246D"/>
    <w:rsid w:val="0034305B"/>
    <w:rsid w:val="00343C24"/>
    <w:rsid w:val="00343FA6"/>
    <w:rsid w:val="0034444B"/>
    <w:rsid w:val="00344725"/>
    <w:rsid w:val="00344901"/>
    <w:rsid w:val="00344B1B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935"/>
    <w:rsid w:val="00355947"/>
    <w:rsid w:val="00355A83"/>
    <w:rsid w:val="003562D7"/>
    <w:rsid w:val="00356353"/>
    <w:rsid w:val="003567C9"/>
    <w:rsid w:val="00356CEC"/>
    <w:rsid w:val="003572DE"/>
    <w:rsid w:val="00357435"/>
    <w:rsid w:val="00357659"/>
    <w:rsid w:val="00357712"/>
    <w:rsid w:val="00357CAE"/>
    <w:rsid w:val="003604DB"/>
    <w:rsid w:val="00361329"/>
    <w:rsid w:val="003617B5"/>
    <w:rsid w:val="0036185C"/>
    <w:rsid w:val="00361B1A"/>
    <w:rsid w:val="00361CE0"/>
    <w:rsid w:val="0036227D"/>
    <w:rsid w:val="0036262C"/>
    <w:rsid w:val="00362C5A"/>
    <w:rsid w:val="00363539"/>
    <w:rsid w:val="003635B6"/>
    <w:rsid w:val="003635F5"/>
    <w:rsid w:val="00363FC9"/>
    <w:rsid w:val="00364A29"/>
    <w:rsid w:val="00365023"/>
    <w:rsid w:val="00365644"/>
    <w:rsid w:val="0036590C"/>
    <w:rsid w:val="003665C5"/>
    <w:rsid w:val="00366B3A"/>
    <w:rsid w:val="00367EA5"/>
    <w:rsid w:val="00370285"/>
    <w:rsid w:val="003704EE"/>
    <w:rsid w:val="00370880"/>
    <w:rsid w:val="00370D83"/>
    <w:rsid w:val="00370EFD"/>
    <w:rsid w:val="00370F10"/>
    <w:rsid w:val="00371137"/>
    <w:rsid w:val="003719F5"/>
    <w:rsid w:val="00372019"/>
    <w:rsid w:val="00372029"/>
    <w:rsid w:val="003724A1"/>
    <w:rsid w:val="00372A6B"/>
    <w:rsid w:val="00373B3C"/>
    <w:rsid w:val="00373D47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2EB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C01"/>
    <w:rsid w:val="00383D4B"/>
    <w:rsid w:val="00383DDB"/>
    <w:rsid w:val="003842A8"/>
    <w:rsid w:val="003844E4"/>
    <w:rsid w:val="00384747"/>
    <w:rsid w:val="0038480A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1D55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74B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797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546"/>
    <w:rsid w:val="003A76A9"/>
    <w:rsid w:val="003A7747"/>
    <w:rsid w:val="003A7972"/>
    <w:rsid w:val="003B004D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A52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62F"/>
    <w:rsid w:val="003E1868"/>
    <w:rsid w:val="003E1B00"/>
    <w:rsid w:val="003E1CF4"/>
    <w:rsid w:val="003E23A4"/>
    <w:rsid w:val="003E27B0"/>
    <w:rsid w:val="003E2B73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692"/>
    <w:rsid w:val="003F073C"/>
    <w:rsid w:val="003F0905"/>
    <w:rsid w:val="003F0F47"/>
    <w:rsid w:val="003F13D9"/>
    <w:rsid w:val="003F148D"/>
    <w:rsid w:val="003F1857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865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8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2CF"/>
    <w:rsid w:val="0040379F"/>
    <w:rsid w:val="00403805"/>
    <w:rsid w:val="00403F25"/>
    <w:rsid w:val="00404011"/>
    <w:rsid w:val="0040461F"/>
    <w:rsid w:val="0040495B"/>
    <w:rsid w:val="00404BDD"/>
    <w:rsid w:val="00404D4D"/>
    <w:rsid w:val="00404D96"/>
    <w:rsid w:val="00405898"/>
    <w:rsid w:val="00405A9F"/>
    <w:rsid w:val="00405D95"/>
    <w:rsid w:val="00405F90"/>
    <w:rsid w:val="00406108"/>
    <w:rsid w:val="00406412"/>
    <w:rsid w:val="004068D9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2C57"/>
    <w:rsid w:val="00413369"/>
    <w:rsid w:val="00414191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BF6"/>
    <w:rsid w:val="00435CCF"/>
    <w:rsid w:val="00436696"/>
    <w:rsid w:val="00436A3B"/>
    <w:rsid w:val="004371AB"/>
    <w:rsid w:val="00437895"/>
    <w:rsid w:val="00437A78"/>
    <w:rsid w:val="00437E77"/>
    <w:rsid w:val="004402A7"/>
    <w:rsid w:val="0044035D"/>
    <w:rsid w:val="00440850"/>
    <w:rsid w:val="00440B45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0DA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615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D94"/>
    <w:rsid w:val="0048406D"/>
    <w:rsid w:val="00484C46"/>
    <w:rsid w:val="00484DC1"/>
    <w:rsid w:val="004852FC"/>
    <w:rsid w:val="0048543C"/>
    <w:rsid w:val="004856EF"/>
    <w:rsid w:val="0048598C"/>
    <w:rsid w:val="00485998"/>
    <w:rsid w:val="00485A0B"/>
    <w:rsid w:val="00485E8A"/>
    <w:rsid w:val="004862DE"/>
    <w:rsid w:val="004864FB"/>
    <w:rsid w:val="004869B5"/>
    <w:rsid w:val="00486D15"/>
    <w:rsid w:val="0048752E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674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9CB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E"/>
    <w:rsid w:val="004A705C"/>
    <w:rsid w:val="004A7172"/>
    <w:rsid w:val="004A7276"/>
    <w:rsid w:val="004A746B"/>
    <w:rsid w:val="004A770C"/>
    <w:rsid w:val="004A7946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9C2"/>
    <w:rsid w:val="004B2B31"/>
    <w:rsid w:val="004B2C33"/>
    <w:rsid w:val="004B2CDB"/>
    <w:rsid w:val="004B2DE8"/>
    <w:rsid w:val="004B2F6E"/>
    <w:rsid w:val="004B3C3F"/>
    <w:rsid w:val="004B420F"/>
    <w:rsid w:val="004B45A2"/>
    <w:rsid w:val="004B46C3"/>
    <w:rsid w:val="004B4789"/>
    <w:rsid w:val="004B4A0F"/>
    <w:rsid w:val="004B4B71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7D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1B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7B"/>
    <w:rsid w:val="004E6158"/>
    <w:rsid w:val="004E6184"/>
    <w:rsid w:val="004E6463"/>
    <w:rsid w:val="004E66D6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BAC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1D9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2F7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1D6"/>
    <w:rsid w:val="005147E7"/>
    <w:rsid w:val="005148EC"/>
    <w:rsid w:val="005149A2"/>
    <w:rsid w:val="00514CAC"/>
    <w:rsid w:val="00514CEE"/>
    <w:rsid w:val="005150E4"/>
    <w:rsid w:val="00515507"/>
    <w:rsid w:val="00515708"/>
    <w:rsid w:val="00515746"/>
    <w:rsid w:val="00515907"/>
    <w:rsid w:val="00515E2B"/>
    <w:rsid w:val="00516248"/>
    <w:rsid w:val="00516B96"/>
    <w:rsid w:val="00516E9E"/>
    <w:rsid w:val="005173A4"/>
    <w:rsid w:val="005179DC"/>
    <w:rsid w:val="0052001B"/>
    <w:rsid w:val="00520AE3"/>
    <w:rsid w:val="00521294"/>
    <w:rsid w:val="0052193B"/>
    <w:rsid w:val="00521D65"/>
    <w:rsid w:val="005221A4"/>
    <w:rsid w:val="00523366"/>
    <w:rsid w:val="0052363D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18"/>
    <w:rsid w:val="0053012B"/>
    <w:rsid w:val="005304B1"/>
    <w:rsid w:val="0053066C"/>
    <w:rsid w:val="00530698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F1E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0A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78"/>
    <w:rsid w:val="00553ABB"/>
    <w:rsid w:val="0055410A"/>
    <w:rsid w:val="005546A4"/>
    <w:rsid w:val="005547CB"/>
    <w:rsid w:val="00554DF7"/>
    <w:rsid w:val="0055527F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8F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D33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652"/>
    <w:rsid w:val="005818D4"/>
    <w:rsid w:val="005819D7"/>
    <w:rsid w:val="00581AB8"/>
    <w:rsid w:val="00581C6E"/>
    <w:rsid w:val="00581F40"/>
    <w:rsid w:val="0058211F"/>
    <w:rsid w:val="0058259D"/>
    <w:rsid w:val="005829CC"/>
    <w:rsid w:val="00582E3D"/>
    <w:rsid w:val="00583147"/>
    <w:rsid w:val="005836D0"/>
    <w:rsid w:val="00583DEF"/>
    <w:rsid w:val="00583E78"/>
    <w:rsid w:val="00584496"/>
    <w:rsid w:val="00584F09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0E4C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919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666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5C9F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7D6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07C"/>
    <w:rsid w:val="005D7539"/>
    <w:rsid w:val="005D7E04"/>
    <w:rsid w:val="005E0082"/>
    <w:rsid w:val="005E06E1"/>
    <w:rsid w:val="005E0899"/>
    <w:rsid w:val="005E0E2A"/>
    <w:rsid w:val="005E1393"/>
    <w:rsid w:val="005E1411"/>
    <w:rsid w:val="005E2508"/>
    <w:rsid w:val="005E3035"/>
    <w:rsid w:val="005E33E3"/>
    <w:rsid w:val="005E35FD"/>
    <w:rsid w:val="005E383F"/>
    <w:rsid w:val="005E3B77"/>
    <w:rsid w:val="005E4259"/>
    <w:rsid w:val="005E48F7"/>
    <w:rsid w:val="005E4CCB"/>
    <w:rsid w:val="005E5563"/>
    <w:rsid w:val="005E59C5"/>
    <w:rsid w:val="005E5E74"/>
    <w:rsid w:val="005E66F1"/>
    <w:rsid w:val="005E6AFB"/>
    <w:rsid w:val="005E6D61"/>
    <w:rsid w:val="005E7698"/>
    <w:rsid w:val="005E7849"/>
    <w:rsid w:val="005E7A8C"/>
    <w:rsid w:val="005E7E8B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A15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6F"/>
    <w:rsid w:val="005F7CC1"/>
    <w:rsid w:val="006004DE"/>
    <w:rsid w:val="00600B6C"/>
    <w:rsid w:val="00601072"/>
    <w:rsid w:val="00601097"/>
    <w:rsid w:val="0060144E"/>
    <w:rsid w:val="00601FCD"/>
    <w:rsid w:val="0060216E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E2C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410"/>
    <w:rsid w:val="00631826"/>
    <w:rsid w:val="00631E93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E4B"/>
    <w:rsid w:val="00641061"/>
    <w:rsid w:val="006411DF"/>
    <w:rsid w:val="00641760"/>
    <w:rsid w:val="006419ED"/>
    <w:rsid w:val="006427DE"/>
    <w:rsid w:val="00642D10"/>
    <w:rsid w:val="00642E65"/>
    <w:rsid w:val="006434D7"/>
    <w:rsid w:val="00643560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1C4"/>
    <w:rsid w:val="006605DC"/>
    <w:rsid w:val="006611DC"/>
    <w:rsid w:val="0066146F"/>
    <w:rsid w:val="00661636"/>
    <w:rsid w:val="00661CC2"/>
    <w:rsid w:val="00662166"/>
    <w:rsid w:val="00662FA2"/>
    <w:rsid w:val="0066310A"/>
    <w:rsid w:val="006635B5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55DB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A19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3F39"/>
    <w:rsid w:val="006B401E"/>
    <w:rsid w:val="006B5111"/>
    <w:rsid w:val="006B583D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272"/>
    <w:rsid w:val="006D0846"/>
    <w:rsid w:val="006D0C09"/>
    <w:rsid w:val="006D1621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31D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A99"/>
    <w:rsid w:val="006E6C33"/>
    <w:rsid w:val="006E6F03"/>
    <w:rsid w:val="006E71A8"/>
    <w:rsid w:val="006E7496"/>
    <w:rsid w:val="006E7883"/>
    <w:rsid w:val="006E7969"/>
    <w:rsid w:val="006E7E49"/>
    <w:rsid w:val="006E7F71"/>
    <w:rsid w:val="006F01B8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4DC"/>
    <w:rsid w:val="006F3B01"/>
    <w:rsid w:val="006F3C66"/>
    <w:rsid w:val="006F4189"/>
    <w:rsid w:val="006F4437"/>
    <w:rsid w:val="006F468E"/>
    <w:rsid w:val="006F557B"/>
    <w:rsid w:val="006F5674"/>
    <w:rsid w:val="006F5B41"/>
    <w:rsid w:val="006F64D7"/>
    <w:rsid w:val="006F6689"/>
    <w:rsid w:val="006F6740"/>
    <w:rsid w:val="006F6FEA"/>
    <w:rsid w:val="006F70E1"/>
    <w:rsid w:val="006F7241"/>
    <w:rsid w:val="006F746D"/>
    <w:rsid w:val="006F7477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508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874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692"/>
    <w:rsid w:val="00716760"/>
    <w:rsid w:val="00716FC0"/>
    <w:rsid w:val="00717267"/>
    <w:rsid w:val="0071742C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7D7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5978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48B"/>
    <w:rsid w:val="007509F9"/>
    <w:rsid w:val="00751F76"/>
    <w:rsid w:val="00752497"/>
    <w:rsid w:val="007524E2"/>
    <w:rsid w:val="00752A20"/>
    <w:rsid w:val="00752E5E"/>
    <w:rsid w:val="00752FE7"/>
    <w:rsid w:val="0075366B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B9A"/>
    <w:rsid w:val="00763EB7"/>
    <w:rsid w:val="00764043"/>
    <w:rsid w:val="00764E29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849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9C8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221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4E5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A80"/>
    <w:rsid w:val="007A2BFF"/>
    <w:rsid w:val="007A2D56"/>
    <w:rsid w:val="007A32B9"/>
    <w:rsid w:val="007A32E9"/>
    <w:rsid w:val="007A3388"/>
    <w:rsid w:val="007A3395"/>
    <w:rsid w:val="007A3505"/>
    <w:rsid w:val="007A3BF2"/>
    <w:rsid w:val="007A4338"/>
    <w:rsid w:val="007A4AF1"/>
    <w:rsid w:val="007A5288"/>
    <w:rsid w:val="007A531D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8A6"/>
    <w:rsid w:val="007B1061"/>
    <w:rsid w:val="007B1482"/>
    <w:rsid w:val="007B1F9A"/>
    <w:rsid w:val="007B2074"/>
    <w:rsid w:val="007B2638"/>
    <w:rsid w:val="007B2BB1"/>
    <w:rsid w:val="007B32C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508D"/>
    <w:rsid w:val="007C515A"/>
    <w:rsid w:val="007C52ED"/>
    <w:rsid w:val="007C52F0"/>
    <w:rsid w:val="007C56CE"/>
    <w:rsid w:val="007C5CE6"/>
    <w:rsid w:val="007C5CEF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6ED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C33"/>
    <w:rsid w:val="007E48CD"/>
    <w:rsid w:val="007E48E4"/>
    <w:rsid w:val="007E531F"/>
    <w:rsid w:val="007E566C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10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81E"/>
    <w:rsid w:val="00803E2E"/>
    <w:rsid w:val="00803FD6"/>
    <w:rsid w:val="008041E1"/>
    <w:rsid w:val="00804867"/>
    <w:rsid w:val="00804B2F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3A"/>
    <w:rsid w:val="00815D64"/>
    <w:rsid w:val="00816292"/>
    <w:rsid w:val="00816A54"/>
    <w:rsid w:val="00816D94"/>
    <w:rsid w:val="00816D9C"/>
    <w:rsid w:val="00817151"/>
    <w:rsid w:val="00817447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5E"/>
    <w:rsid w:val="00825511"/>
    <w:rsid w:val="00825663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5D6"/>
    <w:rsid w:val="008349E7"/>
    <w:rsid w:val="0083502E"/>
    <w:rsid w:val="008350E9"/>
    <w:rsid w:val="00835625"/>
    <w:rsid w:val="00835B82"/>
    <w:rsid w:val="00836133"/>
    <w:rsid w:val="0083657B"/>
    <w:rsid w:val="00836B5B"/>
    <w:rsid w:val="00837286"/>
    <w:rsid w:val="00837590"/>
    <w:rsid w:val="0083768C"/>
    <w:rsid w:val="00837E87"/>
    <w:rsid w:val="008401C3"/>
    <w:rsid w:val="008404D7"/>
    <w:rsid w:val="00840634"/>
    <w:rsid w:val="00840A68"/>
    <w:rsid w:val="00840A83"/>
    <w:rsid w:val="00840D46"/>
    <w:rsid w:val="0084151A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612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0C9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F2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EA"/>
    <w:rsid w:val="00870793"/>
    <w:rsid w:val="00870A1C"/>
    <w:rsid w:val="00870C06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C9B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DAC"/>
    <w:rsid w:val="00883ED6"/>
    <w:rsid w:val="00884255"/>
    <w:rsid w:val="0088425B"/>
    <w:rsid w:val="00884AD8"/>
    <w:rsid w:val="00884CDF"/>
    <w:rsid w:val="0088565B"/>
    <w:rsid w:val="0088579F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5A6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5E"/>
    <w:rsid w:val="00896FD8"/>
    <w:rsid w:val="00897082"/>
    <w:rsid w:val="008970F6"/>
    <w:rsid w:val="00897135"/>
    <w:rsid w:val="008972CB"/>
    <w:rsid w:val="00897694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957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45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B712B"/>
    <w:rsid w:val="008C1161"/>
    <w:rsid w:val="008C2236"/>
    <w:rsid w:val="008C2426"/>
    <w:rsid w:val="008C2453"/>
    <w:rsid w:val="008C26B4"/>
    <w:rsid w:val="008C2767"/>
    <w:rsid w:val="008C3867"/>
    <w:rsid w:val="008C4B47"/>
    <w:rsid w:val="008C550A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D3B"/>
    <w:rsid w:val="008D4318"/>
    <w:rsid w:val="008D4340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D7E9A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4E6"/>
    <w:rsid w:val="008E7684"/>
    <w:rsid w:val="008E76C6"/>
    <w:rsid w:val="008E7AF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685"/>
    <w:rsid w:val="008F5866"/>
    <w:rsid w:val="008F5925"/>
    <w:rsid w:val="008F595E"/>
    <w:rsid w:val="008F6188"/>
    <w:rsid w:val="008F6649"/>
    <w:rsid w:val="008F692B"/>
    <w:rsid w:val="008F699F"/>
    <w:rsid w:val="008F6CD1"/>
    <w:rsid w:val="008F6FBB"/>
    <w:rsid w:val="008F7365"/>
    <w:rsid w:val="008F7522"/>
    <w:rsid w:val="008F7A3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962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0C71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470"/>
    <w:rsid w:val="0091753E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F20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CE6"/>
    <w:rsid w:val="00934FFD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392"/>
    <w:rsid w:val="00942BB8"/>
    <w:rsid w:val="00942E21"/>
    <w:rsid w:val="00942EF9"/>
    <w:rsid w:val="0094335F"/>
    <w:rsid w:val="0094371F"/>
    <w:rsid w:val="0094376F"/>
    <w:rsid w:val="00943DF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63"/>
    <w:rsid w:val="009478ED"/>
    <w:rsid w:val="009479E5"/>
    <w:rsid w:val="00947F7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86F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30C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78C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101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C9C"/>
    <w:rsid w:val="009765CF"/>
    <w:rsid w:val="009766CE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27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481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4EA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7B6"/>
    <w:rsid w:val="009A0C1F"/>
    <w:rsid w:val="009A12A5"/>
    <w:rsid w:val="009A1DFF"/>
    <w:rsid w:val="009A2144"/>
    <w:rsid w:val="009A246A"/>
    <w:rsid w:val="009A2A2F"/>
    <w:rsid w:val="009A3183"/>
    <w:rsid w:val="009A32DC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7154"/>
    <w:rsid w:val="009A786D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3F8D"/>
    <w:rsid w:val="009B4250"/>
    <w:rsid w:val="009B4821"/>
    <w:rsid w:val="009B4C1C"/>
    <w:rsid w:val="009B4C24"/>
    <w:rsid w:val="009B566D"/>
    <w:rsid w:val="009B5821"/>
    <w:rsid w:val="009B70E9"/>
    <w:rsid w:val="009B7564"/>
    <w:rsid w:val="009B7BB7"/>
    <w:rsid w:val="009B7EB2"/>
    <w:rsid w:val="009B7FFA"/>
    <w:rsid w:val="009C00EF"/>
    <w:rsid w:val="009C0946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894"/>
    <w:rsid w:val="009C4B76"/>
    <w:rsid w:val="009C520B"/>
    <w:rsid w:val="009C54DD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6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98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320"/>
    <w:rsid w:val="009D75A4"/>
    <w:rsid w:val="009D785E"/>
    <w:rsid w:val="009E032B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66FF"/>
    <w:rsid w:val="009F7169"/>
    <w:rsid w:val="009F7883"/>
    <w:rsid w:val="009F79BE"/>
    <w:rsid w:val="00A0018E"/>
    <w:rsid w:val="00A0050D"/>
    <w:rsid w:val="00A00B60"/>
    <w:rsid w:val="00A01006"/>
    <w:rsid w:val="00A01EFE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B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0C04"/>
    <w:rsid w:val="00A114B5"/>
    <w:rsid w:val="00A115BF"/>
    <w:rsid w:val="00A1197E"/>
    <w:rsid w:val="00A11ACA"/>
    <w:rsid w:val="00A11C18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ADE"/>
    <w:rsid w:val="00A13B10"/>
    <w:rsid w:val="00A13CF1"/>
    <w:rsid w:val="00A145D0"/>
    <w:rsid w:val="00A157EC"/>
    <w:rsid w:val="00A158D3"/>
    <w:rsid w:val="00A15B88"/>
    <w:rsid w:val="00A15BB5"/>
    <w:rsid w:val="00A15C6C"/>
    <w:rsid w:val="00A15F2F"/>
    <w:rsid w:val="00A16150"/>
    <w:rsid w:val="00A16510"/>
    <w:rsid w:val="00A16556"/>
    <w:rsid w:val="00A1686F"/>
    <w:rsid w:val="00A17180"/>
    <w:rsid w:val="00A17345"/>
    <w:rsid w:val="00A17648"/>
    <w:rsid w:val="00A1789B"/>
    <w:rsid w:val="00A179CC"/>
    <w:rsid w:val="00A17C06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2DE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3C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59C"/>
    <w:rsid w:val="00A3393A"/>
    <w:rsid w:val="00A339D8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EA1"/>
    <w:rsid w:val="00A4339C"/>
    <w:rsid w:val="00A435AE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569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6B2"/>
    <w:rsid w:val="00A627E0"/>
    <w:rsid w:val="00A62953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D71"/>
    <w:rsid w:val="00A6743F"/>
    <w:rsid w:val="00A677C1"/>
    <w:rsid w:val="00A67A8E"/>
    <w:rsid w:val="00A67AC6"/>
    <w:rsid w:val="00A70024"/>
    <w:rsid w:val="00A70A35"/>
    <w:rsid w:val="00A70B0A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3CA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87C"/>
    <w:rsid w:val="00AA7C4F"/>
    <w:rsid w:val="00AB001C"/>
    <w:rsid w:val="00AB01E8"/>
    <w:rsid w:val="00AB02C8"/>
    <w:rsid w:val="00AB05BC"/>
    <w:rsid w:val="00AB06B8"/>
    <w:rsid w:val="00AB06E6"/>
    <w:rsid w:val="00AB0ADE"/>
    <w:rsid w:val="00AB0B59"/>
    <w:rsid w:val="00AB0CA0"/>
    <w:rsid w:val="00AB102D"/>
    <w:rsid w:val="00AB11C8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A9C"/>
    <w:rsid w:val="00AC21BA"/>
    <w:rsid w:val="00AC22C7"/>
    <w:rsid w:val="00AC2799"/>
    <w:rsid w:val="00AC2D4E"/>
    <w:rsid w:val="00AC3084"/>
    <w:rsid w:val="00AC3431"/>
    <w:rsid w:val="00AC38E9"/>
    <w:rsid w:val="00AC4496"/>
    <w:rsid w:val="00AC45D6"/>
    <w:rsid w:val="00AC4D1B"/>
    <w:rsid w:val="00AC4D53"/>
    <w:rsid w:val="00AC4D9E"/>
    <w:rsid w:val="00AC4E2E"/>
    <w:rsid w:val="00AC5C2A"/>
    <w:rsid w:val="00AC61B3"/>
    <w:rsid w:val="00AC63F4"/>
    <w:rsid w:val="00AC6462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6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675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99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26B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3FB0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AF7F52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5CA"/>
    <w:rsid w:val="00B108ED"/>
    <w:rsid w:val="00B1093D"/>
    <w:rsid w:val="00B10DF3"/>
    <w:rsid w:val="00B1150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A45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888"/>
    <w:rsid w:val="00B24AC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5A9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1D2"/>
    <w:rsid w:val="00B3539A"/>
    <w:rsid w:val="00B35CB3"/>
    <w:rsid w:val="00B35F8E"/>
    <w:rsid w:val="00B36D0F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4EA8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4D4"/>
    <w:rsid w:val="00B566E0"/>
    <w:rsid w:val="00B5685D"/>
    <w:rsid w:val="00B56D40"/>
    <w:rsid w:val="00B56E91"/>
    <w:rsid w:val="00B56F22"/>
    <w:rsid w:val="00B574BA"/>
    <w:rsid w:val="00B576CC"/>
    <w:rsid w:val="00B577AE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375"/>
    <w:rsid w:val="00B65771"/>
    <w:rsid w:val="00B664EC"/>
    <w:rsid w:val="00B66801"/>
    <w:rsid w:val="00B668B4"/>
    <w:rsid w:val="00B66C22"/>
    <w:rsid w:val="00B66FFC"/>
    <w:rsid w:val="00B6796C"/>
    <w:rsid w:val="00B67B2B"/>
    <w:rsid w:val="00B7021B"/>
    <w:rsid w:val="00B70333"/>
    <w:rsid w:val="00B70A0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C19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8E2"/>
    <w:rsid w:val="00B77B57"/>
    <w:rsid w:val="00B77D8A"/>
    <w:rsid w:val="00B8053A"/>
    <w:rsid w:val="00B80795"/>
    <w:rsid w:val="00B80F5B"/>
    <w:rsid w:val="00B811B6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BE8"/>
    <w:rsid w:val="00B855A8"/>
    <w:rsid w:val="00B85837"/>
    <w:rsid w:val="00B8583A"/>
    <w:rsid w:val="00B85F67"/>
    <w:rsid w:val="00B86557"/>
    <w:rsid w:val="00B87BF8"/>
    <w:rsid w:val="00B87C60"/>
    <w:rsid w:val="00B90165"/>
    <w:rsid w:val="00B91356"/>
    <w:rsid w:val="00B916AD"/>
    <w:rsid w:val="00B91E9D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D0D"/>
    <w:rsid w:val="00B94F2B"/>
    <w:rsid w:val="00B950E8"/>
    <w:rsid w:val="00B95372"/>
    <w:rsid w:val="00B954FC"/>
    <w:rsid w:val="00B95A04"/>
    <w:rsid w:val="00B95C49"/>
    <w:rsid w:val="00B95E24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F5F"/>
    <w:rsid w:val="00BC16BF"/>
    <w:rsid w:val="00BC1B4B"/>
    <w:rsid w:val="00BC201A"/>
    <w:rsid w:val="00BC2BC7"/>
    <w:rsid w:val="00BC2F45"/>
    <w:rsid w:val="00BC344E"/>
    <w:rsid w:val="00BC38B8"/>
    <w:rsid w:val="00BC3CF8"/>
    <w:rsid w:val="00BC43F0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F30"/>
    <w:rsid w:val="00BE13B8"/>
    <w:rsid w:val="00BE197A"/>
    <w:rsid w:val="00BE1A06"/>
    <w:rsid w:val="00BE2E99"/>
    <w:rsid w:val="00BE3532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4EA"/>
    <w:rsid w:val="00BE76E2"/>
    <w:rsid w:val="00BE7B27"/>
    <w:rsid w:val="00BF0089"/>
    <w:rsid w:val="00BF02E6"/>
    <w:rsid w:val="00BF04B5"/>
    <w:rsid w:val="00BF0528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3B1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9F4"/>
    <w:rsid w:val="00BF6FBF"/>
    <w:rsid w:val="00BF70A1"/>
    <w:rsid w:val="00BF70F8"/>
    <w:rsid w:val="00BF7CDD"/>
    <w:rsid w:val="00BF7D43"/>
    <w:rsid w:val="00C00ECC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962"/>
    <w:rsid w:val="00C05C20"/>
    <w:rsid w:val="00C05FBF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6B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6F01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60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64A"/>
    <w:rsid w:val="00C41E8D"/>
    <w:rsid w:val="00C42130"/>
    <w:rsid w:val="00C42784"/>
    <w:rsid w:val="00C42977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419"/>
    <w:rsid w:val="00C5589B"/>
    <w:rsid w:val="00C55A58"/>
    <w:rsid w:val="00C55E23"/>
    <w:rsid w:val="00C5638E"/>
    <w:rsid w:val="00C56918"/>
    <w:rsid w:val="00C569CA"/>
    <w:rsid w:val="00C5733A"/>
    <w:rsid w:val="00C57CC6"/>
    <w:rsid w:val="00C57DD3"/>
    <w:rsid w:val="00C601EB"/>
    <w:rsid w:val="00C602DB"/>
    <w:rsid w:val="00C6032E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19F"/>
    <w:rsid w:val="00C633AB"/>
    <w:rsid w:val="00C6343A"/>
    <w:rsid w:val="00C634A3"/>
    <w:rsid w:val="00C63545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68E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3B1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1C"/>
    <w:rsid w:val="00C93543"/>
    <w:rsid w:val="00C939E2"/>
    <w:rsid w:val="00C945BA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440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01D"/>
    <w:rsid w:val="00CA2919"/>
    <w:rsid w:val="00CA2C56"/>
    <w:rsid w:val="00CA2F7A"/>
    <w:rsid w:val="00CA35F0"/>
    <w:rsid w:val="00CA49C0"/>
    <w:rsid w:val="00CA4A24"/>
    <w:rsid w:val="00CA4A3F"/>
    <w:rsid w:val="00CA4C14"/>
    <w:rsid w:val="00CA4F58"/>
    <w:rsid w:val="00CA51A0"/>
    <w:rsid w:val="00CA530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23F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E24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C2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747"/>
    <w:rsid w:val="00CE19F2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8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B80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0FFC"/>
    <w:rsid w:val="00D017EE"/>
    <w:rsid w:val="00D01ADC"/>
    <w:rsid w:val="00D01C73"/>
    <w:rsid w:val="00D02369"/>
    <w:rsid w:val="00D02AFC"/>
    <w:rsid w:val="00D02C36"/>
    <w:rsid w:val="00D02E17"/>
    <w:rsid w:val="00D02F2F"/>
    <w:rsid w:val="00D04035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E3F"/>
    <w:rsid w:val="00D11FAE"/>
    <w:rsid w:val="00D12371"/>
    <w:rsid w:val="00D12440"/>
    <w:rsid w:val="00D1249E"/>
    <w:rsid w:val="00D126E6"/>
    <w:rsid w:val="00D126F8"/>
    <w:rsid w:val="00D128F5"/>
    <w:rsid w:val="00D12A51"/>
    <w:rsid w:val="00D12B4E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B59"/>
    <w:rsid w:val="00D30C46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09B"/>
    <w:rsid w:val="00D3410B"/>
    <w:rsid w:val="00D344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589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69"/>
    <w:rsid w:val="00D475CC"/>
    <w:rsid w:val="00D477E2"/>
    <w:rsid w:val="00D4785C"/>
    <w:rsid w:val="00D47A34"/>
    <w:rsid w:val="00D5044A"/>
    <w:rsid w:val="00D50C82"/>
    <w:rsid w:val="00D50F95"/>
    <w:rsid w:val="00D5102A"/>
    <w:rsid w:val="00D5104A"/>
    <w:rsid w:val="00D512D1"/>
    <w:rsid w:val="00D5132F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E1"/>
    <w:rsid w:val="00D54D4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80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556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67ADF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97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A90"/>
    <w:rsid w:val="00D86ACF"/>
    <w:rsid w:val="00D86B37"/>
    <w:rsid w:val="00D86EF6"/>
    <w:rsid w:val="00D87154"/>
    <w:rsid w:val="00D8778A"/>
    <w:rsid w:val="00D90737"/>
    <w:rsid w:val="00D91009"/>
    <w:rsid w:val="00D9120D"/>
    <w:rsid w:val="00D9126A"/>
    <w:rsid w:val="00D912DF"/>
    <w:rsid w:val="00D919F7"/>
    <w:rsid w:val="00D91AEE"/>
    <w:rsid w:val="00D91F8C"/>
    <w:rsid w:val="00D92209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137"/>
    <w:rsid w:val="00DA714A"/>
    <w:rsid w:val="00DA71AF"/>
    <w:rsid w:val="00DA727D"/>
    <w:rsid w:val="00DA7A85"/>
    <w:rsid w:val="00DA7BC7"/>
    <w:rsid w:val="00DA7E4C"/>
    <w:rsid w:val="00DA7EC1"/>
    <w:rsid w:val="00DA7F9A"/>
    <w:rsid w:val="00DB0564"/>
    <w:rsid w:val="00DB0D5D"/>
    <w:rsid w:val="00DB1029"/>
    <w:rsid w:val="00DB1539"/>
    <w:rsid w:val="00DB154A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C06"/>
    <w:rsid w:val="00DB4CC1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337"/>
    <w:rsid w:val="00DD18BD"/>
    <w:rsid w:val="00DD1947"/>
    <w:rsid w:val="00DD1E75"/>
    <w:rsid w:val="00DD1ED7"/>
    <w:rsid w:val="00DD210A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A3"/>
    <w:rsid w:val="00DD5FFE"/>
    <w:rsid w:val="00DD6396"/>
    <w:rsid w:val="00DD6C70"/>
    <w:rsid w:val="00DD6DA2"/>
    <w:rsid w:val="00DD6FC8"/>
    <w:rsid w:val="00DD761C"/>
    <w:rsid w:val="00DD7F60"/>
    <w:rsid w:val="00DE0171"/>
    <w:rsid w:val="00DE0333"/>
    <w:rsid w:val="00DE0558"/>
    <w:rsid w:val="00DE067E"/>
    <w:rsid w:val="00DE0816"/>
    <w:rsid w:val="00DE088E"/>
    <w:rsid w:val="00DE128B"/>
    <w:rsid w:val="00DE1318"/>
    <w:rsid w:val="00DE1799"/>
    <w:rsid w:val="00DE1FC0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515"/>
    <w:rsid w:val="00DE58DA"/>
    <w:rsid w:val="00DE5F0F"/>
    <w:rsid w:val="00DE5FDA"/>
    <w:rsid w:val="00DE61AA"/>
    <w:rsid w:val="00DE752E"/>
    <w:rsid w:val="00DE7793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2386"/>
    <w:rsid w:val="00DF31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73"/>
    <w:rsid w:val="00DF69A9"/>
    <w:rsid w:val="00DF6A83"/>
    <w:rsid w:val="00DF7226"/>
    <w:rsid w:val="00DF73EC"/>
    <w:rsid w:val="00DF7871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2C86"/>
    <w:rsid w:val="00E0324B"/>
    <w:rsid w:val="00E0337F"/>
    <w:rsid w:val="00E0345F"/>
    <w:rsid w:val="00E03BEA"/>
    <w:rsid w:val="00E0401E"/>
    <w:rsid w:val="00E046C1"/>
    <w:rsid w:val="00E049DF"/>
    <w:rsid w:val="00E049EC"/>
    <w:rsid w:val="00E055DA"/>
    <w:rsid w:val="00E05A43"/>
    <w:rsid w:val="00E05FC4"/>
    <w:rsid w:val="00E0600C"/>
    <w:rsid w:val="00E06977"/>
    <w:rsid w:val="00E06AF4"/>
    <w:rsid w:val="00E0722D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B8"/>
    <w:rsid w:val="00E1273A"/>
    <w:rsid w:val="00E12933"/>
    <w:rsid w:val="00E12A5A"/>
    <w:rsid w:val="00E12AF0"/>
    <w:rsid w:val="00E12FB2"/>
    <w:rsid w:val="00E136AE"/>
    <w:rsid w:val="00E139D0"/>
    <w:rsid w:val="00E14336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66B"/>
    <w:rsid w:val="00E3070A"/>
    <w:rsid w:val="00E30A72"/>
    <w:rsid w:val="00E30DB2"/>
    <w:rsid w:val="00E31506"/>
    <w:rsid w:val="00E3200D"/>
    <w:rsid w:val="00E3216A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BAC"/>
    <w:rsid w:val="00E42532"/>
    <w:rsid w:val="00E42ADE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5C5"/>
    <w:rsid w:val="00E50732"/>
    <w:rsid w:val="00E508D6"/>
    <w:rsid w:val="00E515A3"/>
    <w:rsid w:val="00E51A1D"/>
    <w:rsid w:val="00E51E23"/>
    <w:rsid w:val="00E523F3"/>
    <w:rsid w:val="00E525CF"/>
    <w:rsid w:val="00E52F76"/>
    <w:rsid w:val="00E5315C"/>
    <w:rsid w:val="00E534EA"/>
    <w:rsid w:val="00E538E0"/>
    <w:rsid w:val="00E547DF"/>
    <w:rsid w:val="00E54D33"/>
    <w:rsid w:val="00E55938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0FC9"/>
    <w:rsid w:val="00E6134E"/>
    <w:rsid w:val="00E613CE"/>
    <w:rsid w:val="00E61DAC"/>
    <w:rsid w:val="00E61F86"/>
    <w:rsid w:val="00E62162"/>
    <w:rsid w:val="00E62AF2"/>
    <w:rsid w:val="00E62C6B"/>
    <w:rsid w:val="00E630CC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492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3B2"/>
    <w:rsid w:val="00E87775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17A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6D0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8E5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3AB"/>
    <w:rsid w:val="00EA6E29"/>
    <w:rsid w:val="00EA7B1C"/>
    <w:rsid w:val="00EA7CE6"/>
    <w:rsid w:val="00EA7E15"/>
    <w:rsid w:val="00EA7E9E"/>
    <w:rsid w:val="00EA7EF5"/>
    <w:rsid w:val="00EA7F1F"/>
    <w:rsid w:val="00EB019C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2E"/>
    <w:rsid w:val="00EC06DE"/>
    <w:rsid w:val="00EC183D"/>
    <w:rsid w:val="00EC1A69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C7F63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7A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081"/>
    <w:rsid w:val="00EE1317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3E0A"/>
    <w:rsid w:val="00EE418F"/>
    <w:rsid w:val="00EE4825"/>
    <w:rsid w:val="00EE5112"/>
    <w:rsid w:val="00EE59F0"/>
    <w:rsid w:val="00EE62B4"/>
    <w:rsid w:val="00EE636D"/>
    <w:rsid w:val="00EE66B1"/>
    <w:rsid w:val="00EE752C"/>
    <w:rsid w:val="00EE7D29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00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3F9"/>
    <w:rsid w:val="00F046FD"/>
    <w:rsid w:val="00F04D51"/>
    <w:rsid w:val="00F05EED"/>
    <w:rsid w:val="00F05F00"/>
    <w:rsid w:val="00F06F02"/>
    <w:rsid w:val="00F07CD5"/>
    <w:rsid w:val="00F10437"/>
    <w:rsid w:val="00F10465"/>
    <w:rsid w:val="00F106D6"/>
    <w:rsid w:val="00F10864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33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C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7B9"/>
    <w:rsid w:val="00F37922"/>
    <w:rsid w:val="00F37AEF"/>
    <w:rsid w:val="00F37BD8"/>
    <w:rsid w:val="00F37DC6"/>
    <w:rsid w:val="00F40974"/>
    <w:rsid w:val="00F41D1F"/>
    <w:rsid w:val="00F42910"/>
    <w:rsid w:val="00F42C2B"/>
    <w:rsid w:val="00F431C7"/>
    <w:rsid w:val="00F44833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60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3EB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6E4D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2EB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CE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D91"/>
    <w:rsid w:val="00F97F06"/>
    <w:rsid w:val="00FA009E"/>
    <w:rsid w:val="00FA0509"/>
    <w:rsid w:val="00FA0E7C"/>
    <w:rsid w:val="00FA1065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845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6B0A"/>
    <w:rsid w:val="00FA7A20"/>
    <w:rsid w:val="00FA7AA6"/>
    <w:rsid w:val="00FA7C04"/>
    <w:rsid w:val="00FB02E2"/>
    <w:rsid w:val="00FB0443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47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9B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218"/>
    <w:rsid w:val="00FC791E"/>
    <w:rsid w:val="00FC7F93"/>
    <w:rsid w:val="00FD0259"/>
    <w:rsid w:val="00FD10D2"/>
    <w:rsid w:val="00FD1407"/>
    <w:rsid w:val="00FD19F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5F4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4A7D"/>
    <w:rsid w:val="00FE5172"/>
    <w:rsid w:val="00FE5236"/>
    <w:rsid w:val="00FE5977"/>
    <w:rsid w:val="00FE5CB2"/>
    <w:rsid w:val="00FE65DB"/>
    <w:rsid w:val="00FE6DEC"/>
    <w:rsid w:val="00FE74E2"/>
    <w:rsid w:val="00FE74FC"/>
    <w:rsid w:val="00FE758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88C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F2E"/>
    <w:rsid w:val="00FF609A"/>
    <w:rsid w:val="00FF6CF6"/>
    <w:rsid w:val="00FF70CF"/>
    <w:rsid w:val="00FF72A3"/>
    <w:rsid w:val="00FF74BE"/>
    <w:rsid w:val="00FF78D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F13309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9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48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802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12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2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1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0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2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HR33RHYHUWRF-4-4868</_dlc_DocId>
    <_dlc_DocIdUrl xmlns="c06861ca-3f08-4d07-bff7-bb15bac121f4">
      <Url>https://projects.qualcomm.com/sites/pentari/_layouts/15/DocIdRedir.aspx?ID=HR33RHYHUWRF-4-4868</Url>
      <Description>HR33RHYHUWRF-4-4868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678ED-EF02-4082-AE4E-C4EF1E8E2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FB683-DBBA-45BC-A8B9-C6C2620693F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CC5940B-869E-4845-B2FB-E9CC3F3D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D00F81-063A-466A-A26D-C73DE87443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A2EB3B-FAEE-4E0B-A2D4-4E21D6201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18129</TotalTime>
  <Pages>4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NR Ad-Hoc#2</vt:lpstr>
    </vt:vector>
  </TitlesOfParts>
  <Company>Qualcomm Inc.</Company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NR Ad-Hoc#2</dc:title>
  <dc:subject/>
  <dc:creator>Qualcomm Europe</dc:creator>
  <cp:keywords/>
  <dc:description/>
  <cp:lastModifiedBy>Yu Zhang</cp:lastModifiedBy>
  <cp:revision>542</cp:revision>
  <cp:lastPrinted>2017-01-02T07:16:00Z</cp:lastPrinted>
  <dcterms:created xsi:type="dcterms:W3CDTF">2015-04-02T06:13:00Z</dcterms:created>
  <dcterms:modified xsi:type="dcterms:W3CDTF">2017-06-17T04:53:00Z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461ba81c-f13b-483b-b98a-6621f3f481f9</vt:lpwstr>
  </property>
</Properties>
</file>