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3838D" w14:textId="1020F2E2" w:rsidR="00CD31BB" w:rsidRPr="005B6E70" w:rsidRDefault="00CD31BB" w:rsidP="00CD31BB">
      <w:pPr>
        <w:tabs>
          <w:tab w:val="center" w:pos="4536"/>
          <w:tab w:val="right" w:pos="9072"/>
        </w:tabs>
        <w:rPr>
          <w:rFonts w:eastAsia="Batang"/>
          <w:b/>
          <w:bCs/>
          <w:sz w:val="28"/>
          <w:szCs w:val="24"/>
          <w:lang w:eastAsia="en-US"/>
        </w:rPr>
      </w:pPr>
      <w:r w:rsidRPr="005B6E70">
        <w:rPr>
          <w:rFonts w:eastAsia="Batang"/>
          <w:b/>
          <w:bCs/>
          <w:sz w:val="28"/>
          <w:szCs w:val="24"/>
          <w:lang w:eastAsia="en-US"/>
        </w:rPr>
        <w:t>3GPP TSG RAN WG1 #10</w:t>
      </w:r>
      <w:r w:rsidR="00E06CAD" w:rsidRPr="005B6E70">
        <w:rPr>
          <w:rFonts w:eastAsia="Batang"/>
          <w:b/>
          <w:bCs/>
          <w:sz w:val="28"/>
          <w:szCs w:val="24"/>
          <w:lang w:eastAsia="en-US"/>
        </w:rPr>
        <w:t>5</w:t>
      </w:r>
      <w:r w:rsidRPr="005B6E70">
        <w:rPr>
          <w:rFonts w:eastAsia="Batang"/>
          <w:b/>
          <w:bCs/>
          <w:sz w:val="28"/>
          <w:szCs w:val="24"/>
          <w:lang w:eastAsia="en-US"/>
        </w:rPr>
        <w:t>-e</w:t>
      </w:r>
      <w:r w:rsidRPr="005B6E70">
        <w:rPr>
          <w:rFonts w:eastAsia="Batang"/>
          <w:b/>
          <w:bCs/>
          <w:sz w:val="28"/>
          <w:szCs w:val="24"/>
          <w:lang w:eastAsia="en-US"/>
        </w:rPr>
        <w:tab/>
      </w:r>
      <w:r w:rsidRPr="005B6E70">
        <w:rPr>
          <w:rFonts w:eastAsia="Batang"/>
          <w:b/>
          <w:bCs/>
          <w:sz w:val="28"/>
          <w:szCs w:val="24"/>
          <w:lang w:eastAsia="en-US"/>
        </w:rPr>
        <w:tab/>
      </w:r>
      <w:r w:rsidR="0006093F" w:rsidRPr="005B6E70">
        <w:rPr>
          <w:rFonts w:eastAsia="Batang"/>
          <w:b/>
          <w:bCs/>
          <w:sz w:val="28"/>
          <w:szCs w:val="24"/>
          <w:lang w:eastAsia="en-US"/>
        </w:rPr>
        <w:t xml:space="preserve">   </w:t>
      </w:r>
      <w:r w:rsidR="00C051E4" w:rsidRPr="00C051E4">
        <w:rPr>
          <w:rFonts w:eastAsia="Batang"/>
          <w:b/>
          <w:bCs/>
          <w:sz w:val="28"/>
          <w:szCs w:val="24"/>
          <w:lang w:eastAsia="en-US"/>
        </w:rPr>
        <w:t>R1-2104634</w:t>
      </w:r>
    </w:p>
    <w:p w14:paraId="26161F26" w14:textId="574ABC1A" w:rsidR="00DF494C" w:rsidRPr="005B6E70" w:rsidRDefault="00CD31BB" w:rsidP="00CD31BB">
      <w:pPr>
        <w:tabs>
          <w:tab w:val="center" w:pos="4536"/>
          <w:tab w:val="right" w:pos="9072"/>
        </w:tabs>
        <w:spacing w:before="0" w:after="0"/>
        <w:jc w:val="both"/>
        <w:rPr>
          <w:rFonts w:eastAsia="MS Mincho"/>
          <w:b/>
          <w:bCs/>
          <w:sz w:val="28"/>
          <w:szCs w:val="24"/>
        </w:rPr>
      </w:pPr>
      <w:r w:rsidRPr="005B6E70">
        <w:rPr>
          <w:rFonts w:eastAsia="Batang"/>
          <w:b/>
          <w:bCs/>
          <w:sz w:val="28"/>
          <w:szCs w:val="24"/>
          <w:lang w:eastAsia="en-US"/>
        </w:rPr>
        <w:t xml:space="preserve">e-Meeting, </w:t>
      </w:r>
      <w:r w:rsidR="00E06CAD" w:rsidRPr="005B6E70">
        <w:rPr>
          <w:rFonts w:eastAsia="Batang"/>
          <w:b/>
          <w:bCs/>
          <w:sz w:val="28"/>
          <w:szCs w:val="24"/>
          <w:lang w:eastAsia="en-US"/>
        </w:rPr>
        <w:t>May</w:t>
      </w:r>
      <w:r w:rsidRPr="005B6E70">
        <w:rPr>
          <w:rFonts w:eastAsia="Batang"/>
          <w:b/>
          <w:bCs/>
          <w:sz w:val="28"/>
          <w:szCs w:val="24"/>
          <w:lang w:eastAsia="en-US"/>
        </w:rPr>
        <w:t xml:space="preserve"> </w:t>
      </w:r>
      <w:r w:rsidR="0035658B" w:rsidRPr="005B6E70">
        <w:rPr>
          <w:rFonts w:eastAsia="Batang"/>
          <w:b/>
          <w:bCs/>
          <w:sz w:val="28"/>
          <w:szCs w:val="24"/>
          <w:lang w:eastAsia="en-US"/>
        </w:rPr>
        <w:t>1</w:t>
      </w:r>
      <w:r w:rsidR="001D2FE8" w:rsidRPr="005B6E70">
        <w:rPr>
          <w:rFonts w:eastAsia="Batang"/>
          <w:b/>
          <w:bCs/>
          <w:sz w:val="28"/>
          <w:szCs w:val="24"/>
          <w:lang w:eastAsia="en-US"/>
        </w:rPr>
        <w:t>0</w:t>
      </w:r>
      <w:r w:rsidR="00E06CAD" w:rsidRPr="005B6E70">
        <w:rPr>
          <w:rFonts w:eastAsia="Batang"/>
          <w:b/>
          <w:bCs/>
          <w:sz w:val="28"/>
          <w:szCs w:val="24"/>
          <w:vertAlign w:val="superscript"/>
          <w:lang w:eastAsia="en-US"/>
        </w:rPr>
        <w:t>th</w:t>
      </w:r>
      <w:r w:rsidRPr="005B6E70">
        <w:rPr>
          <w:rFonts w:eastAsia="Batang"/>
          <w:b/>
          <w:bCs/>
          <w:sz w:val="28"/>
          <w:szCs w:val="24"/>
          <w:lang w:eastAsia="en-US"/>
        </w:rPr>
        <w:t xml:space="preserve"> –</w:t>
      </w:r>
      <w:r w:rsidR="0035658B" w:rsidRPr="005B6E70">
        <w:rPr>
          <w:rFonts w:eastAsia="Batang"/>
          <w:b/>
          <w:bCs/>
          <w:sz w:val="28"/>
          <w:szCs w:val="24"/>
          <w:lang w:eastAsia="en-US"/>
        </w:rPr>
        <w:t xml:space="preserve"> 2</w:t>
      </w:r>
      <w:r w:rsidR="00E06CAD" w:rsidRPr="005B6E70">
        <w:rPr>
          <w:rFonts w:eastAsia="Batang"/>
          <w:b/>
          <w:bCs/>
          <w:sz w:val="28"/>
          <w:szCs w:val="24"/>
          <w:lang w:eastAsia="en-US"/>
        </w:rPr>
        <w:t>7</w:t>
      </w:r>
      <w:r w:rsidRPr="005B6E70">
        <w:rPr>
          <w:rFonts w:eastAsia="Batang"/>
          <w:b/>
          <w:bCs/>
          <w:sz w:val="28"/>
          <w:szCs w:val="24"/>
          <w:vertAlign w:val="superscript"/>
          <w:lang w:eastAsia="en-US"/>
        </w:rPr>
        <w:t>th</w:t>
      </w:r>
      <w:r w:rsidRPr="005B6E70">
        <w:rPr>
          <w:rFonts w:eastAsia="Batang"/>
          <w:b/>
          <w:bCs/>
          <w:sz w:val="28"/>
          <w:szCs w:val="24"/>
          <w:lang w:eastAsia="en-US"/>
        </w:rPr>
        <w:t>, 202</w:t>
      </w:r>
      <w:r w:rsidR="00660B3C" w:rsidRPr="005B6E70">
        <w:rPr>
          <w:rFonts w:eastAsia="Batang"/>
          <w:b/>
          <w:bCs/>
          <w:sz w:val="28"/>
          <w:szCs w:val="24"/>
          <w:lang w:eastAsia="en-US"/>
        </w:rPr>
        <w:t>1</w:t>
      </w:r>
    </w:p>
    <w:p w14:paraId="1875C624" w14:textId="77777777" w:rsidR="005A5FE1" w:rsidRPr="005B6E70"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191027F1"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A55F48" w:rsidRPr="005B6E70">
        <w:rPr>
          <w:rFonts w:ascii="Times New Roman" w:hAnsi="Times New Roman"/>
          <w:sz w:val="24"/>
          <w:szCs w:val="24"/>
          <w:lang w:val="en-US"/>
        </w:rPr>
        <w:t>Discussion on NR MBS in RRC_IDLE</w:t>
      </w:r>
      <w:r w:rsidR="00B01275" w:rsidRPr="005B6E70">
        <w:rPr>
          <w:rFonts w:ascii="Times New Roman" w:hAnsi="Times New Roman"/>
          <w:sz w:val="24"/>
          <w:szCs w:val="24"/>
          <w:lang w:val="en-US"/>
        </w:rPr>
        <w:t>/</w:t>
      </w:r>
      <w:r w:rsidR="00A55F48" w:rsidRPr="005B6E70">
        <w:rPr>
          <w:rFonts w:ascii="Times New Roman" w:hAnsi="Times New Roman"/>
          <w:sz w:val="24"/>
          <w:szCs w:val="24"/>
          <w:lang w:val="en-US"/>
        </w:rPr>
        <w:t>RRC_INACTIVE states</w:t>
      </w:r>
    </w:p>
    <w:p w14:paraId="512A7358" w14:textId="12B9ADB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1F6728" w:rsidRPr="005B6E70">
        <w:rPr>
          <w:rFonts w:ascii="Times New Roman" w:hAnsi="Times New Roman"/>
          <w:sz w:val="24"/>
          <w:szCs w:val="24"/>
          <w:lang w:eastAsia="zh-CN"/>
        </w:rPr>
        <w:t>8.</w:t>
      </w:r>
      <w:r w:rsidR="00D710C9" w:rsidRPr="005B6E70">
        <w:rPr>
          <w:rFonts w:ascii="Times New Roman" w:hAnsi="Times New Roman"/>
          <w:sz w:val="24"/>
          <w:szCs w:val="24"/>
          <w:lang w:eastAsia="zh-CN"/>
        </w:rPr>
        <w:t>12</w:t>
      </w:r>
      <w:r w:rsidR="00DF494C" w:rsidRPr="005B6E70">
        <w:rPr>
          <w:rFonts w:ascii="Times New Roman" w:hAnsi="Times New Roman"/>
          <w:sz w:val="24"/>
          <w:szCs w:val="24"/>
          <w:lang w:eastAsia="zh-CN"/>
        </w:rPr>
        <w:t>.</w:t>
      </w:r>
      <w:r w:rsidR="000D4EAF" w:rsidRPr="005B6E70">
        <w:rPr>
          <w:rFonts w:ascii="Times New Roman" w:hAnsi="Times New Roman"/>
          <w:sz w:val="24"/>
          <w:szCs w:val="24"/>
          <w:lang w:eastAsia="zh-CN"/>
        </w:rPr>
        <w:t>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7F047A80" w14:textId="21B1151D" w:rsidR="00675CCC" w:rsidRPr="005B6E70" w:rsidRDefault="00B01275" w:rsidP="00C9100E">
      <w:pPr>
        <w:jc w:val="both"/>
        <w:rPr>
          <w:rFonts w:eastAsia="微软雅黑"/>
        </w:rPr>
      </w:pPr>
      <w:r w:rsidRPr="005B6E70">
        <w:rPr>
          <w:rFonts w:eastAsia="微软雅黑"/>
        </w:rPr>
        <w:t xml:space="preserve">In RAN1 </w:t>
      </w:r>
      <w:r w:rsidRPr="005B6E70">
        <w:rPr>
          <w:rFonts w:eastAsia="微软雅黑"/>
          <w:lang w:eastAsia="zh-CN"/>
        </w:rPr>
        <w:t>#10</w:t>
      </w:r>
      <w:r w:rsidR="0035658B" w:rsidRPr="005B6E70">
        <w:rPr>
          <w:rFonts w:eastAsia="微软雅黑"/>
          <w:lang w:eastAsia="zh-CN"/>
        </w:rPr>
        <w:t>4</w:t>
      </w:r>
      <w:r w:rsidRPr="005B6E70">
        <w:rPr>
          <w:rFonts w:eastAsia="微软雅黑"/>
          <w:lang w:eastAsia="zh-CN"/>
        </w:rPr>
        <w:t>-e meeting, some agreements about NR MBS in RRC_IDLE/RRC_INACTIVE states are as the following [1],</w:t>
      </w:r>
    </w:p>
    <w:p w14:paraId="49F47E4C" w14:textId="77777777" w:rsidR="008B01DE" w:rsidRPr="005B6E70" w:rsidRDefault="008B01DE" w:rsidP="008B01DE">
      <w:pPr>
        <w:rPr>
          <w:lang w:eastAsia="x-none"/>
        </w:rPr>
      </w:pPr>
      <w:r w:rsidRPr="005B6E70">
        <w:rPr>
          <w:highlight w:val="green"/>
          <w:lang w:eastAsia="x-none"/>
        </w:rPr>
        <w:t>Agreement:</w:t>
      </w:r>
    </w:p>
    <w:p w14:paraId="439E0206" w14:textId="77777777" w:rsidR="008B01DE" w:rsidRPr="005B6E70" w:rsidRDefault="008B01DE" w:rsidP="008B01DE">
      <w:r w:rsidRPr="005B6E70">
        <w:t>For RRC_IDLE/RRC_INACTIVE UEs, one common frequency resource for group-common PDCCH/PDSCH can be defined/configured.</w:t>
      </w:r>
    </w:p>
    <w:p w14:paraId="38044D3F" w14:textId="2A0C3998" w:rsidR="008B01DE" w:rsidRPr="005B6E70" w:rsidRDefault="008B01DE" w:rsidP="008B01DE">
      <w:pPr>
        <w:pStyle w:val="aff"/>
        <w:numPr>
          <w:ilvl w:val="0"/>
          <w:numId w:val="14"/>
        </w:numPr>
        <w:overflowPunct w:val="0"/>
        <w:autoSpaceDE w:val="0"/>
        <w:autoSpaceDN w:val="0"/>
        <w:adjustRightInd w:val="0"/>
        <w:spacing w:before="0" w:after="120"/>
        <w:ind w:leftChars="0"/>
        <w:textAlignment w:val="baseline"/>
        <w:rPr>
          <w:rFonts w:ascii="Times New Roman" w:hAnsi="Times New Roman"/>
        </w:rPr>
      </w:pPr>
      <w:r w:rsidRPr="005B6E70">
        <w:rPr>
          <w:rFonts w:ascii="Times New Roman" w:hAnsi="Times New Roman"/>
        </w:rPr>
        <w:t>FFS: whether to define/configure more than one common frequency resources</w:t>
      </w:r>
    </w:p>
    <w:p w14:paraId="181430FF" w14:textId="77777777" w:rsidR="008B01DE" w:rsidRPr="005B6E70" w:rsidRDefault="008B01DE" w:rsidP="008B01DE">
      <w:pPr>
        <w:rPr>
          <w:lang w:eastAsia="x-none"/>
        </w:rPr>
      </w:pPr>
      <w:r w:rsidRPr="005B6E70">
        <w:rPr>
          <w:highlight w:val="green"/>
          <w:lang w:eastAsia="x-none"/>
        </w:rPr>
        <w:t>Agreement:</w:t>
      </w:r>
    </w:p>
    <w:p w14:paraId="59A86893" w14:textId="77777777" w:rsidR="008B01DE" w:rsidRPr="005B6E70" w:rsidRDefault="008B01DE" w:rsidP="008B01DE">
      <w:pPr>
        <w:rPr>
          <w:lang w:eastAsia="x-none"/>
        </w:rPr>
      </w:pPr>
      <w:r w:rsidRPr="005B6E70">
        <w:rPr>
          <w:lang w:eastAsia="x-none"/>
        </w:rPr>
        <w:t>For RRC_IDLE/RRC_INACTIVE UEs, for broadcast reception, the UE may assume that group-common PDCCH/PDSCH is QCL’d with SSB.</w:t>
      </w:r>
    </w:p>
    <w:p w14:paraId="2CC0A340" w14:textId="77777777" w:rsidR="008B01DE" w:rsidRPr="005B6E70" w:rsidRDefault="008B01DE" w:rsidP="008B01DE">
      <w:pPr>
        <w:numPr>
          <w:ilvl w:val="0"/>
          <w:numId w:val="15"/>
        </w:numPr>
        <w:spacing w:before="0" w:after="0"/>
        <w:rPr>
          <w:lang w:eastAsia="x-none"/>
        </w:rPr>
      </w:pPr>
      <w:r w:rsidRPr="005B6E70">
        <w:rPr>
          <w:lang w:eastAsia="x-none"/>
        </w:rPr>
        <w:t xml:space="preserve">It is up to UE implementation whether UE monitors monitoring occasions corresponding to all SSB indexes or monitoring occasions corresponding to a subset of all SSB indexes. </w:t>
      </w:r>
    </w:p>
    <w:p w14:paraId="75438B8A" w14:textId="77777777" w:rsidR="008B01DE" w:rsidRPr="005B6E70" w:rsidRDefault="008B01DE" w:rsidP="008B01DE">
      <w:pPr>
        <w:numPr>
          <w:ilvl w:val="0"/>
          <w:numId w:val="15"/>
        </w:numPr>
        <w:spacing w:before="0" w:after="0"/>
        <w:rPr>
          <w:lang w:eastAsia="x-none"/>
        </w:rPr>
      </w:pPr>
      <w:r w:rsidRPr="005B6E70">
        <w:rPr>
          <w:lang w:eastAsia="x-none"/>
        </w:rPr>
        <w:t>FFS: association rules between SSB indexes and UE monitoring occasions.</w:t>
      </w:r>
    </w:p>
    <w:p w14:paraId="1869E9AB" w14:textId="144F0B7D" w:rsidR="008B01DE" w:rsidRPr="005B6E70" w:rsidRDefault="008B01DE" w:rsidP="008B01DE">
      <w:pPr>
        <w:numPr>
          <w:ilvl w:val="0"/>
          <w:numId w:val="15"/>
        </w:numPr>
        <w:spacing w:before="0" w:after="0"/>
        <w:rPr>
          <w:lang w:eastAsia="x-none"/>
        </w:rPr>
      </w:pPr>
      <w:r w:rsidRPr="005B6E70">
        <w:rPr>
          <w:lang w:eastAsia="x-none"/>
        </w:rPr>
        <w:t>FFS: group-common PDCCH/PDSCH is QCl’d with TRS if configured</w:t>
      </w:r>
    </w:p>
    <w:p w14:paraId="3235FEAB" w14:textId="77777777" w:rsidR="008B01DE" w:rsidRPr="005B6E70" w:rsidRDefault="008B01DE" w:rsidP="008B01DE">
      <w:pPr>
        <w:rPr>
          <w:lang w:eastAsia="x-none"/>
        </w:rPr>
      </w:pPr>
      <w:r w:rsidRPr="005B6E70">
        <w:rPr>
          <w:highlight w:val="green"/>
          <w:lang w:eastAsia="x-none"/>
        </w:rPr>
        <w:t>Agreement:</w:t>
      </w:r>
    </w:p>
    <w:p w14:paraId="5C77ACC7" w14:textId="77777777" w:rsidR="008B01DE" w:rsidRPr="005B6E70" w:rsidRDefault="008B01DE" w:rsidP="008B01DE">
      <w:pPr>
        <w:rPr>
          <w:lang w:eastAsia="x-none"/>
        </w:rPr>
      </w:pPr>
      <w:r w:rsidRPr="005B6E70">
        <w:rPr>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25EDF793" w14:textId="771658C3" w:rsidR="008B01DE" w:rsidRPr="005B6E70" w:rsidRDefault="008B01DE" w:rsidP="008B01DE">
      <w:pPr>
        <w:numPr>
          <w:ilvl w:val="0"/>
          <w:numId w:val="16"/>
        </w:numPr>
        <w:spacing w:before="0" w:after="0"/>
        <w:rPr>
          <w:lang w:eastAsia="x-none"/>
        </w:rPr>
      </w:pPr>
      <w:r w:rsidRPr="005B6E70">
        <w:rPr>
          <w:lang w:eastAsia="x-none"/>
        </w:rPr>
        <w:t>FFS: the case when UE-specific active BWP of RRC_CONNECTED UE does not contain the common frequency resource of RRC_IDLE/INACTIVE UEs.</w:t>
      </w:r>
    </w:p>
    <w:p w14:paraId="353F81F1" w14:textId="77777777" w:rsidR="008B01DE" w:rsidRPr="005B6E70" w:rsidRDefault="008B01DE" w:rsidP="008B01DE">
      <w:pPr>
        <w:rPr>
          <w:lang w:eastAsia="x-none"/>
        </w:rPr>
      </w:pPr>
      <w:r w:rsidRPr="005B6E70">
        <w:rPr>
          <w:highlight w:val="green"/>
          <w:lang w:eastAsia="x-none"/>
        </w:rPr>
        <w:t>Agreement:</w:t>
      </w:r>
    </w:p>
    <w:p w14:paraId="6068D596" w14:textId="77777777" w:rsidR="008B01DE" w:rsidRPr="005B6E70" w:rsidRDefault="008B01DE" w:rsidP="008B01DE">
      <w:r w:rsidRPr="005B6E70">
        <w:t xml:space="preserve">For RRC_IDLE/RRC_INACTIVE UEs, for broadcast reception, further study the following cases of a configured/defined specific common frequency resource (CFR) for group-common PDCCH/PDSCH, </w:t>
      </w:r>
      <w:r w:rsidRPr="005B6E70">
        <w:rPr>
          <w:u w:val="single"/>
        </w:rPr>
        <w:t>and identify which case(s) will be supported</w:t>
      </w:r>
      <w:r w:rsidRPr="005B6E70">
        <w:t>:</w:t>
      </w:r>
    </w:p>
    <w:p w14:paraId="30D6CFEF" w14:textId="77777777" w:rsidR="008B01DE" w:rsidRPr="005B6E70" w:rsidRDefault="008B01DE" w:rsidP="008B01DE">
      <w:pPr>
        <w:pStyle w:val="aff"/>
        <w:numPr>
          <w:ilvl w:val="0"/>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 xml:space="preserve">[Case E] the case where a CFR is defined based on a configured BWP. </w:t>
      </w:r>
    </w:p>
    <w:p w14:paraId="3BF3C1A4"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In particular, study the following:</w:t>
      </w:r>
    </w:p>
    <w:p w14:paraId="115884CD"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whether a configured BWP for MBS is needed or not.</w:t>
      </w:r>
    </w:p>
    <w:p w14:paraId="0BEB663F"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 xml:space="preserve">whether </w:t>
      </w:r>
      <w:r w:rsidRPr="005B6E70">
        <w:rPr>
          <w:rFonts w:ascii="Times New Roman" w:hAnsi="Times New Roman"/>
          <w:lang w:eastAsia="zh-CN"/>
        </w:rPr>
        <w:t>BWP switching is needed or not.</w:t>
      </w:r>
    </w:p>
    <w:p w14:paraId="60BE3416"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In this study, the configured BWP has the following properties:</w:t>
      </w:r>
    </w:p>
    <w:p w14:paraId="7BE1087B"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 xml:space="preserve">The configured BWP is different than the initial BWP where the frequency resources of this initial BWP are configured smaller than the full carrier bandwidth. </w:t>
      </w:r>
    </w:p>
    <w:p w14:paraId="030F4462"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The CFR has the frequency resources identical to the configured BWP.</w:t>
      </w:r>
    </w:p>
    <w:p w14:paraId="7BBF1414"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 xml:space="preserve">The configured BWP needs to fully contain the initial BWP in frequency domain and has the same SCS and CP as the initial BWP. </w:t>
      </w:r>
    </w:p>
    <w:p w14:paraId="6C72311C"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Note: The configured BWP is not larger than the carrier bandwidth</w:t>
      </w:r>
    </w:p>
    <w:p w14:paraId="73D2FB07" w14:textId="77777777" w:rsidR="008B01DE" w:rsidRPr="005B6E70" w:rsidRDefault="008B01DE" w:rsidP="008B01DE">
      <w:pPr>
        <w:pStyle w:val="aff"/>
        <w:numPr>
          <w:ilvl w:val="0"/>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the case where the initial BWP fully contains the CFR in the frequency domain.</w:t>
      </w:r>
    </w:p>
    <w:p w14:paraId="7FF51F1E"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lastRenderedPageBreak/>
        <w:t>In this study the following sub-cases are considered:</w:t>
      </w:r>
    </w:p>
    <w:p w14:paraId="79B7D188" w14:textId="77777777" w:rsidR="008B01DE" w:rsidRPr="005B6E70" w:rsidRDefault="008B01DE" w:rsidP="008B01DE">
      <w:pPr>
        <w:numPr>
          <w:ilvl w:val="2"/>
          <w:numId w:val="17"/>
        </w:numPr>
        <w:overflowPunct w:val="0"/>
        <w:autoSpaceDE w:val="0"/>
        <w:autoSpaceDN w:val="0"/>
        <w:adjustRightInd w:val="0"/>
        <w:spacing w:before="0" w:after="0"/>
        <w:textAlignment w:val="baseline"/>
      </w:pPr>
      <w:r w:rsidRPr="005B6E70">
        <w:t>[Case B] A CFR with smaller size than the initial BWP, where the initial BWP has the same frequency resources as CORESET0. In this case the CFR has the frequency resources confined within the initial BWP and have the same SCS and CP as the initial BWP.</w:t>
      </w:r>
    </w:p>
    <w:p w14:paraId="1BEE568E" w14:textId="77777777" w:rsidR="008B01DE" w:rsidRPr="005B6E70" w:rsidRDefault="008B01DE" w:rsidP="008B01DE">
      <w:pPr>
        <w:numPr>
          <w:ilvl w:val="2"/>
          <w:numId w:val="17"/>
        </w:numPr>
        <w:overflowPunct w:val="0"/>
        <w:autoSpaceDE w:val="0"/>
        <w:autoSpaceDN w:val="0"/>
        <w:adjustRightInd w:val="0"/>
        <w:spacing w:before="0" w:after="0"/>
        <w:textAlignment w:val="baseline"/>
      </w:pPr>
      <w:r w:rsidRPr="005B6E70">
        <w:t>[Case D] A CFR with smaller size than the initial BWP, where the initial BWP has the frequency resources configured by SIB1. In this case the CFR has the frequency resources confined within the initial BWP and have the same SCS and CP as the initial BWP.</w:t>
      </w:r>
    </w:p>
    <w:p w14:paraId="217B3AB6"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In particular, study the following:</w:t>
      </w:r>
    </w:p>
    <w:p w14:paraId="0F8829A4"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Whether the considered two options with a CFR with smaller size than the initial BWP are needed or not for MBS.</w:t>
      </w:r>
    </w:p>
    <w:p w14:paraId="75B24407" w14:textId="77777777" w:rsidR="008B01DE" w:rsidRPr="005B6E70" w:rsidRDefault="008B01DE" w:rsidP="008B01DE">
      <w:pPr>
        <w:pStyle w:val="aff"/>
        <w:numPr>
          <w:ilvl w:val="0"/>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 xml:space="preserve">the case where the initial BWP has same size as the CFR in the frequency domain. </w:t>
      </w:r>
    </w:p>
    <w:p w14:paraId="52E8BD5F"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In this study the following two sub-cases are considered:</w:t>
      </w:r>
    </w:p>
    <w:p w14:paraId="45B5D707"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[Case A] A CFR with the same size as the initial BWP, where the initial BWP has the same frequency resources as CORESET0. In this case the CFR has the same frequency resources and same SCS and CP as the initial BWP.</w:t>
      </w:r>
    </w:p>
    <w:p w14:paraId="6C07087F"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[Case C] A CFR with same size as the initial BWP, where the initial BWP has the frequency resources configured by SIB1. In this case the CFR has the same frequency resources and same SCS and CP as the initial BWP.</w:t>
      </w:r>
    </w:p>
    <w:p w14:paraId="64DDF1FC" w14:textId="77777777" w:rsidR="008B01DE" w:rsidRPr="005B6E70" w:rsidRDefault="008B01DE" w:rsidP="008B01DE">
      <w:pPr>
        <w:pStyle w:val="aff"/>
        <w:numPr>
          <w:ilvl w:val="1"/>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In particular, study the following:</w:t>
      </w:r>
    </w:p>
    <w:p w14:paraId="31994882" w14:textId="77777777" w:rsidR="008B01DE" w:rsidRPr="005B6E70" w:rsidRDefault="008B01DE" w:rsidP="008B01DE">
      <w:pPr>
        <w:pStyle w:val="aff"/>
        <w:numPr>
          <w:ilvl w:val="2"/>
          <w:numId w:val="17"/>
        </w:numPr>
        <w:overflowPunct w:val="0"/>
        <w:autoSpaceDE w:val="0"/>
        <w:autoSpaceDN w:val="0"/>
        <w:adjustRightInd w:val="0"/>
        <w:spacing w:before="0"/>
        <w:ind w:leftChars="0"/>
        <w:textAlignment w:val="baseline"/>
        <w:rPr>
          <w:rFonts w:ascii="Times New Roman" w:hAnsi="Times New Roman"/>
        </w:rPr>
      </w:pPr>
      <w:r w:rsidRPr="005B6E70">
        <w:rPr>
          <w:rFonts w:ascii="Times New Roman" w:hAnsi="Times New Roman"/>
        </w:rPr>
        <w:t>Whether the considered two options with a CFR with the same size as the initial BWP are needed or not for MBS.</w:t>
      </w:r>
    </w:p>
    <w:p w14:paraId="27480C57" w14:textId="77777777" w:rsidR="00674AE2" w:rsidRPr="005B6E70" w:rsidRDefault="00674AE2" w:rsidP="00C9100E">
      <w:pPr>
        <w:jc w:val="both"/>
        <w:rPr>
          <w:lang w:eastAsia="zh-CN"/>
        </w:rPr>
      </w:pPr>
    </w:p>
    <w:p w14:paraId="52D7AE00" w14:textId="2350D692" w:rsidR="00A853D9" w:rsidRPr="005B6E70" w:rsidRDefault="00674AE2" w:rsidP="00A853D9">
      <w:pPr>
        <w:jc w:val="both"/>
        <w:rPr>
          <w:lang w:eastAsia="zh-CN"/>
        </w:rPr>
      </w:pPr>
      <w:r w:rsidRPr="005B6E70">
        <w:rPr>
          <w:lang w:eastAsia="zh-CN"/>
        </w:rPr>
        <w:t xml:space="preserve">In addition, the agreement about approach of MBS delivery mode 2 configuration </w:t>
      </w:r>
      <w:r w:rsidR="00A872B0" w:rsidRPr="005B6E70">
        <w:rPr>
          <w:lang w:eastAsia="zh-CN"/>
        </w:rPr>
        <w:t>was</w:t>
      </w:r>
      <w:r w:rsidRPr="005B6E70">
        <w:rPr>
          <w:lang w:eastAsia="zh-CN"/>
        </w:rPr>
        <w:t xml:space="preserve"> made b</w:t>
      </w:r>
      <w:r w:rsidR="00A853D9" w:rsidRPr="005B6E70">
        <w:rPr>
          <w:lang w:eastAsia="zh-CN"/>
        </w:rPr>
        <w:t>y</w:t>
      </w:r>
      <w:r w:rsidRPr="005B6E70">
        <w:rPr>
          <w:lang w:eastAsia="zh-CN"/>
        </w:rPr>
        <w:t xml:space="preserve"> RAN2</w:t>
      </w:r>
      <w:r w:rsidR="00A853D9" w:rsidRPr="005B6E70">
        <w:rPr>
          <w:lang w:eastAsia="zh-CN"/>
        </w:rPr>
        <w:t>#113-e meeting</w:t>
      </w:r>
      <w:r w:rsidRPr="005B6E70">
        <w:rPr>
          <w:lang w:eastAsia="zh-CN"/>
        </w:rPr>
        <w:t xml:space="preserve"> as the following [2],</w:t>
      </w:r>
    </w:p>
    <w:tbl>
      <w:tblPr>
        <w:tblStyle w:val="af7"/>
        <w:tblW w:w="0" w:type="auto"/>
        <w:tblLook w:val="04A0" w:firstRow="1" w:lastRow="0" w:firstColumn="1" w:lastColumn="0" w:noHBand="0" w:noVBand="1"/>
      </w:tblPr>
      <w:tblGrid>
        <w:gridCol w:w="9617"/>
      </w:tblGrid>
      <w:tr w:rsidR="00A853D9" w:rsidRPr="005B6E70" w14:paraId="422B6A84" w14:textId="77777777" w:rsidTr="00C56954">
        <w:tc>
          <w:tcPr>
            <w:tcW w:w="9617" w:type="dxa"/>
          </w:tcPr>
          <w:p w14:paraId="373B2066" w14:textId="77777777" w:rsidR="00A853D9" w:rsidRPr="005B6E70" w:rsidRDefault="00A853D9" w:rsidP="00A853D9">
            <w:pPr>
              <w:numPr>
                <w:ilvl w:val="0"/>
                <w:numId w:val="19"/>
              </w:numPr>
              <w:overflowPunct/>
              <w:autoSpaceDE/>
              <w:autoSpaceDN/>
              <w:adjustRightInd/>
              <w:spacing w:before="60" w:after="0"/>
              <w:ind w:left="540"/>
              <w:textAlignment w:val="center"/>
              <w:rPr>
                <w:rFonts w:eastAsia="Times New Roman"/>
                <w:color w:val="000000"/>
              </w:rPr>
            </w:pPr>
            <w:r w:rsidRPr="005B6E70">
              <w:rPr>
                <w:rFonts w:eastAsia="Times New Roman"/>
                <w:b/>
                <w:bCs/>
                <w:color w:val="000000"/>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14:paraId="7256C032" w14:textId="77777777" w:rsidR="00A853D9" w:rsidRPr="005B6E70" w:rsidRDefault="00A853D9" w:rsidP="00A853D9">
            <w:pPr>
              <w:numPr>
                <w:ilvl w:val="0"/>
                <w:numId w:val="19"/>
              </w:numPr>
              <w:overflowPunct/>
              <w:autoSpaceDE/>
              <w:autoSpaceDN/>
              <w:adjustRightInd/>
              <w:spacing w:before="60" w:after="0"/>
              <w:ind w:left="540"/>
              <w:textAlignment w:val="center"/>
              <w:rPr>
                <w:rFonts w:eastAsia="Times New Roman"/>
                <w:color w:val="000000"/>
              </w:rPr>
            </w:pPr>
            <w:r w:rsidRPr="005B6E70">
              <w:rPr>
                <w:rFonts w:eastAsia="Times New Roman"/>
                <w:b/>
                <w:bCs/>
                <w:color w:val="000000"/>
              </w:rPr>
              <w:t>The two-step</w:t>
            </w:r>
            <w:bookmarkStart w:id="5" w:name="_Hlk69978540"/>
            <w:r w:rsidRPr="005B6E70">
              <w:rPr>
                <w:rFonts w:eastAsia="Times New Roman"/>
                <w:b/>
                <w:bCs/>
                <w:color w:val="000000"/>
              </w:rPr>
              <w:t xml:space="preserve"> based approach (i.e. BCCH and MCCH) as adopted by LTE SC-PTM is reused for the transmission of PTM configuration for NR MBS delivery mode 2.</w:t>
            </w:r>
            <w:bookmarkEnd w:id="5"/>
          </w:p>
          <w:p w14:paraId="05182186" w14:textId="77777777" w:rsidR="00A853D9" w:rsidRPr="005B6E70" w:rsidRDefault="00A853D9" w:rsidP="00A853D9">
            <w:pPr>
              <w:numPr>
                <w:ilvl w:val="0"/>
                <w:numId w:val="19"/>
              </w:numPr>
              <w:overflowPunct/>
              <w:autoSpaceDE/>
              <w:autoSpaceDN/>
              <w:adjustRightInd/>
              <w:spacing w:before="60" w:after="0"/>
              <w:ind w:left="540"/>
              <w:textAlignment w:val="center"/>
              <w:rPr>
                <w:rFonts w:eastAsia="Times New Roman"/>
                <w:color w:val="000000"/>
              </w:rPr>
            </w:pPr>
            <w:r w:rsidRPr="005B6E70">
              <w:rPr>
                <w:rFonts w:eastAsia="Times New Roman"/>
                <w:b/>
                <w:bCs/>
                <w:color w:val="000000"/>
              </w:rPr>
              <w:t xml:space="preserve">Assume it is possible to reuse LTE SC-PTM mechanism for the CONNECTED UEs to receive the PTM configuration for NR MBS delivery mode 2, i.e. broadcast based manner. </w:t>
            </w:r>
          </w:p>
          <w:p w14:paraId="09CABFC4" w14:textId="77777777" w:rsidR="00A853D9" w:rsidRPr="005B6E70" w:rsidRDefault="00A853D9" w:rsidP="00A853D9">
            <w:pPr>
              <w:numPr>
                <w:ilvl w:val="0"/>
                <w:numId w:val="19"/>
              </w:numPr>
              <w:overflowPunct/>
              <w:autoSpaceDE/>
              <w:autoSpaceDN/>
              <w:adjustRightInd/>
              <w:spacing w:before="60" w:after="0"/>
              <w:ind w:left="540"/>
              <w:textAlignment w:val="center"/>
              <w:rPr>
                <w:rFonts w:eastAsia="Times New Roman"/>
                <w:color w:val="000000"/>
              </w:rPr>
            </w:pPr>
            <w:r w:rsidRPr="005B6E70">
              <w:rPr>
                <w:rFonts w:eastAsia="Times New Roman"/>
                <w:b/>
                <w:bCs/>
                <w:color w:val="000000"/>
              </w:rPr>
              <w:t xml:space="preserve">Assume that MCCH change notification mechanism is used to notify the changes of MCCH configuration due to session start for delivery mode 2 of NR MBS (other cases FFS, if any). </w:t>
            </w:r>
          </w:p>
        </w:tc>
      </w:tr>
    </w:tbl>
    <w:p w14:paraId="5D9AD261" w14:textId="7122C13A" w:rsidR="00A853D9" w:rsidRPr="005B6E70" w:rsidRDefault="00A853D9" w:rsidP="00A853D9">
      <w:pPr>
        <w:rPr>
          <w:lang w:eastAsia="zh-CN"/>
        </w:rPr>
      </w:pPr>
      <w:r w:rsidRPr="005B6E70">
        <w:rPr>
          <w:lang w:eastAsia="zh-CN"/>
        </w:rPr>
        <w:t>During RAN2#113bis-e meeting, RAN2 discussed further aspects of MCCH scheduling and MCCH change notification leading to the following agreements with RAN1 impacts [3]:</w:t>
      </w:r>
    </w:p>
    <w:tbl>
      <w:tblPr>
        <w:tblStyle w:val="af7"/>
        <w:tblW w:w="0" w:type="auto"/>
        <w:tblLook w:val="04A0" w:firstRow="1" w:lastRow="0" w:firstColumn="1" w:lastColumn="0" w:noHBand="0" w:noVBand="1"/>
      </w:tblPr>
      <w:tblGrid>
        <w:gridCol w:w="9617"/>
      </w:tblGrid>
      <w:tr w:rsidR="00A853D9" w:rsidRPr="005B6E70" w14:paraId="7EA79AFC" w14:textId="77777777" w:rsidTr="00C56954">
        <w:tc>
          <w:tcPr>
            <w:tcW w:w="9617" w:type="dxa"/>
          </w:tcPr>
          <w:p w14:paraId="1785B8EB"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The concept of MCCH transmission window, similar to the one used for LTE SC-PTM, is used for NR MCCH scheduling. The exact parameters to define the window are FFS (discussed in the following proposals).</w:t>
            </w:r>
          </w:p>
          <w:p w14:paraId="0013D582"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 xml:space="preserve">The MCCH transmission window is defined by MCCH repetition period, MCCH window duration and radio frame/slot offset. </w:t>
            </w:r>
          </w:p>
          <w:p w14:paraId="13F2904E"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New RNTI is defined for scheduling MCCH.</w:t>
            </w:r>
          </w:p>
          <w:p w14:paraId="5B96BD07"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Common search space is needed for MCCH scheduling. RAN2 should request RAN1 to discuss the details of CSS for MCCH.</w:t>
            </w:r>
          </w:p>
          <w:p w14:paraId="40DEA1FC"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 xml:space="preserve">R2 assumes PDCCH occasions for MCCH search space are associated with SSBs in a pre-defined manner so that the UE can receive MCCH scheduling on PDCCH occasions according to its detected SSB. </w:t>
            </w:r>
          </w:p>
          <w:p w14:paraId="37F90C26"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 xml:space="preserve">R2 assumes, </w:t>
            </w:r>
            <w:bookmarkStart w:id="6" w:name="_Hlk70012071"/>
            <w:r w:rsidRPr="005B6E70">
              <w:rPr>
                <w:rFonts w:eastAsia="Times New Roman"/>
                <w:b/>
                <w:bCs/>
                <w:color w:val="000000"/>
              </w:rPr>
              <w:t xml:space="preserve">In case </w:t>
            </w:r>
            <w:bookmarkStart w:id="7" w:name="_Hlk70005506"/>
            <w:r w:rsidRPr="005B6E70">
              <w:rPr>
                <w:rFonts w:eastAsia="Times New Roman"/>
                <w:b/>
                <w:bCs/>
                <w:color w:val="000000"/>
              </w:rPr>
              <w:t>searchSpace#0</w:t>
            </w:r>
            <w:bookmarkEnd w:id="7"/>
            <w:r w:rsidRPr="005B6E70">
              <w:rPr>
                <w:rFonts w:eastAsia="Times New Roman"/>
                <w:b/>
                <w:bCs/>
                <w:color w:val="000000"/>
              </w:rPr>
              <w:t xml:space="preserve"> is configured for MCCH (if allowed, pending RAN1 decision), the mapping between PDCCH occasions and SSBs is the same as for SIB1. </w:t>
            </w:r>
          </w:p>
          <w:p w14:paraId="6853F235" w14:textId="77777777" w:rsidR="00A853D9" w:rsidRPr="005B6E70" w:rsidRDefault="00A853D9" w:rsidP="00A853D9">
            <w:pPr>
              <w:numPr>
                <w:ilvl w:val="0"/>
                <w:numId w:val="19"/>
              </w:numPr>
              <w:overflowPunct/>
              <w:autoSpaceDE/>
              <w:autoSpaceDN/>
              <w:adjustRightInd/>
              <w:spacing w:before="60" w:after="0"/>
              <w:textAlignment w:val="center"/>
              <w:rPr>
                <w:rFonts w:eastAsia="Times New Roman"/>
                <w:b/>
                <w:bCs/>
                <w:color w:val="000000"/>
              </w:rPr>
            </w:pPr>
            <w:r w:rsidRPr="005B6E70">
              <w:rPr>
                <w:rFonts w:eastAsia="Times New Roman"/>
                <w:b/>
                <w:bCs/>
                <w:color w:val="000000"/>
              </w:rPr>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bookmarkEnd w:id="6"/>
          <w:p w14:paraId="777FC460" w14:textId="77777777" w:rsidR="00A853D9" w:rsidRPr="005B6E70" w:rsidRDefault="00A853D9" w:rsidP="00A853D9">
            <w:pPr>
              <w:pStyle w:val="Agreement"/>
              <w:numPr>
                <w:ilvl w:val="0"/>
                <w:numId w:val="19"/>
              </w:numPr>
              <w:rPr>
                <w:rFonts w:ascii="Times New Roman" w:hAnsi="Times New Roman"/>
                <w:lang w:eastAsia="zh-CN"/>
              </w:rPr>
            </w:pPr>
            <w:r w:rsidRPr="005B6E70">
              <w:rPr>
                <w:rFonts w:ascii="Times New Roman" w:hAnsi="Times New Roman"/>
                <w:lang w:eastAsia="zh-CN"/>
              </w:rPr>
              <w:t>Request RAN1 to discuss the d</w:t>
            </w:r>
            <w:bookmarkStart w:id="8" w:name="_Hlk69980186"/>
            <w:r w:rsidRPr="005B6E70">
              <w:rPr>
                <w:rFonts w:ascii="Times New Roman" w:hAnsi="Times New Roman"/>
                <w:lang w:eastAsia="zh-CN"/>
              </w:rPr>
              <w:t>etails of the configuration of the bandwidth for MCCH reception</w:t>
            </w:r>
            <w:bookmarkEnd w:id="8"/>
            <w:r w:rsidRPr="005B6E70">
              <w:rPr>
                <w:rFonts w:ascii="Times New Roman" w:hAnsi="Times New Roman"/>
                <w:lang w:eastAsia="zh-CN"/>
              </w:rPr>
              <w:t xml:space="preserve">. </w:t>
            </w:r>
          </w:p>
          <w:p w14:paraId="7B9D9101" w14:textId="77777777" w:rsidR="00A853D9" w:rsidRPr="005B6E70" w:rsidRDefault="00A853D9" w:rsidP="00A853D9">
            <w:pPr>
              <w:pStyle w:val="Agreement"/>
              <w:numPr>
                <w:ilvl w:val="0"/>
                <w:numId w:val="19"/>
              </w:numPr>
              <w:rPr>
                <w:rFonts w:ascii="Times New Roman" w:hAnsi="Times New Roman"/>
                <w:lang w:eastAsia="zh-CN"/>
              </w:rPr>
            </w:pPr>
            <w:r w:rsidRPr="005B6E70">
              <w:rPr>
                <w:rFonts w:ascii="Times New Roman" w:hAnsi="Times New Roman"/>
                <w:lang w:eastAsia="ja-JP"/>
              </w:rPr>
              <w:lastRenderedPageBreak/>
              <w:t xml:space="preserve">The modification period is defined for NR MCCH and NR MCCH contents are only allowed </w:t>
            </w:r>
            <w:r w:rsidRPr="005B6E70">
              <w:rPr>
                <w:rFonts w:ascii="Times New Roman" w:hAnsi="Times New Roman"/>
              </w:rPr>
              <w:t>to be modified at each modification period boundary.</w:t>
            </w:r>
          </w:p>
          <w:p w14:paraId="66D0D690" w14:textId="77777777" w:rsidR="00A853D9" w:rsidRPr="005B6E70" w:rsidRDefault="00A853D9" w:rsidP="00A853D9">
            <w:pPr>
              <w:pStyle w:val="Agreement"/>
              <w:numPr>
                <w:ilvl w:val="0"/>
                <w:numId w:val="19"/>
              </w:numPr>
              <w:rPr>
                <w:rFonts w:ascii="Times New Roman" w:hAnsi="Times New Roman"/>
              </w:rPr>
            </w:pPr>
            <w:r w:rsidRPr="005B6E70">
              <w:rPr>
                <w:rFonts w:ascii="Times New Roman" w:hAnsi="Times New Roman"/>
                <w:lang w:eastAsia="ja-JP"/>
              </w:rPr>
              <w:t>The updated MCCH message should be sent in the same MCCH modification period where the change notification is sent</w:t>
            </w:r>
            <w:r w:rsidRPr="005B6E70">
              <w:rPr>
                <w:rFonts w:ascii="Times New Roman" w:hAnsi="Times New Roman"/>
              </w:rPr>
              <w:t>.</w:t>
            </w:r>
          </w:p>
          <w:p w14:paraId="74C42E3F" w14:textId="77777777" w:rsidR="00A853D9" w:rsidRPr="005B6E70" w:rsidRDefault="00A853D9" w:rsidP="00A853D9">
            <w:pPr>
              <w:pStyle w:val="Agreement"/>
              <w:numPr>
                <w:ilvl w:val="0"/>
                <w:numId w:val="19"/>
              </w:numPr>
              <w:rPr>
                <w:rFonts w:ascii="Times New Roman" w:hAnsi="Times New Roman"/>
              </w:rPr>
            </w:pPr>
            <w:r w:rsidRPr="005B6E70">
              <w:rPr>
                <w:rFonts w:ascii="Times New Roman" w:hAnsi="Times New Roman"/>
              </w:rPr>
              <w:t>UE in RRC IDLE/INACTIVE should be able to monitor/read both MCCH channel and SI/Paging without BWP switch. It is up to RAN1 to decide how this is ensured.</w:t>
            </w:r>
          </w:p>
          <w:p w14:paraId="252F2238" w14:textId="77777777" w:rsidR="00A853D9" w:rsidRPr="005B6E70" w:rsidRDefault="00A853D9" w:rsidP="00A853D9">
            <w:pPr>
              <w:pStyle w:val="Agreement"/>
              <w:numPr>
                <w:ilvl w:val="0"/>
                <w:numId w:val="19"/>
              </w:numPr>
              <w:rPr>
                <w:rFonts w:ascii="Times New Roman" w:hAnsi="Times New Roman"/>
              </w:rPr>
            </w:pPr>
            <w:r w:rsidRPr="005B6E70">
              <w:rPr>
                <w:rFonts w:ascii="Times New Roman" w:hAnsi="Times New Roman"/>
              </w:rPr>
              <w:t xml:space="preserve">It is up to RAN1 to to decide about the RNTI and DCI format used for MCCH change notifications. </w:t>
            </w:r>
          </w:p>
          <w:p w14:paraId="1C409796" w14:textId="77777777" w:rsidR="00A853D9" w:rsidRPr="005B6E70" w:rsidRDefault="00A853D9" w:rsidP="00A853D9">
            <w:pPr>
              <w:pStyle w:val="Agreement"/>
              <w:numPr>
                <w:ilvl w:val="0"/>
                <w:numId w:val="19"/>
              </w:numPr>
              <w:rPr>
                <w:rFonts w:ascii="Times New Roman" w:hAnsi="Times New Roman"/>
              </w:rPr>
            </w:pPr>
            <w:r w:rsidRPr="005B6E70">
              <w:rPr>
                <w:rFonts w:ascii="Times New Roman" w:hAnsi="Times New Roman"/>
              </w:rPr>
              <w:t xml:space="preserve">FFS whether to support multiple MCCH, e.g. to support different service types. </w:t>
            </w:r>
          </w:p>
          <w:p w14:paraId="750415C7" w14:textId="77777777" w:rsidR="00A853D9" w:rsidRPr="005B6E70" w:rsidRDefault="00A853D9" w:rsidP="00A853D9">
            <w:pPr>
              <w:pStyle w:val="Agreement"/>
              <w:numPr>
                <w:ilvl w:val="0"/>
                <w:numId w:val="19"/>
              </w:numPr>
              <w:rPr>
                <w:rFonts w:ascii="Times New Roman" w:hAnsi="Times New Roman"/>
              </w:rPr>
            </w:pPr>
            <w:r w:rsidRPr="005B6E70">
              <w:rPr>
                <w:rFonts w:ascii="Times New Roman" w:hAnsi="Times New Roman"/>
              </w:rPr>
              <w:t>RAN2 will discuss and down-select from the following two options for the UE to get aware of session stop/modification:</w:t>
            </w:r>
          </w:p>
          <w:p w14:paraId="38C46DA7" w14:textId="77777777" w:rsidR="00A853D9" w:rsidRPr="005B6E70" w:rsidRDefault="00A853D9" w:rsidP="00A853D9">
            <w:pPr>
              <w:pStyle w:val="Agreement"/>
              <w:numPr>
                <w:ilvl w:val="1"/>
                <w:numId w:val="19"/>
              </w:numPr>
              <w:tabs>
                <w:tab w:val="clear" w:pos="9990"/>
              </w:tabs>
              <w:spacing w:line="300" w:lineRule="auto"/>
              <w:jc w:val="both"/>
              <w:rPr>
                <w:rFonts w:ascii="Times New Roman" w:hAnsi="Times New Roman"/>
              </w:rPr>
            </w:pPr>
            <w:r w:rsidRPr="005B6E70">
              <w:rPr>
                <w:rFonts w:ascii="Times New Roman" w:hAnsi="Times New Roman"/>
              </w:rPr>
              <w:t>Reading MCCH once per each MCCH modification period when receiving an ongoing broadcast session</w:t>
            </w:r>
          </w:p>
          <w:p w14:paraId="62AF6AF8" w14:textId="77777777" w:rsidR="00A853D9" w:rsidRPr="005B6E70" w:rsidRDefault="00A853D9" w:rsidP="00A853D9">
            <w:pPr>
              <w:pStyle w:val="Agreement"/>
              <w:numPr>
                <w:ilvl w:val="1"/>
                <w:numId w:val="19"/>
              </w:numPr>
              <w:tabs>
                <w:tab w:val="clear" w:pos="9990"/>
              </w:tabs>
              <w:spacing w:line="300" w:lineRule="auto"/>
              <w:jc w:val="both"/>
              <w:rPr>
                <w:rFonts w:ascii="Times New Roman" w:hAnsi="Times New Roman"/>
              </w:rPr>
            </w:pPr>
            <w:r w:rsidRPr="005B6E70">
              <w:rPr>
                <w:rFonts w:ascii="Times New Roman" w:hAnsi="Times New Roman"/>
              </w:rPr>
              <w:t xml:space="preserve">DCI used for MCCH notification indicates the change of an ongoing broadcast session </w:t>
            </w:r>
          </w:p>
        </w:tc>
      </w:tr>
    </w:tbl>
    <w:p w14:paraId="710F00B7" w14:textId="77777777" w:rsidR="00674AE2" w:rsidRPr="005B6E70" w:rsidRDefault="00674AE2" w:rsidP="00C9100E">
      <w:pPr>
        <w:jc w:val="both"/>
        <w:rPr>
          <w:lang w:eastAsia="zh-CN"/>
        </w:rPr>
      </w:pPr>
    </w:p>
    <w:p w14:paraId="5829FD83" w14:textId="691BE8E8" w:rsidR="000A511E" w:rsidRPr="005B6E70" w:rsidRDefault="005F199C" w:rsidP="00C9100E">
      <w:pPr>
        <w:jc w:val="both"/>
        <w:rPr>
          <w:lang w:eastAsia="zh-CN"/>
        </w:rPr>
      </w:pPr>
      <w:r w:rsidRPr="005B6E70">
        <w:rPr>
          <w:lang w:eastAsia="zh-CN"/>
        </w:rPr>
        <w:t xml:space="preserve">In this contribution, </w:t>
      </w:r>
      <w:r w:rsidR="00B01275" w:rsidRPr="005B6E70">
        <w:rPr>
          <w:lang w:eastAsia="zh-CN"/>
        </w:rPr>
        <w:t>some further discussion</w:t>
      </w:r>
      <w:r w:rsidR="00917F22" w:rsidRPr="005B6E70">
        <w:rPr>
          <w:lang w:eastAsia="zh-CN"/>
        </w:rPr>
        <w:t xml:space="preserve"> for </w:t>
      </w:r>
      <w:r w:rsidR="00496DCE" w:rsidRPr="005B6E70">
        <w:rPr>
          <w:lang w:val="en-US" w:eastAsia="zh-CN"/>
        </w:rPr>
        <w:t>RRC_IDLE/RRC_INACTIVE state</w:t>
      </w:r>
      <w:r w:rsidR="00E80B1C" w:rsidRPr="005B6E70">
        <w:rPr>
          <w:lang w:val="en-US" w:eastAsia="zh-CN"/>
        </w:rPr>
        <w:t>s</w:t>
      </w:r>
      <w:r w:rsidR="00496DCE" w:rsidRPr="005B6E70">
        <w:rPr>
          <w:lang w:val="en-US" w:eastAsia="zh-CN"/>
        </w:rPr>
        <w:t xml:space="preserve"> support in MBS</w:t>
      </w:r>
      <w:r w:rsidR="00837BA1" w:rsidRPr="005B6E70">
        <w:rPr>
          <w:lang w:val="en-US" w:eastAsia="zh-CN"/>
        </w:rPr>
        <w:t xml:space="preserve"> for </w:t>
      </w:r>
      <w:r w:rsidR="00837BA1" w:rsidRPr="005B6E70">
        <w:rPr>
          <w:lang w:eastAsia="zh-CN"/>
        </w:rPr>
        <w:t>delivery mode 2</w:t>
      </w:r>
      <w:r w:rsidR="00813E5C" w:rsidRPr="005B6E70">
        <w:rPr>
          <w:lang w:eastAsia="zh-CN"/>
        </w:rPr>
        <w:t xml:space="preserve"> </w:t>
      </w:r>
      <w:r w:rsidR="004D3B51" w:rsidRPr="005B6E70">
        <w:rPr>
          <w:lang w:eastAsia="zh-CN"/>
        </w:rPr>
        <w:t>will be discussed</w:t>
      </w:r>
      <w:r w:rsidR="009E1263" w:rsidRPr="005B6E70">
        <w:rPr>
          <w:lang w:eastAsia="zh-CN"/>
        </w:rPr>
        <w:t>, including</w:t>
      </w:r>
      <w:r w:rsidR="00837BA1" w:rsidRPr="005B6E70">
        <w:rPr>
          <w:lang w:eastAsia="zh-CN"/>
        </w:rPr>
        <w:t xml:space="preserve"> design of</w:t>
      </w:r>
      <w:r w:rsidR="00EA5C23">
        <w:rPr>
          <w:lang w:eastAsia="zh-CN"/>
        </w:rPr>
        <w:t xml:space="preserve"> MCCH PDCCH/PDSCH and </w:t>
      </w:r>
      <w:r w:rsidR="009E1263" w:rsidRPr="005B6E70">
        <w:rPr>
          <w:lang w:eastAsia="zh-CN"/>
        </w:rPr>
        <w:t>group-common PDCCH/PDSCH</w:t>
      </w:r>
      <w:r w:rsidR="000A511E" w:rsidRPr="005B6E70">
        <w:rPr>
          <w:lang w:eastAsia="zh-CN"/>
        </w:rPr>
        <w:t>.</w:t>
      </w:r>
    </w:p>
    <w:p w14:paraId="4180004D" w14:textId="443A501F" w:rsidR="00BB73D7" w:rsidRDefault="00294CEC" w:rsidP="00BB73D7">
      <w:pPr>
        <w:pStyle w:val="1"/>
        <w:numPr>
          <w:ilvl w:val="0"/>
          <w:numId w:val="4"/>
        </w:numPr>
        <w:jc w:val="both"/>
        <w:rPr>
          <w:rFonts w:ascii="Times New Roman" w:hAnsi="Times New Roman"/>
          <w:lang w:val="en-US" w:eastAsia="zh-CN"/>
        </w:rPr>
      </w:pPr>
      <w:r w:rsidRPr="005B6E70">
        <w:rPr>
          <w:rFonts w:ascii="Times New Roman" w:hAnsi="Times New Roman"/>
          <w:lang w:val="en-US" w:eastAsia="zh-CN"/>
        </w:rPr>
        <w:t>MCCH design</w:t>
      </w:r>
    </w:p>
    <w:p w14:paraId="0C20916D" w14:textId="1ACEA97D" w:rsidR="00D22FD5" w:rsidRPr="00D22FD5" w:rsidRDefault="00D22FD5" w:rsidP="00D22FD5">
      <w:pPr>
        <w:jc w:val="both"/>
        <w:rPr>
          <w:lang w:val="en-US" w:eastAsia="zh-CN"/>
        </w:rPr>
      </w:pPr>
      <w:r>
        <w:rPr>
          <w:lang w:val="en-US" w:eastAsia="zh-CN"/>
        </w:rPr>
        <w:t>In this section, we discuss RAN1 related MCCH design, including the PDCCH scheduling MCCH and MCCH message, i.e., MCCH PDSCH.</w:t>
      </w:r>
    </w:p>
    <w:p w14:paraId="015CFEB4" w14:textId="52528280" w:rsidR="00BA69E3" w:rsidRPr="005B6E70" w:rsidRDefault="00BA69E3" w:rsidP="00B22A6D">
      <w:pPr>
        <w:pStyle w:val="2"/>
        <w:ind w:left="0" w:firstLine="0"/>
        <w:jc w:val="both"/>
        <w:rPr>
          <w:rFonts w:ascii="Times New Roman" w:hAnsi="Times New Roman"/>
          <w:lang w:eastAsia="zh-CN"/>
        </w:rPr>
      </w:pPr>
      <w:r w:rsidRPr="005B6E70">
        <w:rPr>
          <w:rFonts w:ascii="Times New Roman" w:hAnsi="Times New Roman"/>
          <w:lang w:eastAsia="zh-CN"/>
        </w:rPr>
        <w:t>2.1 Bandwidth</w:t>
      </w:r>
    </w:p>
    <w:p w14:paraId="7F2DBA94" w14:textId="3F6F87EE" w:rsidR="00AB55E3" w:rsidRPr="005B6E70" w:rsidRDefault="00AB55E3" w:rsidP="00AB55E3">
      <w:pPr>
        <w:jc w:val="both"/>
        <w:rPr>
          <w:lang w:eastAsia="zh-CN"/>
        </w:rPr>
      </w:pPr>
      <w:r w:rsidRPr="005B6E70">
        <w:rPr>
          <w:lang w:eastAsia="zh-CN"/>
        </w:rPr>
        <w:t>As the RAN2 agreement, 2-step based approach (i.e. BCCH and MCCH) is reused for the transmission of PTM configuration for NR MBS delivery mode 2. UE first receives SIB</w:t>
      </w:r>
      <w:r w:rsidR="00C932E7" w:rsidRPr="005B6E70">
        <w:rPr>
          <w:lang w:eastAsia="zh-CN"/>
        </w:rPr>
        <w:t>s to derive</w:t>
      </w:r>
      <w:r w:rsidRPr="005B6E70">
        <w:rPr>
          <w:lang w:eastAsia="zh-CN"/>
        </w:rPr>
        <w:t xml:space="preserve"> the </w:t>
      </w:r>
      <w:bookmarkStart w:id="9" w:name="_Hlk69981098"/>
      <w:r w:rsidRPr="005B6E70">
        <w:rPr>
          <w:lang w:eastAsia="zh-CN"/>
        </w:rPr>
        <w:t>transmission configuration of MCCH</w:t>
      </w:r>
      <w:r w:rsidR="00C932E7" w:rsidRPr="005B6E70">
        <w:rPr>
          <w:lang w:eastAsia="zh-CN"/>
        </w:rPr>
        <w:t xml:space="preserve"> </w:t>
      </w:r>
      <w:bookmarkEnd w:id="9"/>
      <w:r w:rsidR="00C932E7" w:rsidRPr="005B6E70">
        <w:rPr>
          <w:lang w:eastAsia="zh-CN"/>
        </w:rPr>
        <w:t>and then reads MCCH</w:t>
      </w:r>
      <w:r w:rsidR="00F370C3" w:rsidRPr="005B6E70">
        <w:rPr>
          <w:lang w:eastAsia="zh-CN"/>
        </w:rPr>
        <w:t xml:space="preserve"> </w:t>
      </w:r>
      <w:r w:rsidR="00934573" w:rsidRPr="005B6E70">
        <w:rPr>
          <w:lang w:eastAsia="zh-CN"/>
        </w:rPr>
        <w:t>which</w:t>
      </w:r>
      <w:r w:rsidR="008A19DD" w:rsidRPr="005B6E70">
        <w:rPr>
          <w:lang w:eastAsia="zh-CN"/>
        </w:rPr>
        <w:t xml:space="preserve"> contains </w:t>
      </w:r>
      <w:r w:rsidRPr="005B6E70">
        <w:rPr>
          <w:lang w:eastAsia="zh-CN"/>
        </w:rPr>
        <w:t>transmission configuration of MTCH(s), e.g. G-RNTI.</w:t>
      </w:r>
      <w:r w:rsidR="0075590D" w:rsidRPr="005B6E70">
        <w:rPr>
          <w:lang w:eastAsia="zh-CN"/>
        </w:rPr>
        <w:t xml:space="preserve"> </w:t>
      </w:r>
      <w:r w:rsidR="0001188D" w:rsidRPr="005B6E70">
        <w:rPr>
          <w:lang w:eastAsia="zh-CN"/>
        </w:rPr>
        <w:t>The details of the configuration of the bandwidth for MCCH reception is up to RAN1</w:t>
      </w:r>
      <w:r w:rsidR="00F36ED1" w:rsidRPr="005B6E70">
        <w:rPr>
          <w:lang w:eastAsia="zh-CN"/>
        </w:rPr>
        <w:t>.</w:t>
      </w:r>
    </w:p>
    <w:p w14:paraId="277395F7" w14:textId="561AC22A" w:rsidR="00AD0994" w:rsidRPr="005B6E70" w:rsidRDefault="002F63D7" w:rsidP="002F63D7">
      <w:pPr>
        <w:jc w:val="both"/>
        <w:rPr>
          <w:lang w:eastAsia="zh-CN"/>
        </w:rPr>
      </w:pPr>
      <w:r w:rsidRPr="005B6E70">
        <w:rPr>
          <w:lang w:eastAsia="zh-CN"/>
        </w:rPr>
        <w:t>RAN1 has defined the CFR used for group-common PDCCH/PDSCH transmission, which may be larger than the frequency resources of CORESET0</w:t>
      </w:r>
      <w:r w:rsidR="00AD0994" w:rsidRPr="005B6E70">
        <w:rPr>
          <w:lang w:eastAsia="zh-CN"/>
        </w:rPr>
        <w:t xml:space="preserve">. Regarding the bandwidth for MCCH transmission, </w:t>
      </w:r>
      <w:r w:rsidR="00CD7769" w:rsidRPr="005B6E70">
        <w:rPr>
          <w:lang w:eastAsia="zh-CN"/>
        </w:rPr>
        <w:t>at least initial DL BWP (CORESET0) can be used for MCCH transmission, but another</w:t>
      </w:r>
      <w:r w:rsidR="00AD0994" w:rsidRPr="005B6E70">
        <w:rPr>
          <w:lang w:eastAsia="zh-CN"/>
        </w:rPr>
        <w:t xml:space="preserve"> issue needs to be discussed is whether CFR used for group-common PDCCH/PDSCH transmission can also be used for MCCH transmission.</w:t>
      </w:r>
      <w:r w:rsidR="004037A1">
        <w:rPr>
          <w:rFonts w:hint="eastAsia"/>
          <w:lang w:eastAsia="zh-CN"/>
        </w:rPr>
        <w:t xml:space="preserve"> </w:t>
      </w:r>
      <w:r w:rsidR="00AD0994" w:rsidRPr="005B6E70">
        <w:rPr>
          <w:lang w:eastAsia="zh-CN"/>
        </w:rPr>
        <w:t xml:space="preserve">From our point of view, the answer is no. </w:t>
      </w:r>
      <w:r w:rsidR="00CD7769" w:rsidRPr="005B6E70">
        <w:rPr>
          <w:lang w:eastAsia="zh-CN"/>
        </w:rPr>
        <w:t xml:space="preserve">The most important </w:t>
      </w:r>
      <w:r w:rsidR="004D253C" w:rsidRPr="005B6E70">
        <w:rPr>
          <w:lang w:eastAsia="zh-CN"/>
        </w:rPr>
        <w:t xml:space="preserve">aspect </w:t>
      </w:r>
      <w:r w:rsidR="001C560D">
        <w:rPr>
          <w:lang w:eastAsia="zh-CN"/>
        </w:rPr>
        <w:t xml:space="preserve">needs </w:t>
      </w:r>
      <w:r w:rsidR="004D253C" w:rsidRPr="005B6E70">
        <w:rPr>
          <w:lang w:eastAsia="zh-CN"/>
        </w:rPr>
        <w:t>to be considered</w:t>
      </w:r>
      <w:r w:rsidR="00CD7769" w:rsidRPr="005B6E70">
        <w:rPr>
          <w:lang w:eastAsia="zh-CN"/>
        </w:rPr>
        <w:t xml:space="preserve"> is the CFR reconfiguration procedure. If the </w:t>
      </w:r>
      <w:r w:rsidR="009046DD" w:rsidRPr="005B6E70">
        <w:rPr>
          <w:lang w:eastAsia="zh-CN"/>
        </w:rPr>
        <w:t xml:space="preserve">CFR can be both used for MCCH and group-common PDCCH/PDSCH, the CFR must be configured </w:t>
      </w:r>
      <w:r w:rsidR="003A438A" w:rsidRPr="005B6E70">
        <w:rPr>
          <w:lang w:eastAsia="zh-CN"/>
        </w:rPr>
        <w:t>joint</w:t>
      </w:r>
      <w:r w:rsidR="00004E7B">
        <w:rPr>
          <w:lang w:eastAsia="zh-CN"/>
        </w:rPr>
        <w:t>ly</w:t>
      </w:r>
      <w:r w:rsidR="003A438A" w:rsidRPr="005B6E70">
        <w:rPr>
          <w:lang w:eastAsia="zh-CN"/>
        </w:rPr>
        <w:t xml:space="preserve"> with the transmission configuration of MCCH </w:t>
      </w:r>
      <w:r w:rsidR="002C46A9">
        <w:rPr>
          <w:rFonts w:hint="eastAsia"/>
          <w:lang w:eastAsia="zh-CN"/>
        </w:rPr>
        <w:t>vi</w:t>
      </w:r>
      <w:r w:rsidR="005F2FBF">
        <w:rPr>
          <w:lang w:eastAsia="zh-CN"/>
        </w:rPr>
        <w:t>a</w:t>
      </w:r>
      <w:r w:rsidR="009046DD" w:rsidRPr="005B6E70">
        <w:rPr>
          <w:lang w:eastAsia="zh-CN"/>
        </w:rPr>
        <w:t xml:space="preserve"> SIB</w:t>
      </w:r>
      <w:r w:rsidR="00B56ADA" w:rsidRPr="005B6E70">
        <w:rPr>
          <w:lang w:eastAsia="zh-CN"/>
        </w:rPr>
        <w:t xml:space="preserve">. In this </w:t>
      </w:r>
      <w:r w:rsidR="00004E7B">
        <w:rPr>
          <w:lang w:eastAsia="zh-CN"/>
        </w:rPr>
        <w:t>configuration method,</w:t>
      </w:r>
      <w:r w:rsidR="00B56ADA" w:rsidRPr="005B6E70">
        <w:rPr>
          <w:lang w:eastAsia="zh-CN"/>
        </w:rPr>
        <w:t xml:space="preserve"> </w:t>
      </w:r>
      <w:r w:rsidR="00CC52AF" w:rsidRPr="005B6E70">
        <w:rPr>
          <w:lang w:eastAsia="zh-CN"/>
        </w:rPr>
        <w:t>only system information update procedure can be used to reconfigure the</w:t>
      </w:r>
      <w:r w:rsidR="00B56ADA" w:rsidRPr="005B6E70">
        <w:rPr>
          <w:lang w:eastAsia="zh-CN"/>
        </w:rPr>
        <w:t xml:space="preserve"> CFR</w:t>
      </w:r>
      <w:r w:rsidR="00CC52AF" w:rsidRPr="005B6E70">
        <w:rPr>
          <w:lang w:eastAsia="zh-CN"/>
        </w:rPr>
        <w:t xml:space="preserve">, which will cause unnecessary SIB reception of legacy UEs. If the </w:t>
      </w:r>
      <w:r w:rsidR="00D16000" w:rsidRPr="005B6E70">
        <w:rPr>
          <w:lang w:eastAsia="zh-CN"/>
        </w:rPr>
        <w:t>CFR can only</w:t>
      </w:r>
      <w:r w:rsidR="00C35886" w:rsidRPr="005B6E70">
        <w:rPr>
          <w:lang w:eastAsia="zh-CN"/>
        </w:rPr>
        <w:t xml:space="preserve"> be</w:t>
      </w:r>
      <w:r w:rsidR="00D16000" w:rsidRPr="005B6E70">
        <w:rPr>
          <w:lang w:eastAsia="zh-CN"/>
        </w:rPr>
        <w:t xml:space="preserve"> used for group-common PDCCH/PDSCH</w:t>
      </w:r>
      <w:r w:rsidR="00375326" w:rsidRPr="005B6E70">
        <w:rPr>
          <w:lang w:eastAsia="zh-CN"/>
        </w:rPr>
        <w:t xml:space="preserve">, </w:t>
      </w:r>
      <w:r w:rsidR="00004E7B">
        <w:rPr>
          <w:lang w:eastAsia="zh-CN"/>
        </w:rPr>
        <w:t>the</w:t>
      </w:r>
      <w:r w:rsidR="00375326" w:rsidRPr="005B6E70">
        <w:rPr>
          <w:lang w:eastAsia="zh-CN"/>
        </w:rPr>
        <w:t xml:space="preserve"> configur</w:t>
      </w:r>
      <w:r w:rsidR="00004E7B">
        <w:rPr>
          <w:lang w:eastAsia="zh-CN"/>
        </w:rPr>
        <w:t>ation is carried</w:t>
      </w:r>
      <w:r w:rsidR="00375326" w:rsidRPr="005B6E70">
        <w:rPr>
          <w:lang w:eastAsia="zh-CN"/>
        </w:rPr>
        <w:t xml:space="preserve"> in MCCH message, and the CFR reconfiguration is realized by </w:t>
      </w:r>
      <w:r w:rsidR="007E20DE" w:rsidRPr="005B6E70">
        <w:rPr>
          <w:lang w:eastAsia="zh-CN"/>
        </w:rPr>
        <w:t xml:space="preserve">MCCH modification procedure which has no impact on legacy UEs. Therefore, we think the current definition of CFR can only be used for group-common PDCCH/PDSCH transmission, and initial BWP with the same frequency resources as CORESET0 </w:t>
      </w:r>
      <w:r w:rsidR="001E3DB9" w:rsidRPr="005B6E70">
        <w:rPr>
          <w:lang w:eastAsia="zh-CN"/>
        </w:rPr>
        <w:t>is used for MCCH transmission for RRC_IDLE/INACTIVE/CONNECTED UEs similar as current system information transmission.</w:t>
      </w:r>
    </w:p>
    <w:p w14:paraId="56DD88D6" w14:textId="517C4E3D" w:rsidR="00BA69E3" w:rsidRPr="005B6E70" w:rsidRDefault="00280124" w:rsidP="00F63DA9">
      <w:pPr>
        <w:jc w:val="both"/>
        <w:rPr>
          <w:b/>
          <w:bCs/>
          <w:lang w:val="en-US" w:eastAsia="zh-CN"/>
        </w:rPr>
      </w:pPr>
      <w:r w:rsidRPr="005B6E70">
        <w:rPr>
          <w:b/>
          <w:bCs/>
          <w:lang w:val="en-US" w:eastAsia="zh-CN"/>
        </w:rPr>
        <w:t xml:space="preserve">Proposal 1. </w:t>
      </w:r>
      <w:bookmarkStart w:id="10" w:name="_Hlk69981358"/>
      <w:r w:rsidRPr="005B6E70">
        <w:rPr>
          <w:b/>
          <w:bCs/>
          <w:lang w:val="en-US" w:eastAsia="zh-CN"/>
        </w:rPr>
        <w:t xml:space="preserve">Initial BWP </w:t>
      </w:r>
      <w:r w:rsidR="007D22D1" w:rsidRPr="005B6E70">
        <w:rPr>
          <w:b/>
          <w:bCs/>
          <w:lang w:val="en-US" w:eastAsia="zh-CN"/>
        </w:rPr>
        <w:t>with</w:t>
      </w:r>
      <w:r w:rsidRPr="005B6E70">
        <w:rPr>
          <w:b/>
          <w:bCs/>
          <w:lang w:val="en-US" w:eastAsia="zh-CN"/>
        </w:rPr>
        <w:t xml:space="preserve"> the same frequency resources as CORESET0</w:t>
      </w:r>
      <w:bookmarkEnd w:id="10"/>
      <w:r w:rsidR="00632CAA" w:rsidRPr="005B6E70">
        <w:rPr>
          <w:b/>
          <w:bCs/>
          <w:lang w:val="en-US" w:eastAsia="zh-CN"/>
        </w:rPr>
        <w:t xml:space="preserve"> is used for MCCH transmission, including PDCCH used for scheduling MCCH and MCCH message.</w:t>
      </w:r>
    </w:p>
    <w:p w14:paraId="0A2B5FB3" w14:textId="05220E5C" w:rsidR="008B01DE" w:rsidRPr="005B6E70" w:rsidRDefault="008B01DE" w:rsidP="0076535C">
      <w:pPr>
        <w:pStyle w:val="2"/>
        <w:jc w:val="both"/>
        <w:rPr>
          <w:rFonts w:ascii="Times New Roman" w:hAnsi="Times New Roman"/>
          <w:lang w:eastAsia="zh-CN"/>
        </w:rPr>
      </w:pPr>
      <w:r w:rsidRPr="005B6E70">
        <w:rPr>
          <w:rFonts w:ascii="Times New Roman" w:hAnsi="Times New Roman"/>
          <w:lang w:eastAsia="zh-CN"/>
        </w:rPr>
        <w:t>2.2 CORESET</w:t>
      </w:r>
    </w:p>
    <w:p w14:paraId="60C77EB7" w14:textId="5EEB8F43" w:rsidR="0023099D" w:rsidRPr="005B6E70" w:rsidRDefault="004C55F7" w:rsidP="0023099D">
      <w:pPr>
        <w:jc w:val="both"/>
        <w:rPr>
          <w:iCs/>
          <w:szCs w:val="22"/>
        </w:rPr>
      </w:pPr>
      <w:r w:rsidRPr="005B6E70">
        <w:rPr>
          <w:lang w:eastAsia="zh-CN"/>
        </w:rPr>
        <w:t>As the discussion in section 2.1</w:t>
      </w:r>
      <w:r w:rsidR="0023099D" w:rsidRPr="005B6E70">
        <w:rPr>
          <w:lang w:eastAsia="zh-CN"/>
        </w:rPr>
        <w:t>,</w:t>
      </w:r>
      <w:r w:rsidRPr="005B6E70">
        <w:rPr>
          <w:lang w:eastAsia="zh-CN"/>
        </w:rPr>
        <w:t xml:space="preserve"> we think the transmission of MCCH is confined within initial DL BWP, which is similar to type0A-CSS transmission, </w:t>
      </w:r>
      <w:r w:rsidR="0023099D" w:rsidRPr="005B6E70">
        <w:rPr>
          <w:lang w:eastAsia="zh-CN"/>
        </w:rPr>
        <w:t xml:space="preserve">therefore, the CORESET0 or </w:t>
      </w:r>
      <w:r w:rsidR="0023099D" w:rsidRPr="005B6E70">
        <w:rPr>
          <w:i/>
          <w:szCs w:val="22"/>
        </w:rPr>
        <w:t xml:space="preserve">commonControlResourceSet </w:t>
      </w:r>
      <w:r w:rsidR="0023099D" w:rsidRPr="005B6E70">
        <w:rPr>
          <w:iCs/>
          <w:szCs w:val="22"/>
        </w:rPr>
        <w:t xml:space="preserve">defined in Rel-15 can also be </w:t>
      </w:r>
      <w:r w:rsidRPr="005B6E70">
        <w:rPr>
          <w:iCs/>
          <w:szCs w:val="22"/>
        </w:rPr>
        <w:t>re-</w:t>
      </w:r>
      <w:r w:rsidR="0023099D" w:rsidRPr="005B6E70">
        <w:rPr>
          <w:iCs/>
          <w:szCs w:val="22"/>
        </w:rPr>
        <w:t>used as the CORESET for scheduling MCCH.</w:t>
      </w:r>
    </w:p>
    <w:p w14:paraId="6437ACAE" w14:textId="7A16021E" w:rsidR="0023099D" w:rsidRPr="005B6E70" w:rsidRDefault="005B684E" w:rsidP="00273947">
      <w:pPr>
        <w:jc w:val="both"/>
        <w:rPr>
          <w:b/>
          <w:lang w:eastAsia="zh-CN"/>
        </w:rPr>
      </w:pPr>
      <w:r w:rsidRPr="005B6E70">
        <w:rPr>
          <w:b/>
          <w:bCs/>
          <w:lang w:eastAsia="zh-CN"/>
        </w:rPr>
        <w:t xml:space="preserve">Proposal </w:t>
      </w:r>
      <w:r w:rsidR="004A5CDD">
        <w:rPr>
          <w:b/>
          <w:bCs/>
          <w:lang w:eastAsia="zh-CN"/>
        </w:rPr>
        <w:t>2</w:t>
      </w:r>
      <w:r w:rsidRPr="005B6E70">
        <w:rPr>
          <w:b/>
          <w:bCs/>
          <w:lang w:eastAsia="zh-CN"/>
        </w:rPr>
        <w:t xml:space="preserve">. </w:t>
      </w:r>
      <w:r w:rsidR="00BB77B8" w:rsidRPr="005B6E70">
        <w:rPr>
          <w:b/>
          <w:bCs/>
          <w:lang w:eastAsia="zh-CN"/>
        </w:rPr>
        <w:t xml:space="preserve">CORESET0 or </w:t>
      </w:r>
      <w:r w:rsidR="00BB77B8" w:rsidRPr="005B6E70">
        <w:rPr>
          <w:b/>
          <w:bCs/>
          <w:i/>
          <w:iCs/>
          <w:lang w:eastAsia="zh-CN"/>
        </w:rPr>
        <w:t>commonControlResourceSet</w:t>
      </w:r>
      <w:r w:rsidR="00BB77B8" w:rsidRPr="005B6E70">
        <w:rPr>
          <w:b/>
          <w:bCs/>
          <w:lang w:eastAsia="zh-CN"/>
        </w:rPr>
        <w:t xml:space="preserve"> can be </w:t>
      </w:r>
      <w:r w:rsidR="004D046B" w:rsidRPr="005B6E70">
        <w:rPr>
          <w:b/>
          <w:bCs/>
          <w:lang w:eastAsia="zh-CN"/>
        </w:rPr>
        <w:t>re-</w:t>
      </w:r>
      <w:r w:rsidR="00BB77B8" w:rsidRPr="005B6E70">
        <w:rPr>
          <w:b/>
          <w:bCs/>
          <w:lang w:eastAsia="zh-CN"/>
        </w:rPr>
        <w:t>used as the CORESET for PDCCH</w:t>
      </w:r>
      <w:r w:rsidR="004D046B" w:rsidRPr="005B6E70">
        <w:rPr>
          <w:b/>
          <w:bCs/>
          <w:lang w:eastAsia="zh-CN"/>
        </w:rPr>
        <w:t xml:space="preserve"> used for</w:t>
      </w:r>
      <w:r w:rsidR="00BB77B8" w:rsidRPr="005B6E70">
        <w:rPr>
          <w:b/>
          <w:bCs/>
          <w:lang w:eastAsia="zh-CN"/>
        </w:rPr>
        <w:t xml:space="preserve"> scheduling MCCH</w:t>
      </w:r>
      <w:r w:rsidRPr="005B6E70">
        <w:rPr>
          <w:b/>
          <w:lang w:eastAsia="zh-CN"/>
        </w:rPr>
        <w:t>.</w:t>
      </w:r>
    </w:p>
    <w:p w14:paraId="63689274" w14:textId="61807A64" w:rsidR="00DD2197" w:rsidRPr="005B6E70" w:rsidRDefault="0027662C" w:rsidP="00630A36">
      <w:pPr>
        <w:pStyle w:val="2"/>
        <w:jc w:val="both"/>
        <w:rPr>
          <w:rFonts w:ascii="Times New Roman" w:hAnsi="Times New Roman"/>
          <w:lang w:eastAsia="zh-CN"/>
        </w:rPr>
      </w:pPr>
      <w:r w:rsidRPr="005B6E70">
        <w:rPr>
          <w:rFonts w:ascii="Times New Roman" w:hAnsi="Times New Roman"/>
          <w:lang w:eastAsia="zh-CN"/>
        </w:rPr>
        <w:lastRenderedPageBreak/>
        <w:t>2</w:t>
      </w:r>
      <w:r w:rsidR="00153E26" w:rsidRPr="005B6E70">
        <w:rPr>
          <w:rFonts w:ascii="Times New Roman" w:hAnsi="Times New Roman"/>
          <w:lang w:eastAsia="zh-CN"/>
        </w:rPr>
        <w:t>.</w:t>
      </w:r>
      <w:r w:rsidR="00B01275" w:rsidRPr="005B6E70">
        <w:rPr>
          <w:rFonts w:ascii="Times New Roman" w:hAnsi="Times New Roman"/>
          <w:lang w:eastAsia="zh-CN"/>
        </w:rPr>
        <w:t>3</w:t>
      </w:r>
      <w:r w:rsidR="00153E26" w:rsidRPr="005B6E70">
        <w:rPr>
          <w:rFonts w:ascii="Times New Roman" w:hAnsi="Times New Roman"/>
          <w:lang w:eastAsia="zh-CN"/>
        </w:rPr>
        <w:t xml:space="preserve"> Search space</w:t>
      </w:r>
    </w:p>
    <w:p w14:paraId="18E42F84" w14:textId="7A4C2250" w:rsidR="000A1BE3" w:rsidRPr="005B6E70" w:rsidRDefault="009C4A96" w:rsidP="00F00AD7">
      <w:pPr>
        <w:jc w:val="both"/>
        <w:rPr>
          <w:lang w:eastAsia="zh-CN"/>
        </w:rPr>
      </w:pPr>
      <w:r w:rsidRPr="005B6E70">
        <w:rPr>
          <w:lang w:eastAsia="zh-CN"/>
        </w:rPr>
        <w:t xml:space="preserve">RAN2 has some assumption that </w:t>
      </w:r>
      <w:r w:rsidR="008B55DB" w:rsidRPr="005B6E70">
        <w:rPr>
          <w:lang w:eastAsia="zh-CN"/>
        </w:rPr>
        <w:t>searchSpace#0 or CSS other than searchSpace#0</w:t>
      </w:r>
      <w:r w:rsidRPr="005B6E70">
        <w:rPr>
          <w:lang w:eastAsia="zh-CN"/>
        </w:rPr>
        <w:t xml:space="preserve"> can be used for MCCH</w:t>
      </w:r>
      <w:r w:rsidR="00F00AD7" w:rsidRPr="005B6E70">
        <w:rPr>
          <w:lang w:eastAsia="zh-CN"/>
        </w:rPr>
        <w:t xml:space="preserve">. As the discussion above, </w:t>
      </w:r>
      <w:r w:rsidR="00C548D3" w:rsidRPr="005B6E70">
        <w:rPr>
          <w:lang w:eastAsia="zh-CN"/>
        </w:rPr>
        <w:t xml:space="preserve">the bandwidth for MCCH is initial DL BWP (CORESET 0) and </w:t>
      </w:r>
      <w:r w:rsidR="008B55DB" w:rsidRPr="005B6E70">
        <w:rPr>
          <w:lang w:eastAsia="zh-CN"/>
        </w:rPr>
        <w:t>the search space of Rel-15/16</w:t>
      </w:r>
      <w:r w:rsidR="00C548D3" w:rsidRPr="005B6E70">
        <w:rPr>
          <w:lang w:eastAsia="zh-CN"/>
        </w:rPr>
        <w:t xml:space="preserve"> </w:t>
      </w:r>
      <w:r w:rsidR="008B55DB" w:rsidRPr="005B6E70">
        <w:rPr>
          <w:lang w:eastAsia="zh-CN"/>
        </w:rPr>
        <w:t>OSI/RAR/Paging PDCCH monitoring can be searchSpace#0 or a CSS other than searchSpace#0</w:t>
      </w:r>
      <w:r w:rsidR="00F66C9B" w:rsidRPr="005B6E70">
        <w:rPr>
          <w:lang w:eastAsia="zh-CN"/>
        </w:rPr>
        <w:t>. Therefore, we think it is feasible to reuse searchSpace#0 or CSS other than searchSpace#0 for MCCH.</w:t>
      </w:r>
    </w:p>
    <w:p w14:paraId="55CD50F8" w14:textId="474C8E58" w:rsidR="005F7973" w:rsidRPr="005B6E70" w:rsidRDefault="005F7973" w:rsidP="00F00AD7">
      <w:pPr>
        <w:jc w:val="both"/>
        <w:rPr>
          <w:b/>
          <w:bCs/>
          <w:lang w:eastAsia="zh-CN"/>
        </w:rPr>
      </w:pPr>
      <w:r w:rsidRPr="005B6E70">
        <w:rPr>
          <w:b/>
          <w:bCs/>
          <w:lang w:eastAsia="zh-CN"/>
        </w:rPr>
        <w:t xml:space="preserve">Proposal </w:t>
      </w:r>
      <w:r w:rsidR="001B7BB4">
        <w:rPr>
          <w:b/>
          <w:bCs/>
          <w:lang w:eastAsia="zh-CN"/>
        </w:rPr>
        <w:t>3</w:t>
      </w:r>
      <w:r w:rsidRPr="005B6E70">
        <w:rPr>
          <w:b/>
          <w:bCs/>
          <w:lang w:eastAsia="zh-CN"/>
        </w:rPr>
        <w:t xml:space="preserve">. </w:t>
      </w:r>
      <w:r w:rsidR="004B53D6" w:rsidRPr="005B6E70">
        <w:rPr>
          <w:b/>
          <w:bCs/>
          <w:lang w:eastAsia="zh-CN"/>
        </w:rPr>
        <w:t>The searchSpace#0 or a common search space other than searchSpace#0 can be used for MCCH</w:t>
      </w:r>
      <w:r w:rsidR="006C6798">
        <w:rPr>
          <w:b/>
          <w:bCs/>
          <w:lang w:eastAsia="zh-CN"/>
        </w:rPr>
        <w:t xml:space="preserve"> scheduling</w:t>
      </w:r>
      <w:r w:rsidR="004B53D6" w:rsidRPr="005B6E70">
        <w:rPr>
          <w:b/>
          <w:bCs/>
          <w:lang w:eastAsia="zh-CN"/>
        </w:rPr>
        <w:t>.</w:t>
      </w:r>
    </w:p>
    <w:p w14:paraId="0CCE23C0" w14:textId="028350EF" w:rsidR="00597F16" w:rsidRDefault="00597F16" w:rsidP="00FE6426">
      <w:pPr>
        <w:pStyle w:val="2"/>
        <w:jc w:val="both"/>
        <w:rPr>
          <w:rFonts w:ascii="Times New Roman" w:hAnsi="Times New Roman"/>
          <w:lang w:eastAsia="zh-CN"/>
        </w:rPr>
      </w:pPr>
      <w:r w:rsidRPr="005B6E70">
        <w:rPr>
          <w:rFonts w:ascii="Times New Roman" w:hAnsi="Times New Roman"/>
          <w:lang w:eastAsia="zh-CN"/>
        </w:rPr>
        <w:t>2.</w:t>
      </w:r>
      <w:r w:rsidR="00BE50C2">
        <w:rPr>
          <w:rFonts w:ascii="Times New Roman" w:hAnsi="Times New Roman"/>
          <w:lang w:eastAsia="zh-CN"/>
        </w:rPr>
        <w:t>4</w:t>
      </w:r>
      <w:r w:rsidRPr="005B6E70">
        <w:rPr>
          <w:rFonts w:ascii="Times New Roman" w:hAnsi="Times New Roman"/>
          <w:lang w:eastAsia="zh-CN"/>
        </w:rPr>
        <w:t xml:space="preserve"> DCI format</w:t>
      </w:r>
    </w:p>
    <w:p w14:paraId="70B72905" w14:textId="21D9D3B9" w:rsidR="00DA5BC7" w:rsidRDefault="00CE5156" w:rsidP="00DA5BC7">
      <w:pPr>
        <w:jc w:val="both"/>
        <w:rPr>
          <w:lang w:eastAsia="zh-CN"/>
        </w:rPr>
      </w:pPr>
      <w:r>
        <w:rPr>
          <w:rFonts w:hint="eastAsia"/>
          <w:lang w:eastAsia="zh-CN"/>
        </w:rPr>
        <w:t>I</w:t>
      </w:r>
      <w:r>
        <w:rPr>
          <w:lang w:eastAsia="zh-CN"/>
        </w:rPr>
        <w:t xml:space="preserve">n Rel-15/16, DCI format 1_0 is used to schedule system information, </w:t>
      </w:r>
      <w:r w:rsidR="00FB4AF2">
        <w:rPr>
          <w:lang w:eastAsia="zh-CN"/>
        </w:rPr>
        <w:t>similarly, DCI format 1</w:t>
      </w:r>
      <w:r w:rsidR="00FB4AF2">
        <w:rPr>
          <w:rFonts w:hint="eastAsia"/>
          <w:lang w:eastAsia="zh-CN"/>
        </w:rPr>
        <w:t>_</w:t>
      </w:r>
      <w:r w:rsidR="00FB4AF2">
        <w:rPr>
          <w:lang w:eastAsia="zh-CN"/>
        </w:rPr>
        <w:t xml:space="preserve">0 can also be used to schedule MCCH, with a new RNTI, e.g., M-RNTI to scramble the CRC. As the DCI fields, the current DCI fields in DCI format 1_0 with </w:t>
      </w:r>
      <w:r w:rsidR="00FB4AF2" w:rsidRPr="002625EB">
        <w:rPr>
          <w:rFonts w:hint="eastAsia"/>
          <w:lang w:eastAsia="zh-CN"/>
        </w:rPr>
        <w:t>CRC scrambled by SI-RNTI</w:t>
      </w:r>
      <w:r w:rsidR="00FB4AF2">
        <w:rPr>
          <w:lang w:eastAsia="zh-CN"/>
        </w:rPr>
        <w:t xml:space="preserve"> </w:t>
      </w:r>
      <w:r w:rsidR="00D42123">
        <w:rPr>
          <w:lang w:eastAsia="zh-CN"/>
        </w:rPr>
        <w:t xml:space="preserve">should all be </w:t>
      </w:r>
      <w:r w:rsidR="00400FD6">
        <w:rPr>
          <w:lang w:eastAsia="zh-CN"/>
        </w:rPr>
        <w:t xml:space="preserve">re-used </w:t>
      </w:r>
      <w:r w:rsidR="00B95451">
        <w:rPr>
          <w:lang w:eastAsia="zh-CN"/>
        </w:rPr>
        <w:t>for MCCH scheduling without any HARQ-ACK feedback related fields.</w:t>
      </w:r>
    </w:p>
    <w:p w14:paraId="01EB35C5" w14:textId="24CF4A87" w:rsidR="006E15A7" w:rsidRPr="005055DB" w:rsidRDefault="00DA5BC7" w:rsidP="00FB4AF2">
      <w:pPr>
        <w:jc w:val="both"/>
        <w:rPr>
          <w:b/>
          <w:bCs/>
          <w:lang w:eastAsia="zh-CN"/>
        </w:rPr>
      </w:pPr>
      <w:r w:rsidRPr="005055DB">
        <w:rPr>
          <w:rFonts w:hint="eastAsia"/>
          <w:b/>
          <w:bCs/>
          <w:lang w:eastAsia="zh-CN"/>
        </w:rPr>
        <w:t>P</w:t>
      </w:r>
      <w:r w:rsidRPr="005055DB">
        <w:rPr>
          <w:b/>
          <w:bCs/>
          <w:lang w:eastAsia="zh-CN"/>
        </w:rPr>
        <w:t>roposal 4.</w:t>
      </w:r>
      <w:r w:rsidR="005055DB" w:rsidRPr="005055DB">
        <w:rPr>
          <w:b/>
          <w:bCs/>
          <w:lang w:eastAsia="zh-CN"/>
        </w:rPr>
        <w:t xml:space="preserve"> DCI format 1_0 </w:t>
      </w:r>
      <w:r w:rsidR="00614320">
        <w:rPr>
          <w:b/>
          <w:bCs/>
          <w:lang w:eastAsia="zh-CN"/>
        </w:rPr>
        <w:t xml:space="preserve">is used for </w:t>
      </w:r>
      <w:r w:rsidR="00614320" w:rsidRPr="005055DB">
        <w:rPr>
          <w:b/>
          <w:bCs/>
          <w:lang w:eastAsia="zh-CN"/>
        </w:rPr>
        <w:t>scheduling MCCH</w:t>
      </w:r>
      <w:r w:rsidR="00411BE0">
        <w:rPr>
          <w:b/>
          <w:bCs/>
          <w:lang w:eastAsia="zh-CN"/>
        </w:rPr>
        <w:t>,</w:t>
      </w:r>
      <w:r w:rsidR="00614320" w:rsidRPr="005055DB">
        <w:rPr>
          <w:b/>
          <w:bCs/>
          <w:lang w:eastAsia="zh-CN"/>
        </w:rPr>
        <w:t xml:space="preserve"> </w:t>
      </w:r>
      <w:r w:rsidR="005055DB" w:rsidRPr="005055DB">
        <w:rPr>
          <w:b/>
          <w:bCs/>
          <w:lang w:eastAsia="zh-CN"/>
        </w:rPr>
        <w:t>which the</w:t>
      </w:r>
      <w:r w:rsidR="00BE7CCA">
        <w:rPr>
          <w:b/>
          <w:bCs/>
          <w:lang w:eastAsia="zh-CN"/>
        </w:rPr>
        <w:t xml:space="preserve"> Rel-15/16</w:t>
      </w:r>
      <w:r w:rsidR="005055DB" w:rsidRPr="005055DB">
        <w:rPr>
          <w:b/>
          <w:bCs/>
          <w:lang w:eastAsia="zh-CN"/>
        </w:rPr>
        <w:t xml:space="preserve"> fields </w:t>
      </w:r>
      <w:r w:rsidR="00254B4E">
        <w:rPr>
          <w:b/>
          <w:bCs/>
          <w:lang w:eastAsia="zh-CN"/>
        </w:rPr>
        <w:t xml:space="preserve">of </w:t>
      </w:r>
      <w:r w:rsidR="005055DB" w:rsidRPr="005055DB">
        <w:rPr>
          <w:b/>
          <w:bCs/>
          <w:lang w:eastAsia="zh-CN"/>
        </w:rPr>
        <w:t xml:space="preserve">DCI format 1_0 with </w:t>
      </w:r>
      <w:r w:rsidR="005055DB" w:rsidRPr="005055DB">
        <w:rPr>
          <w:rFonts w:hint="eastAsia"/>
          <w:b/>
          <w:bCs/>
          <w:lang w:eastAsia="zh-CN"/>
        </w:rPr>
        <w:t>CRC scrambled by SI-RNTI</w:t>
      </w:r>
      <w:r w:rsidR="00DE1FF5">
        <w:rPr>
          <w:b/>
          <w:bCs/>
          <w:lang w:eastAsia="zh-CN"/>
        </w:rPr>
        <w:t xml:space="preserve"> </w:t>
      </w:r>
      <w:r w:rsidR="007F65DA">
        <w:rPr>
          <w:b/>
          <w:bCs/>
          <w:lang w:eastAsia="zh-CN"/>
        </w:rPr>
        <w:t>can all be used.</w:t>
      </w:r>
    </w:p>
    <w:p w14:paraId="2523C611" w14:textId="49F5E598" w:rsidR="00CD0134" w:rsidRPr="005B6E70" w:rsidRDefault="00ED62DE" w:rsidP="006E15A7">
      <w:pPr>
        <w:pStyle w:val="2"/>
        <w:jc w:val="both"/>
        <w:rPr>
          <w:rFonts w:ascii="Times New Roman" w:hAnsi="Times New Roman"/>
          <w:lang w:eastAsia="zh-CN"/>
        </w:rPr>
      </w:pPr>
      <w:r w:rsidRPr="005B6E70">
        <w:rPr>
          <w:rFonts w:ascii="Times New Roman" w:hAnsi="Times New Roman"/>
          <w:lang w:eastAsia="zh-CN"/>
        </w:rPr>
        <w:t>2.</w:t>
      </w:r>
      <w:r w:rsidR="00BE50C2">
        <w:rPr>
          <w:rFonts w:ascii="Times New Roman" w:hAnsi="Times New Roman"/>
          <w:lang w:eastAsia="zh-CN"/>
        </w:rPr>
        <w:t>5</w:t>
      </w:r>
      <w:r w:rsidRPr="005B6E70">
        <w:rPr>
          <w:rFonts w:ascii="Times New Roman" w:hAnsi="Times New Roman"/>
          <w:lang w:eastAsia="zh-CN"/>
        </w:rPr>
        <w:t xml:space="preserve"> </w:t>
      </w:r>
      <w:r w:rsidR="00556CC3" w:rsidRPr="005B6E70">
        <w:rPr>
          <w:rFonts w:ascii="Times New Roman" w:hAnsi="Times New Roman"/>
          <w:lang w:eastAsia="zh-CN"/>
        </w:rPr>
        <w:t>B</w:t>
      </w:r>
      <w:r w:rsidRPr="005B6E70">
        <w:rPr>
          <w:rFonts w:ascii="Times New Roman" w:hAnsi="Times New Roman"/>
          <w:lang w:eastAsia="zh-CN"/>
        </w:rPr>
        <w:t>eam sweeping for MCCH</w:t>
      </w:r>
      <w:r w:rsidR="00796048" w:rsidRPr="005B6E70">
        <w:rPr>
          <w:rFonts w:ascii="Times New Roman" w:hAnsi="Times New Roman"/>
          <w:lang w:eastAsia="zh-CN"/>
        </w:rPr>
        <w:t xml:space="preserve"> PDCCH</w:t>
      </w:r>
    </w:p>
    <w:p w14:paraId="7ADFE88D" w14:textId="7754942A" w:rsidR="00D8379C" w:rsidRPr="005B6E70" w:rsidRDefault="00BC5ECF" w:rsidP="00D07146">
      <w:pPr>
        <w:jc w:val="both"/>
        <w:rPr>
          <w:lang w:eastAsia="zh-CN"/>
        </w:rPr>
      </w:pPr>
      <w:r w:rsidRPr="005B6E70">
        <w:rPr>
          <w:lang w:eastAsia="zh-CN"/>
        </w:rPr>
        <w:t>In current RAN2 agreement, the beam sweeping methods for OSI is reused for MCCH.</w:t>
      </w:r>
      <w:r w:rsidR="00D8379C" w:rsidRPr="005B6E70">
        <w:rPr>
          <w:lang w:eastAsia="zh-CN"/>
        </w:rPr>
        <w:t xml:space="preserve"> </w:t>
      </w:r>
      <w:r w:rsidR="00A9393D" w:rsidRPr="005B6E70">
        <w:rPr>
          <w:lang w:eastAsia="zh-CN"/>
        </w:rPr>
        <w:t xml:space="preserve">We think this is a very </w:t>
      </w:r>
      <w:r w:rsidR="001C101A" w:rsidRPr="005B6E70">
        <w:rPr>
          <w:lang w:eastAsia="zh-CN"/>
        </w:rPr>
        <w:t>straightforward way to define the beam sweeping pattern for MCCH and should be supported.</w:t>
      </w:r>
    </w:p>
    <w:p w14:paraId="2C1E5CAC" w14:textId="164E5D7A" w:rsidR="00BC5ECF" w:rsidRPr="005B6E70" w:rsidRDefault="00D07146" w:rsidP="00BC5ECF">
      <w:pPr>
        <w:jc w:val="both"/>
        <w:rPr>
          <w:b/>
          <w:bCs/>
          <w:lang w:eastAsia="zh-CN"/>
        </w:rPr>
      </w:pPr>
      <w:r w:rsidRPr="005B6E70">
        <w:rPr>
          <w:b/>
          <w:bCs/>
          <w:lang w:eastAsia="zh-CN"/>
        </w:rPr>
        <w:t xml:space="preserve">Proposal </w:t>
      </w:r>
      <w:r w:rsidR="00C25BA1">
        <w:rPr>
          <w:b/>
          <w:bCs/>
          <w:lang w:eastAsia="zh-CN"/>
        </w:rPr>
        <w:t>5</w:t>
      </w:r>
      <w:r w:rsidRPr="005B6E70">
        <w:rPr>
          <w:b/>
          <w:bCs/>
          <w:lang w:eastAsia="zh-CN"/>
        </w:rPr>
        <w:t xml:space="preserve">. </w:t>
      </w:r>
      <w:r w:rsidR="00E86455" w:rsidRPr="005B6E70">
        <w:rPr>
          <w:b/>
          <w:bCs/>
          <w:lang w:eastAsia="zh-CN"/>
        </w:rPr>
        <w:t>Confirm the RAN2 agreem</w:t>
      </w:r>
      <w:r w:rsidR="00846E35" w:rsidRPr="005B6E70">
        <w:rPr>
          <w:b/>
          <w:bCs/>
          <w:lang w:eastAsia="zh-CN"/>
        </w:rPr>
        <w:t>e</w:t>
      </w:r>
      <w:r w:rsidR="00E86455" w:rsidRPr="005B6E70">
        <w:rPr>
          <w:b/>
          <w:bCs/>
          <w:lang w:eastAsia="zh-CN"/>
        </w:rPr>
        <w:t>nt</w:t>
      </w:r>
      <w:r w:rsidR="00846E35" w:rsidRPr="005B6E70">
        <w:rPr>
          <w:b/>
          <w:bCs/>
          <w:lang w:eastAsia="zh-CN"/>
        </w:rPr>
        <w:t>, that in case</w:t>
      </w:r>
      <w:r w:rsidR="00DE5818" w:rsidRPr="005B6E70">
        <w:rPr>
          <w:b/>
          <w:bCs/>
          <w:lang w:eastAsia="zh-CN"/>
        </w:rPr>
        <w:t xml:space="preserve"> searchSpace#0 is configured for MCCH, the mapping between PDCCH occasions and SSBs is the same as for SIB1</w:t>
      </w:r>
      <w:r w:rsidR="00846E35" w:rsidRPr="005B6E70">
        <w:rPr>
          <w:b/>
          <w:bCs/>
          <w:lang w:eastAsia="zh-CN"/>
        </w:rPr>
        <w:t xml:space="preserve"> and in case </w:t>
      </w:r>
      <w:r w:rsidR="00DE5818" w:rsidRPr="005B6E70">
        <w:rPr>
          <w:b/>
          <w:bCs/>
          <w:lang w:eastAsia="zh-CN"/>
        </w:rPr>
        <w:t>common search space other than searchSpace#0 is configured for MCCH, the PDCCH monitoring occasions for MCCH message which are not overlapping with UL symbols are sequentially numbered from one in the MCCH transmission window and mapped to SSBs using the similar rule as defined for OSI in TS 38.331.</w:t>
      </w:r>
    </w:p>
    <w:p w14:paraId="1F7E6DF7" w14:textId="03BB4CE7" w:rsidR="009A31CC" w:rsidRPr="005B6E70" w:rsidRDefault="009A31CC" w:rsidP="00C15CF7">
      <w:pPr>
        <w:pStyle w:val="2"/>
        <w:jc w:val="both"/>
        <w:rPr>
          <w:rFonts w:ascii="Times New Roman" w:hAnsi="Times New Roman"/>
          <w:lang w:eastAsia="zh-CN"/>
        </w:rPr>
      </w:pPr>
      <w:r w:rsidRPr="005B6E70">
        <w:rPr>
          <w:rFonts w:ascii="Times New Roman" w:hAnsi="Times New Roman"/>
          <w:lang w:eastAsia="zh-CN"/>
        </w:rPr>
        <w:t>2.</w:t>
      </w:r>
      <w:r w:rsidR="00C15CF7">
        <w:rPr>
          <w:rFonts w:ascii="Times New Roman" w:hAnsi="Times New Roman"/>
          <w:lang w:eastAsia="zh-CN"/>
        </w:rPr>
        <w:t>6</w:t>
      </w:r>
      <w:r w:rsidRPr="005B6E70">
        <w:rPr>
          <w:rFonts w:ascii="Times New Roman" w:hAnsi="Times New Roman"/>
          <w:lang w:eastAsia="zh-CN"/>
        </w:rPr>
        <w:t xml:space="preserve"> Beam sweeping for </w:t>
      </w:r>
      <w:r w:rsidR="008A29C9" w:rsidRPr="005B6E70">
        <w:rPr>
          <w:rFonts w:ascii="Times New Roman" w:hAnsi="Times New Roman"/>
          <w:lang w:eastAsia="zh-CN"/>
        </w:rPr>
        <w:t>MCCH message PDSCH</w:t>
      </w:r>
    </w:p>
    <w:p w14:paraId="0C2F5FC3" w14:textId="10CE5210" w:rsidR="00151CC8" w:rsidRPr="005B6E70" w:rsidRDefault="00151CC8" w:rsidP="00151CC8">
      <w:pPr>
        <w:jc w:val="both"/>
        <w:rPr>
          <w:lang w:eastAsia="zh-CN"/>
        </w:rPr>
      </w:pPr>
      <w:r w:rsidRPr="005B6E70">
        <w:rPr>
          <w:lang w:eastAsia="zh-CN"/>
        </w:rPr>
        <w:t xml:space="preserve">Considering </w:t>
      </w:r>
      <w:r w:rsidR="00987410" w:rsidRPr="005B6E70">
        <w:rPr>
          <w:lang w:eastAsia="zh-CN"/>
        </w:rPr>
        <w:t xml:space="preserve">there is no TCI states configuration </w:t>
      </w:r>
      <w:r w:rsidR="00987410">
        <w:rPr>
          <w:lang w:eastAsia="zh-CN"/>
        </w:rPr>
        <w:t xml:space="preserve">for </w:t>
      </w:r>
      <w:r w:rsidRPr="005B6E70">
        <w:rPr>
          <w:lang w:eastAsia="zh-CN"/>
        </w:rPr>
        <w:t xml:space="preserve">IDLE/INACTIVE </w:t>
      </w:r>
      <w:r w:rsidR="00987410" w:rsidRPr="005B6E70">
        <w:rPr>
          <w:lang w:eastAsia="zh-CN"/>
        </w:rPr>
        <w:t>UEs</w:t>
      </w:r>
      <w:r w:rsidRPr="005B6E70">
        <w:rPr>
          <w:lang w:eastAsia="zh-CN"/>
        </w:rPr>
        <w:t>, one</w:t>
      </w:r>
      <w:r w:rsidR="00987410">
        <w:rPr>
          <w:lang w:eastAsia="zh-CN"/>
        </w:rPr>
        <w:t xml:space="preserve"> </w:t>
      </w:r>
      <w:r w:rsidR="00987410" w:rsidRPr="005B6E70">
        <w:rPr>
          <w:lang w:eastAsia="zh-CN"/>
        </w:rPr>
        <w:t>beam sweeping</w:t>
      </w:r>
      <w:r w:rsidRPr="005B6E70">
        <w:rPr>
          <w:lang w:eastAsia="zh-CN"/>
        </w:rPr>
        <w:t xml:space="preserve"> solution of MCCH </w:t>
      </w:r>
      <w:r w:rsidR="0066724A" w:rsidRPr="005B6E70">
        <w:rPr>
          <w:lang w:eastAsia="zh-CN"/>
        </w:rPr>
        <w:t xml:space="preserve">message PDSCH </w:t>
      </w:r>
      <w:r w:rsidRPr="005B6E70">
        <w:rPr>
          <w:lang w:eastAsia="zh-CN"/>
        </w:rPr>
        <w:t xml:space="preserve">is that UE has the same QCL assumption of PDSCH with its scheduling PDCCH, that is the PDCCH and </w:t>
      </w:r>
      <w:r w:rsidR="004C61B7" w:rsidRPr="005B6E70">
        <w:rPr>
          <w:lang w:eastAsia="zh-CN"/>
        </w:rPr>
        <w:t>the corresponding scheduled PDSCH</w:t>
      </w:r>
      <w:r w:rsidRPr="005B6E70">
        <w:rPr>
          <w:lang w:eastAsia="zh-CN"/>
        </w:rPr>
        <w:t xml:space="preserve"> using the same beam.</w:t>
      </w:r>
    </w:p>
    <w:p w14:paraId="482AA0E9" w14:textId="48A70B00" w:rsidR="00B44B79" w:rsidRPr="005B6E70" w:rsidRDefault="006F7536" w:rsidP="00151CC8">
      <w:pPr>
        <w:jc w:val="both"/>
        <w:rPr>
          <w:b/>
          <w:bCs/>
          <w:lang w:eastAsia="zh-CN"/>
        </w:rPr>
      </w:pPr>
      <w:r w:rsidRPr="005B6E70">
        <w:rPr>
          <w:b/>
          <w:bCs/>
          <w:lang w:eastAsia="zh-CN"/>
        </w:rPr>
        <w:t>Proposal</w:t>
      </w:r>
      <w:r w:rsidR="00AB54BA" w:rsidRPr="005B6E70">
        <w:rPr>
          <w:b/>
          <w:bCs/>
          <w:lang w:eastAsia="zh-CN"/>
        </w:rPr>
        <w:t xml:space="preserve"> </w:t>
      </w:r>
      <w:r w:rsidR="00BE0490">
        <w:rPr>
          <w:b/>
          <w:bCs/>
          <w:lang w:eastAsia="zh-CN"/>
        </w:rPr>
        <w:t>6</w:t>
      </w:r>
      <w:r w:rsidR="00AB54BA" w:rsidRPr="005B6E70">
        <w:rPr>
          <w:b/>
          <w:bCs/>
          <w:lang w:eastAsia="zh-CN"/>
        </w:rPr>
        <w:t xml:space="preserve">. </w:t>
      </w:r>
      <w:r w:rsidR="00753ED2" w:rsidRPr="005B6E70">
        <w:rPr>
          <w:b/>
          <w:bCs/>
          <w:lang w:eastAsia="zh-CN"/>
        </w:rPr>
        <w:t xml:space="preserve">The same beam is used for PDCCH scheduling MCCH and </w:t>
      </w:r>
      <w:r w:rsidR="00383829">
        <w:rPr>
          <w:b/>
          <w:bCs/>
        </w:rPr>
        <w:t>MCCH message</w:t>
      </w:r>
      <w:r w:rsidR="00314BDA" w:rsidRPr="005B6E70">
        <w:rPr>
          <w:b/>
          <w:bCs/>
        </w:rPr>
        <w:t xml:space="preserve"> PDSCH</w:t>
      </w:r>
      <w:r w:rsidR="00753ED2" w:rsidRPr="005B6E70">
        <w:rPr>
          <w:b/>
          <w:bCs/>
          <w:lang w:eastAsia="zh-CN"/>
        </w:rPr>
        <w:t>.</w:t>
      </w:r>
    </w:p>
    <w:p w14:paraId="14CFF339" w14:textId="54065105" w:rsidR="00B44B79" w:rsidRDefault="00B44B79" w:rsidP="00B44B79">
      <w:pPr>
        <w:pStyle w:val="2"/>
        <w:ind w:left="0" w:firstLine="0"/>
        <w:jc w:val="both"/>
        <w:rPr>
          <w:rFonts w:ascii="Times New Roman" w:hAnsi="Times New Roman"/>
          <w:lang w:eastAsia="zh-CN"/>
        </w:rPr>
      </w:pPr>
      <w:r w:rsidRPr="005B6E70">
        <w:rPr>
          <w:rFonts w:ascii="Times New Roman" w:hAnsi="Times New Roman"/>
          <w:lang w:eastAsia="zh-CN"/>
        </w:rPr>
        <w:t>2.</w:t>
      </w:r>
      <w:r w:rsidR="00F9535E">
        <w:rPr>
          <w:rFonts w:ascii="Times New Roman" w:hAnsi="Times New Roman"/>
          <w:lang w:eastAsia="zh-CN"/>
        </w:rPr>
        <w:t>7</w:t>
      </w:r>
      <w:r w:rsidRPr="005B6E70">
        <w:rPr>
          <w:rFonts w:ascii="Times New Roman" w:hAnsi="Times New Roman"/>
          <w:lang w:eastAsia="zh-CN"/>
        </w:rPr>
        <w:t xml:space="preserve"> MCCH change notification</w:t>
      </w:r>
    </w:p>
    <w:p w14:paraId="115F18CB" w14:textId="32F3B21B" w:rsidR="007C4290" w:rsidRDefault="006B6018" w:rsidP="00650E14">
      <w:pPr>
        <w:jc w:val="both"/>
        <w:rPr>
          <w:lang w:eastAsia="zh-CN"/>
        </w:rPr>
      </w:pPr>
      <w:r>
        <w:rPr>
          <w:rFonts w:hint="eastAsia"/>
          <w:lang w:eastAsia="zh-CN"/>
        </w:rPr>
        <w:t>R</w:t>
      </w:r>
      <w:r>
        <w:rPr>
          <w:lang w:eastAsia="zh-CN"/>
        </w:rPr>
        <w:t xml:space="preserve">egarding the MCCH change notification, </w:t>
      </w:r>
      <w:r w:rsidR="009F2083">
        <w:rPr>
          <w:lang w:eastAsia="zh-CN"/>
        </w:rPr>
        <w:t>there are two RAN1 related methods</w:t>
      </w:r>
      <w:r w:rsidR="00FF5558">
        <w:rPr>
          <w:lang w:eastAsia="zh-CN"/>
        </w:rPr>
        <w:t xml:space="preserve">. The first </w:t>
      </w:r>
      <w:r w:rsidR="00124D23">
        <w:rPr>
          <w:lang w:eastAsia="zh-CN"/>
        </w:rPr>
        <w:t xml:space="preserve">method </w:t>
      </w:r>
      <w:r w:rsidR="00FF5558">
        <w:rPr>
          <w:lang w:eastAsia="zh-CN"/>
        </w:rPr>
        <w:t>is defin</w:t>
      </w:r>
      <w:r w:rsidR="00124D23">
        <w:rPr>
          <w:lang w:eastAsia="zh-CN"/>
        </w:rPr>
        <w:t>ing</w:t>
      </w:r>
      <w:r w:rsidR="00FF5558">
        <w:rPr>
          <w:lang w:eastAsia="zh-CN"/>
        </w:rPr>
        <w:t xml:space="preserve"> a new M-N-RNTI</w:t>
      </w:r>
      <w:r w:rsidR="00124D23">
        <w:rPr>
          <w:lang w:eastAsia="zh-CN"/>
        </w:rPr>
        <w:t xml:space="preserve"> to scramble the CRC of DCI format 1_0, which is similar to LTE SC-PTM SC-MCCH change notification. If UE detects the DCI format 1_0 with M-N-RNTI, UE will receive the </w:t>
      </w:r>
      <w:r w:rsidR="00112234">
        <w:rPr>
          <w:lang w:eastAsia="zh-CN"/>
        </w:rPr>
        <w:t>updated</w:t>
      </w:r>
      <w:r w:rsidR="00124D23">
        <w:rPr>
          <w:lang w:eastAsia="zh-CN"/>
        </w:rPr>
        <w:t xml:space="preserve"> MCCH at the MCCH </w:t>
      </w:r>
      <w:r w:rsidR="00124D23" w:rsidRPr="005B6E70">
        <w:t>period boundary</w:t>
      </w:r>
      <w:r w:rsidR="00A81243">
        <w:t xml:space="preserve">. </w:t>
      </w:r>
      <w:r w:rsidR="00650E14">
        <w:t>The second method is using the DCI field in DCI format 1_0 to indicate the MCCH change notification. As the discussion in section 2.4, the DCI fields of DCI format 1_0 with M-RNTI are the same with DCI format 1_0 with SI-RNTI, and there are some reserved bits in DCI format 1_0. Therefore, one flag can be added in the DCI format 1_0, if UE reads the flag toggled, UE will</w:t>
      </w:r>
      <w:r w:rsidR="00650E14">
        <w:rPr>
          <w:lang w:eastAsia="zh-CN"/>
        </w:rPr>
        <w:t xml:space="preserve"> receive the updated MCCH at the MCCH </w:t>
      </w:r>
      <w:r w:rsidR="00650E14" w:rsidRPr="005B6E70">
        <w:t>period boundary</w:t>
      </w:r>
      <w:r w:rsidR="00650E14">
        <w:t>.</w:t>
      </w:r>
    </w:p>
    <w:p w14:paraId="1BC41104" w14:textId="6A131E22" w:rsidR="00813DF5" w:rsidRPr="0087556D" w:rsidRDefault="007C4290" w:rsidP="00813DF5">
      <w:pPr>
        <w:rPr>
          <w:b/>
          <w:bCs/>
          <w:lang w:eastAsia="zh-CN"/>
        </w:rPr>
      </w:pPr>
      <w:r w:rsidRPr="0087556D">
        <w:rPr>
          <w:rFonts w:hint="eastAsia"/>
          <w:b/>
          <w:bCs/>
          <w:lang w:eastAsia="zh-CN"/>
        </w:rPr>
        <w:t>P</w:t>
      </w:r>
      <w:r w:rsidRPr="0087556D">
        <w:rPr>
          <w:b/>
          <w:bCs/>
          <w:lang w:eastAsia="zh-CN"/>
        </w:rPr>
        <w:t>roposal 7.</w:t>
      </w:r>
      <w:r w:rsidR="005759BD" w:rsidRPr="0087556D">
        <w:rPr>
          <w:b/>
          <w:bCs/>
          <w:lang w:eastAsia="zh-CN"/>
        </w:rPr>
        <w:t xml:space="preserve"> Consider two following </w:t>
      </w:r>
      <w:r w:rsidR="00286245" w:rsidRPr="0087556D">
        <w:rPr>
          <w:b/>
          <w:bCs/>
          <w:lang w:eastAsia="zh-CN"/>
        </w:rPr>
        <w:t>alternatives for MCCH change notification</w:t>
      </w:r>
      <w:r w:rsidR="002B67BB">
        <w:rPr>
          <w:b/>
          <w:bCs/>
          <w:lang w:eastAsia="zh-CN"/>
        </w:rPr>
        <w:t xml:space="preserve"> indication</w:t>
      </w:r>
      <w:r w:rsidR="00286245" w:rsidRPr="0087556D">
        <w:rPr>
          <w:b/>
          <w:bCs/>
          <w:lang w:eastAsia="zh-CN"/>
        </w:rPr>
        <w:t>:</w:t>
      </w:r>
    </w:p>
    <w:p w14:paraId="07C783AD" w14:textId="129FE181" w:rsidR="00286245" w:rsidRPr="0087556D" w:rsidRDefault="00286245" w:rsidP="00813DF5">
      <w:pPr>
        <w:rPr>
          <w:b/>
          <w:bCs/>
          <w:lang w:eastAsia="zh-CN"/>
        </w:rPr>
      </w:pPr>
      <w:r w:rsidRPr="0087556D">
        <w:rPr>
          <w:rFonts w:hint="eastAsia"/>
          <w:b/>
          <w:bCs/>
          <w:lang w:eastAsia="zh-CN"/>
        </w:rPr>
        <w:t>A</w:t>
      </w:r>
      <w:r w:rsidRPr="0087556D">
        <w:rPr>
          <w:b/>
          <w:bCs/>
          <w:lang w:eastAsia="zh-CN"/>
        </w:rPr>
        <w:t>lt 1.</w:t>
      </w:r>
      <w:r w:rsidR="001D27A0" w:rsidRPr="0087556D">
        <w:rPr>
          <w:b/>
          <w:bCs/>
          <w:lang w:eastAsia="zh-CN"/>
        </w:rPr>
        <w:t xml:space="preserve"> Define a new M-N-RNTI for </w:t>
      </w:r>
      <w:r w:rsidR="0020245F">
        <w:rPr>
          <w:b/>
          <w:bCs/>
          <w:lang w:eastAsia="zh-CN"/>
        </w:rPr>
        <w:t>scramble CRC of</w:t>
      </w:r>
      <w:r w:rsidR="002B67BB">
        <w:rPr>
          <w:b/>
          <w:bCs/>
          <w:lang w:eastAsia="zh-CN"/>
        </w:rPr>
        <w:t xml:space="preserve"> DCI format 1_0</w:t>
      </w:r>
      <w:r w:rsidR="0087556D" w:rsidRPr="0087556D">
        <w:rPr>
          <w:b/>
          <w:bCs/>
          <w:lang w:eastAsia="zh-CN"/>
        </w:rPr>
        <w:t>;</w:t>
      </w:r>
    </w:p>
    <w:p w14:paraId="479FDAA2" w14:textId="7661515B" w:rsidR="00286245" w:rsidRPr="0087556D" w:rsidRDefault="00286245" w:rsidP="00813DF5">
      <w:pPr>
        <w:rPr>
          <w:b/>
          <w:bCs/>
          <w:lang w:eastAsia="zh-CN"/>
        </w:rPr>
      </w:pPr>
      <w:r w:rsidRPr="0087556D">
        <w:rPr>
          <w:rFonts w:hint="eastAsia"/>
          <w:b/>
          <w:bCs/>
          <w:lang w:eastAsia="zh-CN"/>
        </w:rPr>
        <w:t>A</w:t>
      </w:r>
      <w:r w:rsidRPr="0087556D">
        <w:rPr>
          <w:b/>
          <w:bCs/>
          <w:lang w:eastAsia="zh-CN"/>
        </w:rPr>
        <w:t>lt 2.</w:t>
      </w:r>
      <w:r w:rsidR="001966EA" w:rsidRPr="0087556D">
        <w:rPr>
          <w:b/>
          <w:bCs/>
          <w:lang w:eastAsia="zh-CN"/>
        </w:rPr>
        <w:t xml:space="preserve"> Use a DCI field in DCI format 1_0 with M-RNTI.</w:t>
      </w:r>
    </w:p>
    <w:p w14:paraId="12497B5D" w14:textId="2F57486B" w:rsidR="0062688A" w:rsidRDefault="00281274" w:rsidP="0062688A">
      <w:pPr>
        <w:pStyle w:val="1"/>
        <w:numPr>
          <w:ilvl w:val="0"/>
          <w:numId w:val="4"/>
        </w:numPr>
        <w:jc w:val="both"/>
        <w:rPr>
          <w:rFonts w:ascii="Times New Roman" w:hAnsi="Times New Roman"/>
          <w:lang w:val="en-US" w:eastAsia="zh-CN"/>
        </w:rPr>
      </w:pPr>
      <w:bookmarkStart w:id="11" w:name="_Hlk70263113"/>
      <w:r w:rsidRPr="005B6E70">
        <w:rPr>
          <w:rFonts w:ascii="Times New Roman" w:hAnsi="Times New Roman"/>
          <w:lang w:val="en-US" w:eastAsia="zh-CN"/>
        </w:rPr>
        <w:t>Group-common PDCCH</w:t>
      </w:r>
      <w:r w:rsidR="003450BA" w:rsidRPr="005B6E70">
        <w:rPr>
          <w:rFonts w:ascii="Times New Roman" w:hAnsi="Times New Roman"/>
          <w:lang w:val="en-US" w:eastAsia="zh-CN"/>
        </w:rPr>
        <w:t>/PDSCH</w:t>
      </w:r>
      <w:r w:rsidRPr="005B6E70">
        <w:rPr>
          <w:rFonts w:ascii="Times New Roman" w:hAnsi="Times New Roman"/>
          <w:lang w:val="en-US" w:eastAsia="zh-CN"/>
        </w:rPr>
        <w:t xml:space="preserve"> design</w:t>
      </w:r>
    </w:p>
    <w:bookmarkEnd w:id="11"/>
    <w:p w14:paraId="42820B62" w14:textId="75A2B28B" w:rsidR="00930E1A" w:rsidRPr="00930E1A" w:rsidRDefault="00930E1A" w:rsidP="00A20810">
      <w:pPr>
        <w:jc w:val="both"/>
        <w:rPr>
          <w:lang w:val="en-US" w:eastAsia="zh-CN"/>
        </w:rPr>
      </w:pPr>
      <w:r>
        <w:rPr>
          <w:rFonts w:hint="eastAsia"/>
          <w:lang w:val="en-US" w:eastAsia="zh-CN"/>
        </w:rPr>
        <w:t>I</w:t>
      </w:r>
      <w:r>
        <w:rPr>
          <w:lang w:val="en-US" w:eastAsia="zh-CN"/>
        </w:rPr>
        <w:t>n this section we will discuss g</w:t>
      </w:r>
      <w:r w:rsidRPr="00930E1A">
        <w:rPr>
          <w:lang w:val="en-US" w:eastAsia="zh-CN"/>
        </w:rPr>
        <w:t>roup-common PDCCH/PDSCH design</w:t>
      </w:r>
      <w:r>
        <w:rPr>
          <w:lang w:val="en-US" w:eastAsia="zh-CN"/>
        </w:rPr>
        <w:t xml:space="preserve">, i.e., PDCCH scheduling MTCH and </w:t>
      </w:r>
      <w:r w:rsidR="00A20810">
        <w:rPr>
          <w:lang w:val="en-US" w:eastAsia="zh-CN"/>
        </w:rPr>
        <w:t>PDSCH mapping MTCH.</w:t>
      </w:r>
    </w:p>
    <w:p w14:paraId="07AD5E8D" w14:textId="4E649720" w:rsidR="00E754EC" w:rsidRPr="005B6E70" w:rsidRDefault="007607E9" w:rsidP="007A6002">
      <w:pPr>
        <w:pStyle w:val="2"/>
        <w:ind w:left="0" w:firstLine="0"/>
        <w:jc w:val="both"/>
        <w:rPr>
          <w:rFonts w:ascii="Times New Roman" w:hAnsi="Times New Roman"/>
          <w:lang w:eastAsia="zh-CN"/>
        </w:rPr>
      </w:pPr>
      <w:r w:rsidRPr="005B6E70">
        <w:rPr>
          <w:rFonts w:ascii="Times New Roman" w:hAnsi="Times New Roman"/>
          <w:lang w:val="en-US" w:eastAsia="zh-CN"/>
        </w:rPr>
        <w:lastRenderedPageBreak/>
        <w:t>3</w:t>
      </w:r>
      <w:r w:rsidR="00E754EC" w:rsidRPr="005B6E70">
        <w:rPr>
          <w:rFonts w:ascii="Times New Roman" w:hAnsi="Times New Roman"/>
          <w:lang w:eastAsia="zh-CN"/>
        </w:rPr>
        <w:t>.1 CFR</w:t>
      </w:r>
    </w:p>
    <w:p w14:paraId="21110F15" w14:textId="554C46EC" w:rsidR="00E754EC" w:rsidRPr="005B6E70" w:rsidRDefault="00BE0455" w:rsidP="00E754EC">
      <w:pPr>
        <w:jc w:val="both"/>
        <w:rPr>
          <w:lang w:eastAsia="zh-CN"/>
        </w:rPr>
      </w:pPr>
      <w:r>
        <w:rPr>
          <w:lang w:eastAsia="zh-CN"/>
        </w:rPr>
        <w:t>F</w:t>
      </w:r>
      <w:r w:rsidRPr="005B6E70">
        <w:rPr>
          <w:lang w:eastAsia="zh-CN"/>
        </w:rPr>
        <w:t xml:space="preserve">ive CFR configuration cases are defined in RAN1#104 e-meeting about group-common PDCCH/PDSCH reception. </w:t>
      </w:r>
      <w:r w:rsidR="00E754EC" w:rsidRPr="005B6E70">
        <w:rPr>
          <w:lang w:eastAsia="zh-CN"/>
        </w:rPr>
        <w:t>We divide the five cases into two categories according to whether the CFR can be larger or smaller than CORESET0/initial DL BWP.</w:t>
      </w:r>
    </w:p>
    <w:p w14:paraId="267C5386" w14:textId="5057E193" w:rsidR="00E754EC" w:rsidRPr="005B6E70" w:rsidRDefault="00E754EC" w:rsidP="00E754EC">
      <w:pPr>
        <w:jc w:val="both"/>
        <w:rPr>
          <w:lang w:eastAsia="zh-CN"/>
        </w:rPr>
      </w:pPr>
      <w:r w:rsidRPr="005B6E70">
        <w:rPr>
          <w:lang w:eastAsia="zh-CN"/>
        </w:rPr>
        <w:t>The first category is CFR larger than CORESET0/initial DL BWP. In current NR design, initial DL BWP can be configured in SIB1 w</w:t>
      </w:r>
      <w:r w:rsidR="00F03291">
        <w:rPr>
          <w:lang w:eastAsia="zh-CN"/>
        </w:rPr>
        <w:t>ith</w:t>
      </w:r>
      <w:r w:rsidRPr="005B6E70">
        <w:rPr>
          <w:lang w:eastAsia="zh-CN"/>
        </w:rPr>
        <w:t xml:space="preserve"> larger</w:t>
      </w:r>
      <w:r w:rsidR="00F03291">
        <w:rPr>
          <w:lang w:eastAsia="zh-CN"/>
        </w:rPr>
        <w:t xml:space="preserve"> bandwidth</w:t>
      </w:r>
      <w:r w:rsidRPr="005B6E70">
        <w:rPr>
          <w:lang w:eastAsia="zh-CN"/>
        </w:rPr>
        <w:t xml:space="preserve"> than COREST0, but RRC_IDLE/INACTIVE UEs can only resume CORESET0 as initial DL BWP before going into RRC_CONNECTED state. Considering the PRB resources of CORESET0 may be limited to schedule multiple broadcast services, a larger CFR than CORESET0 is needed. From this point of view, Case C and Case E can both </w:t>
      </w:r>
      <w:r w:rsidR="005732C7">
        <w:rPr>
          <w:lang w:eastAsia="zh-CN"/>
        </w:rPr>
        <w:t>achieve</w:t>
      </w:r>
      <w:r w:rsidRPr="005B6E70">
        <w:rPr>
          <w:lang w:eastAsia="zh-CN"/>
        </w:rPr>
        <w:t xml:space="preserve"> to configure CFR larger than CORESET0. But compar</w:t>
      </w:r>
      <w:r w:rsidR="00275083">
        <w:rPr>
          <w:lang w:eastAsia="zh-CN"/>
        </w:rPr>
        <w:t>ing</w:t>
      </w:r>
      <w:r w:rsidRPr="005B6E70">
        <w:rPr>
          <w:lang w:eastAsia="zh-CN"/>
        </w:rPr>
        <w:t xml:space="preserve"> between these two cases, Case E has more spec impact than Case C, e.g., the BWP switching time between initial DL BWP and MBS specific BWP, the configuration of MBS specific BWP. In addition, after UE goes into RRC_CONNECTED mode, more things need to be considered, e.g., whether both initial DL BWP configured by SIB1 and MBS specific BWP are activated if UE-specific BWP is not configured by RRC dedicated signalling, the fallback BWP switching behaviour when BWP timer expires. Therefore, Case C can be supported which has little spec impact to </w:t>
      </w:r>
      <w:r w:rsidR="00B54E4A">
        <w:rPr>
          <w:lang w:eastAsia="zh-CN"/>
        </w:rPr>
        <w:t>configure</w:t>
      </w:r>
      <w:r w:rsidRPr="005B6E70">
        <w:rPr>
          <w:lang w:eastAsia="zh-CN"/>
        </w:rPr>
        <w:t xml:space="preserve"> a CFR </w:t>
      </w:r>
      <w:r w:rsidR="00B54E4A" w:rsidRPr="005B6E70">
        <w:rPr>
          <w:lang w:eastAsia="zh-CN"/>
        </w:rPr>
        <w:t xml:space="preserve">larger </w:t>
      </w:r>
      <w:r w:rsidRPr="005B6E70">
        <w:rPr>
          <w:lang w:eastAsia="zh-CN"/>
        </w:rPr>
        <w:t>than CORESET0 used for broadcast service and both suitable for RRC_IDLE/INACTIVE and RRC_CONNECTED UEs.</w:t>
      </w:r>
    </w:p>
    <w:p w14:paraId="0A9D0CAE" w14:textId="548472C2" w:rsidR="00E754EC" w:rsidRPr="005B6E70" w:rsidRDefault="00E754EC" w:rsidP="00E754EC">
      <w:pPr>
        <w:jc w:val="both"/>
        <w:rPr>
          <w:lang w:eastAsia="zh-CN"/>
        </w:rPr>
      </w:pPr>
      <w:r w:rsidRPr="005B6E70">
        <w:rPr>
          <w:lang w:eastAsia="zh-CN"/>
        </w:rPr>
        <w:t>The second category is CFR smaller than CORESET0/initial DL BWP. For Case B, considering the maximum CORESET 0 bandwidth is 20MHz in FR1, the power saving gain of using a smaller CFR is limited. Besides, the bandwidth of CORESET for group-common PDCCH is also smaller than CORESET0, which causes AL=16 cannot be used. For Case D, the CFR is smaller than initial DL BWP configured by SIB1, if UE want</w:t>
      </w:r>
      <w:r w:rsidR="00AC171E">
        <w:rPr>
          <w:rFonts w:hint="eastAsia"/>
          <w:lang w:eastAsia="zh-CN"/>
        </w:rPr>
        <w:t>s</w:t>
      </w:r>
      <w:r w:rsidRPr="005B6E70">
        <w:rPr>
          <w:lang w:eastAsia="zh-CN"/>
        </w:rPr>
        <w:t xml:space="preserve"> to save power </w:t>
      </w:r>
      <w:r w:rsidR="00AC171E">
        <w:rPr>
          <w:lang w:eastAsia="zh-CN"/>
        </w:rPr>
        <w:t xml:space="preserve">for </w:t>
      </w:r>
      <w:r w:rsidRPr="005B6E70">
        <w:rPr>
          <w:lang w:eastAsia="zh-CN"/>
        </w:rPr>
        <w:t>receiving broadcast service, Case A can realize the same motivation without additional spec impact to define the CFR frequency location. Therefore, Case B and Case D have limited motivation to support and may introduce more problems.</w:t>
      </w:r>
    </w:p>
    <w:p w14:paraId="45FC3040" w14:textId="29500446" w:rsidR="00E754EC" w:rsidRPr="005B6E70" w:rsidRDefault="00E754EC" w:rsidP="00E754EC">
      <w:pPr>
        <w:jc w:val="both"/>
        <w:rPr>
          <w:lang w:eastAsia="zh-CN"/>
        </w:rPr>
      </w:pPr>
      <w:r w:rsidRPr="005B6E70">
        <w:rPr>
          <w:lang w:eastAsia="zh-CN"/>
        </w:rPr>
        <w:t xml:space="preserve">In a summary, Case A and Case C are enough to be used to receive broadcast service with little spec impact and can also be used for RRC_CONNECTED UEs. If the initial DL BWP has the same frequency resources as CORESET0, Case A is used. If the initial DL BWP is configured by SIB1 which has larger bandwidth than CORESET0, gNB can configure the CFR </w:t>
      </w:r>
      <w:r w:rsidR="00AC171E" w:rsidRPr="005B6E70">
        <w:rPr>
          <w:lang w:eastAsia="zh-CN"/>
        </w:rPr>
        <w:t>equal</w:t>
      </w:r>
      <w:r w:rsidR="00AC171E">
        <w:rPr>
          <w:lang w:eastAsia="zh-CN"/>
        </w:rPr>
        <w:t>ling</w:t>
      </w:r>
      <w:r w:rsidRPr="005B6E70">
        <w:rPr>
          <w:lang w:eastAsia="zh-CN"/>
        </w:rPr>
        <w:t xml:space="preserve"> to CORESET 0 (Case A) or initial DL BWP configured by SIB1 (Case C) which gives much flexibility. For example, If the bandwidth of CORESET0 is enough for group-common PDCCH/PDSCH, Case A can be used, otherwise, Case C can be used. </w:t>
      </w:r>
    </w:p>
    <w:p w14:paraId="76D3D433" w14:textId="525B8B6F" w:rsidR="00E754EC" w:rsidRPr="005B6E70" w:rsidRDefault="00E754EC" w:rsidP="00E754EC">
      <w:pPr>
        <w:jc w:val="both"/>
        <w:rPr>
          <w:b/>
          <w:lang w:eastAsia="zh-CN"/>
        </w:rPr>
      </w:pPr>
      <w:r w:rsidRPr="005B6E70">
        <w:rPr>
          <w:b/>
          <w:bCs/>
          <w:lang w:eastAsia="zh-CN"/>
        </w:rPr>
        <w:t xml:space="preserve">Proposal </w:t>
      </w:r>
      <w:r w:rsidR="00570B59">
        <w:rPr>
          <w:b/>
          <w:bCs/>
          <w:lang w:eastAsia="zh-CN"/>
        </w:rPr>
        <w:t>8</w:t>
      </w:r>
      <w:r w:rsidRPr="005B6E70">
        <w:rPr>
          <w:b/>
          <w:bCs/>
          <w:lang w:eastAsia="zh-CN"/>
        </w:rPr>
        <w:t>. For</w:t>
      </w:r>
      <w:r w:rsidRPr="005B6E70">
        <w:rPr>
          <w:b/>
          <w:lang w:eastAsia="zh-CN"/>
        </w:rPr>
        <w:t xml:space="preserve"> RRC_IDLE/RRC_INACTIVE UEs, </w:t>
      </w:r>
      <w:r w:rsidRPr="005B6E70">
        <w:rPr>
          <w:b/>
          <w:bCs/>
          <w:lang w:eastAsia="zh-CN"/>
        </w:rPr>
        <w:t>Case A and Case C can be supported as configured/defined specific CFR for group-common PDCCH/PDSCH</w:t>
      </w:r>
      <w:r w:rsidRPr="005B6E70">
        <w:rPr>
          <w:b/>
          <w:lang w:eastAsia="zh-CN"/>
        </w:rPr>
        <w:t>.</w:t>
      </w:r>
    </w:p>
    <w:p w14:paraId="37809746" w14:textId="484EBBD6" w:rsidR="00E754EC" w:rsidRPr="005B6E70" w:rsidRDefault="00E754EC" w:rsidP="00E754EC">
      <w:pPr>
        <w:jc w:val="both"/>
        <w:rPr>
          <w:b/>
          <w:lang w:eastAsia="zh-CN"/>
        </w:rPr>
      </w:pPr>
      <w:r w:rsidRPr="005B6E70">
        <w:rPr>
          <w:b/>
          <w:lang w:eastAsia="zh-CN"/>
        </w:rPr>
        <w:t xml:space="preserve">Proposal </w:t>
      </w:r>
      <w:r w:rsidR="00570B59">
        <w:rPr>
          <w:b/>
          <w:lang w:eastAsia="zh-CN"/>
        </w:rPr>
        <w:t>9</w:t>
      </w:r>
      <w:r w:rsidRPr="005B6E70">
        <w:rPr>
          <w:b/>
          <w:lang w:eastAsia="zh-CN"/>
        </w:rPr>
        <w:t>. If initial DL BWP is configured by SIB1 which larger than CORESET0, gNB can configure whether the CFR equals to the bandwidth of CORESET0 (Case A) or initial DL BWP (Case C).</w:t>
      </w:r>
    </w:p>
    <w:p w14:paraId="5B381DE3" w14:textId="77777777" w:rsidR="00E754EC" w:rsidRPr="005B6E70" w:rsidRDefault="00E754EC" w:rsidP="00E754EC">
      <w:pPr>
        <w:jc w:val="both"/>
        <w:rPr>
          <w:lang w:eastAsia="zh-CN"/>
        </w:rPr>
      </w:pPr>
      <w:r w:rsidRPr="005B6E70">
        <w:rPr>
          <w:lang w:eastAsia="zh-CN"/>
        </w:rPr>
        <w:t>As the discussion, if the initial DL BWP has the same frequency resources as CORESET0, only Case A can be used and there is only one CFR. If the initial DL BWP is configured by SIB1, gNB can configure Case A or Case C but not both, because only one CFR is enough considering the broadcast services are with low QoS and a proper CFR can be used to schedule multiple broadcast services. In addition, if both Case A and Case C are used, how to switch between them need to be studied because DCI format 1_0 cannot be used for BWP switching. Therefore, there is also only one CFR If the initial DL BWP is configured by SIB1.</w:t>
      </w:r>
    </w:p>
    <w:p w14:paraId="12DF75EB" w14:textId="2FEC89D2" w:rsidR="00E754EC" w:rsidRPr="005B6E70" w:rsidRDefault="00E754EC" w:rsidP="00E754EC">
      <w:pPr>
        <w:jc w:val="both"/>
        <w:rPr>
          <w:b/>
          <w:lang w:eastAsia="zh-CN"/>
        </w:rPr>
      </w:pPr>
      <w:r w:rsidRPr="005B6E70">
        <w:rPr>
          <w:b/>
          <w:bCs/>
          <w:lang w:eastAsia="zh-CN"/>
        </w:rPr>
        <w:t xml:space="preserve">Proposal </w:t>
      </w:r>
      <w:r w:rsidR="00737895">
        <w:rPr>
          <w:b/>
          <w:bCs/>
          <w:lang w:eastAsia="zh-CN"/>
        </w:rPr>
        <w:t>10</w:t>
      </w:r>
      <w:r w:rsidRPr="005B6E70">
        <w:rPr>
          <w:b/>
          <w:bCs/>
          <w:lang w:eastAsia="zh-CN"/>
        </w:rPr>
        <w:t>. For</w:t>
      </w:r>
      <w:r w:rsidRPr="005B6E70">
        <w:rPr>
          <w:b/>
          <w:lang w:eastAsia="zh-CN"/>
        </w:rPr>
        <w:t xml:space="preserve"> RRC_IDLE/RRC_INACTIVE UEs, only support one CFR.</w:t>
      </w:r>
    </w:p>
    <w:p w14:paraId="3A13D38B" w14:textId="49421A26" w:rsidR="007A6002" w:rsidRPr="005B6E70" w:rsidRDefault="00FE4FB9" w:rsidP="007607E9">
      <w:pPr>
        <w:pStyle w:val="2"/>
        <w:ind w:left="0" w:firstLine="0"/>
        <w:jc w:val="both"/>
        <w:rPr>
          <w:rFonts w:ascii="Times New Roman" w:hAnsi="Times New Roman"/>
          <w:lang w:eastAsia="zh-CN"/>
        </w:rPr>
      </w:pPr>
      <w:r>
        <w:rPr>
          <w:rFonts w:ascii="Times New Roman" w:hAnsi="Times New Roman"/>
          <w:lang w:eastAsia="zh-CN"/>
        </w:rPr>
        <w:t>3</w:t>
      </w:r>
      <w:r w:rsidR="007A6002" w:rsidRPr="005B6E70">
        <w:rPr>
          <w:rFonts w:ascii="Times New Roman" w:hAnsi="Times New Roman"/>
          <w:lang w:eastAsia="zh-CN"/>
        </w:rPr>
        <w:t>.2</w:t>
      </w:r>
      <w:r>
        <w:rPr>
          <w:rFonts w:ascii="Times New Roman" w:hAnsi="Times New Roman"/>
          <w:lang w:eastAsia="zh-CN"/>
        </w:rPr>
        <w:t xml:space="preserve"> </w:t>
      </w:r>
      <w:r w:rsidR="007A6002" w:rsidRPr="005B6E70">
        <w:rPr>
          <w:rFonts w:ascii="Times New Roman" w:hAnsi="Times New Roman"/>
          <w:lang w:eastAsia="zh-CN"/>
        </w:rPr>
        <w:t xml:space="preserve">CORESET </w:t>
      </w:r>
    </w:p>
    <w:p w14:paraId="25A74920" w14:textId="262042B8" w:rsidR="007A6002" w:rsidRPr="005B6E70" w:rsidRDefault="007A6002" w:rsidP="007A6002">
      <w:pPr>
        <w:jc w:val="both"/>
        <w:rPr>
          <w:lang w:eastAsia="zh-CN"/>
        </w:rPr>
      </w:pPr>
      <w:r w:rsidRPr="005B6E70">
        <w:rPr>
          <w:lang w:eastAsia="zh-CN"/>
        </w:rPr>
        <w:t xml:space="preserve">As the discussion in section </w:t>
      </w:r>
      <w:r w:rsidR="002D2DB6">
        <w:rPr>
          <w:lang w:eastAsia="zh-CN"/>
        </w:rPr>
        <w:t>3</w:t>
      </w:r>
      <w:r w:rsidRPr="005B6E70">
        <w:rPr>
          <w:lang w:eastAsia="zh-CN"/>
        </w:rPr>
        <w:t>.1, we think Case A and Case C can be supported for the CFR configuration. In RAN1#103 e-meeting, there is an agreement about that a CORESET can be configured within the common frequency resource for group-common PDCCH/PDSCH and CORESET0 is used by default if the common frequency resource for group-common PDCCH/PDSCH is the initial BWP</w:t>
      </w:r>
      <w:r w:rsidRPr="005B6E70">
        <w:rPr>
          <w:color w:val="FF0000"/>
          <w:lang w:eastAsia="zh-CN"/>
        </w:rPr>
        <w:t xml:space="preserve"> </w:t>
      </w:r>
      <w:r w:rsidRPr="005B6E70">
        <w:rPr>
          <w:lang w:eastAsia="zh-CN"/>
        </w:rPr>
        <w:t>and the CORESET is not configured.</w:t>
      </w:r>
    </w:p>
    <w:p w14:paraId="1DAD0AFF" w14:textId="6DA4C742" w:rsidR="007A6002" w:rsidRPr="005B6E70" w:rsidRDefault="007A6002" w:rsidP="007A6002">
      <w:pPr>
        <w:jc w:val="both"/>
        <w:rPr>
          <w:iCs/>
          <w:lang w:eastAsia="zh-CN"/>
        </w:rPr>
      </w:pPr>
      <w:r w:rsidRPr="005B6E70">
        <w:rPr>
          <w:iCs/>
          <w:szCs w:val="22"/>
        </w:rPr>
        <w:t xml:space="preserve">Considering </w:t>
      </w:r>
      <w:r w:rsidRPr="005B6E70">
        <w:rPr>
          <w:i/>
          <w:szCs w:val="22"/>
        </w:rPr>
        <w:t>commonControlResourceSet</w:t>
      </w:r>
      <w:r w:rsidRPr="005B6E70">
        <w:rPr>
          <w:iCs/>
          <w:szCs w:val="22"/>
        </w:rPr>
        <w:t xml:space="preserve"> has been supported in Rel-15/16, </w:t>
      </w:r>
      <w:r w:rsidR="00E208F7">
        <w:rPr>
          <w:iCs/>
          <w:szCs w:val="22"/>
        </w:rPr>
        <w:t>w</w:t>
      </w:r>
      <w:r w:rsidRPr="005B6E70">
        <w:rPr>
          <w:iCs/>
          <w:szCs w:val="22"/>
        </w:rPr>
        <w:t xml:space="preserve">e think the </w:t>
      </w:r>
      <w:r w:rsidRPr="005B6E70">
        <w:rPr>
          <w:i/>
          <w:szCs w:val="22"/>
        </w:rPr>
        <w:t xml:space="preserve">commonControlResourceSet </w:t>
      </w:r>
      <w:r w:rsidRPr="005B6E70">
        <w:rPr>
          <w:iCs/>
          <w:szCs w:val="22"/>
        </w:rPr>
        <w:t>can be re-used as the configured CORESET for group-common PDCCH to reduce spec effort for Case A.</w:t>
      </w:r>
    </w:p>
    <w:p w14:paraId="128B9F39" w14:textId="77777777" w:rsidR="007A6002" w:rsidRPr="005B6E70" w:rsidRDefault="007A6002" w:rsidP="007A6002">
      <w:pPr>
        <w:jc w:val="both"/>
        <w:rPr>
          <w:iCs/>
          <w:szCs w:val="22"/>
        </w:rPr>
      </w:pPr>
      <w:r w:rsidRPr="005B6E70">
        <w:rPr>
          <w:lang w:eastAsia="zh-CN"/>
        </w:rPr>
        <w:t xml:space="preserve">Regarding Case C, CORSET0 can be used as the default CORESET and </w:t>
      </w:r>
      <w:r w:rsidRPr="005B6E70">
        <w:rPr>
          <w:i/>
          <w:szCs w:val="22"/>
        </w:rPr>
        <w:t xml:space="preserve">commonControlResourceSet </w:t>
      </w:r>
      <w:r w:rsidRPr="005B6E70">
        <w:rPr>
          <w:iCs/>
          <w:szCs w:val="22"/>
        </w:rPr>
        <w:t>can also be re-used as</w:t>
      </w:r>
      <w:r w:rsidRPr="005B6E70">
        <w:rPr>
          <w:i/>
          <w:szCs w:val="22"/>
        </w:rPr>
        <w:t xml:space="preserve"> </w:t>
      </w:r>
      <w:r w:rsidRPr="005B6E70">
        <w:rPr>
          <w:lang w:eastAsia="zh-CN"/>
        </w:rPr>
        <w:t xml:space="preserve">the </w:t>
      </w:r>
      <w:r w:rsidRPr="005B6E70">
        <w:rPr>
          <w:iCs/>
          <w:szCs w:val="22"/>
        </w:rPr>
        <w:t xml:space="preserve">configured CORESET for group-common PDCCH similar to Case A. In addition, a CORESET with larger bandwidth than CORESET0 can also be configured CORESET for group-common PDCCH considering to utilize the larger CFR bandwidth. However, we think only one CORESET configuration is enough for group-common PDCCH, that is CORESET0 or </w:t>
      </w:r>
      <w:r w:rsidRPr="005B6E70">
        <w:rPr>
          <w:i/>
          <w:szCs w:val="22"/>
        </w:rPr>
        <w:t>commonControlResourceSet</w:t>
      </w:r>
      <w:r w:rsidRPr="005B6E70">
        <w:rPr>
          <w:iCs/>
          <w:szCs w:val="22"/>
        </w:rPr>
        <w:t xml:space="preserve"> or a new CORESET with larger bandwidth than CORESET0 cannot be simultaneously configured for group-common PDCCH.</w:t>
      </w:r>
    </w:p>
    <w:p w14:paraId="1168053B" w14:textId="7EA397EF" w:rsidR="007A6002" w:rsidRPr="005B6E70" w:rsidRDefault="007A6002" w:rsidP="007A6002">
      <w:pPr>
        <w:jc w:val="both"/>
        <w:rPr>
          <w:b/>
          <w:bCs/>
          <w:iCs/>
          <w:szCs w:val="22"/>
        </w:rPr>
      </w:pPr>
      <w:r w:rsidRPr="005B6E70">
        <w:rPr>
          <w:b/>
          <w:bCs/>
          <w:iCs/>
          <w:szCs w:val="22"/>
        </w:rPr>
        <w:lastRenderedPageBreak/>
        <w:t xml:space="preserve">Proposal </w:t>
      </w:r>
      <w:r w:rsidR="00ED5775">
        <w:rPr>
          <w:b/>
          <w:bCs/>
          <w:iCs/>
          <w:szCs w:val="22"/>
        </w:rPr>
        <w:t>11</w:t>
      </w:r>
      <w:r w:rsidRPr="005B6E70">
        <w:rPr>
          <w:b/>
          <w:bCs/>
          <w:iCs/>
          <w:szCs w:val="22"/>
        </w:rPr>
        <w:t xml:space="preserve">. The </w:t>
      </w:r>
      <w:r w:rsidRPr="005B6E70">
        <w:rPr>
          <w:b/>
          <w:bCs/>
          <w:i/>
          <w:szCs w:val="22"/>
        </w:rPr>
        <w:t xml:space="preserve">commonControlResourceSet </w:t>
      </w:r>
      <w:r w:rsidRPr="005B6E70">
        <w:rPr>
          <w:b/>
          <w:bCs/>
          <w:iCs/>
          <w:szCs w:val="22"/>
        </w:rPr>
        <w:t>can be used as the configured CORESET for group-common PDCCH when the CFR with the same size as the frequency resources as CORESET0, i.e., Case A.</w:t>
      </w:r>
    </w:p>
    <w:p w14:paraId="5E9D72C3" w14:textId="4841ECA1" w:rsidR="007A6002" w:rsidRPr="005B6E70" w:rsidRDefault="007A6002" w:rsidP="007A6002">
      <w:pPr>
        <w:jc w:val="both"/>
        <w:rPr>
          <w:rFonts w:eastAsiaTheme="minorEastAsia"/>
          <w:b/>
          <w:bCs/>
          <w:iCs/>
          <w:szCs w:val="22"/>
          <w:lang w:eastAsia="zh-CN"/>
        </w:rPr>
      </w:pPr>
      <w:r w:rsidRPr="005B6E70">
        <w:rPr>
          <w:b/>
          <w:bCs/>
          <w:iCs/>
          <w:szCs w:val="22"/>
        </w:rPr>
        <w:t xml:space="preserve">Proposal </w:t>
      </w:r>
      <w:r w:rsidR="00ED5775">
        <w:rPr>
          <w:b/>
          <w:bCs/>
          <w:iCs/>
          <w:szCs w:val="22"/>
        </w:rPr>
        <w:t>12</w:t>
      </w:r>
      <w:r w:rsidRPr="005B6E70">
        <w:rPr>
          <w:b/>
          <w:bCs/>
          <w:iCs/>
          <w:szCs w:val="22"/>
        </w:rPr>
        <w:t xml:space="preserve">. The </w:t>
      </w:r>
      <w:r w:rsidRPr="005B6E70">
        <w:rPr>
          <w:b/>
          <w:bCs/>
          <w:i/>
          <w:szCs w:val="22"/>
        </w:rPr>
        <w:t xml:space="preserve">commonControlResourceSet </w:t>
      </w:r>
      <w:r w:rsidRPr="005B6E70">
        <w:rPr>
          <w:b/>
          <w:bCs/>
          <w:iCs/>
          <w:szCs w:val="22"/>
        </w:rPr>
        <w:t xml:space="preserve">or an CORESET has larger bandwidth than CORESET0 can be used or configured as the CORESET for group-common PDCCH when the CFR with the same size as the SIB1-configured initial DL BWP, i.e., Case C. CORESET 0 </w:t>
      </w:r>
      <w:r w:rsidRPr="005B6E70">
        <w:rPr>
          <w:b/>
          <w:bCs/>
          <w:lang w:eastAsia="zh-CN"/>
        </w:rPr>
        <w:t xml:space="preserve">is used by default if the </w:t>
      </w:r>
      <w:r w:rsidRPr="005B6E70">
        <w:rPr>
          <w:b/>
          <w:bCs/>
          <w:i/>
          <w:szCs w:val="22"/>
        </w:rPr>
        <w:t xml:space="preserve">commonControlResourceSet </w:t>
      </w:r>
      <w:r w:rsidRPr="005B6E70">
        <w:rPr>
          <w:b/>
          <w:bCs/>
          <w:iCs/>
          <w:szCs w:val="22"/>
        </w:rPr>
        <w:t>or the CORESET has larger bandwidth than CORESET0</w:t>
      </w:r>
      <w:r w:rsidRPr="005B6E70">
        <w:rPr>
          <w:b/>
          <w:bCs/>
          <w:lang w:eastAsia="zh-CN"/>
        </w:rPr>
        <w:t xml:space="preserve"> are not configured</w:t>
      </w:r>
      <w:r w:rsidRPr="005B6E70">
        <w:rPr>
          <w:rFonts w:eastAsiaTheme="minorEastAsia"/>
          <w:b/>
          <w:bCs/>
          <w:iCs/>
          <w:szCs w:val="22"/>
          <w:lang w:eastAsia="zh-CN"/>
        </w:rPr>
        <w:t>.</w:t>
      </w:r>
    </w:p>
    <w:p w14:paraId="3384B923" w14:textId="3E3695DD" w:rsidR="00B24C8F" w:rsidRPr="005B6E70" w:rsidRDefault="0017785F" w:rsidP="007607E9">
      <w:pPr>
        <w:pStyle w:val="2"/>
        <w:ind w:left="0" w:firstLine="0"/>
        <w:jc w:val="both"/>
        <w:rPr>
          <w:rFonts w:ascii="Times New Roman" w:hAnsi="Times New Roman"/>
          <w:lang w:eastAsia="zh-CN"/>
        </w:rPr>
      </w:pPr>
      <w:r>
        <w:rPr>
          <w:rFonts w:ascii="Times New Roman" w:hAnsi="Times New Roman"/>
          <w:lang w:eastAsia="zh-CN"/>
        </w:rPr>
        <w:t>3</w:t>
      </w:r>
      <w:r w:rsidR="00B24C8F" w:rsidRPr="005B6E70">
        <w:rPr>
          <w:rFonts w:ascii="Times New Roman" w:hAnsi="Times New Roman"/>
          <w:lang w:eastAsia="zh-CN"/>
        </w:rPr>
        <w:t>.3</w:t>
      </w:r>
      <w:r w:rsidR="00E67B23">
        <w:rPr>
          <w:rFonts w:ascii="Times New Roman" w:hAnsi="Times New Roman"/>
          <w:lang w:eastAsia="zh-CN"/>
        </w:rPr>
        <w:t xml:space="preserve"> </w:t>
      </w:r>
      <w:r w:rsidR="00B24C8F" w:rsidRPr="005B6E70">
        <w:rPr>
          <w:rFonts w:ascii="Times New Roman" w:hAnsi="Times New Roman"/>
          <w:lang w:eastAsia="zh-CN"/>
        </w:rPr>
        <w:t>Search space</w:t>
      </w:r>
    </w:p>
    <w:p w14:paraId="05BF4D42" w14:textId="77777777" w:rsidR="00B24C8F" w:rsidRPr="005B6E70" w:rsidRDefault="00B24C8F" w:rsidP="00B24C8F">
      <w:pPr>
        <w:jc w:val="both"/>
      </w:pPr>
      <w:r w:rsidRPr="005B6E70">
        <w:rPr>
          <w:lang w:eastAsia="zh-CN"/>
        </w:rPr>
        <w:t xml:space="preserve">CSS is agreed to be used for group-common PDCCH for </w:t>
      </w:r>
      <w:r w:rsidRPr="005B6E70">
        <w:t>RRC_IDLE/RRC_INACTIVE UEs. Because RRC_CONNECTED UEs can receive the same group-common PDCCH and the corresponding scheduled group-common PDSCH for broadcast service with RRC_IDLE/RRC_INACTIVE UEs, the same CSS is used for all three RRC states.</w:t>
      </w:r>
    </w:p>
    <w:p w14:paraId="170392C7" w14:textId="7DC0CAAA" w:rsidR="00B24C8F" w:rsidRPr="005B6E70" w:rsidRDefault="00B24C8F" w:rsidP="00B24C8F">
      <w:pPr>
        <w:jc w:val="both"/>
        <w:rPr>
          <w:lang w:eastAsia="zh-CN"/>
        </w:rPr>
      </w:pPr>
      <w:r w:rsidRPr="005B6E70">
        <w:rPr>
          <w:lang w:eastAsia="zh-CN"/>
        </w:rPr>
        <w:t>In the discussion of search space of multicast group-common PDCCH for RRC_CONNECTEDs, there are two options, the first is re-us</w:t>
      </w:r>
      <w:r w:rsidR="00627939">
        <w:rPr>
          <w:lang w:eastAsia="zh-CN"/>
        </w:rPr>
        <w:t>ing</w:t>
      </w:r>
      <w:r w:rsidRPr="005B6E70">
        <w:rPr>
          <w:lang w:eastAsia="zh-CN"/>
        </w:rPr>
        <w:t xml:space="preserve"> Type-3 CSS and the second is defining a new Type-x CSS. First of all, we think the search space type should be the same for broadcast service group-common PDCCH and multicast group-common PDCCH, because RRC_CONNECTED UEs can both receive broadcast service and multicast service, and it is no sense to define different CSS types and different PDCCH monitoring priority rules. </w:t>
      </w:r>
    </w:p>
    <w:p w14:paraId="7F229FCD" w14:textId="2989E8DD" w:rsidR="00B24C8F" w:rsidRPr="005B6E70" w:rsidRDefault="00B24C8F" w:rsidP="00B24C8F">
      <w:pPr>
        <w:jc w:val="both"/>
        <w:rPr>
          <w:b/>
          <w:bCs/>
          <w:lang w:eastAsia="zh-CN"/>
        </w:rPr>
      </w:pPr>
      <w:r w:rsidRPr="005B6E70">
        <w:rPr>
          <w:b/>
          <w:bCs/>
          <w:lang w:eastAsia="zh-CN"/>
        </w:rPr>
        <w:t xml:space="preserve">Proposal </w:t>
      </w:r>
      <w:r w:rsidR="00ED5775">
        <w:rPr>
          <w:b/>
          <w:bCs/>
          <w:lang w:eastAsia="zh-CN"/>
        </w:rPr>
        <w:t>13</w:t>
      </w:r>
      <w:r w:rsidRPr="005B6E70">
        <w:rPr>
          <w:b/>
          <w:bCs/>
          <w:lang w:eastAsia="zh-CN"/>
        </w:rPr>
        <w:t>. The CSS type for multicast service group-common PDCCH and broadcast service group-common PDCCH should be the same.</w:t>
      </w:r>
    </w:p>
    <w:p w14:paraId="6E596E8F" w14:textId="77777777" w:rsidR="00B24C8F" w:rsidRPr="005B6E70" w:rsidRDefault="00B24C8F" w:rsidP="00B24C8F">
      <w:pPr>
        <w:jc w:val="both"/>
      </w:pPr>
      <w:r w:rsidRPr="005B6E70">
        <w:t>As the discussion in our contribution [4], a new type CSS is preferred to be defined for RRC_CONNECTED UEs for multicast service and broadcast service. For RRC_IDLE/RRC_INACTIVE UEs, a new CSS type can also be defined for broadcast group-common PDCCH. In addition to the common design motivation, the new type CSS for broadcast service can also reduce unnecessary BD/CCE occupation for RRC_CONNECTED UEs. For RRC_CONNECTED UEs, all configured CSS PDCCHs are counted into the monitored BD/CCEs and the left BD/CCEs capability are used for USS in Rel-15/16. However, it’s up to UE to receive Rel-17 broadcast services</w:t>
      </w:r>
      <w:r w:rsidRPr="005B6E70" w:rsidDel="004E4742">
        <w:t xml:space="preserve"> </w:t>
      </w:r>
      <w:r w:rsidRPr="005B6E70">
        <w:t>or not, that is UE may not receive some configured broadcast service CSS PDCCHs. If current CSS type is reused for broadcast group-common PDCCH and the same PDCCH overbooking rule is re-used for RRC_CONNECTED UEs, the non-monitored BD/CCEs are occupied by these non-received broadcast group-common PDCCHs, which causing the reduction of USS scheduling opportunity.</w:t>
      </w:r>
    </w:p>
    <w:p w14:paraId="77F36426" w14:textId="682BE8C5" w:rsidR="00B24C8F" w:rsidRPr="005B6E70" w:rsidRDefault="00B24C8F" w:rsidP="00B24C8F">
      <w:pPr>
        <w:jc w:val="both"/>
      </w:pPr>
      <w:r w:rsidRPr="005B6E70">
        <w:t xml:space="preserve">Therefore, a new CSS type can be defined for broadcast </w:t>
      </w:r>
      <w:bookmarkStart w:id="12" w:name="_Hlk60923638"/>
      <w:r w:rsidRPr="005B6E70">
        <w:t>group-common PDCCH</w:t>
      </w:r>
      <w:bookmarkEnd w:id="12"/>
      <w:r w:rsidRPr="005B6E70">
        <w:t xml:space="preserve">, which can be monitored both </w:t>
      </w:r>
      <w:r w:rsidR="003F549B" w:rsidRPr="005B6E70">
        <w:t>by RRC</w:t>
      </w:r>
      <w:r w:rsidRPr="005B6E70">
        <w:t>_IDLE/RRC_INACTIVE UEs and RRC_CONNECTED UEs. The monitoring priority of new type broadcast CSS is according to the search space index and the non-monitored broadcast CSS group-common PDCCHs are not counted into the monitored BD/CCEs for RRC_CONNECTED UEs.</w:t>
      </w:r>
    </w:p>
    <w:p w14:paraId="4F55FDEA" w14:textId="2DB18AE3" w:rsidR="00B24C8F" w:rsidRPr="005B6E70" w:rsidRDefault="00B24C8F" w:rsidP="00B24C8F">
      <w:pPr>
        <w:jc w:val="both"/>
        <w:rPr>
          <w:b/>
          <w:bCs/>
        </w:rPr>
      </w:pPr>
      <w:r w:rsidRPr="005B6E70">
        <w:rPr>
          <w:b/>
          <w:bCs/>
          <w:lang w:eastAsia="zh-CN"/>
        </w:rPr>
        <w:t>Proposal 1</w:t>
      </w:r>
      <w:r w:rsidR="00ED5775">
        <w:rPr>
          <w:b/>
          <w:bCs/>
          <w:lang w:eastAsia="zh-CN"/>
        </w:rPr>
        <w:t>4</w:t>
      </w:r>
      <w:r w:rsidRPr="005B6E70">
        <w:rPr>
          <w:b/>
          <w:bCs/>
          <w:lang w:eastAsia="zh-CN"/>
        </w:rPr>
        <w:t>. New Type-x CSS</w:t>
      </w:r>
      <w:r w:rsidRPr="005B6E70">
        <w:rPr>
          <w:b/>
          <w:bCs/>
        </w:rPr>
        <w:t xml:space="preserve"> can be defined for broadcast group-common PDCCH for RRC_IDLE/INACTIVE/CONNECTED UEs.</w:t>
      </w:r>
    </w:p>
    <w:p w14:paraId="30FADA71" w14:textId="6228905F" w:rsidR="00B24C8F" w:rsidRPr="005B6E70" w:rsidRDefault="00B24C8F" w:rsidP="00B24C8F">
      <w:pPr>
        <w:jc w:val="both"/>
        <w:rPr>
          <w:b/>
          <w:bCs/>
          <w:lang w:eastAsia="zh-CN"/>
        </w:rPr>
      </w:pPr>
      <w:r w:rsidRPr="005B6E70">
        <w:rPr>
          <w:b/>
          <w:bCs/>
          <w:lang w:eastAsia="zh-CN"/>
        </w:rPr>
        <w:t>Proposal 1</w:t>
      </w:r>
      <w:r w:rsidR="00ED5775">
        <w:rPr>
          <w:b/>
          <w:bCs/>
          <w:lang w:eastAsia="zh-CN"/>
        </w:rPr>
        <w:t>5</w:t>
      </w:r>
      <w:r w:rsidRPr="005B6E70">
        <w:rPr>
          <w:b/>
          <w:bCs/>
          <w:lang w:eastAsia="zh-CN"/>
        </w:rPr>
        <w:t>. The monitoring priority of new Type-x CSS is determined based on the search space set indexes of the new Type-x CSS set and USS sets.</w:t>
      </w:r>
    </w:p>
    <w:p w14:paraId="1487260E" w14:textId="1D17964F" w:rsidR="007607E9" w:rsidRPr="005B6E70" w:rsidRDefault="0017785F" w:rsidP="005E20A1">
      <w:pPr>
        <w:pStyle w:val="2"/>
        <w:ind w:left="0" w:firstLine="0"/>
        <w:jc w:val="both"/>
        <w:rPr>
          <w:rFonts w:ascii="Times New Roman" w:hAnsi="Times New Roman"/>
          <w:lang w:eastAsia="zh-CN"/>
        </w:rPr>
      </w:pPr>
      <w:r>
        <w:rPr>
          <w:rFonts w:ascii="Times New Roman" w:hAnsi="Times New Roman"/>
          <w:lang w:eastAsia="zh-CN"/>
        </w:rPr>
        <w:t>3</w:t>
      </w:r>
      <w:r w:rsidR="007607E9" w:rsidRPr="005B6E70">
        <w:rPr>
          <w:rFonts w:ascii="Times New Roman" w:hAnsi="Times New Roman"/>
          <w:lang w:eastAsia="zh-CN"/>
        </w:rPr>
        <w:t>.</w:t>
      </w:r>
      <w:r w:rsidR="005D423D">
        <w:rPr>
          <w:rFonts w:ascii="Times New Roman" w:hAnsi="Times New Roman"/>
          <w:lang w:eastAsia="zh-CN"/>
        </w:rPr>
        <w:t>4</w:t>
      </w:r>
      <w:r w:rsidR="007607E9" w:rsidRPr="005B6E70">
        <w:rPr>
          <w:rFonts w:ascii="Times New Roman" w:hAnsi="Times New Roman"/>
          <w:lang w:eastAsia="zh-CN"/>
        </w:rPr>
        <w:t xml:space="preserve"> DCI format</w:t>
      </w:r>
    </w:p>
    <w:p w14:paraId="79718EFB" w14:textId="58AC96AC" w:rsidR="007607E9" w:rsidRDefault="009B025F" w:rsidP="00B24C8F">
      <w:pPr>
        <w:jc w:val="both"/>
      </w:pPr>
      <w:r w:rsidRPr="009B025F">
        <w:t>For RRC_CONNECTED UEs, DCI format 1_0 and DCI format 1_1 or 1_2 are used to schedule group-common PDSCH</w:t>
      </w:r>
      <w:r w:rsidR="00A0764D">
        <w:t>. For RRC_IDLE/INACTIVE UEs, only DCI format 1_0 can be used. As the discussion in section 3.1, we prefer CFR equal</w:t>
      </w:r>
      <w:r w:rsidR="00DB31D8">
        <w:t>s</w:t>
      </w:r>
      <w:r w:rsidR="00A0764D">
        <w:t xml:space="preserve"> to CORESET 0 or initial DL BWP configured by SIB1, therefore, the DCI size of DCI format 1_0 with G-RNTI always equals to DCI format 1_0 with C-RNTI in CSS, there is no DCI size alignment </w:t>
      </w:r>
      <w:r w:rsidR="00F717B9">
        <w:t>impact.</w:t>
      </w:r>
    </w:p>
    <w:p w14:paraId="2300750E" w14:textId="594FEF9C" w:rsidR="00F717B9" w:rsidRPr="003F07E5" w:rsidRDefault="00A61CA7" w:rsidP="00B24C8F">
      <w:pPr>
        <w:jc w:val="both"/>
        <w:rPr>
          <w:b/>
          <w:bCs/>
          <w:lang w:eastAsia="zh-CN"/>
        </w:rPr>
      </w:pPr>
      <w:r w:rsidRPr="003F07E5">
        <w:rPr>
          <w:rFonts w:hint="eastAsia"/>
          <w:b/>
          <w:bCs/>
          <w:lang w:eastAsia="zh-CN"/>
        </w:rPr>
        <w:t>P</w:t>
      </w:r>
      <w:r w:rsidRPr="003F07E5">
        <w:rPr>
          <w:b/>
          <w:bCs/>
          <w:lang w:eastAsia="zh-CN"/>
        </w:rPr>
        <w:t xml:space="preserve">roposal 16. </w:t>
      </w:r>
      <w:r w:rsidR="00FE00EA" w:rsidRPr="003F07E5">
        <w:rPr>
          <w:b/>
          <w:bCs/>
          <w:lang w:eastAsia="zh-CN"/>
        </w:rPr>
        <w:t>DCI format 1_0 is used for schedule group-common PDSCH.</w:t>
      </w:r>
    </w:p>
    <w:p w14:paraId="0E892B0D" w14:textId="449102F0" w:rsidR="00B24C8F" w:rsidRPr="005B6E70" w:rsidRDefault="0017785F" w:rsidP="007607E9">
      <w:pPr>
        <w:pStyle w:val="2"/>
        <w:ind w:left="0" w:firstLine="0"/>
        <w:jc w:val="both"/>
        <w:rPr>
          <w:rFonts w:ascii="Times New Roman" w:hAnsi="Times New Roman"/>
          <w:lang w:eastAsia="zh-CN"/>
        </w:rPr>
      </w:pPr>
      <w:r>
        <w:rPr>
          <w:rFonts w:ascii="Times New Roman" w:hAnsi="Times New Roman"/>
          <w:lang w:eastAsia="zh-CN"/>
        </w:rPr>
        <w:t>3</w:t>
      </w:r>
      <w:r w:rsidR="00B24C8F" w:rsidRPr="005B6E70">
        <w:rPr>
          <w:rFonts w:ascii="Times New Roman" w:hAnsi="Times New Roman"/>
          <w:lang w:eastAsia="zh-CN"/>
        </w:rPr>
        <w:t>.</w:t>
      </w:r>
      <w:r w:rsidR="000C40C7">
        <w:rPr>
          <w:rFonts w:ascii="Times New Roman" w:hAnsi="Times New Roman"/>
          <w:lang w:eastAsia="zh-CN"/>
        </w:rPr>
        <w:t>5</w:t>
      </w:r>
      <w:r w:rsidR="00B24C8F" w:rsidRPr="005B6E70">
        <w:rPr>
          <w:rFonts w:ascii="Times New Roman" w:hAnsi="Times New Roman"/>
          <w:lang w:eastAsia="zh-CN"/>
        </w:rPr>
        <w:t xml:space="preserve"> Beam sweeping for group-common PDCCH</w:t>
      </w:r>
    </w:p>
    <w:p w14:paraId="3F4553A9" w14:textId="77777777" w:rsidR="00B24C8F" w:rsidRPr="005B6E70" w:rsidRDefault="00B24C8F" w:rsidP="00B24C8F">
      <w:pPr>
        <w:jc w:val="both"/>
        <w:rPr>
          <w:lang w:eastAsia="zh-CN"/>
        </w:rPr>
      </w:pPr>
      <w:r w:rsidRPr="005B6E70">
        <w:rPr>
          <w:lang w:eastAsia="zh-CN"/>
        </w:rPr>
        <w:t>As for the beam sweeping design for group-common PDCCH, we think the OSI-like beam sweeping design can also be used for group-common PDCCH, which defining PDCCH monitoring window for different broadcast service, and each group-common PDCCH monitoring occasion in the monitoring window has an association with one actually transmitted SSB.</w:t>
      </w:r>
    </w:p>
    <w:p w14:paraId="61A74E3D" w14:textId="77777777" w:rsidR="00B24C8F" w:rsidRPr="005B6E70" w:rsidRDefault="00B24C8F" w:rsidP="00B24C8F">
      <w:pPr>
        <w:jc w:val="both"/>
        <w:rPr>
          <w:lang w:eastAsia="zh-CN"/>
        </w:rPr>
      </w:pPr>
      <w:r w:rsidRPr="005B6E70">
        <w:rPr>
          <w:lang w:eastAsia="zh-CN"/>
        </w:rPr>
        <w:t xml:space="preserve">For example we define one or more MBS-window(s), and </w:t>
      </w:r>
      <w:r w:rsidRPr="005B6E70">
        <w:t>the [x×N+K]</w:t>
      </w:r>
      <w:r w:rsidRPr="005B6E70">
        <w:rPr>
          <w:vertAlign w:val="superscript"/>
        </w:rPr>
        <w:t>th</w:t>
      </w:r>
      <w:r w:rsidRPr="005B6E70">
        <w:t xml:space="preserve"> PDCCH monitoring occasion (s) for a MBS-window corresponds to the K</w:t>
      </w:r>
      <w:r w:rsidRPr="005B6E70">
        <w:rPr>
          <w:vertAlign w:val="superscript"/>
        </w:rPr>
        <w:t>th</w:t>
      </w:r>
      <w:r w:rsidRPr="005B6E70">
        <w:t xml:space="preserve"> transmitted SSB, where x = 0, 1, ...X-1, K = 1, 2, …N, N is the number of actual transmitted SSBs determined according to </w:t>
      </w:r>
      <w:r w:rsidRPr="005B6E70">
        <w:rPr>
          <w:i/>
          <w:iCs/>
        </w:rPr>
        <w:t>ssb-PositionsInBurst</w:t>
      </w:r>
      <w:r w:rsidRPr="005B6E70">
        <w:t xml:space="preserve"> in SIB1 and X is equal to CEIL(number of PDCCH monitoring occasions in MBS-window/N).</w:t>
      </w:r>
    </w:p>
    <w:p w14:paraId="6A715DD0" w14:textId="77777777" w:rsidR="00B24C8F" w:rsidRPr="005B6E70" w:rsidRDefault="00B24C8F" w:rsidP="00B24C8F">
      <w:pPr>
        <w:jc w:val="both"/>
        <w:rPr>
          <w:lang w:eastAsia="zh-CN"/>
        </w:rPr>
      </w:pPr>
      <w:r w:rsidRPr="005B6E70">
        <w:rPr>
          <w:lang w:eastAsia="zh-CN"/>
        </w:rPr>
        <w:lastRenderedPageBreak/>
        <w:t>In addition, the impact of DRX may need to be taken into account. In LTE, dedicated DRX configuration of PDCCH associated with G-RNTI is designed and also applied for RRC_IDLE UE(s). However, whether to support DRX for group-common PDCCH in NR MBS needs further study since the periodicity of search apace in NR MBS can be configured which is different from LTE, and has the similar effect with DRX to realize discontinuous PDCCH monitoring. If DRX for group-common PDCCH is supported, the group-common PDCCH monitoring occasions will be extended when drx-Inactivity timer is running, and the association between monitoring occasions and SSB indexes needs to be defined.</w:t>
      </w:r>
    </w:p>
    <w:p w14:paraId="1A28E4BC" w14:textId="21063439" w:rsidR="00B24C8F" w:rsidRPr="005B6E70" w:rsidRDefault="00B24C8F" w:rsidP="00B24C8F">
      <w:pPr>
        <w:jc w:val="both"/>
        <w:rPr>
          <w:b/>
          <w:lang w:eastAsia="zh-CN"/>
        </w:rPr>
      </w:pPr>
      <w:r w:rsidRPr="005B6E70">
        <w:rPr>
          <w:b/>
          <w:lang w:eastAsia="zh-CN"/>
        </w:rPr>
        <w:t>Proposal 1</w:t>
      </w:r>
      <w:r w:rsidR="003F07E5">
        <w:rPr>
          <w:b/>
          <w:lang w:eastAsia="zh-CN"/>
        </w:rPr>
        <w:t>7</w:t>
      </w:r>
      <w:r w:rsidRPr="005B6E70">
        <w:rPr>
          <w:b/>
          <w:lang w:eastAsia="zh-CN"/>
        </w:rPr>
        <w:t xml:space="preserve">. The association between transmitted SSB indexes and group-common PDCCH monitoring occasions </w:t>
      </w:r>
      <w:r w:rsidRPr="005B6E70">
        <w:rPr>
          <w:b/>
          <w:bCs/>
          <w:lang w:eastAsia="zh-CN"/>
        </w:rPr>
        <w:t>using the similar rule as defined for OSI in TS 38.331</w:t>
      </w:r>
      <w:r w:rsidRPr="005B6E70">
        <w:rPr>
          <w:b/>
          <w:lang w:eastAsia="zh-CN"/>
        </w:rPr>
        <w:t xml:space="preserve"> for</w:t>
      </w:r>
      <w:r w:rsidRPr="005B6E70">
        <w:rPr>
          <w:b/>
          <w:lang w:val="en-US" w:eastAsia="zh-CN"/>
        </w:rPr>
        <w:t xml:space="preserve"> RRC_IDLE/RRC_INACTIVE UEs</w:t>
      </w:r>
      <w:r w:rsidRPr="005B6E70">
        <w:rPr>
          <w:b/>
          <w:lang w:eastAsia="zh-CN"/>
        </w:rPr>
        <w:t>.</w:t>
      </w:r>
    </w:p>
    <w:p w14:paraId="1547A9CE" w14:textId="1FE49D88" w:rsidR="00B24C8F" w:rsidRPr="005B6E70" w:rsidRDefault="0017785F" w:rsidP="007607E9">
      <w:pPr>
        <w:pStyle w:val="2"/>
        <w:ind w:left="0" w:firstLine="0"/>
        <w:jc w:val="both"/>
        <w:rPr>
          <w:rFonts w:ascii="Times New Roman" w:hAnsi="Times New Roman"/>
          <w:lang w:eastAsia="zh-CN"/>
        </w:rPr>
      </w:pPr>
      <w:r>
        <w:rPr>
          <w:rFonts w:ascii="Times New Roman" w:hAnsi="Times New Roman"/>
          <w:lang w:eastAsia="zh-CN"/>
        </w:rPr>
        <w:t>3</w:t>
      </w:r>
      <w:r w:rsidR="00B24C8F" w:rsidRPr="005B6E70">
        <w:rPr>
          <w:rFonts w:ascii="Times New Roman" w:hAnsi="Times New Roman"/>
          <w:lang w:eastAsia="zh-CN"/>
        </w:rPr>
        <w:t>.</w:t>
      </w:r>
      <w:r w:rsidR="00AB7984">
        <w:rPr>
          <w:rFonts w:ascii="Times New Roman" w:hAnsi="Times New Roman"/>
          <w:lang w:eastAsia="zh-CN"/>
        </w:rPr>
        <w:t>6</w:t>
      </w:r>
      <w:r w:rsidR="00B24C8F" w:rsidRPr="005B6E70">
        <w:rPr>
          <w:rFonts w:ascii="Times New Roman" w:hAnsi="Times New Roman"/>
          <w:lang w:eastAsia="zh-CN"/>
        </w:rPr>
        <w:t xml:space="preserve"> Beam sweeping for group-common PDSCH</w:t>
      </w:r>
    </w:p>
    <w:p w14:paraId="7949F19D" w14:textId="51520A42" w:rsidR="00B24C8F" w:rsidRPr="005B6E70" w:rsidRDefault="003C350F" w:rsidP="00B24C8F">
      <w:pPr>
        <w:jc w:val="both"/>
        <w:rPr>
          <w:lang w:eastAsia="zh-CN"/>
        </w:rPr>
      </w:pPr>
      <w:r>
        <w:rPr>
          <w:lang w:eastAsia="zh-CN"/>
        </w:rPr>
        <w:t>Similar to the discussion in section 2.6, RRC_</w:t>
      </w:r>
      <w:r w:rsidR="00B24C8F" w:rsidRPr="005B6E70">
        <w:rPr>
          <w:lang w:eastAsia="zh-CN"/>
        </w:rPr>
        <w:t xml:space="preserve">IDLE/INACTIVE </w:t>
      </w:r>
      <w:r>
        <w:rPr>
          <w:lang w:eastAsia="zh-CN"/>
        </w:rPr>
        <w:t>UEs don’t have</w:t>
      </w:r>
      <w:r w:rsidR="00B24C8F" w:rsidRPr="005B6E70">
        <w:rPr>
          <w:lang w:eastAsia="zh-CN"/>
        </w:rPr>
        <w:t xml:space="preserve"> TCI states configuration, one solution to realize beam sweeping of</w:t>
      </w:r>
      <w:r>
        <w:rPr>
          <w:lang w:eastAsia="zh-CN"/>
        </w:rPr>
        <w:t xml:space="preserve"> </w:t>
      </w:r>
      <w:r w:rsidR="00B24C8F" w:rsidRPr="005B6E70">
        <w:rPr>
          <w:lang w:eastAsia="zh-CN"/>
        </w:rPr>
        <w:t>group-common PDSCH is that UE has the same QCL assumption of PDSCH with its scheduling PDCCH, that is the PDCCH and the corresponding scheduled PDSCH using the same beam.</w:t>
      </w:r>
    </w:p>
    <w:p w14:paraId="669363DB" w14:textId="6864B1D5" w:rsidR="0062688A" w:rsidRPr="00EB55CC" w:rsidRDefault="00B24C8F" w:rsidP="00EB55CC">
      <w:pPr>
        <w:jc w:val="both"/>
        <w:rPr>
          <w:b/>
          <w:bCs/>
          <w:lang w:eastAsia="zh-CN"/>
        </w:rPr>
      </w:pPr>
      <w:r w:rsidRPr="005B6E70">
        <w:rPr>
          <w:b/>
          <w:bCs/>
          <w:lang w:eastAsia="zh-CN"/>
        </w:rPr>
        <w:t>Proposal 1</w:t>
      </w:r>
      <w:r w:rsidR="003F07E5">
        <w:rPr>
          <w:b/>
          <w:bCs/>
          <w:lang w:eastAsia="zh-CN"/>
        </w:rPr>
        <w:t>8</w:t>
      </w:r>
      <w:r w:rsidRPr="005B6E70">
        <w:rPr>
          <w:b/>
          <w:bCs/>
          <w:lang w:eastAsia="zh-CN"/>
        </w:rPr>
        <w:t xml:space="preserve">. The same beam is used for group-common PDCCH and </w:t>
      </w:r>
      <w:r w:rsidRPr="005B6E70">
        <w:rPr>
          <w:b/>
          <w:bCs/>
        </w:rPr>
        <w:t>the corresponding scheduled PDSCH</w:t>
      </w:r>
      <w:r w:rsidRPr="005B6E70">
        <w:rPr>
          <w:b/>
          <w:bCs/>
          <w:lang w:eastAsia="zh-CN"/>
        </w:rPr>
        <w:t>.</w:t>
      </w:r>
    </w:p>
    <w:p w14:paraId="0C55273A" w14:textId="291570D0" w:rsidR="0062688A" w:rsidRPr="005B6E70" w:rsidRDefault="00E754EC" w:rsidP="0062688A">
      <w:pPr>
        <w:pStyle w:val="1"/>
        <w:numPr>
          <w:ilvl w:val="0"/>
          <w:numId w:val="4"/>
        </w:numPr>
        <w:jc w:val="both"/>
        <w:rPr>
          <w:rFonts w:ascii="Times New Roman" w:hAnsi="Times New Roman"/>
          <w:lang w:val="en-US" w:eastAsia="zh-CN"/>
        </w:rPr>
      </w:pPr>
      <w:r w:rsidRPr="005B6E70">
        <w:rPr>
          <w:rFonts w:ascii="Times New Roman" w:hAnsi="Times New Roman"/>
          <w:lang w:val="en-US" w:eastAsia="zh-CN"/>
        </w:rPr>
        <w:t>Others</w:t>
      </w:r>
    </w:p>
    <w:p w14:paraId="047CC09C" w14:textId="0D109123" w:rsidR="00D73F21" w:rsidRPr="005B6E70" w:rsidRDefault="00C969BC" w:rsidP="00D73F21">
      <w:pPr>
        <w:pStyle w:val="2"/>
        <w:ind w:left="0" w:firstLine="0"/>
        <w:jc w:val="both"/>
        <w:rPr>
          <w:rFonts w:ascii="Times New Roman" w:hAnsi="Times New Roman"/>
          <w:lang w:eastAsia="zh-CN"/>
        </w:rPr>
      </w:pPr>
      <w:r>
        <w:rPr>
          <w:rFonts w:ascii="Times New Roman" w:hAnsi="Times New Roman"/>
          <w:lang w:eastAsia="zh-CN"/>
        </w:rPr>
        <w:t>4</w:t>
      </w:r>
      <w:r w:rsidR="00D73F21" w:rsidRPr="005B6E70">
        <w:rPr>
          <w:rFonts w:ascii="Times New Roman" w:hAnsi="Times New Roman"/>
          <w:lang w:eastAsia="zh-CN"/>
        </w:rPr>
        <w:t>.</w:t>
      </w:r>
      <w:r>
        <w:rPr>
          <w:rFonts w:ascii="Times New Roman" w:hAnsi="Times New Roman"/>
          <w:lang w:eastAsia="zh-CN"/>
        </w:rPr>
        <w:t>1</w:t>
      </w:r>
      <w:r w:rsidR="00D73F21" w:rsidRPr="005B6E70">
        <w:rPr>
          <w:rFonts w:ascii="Times New Roman" w:hAnsi="Times New Roman"/>
          <w:lang w:eastAsia="zh-CN"/>
        </w:rPr>
        <w:t xml:space="preserve"> HARQ feedback for </w:t>
      </w:r>
      <w:bookmarkStart w:id="13" w:name="_Hlk70012922"/>
      <w:r w:rsidR="00D73F21" w:rsidRPr="005B6E70">
        <w:rPr>
          <w:rFonts w:ascii="Times New Roman" w:hAnsi="Times New Roman"/>
          <w:lang w:eastAsia="zh-CN"/>
        </w:rPr>
        <w:t>RRC_IDLE/INACTIVE UEs</w:t>
      </w:r>
      <w:bookmarkEnd w:id="13"/>
    </w:p>
    <w:p w14:paraId="40F5E05C" w14:textId="778DC812" w:rsidR="00D73F21" w:rsidRPr="005B6E70" w:rsidRDefault="00D73F21" w:rsidP="00D73F21">
      <w:pPr>
        <w:jc w:val="both"/>
        <w:rPr>
          <w:lang w:eastAsia="zh-CN"/>
        </w:rPr>
      </w:pPr>
      <w:r w:rsidRPr="005B6E70">
        <w:rPr>
          <w:lang w:eastAsia="zh-CN"/>
        </w:rPr>
        <w:t xml:space="preserve">Considering gNB doesn’t know exact RRC_IDLE/INACTIVE UEs receiving broadcast service, it is no way for gNB configuring UE-specific PUCCH resource for ACK/NACK feedback. As for NACK-only based HARQ-ACK feedback, we also think it has little motivation to be supported for RRC_IDLE/INACTIVE UEs, the first reason is that the QoS requirement for broadcast service is much lower than multicast service and the second reason is that gNB can </w:t>
      </w:r>
      <w:r w:rsidR="00DB31D8" w:rsidRPr="005B6E70">
        <w:rPr>
          <w:lang w:eastAsia="zh-CN"/>
        </w:rPr>
        <w:t>us</w:t>
      </w:r>
      <w:r w:rsidR="00DB31D8">
        <w:rPr>
          <w:lang w:eastAsia="zh-CN"/>
        </w:rPr>
        <w:t xml:space="preserve">e </w:t>
      </w:r>
      <w:r w:rsidRPr="005B6E70">
        <w:rPr>
          <w:lang w:eastAsia="zh-CN"/>
        </w:rPr>
        <w:t>PDSCH repetition to improve the reliability without HARQ-ACK feedback. Therefore, we think the HARQ feedback for group-common PDSCH for broadcast reception for RRC_IDLE/INACTIVE UEs should not be supported.</w:t>
      </w:r>
    </w:p>
    <w:p w14:paraId="33AD1266" w14:textId="6197A84A" w:rsidR="00D73F21" w:rsidRPr="005B6E70" w:rsidRDefault="00D73F21" w:rsidP="00D73F21">
      <w:pPr>
        <w:overflowPunct w:val="0"/>
        <w:autoSpaceDE w:val="0"/>
        <w:autoSpaceDN w:val="0"/>
        <w:spacing w:after="120"/>
        <w:jc w:val="both"/>
        <w:rPr>
          <w:b/>
          <w:bCs/>
          <w:lang w:eastAsia="zh-CN"/>
        </w:rPr>
      </w:pPr>
      <w:r w:rsidRPr="005B6E70">
        <w:rPr>
          <w:b/>
          <w:bCs/>
          <w:lang w:eastAsia="zh-CN"/>
        </w:rPr>
        <w:t>Proposal 1</w:t>
      </w:r>
      <w:r w:rsidR="00551BF1">
        <w:rPr>
          <w:b/>
          <w:bCs/>
          <w:lang w:eastAsia="zh-CN"/>
        </w:rPr>
        <w:t>9</w:t>
      </w:r>
      <w:r w:rsidRPr="005B6E70">
        <w:rPr>
          <w:b/>
          <w:bCs/>
          <w:lang w:eastAsia="zh-CN"/>
        </w:rPr>
        <w:t xml:space="preserve">. For RRC_IDLE/INACTIVE UEs, don’t support </w:t>
      </w:r>
      <w:bookmarkStart w:id="14" w:name="_Hlk70013032"/>
      <w:r w:rsidRPr="005B6E70">
        <w:rPr>
          <w:b/>
          <w:bCs/>
          <w:lang w:eastAsia="zh-CN"/>
        </w:rPr>
        <w:t>HARQ feedback for group-common PDSCH for broadcast reception</w:t>
      </w:r>
      <w:bookmarkEnd w:id="14"/>
      <w:r w:rsidRPr="005B6E70">
        <w:rPr>
          <w:b/>
          <w:bCs/>
          <w:lang w:eastAsia="zh-CN"/>
        </w:rPr>
        <w:t>.</w:t>
      </w:r>
    </w:p>
    <w:p w14:paraId="11A798E4" w14:textId="6F89CA7C" w:rsidR="00D73F21" w:rsidRPr="005B6E70" w:rsidRDefault="00C969BC" w:rsidP="00D73F21">
      <w:pPr>
        <w:pStyle w:val="2"/>
        <w:ind w:left="0" w:firstLine="0"/>
        <w:jc w:val="both"/>
        <w:rPr>
          <w:rFonts w:ascii="Times New Roman" w:hAnsi="Times New Roman"/>
          <w:lang w:eastAsia="zh-CN"/>
        </w:rPr>
      </w:pPr>
      <w:r>
        <w:rPr>
          <w:rFonts w:ascii="Times New Roman" w:hAnsi="Times New Roman"/>
          <w:lang w:eastAsia="zh-CN"/>
        </w:rPr>
        <w:t>4</w:t>
      </w:r>
      <w:r w:rsidR="00D73F21" w:rsidRPr="005B6E70">
        <w:rPr>
          <w:rFonts w:ascii="Times New Roman" w:hAnsi="Times New Roman"/>
          <w:lang w:eastAsia="zh-CN"/>
        </w:rPr>
        <w:t>.</w:t>
      </w:r>
      <w:r>
        <w:rPr>
          <w:rFonts w:ascii="Times New Roman" w:hAnsi="Times New Roman"/>
          <w:lang w:eastAsia="zh-CN"/>
        </w:rPr>
        <w:t>2</w:t>
      </w:r>
      <w:r w:rsidR="00D73F21" w:rsidRPr="005B6E70">
        <w:rPr>
          <w:rFonts w:ascii="Times New Roman" w:hAnsi="Times New Roman"/>
          <w:lang w:eastAsia="zh-CN"/>
        </w:rPr>
        <w:t xml:space="preserve"> SPS for RRC_IDLE/INACTIVE UEs</w:t>
      </w:r>
    </w:p>
    <w:p w14:paraId="65A12164" w14:textId="4F7118C7" w:rsidR="00D73F21" w:rsidRPr="005B6E70" w:rsidRDefault="00D73F21" w:rsidP="00D73F21">
      <w:pPr>
        <w:jc w:val="both"/>
        <w:rPr>
          <w:lang w:eastAsia="zh-CN"/>
        </w:rPr>
      </w:pPr>
      <w:r w:rsidRPr="005B6E70">
        <w:rPr>
          <w:lang w:eastAsia="zh-CN"/>
        </w:rPr>
        <w:t>For RRC_CONENCTED UE</w:t>
      </w:r>
      <w:r w:rsidR="006B21DA">
        <w:rPr>
          <w:lang w:eastAsia="zh-CN"/>
        </w:rPr>
        <w:t>s</w:t>
      </w:r>
      <w:r w:rsidRPr="005B6E70">
        <w:rPr>
          <w:lang w:eastAsia="zh-CN"/>
        </w:rPr>
        <w:t>, SPS for group-common PDSCH is supported</w:t>
      </w:r>
      <w:r w:rsidR="000374B2">
        <w:rPr>
          <w:lang w:eastAsia="zh-CN"/>
        </w:rPr>
        <w:t>.</w:t>
      </w:r>
      <w:r w:rsidRPr="005B6E70">
        <w:rPr>
          <w:lang w:eastAsia="zh-CN"/>
        </w:rPr>
        <w:t xml:space="preserve"> </w:t>
      </w:r>
      <w:r w:rsidR="00F04210">
        <w:rPr>
          <w:lang w:eastAsia="zh-CN"/>
        </w:rPr>
        <w:t>B</w:t>
      </w:r>
      <w:r w:rsidRPr="005B6E70">
        <w:rPr>
          <w:lang w:eastAsia="zh-CN"/>
        </w:rPr>
        <w:t>ut the SPS for group-common PDSCH cannot be supported</w:t>
      </w:r>
      <w:r w:rsidR="00F04210">
        <w:rPr>
          <w:lang w:eastAsia="zh-CN"/>
        </w:rPr>
        <w:t xml:space="preserve"> </w:t>
      </w:r>
      <w:r w:rsidR="00F04210" w:rsidRPr="005B6E70">
        <w:rPr>
          <w:lang w:eastAsia="zh-CN"/>
        </w:rPr>
        <w:t>for RRC_IDLE/INACTIVE UEs</w:t>
      </w:r>
      <w:r w:rsidRPr="005B6E70">
        <w:rPr>
          <w:lang w:eastAsia="zh-CN"/>
        </w:rPr>
        <w:t xml:space="preserve">. The most important issue is that how gNB activates or deactivates the SPS configuration for RRC_IDLE/INACTIVE UEs because gNB may not know the exact RRC_IDLE/INACTIVE UEs in the network, e.g., some UEs re-select this cell but not initiate random access procedure. In order to inform all RRC_IDLE/INACTIVE UEs </w:t>
      </w:r>
      <w:r w:rsidR="009656BA" w:rsidRPr="005B6E70">
        <w:rPr>
          <w:lang w:eastAsia="zh-CN"/>
        </w:rPr>
        <w:t>receiv</w:t>
      </w:r>
      <w:r w:rsidR="009656BA">
        <w:rPr>
          <w:lang w:eastAsia="zh-CN"/>
        </w:rPr>
        <w:t>ing</w:t>
      </w:r>
      <w:r w:rsidR="009656BA" w:rsidRPr="005B6E70">
        <w:rPr>
          <w:lang w:eastAsia="zh-CN"/>
        </w:rPr>
        <w:t xml:space="preserve"> </w:t>
      </w:r>
      <w:r w:rsidRPr="005B6E70">
        <w:rPr>
          <w:lang w:eastAsia="zh-CN"/>
        </w:rPr>
        <w:t>the SPS group-common PDSCH, gNB may</w:t>
      </w:r>
      <w:r w:rsidR="00A2249E">
        <w:rPr>
          <w:lang w:eastAsia="zh-CN"/>
        </w:rPr>
        <w:t xml:space="preserve"> be</w:t>
      </w:r>
      <w:r w:rsidRPr="005B6E70">
        <w:rPr>
          <w:lang w:eastAsia="zh-CN"/>
        </w:rPr>
        <w:t xml:space="preserve"> always </w:t>
      </w:r>
      <w:r w:rsidR="00F5397A" w:rsidRPr="005B6E70">
        <w:rPr>
          <w:lang w:eastAsia="zh-CN"/>
        </w:rPr>
        <w:t>transmit</w:t>
      </w:r>
      <w:r w:rsidR="00F5397A">
        <w:rPr>
          <w:lang w:eastAsia="zh-CN"/>
        </w:rPr>
        <w:t>ting</w:t>
      </w:r>
      <w:r w:rsidRPr="005B6E70">
        <w:rPr>
          <w:lang w:eastAsia="zh-CN"/>
        </w:rPr>
        <w:t xml:space="preserve"> the SPS activation PDCCH which causes the same PDCCH overhead as dynamical scheduling. In addition, this may also cause the unnecessary SPS activation PDCCH reception power consumption for UEs have received it before and the ambiguity of receiving the same PDCCH.</w:t>
      </w:r>
    </w:p>
    <w:p w14:paraId="6897E477" w14:textId="5C7D4F31" w:rsidR="0062688A" w:rsidRPr="005B6E70" w:rsidRDefault="00D73F21" w:rsidP="00D73F21">
      <w:pPr>
        <w:overflowPunct w:val="0"/>
        <w:autoSpaceDE w:val="0"/>
        <w:autoSpaceDN w:val="0"/>
        <w:spacing w:after="120"/>
        <w:jc w:val="both"/>
        <w:rPr>
          <w:rFonts w:eastAsia="MS Mincho"/>
          <w:b/>
          <w:bCs/>
        </w:rPr>
      </w:pPr>
      <w:r w:rsidRPr="005B6E70">
        <w:rPr>
          <w:b/>
          <w:bCs/>
          <w:lang w:eastAsia="zh-CN"/>
        </w:rPr>
        <w:t xml:space="preserve">Proposal </w:t>
      </w:r>
      <w:r w:rsidR="00551BF1">
        <w:rPr>
          <w:b/>
          <w:bCs/>
          <w:lang w:eastAsia="zh-CN"/>
        </w:rPr>
        <w:t>20</w:t>
      </w:r>
      <w:r w:rsidRPr="005B6E70">
        <w:rPr>
          <w:b/>
          <w:bCs/>
          <w:lang w:eastAsia="zh-CN"/>
        </w:rPr>
        <w:t>.</w:t>
      </w:r>
      <w:r w:rsidRPr="005B6E70">
        <w:rPr>
          <w:lang w:eastAsia="zh-CN"/>
        </w:rPr>
        <w:t xml:space="preserve"> </w:t>
      </w:r>
      <w:r w:rsidRPr="005B6E70">
        <w:rPr>
          <w:b/>
          <w:bCs/>
          <w:lang w:eastAsia="zh-CN"/>
        </w:rPr>
        <w:t>For RRC_IDLE/INACTIVE UEs, don’t support SPS for group-common PDSCH for broadcast reception.</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52331CFA" w14:textId="6081E61D" w:rsidR="005A06EC" w:rsidRDefault="00C62879" w:rsidP="00C9100E">
      <w:pPr>
        <w:jc w:val="both"/>
        <w:rPr>
          <w:lang w:eastAsia="zh-CN"/>
        </w:rPr>
      </w:pPr>
      <w:r w:rsidRPr="005B6E70">
        <w:t>In this contribution,</w:t>
      </w:r>
      <w:r w:rsidR="00A02E53" w:rsidRPr="005B6E70">
        <w:t xml:space="preserve"> </w:t>
      </w:r>
      <w:r w:rsidR="0043043F" w:rsidRPr="005B6E70">
        <w:t xml:space="preserve">the support of MBS in </w:t>
      </w:r>
      <w:r w:rsidR="00E80B1C" w:rsidRPr="005B6E70">
        <w:rPr>
          <w:lang w:eastAsia="zh-CN"/>
        </w:rPr>
        <w:t xml:space="preserve">RRC_IDLE/RRC_INACTIVE states </w:t>
      </w:r>
      <w:r w:rsidR="00DE3824" w:rsidRPr="005B6E70">
        <w:t xml:space="preserve">are </w:t>
      </w:r>
      <w:r w:rsidR="00693145" w:rsidRPr="005B6E70">
        <w:t>discussed</w:t>
      </w:r>
      <w:r w:rsidR="00115B1B" w:rsidRPr="005B6E70">
        <w:t>,</w:t>
      </w:r>
      <w:r w:rsidRPr="005B6E70">
        <w:t xml:space="preserve"> </w:t>
      </w:r>
      <w:r w:rsidRPr="005B6E70">
        <w:rPr>
          <w:lang w:eastAsia="zh-CN"/>
        </w:rPr>
        <w:t>and the following proposals are made.</w:t>
      </w:r>
    </w:p>
    <w:p w14:paraId="5F77B92B" w14:textId="77777777" w:rsidR="00034FB4" w:rsidRPr="005B6E70" w:rsidRDefault="00034FB4" w:rsidP="00034FB4">
      <w:pPr>
        <w:jc w:val="both"/>
        <w:rPr>
          <w:b/>
          <w:bCs/>
          <w:lang w:val="en-US" w:eastAsia="zh-CN"/>
        </w:rPr>
      </w:pPr>
      <w:r w:rsidRPr="005B6E70">
        <w:rPr>
          <w:b/>
          <w:bCs/>
          <w:lang w:val="en-US" w:eastAsia="zh-CN"/>
        </w:rPr>
        <w:t>Proposal 1. Initial BWP with the same frequency resources as CORESET0 is used for MCCH transmission, including PDCCH used for scheduling MCCH and MCCH message.</w:t>
      </w:r>
    </w:p>
    <w:p w14:paraId="2F6A6E6F" w14:textId="77777777" w:rsidR="00034FB4" w:rsidRPr="005B6E70" w:rsidRDefault="00034FB4" w:rsidP="00034FB4">
      <w:pPr>
        <w:jc w:val="both"/>
        <w:rPr>
          <w:b/>
          <w:lang w:eastAsia="zh-CN"/>
        </w:rPr>
      </w:pPr>
      <w:r w:rsidRPr="005B6E70">
        <w:rPr>
          <w:b/>
          <w:bCs/>
          <w:lang w:eastAsia="zh-CN"/>
        </w:rPr>
        <w:t xml:space="preserve">Proposal </w:t>
      </w:r>
      <w:r>
        <w:rPr>
          <w:b/>
          <w:bCs/>
          <w:lang w:eastAsia="zh-CN"/>
        </w:rPr>
        <w:t>2</w:t>
      </w:r>
      <w:r w:rsidRPr="005B6E70">
        <w:rPr>
          <w:b/>
          <w:bCs/>
          <w:lang w:eastAsia="zh-CN"/>
        </w:rPr>
        <w:t xml:space="preserve">. CORESET0 or </w:t>
      </w:r>
      <w:r w:rsidRPr="005B6E70">
        <w:rPr>
          <w:b/>
          <w:bCs/>
          <w:i/>
          <w:iCs/>
          <w:lang w:eastAsia="zh-CN"/>
        </w:rPr>
        <w:t>commonControlResourceSet</w:t>
      </w:r>
      <w:r w:rsidRPr="005B6E70">
        <w:rPr>
          <w:b/>
          <w:bCs/>
          <w:lang w:eastAsia="zh-CN"/>
        </w:rPr>
        <w:t xml:space="preserve"> can be re-used as the CORESET for PDCCH used for scheduling MCCH</w:t>
      </w:r>
      <w:r w:rsidRPr="005B6E70">
        <w:rPr>
          <w:b/>
          <w:lang w:eastAsia="zh-CN"/>
        </w:rPr>
        <w:t>.</w:t>
      </w:r>
    </w:p>
    <w:p w14:paraId="34ACCA4B" w14:textId="27C52126" w:rsidR="00034FB4" w:rsidRDefault="00034FB4" w:rsidP="00034FB4">
      <w:pPr>
        <w:jc w:val="both"/>
        <w:rPr>
          <w:b/>
          <w:bCs/>
          <w:lang w:eastAsia="zh-CN"/>
        </w:rPr>
      </w:pPr>
      <w:r w:rsidRPr="005B6E70">
        <w:rPr>
          <w:b/>
          <w:bCs/>
          <w:lang w:eastAsia="zh-CN"/>
        </w:rPr>
        <w:t xml:space="preserve">Proposal </w:t>
      </w:r>
      <w:r>
        <w:rPr>
          <w:b/>
          <w:bCs/>
          <w:lang w:eastAsia="zh-CN"/>
        </w:rPr>
        <w:t>3</w:t>
      </w:r>
      <w:r w:rsidRPr="005B6E70">
        <w:rPr>
          <w:b/>
          <w:bCs/>
          <w:lang w:eastAsia="zh-CN"/>
        </w:rPr>
        <w:t>. The searchSpace#0 or a common search space other than searchSpace#0 can be used for MCCH</w:t>
      </w:r>
      <w:r>
        <w:rPr>
          <w:b/>
          <w:bCs/>
          <w:lang w:eastAsia="zh-CN"/>
        </w:rPr>
        <w:t xml:space="preserve"> scheduling</w:t>
      </w:r>
      <w:r w:rsidRPr="005B6E70">
        <w:rPr>
          <w:b/>
          <w:bCs/>
          <w:lang w:eastAsia="zh-CN"/>
        </w:rPr>
        <w:t>.</w:t>
      </w:r>
    </w:p>
    <w:p w14:paraId="4ED9D787" w14:textId="77777777" w:rsidR="00D20965" w:rsidRPr="005055DB" w:rsidRDefault="00D20965" w:rsidP="00D20965">
      <w:pPr>
        <w:jc w:val="both"/>
        <w:rPr>
          <w:b/>
          <w:bCs/>
          <w:lang w:eastAsia="zh-CN"/>
        </w:rPr>
      </w:pPr>
      <w:r w:rsidRPr="005055DB">
        <w:rPr>
          <w:rFonts w:hint="eastAsia"/>
          <w:b/>
          <w:bCs/>
          <w:lang w:eastAsia="zh-CN"/>
        </w:rPr>
        <w:t>P</w:t>
      </w:r>
      <w:r w:rsidRPr="005055DB">
        <w:rPr>
          <w:b/>
          <w:bCs/>
          <w:lang w:eastAsia="zh-CN"/>
        </w:rPr>
        <w:t xml:space="preserve">roposal 4. DCI format 1_0 </w:t>
      </w:r>
      <w:r>
        <w:rPr>
          <w:b/>
          <w:bCs/>
          <w:lang w:eastAsia="zh-CN"/>
        </w:rPr>
        <w:t xml:space="preserve">is used for </w:t>
      </w:r>
      <w:r w:rsidRPr="005055DB">
        <w:rPr>
          <w:b/>
          <w:bCs/>
          <w:lang w:eastAsia="zh-CN"/>
        </w:rPr>
        <w:t>scheduling MCCH</w:t>
      </w:r>
      <w:r>
        <w:rPr>
          <w:b/>
          <w:bCs/>
          <w:lang w:eastAsia="zh-CN"/>
        </w:rPr>
        <w:t>,</w:t>
      </w:r>
      <w:r w:rsidRPr="005055DB">
        <w:rPr>
          <w:b/>
          <w:bCs/>
          <w:lang w:eastAsia="zh-CN"/>
        </w:rPr>
        <w:t xml:space="preserve"> which the</w:t>
      </w:r>
      <w:r>
        <w:rPr>
          <w:b/>
          <w:bCs/>
          <w:lang w:eastAsia="zh-CN"/>
        </w:rPr>
        <w:t xml:space="preserve"> Rel-15/16</w:t>
      </w:r>
      <w:r w:rsidRPr="005055DB">
        <w:rPr>
          <w:b/>
          <w:bCs/>
          <w:lang w:eastAsia="zh-CN"/>
        </w:rPr>
        <w:t xml:space="preserve"> fields </w:t>
      </w:r>
      <w:r>
        <w:rPr>
          <w:b/>
          <w:bCs/>
          <w:lang w:eastAsia="zh-CN"/>
        </w:rPr>
        <w:t xml:space="preserve">of </w:t>
      </w:r>
      <w:r w:rsidRPr="005055DB">
        <w:rPr>
          <w:b/>
          <w:bCs/>
          <w:lang w:eastAsia="zh-CN"/>
        </w:rPr>
        <w:t xml:space="preserve">DCI format 1_0 with </w:t>
      </w:r>
      <w:r w:rsidRPr="005055DB">
        <w:rPr>
          <w:rFonts w:hint="eastAsia"/>
          <w:b/>
          <w:bCs/>
          <w:lang w:eastAsia="zh-CN"/>
        </w:rPr>
        <w:t>CRC scrambled by SI-RNTI</w:t>
      </w:r>
      <w:r>
        <w:rPr>
          <w:b/>
          <w:bCs/>
          <w:lang w:eastAsia="zh-CN"/>
        </w:rPr>
        <w:t xml:space="preserve"> can all be used.</w:t>
      </w:r>
    </w:p>
    <w:p w14:paraId="38D3F0DA" w14:textId="77777777" w:rsidR="00034FB4" w:rsidRPr="005B6E70" w:rsidRDefault="00034FB4" w:rsidP="00034FB4">
      <w:pPr>
        <w:jc w:val="both"/>
        <w:rPr>
          <w:b/>
          <w:bCs/>
          <w:lang w:eastAsia="zh-CN"/>
        </w:rPr>
      </w:pPr>
      <w:r w:rsidRPr="005B6E70">
        <w:rPr>
          <w:b/>
          <w:bCs/>
          <w:lang w:eastAsia="zh-CN"/>
        </w:rPr>
        <w:lastRenderedPageBreak/>
        <w:t xml:space="preserve">Proposal </w:t>
      </w:r>
      <w:r>
        <w:rPr>
          <w:b/>
          <w:bCs/>
          <w:lang w:eastAsia="zh-CN"/>
        </w:rPr>
        <w:t>5</w:t>
      </w:r>
      <w:r w:rsidRPr="005B6E70">
        <w:rPr>
          <w:b/>
          <w:bCs/>
          <w:lang w:eastAsia="zh-CN"/>
        </w:rPr>
        <w:t>. Confirm the RAN2 agreement, that in case searchSpace#0 is configured for MCCH, the mapping between PDCCH occasions and SSBs is the same as for SIB1 and in case common search space other than searchSpace#0 is configured for MCCH, the PDCCH monitoring occasions for MCCH message which are not overlapping with UL symbols are sequentially numbered from one in the MCCH transmission window and mapped to SSBs using the similar rule as defined for OSI in TS 38.331.</w:t>
      </w:r>
    </w:p>
    <w:p w14:paraId="614EFE90" w14:textId="77777777" w:rsidR="00034FB4" w:rsidRPr="005B6E70" w:rsidRDefault="00034FB4" w:rsidP="00034FB4">
      <w:pPr>
        <w:jc w:val="both"/>
        <w:rPr>
          <w:b/>
          <w:bCs/>
          <w:lang w:eastAsia="zh-CN"/>
        </w:rPr>
      </w:pPr>
      <w:r w:rsidRPr="005B6E70">
        <w:rPr>
          <w:b/>
          <w:bCs/>
          <w:lang w:eastAsia="zh-CN"/>
        </w:rPr>
        <w:t xml:space="preserve">Proposal </w:t>
      </w:r>
      <w:r>
        <w:rPr>
          <w:b/>
          <w:bCs/>
          <w:lang w:eastAsia="zh-CN"/>
        </w:rPr>
        <w:t>6</w:t>
      </w:r>
      <w:r w:rsidRPr="005B6E70">
        <w:rPr>
          <w:b/>
          <w:bCs/>
          <w:lang w:eastAsia="zh-CN"/>
        </w:rPr>
        <w:t xml:space="preserve">. The same beam is used for PDCCH scheduling MCCH and </w:t>
      </w:r>
      <w:r>
        <w:rPr>
          <w:b/>
          <w:bCs/>
        </w:rPr>
        <w:t>MCCH message</w:t>
      </w:r>
      <w:r w:rsidRPr="005B6E70">
        <w:rPr>
          <w:b/>
          <w:bCs/>
        </w:rPr>
        <w:t xml:space="preserve"> PDSCH</w:t>
      </w:r>
      <w:r w:rsidRPr="005B6E70">
        <w:rPr>
          <w:b/>
          <w:bCs/>
          <w:lang w:eastAsia="zh-CN"/>
        </w:rPr>
        <w:t>.</w:t>
      </w:r>
    </w:p>
    <w:p w14:paraId="5F7D87CF" w14:textId="77777777" w:rsidR="00034FB4" w:rsidRPr="0087556D" w:rsidRDefault="00034FB4" w:rsidP="00034FB4">
      <w:pPr>
        <w:rPr>
          <w:b/>
          <w:bCs/>
          <w:lang w:eastAsia="zh-CN"/>
        </w:rPr>
      </w:pPr>
      <w:r w:rsidRPr="0087556D">
        <w:rPr>
          <w:rFonts w:hint="eastAsia"/>
          <w:b/>
          <w:bCs/>
          <w:lang w:eastAsia="zh-CN"/>
        </w:rPr>
        <w:t>P</w:t>
      </w:r>
      <w:r w:rsidRPr="0087556D">
        <w:rPr>
          <w:b/>
          <w:bCs/>
          <w:lang w:eastAsia="zh-CN"/>
        </w:rPr>
        <w:t>roposal 7. Consider two following alternatives for MCCH change notification</w:t>
      </w:r>
      <w:r>
        <w:rPr>
          <w:b/>
          <w:bCs/>
          <w:lang w:eastAsia="zh-CN"/>
        </w:rPr>
        <w:t xml:space="preserve"> indication</w:t>
      </w:r>
      <w:r w:rsidRPr="0087556D">
        <w:rPr>
          <w:b/>
          <w:bCs/>
          <w:lang w:eastAsia="zh-CN"/>
        </w:rPr>
        <w:t>:</w:t>
      </w:r>
    </w:p>
    <w:p w14:paraId="6DCFEFE1" w14:textId="77777777" w:rsidR="00034FB4" w:rsidRPr="0087556D" w:rsidRDefault="00034FB4" w:rsidP="00034FB4">
      <w:pPr>
        <w:rPr>
          <w:b/>
          <w:bCs/>
          <w:lang w:eastAsia="zh-CN"/>
        </w:rPr>
      </w:pPr>
      <w:r w:rsidRPr="0087556D">
        <w:rPr>
          <w:rFonts w:hint="eastAsia"/>
          <w:b/>
          <w:bCs/>
          <w:lang w:eastAsia="zh-CN"/>
        </w:rPr>
        <w:t>A</w:t>
      </w:r>
      <w:r w:rsidRPr="0087556D">
        <w:rPr>
          <w:b/>
          <w:bCs/>
          <w:lang w:eastAsia="zh-CN"/>
        </w:rPr>
        <w:t xml:space="preserve">lt 1. Define a new M-N-RNTI for </w:t>
      </w:r>
      <w:r>
        <w:rPr>
          <w:b/>
          <w:bCs/>
          <w:lang w:eastAsia="zh-CN"/>
        </w:rPr>
        <w:t>scramble CRC of DCI format 1_0</w:t>
      </w:r>
      <w:r w:rsidRPr="0087556D">
        <w:rPr>
          <w:b/>
          <w:bCs/>
          <w:lang w:eastAsia="zh-CN"/>
        </w:rPr>
        <w:t>;</w:t>
      </w:r>
    </w:p>
    <w:p w14:paraId="5D328937" w14:textId="77777777" w:rsidR="00034FB4" w:rsidRPr="0087556D" w:rsidRDefault="00034FB4" w:rsidP="00034FB4">
      <w:pPr>
        <w:rPr>
          <w:b/>
          <w:bCs/>
          <w:lang w:eastAsia="zh-CN"/>
        </w:rPr>
      </w:pPr>
      <w:r w:rsidRPr="0087556D">
        <w:rPr>
          <w:rFonts w:hint="eastAsia"/>
          <w:b/>
          <w:bCs/>
          <w:lang w:eastAsia="zh-CN"/>
        </w:rPr>
        <w:t>A</w:t>
      </w:r>
      <w:r w:rsidRPr="0087556D">
        <w:rPr>
          <w:b/>
          <w:bCs/>
          <w:lang w:eastAsia="zh-CN"/>
        </w:rPr>
        <w:t>lt 2. Use a DCI field in DCI format 1_0 with M-RNTI.</w:t>
      </w:r>
    </w:p>
    <w:p w14:paraId="297E05CC" w14:textId="77777777" w:rsidR="00034FB4" w:rsidRPr="005B6E70" w:rsidRDefault="00034FB4" w:rsidP="00034FB4">
      <w:pPr>
        <w:jc w:val="both"/>
        <w:rPr>
          <w:b/>
          <w:lang w:eastAsia="zh-CN"/>
        </w:rPr>
      </w:pPr>
      <w:r w:rsidRPr="005B6E70">
        <w:rPr>
          <w:b/>
          <w:bCs/>
          <w:lang w:eastAsia="zh-CN"/>
        </w:rPr>
        <w:t xml:space="preserve">Proposal </w:t>
      </w:r>
      <w:r>
        <w:rPr>
          <w:b/>
          <w:bCs/>
          <w:lang w:eastAsia="zh-CN"/>
        </w:rPr>
        <w:t>8</w:t>
      </w:r>
      <w:r w:rsidRPr="005B6E70">
        <w:rPr>
          <w:b/>
          <w:bCs/>
          <w:lang w:eastAsia="zh-CN"/>
        </w:rPr>
        <w:t>. For</w:t>
      </w:r>
      <w:r w:rsidRPr="005B6E70">
        <w:rPr>
          <w:b/>
          <w:lang w:eastAsia="zh-CN"/>
        </w:rPr>
        <w:t xml:space="preserve"> RRC_IDLE/RRC_INACTIVE UEs, </w:t>
      </w:r>
      <w:r w:rsidRPr="005B6E70">
        <w:rPr>
          <w:b/>
          <w:bCs/>
          <w:lang w:eastAsia="zh-CN"/>
        </w:rPr>
        <w:t>Case A and Case C can be supported as configured/defined specific CFR for group-common PDCCH/PDSCH</w:t>
      </w:r>
      <w:r w:rsidRPr="005B6E70">
        <w:rPr>
          <w:b/>
          <w:lang w:eastAsia="zh-CN"/>
        </w:rPr>
        <w:t>.</w:t>
      </w:r>
    </w:p>
    <w:p w14:paraId="62B11AB4" w14:textId="77777777" w:rsidR="00034FB4" w:rsidRPr="005B6E70" w:rsidRDefault="00034FB4" w:rsidP="00034FB4">
      <w:pPr>
        <w:jc w:val="both"/>
        <w:rPr>
          <w:b/>
          <w:lang w:eastAsia="zh-CN"/>
        </w:rPr>
      </w:pPr>
      <w:r w:rsidRPr="005B6E70">
        <w:rPr>
          <w:b/>
          <w:lang w:eastAsia="zh-CN"/>
        </w:rPr>
        <w:t xml:space="preserve">Proposal </w:t>
      </w:r>
      <w:r>
        <w:rPr>
          <w:b/>
          <w:lang w:eastAsia="zh-CN"/>
        </w:rPr>
        <w:t>9</w:t>
      </w:r>
      <w:r w:rsidRPr="005B6E70">
        <w:rPr>
          <w:b/>
          <w:lang w:eastAsia="zh-CN"/>
        </w:rPr>
        <w:t>. If initial DL BWP is configured by SIB1 which larger than CORESET0, gNB can configure whether the CFR equals to the bandwidth of CORESET0 (Case A) or initial DL BWP (Case C).</w:t>
      </w:r>
    </w:p>
    <w:p w14:paraId="0996C6A3" w14:textId="77777777" w:rsidR="00034FB4" w:rsidRPr="005B6E70" w:rsidRDefault="00034FB4" w:rsidP="00034FB4">
      <w:pPr>
        <w:jc w:val="both"/>
        <w:rPr>
          <w:b/>
          <w:lang w:eastAsia="zh-CN"/>
        </w:rPr>
      </w:pPr>
      <w:r w:rsidRPr="005B6E70">
        <w:rPr>
          <w:b/>
          <w:bCs/>
          <w:lang w:eastAsia="zh-CN"/>
        </w:rPr>
        <w:t xml:space="preserve">Proposal </w:t>
      </w:r>
      <w:r>
        <w:rPr>
          <w:b/>
          <w:bCs/>
          <w:lang w:eastAsia="zh-CN"/>
        </w:rPr>
        <w:t>10</w:t>
      </w:r>
      <w:r w:rsidRPr="005B6E70">
        <w:rPr>
          <w:b/>
          <w:bCs/>
          <w:lang w:eastAsia="zh-CN"/>
        </w:rPr>
        <w:t>. For</w:t>
      </w:r>
      <w:r w:rsidRPr="005B6E70">
        <w:rPr>
          <w:b/>
          <w:lang w:eastAsia="zh-CN"/>
        </w:rPr>
        <w:t xml:space="preserve"> RRC_IDLE/RRC_INACTIVE UEs, only support one CFR.</w:t>
      </w:r>
    </w:p>
    <w:p w14:paraId="45D065E0" w14:textId="77777777" w:rsidR="00034FB4" w:rsidRPr="005B6E70" w:rsidRDefault="00034FB4" w:rsidP="00034FB4">
      <w:pPr>
        <w:jc w:val="both"/>
        <w:rPr>
          <w:b/>
          <w:bCs/>
          <w:iCs/>
          <w:szCs w:val="22"/>
        </w:rPr>
      </w:pPr>
      <w:r w:rsidRPr="005B6E70">
        <w:rPr>
          <w:b/>
          <w:bCs/>
          <w:iCs/>
          <w:szCs w:val="22"/>
        </w:rPr>
        <w:t xml:space="preserve">Proposal </w:t>
      </w:r>
      <w:r>
        <w:rPr>
          <w:b/>
          <w:bCs/>
          <w:iCs/>
          <w:szCs w:val="22"/>
        </w:rPr>
        <w:t>11</w:t>
      </w:r>
      <w:r w:rsidRPr="005B6E70">
        <w:rPr>
          <w:b/>
          <w:bCs/>
          <w:iCs/>
          <w:szCs w:val="22"/>
        </w:rPr>
        <w:t xml:space="preserve">. The </w:t>
      </w:r>
      <w:r w:rsidRPr="005B6E70">
        <w:rPr>
          <w:b/>
          <w:bCs/>
          <w:i/>
          <w:szCs w:val="22"/>
        </w:rPr>
        <w:t xml:space="preserve">commonControlResourceSet </w:t>
      </w:r>
      <w:r w:rsidRPr="005B6E70">
        <w:rPr>
          <w:b/>
          <w:bCs/>
          <w:iCs/>
          <w:szCs w:val="22"/>
        </w:rPr>
        <w:t>can be used as the configured CORESET for group-common PDCCH when the CFR with the same size as the frequency resources as CORESET0, i.e., Case A.</w:t>
      </w:r>
    </w:p>
    <w:p w14:paraId="66E12521" w14:textId="77777777" w:rsidR="00034FB4" w:rsidRPr="005B6E70" w:rsidRDefault="00034FB4" w:rsidP="00034FB4">
      <w:pPr>
        <w:jc w:val="both"/>
        <w:rPr>
          <w:rFonts w:eastAsiaTheme="minorEastAsia"/>
          <w:b/>
          <w:bCs/>
          <w:iCs/>
          <w:szCs w:val="22"/>
          <w:lang w:eastAsia="zh-CN"/>
        </w:rPr>
      </w:pPr>
      <w:r w:rsidRPr="005B6E70">
        <w:rPr>
          <w:b/>
          <w:bCs/>
          <w:iCs/>
          <w:szCs w:val="22"/>
        </w:rPr>
        <w:t xml:space="preserve">Proposal </w:t>
      </w:r>
      <w:r>
        <w:rPr>
          <w:b/>
          <w:bCs/>
          <w:iCs/>
          <w:szCs w:val="22"/>
        </w:rPr>
        <w:t>12</w:t>
      </w:r>
      <w:r w:rsidRPr="005B6E70">
        <w:rPr>
          <w:b/>
          <w:bCs/>
          <w:iCs/>
          <w:szCs w:val="22"/>
        </w:rPr>
        <w:t xml:space="preserve">. The </w:t>
      </w:r>
      <w:r w:rsidRPr="005B6E70">
        <w:rPr>
          <w:b/>
          <w:bCs/>
          <w:i/>
          <w:szCs w:val="22"/>
        </w:rPr>
        <w:t xml:space="preserve">commonControlResourceSet </w:t>
      </w:r>
      <w:r w:rsidRPr="005B6E70">
        <w:rPr>
          <w:b/>
          <w:bCs/>
          <w:iCs/>
          <w:szCs w:val="22"/>
        </w:rPr>
        <w:t xml:space="preserve">or an CORESET has larger bandwidth than CORESET0 can be used or configured as the CORESET for group-common PDCCH when the CFR with the same size as the SIB1-configured initial DL BWP, i.e., Case C. CORESET 0 </w:t>
      </w:r>
      <w:r w:rsidRPr="005B6E70">
        <w:rPr>
          <w:b/>
          <w:bCs/>
          <w:lang w:eastAsia="zh-CN"/>
        </w:rPr>
        <w:t xml:space="preserve">is used by default if the </w:t>
      </w:r>
      <w:r w:rsidRPr="005B6E70">
        <w:rPr>
          <w:b/>
          <w:bCs/>
          <w:i/>
          <w:szCs w:val="22"/>
        </w:rPr>
        <w:t xml:space="preserve">commonControlResourceSet </w:t>
      </w:r>
      <w:r w:rsidRPr="005B6E70">
        <w:rPr>
          <w:b/>
          <w:bCs/>
          <w:iCs/>
          <w:szCs w:val="22"/>
        </w:rPr>
        <w:t>or the CORESET has larger bandwidth than CORESET0</w:t>
      </w:r>
      <w:r w:rsidRPr="005B6E70">
        <w:rPr>
          <w:b/>
          <w:bCs/>
          <w:lang w:eastAsia="zh-CN"/>
        </w:rPr>
        <w:t xml:space="preserve"> are not configured</w:t>
      </w:r>
      <w:r w:rsidRPr="005B6E70">
        <w:rPr>
          <w:rFonts w:eastAsiaTheme="minorEastAsia"/>
          <w:b/>
          <w:bCs/>
          <w:iCs/>
          <w:szCs w:val="22"/>
          <w:lang w:eastAsia="zh-CN"/>
        </w:rPr>
        <w:t>.</w:t>
      </w:r>
    </w:p>
    <w:p w14:paraId="312C880C" w14:textId="77777777" w:rsidR="00034FB4" w:rsidRPr="005B6E70" w:rsidRDefault="00034FB4" w:rsidP="00034FB4">
      <w:pPr>
        <w:jc w:val="both"/>
        <w:rPr>
          <w:b/>
          <w:bCs/>
          <w:lang w:eastAsia="zh-CN"/>
        </w:rPr>
      </w:pPr>
      <w:r w:rsidRPr="005B6E70">
        <w:rPr>
          <w:b/>
          <w:bCs/>
          <w:lang w:eastAsia="zh-CN"/>
        </w:rPr>
        <w:t xml:space="preserve">Proposal </w:t>
      </w:r>
      <w:r>
        <w:rPr>
          <w:b/>
          <w:bCs/>
          <w:lang w:eastAsia="zh-CN"/>
        </w:rPr>
        <w:t>13</w:t>
      </w:r>
      <w:r w:rsidRPr="005B6E70">
        <w:rPr>
          <w:b/>
          <w:bCs/>
          <w:lang w:eastAsia="zh-CN"/>
        </w:rPr>
        <w:t>. The CSS type for multicast service group-common PDCCH and broadcast service group-common PDCCH should be the same.</w:t>
      </w:r>
    </w:p>
    <w:p w14:paraId="386691CA" w14:textId="77777777" w:rsidR="00034FB4" w:rsidRPr="005B6E70" w:rsidRDefault="00034FB4" w:rsidP="00034FB4">
      <w:pPr>
        <w:jc w:val="both"/>
        <w:rPr>
          <w:b/>
          <w:bCs/>
        </w:rPr>
      </w:pPr>
      <w:r w:rsidRPr="005B6E70">
        <w:rPr>
          <w:b/>
          <w:bCs/>
          <w:lang w:eastAsia="zh-CN"/>
        </w:rPr>
        <w:t>Proposal 1</w:t>
      </w:r>
      <w:r>
        <w:rPr>
          <w:b/>
          <w:bCs/>
          <w:lang w:eastAsia="zh-CN"/>
        </w:rPr>
        <w:t>4</w:t>
      </w:r>
      <w:r w:rsidRPr="005B6E70">
        <w:rPr>
          <w:b/>
          <w:bCs/>
          <w:lang w:eastAsia="zh-CN"/>
        </w:rPr>
        <w:t>. New Type-x CSS</w:t>
      </w:r>
      <w:r w:rsidRPr="005B6E70">
        <w:rPr>
          <w:b/>
          <w:bCs/>
        </w:rPr>
        <w:t xml:space="preserve"> can be defined for broadcast group-common PDCCH for RRC_IDLE/INACTIVE/CONNECTED UEs.</w:t>
      </w:r>
    </w:p>
    <w:p w14:paraId="51F3CBFF" w14:textId="77777777" w:rsidR="00034FB4" w:rsidRPr="005B6E70" w:rsidRDefault="00034FB4" w:rsidP="00034FB4">
      <w:pPr>
        <w:jc w:val="both"/>
        <w:rPr>
          <w:b/>
          <w:bCs/>
          <w:lang w:eastAsia="zh-CN"/>
        </w:rPr>
      </w:pPr>
      <w:r w:rsidRPr="005B6E70">
        <w:rPr>
          <w:b/>
          <w:bCs/>
          <w:lang w:eastAsia="zh-CN"/>
        </w:rPr>
        <w:t>Proposal 1</w:t>
      </w:r>
      <w:r>
        <w:rPr>
          <w:b/>
          <w:bCs/>
          <w:lang w:eastAsia="zh-CN"/>
        </w:rPr>
        <w:t>5</w:t>
      </w:r>
      <w:r w:rsidRPr="005B6E70">
        <w:rPr>
          <w:b/>
          <w:bCs/>
          <w:lang w:eastAsia="zh-CN"/>
        </w:rPr>
        <w:t>. The monitoring priority of new Type-x CSS is determined based on the search space set indexes of the new Type-x CSS set and USS sets.</w:t>
      </w:r>
    </w:p>
    <w:p w14:paraId="5CB9BCF4" w14:textId="77777777" w:rsidR="00034FB4" w:rsidRPr="003F07E5" w:rsidRDefault="00034FB4" w:rsidP="00034FB4">
      <w:pPr>
        <w:jc w:val="both"/>
        <w:rPr>
          <w:b/>
          <w:bCs/>
          <w:lang w:eastAsia="zh-CN"/>
        </w:rPr>
      </w:pPr>
      <w:r w:rsidRPr="003F07E5">
        <w:rPr>
          <w:rFonts w:hint="eastAsia"/>
          <w:b/>
          <w:bCs/>
          <w:lang w:eastAsia="zh-CN"/>
        </w:rPr>
        <w:t>P</w:t>
      </w:r>
      <w:r w:rsidRPr="003F07E5">
        <w:rPr>
          <w:b/>
          <w:bCs/>
          <w:lang w:eastAsia="zh-CN"/>
        </w:rPr>
        <w:t>roposal 16. DCI format 1_0 is used for schedule group-common PDSCH.</w:t>
      </w:r>
    </w:p>
    <w:p w14:paraId="07467221" w14:textId="77777777" w:rsidR="00034FB4" w:rsidRPr="005B6E70" w:rsidRDefault="00034FB4" w:rsidP="00034FB4">
      <w:pPr>
        <w:jc w:val="both"/>
        <w:rPr>
          <w:b/>
          <w:lang w:eastAsia="zh-CN"/>
        </w:rPr>
      </w:pPr>
      <w:r w:rsidRPr="005B6E70">
        <w:rPr>
          <w:b/>
          <w:lang w:eastAsia="zh-CN"/>
        </w:rPr>
        <w:t>Proposal 1</w:t>
      </w:r>
      <w:r>
        <w:rPr>
          <w:b/>
          <w:lang w:eastAsia="zh-CN"/>
        </w:rPr>
        <w:t>7</w:t>
      </w:r>
      <w:r w:rsidRPr="005B6E70">
        <w:rPr>
          <w:b/>
          <w:lang w:eastAsia="zh-CN"/>
        </w:rPr>
        <w:t xml:space="preserve">. The association between transmitted SSB indexes and group-common PDCCH monitoring occasions </w:t>
      </w:r>
      <w:r w:rsidRPr="005B6E70">
        <w:rPr>
          <w:b/>
          <w:bCs/>
          <w:lang w:eastAsia="zh-CN"/>
        </w:rPr>
        <w:t>using the similar rule as defined for OSI in TS 38.331</w:t>
      </w:r>
      <w:r w:rsidRPr="005B6E70">
        <w:rPr>
          <w:b/>
          <w:lang w:eastAsia="zh-CN"/>
        </w:rPr>
        <w:t xml:space="preserve"> for</w:t>
      </w:r>
      <w:r w:rsidRPr="005B6E70">
        <w:rPr>
          <w:b/>
          <w:lang w:val="en-US" w:eastAsia="zh-CN"/>
        </w:rPr>
        <w:t xml:space="preserve"> RRC_IDLE/RRC_INACTIVE UEs</w:t>
      </w:r>
      <w:r w:rsidRPr="005B6E70">
        <w:rPr>
          <w:b/>
          <w:lang w:eastAsia="zh-CN"/>
        </w:rPr>
        <w:t>.</w:t>
      </w:r>
    </w:p>
    <w:p w14:paraId="4A34DBAF" w14:textId="77777777" w:rsidR="0000131E" w:rsidRPr="00EB55CC" w:rsidRDefault="0000131E" w:rsidP="0000131E">
      <w:pPr>
        <w:jc w:val="both"/>
        <w:rPr>
          <w:b/>
          <w:bCs/>
          <w:lang w:eastAsia="zh-CN"/>
        </w:rPr>
      </w:pPr>
      <w:r w:rsidRPr="005B6E70">
        <w:rPr>
          <w:b/>
          <w:bCs/>
          <w:lang w:eastAsia="zh-CN"/>
        </w:rPr>
        <w:t>Proposal 1</w:t>
      </w:r>
      <w:r>
        <w:rPr>
          <w:b/>
          <w:bCs/>
          <w:lang w:eastAsia="zh-CN"/>
        </w:rPr>
        <w:t>8</w:t>
      </w:r>
      <w:r w:rsidRPr="005B6E70">
        <w:rPr>
          <w:b/>
          <w:bCs/>
          <w:lang w:eastAsia="zh-CN"/>
        </w:rPr>
        <w:t xml:space="preserve">. The same beam is used for group-common PDCCH and </w:t>
      </w:r>
      <w:r w:rsidRPr="005B6E70">
        <w:rPr>
          <w:b/>
          <w:bCs/>
        </w:rPr>
        <w:t>the corresponding scheduled PDSCH</w:t>
      </w:r>
      <w:r w:rsidRPr="005B6E70">
        <w:rPr>
          <w:b/>
          <w:bCs/>
          <w:lang w:eastAsia="zh-CN"/>
        </w:rPr>
        <w:t>.</w:t>
      </w:r>
    </w:p>
    <w:p w14:paraId="4A689AE1" w14:textId="77777777" w:rsidR="00034FB4" w:rsidRPr="005B6E70" w:rsidRDefault="00034FB4" w:rsidP="00034FB4">
      <w:pPr>
        <w:overflowPunct w:val="0"/>
        <w:autoSpaceDE w:val="0"/>
        <w:autoSpaceDN w:val="0"/>
        <w:spacing w:after="120"/>
        <w:jc w:val="both"/>
        <w:rPr>
          <w:b/>
          <w:bCs/>
          <w:lang w:eastAsia="zh-CN"/>
        </w:rPr>
      </w:pPr>
      <w:r w:rsidRPr="005B6E70">
        <w:rPr>
          <w:b/>
          <w:bCs/>
          <w:lang w:eastAsia="zh-CN"/>
        </w:rPr>
        <w:t>Proposal 1</w:t>
      </w:r>
      <w:r>
        <w:rPr>
          <w:b/>
          <w:bCs/>
          <w:lang w:eastAsia="zh-CN"/>
        </w:rPr>
        <w:t>9</w:t>
      </w:r>
      <w:r w:rsidRPr="005B6E70">
        <w:rPr>
          <w:b/>
          <w:bCs/>
          <w:lang w:eastAsia="zh-CN"/>
        </w:rPr>
        <w:t>. For RRC_IDLE/INACTIVE UEs, don’t support HARQ feedback for group-common PDSCH for broadcast reception.</w:t>
      </w:r>
    </w:p>
    <w:p w14:paraId="65BE36D9" w14:textId="52254EA3" w:rsidR="00D52306" w:rsidRPr="00034FB4" w:rsidRDefault="00034FB4" w:rsidP="00034FB4">
      <w:pPr>
        <w:overflowPunct w:val="0"/>
        <w:autoSpaceDE w:val="0"/>
        <w:autoSpaceDN w:val="0"/>
        <w:spacing w:after="120"/>
        <w:jc w:val="both"/>
        <w:rPr>
          <w:rFonts w:eastAsia="MS Mincho"/>
          <w:b/>
          <w:bCs/>
        </w:rPr>
      </w:pPr>
      <w:r w:rsidRPr="005B6E70">
        <w:rPr>
          <w:b/>
          <w:bCs/>
          <w:lang w:eastAsia="zh-CN"/>
        </w:rPr>
        <w:t xml:space="preserve">Proposal </w:t>
      </w:r>
      <w:r>
        <w:rPr>
          <w:b/>
          <w:bCs/>
          <w:lang w:eastAsia="zh-CN"/>
        </w:rPr>
        <w:t>20</w:t>
      </w:r>
      <w:r w:rsidRPr="005B6E70">
        <w:rPr>
          <w:b/>
          <w:bCs/>
          <w:lang w:eastAsia="zh-CN"/>
        </w:rPr>
        <w:t>.</w:t>
      </w:r>
      <w:r w:rsidRPr="005B6E70">
        <w:rPr>
          <w:lang w:eastAsia="zh-CN"/>
        </w:rPr>
        <w:t xml:space="preserve"> </w:t>
      </w:r>
      <w:r w:rsidRPr="005B6E70">
        <w:rPr>
          <w:b/>
          <w:bCs/>
          <w:lang w:eastAsia="zh-CN"/>
        </w:rPr>
        <w:t>For RRC_IDLE/INACTIVE UEs, don’t support SPS for group-common PDSCH for broadcast reception.</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2954DCE5" w14:textId="2F58255B" w:rsidR="0084194A" w:rsidRPr="005B6E70" w:rsidRDefault="00B01275" w:rsidP="00C9100E">
      <w:pPr>
        <w:pStyle w:val="aff"/>
        <w:numPr>
          <w:ilvl w:val="0"/>
          <w:numId w:val="6"/>
        </w:numPr>
        <w:ind w:leftChars="0"/>
        <w:jc w:val="both"/>
        <w:rPr>
          <w:rFonts w:ascii="Times New Roman" w:hAnsi="Times New Roman"/>
          <w:lang w:val="x-none" w:eastAsia="zh-CN"/>
        </w:rPr>
      </w:pPr>
      <w:r w:rsidRPr="005B6E70">
        <w:rPr>
          <w:rFonts w:ascii="Times New Roman" w:hAnsi="Times New Roman"/>
          <w:lang w:val="x-none" w:eastAsia="zh-CN"/>
        </w:rPr>
        <w:t>Chairman's Notes RAN1#10</w:t>
      </w:r>
      <w:r w:rsidR="00C0382C" w:rsidRPr="005B6E70">
        <w:rPr>
          <w:rFonts w:ascii="Times New Roman" w:hAnsi="Times New Roman"/>
          <w:lang w:val="x-none" w:eastAsia="zh-CN"/>
        </w:rPr>
        <w:t>4</w:t>
      </w:r>
      <w:r w:rsidRPr="005B6E70">
        <w:rPr>
          <w:rFonts w:ascii="Times New Roman" w:hAnsi="Times New Roman"/>
          <w:lang w:val="x-none" w:eastAsia="zh-CN"/>
        </w:rPr>
        <w:t>-e</w:t>
      </w:r>
    </w:p>
    <w:p w14:paraId="639DD8EA" w14:textId="18FE8D47" w:rsidR="00737B0B" w:rsidRPr="005B6E70" w:rsidRDefault="00737B0B" w:rsidP="00C9100E">
      <w:pPr>
        <w:pStyle w:val="aff"/>
        <w:numPr>
          <w:ilvl w:val="0"/>
          <w:numId w:val="6"/>
        </w:numPr>
        <w:ind w:leftChars="0"/>
        <w:jc w:val="both"/>
        <w:rPr>
          <w:rFonts w:ascii="Times New Roman" w:hAnsi="Times New Roman"/>
          <w:lang w:val="x-none" w:eastAsia="zh-CN"/>
        </w:rPr>
      </w:pPr>
      <w:r w:rsidRPr="005B6E70">
        <w:rPr>
          <w:rFonts w:ascii="Times New Roman" w:hAnsi="Times New Roman"/>
          <w:lang w:val="x-none" w:eastAsia="zh-CN"/>
        </w:rPr>
        <w:t>RAN2 113-e Chairman Notes</w:t>
      </w:r>
    </w:p>
    <w:p w14:paraId="02C7D3EF" w14:textId="70B4AE7A" w:rsidR="00FD1A2D" w:rsidRPr="005B6E70" w:rsidRDefault="0033534B" w:rsidP="0033534B">
      <w:pPr>
        <w:pStyle w:val="aff"/>
        <w:numPr>
          <w:ilvl w:val="0"/>
          <w:numId w:val="6"/>
        </w:numPr>
        <w:ind w:leftChars="0"/>
        <w:jc w:val="both"/>
        <w:rPr>
          <w:rFonts w:ascii="Times New Roman" w:hAnsi="Times New Roman"/>
          <w:lang w:val="x-none" w:eastAsia="zh-CN"/>
        </w:rPr>
      </w:pPr>
      <w:r w:rsidRPr="005B6E70">
        <w:rPr>
          <w:rFonts w:ascii="Times New Roman" w:hAnsi="Times New Roman"/>
          <w:lang w:val="x-none" w:eastAsia="zh-CN"/>
        </w:rPr>
        <w:t>RAN2 113bis-e Chairman Notes</w:t>
      </w:r>
    </w:p>
    <w:p w14:paraId="5E96759B" w14:textId="3401132F" w:rsidR="00A80CB0" w:rsidRPr="005B6E70" w:rsidRDefault="0041280E" w:rsidP="0033534B">
      <w:pPr>
        <w:pStyle w:val="aff"/>
        <w:numPr>
          <w:ilvl w:val="0"/>
          <w:numId w:val="6"/>
        </w:numPr>
        <w:ind w:leftChars="0"/>
        <w:jc w:val="both"/>
        <w:rPr>
          <w:rFonts w:ascii="Times New Roman" w:hAnsi="Times New Roman"/>
          <w:lang w:val="x-none" w:eastAsia="zh-CN"/>
        </w:rPr>
      </w:pPr>
      <w:r w:rsidRPr="0041280E">
        <w:rPr>
          <w:rFonts w:ascii="Times New Roman" w:eastAsiaTheme="minorEastAsia" w:hAnsi="Times New Roman"/>
          <w:lang w:val="x-none" w:eastAsia="zh-CN"/>
        </w:rPr>
        <w:t>R1-2104632</w:t>
      </w:r>
      <w:r w:rsidR="00B516A9" w:rsidRPr="005B6E70">
        <w:rPr>
          <w:rFonts w:ascii="Times New Roman" w:eastAsiaTheme="minorEastAsia" w:hAnsi="Times New Roman"/>
          <w:lang w:val="x-none" w:eastAsia="zh-CN"/>
        </w:rPr>
        <w:t>, Discussion on group scheduling mechanisms. CMCC</w:t>
      </w:r>
    </w:p>
    <w:sectPr w:rsidR="00A80CB0" w:rsidRPr="005B6E70"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39BC4" w14:textId="77777777" w:rsidR="001E3DE5" w:rsidRDefault="001E3DE5">
      <w:r>
        <w:separator/>
      </w:r>
    </w:p>
  </w:endnote>
  <w:endnote w:type="continuationSeparator" w:id="0">
    <w:p w14:paraId="532A698D" w14:textId="77777777" w:rsidR="001E3DE5" w:rsidRDefault="001E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76FB5" w14:textId="77777777" w:rsidR="001E3DE5" w:rsidRDefault="001E3DE5">
      <w:r>
        <w:separator/>
      </w:r>
    </w:p>
  </w:footnote>
  <w:footnote w:type="continuationSeparator" w:id="0">
    <w:p w14:paraId="68065E54" w14:textId="77777777" w:rsidR="001E3DE5" w:rsidRDefault="001E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6460EF2"/>
    <w:multiLevelType w:val="hybridMultilevel"/>
    <w:tmpl w:val="F37A3952"/>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0"/>
  </w:num>
  <w:num w:numId="4">
    <w:abstractNumId w:val="9"/>
  </w:num>
  <w:num w:numId="5">
    <w:abstractNumId w:val="7"/>
    <w:lvlOverride w:ilvl="0">
      <w:startOverride w:val="1"/>
    </w:lvlOverride>
  </w:num>
  <w:num w:numId="6">
    <w:abstractNumId w:val="8"/>
  </w:num>
  <w:num w:numId="7">
    <w:abstractNumId w:val="17"/>
  </w:num>
  <w:num w:numId="8">
    <w:abstractNumId w:val="6"/>
  </w:num>
  <w:num w:numId="9">
    <w:abstractNumId w:val="2"/>
  </w:num>
  <w:num w:numId="10">
    <w:abstractNumId w:val="1"/>
  </w:num>
  <w:num w:numId="11">
    <w:abstractNumId w:val="4"/>
  </w:num>
  <w:num w:numId="12">
    <w:abstractNumId w:val="14"/>
  </w:num>
  <w:num w:numId="13">
    <w:abstractNumId w:val="11"/>
  </w:num>
  <w:num w:numId="14">
    <w:abstractNumId w:val="3"/>
  </w:num>
  <w:num w:numId="15">
    <w:abstractNumId w:val="5"/>
  </w:num>
  <w:num w:numId="16">
    <w:abstractNumId w:val="15"/>
  </w:num>
  <w:num w:numId="17">
    <w:abstractNumId w:val="12"/>
  </w:num>
  <w:num w:numId="18">
    <w:abstractNumId w:val="16"/>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F8B"/>
    <w:rsid w:val="000060C6"/>
    <w:rsid w:val="00006119"/>
    <w:rsid w:val="00006186"/>
    <w:rsid w:val="00006AD6"/>
    <w:rsid w:val="00006E55"/>
    <w:rsid w:val="00006EA3"/>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2478"/>
    <w:rsid w:val="000325C3"/>
    <w:rsid w:val="000338D8"/>
    <w:rsid w:val="00033ABA"/>
    <w:rsid w:val="00033B1E"/>
    <w:rsid w:val="00033F8F"/>
    <w:rsid w:val="00034589"/>
    <w:rsid w:val="00034FB4"/>
    <w:rsid w:val="00034FF6"/>
    <w:rsid w:val="0003510D"/>
    <w:rsid w:val="00035340"/>
    <w:rsid w:val="00035499"/>
    <w:rsid w:val="0003569D"/>
    <w:rsid w:val="00035BE7"/>
    <w:rsid w:val="00036BC5"/>
    <w:rsid w:val="000374B2"/>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3B"/>
    <w:rsid w:val="00047647"/>
    <w:rsid w:val="0005018F"/>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61"/>
    <w:rsid w:val="00070BD2"/>
    <w:rsid w:val="00070C42"/>
    <w:rsid w:val="000714DF"/>
    <w:rsid w:val="00072005"/>
    <w:rsid w:val="000722B8"/>
    <w:rsid w:val="00072615"/>
    <w:rsid w:val="00072755"/>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A00"/>
    <w:rsid w:val="00084BCD"/>
    <w:rsid w:val="00085276"/>
    <w:rsid w:val="0008718C"/>
    <w:rsid w:val="000871E8"/>
    <w:rsid w:val="00087EB0"/>
    <w:rsid w:val="00090193"/>
    <w:rsid w:val="000906F7"/>
    <w:rsid w:val="00090784"/>
    <w:rsid w:val="00090B59"/>
    <w:rsid w:val="00090FA4"/>
    <w:rsid w:val="00090FC3"/>
    <w:rsid w:val="0009129D"/>
    <w:rsid w:val="0009141A"/>
    <w:rsid w:val="000916AA"/>
    <w:rsid w:val="00091851"/>
    <w:rsid w:val="00091938"/>
    <w:rsid w:val="00091E6D"/>
    <w:rsid w:val="00092636"/>
    <w:rsid w:val="000928A2"/>
    <w:rsid w:val="000928F7"/>
    <w:rsid w:val="00092B49"/>
    <w:rsid w:val="00092B6E"/>
    <w:rsid w:val="00092BD4"/>
    <w:rsid w:val="00093257"/>
    <w:rsid w:val="000934B7"/>
    <w:rsid w:val="00093FC3"/>
    <w:rsid w:val="000943EE"/>
    <w:rsid w:val="00094490"/>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E0B"/>
    <w:rsid w:val="00096FDB"/>
    <w:rsid w:val="000976B9"/>
    <w:rsid w:val="000978D8"/>
    <w:rsid w:val="00097CD4"/>
    <w:rsid w:val="000A00CF"/>
    <w:rsid w:val="000A01A9"/>
    <w:rsid w:val="000A0446"/>
    <w:rsid w:val="000A04C9"/>
    <w:rsid w:val="000A09CC"/>
    <w:rsid w:val="000A13B3"/>
    <w:rsid w:val="000A1407"/>
    <w:rsid w:val="000A1887"/>
    <w:rsid w:val="000A188A"/>
    <w:rsid w:val="000A1BE3"/>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680D"/>
    <w:rsid w:val="000A689F"/>
    <w:rsid w:val="000A68CA"/>
    <w:rsid w:val="000A6A47"/>
    <w:rsid w:val="000A6A59"/>
    <w:rsid w:val="000A6C74"/>
    <w:rsid w:val="000A718C"/>
    <w:rsid w:val="000A758C"/>
    <w:rsid w:val="000A7C54"/>
    <w:rsid w:val="000A7C7A"/>
    <w:rsid w:val="000B006E"/>
    <w:rsid w:val="000B04FF"/>
    <w:rsid w:val="000B05C4"/>
    <w:rsid w:val="000B0CC8"/>
    <w:rsid w:val="000B0E31"/>
    <w:rsid w:val="000B0F83"/>
    <w:rsid w:val="000B193F"/>
    <w:rsid w:val="000B19BE"/>
    <w:rsid w:val="000B1E80"/>
    <w:rsid w:val="000B2553"/>
    <w:rsid w:val="000B2E1C"/>
    <w:rsid w:val="000B3641"/>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A35"/>
    <w:rsid w:val="000B5EBC"/>
    <w:rsid w:val="000B5F05"/>
    <w:rsid w:val="000B61CD"/>
    <w:rsid w:val="000B626A"/>
    <w:rsid w:val="000B6E6F"/>
    <w:rsid w:val="000B7016"/>
    <w:rsid w:val="000B76CB"/>
    <w:rsid w:val="000B78B2"/>
    <w:rsid w:val="000B7E01"/>
    <w:rsid w:val="000B7E6E"/>
    <w:rsid w:val="000C011A"/>
    <w:rsid w:val="000C026D"/>
    <w:rsid w:val="000C0663"/>
    <w:rsid w:val="000C078F"/>
    <w:rsid w:val="000C0BC6"/>
    <w:rsid w:val="000C1412"/>
    <w:rsid w:val="000C1A0B"/>
    <w:rsid w:val="000C1FC4"/>
    <w:rsid w:val="000C35C6"/>
    <w:rsid w:val="000C38CB"/>
    <w:rsid w:val="000C396F"/>
    <w:rsid w:val="000C3FB0"/>
    <w:rsid w:val="000C40C7"/>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80C"/>
    <w:rsid w:val="000D6029"/>
    <w:rsid w:val="000D60C8"/>
    <w:rsid w:val="000D63FD"/>
    <w:rsid w:val="000D66B4"/>
    <w:rsid w:val="000D7110"/>
    <w:rsid w:val="000D7308"/>
    <w:rsid w:val="000D7521"/>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F0F"/>
    <w:rsid w:val="001060B4"/>
    <w:rsid w:val="0010616C"/>
    <w:rsid w:val="001063B9"/>
    <w:rsid w:val="001072BF"/>
    <w:rsid w:val="001074B7"/>
    <w:rsid w:val="001102EE"/>
    <w:rsid w:val="001106EC"/>
    <w:rsid w:val="00110D44"/>
    <w:rsid w:val="00111297"/>
    <w:rsid w:val="00112234"/>
    <w:rsid w:val="001125AA"/>
    <w:rsid w:val="0011294C"/>
    <w:rsid w:val="00112B32"/>
    <w:rsid w:val="00112F55"/>
    <w:rsid w:val="001134A5"/>
    <w:rsid w:val="00113D2F"/>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D2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39A"/>
    <w:rsid w:val="001319E3"/>
    <w:rsid w:val="001319FD"/>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70A7C"/>
    <w:rsid w:val="00171291"/>
    <w:rsid w:val="00171308"/>
    <w:rsid w:val="00171752"/>
    <w:rsid w:val="00171D20"/>
    <w:rsid w:val="001728A1"/>
    <w:rsid w:val="00172A54"/>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5BA"/>
    <w:rsid w:val="001776EE"/>
    <w:rsid w:val="0017785F"/>
    <w:rsid w:val="00177FDB"/>
    <w:rsid w:val="00180CD3"/>
    <w:rsid w:val="0018139F"/>
    <w:rsid w:val="0018145E"/>
    <w:rsid w:val="00181571"/>
    <w:rsid w:val="00181B40"/>
    <w:rsid w:val="00181D4D"/>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2051"/>
    <w:rsid w:val="00192363"/>
    <w:rsid w:val="001926F4"/>
    <w:rsid w:val="001932EA"/>
    <w:rsid w:val="001936C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25"/>
    <w:rsid w:val="001A5CF2"/>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BD3"/>
    <w:rsid w:val="001F1F85"/>
    <w:rsid w:val="001F204E"/>
    <w:rsid w:val="001F210B"/>
    <w:rsid w:val="001F211C"/>
    <w:rsid w:val="001F222A"/>
    <w:rsid w:val="001F2751"/>
    <w:rsid w:val="001F27CA"/>
    <w:rsid w:val="001F2BBB"/>
    <w:rsid w:val="001F3730"/>
    <w:rsid w:val="001F3F5B"/>
    <w:rsid w:val="001F3FF3"/>
    <w:rsid w:val="001F4644"/>
    <w:rsid w:val="001F4803"/>
    <w:rsid w:val="001F4E2C"/>
    <w:rsid w:val="001F4FDF"/>
    <w:rsid w:val="001F51CC"/>
    <w:rsid w:val="001F52BC"/>
    <w:rsid w:val="001F537C"/>
    <w:rsid w:val="001F5B65"/>
    <w:rsid w:val="001F5BD7"/>
    <w:rsid w:val="001F5FFF"/>
    <w:rsid w:val="001F659B"/>
    <w:rsid w:val="001F663A"/>
    <w:rsid w:val="001F66AF"/>
    <w:rsid w:val="001F6728"/>
    <w:rsid w:val="001F6770"/>
    <w:rsid w:val="001F6798"/>
    <w:rsid w:val="001F684F"/>
    <w:rsid w:val="001F6D8B"/>
    <w:rsid w:val="001F7BBF"/>
    <w:rsid w:val="0020015E"/>
    <w:rsid w:val="0020062B"/>
    <w:rsid w:val="00200D92"/>
    <w:rsid w:val="002011CB"/>
    <w:rsid w:val="00201A94"/>
    <w:rsid w:val="00201B59"/>
    <w:rsid w:val="00201D53"/>
    <w:rsid w:val="00201DD6"/>
    <w:rsid w:val="0020210F"/>
    <w:rsid w:val="002022AC"/>
    <w:rsid w:val="0020245F"/>
    <w:rsid w:val="00202B3F"/>
    <w:rsid w:val="00203243"/>
    <w:rsid w:val="0020400D"/>
    <w:rsid w:val="0020406E"/>
    <w:rsid w:val="00204C28"/>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1056"/>
    <w:rsid w:val="00211113"/>
    <w:rsid w:val="002111F5"/>
    <w:rsid w:val="00211B26"/>
    <w:rsid w:val="00212283"/>
    <w:rsid w:val="00212732"/>
    <w:rsid w:val="00212733"/>
    <w:rsid w:val="00212781"/>
    <w:rsid w:val="002128A4"/>
    <w:rsid w:val="00212A81"/>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716A"/>
    <w:rsid w:val="00237291"/>
    <w:rsid w:val="00237491"/>
    <w:rsid w:val="002401FA"/>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31DC"/>
    <w:rsid w:val="002533DA"/>
    <w:rsid w:val="00254B03"/>
    <w:rsid w:val="00254B4E"/>
    <w:rsid w:val="00254B61"/>
    <w:rsid w:val="00255174"/>
    <w:rsid w:val="00255214"/>
    <w:rsid w:val="00255CDA"/>
    <w:rsid w:val="00255F39"/>
    <w:rsid w:val="002576A6"/>
    <w:rsid w:val="002579B1"/>
    <w:rsid w:val="00257A33"/>
    <w:rsid w:val="00257B6E"/>
    <w:rsid w:val="00257B75"/>
    <w:rsid w:val="00257E6C"/>
    <w:rsid w:val="00260047"/>
    <w:rsid w:val="002606F9"/>
    <w:rsid w:val="0026161F"/>
    <w:rsid w:val="00261764"/>
    <w:rsid w:val="002621D8"/>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732"/>
    <w:rsid w:val="002724E0"/>
    <w:rsid w:val="002727FB"/>
    <w:rsid w:val="00272A47"/>
    <w:rsid w:val="00273271"/>
    <w:rsid w:val="0027344E"/>
    <w:rsid w:val="0027347E"/>
    <w:rsid w:val="00273947"/>
    <w:rsid w:val="00273E15"/>
    <w:rsid w:val="0027405C"/>
    <w:rsid w:val="00274B33"/>
    <w:rsid w:val="00275083"/>
    <w:rsid w:val="00275167"/>
    <w:rsid w:val="002754DA"/>
    <w:rsid w:val="00275DA9"/>
    <w:rsid w:val="0027641A"/>
    <w:rsid w:val="0027662C"/>
    <w:rsid w:val="002766BB"/>
    <w:rsid w:val="00276B0B"/>
    <w:rsid w:val="00276B3E"/>
    <w:rsid w:val="00276B5A"/>
    <w:rsid w:val="00276E4C"/>
    <w:rsid w:val="0027773A"/>
    <w:rsid w:val="00277D32"/>
    <w:rsid w:val="00280124"/>
    <w:rsid w:val="0028036B"/>
    <w:rsid w:val="0028065E"/>
    <w:rsid w:val="0028072B"/>
    <w:rsid w:val="00280B8B"/>
    <w:rsid w:val="00281274"/>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5F63"/>
    <w:rsid w:val="00286245"/>
    <w:rsid w:val="0028694A"/>
    <w:rsid w:val="00286AF8"/>
    <w:rsid w:val="00286F69"/>
    <w:rsid w:val="002875EE"/>
    <w:rsid w:val="0028771F"/>
    <w:rsid w:val="00287CE2"/>
    <w:rsid w:val="0029024B"/>
    <w:rsid w:val="002903F0"/>
    <w:rsid w:val="0029049A"/>
    <w:rsid w:val="00290609"/>
    <w:rsid w:val="0029076D"/>
    <w:rsid w:val="00290D20"/>
    <w:rsid w:val="00290D5F"/>
    <w:rsid w:val="00290DDC"/>
    <w:rsid w:val="00291018"/>
    <w:rsid w:val="00291150"/>
    <w:rsid w:val="0029118C"/>
    <w:rsid w:val="00291980"/>
    <w:rsid w:val="00292113"/>
    <w:rsid w:val="002930BA"/>
    <w:rsid w:val="0029468A"/>
    <w:rsid w:val="00294936"/>
    <w:rsid w:val="00294BA0"/>
    <w:rsid w:val="00294CEC"/>
    <w:rsid w:val="002955B4"/>
    <w:rsid w:val="00295715"/>
    <w:rsid w:val="0029578C"/>
    <w:rsid w:val="00295AE3"/>
    <w:rsid w:val="00295B16"/>
    <w:rsid w:val="00296045"/>
    <w:rsid w:val="0029626E"/>
    <w:rsid w:val="002963FE"/>
    <w:rsid w:val="0029677D"/>
    <w:rsid w:val="00296A1D"/>
    <w:rsid w:val="00296BFF"/>
    <w:rsid w:val="00297100"/>
    <w:rsid w:val="0029786F"/>
    <w:rsid w:val="00297B7A"/>
    <w:rsid w:val="002A0E77"/>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137"/>
    <w:rsid w:val="002B2B0F"/>
    <w:rsid w:val="002B2C97"/>
    <w:rsid w:val="002B3506"/>
    <w:rsid w:val="002B376F"/>
    <w:rsid w:val="002B38C8"/>
    <w:rsid w:val="002B3F34"/>
    <w:rsid w:val="002B402D"/>
    <w:rsid w:val="002B43BB"/>
    <w:rsid w:val="002B448F"/>
    <w:rsid w:val="002B4748"/>
    <w:rsid w:val="002B480F"/>
    <w:rsid w:val="002B4B2E"/>
    <w:rsid w:val="002B511D"/>
    <w:rsid w:val="002B53A1"/>
    <w:rsid w:val="002B5A2C"/>
    <w:rsid w:val="002B67BB"/>
    <w:rsid w:val="002B6BBC"/>
    <w:rsid w:val="002B6BF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2D76"/>
    <w:rsid w:val="002D2DB6"/>
    <w:rsid w:val="002D2DD6"/>
    <w:rsid w:val="002D3665"/>
    <w:rsid w:val="002D388C"/>
    <w:rsid w:val="002D392A"/>
    <w:rsid w:val="002D3C3E"/>
    <w:rsid w:val="002D3D6D"/>
    <w:rsid w:val="002D418C"/>
    <w:rsid w:val="002D4466"/>
    <w:rsid w:val="002D44D5"/>
    <w:rsid w:val="002D46CC"/>
    <w:rsid w:val="002D46FC"/>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541E"/>
    <w:rsid w:val="002E5F86"/>
    <w:rsid w:val="002E631C"/>
    <w:rsid w:val="002E6D0B"/>
    <w:rsid w:val="002E6D42"/>
    <w:rsid w:val="002E71B3"/>
    <w:rsid w:val="002E7738"/>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3D7"/>
    <w:rsid w:val="002F65DA"/>
    <w:rsid w:val="002F68BE"/>
    <w:rsid w:val="002F714D"/>
    <w:rsid w:val="002F760C"/>
    <w:rsid w:val="002F77F9"/>
    <w:rsid w:val="00300428"/>
    <w:rsid w:val="00300534"/>
    <w:rsid w:val="0030072E"/>
    <w:rsid w:val="00300A2F"/>
    <w:rsid w:val="00300ECF"/>
    <w:rsid w:val="00300FB4"/>
    <w:rsid w:val="00301283"/>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FC7"/>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11"/>
    <w:rsid w:val="0033315D"/>
    <w:rsid w:val="003339D7"/>
    <w:rsid w:val="00333B35"/>
    <w:rsid w:val="0033431A"/>
    <w:rsid w:val="00334BAF"/>
    <w:rsid w:val="00334E49"/>
    <w:rsid w:val="00334EB9"/>
    <w:rsid w:val="00335121"/>
    <w:rsid w:val="00335223"/>
    <w:rsid w:val="0033534B"/>
    <w:rsid w:val="00335827"/>
    <w:rsid w:val="00335AA1"/>
    <w:rsid w:val="0033613B"/>
    <w:rsid w:val="0033616B"/>
    <w:rsid w:val="00336406"/>
    <w:rsid w:val="00336601"/>
    <w:rsid w:val="00336A70"/>
    <w:rsid w:val="00336D33"/>
    <w:rsid w:val="00336E10"/>
    <w:rsid w:val="00337CDA"/>
    <w:rsid w:val="00337F87"/>
    <w:rsid w:val="00337FC6"/>
    <w:rsid w:val="00340235"/>
    <w:rsid w:val="00340554"/>
    <w:rsid w:val="00340FCB"/>
    <w:rsid w:val="00341395"/>
    <w:rsid w:val="003420CF"/>
    <w:rsid w:val="00342554"/>
    <w:rsid w:val="003425C3"/>
    <w:rsid w:val="00342ABA"/>
    <w:rsid w:val="00342F2D"/>
    <w:rsid w:val="00343B32"/>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A5F"/>
    <w:rsid w:val="00362BEE"/>
    <w:rsid w:val="0036353C"/>
    <w:rsid w:val="00363940"/>
    <w:rsid w:val="00363A1E"/>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961"/>
    <w:rsid w:val="00375CE8"/>
    <w:rsid w:val="00375E64"/>
    <w:rsid w:val="0037628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29"/>
    <w:rsid w:val="003838FA"/>
    <w:rsid w:val="00383A62"/>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90B38"/>
    <w:rsid w:val="00391BA0"/>
    <w:rsid w:val="003920C6"/>
    <w:rsid w:val="003922FB"/>
    <w:rsid w:val="00392D0A"/>
    <w:rsid w:val="00393248"/>
    <w:rsid w:val="003938D4"/>
    <w:rsid w:val="00393BF1"/>
    <w:rsid w:val="003946EE"/>
    <w:rsid w:val="00394CF8"/>
    <w:rsid w:val="00394FD4"/>
    <w:rsid w:val="00395101"/>
    <w:rsid w:val="00395115"/>
    <w:rsid w:val="00395165"/>
    <w:rsid w:val="0039516D"/>
    <w:rsid w:val="003951AF"/>
    <w:rsid w:val="00395330"/>
    <w:rsid w:val="00395405"/>
    <w:rsid w:val="003955C8"/>
    <w:rsid w:val="00395857"/>
    <w:rsid w:val="0039602A"/>
    <w:rsid w:val="00396B29"/>
    <w:rsid w:val="00397044"/>
    <w:rsid w:val="0039704D"/>
    <w:rsid w:val="00397872"/>
    <w:rsid w:val="00397D54"/>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A58"/>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F9A"/>
    <w:rsid w:val="003B734B"/>
    <w:rsid w:val="003B7560"/>
    <w:rsid w:val="003B75DA"/>
    <w:rsid w:val="003B7B85"/>
    <w:rsid w:val="003B7D08"/>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1038"/>
    <w:rsid w:val="003D1152"/>
    <w:rsid w:val="003D1BFA"/>
    <w:rsid w:val="003D1D0C"/>
    <w:rsid w:val="003D2485"/>
    <w:rsid w:val="003D2933"/>
    <w:rsid w:val="003D3521"/>
    <w:rsid w:val="003D3817"/>
    <w:rsid w:val="003D4086"/>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C1"/>
    <w:rsid w:val="003E52A3"/>
    <w:rsid w:val="003E5581"/>
    <w:rsid w:val="003E55F8"/>
    <w:rsid w:val="003E5629"/>
    <w:rsid w:val="003E5EB1"/>
    <w:rsid w:val="003E6CC8"/>
    <w:rsid w:val="003E6FD3"/>
    <w:rsid w:val="003E72EE"/>
    <w:rsid w:val="003E7659"/>
    <w:rsid w:val="003E76EE"/>
    <w:rsid w:val="003E7A87"/>
    <w:rsid w:val="003E7E6A"/>
    <w:rsid w:val="003F07E5"/>
    <w:rsid w:val="003F08F8"/>
    <w:rsid w:val="003F1130"/>
    <w:rsid w:val="003F2140"/>
    <w:rsid w:val="003F2199"/>
    <w:rsid w:val="003F247F"/>
    <w:rsid w:val="003F285A"/>
    <w:rsid w:val="003F2A74"/>
    <w:rsid w:val="003F2AB9"/>
    <w:rsid w:val="003F2B04"/>
    <w:rsid w:val="003F398D"/>
    <w:rsid w:val="003F3A36"/>
    <w:rsid w:val="003F3B32"/>
    <w:rsid w:val="003F3C3E"/>
    <w:rsid w:val="003F4643"/>
    <w:rsid w:val="003F50A8"/>
    <w:rsid w:val="003F549B"/>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6D"/>
    <w:rsid w:val="004078D1"/>
    <w:rsid w:val="004102D1"/>
    <w:rsid w:val="0041072E"/>
    <w:rsid w:val="00410C98"/>
    <w:rsid w:val="00411545"/>
    <w:rsid w:val="004117E2"/>
    <w:rsid w:val="0041186F"/>
    <w:rsid w:val="00411BE0"/>
    <w:rsid w:val="00411F57"/>
    <w:rsid w:val="004124FF"/>
    <w:rsid w:val="0041280E"/>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B0A"/>
    <w:rsid w:val="00420F3A"/>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8A4"/>
    <w:rsid w:val="00446A64"/>
    <w:rsid w:val="00446EBE"/>
    <w:rsid w:val="00446F3F"/>
    <w:rsid w:val="004477CD"/>
    <w:rsid w:val="004501F6"/>
    <w:rsid w:val="004502D7"/>
    <w:rsid w:val="00450495"/>
    <w:rsid w:val="00450D86"/>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831"/>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577"/>
    <w:rsid w:val="004835E4"/>
    <w:rsid w:val="00484A89"/>
    <w:rsid w:val="00484FD7"/>
    <w:rsid w:val="004853E5"/>
    <w:rsid w:val="00486046"/>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50C"/>
    <w:rsid w:val="004B1551"/>
    <w:rsid w:val="004B1C19"/>
    <w:rsid w:val="004B1F2B"/>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B5E"/>
    <w:rsid w:val="004C50A6"/>
    <w:rsid w:val="004C552B"/>
    <w:rsid w:val="004C55F7"/>
    <w:rsid w:val="004C567D"/>
    <w:rsid w:val="004C56F7"/>
    <w:rsid w:val="004C5C5B"/>
    <w:rsid w:val="004C6021"/>
    <w:rsid w:val="004C61B7"/>
    <w:rsid w:val="004C6EC2"/>
    <w:rsid w:val="004C71AC"/>
    <w:rsid w:val="004C76EA"/>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C17"/>
    <w:rsid w:val="004D61BD"/>
    <w:rsid w:val="004D6538"/>
    <w:rsid w:val="004D7B14"/>
    <w:rsid w:val="004D7B25"/>
    <w:rsid w:val="004D7DC7"/>
    <w:rsid w:val="004E01AE"/>
    <w:rsid w:val="004E05A5"/>
    <w:rsid w:val="004E065F"/>
    <w:rsid w:val="004E0C62"/>
    <w:rsid w:val="004E0D92"/>
    <w:rsid w:val="004E13D9"/>
    <w:rsid w:val="004E1855"/>
    <w:rsid w:val="004E22D5"/>
    <w:rsid w:val="004E3C56"/>
    <w:rsid w:val="004E3FF2"/>
    <w:rsid w:val="004E4742"/>
    <w:rsid w:val="004E5242"/>
    <w:rsid w:val="004E546A"/>
    <w:rsid w:val="004E5811"/>
    <w:rsid w:val="004E6043"/>
    <w:rsid w:val="004E6372"/>
    <w:rsid w:val="004E6421"/>
    <w:rsid w:val="004E6655"/>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2FA9"/>
    <w:rsid w:val="004F3359"/>
    <w:rsid w:val="004F3584"/>
    <w:rsid w:val="004F3742"/>
    <w:rsid w:val="004F3C10"/>
    <w:rsid w:val="004F3C17"/>
    <w:rsid w:val="004F3FC8"/>
    <w:rsid w:val="004F4226"/>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5DB"/>
    <w:rsid w:val="00505CCD"/>
    <w:rsid w:val="00505DA9"/>
    <w:rsid w:val="00505E6E"/>
    <w:rsid w:val="005060E7"/>
    <w:rsid w:val="005061F3"/>
    <w:rsid w:val="00506A78"/>
    <w:rsid w:val="00506BBA"/>
    <w:rsid w:val="00506C7D"/>
    <w:rsid w:val="005074F1"/>
    <w:rsid w:val="005075BA"/>
    <w:rsid w:val="00507867"/>
    <w:rsid w:val="00507C88"/>
    <w:rsid w:val="00510075"/>
    <w:rsid w:val="005101DB"/>
    <w:rsid w:val="00510575"/>
    <w:rsid w:val="00510A35"/>
    <w:rsid w:val="00510B5A"/>
    <w:rsid w:val="005113D4"/>
    <w:rsid w:val="0051147C"/>
    <w:rsid w:val="0051153C"/>
    <w:rsid w:val="00511C47"/>
    <w:rsid w:val="00511FFE"/>
    <w:rsid w:val="00512D11"/>
    <w:rsid w:val="00512F1D"/>
    <w:rsid w:val="005132AA"/>
    <w:rsid w:val="0051363A"/>
    <w:rsid w:val="00513D37"/>
    <w:rsid w:val="00513DBC"/>
    <w:rsid w:val="00513F90"/>
    <w:rsid w:val="0051412F"/>
    <w:rsid w:val="00514664"/>
    <w:rsid w:val="0051544B"/>
    <w:rsid w:val="00515519"/>
    <w:rsid w:val="00515646"/>
    <w:rsid w:val="00515AA5"/>
    <w:rsid w:val="00515F80"/>
    <w:rsid w:val="0051668F"/>
    <w:rsid w:val="005166EE"/>
    <w:rsid w:val="00517571"/>
    <w:rsid w:val="00517687"/>
    <w:rsid w:val="005178AE"/>
    <w:rsid w:val="00517CBA"/>
    <w:rsid w:val="00517F6D"/>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E18"/>
    <w:rsid w:val="00547060"/>
    <w:rsid w:val="00547874"/>
    <w:rsid w:val="005502DC"/>
    <w:rsid w:val="0055049C"/>
    <w:rsid w:val="00550B17"/>
    <w:rsid w:val="00551928"/>
    <w:rsid w:val="00551BF1"/>
    <w:rsid w:val="005521AB"/>
    <w:rsid w:val="005522EE"/>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6494"/>
    <w:rsid w:val="005568E0"/>
    <w:rsid w:val="00556C2E"/>
    <w:rsid w:val="00556CC3"/>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40E"/>
    <w:rsid w:val="00571DBF"/>
    <w:rsid w:val="005721C6"/>
    <w:rsid w:val="00572BF5"/>
    <w:rsid w:val="005730FF"/>
    <w:rsid w:val="005732C7"/>
    <w:rsid w:val="0057332C"/>
    <w:rsid w:val="00573F98"/>
    <w:rsid w:val="00574003"/>
    <w:rsid w:val="005742D6"/>
    <w:rsid w:val="00574405"/>
    <w:rsid w:val="0057445B"/>
    <w:rsid w:val="00574495"/>
    <w:rsid w:val="00574903"/>
    <w:rsid w:val="00574BB5"/>
    <w:rsid w:val="00574EFF"/>
    <w:rsid w:val="00574FB2"/>
    <w:rsid w:val="0057558D"/>
    <w:rsid w:val="005759B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60A"/>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84E"/>
    <w:rsid w:val="005B694D"/>
    <w:rsid w:val="005B6DD2"/>
    <w:rsid w:val="005B6E70"/>
    <w:rsid w:val="005B772E"/>
    <w:rsid w:val="005B776C"/>
    <w:rsid w:val="005B77A0"/>
    <w:rsid w:val="005B7AC5"/>
    <w:rsid w:val="005B7BD7"/>
    <w:rsid w:val="005B7D2C"/>
    <w:rsid w:val="005B7E09"/>
    <w:rsid w:val="005B7EE3"/>
    <w:rsid w:val="005B7F18"/>
    <w:rsid w:val="005C0023"/>
    <w:rsid w:val="005C00F4"/>
    <w:rsid w:val="005C0E08"/>
    <w:rsid w:val="005C0FBC"/>
    <w:rsid w:val="005C1C73"/>
    <w:rsid w:val="005C2767"/>
    <w:rsid w:val="005C343E"/>
    <w:rsid w:val="005C384E"/>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7B0"/>
    <w:rsid w:val="005D782A"/>
    <w:rsid w:val="005E0755"/>
    <w:rsid w:val="005E08BB"/>
    <w:rsid w:val="005E0F43"/>
    <w:rsid w:val="005E135B"/>
    <w:rsid w:val="005E1BB1"/>
    <w:rsid w:val="005E1CC4"/>
    <w:rsid w:val="005E1F24"/>
    <w:rsid w:val="005E205B"/>
    <w:rsid w:val="005E20A1"/>
    <w:rsid w:val="005E293D"/>
    <w:rsid w:val="005E2DF0"/>
    <w:rsid w:val="005E2E10"/>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3B"/>
    <w:rsid w:val="005F7732"/>
    <w:rsid w:val="005F7973"/>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B56"/>
    <w:rsid w:val="0061201C"/>
    <w:rsid w:val="00612964"/>
    <w:rsid w:val="0061338C"/>
    <w:rsid w:val="0061339E"/>
    <w:rsid w:val="00613466"/>
    <w:rsid w:val="00613531"/>
    <w:rsid w:val="00613A0F"/>
    <w:rsid w:val="00613BA9"/>
    <w:rsid w:val="00614265"/>
    <w:rsid w:val="00614320"/>
    <w:rsid w:val="006144D8"/>
    <w:rsid w:val="0061494F"/>
    <w:rsid w:val="00614BE5"/>
    <w:rsid w:val="00615EBF"/>
    <w:rsid w:val="0061696E"/>
    <w:rsid w:val="00616CB4"/>
    <w:rsid w:val="00617147"/>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A32"/>
    <w:rsid w:val="00631E57"/>
    <w:rsid w:val="00631FEA"/>
    <w:rsid w:val="00632A67"/>
    <w:rsid w:val="00632CAA"/>
    <w:rsid w:val="006332F7"/>
    <w:rsid w:val="00633344"/>
    <w:rsid w:val="0063337F"/>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3A0"/>
    <w:rsid w:val="00655492"/>
    <w:rsid w:val="00655872"/>
    <w:rsid w:val="00655A0B"/>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515"/>
    <w:rsid w:val="006676D8"/>
    <w:rsid w:val="00667F7C"/>
    <w:rsid w:val="00670651"/>
    <w:rsid w:val="006709A0"/>
    <w:rsid w:val="00670C56"/>
    <w:rsid w:val="00671898"/>
    <w:rsid w:val="00671C9C"/>
    <w:rsid w:val="00672109"/>
    <w:rsid w:val="0067274F"/>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CCC"/>
    <w:rsid w:val="0067620A"/>
    <w:rsid w:val="00676364"/>
    <w:rsid w:val="0067654E"/>
    <w:rsid w:val="006766BE"/>
    <w:rsid w:val="006768CD"/>
    <w:rsid w:val="006774CA"/>
    <w:rsid w:val="006774E5"/>
    <w:rsid w:val="00677AA1"/>
    <w:rsid w:val="00677BA6"/>
    <w:rsid w:val="00677C2E"/>
    <w:rsid w:val="00677E5D"/>
    <w:rsid w:val="00677F05"/>
    <w:rsid w:val="0068025C"/>
    <w:rsid w:val="0068064C"/>
    <w:rsid w:val="006807C5"/>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CBA"/>
    <w:rsid w:val="00685EDD"/>
    <w:rsid w:val="006864EB"/>
    <w:rsid w:val="006865B8"/>
    <w:rsid w:val="006869E4"/>
    <w:rsid w:val="00686FB0"/>
    <w:rsid w:val="00690452"/>
    <w:rsid w:val="006909C1"/>
    <w:rsid w:val="00690F29"/>
    <w:rsid w:val="00692287"/>
    <w:rsid w:val="00692289"/>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62DA"/>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5DC"/>
    <w:rsid w:val="006A4D39"/>
    <w:rsid w:val="006A4E70"/>
    <w:rsid w:val="006A53F0"/>
    <w:rsid w:val="006A54D4"/>
    <w:rsid w:val="006A5985"/>
    <w:rsid w:val="006A5CBF"/>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AF5"/>
    <w:rsid w:val="006B5B2A"/>
    <w:rsid w:val="006B5BE5"/>
    <w:rsid w:val="006B6018"/>
    <w:rsid w:val="006B6104"/>
    <w:rsid w:val="006B6D93"/>
    <w:rsid w:val="006B766F"/>
    <w:rsid w:val="006B7854"/>
    <w:rsid w:val="006B7872"/>
    <w:rsid w:val="006B7A0E"/>
    <w:rsid w:val="006B7A76"/>
    <w:rsid w:val="006B7D6C"/>
    <w:rsid w:val="006C0006"/>
    <w:rsid w:val="006C0439"/>
    <w:rsid w:val="006C06AD"/>
    <w:rsid w:val="006C0C3B"/>
    <w:rsid w:val="006C0E56"/>
    <w:rsid w:val="006C215C"/>
    <w:rsid w:val="006C2B65"/>
    <w:rsid w:val="006C3605"/>
    <w:rsid w:val="006C3AE3"/>
    <w:rsid w:val="006C3E39"/>
    <w:rsid w:val="006C41A5"/>
    <w:rsid w:val="006C41A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388E"/>
    <w:rsid w:val="006E3D42"/>
    <w:rsid w:val="006E460F"/>
    <w:rsid w:val="006E4647"/>
    <w:rsid w:val="006E4BA6"/>
    <w:rsid w:val="006E4D4F"/>
    <w:rsid w:val="006E4DB8"/>
    <w:rsid w:val="006E504E"/>
    <w:rsid w:val="006E513D"/>
    <w:rsid w:val="006E514B"/>
    <w:rsid w:val="006E554C"/>
    <w:rsid w:val="006E5C12"/>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DC3"/>
    <w:rsid w:val="006F445C"/>
    <w:rsid w:val="006F4B31"/>
    <w:rsid w:val="006F548A"/>
    <w:rsid w:val="006F5919"/>
    <w:rsid w:val="006F61C2"/>
    <w:rsid w:val="006F61F7"/>
    <w:rsid w:val="006F6800"/>
    <w:rsid w:val="006F6AD1"/>
    <w:rsid w:val="006F6DAD"/>
    <w:rsid w:val="006F6F86"/>
    <w:rsid w:val="006F71D9"/>
    <w:rsid w:val="006F7490"/>
    <w:rsid w:val="006F7536"/>
    <w:rsid w:val="006F7981"/>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440"/>
    <w:rsid w:val="007255D2"/>
    <w:rsid w:val="007268AF"/>
    <w:rsid w:val="007277F5"/>
    <w:rsid w:val="007278A5"/>
    <w:rsid w:val="00727996"/>
    <w:rsid w:val="00727B35"/>
    <w:rsid w:val="00730030"/>
    <w:rsid w:val="00730B8A"/>
    <w:rsid w:val="0073116A"/>
    <w:rsid w:val="007322CC"/>
    <w:rsid w:val="0073247F"/>
    <w:rsid w:val="0073278D"/>
    <w:rsid w:val="00732880"/>
    <w:rsid w:val="007333DF"/>
    <w:rsid w:val="007338D1"/>
    <w:rsid w:val="007339AB"/>
    <w:rsid w:val="00733BE5"/>
    <w:rsid w:val="007355B5"/>
    <w:rsid w:val="007357ED"/>
    <w:rsid w:val="00735A76"/>
    <w:rsid w:val="00735B10"/>
    <w:rsid w:val="007363AA"/>
    <w:rsid w:val="00736CA2"/>
    <w:rsid w:val="00736DD7"/>
    <w:rsid w:val="007376CF"/>
    <w:rsid w:val="00737861"/>
    <w:rsid w:val="00737895"/>
    <w:rsid w:val="00737B0B"/>
    <w:rsid w:val="00737E09"/>
    <w:rsid w:val="0074014C"/>
    <w:rsid w:val="0074048A"/>
    <w:rsid w:val="007407F6"/>
    <w:rsid w:val="00740BEF"/>
    <w:rsid w:val="00741534"/>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ED2"/>
    <w:rsid w:val="0075581D"/>
    <w:rsid w:val="0075590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7E9"/>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A78"/>
    <w:rsid w:val="00771066"/>
    <w:rsid w:val="00771BEA"/>
    <w:rsid w:val="0077214D"/>
    <w:rsid w:val="007725C7"/>
    <w:rsid w:val="00772D00"/>
    <w:rsid w:val="00773399"/>
    <w:rsid w:val="00773AB6"/>
    <w:rsid w:val="00774971"/>
    <w:rsid w:val="00774ACB"/>
    <w:rsid w:val="00774B7E"/>
    <w:rsid w:val="0077560E"/>
    <w:rsid w:val="007757B0"/>
    <w:rsid w:val="00775871"/>
    <w:rsid w:val="007765B2"/>
    <w:rsid w:val="00776C29"/>
    <w:rsid w:val="00777334"/>
    <w:rsid w:val="00777909"/>
    <w:rsid w:val="0077797B"/>
    <w:rsid w:val="00777B65"/>
    <w:rsid w:val="00777C28"/>
    <w:rsid w:val="00777E9A"/>
    <w:rsid w:val="007801A6"/>
    <w:rsid w:val="007803DA"/>
    <w:rsid w:val="00780A99"/>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002"/>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90F"/>
    <w:rsid w:val="007C1B71"/>
    <w:rsid w:val="007C1EAC"/>
    <w:rsid w:val="007C210E"/>
    <w:rsid w:val="007C22CB"/>
    <w:rsid w:val="007C3B17"/>
    <w:rsid w:val="007C3E3C"/>
    <w:rsid w:val="007C3EAE"/>
    <w:rsid w:val="007C4008"/>
    <w:rsid w:val="007C4290"/>
    <w:rsid w:val="007C43CF"/>
    <w:rsid w:val="007C4E80"/>
    <w:rsid w:val="007C5899"/>
    <w:rsid w:val="007C5CDB"/>
    <w:rsid w:val="007C5F24"/>
    <w:rsid w:val="007C60EA"/>
    <w:rsid w:val="007C6167"/>
    <w:rsid w:val="007C6544"/>
    <w:rsid w:val="007C6A01"/>
    <w:rsid w:val="007C6A2F"/>
    <w:rsid w:val="007C6B35"/>
    <w:rsid w:val="007C6F86"/>
    <w:rsid w:val="007C78B8"/>
    <w:rsid w:val="007C7ADF"/>
    <w:rsid w:val="007C7B6D"/>
    <w:rsid w:val="007D04B8"/>
    <w:rsid w:val="007D0513"/>
    <w:rsid w:val="007D05A2"/>
    <w:rsid w:val="007D0758"/>
    <w:rsid w:val="007D0B4A"/>
    <w:rsid w:val="007D0B79"/>
    <w:rsid w:val="007D0BD7"/>
    <w:rsid w:val="007D1D35"/>
    <w:rsid w:val="007D206F"/>
    <w:rsid w:val="007D22D1"/>
    <w:rsid w:val="007D2385"/>
    <w:rsid w:val="007D261A"/>
    <w:rsid w:val="007D2A2A"/>
    <w:rsid w:val="007D2EB4"/>
    <w:rsid w:val="007D2FEF"/>
    <w:rsid w:val="007D3784"/>
    <w:rsid w:val="007D3EAE"/>
    <w:rsid w:val="007D3F51"/>
    <w:rsid w:val="007D40FC"/>
    <w:rsid w:val="007D411E"/>
    <w:rsid w:val="007D43F0"/>
    <w:rsid w:val="007D44C0"/>
    <w:rsid w:val="007D49BA"/>
    <w:rsid w:val="007D4A3E"/>
    <w:rsid w:val="007D4FB8"/>
    <w:rsid w:val="007D50BA"/>
    <w:rsid w:val="007D542B"/>
    <w:rsid w:val="007D5A87"/>
    <w:rsid w:val="007D5ABC"/>
    <w:rsid w:val="007D5BD0"/>
    <w:rsid w:val="007D5BE1"/>
    <w:rsid w:val="007D5CCD"/>
    <w:rsid w:val="007D5DB0"/>
    <w:rsid w:val="007D6894"/>
    <w:rsid w:val="007D689A"/>
    <w:rsid w:val="007D7309"/>
    <w:rsid w:val="007D79B6"/>
    <w:rsid w:val="007E0D90"/>
    <w:rsid w:val="007E0E6F"/>
    <w:rsid w:val="007E1273"/>
    <w:rsid w:val="007E1807"/>
    <w:rsid w:val="007E1AA6"/>
    <w:rsid w:val="007E1BF3"/>
    <w:rsid w:val="007E1FAD"/>
    <w:rsid w:val="007E20DE"/>
    <w:rsid w:val="007E21C0"/>
    <w:rsid w:val="007E235D"/>
    <w:rsid w:val="007E2EC1"/>
    <w:rsid w:val="007E3C23"/>
    <w:rsid w:val="007E4225"/>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5DA"/>
    <w:rsid w:val="007F6CEA"/>
    <w:rsid w:val="007F765D"/>
    <w:rsid w:val="0080008A"/>
    <w:rsid w:val="008002AF"/>
    <w:rsid w:val="00800439"/>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3080"/>
    <w:rsid w:val="00813D2C"/>
    <w:rsid w:val="00813DC0"/>
    <w:rsid w:val="00813DF5"/>
    <w:rsid w:val="00813E06"/>
    <w:rsid w:val="00813E5C"/>
    <w:rsid w:val="00814493"/>
    <w:rsid w:val="00814D59"/>
    <w:rsid w:val="00815037"/>
    <w:rsid w:val="008156C0"/>
    <w:rsid w:val="008157D3"/>
    <w:rsid w:val="00815982"/>
    <w:rsid w:val="00815A84"/>
    <w:rsid w:val="008163C2"/>
    <w:rsid w:val="0081660F"/>
    <w:rsid w:val="00816F07"/>
    <w:rsid w:val="00817350"/>
    <w:rsid w:val="00817796"/>
    <w:rsid w:val="00817BD7"/>
    <w:rsid w:val="00817D0A"/>
    <w:rsid w:val="00820089"/>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7233"/>
    <w:rsid w:val="00827555"/>
    <w:rsid w:val="00827F18"/>
    <w:rsid w:val="0083040E"/>
    <w:rsid w:val="00830520"/>
    <w:rsid w:val="0083074B"/>
    <w:rsid w:val="00831211"/>
    <w:rsid w:val="008319EC"/>
    <w:rsid w:val="00831F4B"/>
    <w:rsid w:val="00831FEC"/>
    <w:rsid w:val="00832428"/>
    <w:rsid w:val="00832A7C"/>
    <w:rsid w:val="00833069"/>
    <w:rsid w:val="00833268"/>
    <w:rsid w:val="008336E5"/>
    <w:rsid w:val="00834181"/>
    <w:rsid w:val="00834443"/>
    <w:rsid w:val="00834B48"/>
    <w:rsid w:val="00834E88"/>
    <w:rsid w:val="00835318"/>
    <w:rsid w:val="00835576"/>
    <w:rsid w:val="0083570C"/>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639"/>
    <w:rsid w:val="00844A46"/>
    <w:rsid w:val="00844E50"/>
    <w:rsid w:val="00845354"/>
    <w:rsid w:val="00845394"/>
    <w:rsid w:val="008454FE"/>
    <w:rsid w:val="008456FF"/>
    <w:rsid w:val="00845C3C"/>
    <w:rsid w:val="00846960"/>
    <w:rsid w:val="00846E35"/>
    <w:rsid w:val="00847196"/>
    <w:rsid w:val="0084720C"/>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C0C"/>
    <w:rsid w:val="00862C57"/>
    <w:rsid w:val="00862D15"/>
    <w:rsid w:val="00863299"/>
    <w:rsid w:val="00863FEE"/>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B1E"/>
    <w:rsid w:val="00871FA1"/>
    <w:rsid w:val="0087202F"/>
    <w:rsid w:val="00872057"/>
    <w:rsid w:val="0087239D"/>
    <w:rsid w:val="00872A8F"/>
    <w:rsid w:val="00872BDD"/>
    <w:rsid w:val="00872F7E"/>
    <w:rsid w:val="008733EA"/>
    <w:rsid w:val="008734D4"/>
    <w:rsid w:val="008741A3"/>
    <w:rsid w:val="008741EF"/>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1133"/>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EB9"/>
    <w:rsid w:val="00896FCE"/>
    <w:rsid w:val="00897430"/>
    <w:rsid w:val="008974DF"/>
    <w:rsid w:val="0089771D"/>
    <w:rsid w:val="00897C11"/>
    <w:rsid w:val="00897F29"/>
    <w:rsid w:val="008A0E54"/>
    <w:rsid w:val="008A144A"/>
    <w:rsid w:val="008A19DD"/>
    <w:rsid w:val="008A29C9"/>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1DE"/>
    <w:rsid w:val="008B0604"/>
    <w:rsid w:val="008B0AC0"/>
    <w:rsid w:val="008B0E19"/>
    <w:rsid w:val="008B1355"/>
    <w:rsid w:val="008B159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5DB"/>
    <w:rsid w:val="008B5653"/>
    <w:rsid w:val="008B5DA4"/>
    <w:rsid w:val="008B5E8B"/>
    <w:rsid w:val="008B61A7"/>
    <w:rsid w:val="008B63EF"/>
    <w:rsid w:val="008B6BC0"/>
    <w:rsid w:val="008B6FAE"/>
    <w:rsid w:val="008B72D7"/>
    <w:rsid w:val="008B7C15"/>
    <w:rsid w:val="008B7F95"/>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E53"/>
    <w:rsid w:val="008E311C"/>
    <w:rsid w:val="008E31E3"/>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52C0"/>
    <w:rsid w:val="00905D2F"/>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4A6"/>
    <w:rsid w:val="0092089D"/>
    <w:rsid w:val="009209AC"/>
    <w:rsid w:val="00920EA2"/>
    <w:rsid w:val="00920F36"/>
    <w:rsid w:val="00920FCD"/>
    <w:rsid w:val="00921AE4"/>
    <w:rsid w:val="00921B9D"/>
    <w:rsid w:val="00921BC7"/>
    <w:rsid w:val="009229F6"/>
    <w:rsid w:val="00922B9F"/>
    <w:rsid w:val="009234B6"/>
    <w:rsid w:val="009235C1"/>
    <w:rsid w:val="00923CEE"/>
    <w:rsid w:val="00923F52"/>
    <w:rsid w:val="00923FC8"/>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E1A"/>
    <w:rsid w:val="0093193E"/>
    <w:rsid w:val="00931C3E"/>
    <w:rsid w:val="009320A7"/>
    <w:rsid w:val="00932341"/>
    <w:rsid w:val="00932914"/>
    <w:rsid w:val="009329EC"/>
    <w:rsid w:val="0093334A"/>
    <w:rsid w:val="00933B1E"/>
    <w:rsid w:val="00934530"/>
    <w:rsid w:val="0093456C"/>
    <w:rsid w:val="00934573"/>
    <w:rsid w:val="009347AE"/>
    <w:rsid w:val="00935C04"/>
    <w:rsid w:val="00935C8D"/>
    <w:rsid w:val="00936033"/>
    <w:rsid w:val="00936D40"/>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4F6"/>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AC4"/>
    <w:rsid w:val="0098064B"/>
    <w:rsid w:val="009806F4"/>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5E9E"/>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1CC"/>
    <w:rsid w:val="009A34FC"/>
    <w:rsid w:val="009A3745"/>
    <w:rsid w:val="009A3B32"/>
    <w:rsid w:val="009A3B64"/>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011"/>
    <w:rsid w:val="009B5273"/>
    <w:rsid w:val="009B5301"/>
    <w:rsid w:val="009B6337"/>
    <w:rsid w:val="009B646F"/>
    <w:rsid w:val="009B651A"/>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A96"/>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53A"/>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1263"/>
    <w:rsid w:val="009E13E1"/>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BAC"/>
    <w:rsid w:val="00A01050"/>
    <w:rsid w:val="00A01154"/>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1D0"/>
    <w:rsid w:val="00A202A9"/>
    <w:rsid w:val="00A20810"/>
    <w:rsid w:val="00A20A36"/>
    <w:rsid w:val="00A20ECB"/>
    <w:rsid w:val="00A215A5"/>
    <w:rsid w:val="00A223D7"/>
    <w:rsid w:val="00A2241F"/>
    <w:rsid w:val="00A2249E"/>
    <w:rsid w:val="00A2251D"/>
    <w:rsid w:val="00A22CA0"/>
    <w:rsid w:val="00A236BA"/>
    <w:rsid w:val="00A240D4"/>
    <w:rsid w:val="00A24F4A"/>
    <w:rsid w:val="00A253E1"/>
    <w:rsid w:val="00A254A8"/>
    <w:rsid w:val="00A258CE"/>
    <w:rsid w:val="00A2635C"/>
    <w:rsid w:val="00A2669F"/>
    <w:rsid w:val="00A26BBB"/>
    <w:rsid w:val="00A273DD"/>
    <w:rsid w:val="00A2747F"/>
    <w:rsid w:val="00A27965"/>
    <w:rsid w:val="00A27A99"/>
    <w:rsid w:val="00A27CA1"/>
    <w:rsid w:val="00A27D06"/>
    <w:rsid w:val="00A31567"/>
    <w:rsid w:val="00A31891"/>
    <w:rsid w:val="00A32A9D"/>
    <w:rsid w:val="00A32B0A"/>
    <w:rsid w:val="00A32D29"/>
    <w:rsid w:val="00A332F9"/>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118"/>
    <w:rsid w:val="00A412B1"/>
    <w:rsid w:val="00A413CD"/>
    <w:rsid w:val="00A418C3"/>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E2"/>
    <w:rsid w:val="00A543AD"/>
    <w:rsid w:val="00A5493C"/>
    <w:rsid w:val="00A54F7E"/>
    <w:rsid w:val="00A55324"/>
    <w:rsid w:val="00A55705"/>
    <w:rsid w:val="00A558DA"/>
    <w:rsid w:val="00A55F25"/>
    <w:rsid w:val="00A55F48"/>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580"/>
    <w:rsid w:val="00A60E16"/>
    <w:rsid w:val="00A61083"/>
    <w:rsid w:val="00A61207"/>
    <w:rsid w:val="00A61368"/>
    <w:rsid w:val="00A61CA7"/>
    <w:rsid w:val="00A61CFC"/>
    <w:rsid w:val="00A61D44"/>
    <w:rsid w:val="00A620BD"/>
    <w:rsid w:val="00A62481"/>
    <w:rsid w:val="00A6268C"/>
    <w:rsid w:val="00A626E3"/>
    <w:rsid w:val="00A627A9"/>
    <w:rsid w:val="00A62B09"/>
    <w:rsid w:val="00A62C88"/>
    <w:rsid w:val="00A62EA5"/>
    <w:rsid w:val="00A62F47"/>
    <w:rsid w:val="00A6391B"/>
    <w:rsid w:val="00A63AE1"/>
    <w:rsid w:val="00A641DD"/>
    <w:rsid w:val="00A643F5"/>
    <w:rsid w:val="00A64441"/>
    <w:rsid w:val="00A6481A"/>
    <w:rsid w:val="00A651C0"/>
    <w:rsid w:val="00A65601"/>
    <w:rsid w:val="00A658C2"/>
    <w:rsid w:val="00A66689"/>
    <w:rsid w:val="00A66F26"/>
    <w:rsid w:val="00A66FA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2A51"/>
    <w:rsid w:val="00A73063"/>
    <w:rsid w:val="00A73136"/>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A4C"/>
    <w:rsid w:val="00A86C48"/>
    <w:rsid w:val="00A86E37"/>
    <w:rsid w:val="00A86E5C"/>
    <w:rsid w:val="00A872B0"/>
    <w:rsid w:val="00A87697"/>
    <w:rsid w:val="00A87BEA"/>
    <w:rsid w:val="00A87E2C"/>
    <w:rsid w:val="00A87E59"/>
    <w:rsid w:val="00A9032B"/>
    <w:rsid w:val="00A90B87"/>
    <w:rsid w:val="00A90D4D"/>
    <w:rsid w:val="00A918F8"/>
    <w:rsid w:val="00A91DF0"/>
    <w:rsid w:val="00A91F42"/>
    <w:rsid w:val="00A92BBE"/>
    <w:rsid w:val="00A92E2D"/>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FDD"/>
    <w:rsid w:val="00AA731F"/>
    <w:rsid w:val="00AA77BF"/>
    <w:rsid w:val="00AA7DB9"/>
    <w:rsid w:val="00AB036D"/>
    <w:rsid w:val="00AB08A5"/>
    <w:rsid w:val="00AB118C"/>
    <w:rsid w:val="00AB1376"/>
    <w:rsid w:val="00AB1A09"/>
    <w:rsid w:val="00AB1CAA"/>
    <w:rsid w:val="00AB1FBD"/>
    <w:rsid w:val="00AB2065"/>
    <w:rsid w:val="00AB2110"/>
    <w:rsid w:val="00AB261C"/>
    <w:rsid w:val="00AB2B29"/>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7227"/>
    <w:rsid w:val="00AB724C"/>
    <w:rsid w:val="00AB74AB"/>
    <w:rsid w:val="00AB7984"/>
    <w:rsid w:val="00AB79E5"/>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994"/>
    <w:rsid w:val="00AD0B12"/>
    <w:rsid w:val="00AD0F0D"/>
    <w:rsid w:val="00AD1264"/>
    <w:rsid w:val="00AD1405"/>
    <w:rsid w:val="00AD164C"/>
    <w:rsid w:val="00AD1A2C"/>
    <w:rsid w:val="00AD1BE5"/>
    <w:rsid w:val="00AD1E60"/>
    <w:rsid w:val="00AD1FC2"/>
    <w:rsid w:val="00AD2008"/>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107E"/>
    <w:rsid w:val="00AE110D"/>
    <w:rsid w:val="00AE1128"/>
    <w:rsid w:val="00AE12D1"/>
    <w:rsid w:val="00AE1B14"/>
    <w:rsid w:val="00AE1C07"/>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275"/>
    <w:rsid w:val="00B013E8"/>
    <w:rsid w:val="00B01B7D"/>
    <w:rsid w:val="00B02322"/>
    <w:rsid w:val="00B0235F"/>
    <w:rsid w:val="00B02C04"/>
    <w:rsid w:val="00B0359D"/>
    <w:rsid w:val="00B03729"/>
    <w:rsid w:val="00B03F5B"/>
    <w:rsid w:val="00B043C8"/>
    <w:rsid w:val="00B0483C"/>
    <w:rsid w:val="00B04BE8"/>
    <w:rsid w:val="00B04C30"/>
    <w:rsid w:val="00B0531D"/>
    <w:rsid w:val="00B05609"/>
    <w:rsid w:val="00B0562F"/>
    <w:rsid w:val="00B05A1C"/>
    <w:rsid w:val="00B05A9F"/>
    <w:rsid w:val="00B05AFA"/>
    <w:rsid w:val="00B05F35"/>
    <w:rsid w:val="00B06782"/>
    <w:rsid w:val="00B06967"/>
    <w:rsid w:val="00B06A82"/>
    <w:rsid w:val="00B075AC"/>
    <w:rsid w:val="00B07705"/>
    <w:rsid w:val="00B0778E"/>
    <w:rsid w:val="00B07CD7"/>
    <w:rsid w:val="00B10465"/>
    <w:rsid w:val="00B10AA8"/>
    <w:rsid w:val="00B11390"/>
    <w:rsid w:val="00B11CEE"/>
    <w:rsid w:val="00B11E90"/>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203DE"/>
    <w:rsid w:val="00B21642"/>
    <w:rsid w:val="00B21B58"/>
    <w:rsid w:val="00B22103"/>
    <w:rsid w:val="00B227D9"/>
    <w:rsid w:val="00B228E5"/>
    <w:rsid w:val="00B22A6D"/>
    <w:rsid w:val="00B22E8C"/>
    <w:rsid w:val="00B23373"/>
    <w:rsid w:val="00B23FA1"/>
    <w:rsid w:val="00B24C8F"/>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72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4B79"/>
    <w:rsid w:val="00B45783"/>
    <w:rsid w:val="00B46004"/>
    <w:rsid w:val="00B46241"/>
    <w:rsid w:val="00B4627F"/>
    <w:rsid w:val="00B4671F"/>
    <w:rsid w:val="00B46759"/>
    <w:rsid w:val="00B474D7"/>
    <w:rsid w:val="00B47F59"/>
    <w:rsid w:val="00B50146"/>
    <w:rsid w:val="00B509A2"/>
    <w:rsid w:val="00B5145E"/>
    <w:rsid w:val="00B5159B"/>
    <w:rsid w:val="00B516A9"/>
    <w:rsid w:val="00B516DE"/>
    <w:rsid w:val="00B52628"/>
    <w:rsid w:val="00B52CBC"/>
    <w:rsid w:val="00B52CFB"/>
    <w:rsid w:val="00B52FFB"/>
    <w:rsid w:val="00B53ED5"/>
    <w:rsid w:val="00B542CD"/>
    <w:rsid w:val="00B54931"/>
    <w:rsid w:val="00B54CF6"/>
    <w:rsid w:val="00B54E4A"/>
    <w:rsid w:val="00B550E6"/>
    <w:rsid w:val="00B55DB0"/>
    <w:rsid w:val="00B56080"/>
    <w:rsid w:val="00B56167"/>
    <w:rsid w:val="00B56861"/>
    <w:rsid w:val="00B56943"/>
    <w:rsid w:val="00B56A8A"/>
    <w:rsid w:val="00B56ADA"/>
    <w:rsid w:val="00B56F42"/>
    <w:rsid w:val="00B57911"/>
    <w:rsid w:val="00B60B85"/>
    <w:rsid w:val="00B61338"/>
    <w:rsid w:val="00B61719"/>
    <w:rsid w:val="00B6187F"/>
    <w:rsid w:val="00B618B1"/>
    <w:rsid w:val="00B61938"/>
    <w:rsid w:val="00B61ED3"/>
    <w:rsid w:val="00B61F92"/>
    <w:rsid w:val="00B624C7"/>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007"/>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412"/>
    <w:rsid w:val="00B76498"/>
    <w:rsid w:val="00B76587"/>
    <w:rsid w:val="00B76750"/>
    <w:rsid w:val="00B76C95"/>
    <w:rsid w:val="00B76CE9"/>
    <w:rsid w:val="00B7729E"/>
    <w:rsid w:val="00B775A2"/>
    <w:rsid w:val="00B77ABC"/>
    <w:rsid w:val="00B77EBB"/>
    <w:rsid w:val="00B77F8F"/>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CBE"/>
    <w:rsid w:val="00B92F7A"/>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AB1"/>
    <w:rsid w:val="00BA3D96"/>
    <w:rsid w:val="00BA3DBE"/>
    <w:rsid w:val="00BA429D"/>
    <w:rsid w:val="00BA46C8"/>
    <w:rsid w:val="00BA4A85"/>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12"/>
    <w:rsid w:val="00BB537C"/>
    <w:rsid w:val="00BB54CC"/>
    <w:rsid w:val="00BB5C19"/>
    <w:rsid w:val="00BB5FFB"/>
    <w:rsid w:val="00BB66CD"/>
    <w:rsid w:val="00BB6AA2"/>
    <w:rsid w:val="00BB6B97"/>
    <w:rsid w:val="00BB6CFE"/>
    <w:rsid w:val="00BB7295"/>
    <w:rsid w:val="00BB73D7"/>
    <w:rsid w:val="00BB77B8"/>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26"/>
    <w:rsid w:val="00BC5435"/>
    <w:rsid w:val="00BC54DF"/>
    <w:rsid w:val="00BC58A2"/>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40D2"/>
    <w:rsid w:val="00BD43F0"/>
    <w:rsid w:val="00BD49C7"/>
    <w:rsid w:val="00BD50C9"/>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2817"/>
    <w:rsid w:val="00BE2C78"/>
    <w:rsid w:val="00BE2E5E"/>
    <w:rsid w:val="00BE342B"/>
    <w:rsid w:val="00BE39E0"/>
    <w:rsid w:val="00BE427D"/>
    <w:rsid w:val="00BE4AA5"/>
    <w:rsid w:val="00BE4B6A"/>
    <w:rsid w:val="00BE4D40"/>
    <w:rsid w:val="00BE4E4C"/>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C6E"/>
    <w:rsid w:val="00C13DA4"/>
    <w:rsid w:val="00C13FA0"/>
    <w:rsid w:val="00C145FC"/>
    <w:rsid w:val="00C14722"/>
    <w:rsid w:val="00C14B26"/>
    <w:rsid w:val="00C15CF7"/>
    <w:rsid w:val="00C15FE3"/>
    <w:rsid w:val="00C16CAA"/>
    <w:rsid w:val="00C16D0E"/>
    <w:rsid w:val="00C16E63"/>
    <w:rsid w:val="00C175BE"/>
    <w:rsid w:val="00C17623"/>
    <w:rsid w:val="00C178DB"/>
    <w:rsid w:val="00C17C0D"/>
    <w:rsid w:val="00C20219"/>
    <w:rsid w:val="00C2090E"/>
    <w:rsid w:val="00C20E1F"/>
    <w:rsid w:val="00C2139D"/>
    <w:rsid w:val="00C21508"/>
    <w:rsid w:val="00C2159D"/>
    <w:rsid w:val="00C21EEE"/>
    <w:rsid w:val="00C22257"/>
    <w:rsid w:val="00C226F6"/>
    <w:rsid w:val="00C22F9B"/>
    <w:rsid w:val="00C23437"/>
    <w:rsid w:val="00C23D15"/>
    <w:rsid w:val="00C2431C"/>
    <w:rsid w:val="00C253F5"/>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7AF"/>
    <w:rsid w:val="00C420B5"/>
    <w:rsid w:val="00C421F3"/>
    <w:rsid w:val="00C42A46"/>
    <w:rsid w:val="00C42B14"/>
    <w:rsid w:val="00C4328E"/>
    <w:rsid w:val="00C441B7"/>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D00"/>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66"/>
    <w:rsid w:val="00C8739C"/>
    <w:rsid w:val="00C87CAF"/>
    <w:rsid w:val="00C908D8"/>
    <w:rsid w:val="00C90EBD"/>
    <w:rsid w:val="00C90FB8"/>
    <w:rsid w:val="00C9100E"/>
    <w:rsid w:val="00C9103A"/>
    <w:rsid w:val="00C91205"/>
    <w:rsid w:val="00C91245"/>
    <w:rsid w:val="00C9138D"/>
    <w:rsid w:val="00C91590"/>
    <w:rsid w:val="00C91AB6"/>
    <w:rsid w:val="00C928B1"/>
    <w:rsid w:val="00C92D6B"/>
    <w:rsid w:val="00C92E21"/>
    <w:rsid w:val="00C93102"/>
    <w:rsid w:val="00C9314E"/>
    <w:rsid w:val="00C931BD"/>
    <w:rsid w:val="00C932E7"/>
    <w:rsid w:val="00C93BDE"/>
    <w:rsid w:val="00C93E29"/>
    <w:rsid w:val="00C93E9C"/>
    <w:rsid w:val="00C9421B"/>
    <w:rsid w:val="00C9427D"/>
    <w:rsid w:val="00C9448C"/>
    <w:rsid w:val="00C94C65"/>
    <w:rsid w:val="00C952EC"/>
    <w:rsid w:val="00C9601F"/>
    <w:rsid w:val="00C969BC"/>
    <w:rsid w:val="00C96F47"/>
    <w:rsid w:val="00C970B9"/>
    <w:rsid w:val="00C972AD"/>
    <w:rsid w:val="00C97573"/>
    <w:rsid w:val="00C978C5"/>
    <w:rsid w:val="00C97933"/>
    <w:rsid w:val="00C97A4D"/>
    <w:rsid w:val="00C97C67"/>
    <w:rsid w:val="00CA0593"/>
    <w:rsid w:val="00CA11BB"/>
    <w:rsid w:val="00CA1538"/>
    <w:rsid w:val="00CA17AF"/>
    <w:rsid w:val="00CA18A9"/>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F26"/>
    <w:rsid w:val="00CB70FD"/>
    <w:rsid w:val="00CB71A9"/>
    <w:rsid w:val="00CB769C"/>
    <w:rsid w:val="00CB79EA"/>
    <w:rsid w:val="00CB7A7F"/>
    <w:rsid w:val="00CB7FCF"/>
    <w:rsid w:val="00CC0013"/>
    <w:rsid w:val="00CC00B4"/>
    <w:rsid w:val="00CC0182"/>
    <w:rsid w:val="00CC01F6"/>
    <w:rsid w:val="00CC0420"/>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69"/>
    <w:rsid w:val="00CD50DC"/>
    <w:rsid w:val="00CD5790"/>
    <w:rsid w:val="00CD59EB"/>
    <w:rsid w:val="00CD5A2E"/>
    <w:rsid w:val="00CD5FCC"/>
    <w:rsid w:val="00CD6465"/>
    <w:rsid w:val="00CD652C"/>
    <w:rsid w:val="00CD6639"/>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DB8"/>
    <w:rsid w:val="00CE2E16"/>
    <w:rsid w:val="00CE2FEF"/>
    <w:rsid w:val="00CE3001"/>
    <w:rsid w:val="00CE321C"/>
    <w:rsid w:val="00CE3482"/>
    <w:rsid w:val="00CE35D6"/>
    <w:rsid w:val="00CE3633"/>
    <w:rsid w:val="00CE37EC"/>
    <w:rsid w:val="00CE3E8A"/>
    <w:rsid w:val="00CE3F28"/>
    <w:rsid w:val="00CE4304"/>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D001CE"/>
    <w:rsid w:val="00D0040F"/>
    <w:rsid w:val="00D00488"/>
    <w:rsid w:val="00D007A5"/>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76D"/>
    <w:rsid w:val="00D16000"/>
    <w:rsid w:val="00D165CB"/>
    <w:rsid w:val="00D167CE"/>
    <w:rsid w:val="00D1739C"/>
    <w:rsid w:val="00D17786"/>
    <w:rsid w:val="00D17D77"/>
    <w:rsid w:val="00D2051C"/>
    <w:rsid w:val="00D20965"/>
    <w:rsid w:val="00D20E5B"/>
    <w:rsid w:val="00D210AA"/>
    <w:rsid w:val="00D21210"/>
    <w:rsid w:val="00D2167F"/>
    <w:rsid w:val="00D2190F"/>
    <w:rsid w:val="00D21E1C"/>
    <w:rsid w:val="00D22F00"/>
    <w:rsid w:val="00D22FD5"/>
    <w:rsid w:val="00D233CD"/>
    <w:rsid w:val="00D23873"/>
    <w:rsid w:val="00D23947"/>
    <w:rsid w:val="00D23A2C"/>
    <w:rsid w:val="00D241E7"/>
    <w:rsid w:val="00D250FC"/>
    <w:rsid w:val="00D25447"/>
    <w:rsid w:val="00D25E44"/>
    <w:rsid w:val="00D25EA3"/>
    <w:rsid w:val="00D25F51"/>
    <w:rsid w:val="00D262E6"/>
    <w:rsid w:val="00D262EB"/>
    <w:rsid w:val="00D26420"/>
    <w:rsid w:val="00D26462"/>
    <w:rsid w:val="00D26C86"/>
    <w:rsid w:val="00D27030"/>
    <w:rsid w:val="00D27733"/>
    <w:rsid w:val="00D2798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AEF"/>
    <w:rsid w:val="00D36BD2"/>
    <w:rsid w:val="00D36E06"/>
    <w:rsid w:val="00D36E6F"/>
    <w:rsid w:val="00D3705A"/>
    <w:rsid w:val="00D371A1"/>
    <w:rsid w:val="00D373C2"/>
    <w:rsid w:val="00D3757D"/>
    <w:rsid w:val="00D37CF2"/>
    <w:rsid w:val="00D4020B"/>
    <w:rsid w:val="00D40577"/>
    <w:rsid w:val="00D40B79"/>
    <w:rsid w:val="00D40BCB"/>
    <w:rsid w:val="00D40C37"/>
    <w:rsid w:val="00D40C88"/>
    <w:rsid w:val="00D40F0A"/>
    <w:rsid w:val="00D412FB"/>
    <w:rsid w:val="00D41AAF"/>
    <w:rsid w:val="00D42123"/>
    <w:rsid w:val="00D4225E"/>
    <w:rsid w:val="00D4247C"/>
    <w:rsid w:val="00D42A1E"/>
    <w:rsid w:val="00D43D45"/>
    <w:rsid w:val="00D44DF3"/>
    <w:rsid w:val="00D44E08"/>
    <w:rsid w:val="00D451B1"/>
    <w:rsid w:val="00D458B1"/>
    <w:rsid w:val="00D459A1"/>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306"/>
    <w:rsid w:val="00D52DE0"/>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68B4"/>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379C"/>
    <w:rsid w:val="00D84868"/>
    <w:rsid w:val="00D84B38"/>
    <w:rsid w:val="00D84BB5"/>
    <w:rsid w:val="00D85A5F"/>
    <w:rsid w:val="00D85B35"/>
    <w:rsid w:val="00D8692A"/>
    <w:rsid w:val="00D86D30"/>
    <w:rsid w:val="00D870BB"/>
    <w:rsid w:val="00D87395"/>
    <w:rsid w:val="00D87AF1"/>
    <w:rsid w:val="00D87DD7"/>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ED6"/>
    <w:rsid w:val="00D945F0"/>
    <w:rsid w:val="00D94BCC"/>
    <w:rsid w:val="00D94BD7"/>
    <w:rsid w:val="00D94FE4"/>
    <w:rsid w:val="00D9515D"/>
    <w:rsid w:val="00D95161"/>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524"/>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CA3"/>
    <w:rsid w:val="00DC5DB3"/>
    <w:rsid w:val="00DC6141"/>
    <w:rsid w:val="00DC6262"/>
    <w:rsid w:val="00DC681C"/>
    <w:rsid w:val="00DC6FCE"/>
    <w:rsid w:val="00DC787D"/>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74B"/>
    <w:rsid w:val="00DD4A99"/>
    <w:rsid w:val="00DD50C2"/>
    <w:rsid w:val="00DD54AB"/>
    <w:rsid w:val="00DD5851"/>
    <w:rsid w:val="00DD5946"/>
    <w:rsid w:val="00DD5C09"/>
    <w:rsid w:val="00DD6479"/>
    <w:rsid w:val="00DD681D"/>
    <w:rsid w:val="00DD7183"/>
    <w:rsid w:val="00DD72F4"/>
    <w:rsid w:val="00DD7388"/>
    <w:rsid w:val="00DD77E5"/>
    <w:rsid w:val="00DD7C77"/>
    <w:rsid w:val="00DE1521"/>
    <w:rsid w:val="00DE18A4"/>
    <w:rsid w:val="00DE1FF5"/>
    <w:rsid w:val="00DE2130"/>
    <w:rsid w:val="00DE2263"/>
    <w:rsid w:val="00DE238E"/>
    <w:rsid w:val="00DE2775"/>
    <w:rsid w:val="00DE2BE0"/>
    <w:rsid w:val="00DE2C22"/>
    <w:rsid w:val="00DE2DF9"/>
    <w:rsid w:val="00DE31F3"/>
    <w:rsid w:val="00DE3259"/>
    <w:rsid w:val="00DE33D0"/>
    <w:rsid w:val="00DE34A3"/>
    <w:rsid w:val="00DE3554"/>
    <w:rsid w:val="00DE3794"/>
    <w:rsid w:val="00DE3824"/>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416E"/>
    <w:rsid w:val="00E04208"/>
    <w:rsid w:val="00E04365"/>
    <w:rsid w:val="00E051F3"/>
    <w:rsid w:val="00E055D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4507"/>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5794A"/>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A65"/>
    <w:rsid w:val="00E67B23"/>
    <w:rsid w:val="00E67CAF"/>
    <w:rsid w:val="00E700D6"/>
    <w:rsid w:val="00E707EB"/>
    <w:rsid w:val="00E708FF"/>
    <w:rsid w:val="00E70A6C"/>
    <w:rsid w:val="00E70B3F"/>
    <w:rsid w:val="00E71B9D"/>
    <w:rsid w:val="00E71F92"/>
    <w:rsid w:val="00E722B7"/>
    <w:rsid w:val="00E728E7"/>
    <w:rsid w:val="00E73354"/>
    <w:rsid w:val="00E73AE4"/>
    <w:rsid w:val="00E74352"/>
    <w:rsid w:val="00E74856"/>
    <w:rsid w:val="00E7518B"/>
    <w:rsid w:val="00E754EC"/>
    <w:rsid w:val="00E7554B"/>
    <w:rsid w:val="00E75A70"/>
    <w:rsid w:val="00E75DEE"/>
    <w:rsid w:val="00E76189"/>
    <w:rsid w:val="00E76799"/>
    <w:rsid w:val="00E76F94"/>
    <w:rsid w:val="00E774E1"/>
    <w:rsid w:val="00E7767D"/>
    <w:rsid w:val="00E80251"/>
    <w:rsid w:val="00E80991"/>
    <w:rsid w:val="00E80A40"/>
    <w:rsid w:val="00E80B1C"/>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0C"/>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A0"/>
    <w:rsid w:val="00EA26C7"/>
    <w:rsid w:val="00EA2B66"/>
    <w:rsid w:val="00EA34FE"/>
    <w:rsid w:val="00EA3A3F"/>
    <w:rsid w:val="00EA40B1"/>
    <w:rsid w:val="00EA4174"/>
    <w:rsid w:val="00EA4E55"/>
    <w:rsid w:val="00EA4EF3"/>
    <w:rsid w:val="00EA5911"/>
    <w:rsid w:val="00EA5C23"/>
    <w:rsid w:val="00EA5F68"/>
    <w:rsid w:val="00EA5FDD"/>
    <w:rsid w:val="00EA61C7"/>
    <w:rsid w:val="00EA6538"/>
    <w:rsid w:val="00EA69D1"/>
    <w:rsid w:val="00EA77BE"/>
    <w:rsid w:val="00EA7AC7"/>
    <w:rsid w:val="00EA7BF6"/>
    <w:rsid w:val="00EA7CD0"/>
    <w:rsid w:val="00EA7D46"/>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DF1"/>
    <w:rsid w:val="00EB6116"/>
    <w:rsid w:val="00EB633E"/>
    <w:rsid w:val="00EB661D"/>
    <w:rsid w:val="00EB6789"/>
    <w:rsid w:val="00EB6840"/>
    <w:rsid w:val="00EB6DB0"/>
    <w:rsid w:val="00EB72B0"/>
    <w:rsid w:val="00EB7835"/>
    <w:rsid w:val="00EB793A"/>
    <w:rsid w:val="00EB7A23"/>
    <w:rsid w:val="00EB7BE4"/>
    <w:rsid w:val="00EC0307"/>
    <w:rsid w:val="00EC04C7"/>
    <w:rsid w:val="00EC0D85"/>
    <w:rsid w:val="00EC0FA3"/>
    <w:rsid w:val="00EC160D"/>
    <w:rsid w:val="00EC1636"/>
    <w:rsid w:val="00EC1974"/>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3862"/>
    <w:rsid w:val="00ED41CC"/>
    <w:rsid w:val="00ED4C1D"/>
    <w:rsid w:val="00ED4EF5"/>
    <w:rsid w:val="00ED5775"/>
    <w:rsid w:val="00ED583B"/>
    <w:rsid w:val="00ED5975"/>
    <w:rsid w:val="00ED5A67"/>
    <w:rsid w:val="00ED61A0"/>
    <w:rsid w:val="00ED62AD"/>
    <w:rsid w:val="00ED62DE"/>
    <w:rsid w:val="00ED6B28"/>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9A1"/>
    <w:rsid w:val="00EF6A36"/>
    <w:rsid w:val="00EF6CD2"/>
    <w:rsid w:val="00EF7457"/>
    <w:rsid w:val="00EF7CAE"/>
    <w:rsid w:val="00F0064A"/>
    <w:rsid w:val="00F0069C"/>
    <w:rsid w:val="00F00AD7"/>
    <w:rsid w:val="00F00BD0"/>
    <w:rsid w:val="00F01885"/>
    <w:rsid w:val="00F020BB"/>
    <w:rsid w:val="00F0225B"/>
    <w:rsid w:val="00F0262F"/>
    <w:rsid w:val="00F02CFA"/>
    <w:rsid w:val="00F03291"/>
    <w:rsid w:val="00F0388D"/>
    <w:rsid w:val="00F03D69"/>
    <w:rsid w:val="00F04210"/>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AA0"/>
    <w:rsid w:val="00F11EC9"/>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61DF"/>
    <w:rsid w:val="00F466D4"/>
    <w:rsid w:val="00F468BE"/>
    <w:rsid w:val="00F4706C"/>
    <w:rsid w:val="00F472A3"/>
    <w:rsid w:val="00F475F7"/>
    <w:rsid w:val="00F47CD7"/>
    <w:rsid w:val="00F47F5D"/>
    <w:rsid w:val="00F50027"/>
    <w:rsid w:val="00F5019A"/>
    <w:rsid w:val="00F50AB2"/>
    <w:rsid w:val="00F5105B"/>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B3"/>
    <w:rsid w:val="00F653D3"/>
    <w:rsid w:val="00F65620"/>
    <w:rsid w:val="00F659BD"/>
    <w:rsid w:val="00F65A4D"/>
    <w:rsid w:val="00F65C0F"/>
    <w:rsid w:val="00F65C9E"/>
    <w:rsid w:val="00F65D0F"/>
    <w:rsid w:val="00F65E6A"/>
    <w:rsid w:val="00F665CA"/>
    <w:rsid w:val="00F669B2"/>
    <w:rsid w:val="00F66B68"/>
    <w:rsid w:val="00F66C9B"/>
    <w:rsid w:val="00F67706"/>
    <w:rsid w:val="00F67754"/>
    <w:rsid w:val="00F67BB2"/>
    <w:rsid w:val="00F67C21"/>
    <w:rsid w:val="00F67CD2"/>
    <w:rsid w:val="00F67CE3"/>
    <w:rsid w:val="00F702F5"/>
    <w:rsid w:val="00F70606"/>
    <w:rsid w:val="00F706E8"/>
    <w:rsid w:val="00F711BF"/>
    <w:rsid w:val="00F7129A"/>
    <w:rsid w:val="00F716F3"/>
    <w:rsid w:val="00F717B9"/>
    <w:rsid w:val="00F71B5F"/>
    <w:rsid w:val="00F71B6A"/>
    <w:rsid w:val="00F71D33"/>
    <w:rsid w:val="00F720B5"/>
    <w:rsid w:val="00F72286"/>
    <w:rsid w:val="00F7268E"/>
    <w:rsid w:val="00F72B6D"/>
    <w:rsid w:val="00F72E51"/>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AF2"/>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562"/>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1A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CB3"/>
    <w:rsid w:val="00FD6252"/>
    <w:rsid w:val="00FD6254"/>
    <w:rsid w:val="00FD678E"/>
    <w:rsid w:val="00FD6B41"/>
    <w:rsid w:val="00FD7525"/>
    <w:rsid w:val="00FD79C1"/>
    <w:rsid w:val="00FD7B21"/>
    <w:rsid w:val="00FE00EA"/>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52"/>
    <w:rsid w:val="00FE30B7"/>
    <w:rsid w:val="00FE3A61"/>
    <w:rsid w:val="00FE3AA4"/>
    <w:rsid w:val="00FE3E41"/>
    <w:rsid w:val="00FE437B"/>
    <w:rsid w:val="00FE45D3"/>
    <w:rsid w:val="00FE4AF4"/>
    <w:rsid w:val="00FE4C8B"/>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49E"/>
    <w:rsid w:val="00FF467E"/>
    <w:rsid w:val="00FF487F"/>
    <w:rsid w:val="00FF4EEB"/>
    <w:rsid w:val="00FF5400"/>
    <w:rsid w:val="00FF5558"/>
    <w:rsid w:val="00FF576C"/>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rsid w:val="00674AE2"/>
    <w:pPr>
      <w:numPr>
        <w:numId w:val="18"/>
      </w:numPr>
      <w:tabs>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2870</TotalTime>
  <Pages>8</Pages>
  <Words>4320</Words>
  <Characters>24625</Characters>
  <Application>Microsoft Office Word</Application>
  <DocSecurity>0</DocSecurity>
  <Lines>205</Lines>
  <Paragraphs>57</Paragraphs>
  <ScaleCrop>false</ScaleCrop>
  <Company>Nokia Siemens Networks</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1700</cp:revision>
  <cp:lastPrinted>2013-04-02T02:18:00Z</cp:lastPrinted>
  <dcterms:created xsi:type="dcterms:W3CDTF">2019-08-16T08:26:00Z</dcterms:created>
  <dcterms:modified xsi:type="dcterms:W3CDTF">2021-05-11T09:00:00Z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