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3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bookmarkStart w:id="0" w:name="_GoBack"/>
      <w:bookmarkEnd w:id="0"/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9</w:t>
      </w:r>
      <w:r w:rsidR="0036612A">
        <w:rPr>
          <w:rFonts w:ascii="Arial" w:hAnsi="Arial" w:cs="Arial" w:hint="eastAsia"/>
          <w:b/>
          <w:sz w:val="24"/>
          <w:szCs w:val="28"/>
          <w:lang w:eastAsia="ja-JP"/>
        </w:rPr>
        <w:t>0</w:t>
      </w:r>
      <w:r w:rsidR="0044296E">
        <w:rPr>
          <w:rFonts w:ascii="Arial" w:hAnsi="Arial" w:cs="Arial"/>
          <w:b/>
          <w:sz w:val="24"/>
          <w:szCs w:val="28"/>
          <w:lang w:eastAsia="ja-JP"/>
        </w:rPr>
        <w:t>771</w:t>
      </w:r>
    </w:p>
    <w:p w:rsidR="00595B52" w:rsidRPr="00546218" w:rsidRDefault="00EB5312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  <w:lang w:eastAsia="ja-JP"/>
        </w:rPr>
      </w:pPr>
      <w:r w:rsidRPr="00EB5312">
        <w:rPr>
          <w:rFonts w:ascii="Arial" w:hAnsi="Arial" w:cs="Arial"/>
          <w:b/>
          <w:sz w:val="24"/>
          <w:szCs w:val="28"/>
        </w:rPr>
        <w:t>Shenzhen, China, March 18-21, 2019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</w:t>
      </w:r>
      <w:r w:rsidR="00D56D50">
        <w:rPr>
          <w:rFonts w:ascii="Arial" w:hAnsi="Arial" w:cs="Arial"/>
          <w:b/>
          <w:sz w:val="24"/>
          <w:szCs w:val="28"/>
        </w:rPr>
        <w:tab/>
        <w:t xml:space="preserve">      </w:t>
      </w:r>
      <w:r w:rsidR="00B06417">
        <w:rPr>
          <w:rFonts w:ascii="Arial" w:hAnsi="Arial" w:cs="Arial"/>
          <w:b/>
          <w:sz w:val="24"/>
          <w:szCs w:val="28"/>
        </w:rPr>
        <w:t>Revision of RP-182</w:t>
      </w:r>
      <w:r>
        <w:rPr>
          <w:rFonts w:ascii="Arial" w:hAnsi="Arial" w:cs="Arial" w:hint="eastAsia"/>
          <w:b/>
          <w:sz w:val="24"/>
          <w:szCs w:val="28"/>
          <w:lang w:eastAsia="ja-JP"/>
        </w:rPr>
        <w:t>791</w:t>
      </w:r>
    </w:p>
    <w:p w:rsidR="00595B52" w:rsidRPr="00090189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E67642" w:rsidP="000A512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Stage-3</w:t>
            </w:r>
            <w:r w:rsidR="007616D3">
              <w:rPr>
                <w:lang w:eastAsia="ja-JP"/>
              </w:rPr>
              <w:t xml:space="preserve"> for RAN4</w:t>
            </w:r>
            <w:r w:rsidR="00695C88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ASN.1 freeze: RAN#84 (June 2019)</w:t>
            </w:r>
          </w:p>
          <w:p w:rsidR="007616D3" w:rsidRPr="000B4F3A" w:rsidRDefault="007616D3" w:rsidP="000A5122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Stage-3 for RAN1, RAN2 and RAN3 frozen </w:t>
            </w:r>
            <w:r w:rsidR="00695C88">
              <w:rPr>
                <w:lang w:eastAsia="ja-JP"/>
              </w:rPr>
              <w:t xml:space="preserve">at </w:t>
            </w:r>
            <w:r>
              <w:rPr>
                <w:lang w:eastAsia="ja-JP"/>
              </w:rPr>
              <w:t>RAN#83 (March 2019)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9D23F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  <w:r w:rsidR="005E7244">
              <w:rPr>
                <w:lang w:eastAsia="ja-JP"/>
              </w:rPr>
              <w:t>, TR 38.XYZ</w:t>
            </w:r>
            <w:r w:rsidR="00FE322D">
              <w:rPr>
                <w:lang w:eastAsia="ja-JP"/>
              </w:rPr>
              <w:t xml:space="preserve"> (new TR on UE feature list)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C86599" w:rsidRPr="00EE1802" w:rsidRDefault="00C86599" w:rsidP="00C86599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</w:p>
          <w:p w:rsidR="00C86599" w:rsidRDefault="00C86599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Default="006C246B" w:rsidP="0014240A">
            <w:pPr>
              <w:spacing w:after="0"/>
              <w:rPr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871BAB" w:rsidRPr="000B4F3A" w:rsidRDefault="00871BAB" w:rsidP="0014240A">
            <w:pPr>
              <w:spacing w:after="0"/>
              <w:rPr>
                <w:rFonts w:ascii="Arial" w:hAnsi="Arial" w:cs="Arial"/>
                <w:lang w:eastAsia="ja-JP"/>
              </w:rPr>
            </w:pP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871BAB" w:rsidRDefault="00871BAB" w:rsidP="00090189">
            <w:pPr>
              <w:pStyle w:val="11"/>
              <w:rPr>
                <w:rFonts w:eastAsiaTheme="minorEastAsia"/>
                <w:lang w:eastAsia="ja-JP"/>
              </w:rPr>
            </w:pPr>
            <w:r w:rsidRPr="00830D65">
              <w:rPr>
                <w:rFonts w:eastAsiaTheme="minorEastAsia"/>
                <w:lang w:eastAsia="ja-JP"/>
              </w:rPr>
              <w:t>NR late drop is functionally complete within RAN2 and the 38.331 CR (</w:t>
            </w:r>
            <w:hyperlink r:id="rId9" w:history="1">
              <w:r w:rsidRPr="00062B3D">
                <w:rPr>
                  <w:rStyle w:val="a9"/>
                  <w:lang w:eastAsia="ja-JP"/>
                </w:rPr>
                <w:t>R2-1902669</w:t>
              </w:r>
            </w:hyperlink>
            <w:r w:rsidRPr="00830D65">
              <w:rPr>
                <w:rFonts w:eastAsiaTheme="minorEastAsia"/>
                <w:lang w:eastAsia="ja-JP"/>
              </w:rPr>
              <w:t>), 36.331 CR (</w:t>
            </w:r>
            <w:hyperlink r:id="rId10" w:history="1">
              <w:r w:rsidRPr="00062B3D">
                <w:rPr>
                  <w:rStyle w:val="a9"/>
                  <w:lang w:eastAsia="ja-JP"/>
                </w:rPr>
                <w:t>R2-1902675</w:t>
              </w:r>
            </w:hyperlink>
            <w:r w:rsidRPr="00830D65">
              <w:rPr>
                <w:rFonts w:eastAsiaTheme="minorEastAsia"/>
                <w:lang w:eastAsia="ja-JP"/>
              </w:rPr>
              <w:t>), 38.306 CR (</w:t>
            </w:r>
            <w:hyperlink r:id="rId11" w:history="1">
              <w:r w:rsidRPr="00062B3D">
                <w:rPr>
                  <w:rStyle w:val="a9"/>
                  <w:lang w:eastAsia="ja-JP"/>
                </w:rPr>
                <w:t>R2-1902679</w:t>
              </w:r>
            </w:hyperlink>
            <w:r w:rsidRPr="00830D65">
              <w:rPr>
                <w:rFonts w:eastAsiaTheme="minorEastAsia"/>
                <w:lang w:eastAsia="ja-JP"/>
              </w:rPr>
              <w:t>) and 36.306 CR (</w:t>
            </w:r>
            <w:hyperlink r:id="rId12" w:history="1">
              <w:r w:rsidRPr="00062B3D">
                <w:rPr>
                  <w:rStyle w:val="a9"/>
                  <w:lang w:eastAsia="ja-JP"/>
                </w:rPr>
                <w:t>R2-1901556</w:t>
              </w:r>
            </w:hyperlink>
            <w:r w:rsidRPr="00830D65">
              <w:rPr>
                <w:rFonts w:eastAsiaTheme="minorEastAsia"/>
                <w:lang w:eastAsia="ja-JP"/>
              </w:rPr>
              <w:t>)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830D65">
              <w:rPr>
                <w:rFonts w:eastAsiaTheme="minorEastAsia"/>
                <w:lang w:eastAsia="ja-JP"/>
              </w:rPr>
              <w:t xml:space="preserve">to introduce the NR late drop were endorsed by RAN2. However, the CRs are not provided to RAN#83 for approval to avoid destabilising existing frozen ASN.1 in 36.331 and 38.331. Following the ASN.1 review during Q2 2019, the CRs will be updated and provided to RAN#84 in June 2019 for approval and ASN.1 freeze. This is as per the late drop schedule endorsed by RAN#82 in </w:t>
            </w:r>
            <w:hyperlink r:id="rId13" w:history="1">
              <w:r w:rsidRPr="001E2396">
                <w:rPr>
                  <w:rStyle w:val="a9"/>
                  <w:lang w:eastAsia="ja-JP"/>
                </w:rPr>
                <w:t>RP-182790</w:t>
              </w:r>
            </w:hyperlink>
            <w:r w:rsidRPr="00830D65">
              <w:rPr>
                <w:rFonts w:eastAsiaTheme="minorEastAsia"/>
                <w:lang w:eastAsia="ja-JP"/>
              </w:rPr>
              <w:t>.</w:t>
            </w:r>
          </w:p>
          <w:p w:rsidR="0079344E" w:rsidRDefault="0079344E" w:rsidP="00090189">
            <w:pPr>
              <w:pStyle w:val="11"/>
              <w:rPr>
                <w:rFonts w:eastAsiaTheme="minorEastAsia"/>
                <w:lang w:eastAsia="ja-JP"/>
              </w:rPr>
            </w:pPr>
          </w:p>
          <w:p w:rsidR="0079344E" w:rsidRDefault="0079344E" w:rsidP="00090189">
            <w:pPr>
              <w:pStyle w:val="1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RAN2 at the #105 meeting agreed that the UE feature list developed across the WGs will be captured in an internal TR at the end of Rel-15 </w:t>
            </w:r>
            <w:r w:rsidRPr="0079344E">
              <w:rPr>
                <w:rFonts w:eastAsiaTheme="minorEastAsia"/>
                <w:lang w:eastAsia="ja-JP"/>
              </w:rPr>
              <w:t>(i.e. when late drop is finished and we have confidence that the information is very unlikely to change). The TR will state that it captures the status at a certain date and will not be maintained after that date.</w:t>
            </w:r>
          </w:p>
          <w:p w:rsidR="00C86599" w:rsidRPr="000B4F3A" w:rsidRDefault="00C86599" w:rsidP="0056367C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 xml:space="preserve">dd the requirements/UE </w:t>
            </w:r>
            <w:r w:rsidR="002936F7" w:rsidRPr="000B4F3A">
              <w:rPr>
                <w:bCs/>
                <w:lang w:eastAsia="ja-JP"/>
              </w:rPr>
              <w:t>behaviour</w:t>
            </w:r>
            <w:r w:rsidR="0014240A" w:rsidRPr="000B4F3A">
              <w:rPr>
                <w:bCs/>
                <w:lang w:eastAsia="ja-JP"/>
              </w:rPr>
              <w:t xml:space="preserve">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="00D8130F">
              <w:rPr>
                <w:rFonts w:eastAsia="ＭＳ Ｐゴシック"/>
                <w:szCs w:val="24"/>
                <w:lang w:val="en-US" w:eastAsia="ja-JP"/>
              </w:rPr>
              <w:t>F</w:t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>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E9323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</w:t>
            </w:r>
            <w:r w:rsidR="00E93237" w:rsidRPr="00E93237">
              <w:rPr>
                <w:rFonts w:eastAsia="ＭＳ Ｐゴシック"/>
                <w:szCs w:val="24"/>
                <w:lang w:val="en-US" w:eastAsia="ja-JP"/>
              </w:rPr>
              <w:t xml:space="preserve">condition and reference waveform </w:t>
            </w:r>
            <w:r>
              <w:rPr>
                <w:rFonts w:eastAsia="ＭＳ Ｐゴシック"/>
                <w:szCs w:val="24"/>
                <w:lang w:val="en-US" w:eastAsia="ja-JP"/>
              </w:rPr>
              <w:t>in</w:t>
            </w:r>
            <w:r w:rsidR="00E93237">
              <w:rPr>
                <w:rFonts w:eastAsia="ＭＳ Ｐゴシック"/>
                <w:szCs w:val="24"/>
                <w:lang w:val="en-US" w:eastAsia="ja-JP"/>
              </w:rPr>
              <w:t>c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151CFD">
              <w:rPr>
                <w:rFonts w:eastAsia="ＭＳ Ｐゴシック"/>
                <w:szCs w:val="24"/>
                <w:lang w:val="en-US" w:eastAsia="ja-JP"/>
              </w:rPr>
              <w:t>Clarification and default value</w:t>
            </w:r>
            <w:r w:rsidR="00414BC7">
              <w:rPr>
                <w:rFonts w:eastAsia="ＭＳ Ｐゴシック"/>
                <w:szCs w:val="24"/>
                <w:lang w:val="en-US" w:eastAsia="ja-JP"/>
              </w:rPr>
              <w:t xml:space="preserve"> of UL duty cycle</w:t>
            </w:r>
          </w:p>
          <w:p w:rsidR="00151CFD" w:rsidRPr="00683965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Handling of P-max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="00A7452E">
              <w:rPr>
                <w:rFonts w:eastAsia="ＭＳ Ｐゴシック"/>
                <w:szCs w:val="24"/>
                <w:lang w:val="en-US" w:eastAsia="ja-JP"/>
              </w:rPr>
              <w:t>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="00D8130F">
              <w:rPr>
                <w:rFonts w:eastAsia="ＭＳ Ｐゴシック"/>
                <w:szCs w:val="24"/>
                <w:lang w:val="en-US" w:eastAsia="ja-JP"/>
              </w:rPr>
              <w:t xml:space="preserve">[]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PRACH time mask</w:t>
            </w:r>
          </w:p>
          <w:p w:rsidR="00414BC7" w:rsidRPr="00683965" w:rsidRDefault="00414BC7" w:rsidP="00151CF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  <w:r w:rsidR="00151CFD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="00151CFD" w:rsidRPr="00151CFD">
              <w:rPr>
                <w:rFonts w:eastAsia="ＭＳ Ｐゴシック"/>
                <w:szCs w:val="24"/>
                <w:lang w:val="en-US" w:eastAsia="ja-JP"/>
              </w:rPr>
              <w:t>and tolerance requirement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 xml:space="preserve">PCMAX (Inter </w:t>
            </w:r>
            <w:r w:rsidR="00A7452E">
              <w:rPr>
                <w:rFonts w:eastAsia="ＭＳ Ｐゴシック"/>
                <w:szCs w:val="24"/>
                <w:lang w:val="en-US" w:eastAsia="ja-JP"/>
              </w:rPr>
              <w:t xml:space="preserve">band 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including both FR1 and FR2)</w:t>
            </w:r>
          </w:p>
          <w:p w:rsidR="00A7452E" w:rsidRPr="00885796" w:rsidRDefault="00A7452E" w:rsidP="00B16979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E442C2" w:rsidRPr="00E442C2" w:rsidRDefault="00E442C2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E442C2">
              <w:rPr>
                <w:lang w:val="en-US" w:eastAsia="ja-JP"/>
              </w:rPr>
              <w:t xml:space="preserve">TS38.133 requirements 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E442C2">
              <w:rPr>
                <w:lang w:val="en-US" w:eastAsia="ja-JP"/>
              </w:rPr>
              <w:t xml:space="preserve">4. RRC_IDLE state mobility (Measurements of inter-frequency NR cells in FR2, the condition on evaluating reselection criterion for both </w:t>
            </w:r>
            <w:r w:rsidRPr="00E442C2">
              <w:rPr>
                <w:i/>
                <w:lang w:eastAsia="ja-JP"/>
              </w:rPr>
              <w:t>rangeToBestCell</w:t>
            </w:r>
            <w:r w:rsidRPr="00E442C2">
              <w:rPr>
                <w:lang w:eastAsia="ja-JP"/>
              </w:rPr>
              <w:t xml:space="preserve"> </w:t>
            </w:r>
            <w:r w:rsidRPr="00E442C2">
              <w:rPr>
                <w:lang w:val="en-US" w:eastAsia="ja-JP"/>
              </w:rPr>
              <w:t>is configured and not configured)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val="en-US" w:eastAsia="ja-JP"/>
              </w:rPr>
              <w:t>6. RRC_CONNECTED state mobility (side condition of T</w:t>
            </w:r>
            <w:r w:rsidRPr="00E442C2">
              <w:rPr>
                <w:bCs/>
                <w:vertAlign w:val="subscript"/>
                <w:lang w:val="en-US" w:eastAsia="ja-JP"/>
              </w:rPr>
              <w:t>search</w:t>
            </w:r>
            <w:r w:rsidRPr="00E442C2">
              <w:rPr>
                <w:bCs/>
                <w:lang w:val="en-US" w:eastAsia="ja-JP"/>
              </w:rPr>
              <w:t xml:space="preserve"> for unknown cell, known cell condition in FR2)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7. Timing (UE timing requirements due to beam switching, MTTD and MRTD for intra-band synchronous EN-DC/intra-band non-contiguous CA, Impact of MRTD on Rx beam switching)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 xml:space="preserve">. Signalling characteristics (SCell activation and deactivation delay for FR2, Hypothetical PDCCH parameter for RLM, Necessity of </w:t>
            </w:r>
            <w:r w:rsidRPr="00E442C2">
              <w:rPr>
                <w:lang w:eastAsia="ja-JP"/>
              </w:rPr>
              <w:t>SSB based BFD, Evaluation period for RLM, BFD and CBD</w:t>
            </w:r>
            <w:r w:rsidRPr="00E442C2">
              <w:rPr>
                <w:rFonts w:hint="eastAsia"/>
                <w:lang w:eastAsia="ja-JP"/>
              </w:rPr>
              <w:t xml:space="preserve"> (i.e. scaling factor N, and minimum boundary for CBD)</w:t>
            </w:r>
            <w:r w:rsidRPr="00E442C2">
              <w:rPr>
                <w:lang w:eastAsia="ja-JP"/>
              </w:rPr>
              <w:t>,</w:t>
            </w:r>
            <w:r w:rsidRPr="00E442C2">
              <w:rPr>
                <w:bCs/>
                <w:lang w:eastAsia="ja-JP"/>
              </w:rPr>
              <w:t xml:space="preserve"> </w:t>
            </w:r>
            <w:r w:rsidRPr="00E442C2">
              <w:rPr>
                <w:lang w:eastAsia="ja-JP"/>
              </w:rPr>
              <w:t>RRC-based BWP switch requirement</w:t>
            </w:r>
            <w:r w:rsidRPr="00E442C2">
              <w:rPr>
                <w:bCs/>
                <w:lang w:eastAsia="ja-JP"/>
              </w:rPr>
              <w:t>, TCI state switch and SCell activation with multiple TCI states</w:t>
            </w:r>
            <w:r w:rsidRPr="00E442C2">
              <w:rPr>
                <w:lang w:eastAsia="ja-JP"/>
              </w:rPr>
              <w:t>, define simultaneous SSB and CSI-RS BFD requirements</w:t>
            </w:r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 xml:space="preserve">9. RRM measurement (Measurement period for </w:t>
            </w:r>
            <w:r w:rsidRPr="00E442C2">
              <w:rPr>
                <w:rFonts w:hint="eastAsia"/>
                <w:bCs/>
                <w:lang w:eastAsia="ja-JP"/>
              </w:rPr>
              <w:t xml:space="preserve">CSI-RS based </w:t>
            </w:r>
            <w:r w:rsidRPr="00E442C2">
              <w:rPr>
                <w:bCs/>
                <w:lang w:eastAsia="ja-JP"/>
              </w:rPr>
              <w:t>L1-RSRP reporting</w:t>
            </w:r>
            <w:r w:rsidRPr="00E442C2">
              <w:rPr>
                <w:rFonts w:hint="eastAsia"/>
                <w:bCs/>
                <w:lang w:eastAsia="ja-JP"/>
              </w:rPr>
              <w:t xml:space="preserve"> in FR2</w:t>
            </w:r>
            <w:r w:rsidRPr="00E442C2">
              <w:rPr>
                <w:bCs/>
                <w:lang w:eastAsia="ja-JP"/>
              </w:rPr>
              <w:t xml:space="preserve">, </w:t>
            </w:r>
            <w:r w:rsidRPr="00E442C2">
              <w:rPr>
                <w:lang w:eastAsia="ja-JP"/>
              </w:rPr>
              <w:t xml:space="preserve">L1-RSRP reporting delay requirements </w:t>
            </w:r>
            <w:r w:rsidRPr="00E442C2">
              <w:rPr>
                <w:bCs/>
                <w:lang w:eastAsia="ja-JP"/>
              </w:rPr>
              <w:t xml:space="preserve">UE behaviour after measurement gap under large TA, carrier specific scaling factor with GSM measurement and RSTD measurement, Number of ACK/NACKs transmitted by the UE during </w:t>
            </w:r>
            <w:r w:rsidRPr="00E442C2">
              <w:rPr>
                <w:bCs/>
                <w:lang w:val="en-US" w:eastAsia="ja-JP"/>
              </w:rPr>
              <w:t>T</w:t>
            </w:r>
            <w:r w:rsidRPr="00E442C2">
              <w:rPr>
                <w:bCs/>
                <w:vertAlign w:val="subscript"/>
                <w:lang w:val="en-US" w:eastAsia="ja-JP"/>
              </w:rPr>
              <w:t>ECGI</w:t>
            </w:r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RRM requirements for synchronous NR-NR DC among FR1 and FR2 (Option 2) and NE-DC (Option 4)</w:t>
            </w:r>
          </w:p>
          <w:p w:rsidR="00414BC7" w:rsidRPr="00E442C2" w:rsidRDefault="00414BC7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C86599" w:rsidRPr="006C246B" w:rsidRDefault="00E33ACA" w:rsidP="009D23FE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 xml:space="preserve">– </w:t>
      </w:r>
      <w:r w:rsidR="000F7A4B">
        <w:rPr>
          <w:lang w:eastAsia="zh-CN"/>
        </w:rPr>
        <w:t xml:space="preserve">RAN4 </w:t>
      </w:r>
      <w:r w:rsidRPr="00B503AF">
        <w:rPr>
          <w:lang w:eastAsia="zh-CN"/>
        </w:rPr>
        <w:t>core part</w:t>
      </w:r>
      <w:r>
        <w:rPr>
          <w:lang w:eastAsia="zh-CN"/>
        </w:rPr>
        <w:t xml:space="preserve"> provides a list of remaining open items, which are planned to be completed by </w:t>
      </w:r>
      <w:r w:rsidR="002936F7">
        <w:rPr>
          <w:lang w:eastAsia="zh-CN"/>
        </w:rPr>
        <w:t xml:space="preserve">June </w:t>
      </w:r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  <w:r w:rsidR="00AF503A">
        <w:rPr>
          <w:lang w:eastAsia="zh-CN"/>
        </w:rPr>
        <w:t xml:space="preserve"> ASN.1 is to be frozen by June 2019.</w:t>
      </w:r>
      <w:r w:rsidR="006C34DE">
        <w:rPr>
          <w:lang w:eastAsia="zh-CN"/>
        </w:rPr>
        <w:t xml:space="preserve"> The stage-3 core part for RAN1, RAN2 and RAN3 has been frozen at RAN#83 (March 2019).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D6" w:rsidRDefault="004D57D6">
      <w:r>
        <w:separator/>
      </w:r>
    </w:p>
  </w:endnote>
  <w:endnote w:type="continuationSeparator" w:id="0">
    <w:p w:rsidR="004D57D6" w:rsidRDefault="004D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D6" w:rsidRDefault="004D57D6">
      <w:r>
        <w:separator/>
      </w:r>
    </w:p>
  </w:footnote>
  <w:footnote w:type="continuationSeparator" w:id="0">
    <w:p w:rsidR="004D57D6" w:rsidRDefault="004D5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A50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0189"/>
    <w:rsid w:val="00094C6C"/>
    <w:rsid w:val="000A0CD8"/>
    <w:rsid w:val="000A4E67"/>
    <w:rsid w:val="000A5122"/>
    <w:rsid w:val="000B0A2F"/>
    <w:rsid w:val="000B4F3A"/>
    <w:rsid w:val="000B61FD"/>
    <w:rsid w:val="000E352D"/>
    <w:rsid w:val="000E55AD"/>
    <w:rsid w:val="000F7583"/>
    <w:rsid w:val="000F7795"/>
    <w:rsid w:val="000F7A4B"/>
    <w:rsid w:val="001000A1"/>
    <w:rsid w:val="0010089F"/>
    <w:rsid w:val="00126FB5"/>
    <w:rsid w:val="001357D9"/>
    <w:rsid w:val="0014240A"/>
    <w:rsid w:val="001441EB"/>
    <w:rsid w:val="00151CFD"/>
    <w:rsid w:val="001563B6"/>
    <w:rsid w:val="00157180"/>
    <w:rsid w:val="001659B3"/>
    <w:rsid w:val="00187B47"/>
    <w:rsid w:val="001958AD"/>
    <w:rsid w:val="001A334D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5646D"/>
    <w:rsid w:val="002676EC"/>
    <w:rsid w:val="00290763"/>
    <w:rsid w:val="002936F7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6612A"/>
    <w:rsid w:val="00371F21"/>
    <w:rsid w:val="00372842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4296E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4D57D6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1267"/>
    <w:rsid w:val="0056367C"/>
    <w:rsid w:val="005878A0"/>
    <w:rsid w:val="00590087"/>
    <w:rsid w:val="005956C5"/>
    <w:rsid w:val="00595B52"/>
    <w:rsid w:val="005B1ACD"/>
    <w:rsid w:val="005B555C"/>
    <w:rsid w:val="005C1802"/>
    <w:rsid w:val="005C4F58"/>
    <w:rsid w:val="005D3FEC"/>
    <w:rsid w:val="005D44BE"/>
    <w:rsid w:val="005D71C0"/>
    <w:rsid w:val="005E7244"/>
    <w:rsid w:val="00611EC4"/>
    <w:rsid w:val="00620B3F"/>
    <w:rsid w:val="00622E33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7BEB"/>
    <w:rsid w:val="006E6480"/>
    <w:rsid w:val="00703337"/>
    <w:rsid w:val="007422EA"/>
    <w:rsid w:val="00745B84"/>
    <w:rsid w:val="0075141A"/>
    <w:rsid w:val="0075252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71BAB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3FE"/>
    <w:rsid w:val="009D24E3"/>
    <w:rsid w:val="00A10539"/>
    <w:rsid w:val="00A3082C"/>
    <w:rsid w:val="00A36378"/>
    <w:rsid w:val="00A466A9"/>
    <w:rsid w:val="00A67684"/>
    <w:rsid w:val="00A70E1E"/>
    <w:rsid w:val="00A73AFD"/>
    <w:rsid w:val="00A7452E"/>
    <w:rsid w:val="00A84664"/>
    <w:rsid w:val="00A8519E"/>
    <w:rsid w:val="00A96971"/>
    <w:rsid w:val="00AB67D1"/>
    <w:rsid w:val="00AD7879"/>
    <w:rsid w:val="00AF1989"/>
    <w:rsid w:val="00AF503A"/>
    <w:rsid w:val="00B03C01"/>
    <w:rsid w:val="00B055B8"/>
    <w:rsid w:val="00B06417"/>
    <w:rsid w:val="00B066D2"/>
    <w:rsid w:val="00B078D6"/>
    <w:rsid w:val="00B16979"/>
    <w:rsid w:val="00B17EB8"/>
    <w:rsid w:val="00B3015C"/>
    <w:rsid w:val="00B36510"/>
    <w:rsid w:val="00B47DAF"/>
    <w:rsid w:val="00B52B4B"/>
    <w:rsid w:val="00B65B43"/>
    <w:rsid w:val="00B70445"/>
    <w:rsid w:val="00B71D71"/>
    <w:rsid w:val="00B81C3D"/>
    <w:rsid w:val="00BA0AD1"/>
    <w:rsid w:val="00BA4095"/>
    <w:rsid w:val="00BB056F"/>
    <w:rsid w:val="00BC642A"/>
    <w:rsid w:val="00BE04E4"/>
    <w:rsid w:val="00BE5B73"/>
    <w:rsid w:val="00BE678B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4020"/>
    <w:rsid w:val="00CC26E9"/>
    <w:rsid w:val="00CD3A0C"/>
    <w:rsid w:val="00CE1F4D"/>
    <w:rsid w:val="00D47A0A"/>
    <w:rsid w:val="00D5416B"/>
    <w:rsid w:val="00D56D50"/>
    <w:rsid w:val="00D600AF"/>
    <w:rsid w:val="00D74757"/>
    <w:rsid w:val="00D77416"/>
    <w:rsid w:val="00D80DAB"/>
    <w:rsid w:val="00D8130F"/>
    <w:rsid w:val="00D9295E"/>
    <w:rsid w:val="00DA3E08"/>
    <w:rsid w:val="00DA709D"/>
    <w:rsid w:val="00DA74F3"/>
    <w:rsid w:val="00DB4EE2"/>
    <w:rsid w:val="00DC03E2"/>
    <w:rsid w:val="00DD4061"/>
    <w:rsid w:val="00DF03E8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3D1"/>
    <w:rsid w:val="00E50850"/>
    <w:rsid w:val="00E65C34"/>
    <w:rsid w:val="00E67642"/>
    <w:rsid w:val="00E72B61"/>
    <w:rsid w:val="00E90B85"/>
    <w:rsid w:val="00E93237"/>
    <w:rsid w:val="00EA53A1"/>
    <w:rsid w:val="00EB5312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534DC"/>
    <w:rsid w:val="00F55A29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41FB774-56B9-4BAA-97C5-F1C90015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TSG_RAN/TSGR_82/Docs/RP-18279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05/Docs/R2-1901556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2_RL2/TSGR2_105/Docs/R2-1902679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ran/WG2_RL2/TSGR2_105/Docs/R2-1902675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05/Docs/R2-1902669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3B41-B7B8-4226-9A57-A4144C1A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</cp:lastModifiedBy>
  <cp:revision>3</cp:revision>
  <cp:lastPrinted>2009-10-12T07:10:00Z</cp:lastPrinted>
  <dcterms:created xsi:type="dcterms:W3CDTF">2019-03-21T09:48:00Z</dcterms:created>
  <dcterms:modified xsi:type="dcterms:W3CDTF">2019-03-21T09:48:00Z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